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9E2F97" w14:paraId="6A1F4F9C" w14:textId="77777777" w:rsidTr="0063373F">
        <w:trPr>
          <w:trHeight w:val="425"/>
          <w:tblHeader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CE04F1F" w14:textId="17F764DE" w:rsidR="0009267B" w:rsidRPr="009E2F97" w:rsidRDefault="00E373F9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 w:hanging="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72265022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</w:t>
            </w:r>
            <w:r w:rsidR="0009267B" w:rsidRPr="009E2F97">
              <w:rPr>
                <w:rFonts w:ascii="Angsana New" w:hAnsi="Angsana New" w:cs="Angsana New"/>
                <w:sz w:val="30"/>
                <w:szCs w:val="30"/>
                <w:cs/>
              </w:rPr>
              <w:t>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480765" w14:textId="77777777" w:rsidR="0009267B" w:rsidRPr="009E2F97" w:rsidRDefault="0009267B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2A506AD6" w14:textId="77777777" w:rsidR="0009267B" w:rsidRPr="009E2F97" w:rsidRDefault="0009267B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E2F9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9E2F97" w14:paraId="02E334C0" w14:textId="77777777" w:rsidTr="00633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  <w:tblHeader/>
        </w:trPr>
        <w:tc>
          <w:tcPr>
            <w:tcW w:w="1274" w:type="dxa"/>
          </w:tcPr>
          <w:p w14:paraId="4E3DF288" w14:textId="77777777" w:rsidR="0009267B" w:rsidRPr="009E2F97" w:rsidRDefault="0009267B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8E2399" w14:textId="77777777" w:rsidR="0009267B" w:rsidRPr="009E2F97" w:rsidRDefault="0009267B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832" w:type="dxa"/>
          </w:tcPr>
          <w:p w14:paraId="1CF87668" w14:textId="77777777" w:rsidR="0009267B" w:rsidRPr="009E2F97" w:rsidRDefault="0009267B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956D12" w:rsidRPr="009E2F97" w14:paraId="465CD05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4"/>
        </w:trPr>
        <w:tc>
          <w:tcPr>
            <w:tcW w:w="1274" w:type="dxa"/>
          </w:tcPr>
          <w:p w14:paraId="616B495E" w14:textId="77777777" w:rsidR="00956D12" w:rsidRPr="009E2F97" w:rsidRDefault="00956D12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EA8E03" w14:textId="77777777" w:rsidR="00956D12" w:rsidRPr="009E2F97" w:rsidRDefault="00956D12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0570B64" w14:textId="77777777" w:rsidR="00956D12" w:rsidRPr="009E2F97" w:rsidRDefault="00956D12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9E2F9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AA4327" w:rsidRPr="009E2F97" w14:paraId="068FAC23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71B2AC91" w14:textId="77777777" w:rsidR="00AA4327" w:rsidRPr="009E2F97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9331A1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FE3F08A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งบการเงิน</w:t>
            </w:r>
            <w:r w:rsidR="000A7431"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C5644D" w:rsidRPr="009E2F97" w14:paraId="64E2BBF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10A4D74F" w14:textId="77777777" w:rsidR="00C5644D" w:rsidRPr="009E2F97" w:rsidRDefault="00C5644D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4B729" w14:textId="77777777" w:rsidR="00C5644D" w:rsidRPr="009E2F97" w:rsidRDefault="00C5644D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75361FB" w14:textId="7A6BDDEC" w:rsidR="00C5644D" w:rsidRPr="009E2F97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A4327" w:rsidRPr="009E2F97" w14:paraId="0630DEB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6951CE24" w14:textId="77777777" w:rsidR="00AA4327" w:rsidRPr="009E2F97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E2C00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1CAA535" w14:textId="3179E824" w:rsidR="00AA4327" w:rsidRPr="009E2F97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7122CB" w:rsidRPr="009E2F97" w14:paraId="31CF346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6E5AC7BE" w14:textId="77777777" w:rsidR="007122CB" w:rsidRPr="009E2F97" w:rsidRDefault="007122CB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DB671" w14:textId="77777777" w:rsidR="007122CB" w:rsidRPr="009E2F97" w:rsidRDefault="007122CB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23CCE9D" w14:textId="669AF565" w:rsidR="007122CB" w:rsidRPr="009E2F97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AA4327" w:rsidRPr="009E2F97" w14:paraId="1AD87866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51A2550" w14:textId="77777777" w:rsidR="00AA4327" w:rsidRPr="009E2F97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65C5C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FE1F748" w14:textId="6B5C6CEA" w:rsidR="00AA4327" w:rsidRPr="009E2F97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AA4327" w:rsidRPr="009E2F97" w14:paraId="2E2E081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D8FA29D" w14:textId="77777777" w:rsidR="00AA4327" w:rsidRPr="009E2F97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5E5EC5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166573F" w14:textId="5E567AE4" w:rsidR="00F3553F" w:rsidRPr="009E2F97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AA4327" w:rsidRPr="009E2F97" w14:paraId="31DCD7EB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6FA46E2" w14:textId="77777777" w:rsidR="00AA4327" w:rsidRPr="009E2F97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7E19BA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2ADD54E" w14:textId="0C92F544" w:rsidR="00AA4327" w:rsidRPr="009E2F97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</w:t>
            </w:r>
            <w:r w:rsidRPr="009E2F9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AA4327" w:rsidRPr="009E2F97" w14:paraId="696C788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5CAB75E1" w14:textId="77777777" w:rsidR="00AA4327" w:rsidRPr="009E2F97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612F4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7A1E8CB" w14:textId="04CDCCFC" w:rsidR="00AA4327" w:rsidRPr="009E2F97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AA4327" w:rsidRPr="009E2F97" w14:paraId="4FFD03C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43B827D" w14:textId="77777777" w:rsidR="00AA4327" w:rsidRPr="009E2F97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9CB5A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14CB22A6" w14:textId="21B55823" w:rsidR="00AA4327" w:rsidRPr="009E2F97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8836E8" w:rsidRPr="009E2F97" w14:paraId="4C7EF764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7DD8CB4" w14:textId="77777777" w:rsidR="008836E8" w:rsidRPr="009E2F97" w:rsidRDefault="008836E8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6BC650" w14:textId="77777777" w:rsidR="008836E8" w:rsidRPr="009E2F97" w:rsidRDefault="008836E8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06A3945A" w14:textId="31F3E462" w:rsidR="008836E8" w:rsidRPr="009E2F97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A4327" w:rsidRPr="009E2F97" w14:paraId="01F4F7C5" w14:textId="77777777" w:rsidTr="00AE18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483CDA8" w14:textId="77777777" w:rsidR="00AA4327" w:rsidRPr="009E2F97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756E30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710FE35" w14:textId="091F30EF" w:rsidR="00AA4327" w:rsidRPr="009E2F97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5F20AA" w:rsidRPr="009E2F97" w14:paraId="055E08F2" w14:textId="77777777" w:rsidTr="00AE18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DD2031B" w14:textId="77777777" w:rsidR="005F20AA" w:rsidRPr="009E2F97" w:rsidRDefault="005F20AA" w:rsidP="005F20A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DE1AC" w14:textId="77777777" w:rsidR="005F20AA" w:rsidRPr="009E2F97" w:rsidRDefault="005F20AA" w:rsidP="005F20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157838A" w14:textId="12E573B2" w:rsidR="005F20AA" w:rsidRPr="009E2F97" w:rsidRDefault="005F20AA" w:rsidP="005F20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F20AA" w:rsidRPr="009E2F97" w14:paraId="778A707F" w14:textId="77777777" w:rsidTr="00AE18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0389EE28" w14:textId="77777777" w:rsidR="005F20AA" w:rsidRPr="009E2F97" w:rsidRDefault="005F20AA" w:rsidP="005F20A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821785" w14:textId="77777777" w:rsidR="005F20AA" w:rsidRPr="009E2F97" w:rsidRDefault="005F20AA" w:rsidP="005F20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2CD42D9" w14:textId="5C632295" w:rsidR="005F20AA" w:rsidRPr="009E2F97" w:rsidRDefault="005F20AA" w:rsidP="005F20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5F20AA" w:rsidRPr="009E2F97" w14:paraId="75F0C103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6116636C" w14:textId="77777777" w:rsidR="005F20AA" w:rsidRPr="009E2F97" w:rsidRDefault="005F20AA" w:rsidP="005F20A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10984" w14:textId="77777777" w:rsidR="005F20AA" w:rsidRPr="009E2F97" w:rsidRDefault="005F20AA" w:rsidP="005F20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406DA47" w14:textId="6E040DCC" w:rsidR="005F20AA" w:rsidRPr="009E2F97" w:rsidRDefault="005F20AA" w:rsidP="005F20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20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30298D85" w14:textId="77777777" w:rsidR="001A021D" w:rsidRPr="009E2F97" w:rsidRDefault="001A021D" w:rsidP="009E2F97">
      <w:pPr>
        <w:rPr>
          <w:b/>
          <w:bCs/>
          <w:sz w:val="30"/>
          <w:szCs w:val="30"/>
        </w:rPr>
      </w:pPr>
    </w:p>
    <w:p w14:paraId="452703DA" w14:textId="77777777" w:rsidR="00C8500E" w:rsidRPr="009E2F97" w:rsidRDefault="0009267B" w:rsidP="009E2F97">
      <w:pPr>
        <w:spacing w:line="240" w:lineRule="auto"/>
        <w:rPr>
          <w:rFonts w:ascii="Angsana New" w:hAnsi="Angsana New"/>
          <w:sz w:val="30"/>
          <w:szCs w:val="30"/>
        </w:rPr>
      </w:pPr>
      <w:r w:rsidRPr="009E2F97">
        <w:rPr>
          <w:b/>
          <w:bCs/>
        </w:rPr>
        <w:br w:type="page"/>
      </w:r>
      <w:r w:rsidRPr="009E2F97">
        <w:rPr>
          <w:rFonts w:ascii="Angsana New" w:hAnsi="Angsana New"/>
          <w:sz w:val="30"/>
          <w:szCs w:val="30"/>
        </w:rPr>
        <w:lastRenderedPageBreak/>
        <w:t xml:space="preserve">           </w:t>
      </w:r>
      <w:r w:rsidR="00A46F43" w:rsidRPr="009E2F97">
        <w:rPr>
          <w:rFonts w:ascii="Angsana New" w:hAnsi="Angsana New" w:hint="cs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0A7431" w:rsidRPr="009E2F97">
        <w:rPr>
          <w:rFonts w:ascii="Angsana New" w:hAnsi="Angsana New" w:hint="cs"/>
          <w:sz w:val="30"/>
          <w:szCs w:val="30"/>
          <w:cs/>
        </w:rPr>
        <w:t>ระหว่างกาล</w:t>
      </w:r>
      <w:r w:rsidR="00A46F43" w:rsidRPr="009E2F97">
        <w:rPr>
          <w:rFonts w:ascii="Angsana New" w:hAnsi="Angsana New" w:hint="cs"/>
          <w:sz w:val="30"/>
          <w:szCs w:val="30"/>
          <w:cs/>
        </w:rPr>
        <w:t>นี้</w:t>
      </w:r>
    </w:p>
    <w:p w14:paraId="04CBA88D" w14:textId="77777777" w:rsidR="00F10F29" w:rsidRPr="009E2F97" w:rsidRDefault="00F10F29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</w:p>
    <w:p w14:paraId="57FF9F1B" w14:textId="78AB591B" w:rsidR="00892607" w:rsidRDefault="00A46F43" w:rsidP="00892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งบการเงิน</w:t>
      </w:r>
      <w:r w:rsidR="000A7431" w:rsidRPr="009E2F97">
        <w:rPr>
          <w:rFonts w:ascii="Angsana New" w:hAnsi="Angsana New" w:hint="cs"/>
          <w:sz w:val="30"/>
          <w:szCs w:val="30"/>
          <w:cs/>
        </w:rPr>
        <w:t>ระหว่างกาล</w:t>
      </w:r>
      <w:r w:rsidRPr="009E2F97">
        <w:rPr>
          <w:rFonts w:ascii="Angsana New" w:hAnsi="Angsana New" w:hint="cs"/>
          <w:sz w:val="30"/>
          <w:szCs w:val="30"/>
          <w:cs/>
        </w:rPr>
        <w:t>นี้ได้รับอนุมัติให้ออกงบการเงินจากคณะกรรมการ</w:t>
      </w:r>
      <w:r w:rsidR="00C8500E" w:rsidRPr="009E2F97">
        <w:rPr>
          <w:rFonts w:ascii="Angsana New" w:hAnsi="Angsana New"/>
          <w:sz w:val="30"/>
          <w:szCs w:val="30"/>
          <w:cs/>
        </w:rPr>
        <w:t>เมื่อวันที่</w:t>
      </w:r>
      <w:r w:rsidR="00477EF0" w:rsidRPr="009E2F97">
        <w:rPr>
          <w:rFonts w:ascii="Angsana New" w:hAnsi="Angsana New"/>
          <w:sz w:val="30"/>
          <w:szCs w:val="30"/>
        </w:rPr>
        <w:t xml:space="preserve"> </w:t>
      </w:r>
      <w:r w:rsidR="005C3896">
        <w:rPr>
          <w:rFonts w:ascii="Angsana New" w:hAnsi="Angsana New"/>
          <w:sz w:val="30"/>
          <w:szCs w:val="30"/>
        </w:rPr>
        <w:t>7</w:t>
      </w:r>
      <w:r w:rsidR="002E4606" w:rsidRPr="002E4606">
        <w:rPr>
          <w:rFonts w:ascii="Angsana New" w:hAnsi="Angsana New"/>
          <w:sz w:val="30"/>
          <w:szCs w:val="30"/>
        </w:rPr>
        <w:t xml:space="preserve"> </w:t>
      </w:r>
      <w:r w:rsidR="002E4606" w:rsidRPr="002E4606">
        <w:rPr>
          <w:rFonts w:ascii="Angsana New" w:hAnsi="Angsana New" w:hint="cs"/>
          <w:sz w:val="30"/>
          <w:szCs w:val="30"/>
          <w:cs/>
        </w:rPr>
        <w:t>กุมภาพันธ์</w:t>
      </w:r>
      <w:r w:rsidR="002E4606" w:rsidRPr="002E4606">
        <w:rPr>
          <w:rFonts w:ascii="Angsana New" w:hAnsi="Angsana New"/>
          <w:sz w:val="30"/>
          <w:szCs w:val="30"/>
          <w:cs/>
        </w:rPr>
        <w:t xml:space="preserve"> </w:t>
      </w:r>
      <w:r w:rsidR="002E4606" w:rsidRPr="002E4606">
        <w:rPr>
          <w:rFonts w:ascii="Angsana New" w:hAnsi="Angsana New"/>
          <w:sz w:val="30"/>
          <w:szCs w:val="30"/>
        </w:rPr>
        <w:t>256</w:t>
      </w:r>
      <w:r w:rsidR="00B11889" w:rsidRPr="00B11889">
        <w:rPr>
          <w:rFonts w:ascii="Angsana New" w:hAnsi="Angsana New" w:hint="cs"/>
          <w:sz w:val="30"/>
          <w:szCs w:val="30"/>
        </w:rPr>
        <w:t>6</w:t>
      </w:r>
    </w:p>
    <w:p w14:paraId="40DBBB4B" w14:textId="77777777" w:rsidR="00385E53" w:rsidRPr="009E2F97" w:rsidRDefault="00385E53" w:rsidP="00892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</w:p>
    <w:p w14:paraId="2E41A1A4" w14:textId="0503A782" w:rsidR="00C8500E" w:rsidRPr="009E2F97" w:rsidRDefault="00415B4C" w:rsidP="00E30F92">
      <w:pPr>
        <w:pStyle w:val="Heading6"/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15B4C">
        <w:rPr>
          <w:rFonts w:ascii="Angsana New" w:hAnsi="Angsana New"/>
          <w:sz w:val="30"/>
          <w:szCs w:val="30"/>
        </w:rPr>
        <w:t>1</w:t>
      </w:r>
      <w:r w:rsidR="00C8500E" w:rsidRPr="009E2F97">
        <w:rPr>
          <w:rFonts w:ascii="Angsana New" w:hAnsi="Angsana New"/>
          <w:sz w:val="30"/>
          <w:szCs w:val="30"/>
        </w:rPr>
        <w:tab/>
      </w:r>
      <w:r w:rsidR="00C8500E" w:rsidRPr="009E2F97">
        <w:rPr>
          <w:rFonts w:ascii="Angsana New" w:hAnsi="Angsana New"/>
          <w:sz w:val="30"/>
          <w:szCs w:val="30"/>
          <w:cs/>
          <w:lang w:val="th-TH"/>
        </w:rPr>
        <w:t>ข้อมูลทั่วไป</w:t>
      </w:r>
    </w:p>
    <w:p w14:paraId="07F958D0" w14:textId="77777777" w:rsidR="00002FF7" w:rsidRPr="009E2F97" w:rsidRDefault="00002F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10826B5" w14:textId="3D24BD8F" w:rsidR="00D4077F" w:rsidRPr="009E2F97" w:rsidRDefault="00D4077F" w:rsidP="00D40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pacing w:val="-2"/>
          <w:sz w:val="30"/>
          <w:szCs w:val="30"/>
        </w:rPr>
      </w:pPr>
      <w:r w:rsidRPr="00EB6F41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EB6F41">
        <w:rPr>
          <w:rFonts w:ascii="Angsana New" w:hAnsi="Angsana New"/>
          <w:sz w:val="30"/>
          <w:szCs w:val="30"/>
          <w:cs/>
        </w:rPr>
        <w:t xml:space="preserve"> “</w:t>
      </w:r>
      <w:r w:rsidRPr="00EB6F4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B6F41">
        <w:rPr>
          <w:rFonts w:ascii="Angsana New" w:hAnsi="Angsana New" w:hint="eastAsia"/>
          <w:sz w:val="30"/>
          <w:szCs w:val="30"/>
          <w:cs/>
        </w:rPr>
        <w:t>”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ดำเนินธุรกิจหลักเกี่ยวกับการพัฒนาอสังหาริมทรัพย์เพื่อการอุตสาหกรรมโดยการสร้างโรงงานและคลังสินค้าเพื่อให้เช่าและขายเมื่อมีโอกาสเหมาะสม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และพัฒนาอสังหาริมทรัพย์เพื่อขาย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รวมทั้งธุรกิจให้เช่าและบริการอาคารเพื่อการพาณิชย์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และธุรกิจโรงแรม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รายละเอียดของบริษัทร่วมและการร่วมค้า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173764">
        <w:rPr>
          <w:rFonts w:ascii="Angsana New" w:hAnsi="Angsana New" w:hint="cs"/>
          <w:sz w:val="30"/>
          <w:szCs w:val="30"/>
          <w:cs/>
        </w:rPr>
        <w:t>ณ</w:t>
      </w:r>
      <w:r w:rsidRPr="00173764">
        <w:rPr>
          <w:rFonts w:ascii="Angsana New" w:hAnsi="Angsana New"/>
          <w:sz w:val="30"/>
          <w:szCs w:val="30"/>
          <w:cs/>
        </w:rPr>
        <w:t xml:space="preserve"> </w:t>
      </w:r>
      <w:r w:rsidRPr="00173764">
        <w:rPr>
          <w:rFonts w:ascii="Angsana New" w:hAnsi="Angsana New" w:hint="cs"/>
          <w:sz w:val="30"/>
          <w:szCs w:val="30"/>
          <w:cs/>
        </w:rPr>
        <w:t>วันที่</w:t>
      </w:r>
      <w:r w:rsidRPr="00173764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3</w:t>
      </w:r>
      <w:r w:rsidR="00DB0E66">
        <w:rPr>
          <w:rFonts w:ascii="Angsana New" w:hAnsi="Angsana New"/>
          <w:sz w:val="30"/>
          <w:szCs w:val="30"/>
        </w:rPr>
        <w:t xml:space="preserve">1 </w:t>
      </w:r>
      <w:r w:rsidR="00DB0E66">
        <w:rPr>
          <w:rFonts w:ascii="Angsana New" w:hAnsi="Angsana New" w:hint="cs"/>
          <w:sz w:val="30"/>
          <w:szCs w:val="30"/>
          <w:cs/>
        </w:rPr>
        <w:t>ธันวาคม</w:t>
      </w:r>
      <w:r w:rsidRPr="00173764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2565</w:t>
      </w:r>
      <w:r w:rsidRPr="00173764">
        <w:rPr>
          <w:rFonts w:ascii="Angsana New" w:hAnsi="Angsana New"/>
          <w:sz w:val="30"/>
          <w:szCs w:val="30"/>
          <w:cs/>
        </w:rPr>
        <w:t xml:space="preserve"> </w:t>
      </w:r>
      <w:r w:rsidRPr="00173764">
        <w:rPr>
          <w:rFonts w:ascii="Angsana New" w:hAnsi="Angsana New" w:hint="cs"/>
          <w:sz w:val="30"/>
          <w:szCs w:val="30"/>
          <w:cs/>
        </w:rPr>
        <w:t>และ</w:t>
      </w:r>
      <w:r w:rsidRPr="00173764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30</w:t>
      </w:r>
      <w:r w:rsidRPr="00173764">
        <w:rPr>
          <w:rFonts w:ascii="Angsana New" w:hAnsi="Angsana New"/>
          <w:sz w:val="30"/>
          <w:szCs w:val="30"/>
          <w:cs/>
        </w:rPr>
        <w:t xml:space="preserve"> </w:t>
      </w:r>
      <w:r w:rsidRPr="00173764">
        <w:rPr>
          <w:rFonts w:ascii="Angsana New" w:hAnsi="Angsana New" w:hint="cs"/>
          <w:sz w:val="30"/>
          <w:szCs w:val="30"/>
          <w:cs/>
        </w:rPr>
        <w:t>กันยายน</w:t>
      </w:r>
      <w:r w:rsidRPr="00173764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256</w:t>
      </w:r>
      <w:r w:rsidR="00DB0E66">
        <w:rPr>
          <w:rFonts w:ascii="Angsana New" w:hAnsi="Angsana New"/>
          <w:sz w:val="30"/>
          <w:szCs w:val="30"/>
        </w:rPr>
        <w:t>5</w:t>
      </w:r>
      <w:r w:rsidRPr="00173764">
        <w:rPr>
          <w:rFonts w:ascii="Angsana New" w:hAnsi="Angsana New"/>
          <w:sz w:val="30"/>
          <w:szCs w:val="30"/>
          <w:cs/>
        </w:rPr>
        <w:t xml:space="preserve"> </w:t>
      </w:r>
      <w:r w:rsidRPr="00173764">
        <w:rPr>
          <w:rFonts w:ascii="Angsana New" w:hAnsi="Angsana New" w:hint="cs"/>
          <w:sz w:val="30"/>
          <w:szCs w:val="30"/>
          <w:cs/>
        </w:rPr>
        <w:t>ได้เปิดเผยไว้ในหมายเหตุข้อ</w:t>
      </w:r>
      <w:r w:rsidRPr="00173764">
        <w:rPr>
          <w:rFonts w:ascii="Angsana New" w:hAnsi="Angsana New"/>
          <w:sz w:val="30"/>
          <w:szCs w:val="30"/>
          <w:cs/>
        </w:rPr>
        <w:t xml:space="preserve"> </w:t>
      </w:r>
      <w:r w:rsidR="001A616A">
        <w:rPr>
          <w:rFonts w:ascii="Angsana New" w:hAnsi="Angsana New"/>
          <w:sz w:val="30"/>
          <w:szCs w:val="30"/>
        </w:rPr>
        <w:t>5</w:t>
      </w:r>
      <w:r w:rsidRPr="00173764">
        <w:rPr>
          <w:rFonts w:ascii="Angsana New" w:hAnsi="Angsana New"/>
          <w:sz w:val="30"/>
          <w:szCs w:val="30"/>
          <w:cs/>
        </w:rPr>
        <w:t xml:space="preserve"> </w:t>
      </w:r>
      <w:r w:rsidRPr="00173764">
        <w:rPr>
          <w:rFonts w:ascii="Angsana New" w:hAnsi="Angsana New" w:hint="cs"/>
          <w:sz w:val="30"/>
          <w:szCs w:val="30"/>
          <w:cs/>
        </w:rPr>
        <w:t>และ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="001A616A">
        <w:rPr>
          <w:rFonts w:ascii="Angsana New" w:hAnsi="Angsana New"/>
          <w:sz w:val="30"/>
          <w:szCs w:val="30"/>
        </w:rPr>
        <w:t>6</w:t>
      </w:r>
    </w:p>
    <w:p w14:paraId="7F1B3DB0" w14:textId="77777777" w:rsidR="00404299" w:rsidRPr="00781B1E" w:rsidRDefault="00404299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531A835F" w14:textId="77777777" w:rsidR="00C8500E" w:rsidRPr="009E2F97" w:rsidRDefault="00C8500E" w:rsidP="009E2F9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0A7431" w:rsidRPr="009E2F97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3B2EA5DC" w14:textId="77777777" w:rsidR="00C8500E" w:rsidRPr="009E2F97" w:rsidRDefault="00C8500E" w:rsidP="009E2F9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8E25075" w14:textId="0BAE3A1F" w:rsidR="00353DDB" w:rsidRPr="00EB6F41" w:rsidRDefault="00353DDB" w:rsidP="00353DDB">
      <w:pPr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EB6F41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งบการเงินระหว่างกาลแบบย่อนี้นำเสนอรายการในงบการเงินในรูปแบบเดียวกันกับงบการเงินประจำปี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และจัดทำ</w:t>
      </w:r>
      <w:r w:rsidRPr="00EB6F41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EB6F41">
        <w:rPr>
          <w:rFonts w:ascii="Angsana New" w:hAnsi="Angsana New"/>
          <w:spacing w:val="-2"/>
          <w:sz w:val="30"/>
          <w:szCs w:val="30"/>
          <w:cs/>
        </w:rPr>
        <w:t xml:space="preserve"> (“</w:t>
      </w:r>
      <w:r w:rsidRPr="00EB6F41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</w:t>
      </w:r>
      <w:r w:rsidRPr="00EB6F41">
        <w:rPr>
          <w:rFonts w:ascii="Angsana New" w:hAnsi="Angsana New" w:hint="eastAsia"/>
          <w:spacing w:val="-2"/>
          <w:sz w:val="30"/>
          <w:szCs w:val="30"/>
          <w:cs/>
        </w:rPr>
        <w:t>”</w:t>
      </w:r>
      <w:r w:rsidRPr="00EB6F41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Pr="00EB6F41">
        <w:rPr>
          <w:rFonts w:ascii="Angsana New" w:hAnsi="Angsana New" w:hint="cs"/>
          <w:spacing w:val="-2"/>
          <w:sz w:val="30"/>
          <w:szCs w:val="30"/>
          <w:cs/>
        </w:rPr>
        <w:t>ตามมาตรฐานการบัญชี</w:t>
      </w:r>
      <w:r w:rsidRPr="00EB6F4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pacing w:val="-2"/>
          <w:sz w:val="30"/>
          <w:szCs w:val="30"/>
          <w:cs/>
        </w:rPr>
        <w:t>ฉบับที่</w:t>
      </w:r>
      <w:r w:rsidRPr="00EB6F4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pacing w:val="-2"/>
          <w:sz w:val="30"/>
          <w:szCs w:val="30"/>
        </w:rPr>
        <w:t>34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เรื่อง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C37819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173764">
        <w:rPr>
          <w:rFonts w:ascii="Angsana New" w:hAnsi="Angsana New" w:hint="cs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17376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73764">
        <w:rPr>
          <w:rFonts w:ascii="Angsana New" w:hAnsi="Angsana New" w:hint="cs"/>
          <w:spacing w:val="-2"/>
          <w:sz w:val="30"/>
          <w:szCs w:val="30"/>
          <w:cs/>
        </w:rPr>
        <w:t>โดยงบการเงินระหว่างกาลนี้</w:t>
      </w:r>
      <w:r w:rsidRPr="00EB6F41">
        <w:rPr>
          <w:rFonts w:ascii="Angsana New" w:hAnsi="Angsana New" w:hint="cs"/>
          <w:sz w:val="30"/>
          <w:szCs w:val="30"/>
          <w:cs/>
        </w:rPr>
        <w:t>เน้นการให้ข้อมูลที่เกี่ยวกับกิจกรรม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เพื่อไม่ให้ซ้ำซ้อนกับข้อมูลที่ได้เคยนำเสนอไปแล้วในงบการเงินประจำปี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30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กันยายน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256</w:t>
      </w:r>
      <w:r w:rsidR="00DB0E66">
        <w:rPr>
          <w:rFonts w:ascii="Angsana New" w:hAnsi="Angsana New"/>
          <w:sz w:val="30"/>
          <w:szCs w:val="30"/>
        </w:rPr>
        <w:t>5</w:t>
      </w:r>
    </w:p>
    <w:p w14:paraId="1D35A359" w14:textId="77777777" w:rsidR="00353DDB" w:rsidRPr="00EB6F41" w:rsidRDefault="00353DDB" w:rsidP="00353DDB">
      <w:pPr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2DC85723" w14:textId="05F3D418" w:rsidR="00353DDB" w:rsidRPr="009E2F97" w:rsidRDefault="00353DDB" w:rsidP="00353DDB">
      <w:pPr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EB6F41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ทั้งนี้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30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กันยายน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256</w:t>
      </w:r>
      <w:r w:rsidR="00A048D9">
        <w:rPr>
          <w:rFonts w:ascii="Angsana New" w:hAnsi="Angsana New"/>
          <w:sz w:val="30"/>
          <w:szCs w:val="30"/>
        </w:rPr>
        <w:t>5</w:t>
      </w:r>
    </w:p>
    <w:p w14:paraId="2CB6AE33" w14:textId="5CBD81D7" w:rsidR="00520237" w:rsidRDefault="0052023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2AF144" w14:textId="2376A794" w:rsidR="00353DDB" w:rsidRDefault="00353DDB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1DCE82" w14:textId="77777777" w:rsidR="00353DDB" w:rsidRPr="009E2F97" w:rsidRDefault="00353DDB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CCEFB9" w14:textId="77777777" w:rsidR="00AF5EBB" w:rsidRDefault="00AF5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2EB3064" w14:textId="77777777" w:rsidR="005B4060" w:rsidRPr="009E2F97" w:rsidRDefault="005B4060" w:rsidP="009E2F9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cs/>
        </w:rPr>
      </w:pPr>
      <w:r w:rsidRPr="009E2F97">
        <w:rPr>
          <w:rFonts w:ascii="Angsana New" w:hAnsi="Angsana New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3AC2F51" w14:textId="77777777" w:rsidR="00C8500E" w:rsidRPr="009E2F97" w:rsidRDefault="00C8500E" w:rsidP="009E2F97">
      <w:pPr>
        <w:spacing w:line="240" w:lineRule="auto"/>
        <w:ind w:right="-133"/>
        <w:rPr>
          <w:rFonts w:ascii="Angsana New" w:hAnsi="Angsana New"/>
          <w:sz w:val="30"/>
          <w:szCs w:val="30"/>
          <w:cs/>
          <w:lang w:val="th-TH"/>
        </w:rPr>
      </w:pPr>
    </w:p>
    <w:p w14:paraId="6F9FF8BC" w14:textId="230E5FF4" w:rsidR="004B300E" w:rsidRPr="009E2F97" w:rsidRDefault="004B300E" w:rsidP="009E2F97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="00C56232" w:rsidRPr="009E2F97">
        <w:rPr>
          <w:rFonts w:ascii="Angsana New" w:hAnsi="Angsana New"/>
          <w:sz w:val="30"/>
          <w:szCs w:val="30"/>
          <w:cs/>
        </w:rPr>
        <w:t>บริษัทร่วม</w:t>
      </w:r>
      <w:r w:rsidR="00F67987"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="00C56232" w:rsidRPr="009E2F97">
        <w:rPr>
          <w:rFonts w:ascii="Angsana New" w:hAnsi="Angsana New"/>
          <w:sz w:val="30"/>
          <w:szCs w:val="30"/>
          <w:cs/>
        </w:rPr>
        <w:t xml:space="preserve">การร่วมค้า </w:t>
      </w:r>
      <w:r w:rsidR="00C56232" w:rsidRPr="009E2F97">
        <w:rPr>
          <w:rFonts w:ascii="Angsana New" w:hAnsi="Angsana New" w:hint="cs"/>
          <w:sz w:val="30"/>
          <w:szCs w:val="30"/>
          <w:cs/>
        </w:rPr>
        <w:t>และ</w:t>
      </w:r>
      <w:r w:rsidRPr="009E2F97">
        <w:rPr>
          <w:rFonts w:ascii="Angsana New" w:hAnsi="Angsana New"/>
          <w:sz w:val="30"/>
          <w:szCs w:val="30"/>
          <w:cs/>
        </w:rPr>
        <w:t>บริษัทย่อยได้เปิดเผยในหมายเหตุข้อ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="001A616A">
        <w:rPr>
          <w:rFonts w:ascii="Angsana New" w:hAnsi="Angsana New"/>
          <w:sz w:val="30"/>
          <w:szCs w:val="30"/>
        </w:rPr>
        <w:t>5</w:t>
      </w:r>
      <w:r w:rsidRPr="009E2F97">
        <w:rPr>
          <w:rFonts w:ascii="Angsana New" w:hAnsi="Angsana New"/>
          <w:sz w:val="30"/>
          <w:szCs w:val="30"/>
          <w:cs/>
        </w:rPr>
        <w:t xml:space="preserve"> และ </w:t>
      </w:r>
      <w:r w:rsidR="001A616A">
        <w:rPr>
          <w:rFonts w:ascii="Angsana New" w:hAnsi="Angsana New"/>
          <w:sz w:val="30"/>
          <w:szCs w:val="30"/>
        </w:rPr>
        <w:t>6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 w:hint="cs"/>
          <w:b/>
          <w:sz w:val="30"/>
          <w:szCs w:val="30"/>
          <w:cs/>
        </w:rPr>
        <w:t>สำหรับ</w:t>
      </w:r>
      <w:r w:rsidRPr="009E2F97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บุคคลหรือกิจการที่เกี่ยวข้องกันอื่น</w:t>
      </w:r>
      <w:r w:rsidR="004400C1" w:rsidRPr="0084551B">
        <w:rPr>
          <w:rFonts w:ascii="Angsana New" w:hAnsi="Angsana New" w:hint="cs"/>
          <w:b/>
          <w:sz w:val="30"/>
          <w:szCs w:val="30"/>
          <w:cs/>
        </w:rPr>
        <w:t>ไม่มีการ</w:t>
      </w:r>
      <w:r w:rsidRPr="009E2F97">
        <w:rPr>
          <w:rFonts w:ascii="Angsana New" w:hAnsi="Angsana New"/>
          <w:b/>
          <w:sz w:val="30"/>
          <w:szCs w:val="30"/>
          <w:cs/>
        </w:rPr>
        <w:t>เปลี่ยนแปลงอย่างมีสาระสำคัญในระหว่างงวด</w:t>
      </w:r>
    </w:p>
    <w:p w14:paraId="7A66A431" w14:textId="77777777" w:rsidR="00DA23D1" w:rsidRPr="00754F3F" w:rsidRDefault="00DA23D1" w:rsidP="00353D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654" w:type="dxa"/>
        <w:tblInd w:w="426" w:type="dxa"/>
        <w:tblLook w:val="04A0" w:firstRow="1" w:lastRow="0" w:firstColumn="1" w:lastColumn="0" w:noHBand="0" w:noVBand="1"/>
      </w:tblPr>
      <w:tblGrid>
        <w:gridCol w:w="4091"/>
        <w:gridCol w:w="1119"/>
        <w:gridCol w:w="258"/>
        <w:gridCol w:w="1320"/>
        <w:gridCol w:w="258"/>
        <w:gridCol w:w="1169"/>
        <w:gridCol w:w="258"/>
        <w:gridCol w:w="1181"/>
      </w:tblGrid>
      <w:tr w:rsidR="00220400" w:rsidRPr="009E2F97" w14:paraId="26A97038" w14:textId="77777777" w:rsidTr="002F0208">
        <w:trPr>
          <w:tblHeader/>
        </w:trPr>
        <w:tc>
          <w:tcPr>
            <w:tcW w:w="4091" w:type="dxa"/>
            <w:shd w:val="clear" w:color="auto" w:fill="auto"/>
          </w:tcPr>
          <w:p w14:paraId="358BC86F" w14:textId="50441979" w:rsidR="00220400" w:rsidRPr="00A32F2D" w:rsidRDefault="00A32F2D" w:rsidP="00A32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32F2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97" w:type="dxa"/>
            <w:gridSpan w:val="3"/>
            <w:shd w:val="clear" w:color="auto" w:fill="auto"/>
          </w:tcPr>
          <w:p w14:paraId="4E952416" w14:textId="77777777" w:rsidR="00220400" w:rsidRPr="009E2F97" w:rsidRDefault="00220400" w:rsidP="009E2F9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  <w:shd w:val="clear" w:color="auto" w:fill="auto"/>
          </w:tcPr>
          <w:p w14:paraId="4A96510F" w14:textId="77777777" w:rsidR="00220400" w:rsidRPr="009E2F97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08" w:type="dxa"/>
            <w:gridSpan w:val="3"/>
            <w:shd w:val="clear" w:color="auto" w:fill="auto"/>
          </w:tcPr>
          <w:p w14:paraId="03B089F7" w14:textId="77777777" w:rsidR="00220400" w:rsidRPr="009E2F97" w:rsidRDefault="00220400" w:rsidP="009E2F9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400" w:rsidRPr="009E2F97" w14:paraId="1246A67E" w14:textId="77777777" w:rsidTr="002F0208">
        <w:trPr>
          <w:tblHeader/>
        </w:trPr>
        <w:tc>
          <w:tcPr>
            <w:tcW w:w="4091" w:type="dxa"/>
            <w:shd w:val="clear" w:color="auto" w:fill="auto"/>
          </w:tcPr>
          <w:p w14:paraId="4D42E39E" w14:textId="69B0702E" w:rsidR="00220400" w:rsidRPr="009E2F97" w:rsidRDefault="00A32F2D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  </w:t>
            </w:r>
            <w:r w:rsidR="00220400" w:rsidRPr="009E2F97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CA419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สามเดือน</w:t>
            </w:r>
            <w:r w:rsidR="00220400" w:rsidRPr="009E2F97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 w:rsidR="00415B4C" w:rsidRPr="00415B4C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</w:t>
            </w:r>
            <w:r w:rsidR="00CA419F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1 </w:t>
            </w:r>
            <w:r w:rsidR="00CA419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19" w:type="dxa"/>
            <w:shd w:val="clear" w:color="auto" w:fill="auto"/>
          </w:tcPr>
          <w:p w14:paraId="1A2304FC" w14:textId="29B8DC9C" w:rsidR="00220400" w:rsidRPr="009E2F97" w:rsidRDefault="00415B4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15B4C"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258" w:type="dxa"/>
            <w:shd w:val="clear" w:color="auto" w:fill="auto"/>
          </w:tcPr>
          <w:p w14:paraId="4C82F031" w14:textId="77777777" w:rsidR="00220400" w:rsidRPr="009E2F97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56456DED" w14:textId="3887807D" w:rsidR="00220400" w:rsidRPr="009E2F97" w:rsidRDefault="00415B4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15B4C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58" w:type="dxa"/>
            <w:shd w:val="clear" w:color="auto" w:fill="auto"/>
          </w:tcPr>
          <w:p w14:paraId="40970D0A" w14:textId="77777777" w:rsidR="00220400" w:rsidRPr="009E2F97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7DDC20B4" w14:textId="0DCB3561" w:rsidR="00220400" w:rsidRPr="009E2F97" w:rsidRDefault="00415B4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15B4C"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258" w:type="dxa"/>
            <w:shd w:val="clear" w:color="auto" w:fill="auto"/>
          </w:tcPr>
          <w:p w14:paraId="00DFA510" w14:textId="77777777" w:rsidR="00220400" w:rsidRPr="009E2F97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1ECBFA1B" w14:textId="651B61B8" w:rsidR="00220400" w:rsidRPr="009E2F97" w:rsidRDefault="00415B4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15B4C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</w:tr>
      <w:tr w:rsidR="00220400" w:rsidRPr="009E2F97" w14:paraId="0C47A89B" w14:textId="77777777" w:rsidTr="002F0208">
        <w:trPr>
          <w:trHeight w:val="362"/>
          <w:tblHeader/>
        </w:trPr>
        <w:tc>
          <w:tcPr>
            <w:tcW w:w="4091" w:type="dxa"/>
            <w:shd w:val="clear" w:color="auto" w:fill="auto"/>
          </w:tcPr>
          <w:p w14:paraId="7A5BD607" w14:textId="77777777" w:rsidR="00220400" w:rsidRPr="009E2F97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63" w:type="dxa"/>
            <w:gridSpan w:val="7"/>
            <w:shd w:val="clear" w:color="auto" w:fill="auto"/>
          </w:tcPr>
          <w:p w14:paraId="302EBE4F" w14:textId="77777777" w:rsidR="00220400" w:rsidRPr="009E2F97" w:rsidRDefault="00220400" w:rsidP="009E2F9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05A5B" w:rsidRPr="009E2F97" w14:paraId="312F920B" w14:textId="77777777" w:rsidTr="002F0208">
        <w:tc>
          <w:tcPr>
            <w:tcW w:w="4091" w:type="dxa"/>
            <w:shd w:val="clear" w:color="auto" w:fill="auto"/>
          </w:tcPr>
          <w:p w14:paraId="59F65CD2" w14:textId="0DC2DCC7" w:rsidR="00805A5B" w:rsidRPr="009E2F97" w:rsidRDefault="00805A5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19" w:type="dxa"/>
            <w:shd w:val="clear" w:color="auto" w:fill="auto"/>
          </w:tcPr>
          <w:p w14:paraId="5B53CBD7" w14:textId="77777777" w:rsidR="00805A5B" w:rsidRPr="009E2F97" w:rsidRDefault="00805A5B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38BFD1FF" w14:textId="77777777" w:rsidR="00805A5B" w:rsidRPr="009E2F97" w:rsidRDefault="00805A5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31E7E3C7" w14:textId="77777777" w:rsidR="00805A5B" w:rsidRPr="009E2F97" w:rsidRDefault="00805A5B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281A0F5A" w14:textId="77777777" w:rsidR="00805A5B" w:rsidRPr="009E2F97" w:rsidRDefault="00805A5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ACBC32B" w14:textId="77777777" w:rsidR="00805A5B" w:rsidRPr="009E2F97" w:rsidRDefault="00805A5B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460B096F" w14:textId="77777777" w:rsidR="00805A5B" w:rsidRPr="009E2F97" w:rsidRDefault="00805A5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075C5BC" w14:textId="77777777" w:rsidR="00805A5B" w:rsidRPr="009E2F97" w:rsidRDefault="00805A5B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CA419F" w:rsidRPr="009E2F97" w14:paraId="528C3EBB" w14:textId="77777777" w:rsidTr="002F0208">
        <w:tc>
          <w:tcPr>
            <w:tcW w:w="4091" w:type="dxa"/>
            <w:shd w:val="clear" w:color="auto" w:fill="auto"/>
          </w:tcPr>
          <w:p w14:paraId="7DF21893" w14:textId="7DB1EAE2" w:rsidR="00CA419F" w:rsidRPr="009E2F97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19" w:type="dxa"/>
            <w:shd w:val="clear" w:color="auto" w:fill="auto"/>
          </w:tcPr>
          <w:p w14:paraId="4BA5AEBF" w14:textId="1B2EFF92" w:rsidR="00CA419F" w:rsidRPr="00953728" w:rsidRDefault="00B11889" w:rsidP="00CA419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8" w:type="dxa"/>
            <w:shd w:val="clear" w:color="auto" w:fill="auto"/>
          </w:tcPr>
          <w:p w14:paraId="2E2DAC3B" w14:textId="77777777" w:rsidR="00CA419F" w:rsidRPr="009E2F97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29351AEB" w14:textId="2D606FD5" w:rsidR="00CA419F" w:rsidRPr="009E2F97" w:rsidRDefault="00CA419F" w:rsidP="00CA419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B7D7B">
              <w:rPr>
                <w:rFonts w:ascii="Angsana New" w:hAnsi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58" w:type="dxa"/>
            <w:shd w:val="clear" w:color="auto" w:fill="auto"/>
          </w:tcPr>
          <w:p w14:paraId="755667C9" w14:textId="77777777" w:rsidR="00CA419F" w:rsidRPr="009E2F97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ED86FA0" w14:textId="669A748D" w:rsidR="00CA419F" w:rsidRPr="009E2F97" w:rsidRDefault="00B11889" w:rsidP="00CA419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8" w:type="dxa"/>
            <w:shd w:val="clear" w:color="auto" w:fill="auto"/>
          </w:tcPr>
          <w:p w14:paraId="203F0C4B" w14:textId="77777777" w:rsidR="00CA419F" w:rsidRPr="009E2F97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2DC75172" w14:textId="5D006B0C" w:rsidR="00CA419F" w:rsidRPr="009E2F97" w:rsidRDefault="00CA419F" w:rsidP="00CA419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B7D7B">
              <w:rPr>
                <w:rFonts w:ascii="Angsana New" w:hAnsi="Angsana New"/>
                <w:bCs/>
                <w:sz w:val="30"/>
                <w:szCs w:val="30"/>
                <w:lang w:val="en-US"/>
              </w:rPr>
              <w:t>2</w:t>
            </w:r>
          </w:p>
        </w:tc>
      </w:tr>
      <w:tr w:rsidR="00CA419F" w:rsidRPr="009E2F97" w14:paraId="065DE19A" w14:textId="77777777" w:rsidTr="002F0208">
        <w:tc>
          <w:tcPr>
            <w:tcW w:w="4091" w:type="dxa"/>
            <w:shd w:val="clear" w:color="auto" w:fill="auto"/>
          </w:tcPr>
          <w:p w14:paraId="3591F639" w14:textId="0B128F2D" w:rsidR="00CA419F" w:rsidRPr="009E2F97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19" w:type="dxa"/>
            <w:shd w:val="clear" w:color="auto" w:fill="auto"/>
          </w:tcPr>
          <w:p w14:paraId="3B9FC0F9" w14:textId="54E9CF56" w:rsidR="00CA419F" w:rsidRPr="009E2F97" w:rsidRDefault="00B11889" w:rsidP="00CA419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8" w:type="dxa"/>
            <w:shd w:val="clear" w:color="auto" w:fill="auto"/>
          </w:tcPr>
          <w:p w14:paraId="7ABAE93E" w14:textId="77777777" w:rsidR="00CA419F" w:rsidRPr="009E2F97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6F92F917" w14:textId="42B9D418" w:rsidR="00CA419F" w:rsidRPr="009E2F97" w:rsidRDefault="00CA419F" w:rsidP="00CA419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B7D7B">
              <w:rPr>
                <w:rFonts w:ascii="Angsana New" w:hAnsi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58" w:type="dxa"/>
            <w:shd w:val="clear" w:color="auto" w:fill="auto"/>
          </w:tcPr>
          <w:p w14:paraId="746AD413" w14:textId="77777777" w:rsidR="00CA419F" w:rsidRPr="009E2F97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4156CC52" w14:textId="02FA637B" w:rsidR="00CA419F" w:rsidRPr="009E2F97" w:rsidRDefault="00B11889" w:rsidP="00CA419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8" w:type="dxa"/>
            <w:shd w:val="clear" w:color="auto" w:fill="auto"/>
          </w:tcPr>
          <w:p w14:paraId="39E94386" w14:textId="77777777" w:rsidR="00CA419F" w:rsidRPr="009E2F97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44D04E6F" w14:textId="473811DC" w:rsidR="00CA419F" w:rsidRPr="009E2F97" w:rsidRDefault="00CA419F" w:rsidP="00CA419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B7D7B">
              <w:rPr>
                <w:rFonts w:ascii="Angsana New" w:hAnsi="Angsana New"/>
                <w:bCs/>
                <w:sz w:val="30"/>
                <w:szCs w:val="30"/>
                <w:lang w:val="en-US"/>
              </w:rPr>
              <w:t>2</w:t>
            </w:r>
          </w:p>
        </w:tc>
      </w:tr>
      <w:tr w:rsidR="00CA419F" w:rsidRPr="009E2F97" w14:paraId="5EE6FFA0" w14:textId="77777777" w:rsidTr="002F0208">
        <w:tc>
          <w:tcPr>
            <w:tcW w:w="4091" w:type="dxa"/>
            <w:shd w:val="clear" w:color="auto" w:fill="auto"/>
          </w:tcPr>
          <w:p w14:paraId="121890C0" w14:textId="77777777" w:rsidR="00CA419F" w:rsidRPr="0025401D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9" w:type="dxa"/>
            <w:shd w:val="clear" w:color="auto" w:fill="auto"/>
          </w:tcPr>
          <w:p w14:paraId="5375CF98" w14:textId="77777777" w:rsidR="00CA419F" w:rsidRPr="00754F3F" w:rsidRDefault="00CA419F" w:rsidP="00CA419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258" w:type="dxa"/>
            <w:shd w:val="clear" w:color="auto" w:fill="auto"/>
          </w:tcPr>
          <w:p w14:paraId="69A9DCBF" w14:textId="77777777" w:rsidR="00CA419F" w:rsidRPr="00754F3F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3486861F" w14:textId="77777777" w:rsidR="00CA419F" w:rsidRPr="00754F3F" w:rsidRDefault="00CA419F" w:rsidP="00CA419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258" w:type="dxa"/>
            <w:shd w:val="clear" w:color="auto" w:fill="auto"/>
          </w:tcPr>
          <w:p w14:paraId="27D41AF8" w14:textId="77777777" w:rsidR="00CA419F" w:rsidRPr="00754F3F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69" w:type="dxa"/>
            <w:shd w:val="clear" w:color="auto" w:fill="auto"/>
          </w:tcPr>
          <w:p w14:paraId="0F1B6F6B" w14:textId="77777777" w:rsidR="00CA419F" w:rsidRPr="00754F3F" w:rsidRDefault="00CA419F" w:rsidP="00CA419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258" w:type="dxa"/>
            <w:shd w:val="clear" w:color="auto" w:fill="auto"/>
          </w:tcPr>
          <w:p w14:paraId="2A8E0EC0" w14:textId="77777777" w:rsidR="00CA419F" w:rsidRPr="00754F3F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auto"/>
          </w:tcPr>
          <w:p w14:paraId="26D89C0A" w14:textId="77777777" w:rsidR="00CA419F" w:rsidRPr="00754F3F" w:rsidRDefault="00CA419F" w:rsidP="00CA419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Cs w:val="22"/>
              </w:rPr>
            </w:pPr>
          </w:p>
        </w:tc>
      </w:tr>
      <w:tr w:rsidR="00CA419F" w:rsidRPr="009E2F97" w14:paraId="67AE8F5B" w14:textId="77777777" w:rsidTr="002F0208">
        <w:tc>
          <w:tcPr>
            <w:tcW w:w="4091" w:type="dxa"/>
            <w:shd w:val="clear" w:color="auto" w:fill="auto"/>
          </w:tcPr>
          <w:p w14:paraId="72DDC39A" w14:textId="0D14CE58" w:rsidR="00CA419F" w:rsidRPr="009E2F97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19" w:type="dxa"/>
            <w:shd w:val="clear" w:color="auto" w:fill="auto"/>
          </w:tcPr>
          <w:p w14:paraId="40A5CE60" w14:textId="77777777" w:rsidR="00CA419F" w:rsidRPr="009E2F97" w:rsidRDefault="00CA419F" w:rsidP="00CA419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33EB1437" w14:textId="77777777" w:rsidR="00CA419F" w:rsidRPr="009E2F97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5C734590" w14:textId="77777777" w:rsidR="00CA419F" w:rsidRPr="009E2F97" w:rsidRDefault="00CA419F" w:rsidP="00CA419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4D409F5F" w14:textId="77777777" w:rsidR="00CA419F" w:rsidRPr="009E2F97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432ED53B" w14:textId="77777777" w:rsidR="00CA419F" w:rsidRPr="009E2F97" w:rsidRDefault="00CA419F" w:rsidP="00CA419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76B70A7A" w14:textId="77777777" w:rsidR="00CA419F" w:rsidRPr="009E2F97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6719E68D" w14:textId="77777777" w:rsidR="00CA419F" w:rsidRPr="009E2F97" w:rsidRDefault="00CA419F" w:rsidP="00CA419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CA419F" w:rsidRPr="009E2F97" w14:paraId="12706687" w14:textId="77777777" w:rsidTr="002F0208">
        <w:tc>
          <w:tcPr>
            <w:tcW w:w="4091" w:type="dxa"/>
            <w:shd w:val="clear" w:color="auto" w:fill="auto"/>
          </w:tcPr>
          <w:p w14:paraId="19091013" w14:textId="723CBAA4" w:rsidR="00CA419F" w:rsidRPr="009E2F97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19" w:type="dxa"/>
            <w:shd w:val="clear" w:color="auto" w:fill="auto"/>
          </w:tcPr>
          <w:p w14:paraId="0BBA6DC4" w14:textId="2A4B54B8" w:rsidR="00CA419F" w:rsidRPr="009E2F97" w:rsidRDefault="00500465" w:rsidP="0050046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0A11A8E9" w14:textId="77777777" w:rsidR="00CA419F" w:rsidRPr="009E2F97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6289A8AB" w14:textId="1ED11A05" w:rsidR="00CA419F" w:rsidRPr="009E2F97" w:rsidRDefault="00CA419F" w:rsidP="000B7D57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56188089" w14:textId="77777777" w:rsidR="00CA419F" w:rsidRPr="009E2F97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507EE80" w14:textId="3312EDF3" w:rsidR="00CA419F" w:rsidRPr="00BA56E2" w:rsidRDefault="00B11889" w:rsidP="00CA419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BA56E2">
              <w:rPr>
                <w:rFonts w:ascii="Angsana New" w:hAnsi="Angsana New" w:hint="cs"/>
                <w:bCs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258" w:type="dxa"/>
            <w:shd w:val="clear" w:color="auto" w:fill="auto"/>
          </w:tcPr>
          <w:p w14:paraId="1C55591A" w14:textId="77777777" w:rsidR="00CA419F" w:rsidRPr="009E2F97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1148018E" w14:textId="56DFEFC8" w:rsidR="00CA419F" w:rsidRPr="009E2F97" w:rsidRDefault="00CA419F" w:rsidP="00CA419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115</w:t>
            </w:r>
          </w:p>
        </w:tc>
      </w:tr>
      <w:tr w:rsidR="00CA419F" w:rsidRPr="009E2F97" w14:paraId="0AB74749" w14:textId="77777777" w:rsidTr="002F0208">
        <w:tc>
          <w:tcPr>
            <w:tcW w:w="4091" w:type="dxa"/>
            <w:shd w:val="clear" w:color="auto" w:fill="auto"/>
          </w:tcPr>
          <w:p w14:paraId="364574B6" w14:textId="67FEADCF" w:rsidR="00CA419F" w:rsidRPr="009E2F97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19" w:type="dxa"/>
            <w:shd w:val="clear" w:color="auto" w:fill="auto"/>
          </w:tcPr>
          <w:p w14:paraId="219B3F17" w14:textId="26FDDCFA" w:rsidR="00CA419F" w:rsidRPr="009E2F97" w:rsidRDefault="00500465" w:rsidP="0050046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5BD00815" w14:textId="77777777" w:rsidR="00CA419F" w:rsidRPr="009E2F97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56D2E658" w14:textId="305EDC74" w:rsidR="00CA419F" w:rsidRPr="009E2F97" w:rsidRDefault="00CA419F" w:rsidP="000B7D57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73DB9A34" w14:textId="77777777" w:rsidR="00CA419F" w:rsidRPr="009E2F97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4AB7ADBB" w14:textId="2697E335" w:rsidR="00CA419F" w:rsidRPr="00BA56E2" w:rsidRDefault="00B11889" w:rsidP="00CA419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BA56E2">
              <w:rPr>
                <w:rFonts w:ascii="Angsana New" w:hAnsi="Angsana New" w:hint="cs"/>
                <w:bCs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258" w:type="dxa"/>
            <w:shd w:val="clear" w:color="auto" w:fill="auto"/>
          </w:tcPr>
          <w:p w14:paraId="0390CE0E" w14:textId="77777777" w:rsidR="00CA419F" w:rsidRPr="009E2F97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653DB0DF" w14:textId="423C2A74" w:rsidR="00CA419F" w:rsidRPr="009E2F97" w:rsidRDefault="00CA419F" w:rsidP="00CA419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104</w:t>
            </w:r>
          </w:p>
        </w:tc>
      </w:tr>
      <w:tr w:rsidR="00CA419F" w:rsidRPr="009E2F97" w14:paraId="601A4AFA" w14:textId="77777777" w:rsidTr="002F0208">
        <w:tc>
          <w:tcPr>
            <w:tcW w:w="4091" w:type="dxa"/>
            <w:shd w:val="clear" w:color="auto" w:fill="auto"/>
          </w:tcPr>
          <w:p w14:paraId="75428594" w14:textId="19357597" w:rsidR="00CA419F" w:rsidRPr="009E2F97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19" w:type="dxa"/>
            <w:shd w:val="clear" w:color="auto" w:fill="auto"/>
          </w:tcPr>
          <w:p w14:paraId="140B7A07" w14:textId="74133D42" w:rsidR="00CA419F" w:rsidRPr="009E2F97" w:rsidRDefault="00500465" w:rsidP="0050046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17550A61" w14:textId="77777777" w:rsidR="00CA419F" w:rsidRPr="009E2F97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347BE8AE" w14:textId="32ECE657" w:rsidR="00CA419F" w:rsidRPr="009E2F97" w:rsidRDefault="00CA419F" w:rsidP="000B7D57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109A32F5" w14:textId="77777777" w:rsidR="00CA419F" w:rsidRPr="009E2F97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6A18905" w14:textId="200D234E" w:rsidR="00CA419F" w:rsidRPr="00BA56E2" w:rsidRDefault="00B11889" w:rsidP="00CA419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BA56E2">
              <w:rPr>
                <w:rFonts w:ascii="Angsana New" w:hAnsi="Angsana New" w:hint="cs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8" w:type="dxa"/>
            <w:shd w:val="clear" w:color="auto" w:fill="auto"/>
          </w:tcPr>
          <w:p w14:paraId="7E123824" w14:textId="77777777" w:rsidR="00CA419F" w:rsidRPr="009E2F97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1C00A72E" w14:textId="454D7232" w:rsidR="00CA419F" w:rsidRPr="009E2F97" w:rsidRDefault="00CA419F" w:rsidP="00CA419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A419F" w:rsidRPr="009E2F97" w14:paraId="563BB581" w14:textId="77777777" w:rsidTr="002F0208">
        <w:tc>
          <w:tcPr>
            <w:tcW w:w="4091" w:type="dxa"/>
            <w:shd w:val="clear" w:color="auto" w:fill="auto"/>
          </w:tcPr>
          <w:p w14:paraId="7987EC27" w14:textId="4722B2CB" w:rsidR="00CA419F" w:rsidRPr="009E2F97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19" w:type="dxa"/>
            <w:shd w:val="clear" w:color="auto" w:fill="auto"/>
          </w:tcPr>
          <w:p w14:paraId="6E7B81DC" w14:textId="2121F009" w:rsidR="00CA419F" w:rsidRPr="009E2F97" w:rsidRDefault="00500465" w:rsidP="0050046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1331D221" w14:textId="77777777" w:rsidR="00CA419F" w:rsidRPr="009E2F97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7957038B" w14:textId="1931EC4A" w:rsidR="00CA419F" w:rsidRPr="009E2F97" w:rsidRDefault="00CA419F" w:rsidP="000B7D57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1A2FD73F" w14:textId="77777777" w:rsidR="00CA419F" w:rsidRPr="009E2F97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38614728" w14:textId="6279CDB1" w:rsidR="00CA419F" w:rsidRPr="00BA56E2" w:rsidRDefault="00B11889" w:rsidP="00CA419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BA56E2">
              <w:rPr>
                <w:rFonts w:ascii="Angsana New" w:hAnsi="Angsana New" w:hint="cs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8" w:type="dxa"/>
            <w:shd w:val="clear" w:color="auto" w:fill="auto"/>
          </w:tcPr>
          <w:p w14:paraId="06F39703" w14:textId="77777777" w:rsidR="00CA419F" w:rsidRPr="009E2F97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49F4FA86" w14:textId="2B42A4DB" w:rsidR="00CA419F" w:rsidRPr="009E2F97" w:rsidRDefault="00CA419F" w:rsidP="00CA419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500465" w:rsidRPr="009E2F97" w14:paraId="564FE736" w14:textId="77777777" w:rsidTr="002F0208">
        <w:tc>
          <w:tcPr>
            <w:tcW w:w="4091" w:type="dxa"/>
            <w:shd w:val="clear" w:color="auto" w:fill="auto"/>
          </w:tcPr>
          <w:p w14:paraId="3812CF0F" w14:textId="77777777" w:rsidR="00500465" w:rsidRPr="0025401D" w:rsidRDefault="00500465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9" w:type="dxa"/>
            <w:shd w:val="clear" w:color="auto" w:fill="auto"/>
          </w:tcPr>
          <w:p w14:paraId="449E4818" w14:textId="77777777" w:rsidR="00500465" w:rsidRPr="00754F3F" w:rsidRDefault="00500465" w:rsidP="00CA419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258" w:type="dxa"/>
            <w:shd w:val="clear" w:color="auto" w:fill="auto"/>
          </w:tcPr>
          <w:p w14:paraId="07408BCD" w14:textId="77777777" w:rsidR="00500465" w:rsidRPr="00754F3F" w:rsidRDefault="00500465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523FEB19" w14:textId="77777777" w:rsidR="00500465" w:rsidRPr="00754F3F" w:rsidRDefault="00500465" w:rsidP="00CA419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792AFDB0" w14:textId="77777777" w:rsidR="00500465" w:rsidRPr="00754F3F" w:rsidRDefault="00500465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69" w:type="dxa"/>
            <w:shd w:val="clear" w:color="auto" w:fill="auto"/>
          </w:tcPr>
          <w:p w14:paraId="01534074" w14:textId="77777777" w:rsidR="00500465" w:rsidRPr="00754F3F" w:rsidRDefault="00500465" w:rsidP="00CA419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258" w:type="dxa"/>
            <w:shd w:val="clear" w:color="auto" w:fill="auto"/>
          </w:tcPr>
          <w:p w14:paraId="71DC4AD3" w14:textId="77777777" w:rsidR="00500465" w:rsidRPr="00754F3F" w:rsidRDefault="00500465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auto"/>
          </w:tcPr>
          <w:p w14:paraId="2B2F72B2" w14:textId="77777777" w:rsidR="00500465" w:rsidRPr="00754F3F" w:rsidRDefault="00500465" w:rsidP="00CA419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CA419F" w:rsidRPr="009E2F97" w14:paraId="3FC5A459" w14:textId="77777777" w:rsidTr="002F0208">
        <w:tc>
          <w:tcPr>
            <w:tcW w:w="4091" w:type="dxa"/>
            <w:shd w:val="clear" w:color="auto" w:fill="auto"/>
          </w:tcPr>
          <w:p w14:paraId="60403D94" w14:textId="48A16C21" w:rsidR="00CA419F" w:rsidRPr="009E2F97" w:rsidRDefault="00CA419F" w:rsidP="00CA4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E2F97">
              <w:rPr>
                <w:rFonts w:ascii="Angsana New" w:hAnsi="Angsana New" w:hint="cs"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19" w:type="dxa"/>
            <w:shd w:val="clear" w:color="auto" w:fill="auto"/>
          </w:tcPr>
          <w:p w14:paraId="1B874044" w14:textId="77777777" w:rsidR="00CA419F" w:rsidRPr="009E2F97" w:rsidRDefault="00CA419F" w:rsidP="00CA419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2EB940F4" w14:textId="77777777" w:rsidR="00CA419F" w:rsidRPr="009E2F97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13FD98BA" w14:textId="77777777" w:rsidR="00CA419F" w:rsidRPr="009E2F97" w:rsidRDefault="00CA419F" w:rsidP="00CA419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02D8C102" w14:textId="77777777" w:rsidR="00CA419F" w:rsidRPr="009E2F97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50712E5C" w14:textId="77777777" w:rsidR="00CA419F" w:rsidRPr="009E2F97" w:rsidRDefault="00CA419F" w:rsidP="00CA419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210C67F4" w14:textId="77777777" w:rsidR="00CA419F" w:rsidRPr="009E2F97" w:rsidRDefault="00CA419F" w:rsidP="00CA4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73FCAEAA" w14:textId="77777777" w:rsidR="00CA419F" w:rsidRPr="009E2F97" w:rsidRDefault="00CA419F" w:rsidP="00CA419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54652" w:rsidRPr="009E2F97" w14:paraId="4A1F61FA" w14:textId="77777777" w:rsidTr="002F0208">
        <w:tc>
          <w:tcPr>
            <w:tcW w:w="4091" w:type="dxa"/>
            <w:shd w:val="clear" w:color="auto" w:fill="auto"/>
          </w:tcPr>
          <w:p w14:paraId="1C3EB616" w14:textId="59C3DE44" w:rsidR="00454652" w:rsidRPr="009E2F97" w:rsidRDefault="00454652" w:rsidP="004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119" w:type="dxa"/>
            <w:shd w:val="clear" w:color="auto" w:fill="auto"/>
          </w:tcPr>
          <w:p w14:paraId="2CDC35F9" w14:textId="30E58641" w:rsidR="00454652" w:rsidRPr="009E2F97" w:rsidRDefault="00B11889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58" w:type="dxa"/>
            <w:shd w:val="clear" w:color="auto" w:fill="auto"/>
          </w:tcPr>
          <w:p w14:paraId="170F4BFB" w14:textId="77777777" w:rsidR="00454652" w:rsidRPr="009E2F9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40E28A57" w14:textId="27CEE433" w:rsidR="00454652" w:rsidRPr="009E2F97" w:rsidRDefault="00454652" w:rsidP="0045465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58" w:type="dxa"/>
            <w:shd w:val="clear" w:color="auto" w:fill="auto"/>
          </w:tcPr>
          <w:p w14:paraId="4DE2013F" w14:textId="77777777" w:rsidR="00454652" w:rsidRPr="009E2F9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256BF53" w14:textId="544D81FA" w:rsidR="00454652" w:rsidRPr="009E2F97" w:rsidRDefault="00B11889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8" w:type="dxa"/>
            <w:shd w:val="clear" w:color="auto" w:fill="auto"/>
          </w:tcPr>
          <w:p w14:paraId="04F6D382" w14:textId="77777777" w:rsidR="00454652" w:rsidRPr="009E2F9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C1CDB8D" w14:textId="6A0A490E" w:rsidR="00454652" w:rsidRPr="009E2F97" w:rsidRDefault="00454652" w:rsidP="0045465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454652" w:rsidRPr="009E2F97" w14:paraId="2C55B792" w14:textId="77777777" w:rsidTr="002F0208">
        <w:tc>
          <w:tcPr>
            <w:tcW w:w="4091" w:type="dxa"/>
            <w:shd w:val="clear" w:color="auto" w:fill="auto"/>
          </w:tcPr>
          <w:p w14:paraId="57804503" w14:textId="5877D97F" w:rsidR="00454652" w:rsidRPr="009E2F97" w:rsidRDefault="00454652" w:rsidP="004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19" w:type="dxa"/>
            <w:shd w:val="clear" w:color="auto" w:fill="auto"/>
          </w:tcPr>
          <w:p w14:paraId="6EE463B3" w14:textId="023364E6" w:rsidR="00454652" w:rsidRPr="00D45847" w:rsidRDefault="00B11889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258" w:type="dxa"/>
            <w:shd w:val="clear" w:color="auto" w:fill="auto"/>
          </w:tcPr>
          <w:p w14:paraId="4AD1A990" w14:textId="77777777" w:rsidR="00454652" w:rsidRPr="00D4584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6862C390" w14:textId="55BB9592" w:rsidR="00454652" w:rsidRPr="00D45847" w:rsidRDefault="00454652" w:rsidP="0045465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258" w:type="dxa"/>
            <w:shd w:val="clear" w:color="auto" w:fill="auto"/>
          </w:tcPr>
          <w:p w14:paraId="2FF56BBE" w14:textId="77777777" w:rsidR="00454652" w:rsidRPr="00D4584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533183C" w14:textId="09C30DD5" w:rsidR="00454652" w:rsidRPr="00D45847" w:rsidRDefault="00B11889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8" w:type="dxa"/>
            <w:shd w:val="clear" w:color="auto" w:fill="auto"/>
          </w:tcPr>
          <w:p w14:paraId="4435A930" w14:textId="77777777" w:rsidR="00454652" w:rsidRPr="00D4584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9A865C9" w14:textId="4151C5DB" w:rsidR="00454652" w:rsidRPr="009E2F97" w:rsidRDefault="00454652" w:rsidP="00F77B5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54652" w:rsidRPr="009E2F97" w14:paraId="0060101A" w14:textId="77777777" w:rsidTr="002F0208">
        <w:tc>
          <w:tcPr>
            <w:tcW w:w="4091" w:type="dxa"/>
            <w:shd w:val="clear" w:color="auto" w:fill="auto"/>
          </w:tcPr>
          <w:p w14:paraId="6F7036ED" w14:textId="1C305053" w:rsidR="00454652" w:rsidRPr="009E2F97" w:rsidRDefault="00454652" w:rsidP="004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19" w:type="dxa"/>
            <w:shd w:val="clear" w:color="auto" w:fill="auto"/>
          </w:tcPr>
          <w:p w14:paraId="3EF8089A" w14:textId="3062EAE7" w:rsidR="00454652" w:rsidRPr="00D45847" w:rsidRDefault="00B11889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8" w:type="dxa"/>
            <w:shd w:val="clear" w:color="auto" w:fill="auto"/>
          </w:tcPr>
          <w:p w14:paraId="4C6EC201" w14:textId="77777777" w:rsidR="00454652" w:rsidRPr="00D4584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501573D5" w14:textId="17DC0AF7" w:rsidR="00454652" w:rsidRPr="00D45847" w:rsidRDefault="00454652" w:rsidP="0045465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58" w:type="dxa"/>
            <w:shd w:val="clear" w:color="auto" w:fill="auto"/>
          </w:tcPr>
          <w:p w14:paraId="6209998E" w14:textId="77777777" w:rsidR="00454652" w:rsidRPr="00D4584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554BAFF" w14:textId="1AF400FB" w:rsidR="00454652" w:rsidRPr="00D45847" w:rsidRDefault="00D166D8" w:rsidP="00F77B5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3E969D62" w14:textId="77777777" w:rsidR="00454652" w:rsidRPr="00D4584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3207CCA" w14:textId="66FE8C9A" w:rsidR="00454652" w:rsidRPr="009E2F97" w:rsidRDefault="00454652" w:rsidP="0045465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54652" w:rsidRPr="009E2F97" w14:paraId="1EAEC581" w14:textId="77777777" w:rsidTr="002F0208">
        <w:tc>
          <w:tcPr>
            <w:tcW w:w="4091" w:type="dxa"/>
            <w:shd w:val="clear" w:color="auto" w:fill="auto"/>
          </w:tcPr>
          <w:p w14:paraId="3E256D4A" w14:textId="28C23D26" w:rsidR="00454652" w:rsidRPr="009E2F97" w:rsidRDefault="00454652" w:rsidP="004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CDE82FB" w14:textId="1EFE3B71" w:rsidR="00454652" w:rsidRPr="009E2F97" w:rsidRDefault="00B25914" w:rsidP="00F77B5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3F539B85" w14:textId="77777777" w:rsidR="00454652" w:rsidRPr="009E2F9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058209F9" w14:textId="3E9AEE94" w:rsidR="00454652" w:rsidRPr="009E2F97" w:rsidRDefault="00454652" w:rsidP="00F77B55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68C541F6" w14:textId="77777777" w:rsidR="00454652" w:rsidRPr="009E2F9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2807685" w14:textId="447513EC" w:rsidR="00454652" w:rsidRPr="009E2F97" w:rsidRDefault="00B11889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58" w:type="dxa"/>
            <w:shd w:val="clear" w:color="auto" w:fill="auto"/>
          </w:tcPr>
          <w:p w14:paraId="454FCBB2" w14:textId="77777777" w:rsidR="00454652" w:rsidRPr="009E2F9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1463D6A" w14:textId="40939289" w:rsidR="00454652" w:rsidRPr="009E2F97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</w:tr>
      <w:tr w:rsidR="00454652" w:rsidRPr="009E2F97" w14:paraId="285DCA17" w14:textId="77777777" w:rsidTr="002F0208">
        <w:tc>
          <w:tcPr>
            <w:tcW w:w="4091" w:type="dxa"/>
            <w:shd w:val="clear" w:color="auto" w:fill="auto"/>
          </w:tcPr>
          <w:p w14:paraId="31DBAFF8" w14:textId="40CF7514" w:rsidR="00454652" w:rsidRPr="009E2F97" w:rsidRDefault="00454652" w:rsidP="004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3FA8938" w14:textId="3A37A7E6" w:rsidR="00454652" w:rsidRPr="009E2F97" w:rsidRDefault="00B11889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8" w:type="dxa"/>
            <w:shd w:val="clear" w:color="auto" w:fill="auto"/>
          </w:tcPr>
          <w:p w14:paraId="4D6F182A" w14:textId="77777777" w:rsidR="00454652" w:rsidRPr="009E2F9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39FECF89" w14:textId="42BBB214" w:rsidR="00454652" w:rsidRPr="009E2F97" w:rsidRDefault="00454652" w:rsidP="0045465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8" w:type="dxa"/>
            <w:shd w:val="clear" w:color="auto" w:fill="auto"/>
          </w:tcPr>
          <w:p w14:paraId="7F6C9129" w14:textId="77777777" w:rsidR="00454652" w:rsidRPr="009E2F9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309BC4C" w14:textId="686C74BE" w:rsidR="00454652" w:rsidRPr="009E2F97" w:rsidRDefault="00F15728" w:rsidP="0045465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27896064" w14:textId="77777777" w:rsidR="00454652" w:rsidRPr="009E2F9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C439952" w14:textId="7F970E3D" w:rsidR="00454652" w:rsidRPr="009E2F97" w:rsidRDefault="00454652" w:rsidP="0045465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54652" w:rsidRPr="009E2F97" w14:paraId="35A530B5" w14:textId="77777777" w:rsidTr="002F0208">
        <w:tc>
          <w:tcPr>
            <w:tcW w:w="4091" w:type="dxa"/>
            <w:shd w:val="clear" w:color="auto" w:fill="auto"/>
          </w:tcPr>
          <w:p w14:paraId="311E8C07" w14:textId="400E20AC" w:rsidR="00454652" w:rsidRPr="0025401D" w:rsidRDefault="00454652" w:rsidP="004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BEEC0CE" w14:textId="7908438B" w:rsidR="00454652" w:rsidRPr="00754F3F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11679DFE" w14:textId="77777777" w:rsidR="00454652" w:rsidRPr="00754F3F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4F24D631" w14:textId="4D141C43" w:rsidR="00454652" w:rsidRPr="00754F3F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5339E320" w14:textId="77777777" w:rsidR="00454652" w:rsidRPr="00754F3F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ECB2DD8" w14:textId="178D1E6B" w:rsidR="00454652" w:rsidRPr="00754F3F" w:rsidRDefault="00454652" w:rsidP="0045465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03AAB4E7" w14:textId="77777777" w:rsidR="00454652" w:rsidRPr="00754F3F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6EAB817" w14:textId="1BD4ADD0" w:rsidR="00454652" w:rsidRPr="00754F3F" w:rsidRDefault="00454652" w:rsidP="0045465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454652" w:rsidRPr="009E2F97" w14:paraId="453A398C" w14:textId="77777777" w:rsidTr="002F0208">
        <w:tc>
          <w:tcPr>
            <w:tcW w:w="4091" w:type="dxa"/>
            <w:shd w:val="clear" w:color="auto" w:fill="auto"/>
          </w:tcPr>
          <w:p w14:paraId="37195ED0" w14:textId="491CCE37" w:rsidR="00454652" w:rsidRPr="009E2F97" w:rsidRDefault="00454652" w:rsidP="004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9" w:type="dxa"/>
            <w:shd w:val="clear" w:color="auto" w:fill="auto"/>
          </w:tcPr>
          <w:p w14:paraId="63572BB3" w14:textId="77777777" w:rsidR="00454652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22345F93" w14:textId="77777777" w:rsidR="00454652" w:rsidRPr="009E2F9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4E43534F" w14:textId="77777777" w:rsidR="00454652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07DFCD6D" w14:textId="77777777" w:rsidR="00454652" w:rsidRPr="009E2F9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FD88C44" w14:textId="77777777" w:rsidR="00454652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2189D2FD" w14:textId="77777777" w:rsidR="00454652" w:rsidRPr="009E2F9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F6FF5EC" w14:textId="77777777" w:rsidR="00454652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54652" w:rsidRPr="009E2F97" w14:paraId="1DD3A0DE" w14:textId="77777777" w:rsidTr="002F0208">
        <w:tc>
          <w:tcPr>
            <w:tcW w:w="4091" w:type="dxa"/>
            <w:shd w:val="clear" w:color="auto" w:fill="auto"/>
          </w:tcPr>
          <w:p w14:paraId="3B0C63B7" w14:textId="7420DE5C" w:rsidR="00454652" w:rsidRPr="009E2F97" w:rsidRDefault="00454652" w:rsidP="004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19" w:type="dxa"/>
            <w:shd w:val="clear" w:color="auto" w:fill="auto"/>
          </w:tcPr>
          <w:p w14:paraId="655A3D52" w14:textId="1C3C3FE1" w:rsidR="00454652" w:rsidRPr="009E2F97" w:rsidRDefault="00B11889" w:rsidP="0045465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8" w:type="dxa"/>
            <w:shd w:val="clear" w:color="auto" w:fill="auto"/>
          </w:tcPr>
          <w:p w14:paraId="51EF52D9" w14:textId="77777777" w:rsidR="00454652" w:rsidRPr="009E2F9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654A236D" w14:textId="077C5006" w:rsidR="00454652" w:rsidRPr="009E2F97" w:rsidRDefault="00454652" w:rsidP="0045465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8" w:type="dxa"/>
            <w:shd w:val="clear" w:color="auto" w:fill="auto"/>
          </w:tcPr>
          <w:p w14:paraId="683DE935" w14:textId="77777777" w:rsidR="00454652" w:rsidRPr="009E2F9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A288393" w14:textId="5B9A9C88" w:rsidR="00454652" w:rsidRPr="009E2F97" w:rsidRDefault="005F4974" w:rsidP="0045465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6F4C78C3" w14:textId="77777777" w:rsidR="00454652" w:rsidRPr="009E2F9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3C1D34A" w14:textId="25809579" w:rsidR="00454652" w:rsidRPr="009E2F97" w:rsidRDefault="00454652" w:rsidP="0045465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54652" w:rsidRPr="009E2F97" w14:paraId="1A986890" w14:textId="77777777" w:rsidTr="002F0208">
        <w:tc>
          <w:tcPr>
            <w:tcW w:w="4091" w:type="dxa"/>
            <w:shd w:val="clear" w:color="auto" w:fill="auto"/>
          </w:tcPr>
          <w:p w14:paraId="5344127D" w14:textId="504DC14C" w:rsidR="00454652" w:rsidRPr="009E2F97" w:rsidRDefault="00454652" w:rsidP="004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19" w:type="dxa"/>
            <w:shd w:val="clear" w:color="auto" w:fill="auto"/>
          </w:tcPr>
          <w:p w14:paraId="75861C53" w14:textId="664CA07E" w:rsidR="00454652" w:rsidRPr="00AE680A" w:rsidRDefault="00B11889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58" w:type="dxa"/>
            <w:shd w:val="clear" w:color="auto" w:fill="auto"/>
          </w:tcPr>
          <w:p w14:paraId="34F990F7" w14:textId="77777777" w:rsidR="00454652" w:rsidRPr="00E66565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653B3476" w14:textId="4C438606" w:rsidR="00454652" w:rsidRPr="00AE680A" w:rsidRDefault="00454652" w:rsidP="0045465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58" w:type="dxa"/>
            <w:shd w:val="clear" w:color="auto" w:fill="auto"/>
          </w:tcPr>
          <w:p w14:paraId="2B587FD1" w14:textId="77777777" w:rsidR="00454652" w:rsidRPr="00E66565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D2C2C72" w14:textId="7043C15E" w:rsidR="00454652" w:rsidRPr="00AE680A" w:rsidRDefault="00B11889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8" w:type="dxa"/>
            <w:shd w:val="clear" w:color="auto" w:fill="auto"/>
          </w:tcPr>
          <w:p w14:paraId="22B2021C" w14:textId="77777777" w:rsidR="00454652" w:rsidRPr="009E2F9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207A6D8" w14:textId="16D03060" w:rsidR="00454652" w:rsidRPr="00AE680A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</w:tr>
      <w:tr w:rsidR="00454652" w:rsidRPr="009E2F97" w14:paraId="663E1DE6" w14:textId="77777777" w:rsidTr="002F0208">
        <w:tc>
          <w:tcPr>
            <w:tcW w:w="4091" w:type="dxa"/>
            <w:shd w:val="clear" w:color="auto" w:fill="auto"/>
          </w:tcPr>
          <w:p w14:paraId="5ACF161A" w14:textId="7665EF66" w:rsidR="00454652" w:rsidRPr="009E2F97" w:rsidRDefault="00454652" w:rsidP="004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9" w:type="dxa"/>
            <w:shd w:val="clear" w:color="auto" w:fill="auto"/>
          </w:tcPr>
          <w:p w14:paraId="558FB8CA" w14:textId="0878C511" w:rsidR="00454652" w:rsidRPr="00E66565" w:rsidRDefault="00B11889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8" w:type="dxa"/>
            <w:shd w:val="clear" w:color="auto" w:fill="auto"/>
          </w:tcPr>
          <w:p w14:paraId="05B0F2F4" w14:textId="77777777" w:rsidR="00454652" w:rsidRPr="00E66565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70653EBF" w14:textId="2D05F86E" w:rsidR="00454652" w:rsidRPr="00E66565" w:rsidRDefault="00454652" w:rsidP="0045465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8" w:type="dxa"/>
            <w:shd w:val="clear" w:color="auto" w:fill="auto"/>
          </w:tcPr>
          <w:p w14:paraId="772529DB" w14:textId="77777777" w:rsidR="00454652" w:rsidRPr="00E66565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7C3BC27" w14:textId="523517EE" w:rsidR="00454652" w:rsidRPr="00E66565" w:rsidRDefault="00B11889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8" w:type="dxa"/>
            <w:shd w:val="clear" w:color="auto" w:fill="auto"/>
          </w:tcPr>
          <w:p w14:paraId="5B161F46" w14:textId="77777777" w:rsidR="00454652" w:rsidRPr="009E2F9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ABAAAF9" w14:textId="6671387C" w:rsidR="00454652" w:rsidRPr="009E2F97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454652" w:rsidRPr="009E2F97" w14:paraId="0E397D40" w14:textId="77777777" w:rsidTr="002F0208">
        <w:tc>
          <w:tcPr>
            <w:tcW w:w="4091" w:type="dxa"/>
            <w:shd w:val="clear" w:color="auto" w:fill="auto"/>
          </w:tcPr>
          <w:p w14:paraId="780DDBBD" w14:textId="710616B4" w:rsidR="00454652" w:rsidRPr="009E2F97" w:rsidRDefault="00454652" w:rsidP="004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119" w:type="dxa"/>
            <w:shd w:val="clear" w:color="auto" w:fill="auto"/>
          </w:tcPr>
          <w:p w14:paraId="46B3E409" w14:textId="7DD4ADC5" w:rsidR="00454652" w:rsidRPr="00E66565" w:rsidRDefault="00B11889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58" w:type="dxa"/>
            <w:shd w:val="clear" w:color="auto" w:fill="auto"/>
          </w:tcPr>
          <w:p w14:paraId="7E400934" w14:textId="77777777" w:rsidR="00454652" w:rsidRPr="00E66565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79AE0B38" w14:textId="19923F23" w:rsidR="00454652" w:rsidRPr="00E66565" w:rsidRDefault="00454652" w:rsidP="0045465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58" w:type="dxa"/>
            <w:shd w:val="clear" w:color="auto" w:fill="auto"/>
          </w:tcPr>
          <w:p w14:paraId="24F162F3" w14:textId="77777777" w:rsidR="00454652" w:rsidRPr="00E66565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B6DC4A4" w14:textId="604E09D1" w:rsidR="00454652" w:rsidRPr="00E66565" w:rsidRDefault="00B11889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58" w:type="dxa"/>
            <w:shd w:val="clear" w:color="auto" w:fill="auto"/>
          </w:tcPr>
          <w:p w14:paraId="1D1DA28B" w14:textId="77777777" w:rsidR="00454652" w:rsidRPr="009E2F9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4F1759B" w14:textId="71919170" w:rsidR="00454652" w:rsidRPr="009E2F97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</w:tr>
      <w:tr w:rsidR="00454652" w:rsidRPr="009E2F97" w14:paraId="60553CC7" w14:textId="77777777" w:rsidTr="002F0208">
        <w:tc>
          <w:tcPr>
            <w:tcW w:w="4091" w:type="dxa"/>
            <w:shd w:val="clear" w:color="auto" w:fill="auto"/>
          </w:tcPr>
          <w:p w14:paraId="4E86ADBB" w14:textId="666ED533" w:rsidR="00454652" w:rsidRPr="009E2F97" w:rsidRDefault="00454652" w:rsidP="004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19" w:type="dxa"/>
            <w:shd w:val="clear" w:color="auto" w:fill="auto"/>
          </w:tcPr>
          <w:p w14:paraId="1FC3C297" w14:textId="7C422130" w:rsidR="00454652" w:rsidRPr="00E66565" w:rsidRDefault="00B11889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8" w:type="dxa"/>
            <w:shd w:val="clear" w:color="auto" w:fill="auto"/>
          </w:tcPr>
          <w:p w14:paraId="340CE4A9" w14:textId="77777777" w:rsidR="00454652" w:rsidRPr="00E66565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6DACFE02" w14:textId="2BA43EE4" w:rsidR="00454652" w:rsidRPr="00E66565" w:rsidRDefault="00454652" w:rsidP="0045465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8" w:type="dxa"/>
            <w:shd w:val="clear" w:color="auto" w:fill="auto"/>
          </w:tcPr>
          <w:p w14:paraId="20999208" w14:textId="77777777" w:rsidR="00454652" w:rsidRPr="00E66565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E8407C3" w14:textId="70245141" w:rsidR="00454652" w:rsidRPr="00E66565" w:rsidRDefault="00B11889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8" w:type="dxa"/>
            <w:shd w:val="clear" w:color="auto" w:fill="auto"/>
          </w:tcPr>
          <w:p w14:paraId="6A2A88EC" w14:textId="77777777" w:rsidR="00454652" w:rsidRPr="009E2F9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CD3B1B4" w14:textId="32564598" w:rsidR="00454652" w:rsidRPr="009E2F97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454652" w:rsidRPr="009E2F97" w14:paraId="2327A845" w14:textId="77777777" w:rsidTr="002F0208">
        <w:tc>
          <w:tcPr>
            <w:tcW w:w="4091" w:type="dxa"/>
            <w:shd w:val="clear" w:color="auto" w:fill="auto"/>
          </w:tcPr>
          <w:p w14:paraId="7F7B2137" w14:textId="07171F9C" w:rsidR="00454652" w:rsidRPr="009E2F97" w:rsidRDefault="00454652" w:rsidP="004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19" w:type="dxa"/>
            <w:shd w:val="clear" w:color="auto" w:fill="auto"/>
          </w:tcPr>
          <w:p w14:paraId="31B64347" w14:textId="0141B1DE" w:rsidR="00454652" w:rsidRPr="00E66565" w:rsidRDefault="00B11889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8" w:type="dxa"/>
            <w:shd w:val="clear" w:color="auto" w:fill="auto"/>
          </w:tcPr>
          <w:p w14:paraId="383FBDDB" w14:textId="77777777" w:rsidR="00454652" w:rsidRPr="00E66565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006343D8" w14:textId="3C5441E4" w:rsidR="00454652" w:rsidRPr="00E66565" w:rsidRDefault="00454652" w:rsidP="0045465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7B2E5B4E" w14:textId="77777777" w:rsidR="00454652" w:rsidRPr="00E66565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C71B520" w14:textId="7DB0B8B9" w:rsidR="00454652" w:rsidRPr="00E66565" w:rsidRDefault="005F4974" w:rsidP="0045465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713E632A" w14:textId="77777777" w:rsidR="00454652" w:rsidRPr="009E2F9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16F3A99" w14:textId="719C863E" w:rsidR="00454652" w:rsidRPr="009E2F97" w:rsidRDefault="00454652" w:rsidP="006C497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54652" w:rsidRPr="009E2F97" w14:paraId="3511B4C5" w14:textId="77777777" w:rsidTr="002F0208">
        <w:tc>
          <w:tcPr>
            <w:tcW w:w="4091" w:type="dxa"/>
            <w:shd w:val="clear" w:color="auto" w:fill="auto"/>
          </w:tcPr>
          <w:p w14:paraId="5498FB73" w14:textId="2FE4137E" w:rsidR="00454652" w:rsidRPr="009E2F97" w:rsidRDefault="00454652" w:rsidP="004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19" w:type="dxa"/>
            <w:shd w:val="clear" w:color="auto" w:fill="auto"/>
          </w:tcPr>
          <w:p w14:paraId="0BF352A2" w14:textId="77777777" w:rsidR="00454652" w:rsidRPr="009E2F97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10B5BAE4" w14:textId="77777777" w:rsidR="00454652" w:rsidRPr="009E2F9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26CF6C7C" w14:textId="77777777" w:rsidR="00454652" w:rsidRPr="009E2F97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7E81989A" w14:textId="77777777" w:rsidR="00454652" w:rsidRPr="009E2F9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CC837B1" w14:textId="77777777" w:rsidR="00454652" w:rsidRPr="009E2F97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380D62EF" w14:textId="77777777" w:rsidR="00454652" w:rsidRPr="009E2F9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499384C" w14:textId="77777777" w:rsidR="00454652" w:rsidRPr="009E2F97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54652" w:rsidRPr="009E2F97" w14:paraId="24284DDE" w14:textId="77777777" w:rsidTr="002F0208">
        <w:tc>
          <w:tcPr>
            <w:tcW w:w="4091" w:type="dxa"/>
            <w:shd w:val="clear" w:color="auto" w:fill="auto"/>
          </w:tcPr>
          <w:p w14:paraId="0350B878" w14:textId="2EFAFB0D" w:rsidR="00454652" w:rsidRPr="009E2F97" w:rsidRDefault="00454652" w:rsidP="004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119" w:type="dxa"/>
            <w:shd w:val="clear" w:color="auto" w:fill="auto"/>
          </w:tcPr>
          <w:p w14:paraId="4AC19156" w14:textId="2810A4FC" w:rsidR="00454652" w:rsidRPr="009E2F97" w:rsidRDefault="004C2C95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58" w:type="dxa"/>
            <w:shd w:val="clear" w:color="auto" w:fill="auto"/>
          </w:tcPr>
          <w:p w14:paraId="7EF15D7E" w14:textId="77777777" w:rsidR="00454652" w:rsidRPr="009E2F9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0C9CA609" w14:textId="65A142EF" w:rsidR="00454652" w:rsidRPr="009E2F97" w:rsidRDefault="00454652" w:rsidP="0045465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58" w:type="dxa"/>
            <w:shd w:val="clear" w:color="auto" w:fill="auto"/>
          </w:tcPr>
          <w:p w14:paraId="709A531A" w14:textId="77777777" w:rsidR="00454652" w:rsidRPr="009E2F9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B72F03F" w14:textId="4694EB15" w:rsidR="00454652" w:rsidRPr="009E2F97" w:rsidRDefault="004C2C95" w:rsidP="0045465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33779EFE" w14:textId="77777777" w:rsidR="00454652" w:rsidRPr="009E2F9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F1B44BA" w14:textId="0F07D064" w:rsidR="00454652" w:rsidRPr="009E2F97" w:rsidRDefault="00454652" w:rsidP="0045465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54652" w:rsidRPr="009E2F97" w14:paraId="019DD4CD" w14:textId="77777777" w:rsidTr="002F0208">
        <w:tc>
          <w:tcPr>
            <w:tcW w:w="4091" w:type="dxa"/>
            <w:shd w:val="clear" w:color="auto" w:fill="auto"/>
          </w:tcPr>
          <w:p w14:paraId="393FFD43" w14:textId="1A52BA4F" w:rsidR="00454652" w:rsidRPr="009E2F97" w:rsidRDefault="00454652" w:rsidP="004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19" w:type="dxa"/>
            <w:shd w:val="clear" w:color="auto" w:fill="auto"/>
          </w:tcPr>
          <w:p w14:paraId="66E3D558" w14:textId="5A0B61B0" w:rsidR="00454652" w:rsidRPr="00E66565" w:rsidRDefault="004C2C95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58" w:type="dxa"/>
            <w:shd w:val="clear" w:color="auto" w:fill="auto"/>
          </w:tcPr>
          <w:p w14:paraId="4D7C8149" w14:textId="77777777" w:rsidR="00454652" w:rsidRPr="00E66565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3C78B213" w14:textId="4E3B75D0" w:rsidR="00454652" w:rsidRPr="00E66565" w:rsidRDefault="00454652" w:rsidP="0045465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58" w:type="dxa"/>
            <w:shd w:val="clear" w:color="auto" w:fill="auto"/>
          </w:tcPr>
          <w:p w14:paraId="7D545399" w14:textId="77777777" w:rsidR="00454652" w:rsidRPr="00E66565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718067A" w14:textId="01AF8DB5" w:rsidR="00454652" w:rsidRPr="00E66565" w:rsidRDefault="004C2C95" w:rsidP="0045465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5FBD2D64" w14:textId="77777777" w:rsidR="00454652" w:rsidRPr="00E66565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7834292" w14:textId="525C6E34" w:rsidR="00454652" w:rsidRPr="00E66565" w:rsidRDefault="00454652" w:rsidP="0045465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C2C95" w:rsidRPr="009E2F97" w14:paraId="2EE875E3" w14:textId="77777777" w:rsidTr="002F0208">
        <w:tc>
          <w:tcPr>
            <w:tcW w:w="4091" w:type="dxa"/>
            <w:shd w:val="clear" w:color="auto" w:fill="auto"/>
          </w:tcPr>
          <w:p w14:paraId="2807A4F1" w14:textId="065EE750" w:rsidR="004C2C95" w:rsidRPr="009E2F97" w:rsidRDefault="004C2C95" w:rsidP="004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9" w:type="dxa"/>
            <w:shd w:val="clear" w:color="auto" w:fill="auto"/>
          </w:tcPr>
          <w:p w14:paraId="484F8219" w14:textId="292F9E6C" w:rsidR="004C2C95" w:rsidRDefault="00B11889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8" w:type="dxa"/>
            <w:shd w:val="clear" w:color="auto" w:fill="auto"/>
          </w:tcPr>
          <w:p w14:paraId="2D3EDD0A" w14:textId="77777777" w:rsidR="004C2C95" w:rsidRPr="00E66565" w:rsidRDefault="004C2C95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5FB287F2" w14:textId="01DCA9A1" w:rsidR="004C2C95" w:rsidRPr="003B7D7B" w:rsidRDefault="004C2C95" w:rsidP="00F77B55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5F163B69" w14:textId="77777777" w:rsidR="004C2C95" w:rsidRPr="00E66565" w:rsidRDefault="004C2C95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2F20595" w14:textId="564CD97A" w:rsidR="004C2C95" w:rsidRDefault="006D4F64" w:rsidP="0045465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49CD082F" w14:textId="77777777" w:rsidR="004C2C95" w:rsidRPr="00E66565" w:rsidRDefault="004C2C95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9BFD202" w14:textId="0964367F" w:rsidR="004C2C95" w:rsidRPr="003B7D7B" w:rsidRDefault="004C2C95" w:rsidP="0045465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54652" w:rsidRPr="009E2F97" w14:paraId="2B9D2956" w14:textId="77777777" w:rsidTr="002F0208">
        <w:tc>
          <w:tcPr>
            <w:tcW w:w="4091" w:type="dxa"/>
            <w:shd w:val="clear" w:color="auto" w:fill="auto"/>
          </w:tcPr>
          <w:p w14:paraId="43DB5371" w14:textId="5E69D552" w:rsidR="00454652" w:rsidRPr="009E2F97" w:rsidRDefault="00454652" w:rsidP="004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42DA">
              <w:rPr>
                <w:rFonts w:ascii="Angsana New" w:hAnsi="Angsana New" w:hint="cs"/>
                <w:sz w:val="30"/>
                <w:szCs w:val="30"/>
                <w:cs/>
              </w:rPr>
              <w:t>ค่าเช่าและ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0E42DA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119" w:type="dxa"/>
            <w:shd w:val="clear" w:color="auto" w:fill="auto"/>
          </w:tcPr>
          <w:p w14:paraId="501CEFBD" w14:textId="1F9C1C69" w:rsidR="00454652" w:rsidRPr="00E66565" w:rsidRDefault="00B11889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58" w:type="dxa"/>
            <w:shd w:val="clear" w:color="auto" w:fill="auto"/>
          </w:tcPr>
          <w:p w14:paraId="01260FC3" w14:textId="77777777" w:rsidR="00454652" w:rsidRPr="00E66565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2C37671C" w14:textId="217A5CFD" w:rsidR="00454652" w:rsidRPr="00E66565" w:rsidRDefault="00454652" w:rsidP="0045465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58" w:type="dxa"/>
            <w:shd w:val="clear" w:color="auto" w:fill="auto"/>
          </w:tcPr>
          <w:p w14:paraId="647B6AA6" w14:textId="77777777" w:rsidR="00454652" w:rsidRPr="00E66565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DB74099" w14:textId="214F87C1" w:rsidR="00454652" w:rsidRPr="00E66565" w:rsidRDefault="00B11889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8" w:type="dxa"/>
            <w:shd w:val="clear" w:color="auto" w:fill="auto"/>
          </w:tcPr>
          <w:p w14:paraId="2A363175" w14:textId="77777777" w:rsidR="00454652" w:rsidRPr="00E66565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C14235A" w14:textId="7F2442EF" w:rsidR="00454652" w:rsidRPr="00E66565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454652" w:rsidRPr="009E2F97" w14:paraId="159ACE21" w14:textId="77777777" w:rsidTr="002F0208">
        <w:tc>
          <w:tcPr>
            <w:tcW w:w="4091" w:type="dxa"/>
            <w:shd w:val="clear" w:color="auto" w:fill="auto"/>
          </w:tcPr>
          <w:p w14:paraId="63607941" w14:textId="6E8E9009" w:rsidR="00454652" w:rsidRPr="009E2F97" w:rsidRDefault="00454652" w:rsidP="004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119" w:type="dxa"/>
            <w:shd w:val="clear" w:color="auto" w:fill="auto"/>
          </w:tcPr>
          <w:p w14:paraId="0718ADE0" w14:textId="2215336F" w:rsidR="00454652" w:rsidRPr="00E66565" w:rsidRDefault="00B11889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58" w:type="dxa"/>
            <w:shd w:val="clear" w:color="auto" w:fill="auto"/>
          </w:tcPr>
          <w:p w14:paraId="58D31622" w14:textId="77777777" w:rsidR="00454652" w:rsidRPr="00E66565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3504F330" w14:textId="42803000" w:rsidR="00454652" w:rsidRPr="00E66565" w:rsidRDefault="00454652" w:rsidP="0045465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58" w:type="dxa"/>
            <w:shd w:val="clear" w:color="auto" w:fill="auto"/>
          </w:tcPr>
          <w:p w14:paraId="19F2544D" w14:textId="77777777" w:rsidR="00454652" w:rsidRPr="00E66565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098DBFA" w14:textId="1E011FF3" w:rsidR="00454652" w:rsidRPr="00E66565" w:rsidRDefault="006D4F64" w:rsidP="006D4F64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033BBCAC" w14:textId="77777777" w:rsidR="00454652" w:rsidRPr="00E66565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5C1C477" w14:textId="104105E2" w:rsidR="00454652" w:rsidRPr="00E66565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454652" w:rsidRPr="009E2F97" w14:paraId="62D936AD" w14:textId="77777777" w:rsidTr="002F0208">
        <w:tc>
          <w:tcPr>
            <w:tcW w:w="4091" w:type="dxa"/>
            <w:shd w:val="clear" w:color="auto" w:fill="auto"/>
          </w:tcPr>
          <w:p w14:paraId="45C2BF95" w14:textId="183F8D1C" w:rsidR="00454652" w:rsidRPr="009E2F97" w:rsidRDefault="00454652" w:rsidP="004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B3C9EAE" w14:textId="1DF18205" w:rsidR="00454652" w:rsidRPr="00D45847" w:rsidRDefault="00B11889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8" w:type="dxa"/>
            <w:shd w:val="clear" w:color="auto" w:fill="auto"/>
          </w:tcPr>
          <w:p w14:paraId="3FA05419" w14:textId="77777777" w:rsidR="00454652" w:rsidRPr="00D4584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04C72996" w14:textId="7FE19D42" w:rsidR="00454652" w:rsidRPr="00D45847" w:rsidRDefault="00454652" w:rsidP="0045465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8" w:type="dxa"/>
            <w:shd w:val="clear" w:color="auto" w:fill="auto"/>
          </w:tcPr>
          <w:p w14:paraId="6793258C" w14:textId="77777777" w:rsidR="00454652" w:rsidRPr="00D4584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31465B2" w14:textId="12F605B9" w:rsidR="00454652" w:rsidRPr="00D45847" w:rsidRDefault="00584C17" w:rsidP="0045465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108E1E7B" w14:textId="77777777" w:rsidR="00454652" w:rsidRPr="00E66565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7340CBB" w14:textId="6462AD26" w:rsidR="00454652" w:rsidRPr="00E66565" w:rsidRDefault="00454652" w:rsidP="0045465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54652" w:rsidRPr="009E2F97" w14:paraId="0242DF4D" w14:textId="77777777" w:rsidTr="002F0208">
        <w:tc>
          <w:tcPr>
            <w:tcW w:w="4091" w:type="dxa"/>
            <w:shd w:val="clear" w:color="auto" w:fill="auto"/>
          </w:tcPr>
          <w:p w14:paraId="4CBF1407" w14:textId="2D483085" w:rsidR="00454652" w:rsidRPr="009E2F97" w:rsidRDefault="00454652" w:rsidP="004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19" w:type="dxa"/>
            <w:shd w:val="clear" w:color="auto" w:fill="auto"/>
          </w:tcPr>
          <w:p w14:paraId="59703E03" w14:textId="424054E0" w:rsidR="00454652" w:rsidRPr="00E66565" w:rsidRDefault="00B11889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58" w:type="dxa"/>
            <w:shd w:val="clear" w:color="auto" w:fill="auto"/>
          </w:tcPr>
          <w:p w14:paraId="4207E164" w14:textId="77777777" w:rsidR="00454652" w:rsidRPr="00E66565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435E8D2C" w14:textId="74668E29" w:rsidR="00454652" w:rsidRPr="00E66565" w:rsidRDefault="00454652" w:rsidP="0045465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58" w:type="dxa"/>
            <w:shd w:val="clear" w:color="auto" w:fill="auto"/>
          </w:tcPr>
          <w:p w14:paraId="1D5AB4A4" w14:textId="77777777" w:rsidR="00454652" w:rsidRPr="00E66565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BD0C162" w14:textId="0BE7ACBE" w:rsidR="00454652" w:rsidRPr="00E66565" w:rsidRDefault="00B11889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58" w:type="dxa"/>
            <w:shd w:val="clear" w:color="auto" w:fill="auto"/>
          </w:tcPr>
          <w:p w14:paraId="5297A338" w14:textId="77777777" w:rsidR="00454652" w:rsidRPr="00E66565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E5D7449" w14:textId="74378BC0" w:rsidR="00454652" w:rsidRPr="00E66565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454652" w:rsidRPr="009E2F97" w14:paraId="77963B75" w14:textId="77777777" w:rsidTr="002F0208">
        <w:tc>
          <w:tcPr>
            <w:tcW w:w="4091" w:type="dxa"/>
            <w:shd w:val="clear" w:color="auto" w:fill="auto"/>
          </w:tcPr>
          <w:p w14:paraId="5A7D4B16" w14:textId="035A9C1B" w:rsidR="00454652" w:rsidRPr="002F0208" w:rsidRDefault="00454652" w:rsidP="004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9" w:type="dxa"/>
            <w:shd w:val="clear" w:color="auto" w:fill="auto"/>
          </w:tcPr>
          <w:p w14:paraId="13B67B17" w14:textId="462363DE" w:rsidR="00454652" w:rsidRPr="00212D08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5A9CE1A5" w14:textId="77777777" w:rsidR="00454652" w:rsidRPr="00212D08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4F894AEF" w14:textId="56BB0DFE" w:rsidR="00454652" w:rsidRPr="00212D08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610CA46A" w14:textId="77777777" w:rsidR="00454652" w:rsidRPr="00212D08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D0C5E6F" w14:textId="6114BB03" w:rsidR="00454652" w:rsidRPr="00212D08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1E8F9FB1" w14:textId="77777777" w:rsidR="00454652" w:rsidRPr="00212D08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6EE1B34" w14:textId="735757F3" w:rsidR="00454652" w:rsidRPr="00212D08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454652" w:rsidRPr="009E2F97" w14:paraId="5EE2EE55" w14:textId="77777777" w:rsidTr="002F0208">
        <w:tc>
          <w:tcPr>
            <w:tcW w:w="4091" w:type="dxa"/>
            <w:shd w:val="clear" w:color="auto" w:fill="auto"/>
          </w:tcPr>
          <w:p w14:paraId="42524D87" w14:textId="78D5FAC3" w:rsidR="00454652" w:rsidRPr="009E2F97" w:rsidRDefault="00454652" w:rsidP="004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19" w:type="dxa"/>
            <w:shd w:val="clear" w:color="auto" w:fill="auto"/>
          </w:tcPr>
          <w:p w14:paraId="6A75154C" w14:textId="77777777" w:rsidR="00454652" w:rsidRPr="00E66565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28BEFBF9" w14:textId="77777777" w:rsidR="00454652" w:rsidRPr="00E66565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41D5407F" w14:textId="77777777" w:rsidR="00454652" w:rsidRPr="00E66565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2D181517" w14:textId="77777777" w:rsidR="00454652" w:rsidRPr="00E66565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FEDDBBD" w14:textId="77777777" w:rsidR="00454652" w:rsidRPr="00E66565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3313A6F8" w14:textId="77777777" w:rsidR="00454652" w:rsidRPr="00E66565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3F9529C" w14:textId="77777777" w:rsidR="00454652" w:rsidRPr="00E66565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54652" w:rsidRPr="009E2F97" w14:paraId="440EC2C8" w14:textId="77777777" w:rsidTr="002F0208">
        <w:tc>
          <w:tcPr>
            <w:tcW w:w="4091" w:type="dxa"/>
            <w:shd w:val="clear" w:color="auto" w:fill="auto"/>
          </w:tcPr>
          <w:p w14:paraId="35F8EDAB" w14:textId="1C5A8329" w:rsidR="00454652" w:rsidRPr="009E2F97" w:rsidRDefault="00454652" w:rsidP="004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19" w:type="dxa"/>
            <w:shd w:val="clear" w:color="auto" w:fill="auto"/>
          </w:tcPr>
          <w:p w14:paraId="29C28759" w14:textId="77777777" w:rsidR="00454652" w:rsidRPr="009E2F97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26CF2D16" w14:textId="77777777" w:rsidR="00454652" w:rsidRPr="009E2F9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750170F7" w14:textId="77777777" w:rsidR="00454652" w:rsidRPr="009E2F97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5357BAFA" w14:textId="77777777" w:rsidR="00454652" w:rsidRPr="009E2F9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7ACDD6A" w14:textId="77777777" w:rsidR="00454652" w:rsidRPr="009E2F97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6DB7081E" w14:textId="77777777" w:rsidR="00454652" w:rsidRPr="009E2F9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1BF5439" w14:textId="77777777" w:rsidR="00454652" w:rsidRPr="009E2F97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54652" w:rsidRPr="009E2F97" w14:paraId="3DC27181" w14:textId="77777777" w:rsidTr="002F0208">
        <w:tc>
          <w:tcPr>
            <w:tcW w:w="4091" w:type="dxa"/>
            <w:shd w:val="clear" w:color="auto" w:fill="auto"/>
          </w:tcPr>
          <w:p w14:paraId="055355B7" w14:textId="1291613E" w:rsidR="00454652" w:rsidRPr="009E2F97" w:rsidRDefault="00454652" w:rsidP="004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19" w:type="dxa"/>
            <w:shd w:val="clear" w:color="auto" w:fill="auto"/>
          </w:tcPr>
          <w:p w14:paraId="690C05E6" w14:textId="7252095A" w:rsidR="00454652" w:rsidRPr="00224C45" w:rsidRDefault="00224C45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4C45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58" w:type="dxa"/>
            <w:shd w:val="clear" w:color="auto" w:fill="auto"/>
          </w:tcPr>
          <w:p w14:paraId="0D4B4025" w14:textId="77777777" w:rsidR="00454652" w:rsidRPr="00224C45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1AE87B06" w14:textId="2E087274" w:rsidR="00454652" w:rsidRPr="00224C45" w:rsidRDefault="00454652" w:rsidP="0045465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4C45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58" w:type="dxa"/>
            <w:shd w:val="clear" w:color="auto" w:fill="auto"/>
          </w:tcPr>
          <w:p w14:paraId="63C455C4" w14:textId="77777777" w:rsidR="00454652" w:rsidRPr="00224C45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E1B3011" w14:textId="278A8960" w:rsidR="00454652" w:rsidRPr="00224C45" w:rsidRDefault="00224C45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4C45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58" w:type="dxa"/>
            <w:shd w:val="clear" w:color="auto" w:fill="auto"/>
          </w:tcPr>
          <w:p w14:paraId="741003A5" w14:textId="77777777" w:rsidR="00454652" w:rsidRPr="009E2F9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568BA5E" w14:textId="5B008BF8" w:rsidR="00454652" w:rsidRPr="009E2F97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</w:tr>
      <w:tr w:rsidR="00454652" w:rsidRPr="009E2F97" w14:paraId="6B014CB1" w14:textId="77777777" w:rsidTr="002F0208">
        <w:tc>
          <w:tcPr>
            <w:tcW w:w="4091" w:type="dxa"/>
            <w:shd w:val="clear" w:color="auto" w:fill="auto"/>
          </w:tcPr>
          <w:p w14:paraId="67893508" w14:textId="79C8F8A0" w:rsidR="00454652" w:rsidRPr="009E2F97" w:rsidRDefault="00454652" w:rsidP="004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15C46593" w14:textId="503DB60F" w:rsidR="00454652" w:rsidRPr="00224C45" w:rsidRDefault="00224C45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4C4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8" w:type="dxa"/>
            <w:shd w:val="clear" w:color="auto" w:fill="auto"/>
          </w:tcPr>
          <w:p w14:paraId="2A7980EF" w14:textId="77777777" w:rsidR="00454652" w:rsidRPr="00224C45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12542413" w14:textId="5F9ECCA8" w:rsidR="00454652" w:rsidRPr="00224C45" w:rsidRDefault="00454652" w:rsidP="0045465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4C4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8" w:type="dxa"/>
            <w:shd w:val="clear" w:color="auto" w:fill="auto"/>
          </w:tcPr>
          <w:p w14:paraId="40F898D0" w14:textId="77777777" w:rsidR="00454652" w:rsidRPr="00224C45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B27F9" w14:textId="08C4EB17" w:rsidR="00454652" w:rsidRPr="00224C45" w:rsidRDefault="00224C45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4C4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8" w:type="dxa"/>
            <w:shd w:val="clear" w:color="auto" w:fill="auto"/>
          </w:tcPr>
          <w:p w14:paraId="73094F13" w14:textId="77777777" w:rsidR="00454652" w:rsidRPr="009E2F9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B8104" w14:textId="78021AAF" w:rsidR="00454652" w:rsidRPr="009E2F97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454652" w:rsidRPr="009E2F97" w14:paraId="5F177E36" w14:textId="77777777" w:rsidTr="002F0208">
        <w:tc>
          <w:tcPr>
            <w:tcW w:w="4091" w:type="dxa"/>
            <w:shd w:val="clear" w:color="auto" w:fill="auto"/>
          </w:tcPr>
          <w:p w14:paraId="2BE82521" w14:textId="7F7E4FB4" w:rsidR="00454652" w:rsidRPr="009E2F97" w:rsidRDefault="00454652" w:rsidP="004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51C2A" w14:textId="07A01D9C" w:rsidR="00454652" w:rsidRPr="00224C45" w:rsidRDefault="00224C45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24C4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58" w:type="dxa"/>
            <w:shd w:val="clear" w:color="auto" w:fill="auto"/>
          </w:tcPr>
          <w:p w14:paraId="07761B14" w14:textId="77777777" w:rsidR="00454652" w:rsidRPr="00224C45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97AFF" w14:textId="24C18D6E" w:rsidR="00454652" w:rsidRPr="00224C45" w:rsidRDefault="00454652" w:rsidP="0045465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4C4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58" w:type="dxa"/>
            <w:shd w:val="clear" w:color="auto" w:fill="auto"/>
          </w:tcPr>
          <w:p w14:paraId="75F07355" w14:textId="77777777" w:rsidR="00454652" w:rsidRPr="00224C45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576E5" w14:textId="6E3F1593" w:rsidR="00454652" w:rsidRPr="00224C45" w:rsidRDefault="00224C45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24C4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58" w:type="dxa"/>
            <w:shd w:val="clear" w:color="auto" w:fill="auto"/>
          </w:tcPr>
          <w:p w14:paraId="2F2F0223" w14:textId="77777777" w:rsidR="00454652" w:rsidRPr="009E2F97" w:rsidRDefault="00454652" w:rsidP="00454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71D57A" w14:textId="74C1E52E" w:rsidR="00454652" w:rsidRPr="009E2F97" w:rsidRDefault="00454652" w:rsidP="0045465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</w:p>
        </w:tc>
      </w:tr>
    </w:tbl>
    <w:p w14:paraId="7F8EFDDF" w14:textId="032F3456" w:rsidR="00022035" w:rsidRPr="00212D08" w:rsidRDefault="00022035" w:rsidP="009E2F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22"/>
          <w:szCs w:val="22"/>
          <w:cs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70"/>
        <w:gridCol w:w="1225"/>
        <w:gridCol w:w="305"/>
        <w:gridCol w:w="1170"/>
        <w:gridCol w:w="270"/>
        <w:gridCol w:w="1170"/>
      </w:tblGrid>
      <w:tr w:rsidR="00AB74F7" w:rsidRPr="006375B5" w14:paraId="6155E62E" w14:textId="77777777" w:rsidTr="002B7F5F">
        <w:trPr>
          <w:tblHeader/>
        </w:trPr>
        <w:tc>
          <w:tcPr>
            <w:tcW w:w="4050" w:type="dxa"/>
            <w:shd w:val="clear" w:color="auto" w:fill="auto"/>
          </w:tcPr>
          <w:p w14:paraId="0C135C33" w14:textId="6CE54B77" w:rsidR="00AB74F7" w:rsidRPr="0048652C" w:rsidRDefault="000070B8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673C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665" w:type="dxa"/>
            <w:gridSpan w:val="3"/>
            <w:shd w:val="clear" w:color="auto" w:fill="auto"/>
          </w:tcPr>
          <w:p w14:paraId="5DC4BD8F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5" w:type="dxa"/>
            <w:shd w:val="clear" w:color="auto" w:fill="auto"/>
          </w:tcPr>
          <w:p w14:paraId="5FA8F728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701E9C0F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74F7" w:rsidRPr="00D7246F" w14:paraId="1E9EB99E" w14:textId="77777777" w:rsidTr="002B7F5F">
        <w:trPr>
          <w:tblHeader/>
        </w:trPr>
        <w:tc>
          <w:tcPr>
            <w:tcW w:w="4050" w:type="dxa"/>
            <w:shd w:val="clear" w:color="auto" w:fill="auto"/>
          </w:tcPr>
          <w:p w14:paraId="4CD0EA3C" w14:textId="36EA2BA9" w:rsidR="00AB74F7" w:rsidRDefault="000070B8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F76C8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F76C8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76C8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5B6DA8A" w14:textId="0201A594" w:rsidR="00AB74F7" w:rsidRPr="00AB74F7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2EA9255" w14:textId="77777777" w:rsidR="00AB74F7" w:rsidRPr="00D7246F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14:paraId="0BFCBB8C" w14:textId="508432C5" w:rsidR="00AB74F7" w:rsidRPr="000E564C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AB74F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05" w:type="dxa"/>
          </w:tcPr>
          <w:p w14:paraId="79B39637" w14:textId="77777777" w:rsidR="00AB74F7" w:rsidRPr="00D7246F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996AA32" w14:textId="33DB691B" w:rsidR="00AB74F7" w:rsidRPr="000E564C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40C47DC" w14:textId="77777777" w:rsidR="00AB74F7" w:rsidRPr="00D7246F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62D9AF7" w14:textId="035BF5D2" w:rsidR="00AB74F7" w:rsidRPr="000E564C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AB74F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AB74F7" w:rsidRPr="00D7246F" w14:paraId="3C79EA0E" w14:textId="77777777" w:rsidTr="002B7F5F">
        <w:trPr>
          <w:tblHeader/>
        </w:trPr>
        <w:tc>
          <w:tcPr>
            <w:tcW w:w="4050" w:type="dxa"/>
            <w:shd w:val="clear" w:color="auto" w:fill="auto"/>
          </w:tcPr>
          <w:p w14:paraId="376C60EE" w14:textId="12CE4F3E" w:rsidR="00AB74F7" w:rsidRPr="0048652C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3CF6BB8" w14:textId="77777777" w:rsidR="00AB74F7" w:rsidRPr="00D7246F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76442D7" w14:textId="77777777" w:rsidR="00AB74F7" w:rsidRPr="00D7246F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14:paraId="3C651982" w14:textId="659786B0" w:rsidR="00AB74F7" w:rsidRPr="00D7246F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305" w:type="dxa"/>
          </w:tcPr>
          <w:p w14:paraId="0D905D2E" w14:textId="77777777" w:rsidR="00AB74F7" w:rsidRPr="00D7246F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6537617" w14:textId="5C58799B" w:rsidR="00AB74F7" w:rsidRPr="00D7246F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AE63C06" w14:textId="77777777" w:rsidR="00AB74F7" w:rsidRPr="00D7246F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D99B321" w14:textId="6BDAC982" w:rsidR="00AB74F7" w:rsidRPr="00D7246F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AB74F7" w:rsidRPr="006375B5" w14:paraId="52AF827D" w14:textId="77777777" w:rsidTr="002B7F5F">
        <w:trPr>
          <w:tblHeader/>
        </w:trPr>
        <w:tc>
          <w:tcPr>
            <w:tcW w:w="4050" w:type="dxa"/>
            <w:shd w:val="clear" w:color="auto" w:fill="auto"/>
          </w:tcPr>
          <w:p w14:paraId="2C14F8AC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3B94B34E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B74F7" w:rsidRPr="006375B5" w14:paraId="7B716277" w14:textId="77777777" w:rsidTr="002B7F5F">
        <w:tc>
          <w:tcPr>
            <w:tcW w:w="4050" w:type="dxa"/>
            <w:shd w:val="clear" w:color="auto" w:fill="auto"/>
          </w:tcPr>
          <w:p w14:paraId="322DD65E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2385AFA3" w14:textId="77777777" w:rsidR="00AB74F7" w:rsidRPr="006375B5" w:rsidRDefault="00AB74F7" w:rsidP="00AB74F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AFD1BC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540" w:right="-18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</w:tcPr>
          <w:p w14:paraId="260E0B1D" w14:textId="77777777" w:rsidR="00AB74F7" w:rsidRPr="006375B5" w:rsidRDefault="00AB74F7" w:rsidP="00AB74F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5" w:type="dxa"/>
            <w:shd w:val="clear" w:color="auto" w:fill="auto"/>
          </w:tcPr>
          <w:p w14:paraId="03CD2E02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6AA75D" w14:textId="77777777" w:rsidR="00AB74F7" w:rsidRPr="006375B5" w:rsidRDefault="00AB74F7" w:rsidP="00AB74F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3A3942C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78195A" w14:textId="77777777" w:rsidR="00AB74F7" w:rsidRPr="006375B5" w:rsidRDefault="00AB74F7" w:rsidP="00AB74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B74F7" w:rsidRPr="006375B5" w14:paraId="6B28360B" w14:textId="77777777" w:rsidTr="002B7F5F">
        <w:tc>
          <w:tcPr>
            <w:tcW w:w="4050" w:type="dxa"/>
            <w:shd w:val="clear" w:color="auto" w:fill="auto"/>
          </w:tcPr>
          <w:p w14:paraId="47DB6817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170" w:type="dxa"/>
            <w:shd w:val="clear" w:color="auto" w:fill="auto"/>
          </w:tcPr>
          <w:p w14:paraId="473513BF" w14:textId="468F4CB4" w:rsidR="00AB74F7" w:rsidRPr="006375B5" w:rsidRDefault="00B11889" w:rsidP="00AB74F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A43549C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540" w:right="-18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</w:tcPr>
          <w:p w14:paraId="6411D6C9" w14:textId="79D2CFDC" w:rsidR="00AB74F7" w:rsidRPr="006375B5" w:rsidRDefault="00AB74F7" w:rsidP="00AB74F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05" w:type="dxa"/>
            <w:shd w:val="clear" w:color="auto" w:fill="auto"/>
          </w:tcPr>
          <w:p w14:paraId="1B69CF5D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44DD4E" w14:textId="48559268" w:rsidR="00AB74F7" w:rsidRPr="006375B5" w:rsidRDefault="00B11889" w:rsidP="00E10DD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DEACDDA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E82034" w14:textId="1051BBB7" w:rsidR="00AB74F7" w:rsidRPr="006375B5" w:rsidRDefault="00AB74F7" w:rsidP="00AB74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AB74F7" w:rsidRPr="006375B5" w14:paraId="099EAC84" w14:textId="77777777" w:rsidTr="002B7F5F">
        <w:tc>
          <w:tcPr>
            <w:tcW w:w="4050" w:type="dxa"/>
            <w:shd w:val="clear" w:color="auto" w:fill="auto"/>
          </w:tcPr>
          <w:p w14:paraId="00AE24F5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33CC8047" w14:textId="24840763" w:rsidR="00AB74F7" w:rsidRPr="006375B5" w:rsidRDefault="00212D08" w:rsidP="002B7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620341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540" w:right="-18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</w:tcPr>
          <w:p w14:paraId="1623A354" w14:textId="04FDFE34" w:rsidR="00AB74F7" w:rsidRPr="006375B5" w:rsidRDefault="00AB74F7" w:rsidP="002B7F5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5" w:type="dxa"/>
            <w:shd w:val="clear" w:color="auto" w:fill="auto"/>
          </w:tcPr>
          <w:p w14:paraId="703D8D0D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592D21" w14:textId="0F98D90C" w:rsidR="00AB74F7" w:rsidRPr="006375B5" w:rsidRDefault="00B11889" w:rsidP="00E10DD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70" w:type="dxa"/>
            <w:shd w:val="clear" w:color="auto" w:fill="auto"/>
          </w:tcPr>
          <w:p w14:paraId="6C24F2C6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828113" w14:textId="17F8D16E" w:rsidR="00AB74F7" w:rsidRPr="006375B5" w:rsidRDefault="00AB74F7" w:rsidP="00AB74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163</w:t>
            </w:r>
          </w:p>
        </w:tc>
      </w:tr>
      <w:tr w:rsidR="00AB74F7" w:rsidRPr="006375B5" w14:paraId="19400B16" w14:textId="77777777" w:rsidTr="002B7F5F">
        <w:tc>
          <w:tcPr>
            <w:tcW w:w="4050" w:type="dxa"/>
            <w:shd w:val="clear" w:color="auto" w:fill="auto"/>
          </w:tcPr>
          <w:p w14:paraId="274D0C09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51D38511" w14:textId="233C73EB" w:rsidR="00AB74F7" w:rsidRPr="006375B5" w:rsidRDefault="00B11889" w:rsidP="00AB74F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3AA4C82D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</w:tcPr>
          <w:p w14:paraId="5EA02882" w14:textId="706F2215" w:rsidR="00AB74F7" w:rsidRPr="006375B5" w:rsidRDefault="00AB74F7" w:rsidP="00AB74F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4F8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305" w:type="dxa"/>
            <w:shd w:val="clear" w:color="auto" w:fill="auto"/>
          </w:tcPr>
          <w:p w14:paraId="413EEBFA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EFAD1D" w14:textId="20763B91" w:rsidR="00AB74F7" w:rsidRPr="006375B5" w:rsidRDefault="00B11889" w:rsidP="00E10DD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6D0FC76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540" w:right="-18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722D48" w14:textId="409980FC" w:rsidR="00AB74F7" w:rsidRPr="006375B5" w:rsidRDefault="00AB74F7" w:rsidP="00AB74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</w:t>
            </w:r>
          </w:p>
        </w:tc>
      </w:tr>
      <w:tr w:rsidR="00AB74F7" w:rsidRPr="006375B5" w14:paraId="3B336E91" w14:textId="77777777" w:rsidTr="002B7F5F">
        <w:tc>
          <w:tcPr>
            <w:tcW w:w="4050" w:type="dxa"/>
            <w:shd w:val="clear" w:color="auto" w:fill="auto"/>
          </w:tcPr>
          <w:p w14:paraId="48F5FBFF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1FD13789" w14:textId="4B6B1496" w:rsidR="00AB74F7" w:rsidRPr="006375B5" w:rsidRDefault="00B11889" w:rsidP="00AB74F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270" w:type="dxa"/>
            <w:shd w:val="clear" w:color="auto" w:fill="auto"/>
          </w:tcPr>
          <w:p w14:paraId="384C4AB4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</w:tcPr>
          <w:p w14:paraId="61DA9D40" w14:textId="04A7D9CA" w:rsidR="00AB74F7" w:rsidRPr="006375B5" w:rsidRDefault="00AB74F7" w:rsidP="00AB74F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824F87">
              <w:rPr>
                <w:rFonts w:ascii="Angsana New" w:hAnsi="Angsana New" w:hint="cs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305" w:type="dxa"/>
            <w:shd w:val="clear" w:color="auto" w:fill="auto"/>
          </w:tcPr>
          <w:p w14:paraId="1ACF937E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5A0A30" w14:textId="7F173838" w:rsidR="00AB74F7" w:rsidRPr="006375B5" w:rsidRDefault="00B11889" w:rsidP="00E10DD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1459CDF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540" w:right="-18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9FCACA" w14:textId="0B7ED464" w:rsidR="00AB74F7" w:rsidRPr="006375B5" w:rsidRDefault="00AB74F7" w:rsidP="00AB74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</w:tr>
      <w:tr w:rsidR="00AB74F7" w:rsidRPr="006375B5" w14:paraId="73676321" w14:textId="77777777" w:rsidTr="002B7F5F">
        <w:tc>
          <w:tcPr>
            <w:tcW w:w="4050" w:type="dxa"/>
            <w:shd w:val="clear" w:color="auto" w:fill="auto"/>
          </w:tcPr>
          <w:p w14:paraId="3F257995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3A93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B618DB" w14:textId="139C71C3" w:rsidR="00AB74F7" w:rsidRPr="006375B5" w:rsidRDefault="005622C6" w:rsidP="005622C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B11889"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3E4473A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578D425A" w14:textId="56B4AA48" w:rsidR="00AB74F7" w:rsidRPr="006375B5" w:rsidRDefault="00AB74F7" w:rsidP="00AB74F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4F8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305" w:type="dxa"/>
            <w:shd w:val="clear" w:color="auto" w:fill="auto"/>
          </w:tcPr>
          <w:p w14:paraId="61375F12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47105B" w14:textId="7681409F" w:rsidR="00AB74F7" w:rsidRPr="006375B5" w:rsidRDefault="00212D08" w:rsidP="002B7F5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4B2C3A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540" w:right="-18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EC9D9D" w14:textId="65E510A7" w:rsidR="00AB74F7" w:rsidRPr="006375B5" w:rsidRDefault="00AB74F7" w:rsidP="002B7F5F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74F7" w:rsidRPr="006375B5" w14:paraId="2E74FBA2" w14:textId="77777777" w:rsidTr="002B7F5F">
        <w:tc>
          <w:tcPr>
            <w:tcW w:w="4050" w:type="dxa"/>
            <w:shd w:val="clear" w:color="auto" w:fill="auto"/>
          </w:tcPr>
          <w:p w14:paraId="6052D3AF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8FD396" w14:textId="0E96146E" w:rsidR="00AB74F7" w:rsidRPr="006375B5" w:rsidRDefault="00B11889" w:rsidP="00AB74F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11889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270" w:type="dxa"/>
            <w:shd w:val="clear" w:color="auto" w:fill="auto"/>
          </w:tcPr>
          <w:p w14:paraId="7CB51AB9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CF275D" w14:textId="3F260704" w:rsidR="00AB74F7" w:rsidRPr="006375B5" w:rsidRDefault="00AB74F7" w:rsidP="00AB74F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824F8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305" w:type="dxa"/>
            <w:shd w:val="clear" w:color="auto" w:fill="auto"/>
          </w:tcPr>
          <w:p w14:paraId="0825F3E1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09B117" w14:textId="3B442C51" w:rsidR="00AB74F7" w:rsidRPr="006375B5" w:rsidRDefault="00B11889" w:rsidP="00CE74A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1889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134</w:t>
            </w:r>
          </w:p>
        </w:tc>
        <w:tc>
          <w:tcPr>
            <w:tcW w:w="270" w:type="dxa"/>
            <w:shd w:val="clear" w:color="auto" w:fill="auto"/>
          </w:tcPr>
          <w:p w14:paraId="15DB9B98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ECE0B3" w14:textId="267E495F" w:rsidR="00AB74F7" w:rsidRPr="006375B5" w:rsidRDefault="00AB74F7" w:rsidP="00AB74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181</w:t>
            </w:r>
          </w:p>
        </w:tc>
      </w:tr>
      <w:tr w:rsidR="00AB74F7" w:rsidRPr="00AB74F7" w14:paraId="618A8891" w14:textId="77777777" w:rsidTr="002B7F5F">
        <w:tc>
          <w:tcPr>
            <w:tcW w:w="4050" w:type="dxa"/>
            <w:shd w:val="clear" w:color="auto" w:fill="auto"/>
          </w:tcPr>
          <w:p w14:paraId="020DBFE8" w14:textId="77777777" w:rsidR="00AB74F7" w:rsidRPr="00AB74F7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487D237" w14:textId="77777777" w:rsidR="00AB74F7" w:rsidRPr="00AB74F7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99864E5" w14:textId="77777777" w:rsidR="00AB74F7" w:rsidRPr="00AB74F7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80" w:hanging="5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5" w:type="dxa"/>
            <w:shd w:val="clear" w:color="auto" w:fill="auto"/>
          </w:tcPr>
          <w:p w14:paraId="766378A9" w14:textId="77777777" w:rsidR="00AB74F7" w:rsidRPr="00AB74F7" w:rsidRDefault="00AB74F7" w:rsidP="00AB74F7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30" w:right="-18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05" w:type="dxa"/>
            <w:shd w:val="clear" w:color="auto" w:fill="auto"/>
          </w:tcPr>
          <w:p w14:paraId="6118D292" w14:textId="77777777" w:rsidR="00AB74F7" w:rsidRPr="00AB74F7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10530987" w14:textId="77777777" w:rsidR="00AB74F7" w:rsidRPr="00AB74F7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CA13564" w14:textId="77777777" w:rsidR="00AB74F7" w:rsidRPr="00AB74F7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2F8A23C2" w14:textId="77777777" w:rsidR="00AB74F7" w:rsidRPr="00AB74F7" w:rsidRDefault="00AB74F7" w:rsidP="00AB74F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180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B33B06" w:rsidRPr="00AB74F7" w14:paraId="5878F9FA" w14:textId="77777777" w:rsidTr="002B7F5F">
        <w:tc>
          <w:tcPr>
            <w:tcW w:w="4050" w:type="dxa"/>
            <w:shd w:val="clear" w:color="auto" w:fill="auto"/>
          </w:tcPr>
          <w:p w14:paraId="393D0CF6" w14:textId="77777777" w:rsidR="00B33B06" w:rsidRPr="00AB74F7" w:rsidRDefault="00B33B06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62705DE" w14:textId="77777777" w:rsidR="00B33B06" w:rsidRPr="00AB74F7" w:rsidRDefault="00B33B06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2190C69" w14:textId="77777777" w:rsidR="00B33B06" w:rsidRPr="00AB74F7" w:rsidRDefault="00B33B06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80" w:hanging="5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5" w:type="dxa"/>
            <w:shd w:val="clear" w:color="auto" w:fill="auto"/>
          </w:tcPr>
          <w:p w14:paraId="25FDEE3D" w14:textId="77777777" w:rsidR="00B33B06" w:rsidRPr="00AB74F7" w:rsidRDefault="00B33B06" w:rsidP="00AB74F7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30" w:right="-18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05" w:type="dxa"/>
            <w:shd w:val="clear" w:color="auto" w:fill="auto"/>
          </w:tcPr>
          <w:p w14:paraId="19A968B0" w14:textId="77777777" w:rsidR="00B33B06" w:rsidRPr="00AB74F7" w:rsidRDefault="00B33B06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1321E934" w14:textId="77777777" w:rsidR="00B33B06" w:rsidRPr="00AB74F7" w:rsidRDefault="00B33B06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6FC2B63" w14:textId="77777777" w:rsidR="00B33B06" w:rsidRPr="00AB74F7" w:rsidRDefault="00B33B06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631930FB" w14:textId="77777777" w:rsidR="00B33B06" w:rsidRPr="00AB74F7" w:rsidRDefault="00B33B06" w:rsidP="00AB74F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180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B33B06" w:rsidRPr="00AB74F7" w14:paraId="50D46863" w14:textId="77777777" w:rsidTr="002B7F5F">
        <w:tc>
          <w:tcPr>
            <w:tcW w:w="4050" w:type="dxa"/>
            <w:shd w:val="clear" w:color="auto" w:fill="auto"/>
          </w:tcPr>
          <w:p w14:paraId="494E47EF" w14:textId="77777777" w:rsidR="00B33B06" w:rsidRPr="00AB74F7" w:rsidRDefault="00B33B06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B2A7D28" w14:textId="77777777" w:rsidR="00B33B06" w:rsidRPr="00AB74F7" w:rsidRDefault="00B33B06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8104AF7" w14:textId="77777777" w:rsidR="00B33B06" w:rsidRPr="00AB74F7" w:rsidRDefault="00B33B06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80" w:hanging="5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5" w:type="dxa"/>
            <w:shd w:val="clear" w:color="auto" w:fill="auto"/>
          </w:tcPr>
          <w:p w14:paraId="74189AA1" w14:textId="77777777" w:rsidR="00B33B06" w:rsidRPr="00AB74F7" w:rsidRDefault="00B33B06" w:rsidP="00AB74F7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30" w:right="-18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05" w:type="dxa"/>
            <w:shd w:val="clear" w:color="auto" w:fill="auto"/>
          </w:tcPr>
          <w:p w14:paraId="6EF0F577" w14:textId="77777777" w:rsidR="00B33B06" w:rsidRPr="00AB74F7" w:rsidRDefault="00B33B06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2D05D47C" w14:textId="77777777" w:rsidR="00B33B06" w:rsidRPr="00AB74F7" w:rsidRDefault="00B33B06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3B5756F" w14:textId="77777777" w:rsidR="00B33B06" w:rsidRPr="00AB74F7" w:rsidRDefault="00B33B06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7366FBBD" w14:textId="77777777" w:rsidR="00B33B06" w:rsidRPr="00AB74F7" w:rsidRDefault="00B33B06" w:rsidP="00AB74F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180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B33B06" w:rsidRPr="00AB74F7" w14:paraId="1D3EEBB2" w14:textId="77777777" w:rsidTr="002B7F5F">
        <w:tc>
          <w:tcPr>
            <w:tcW w:w="4050" w:type="dxa"/>
            <w:shd w:val="clear" w:color="auto" w:fill="auto"/>
          </w:tcPr>
          <w:p w14:paraId="587AF6E0" w14:textId="77777777" w:rsidR="00B33B06" w:rsidRPr="00AB74F7" w:rsidRDefault="00B33B06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5DDAD4" w14:textId="77777777" w:rsidR="00B33B06" w:rsidRPr="00AB74F7" w:rsidRDefault="00B33B06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BA09643" w14:textId="77777777" w:rsidR="00B33B06" w:rsidRPr="00AB74F7" w:rsidRDefault="00B33B06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80" w:hanging="5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5" w:type="dxa"/>
            <w:shd w:val="clear" w:color="auto" w:fill="auto"/>
          </w:tcPr>
          <w:p w14:paraId="4AB1585D" w14:textId="77777777" w:rsidR="00B33B06" w:rsidRPr="00AB74F7" w:rsidRDefault="00B33B06" w:rsidP="00AB74F7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30" w:right="-18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05" w:type="dxa"/>
            <w:shd w:val="clear" w:color="auto" w:fill="auto"/>
          </w:tcPr>
          <w:p w14:paraId="1097CFB7" w14:textId="77777777" w:rsidR="00B33B06" w:rsidRPr="00AB74F7" w:rsidRDefault="00B33B06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2B08507C" w14:textId="77777777" w:rsidR="00B33B06" w:rsidRPr="00AB74F7" w:rsidRDefault="00B33B06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90476F1" w14:textId="77777777" w:rsidR="00B33B06" w:rsidRPr="00AB74F7" w:rsidRDefault="00B33B06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3B53E9D9" w14:textId="77777777" w:rsidR="00B33B06" w:rsidRPr="00AB74F7" w:rsidRDefault="00B33B06" w:rsidP="00AB74F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180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B33B06" w:rsidRPr="00AB74F7" w14:paraId="621F3959" w14:textId="77777777" w:rsidTr="002B7F5F">
        <w:tc>
          <w:tcPr>
            <w:tcW w:w="4050" w:type="dxa"/>
            <w:shd w:val="clear" w:color="auto" w:fill="auto"/>
          </w:tcPr>
          <w:p w14:paraId="2005E112" w14:textId="77777777" w:rsidR="00B33B06" w:rsidRPr="00AB74F7" w:rsidRDefault="00B33B06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C982557" w14:textId="77777777" w:rsidR="00B33B06" w:rsidRPr="00AB74F7" w:rsidRDefault="00B33B06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3DD3E1E" w14:textId="77777777" w:rsidR="00B33B06" w:rsidRPr="00AB74F7" w:rsidRDefault="00B33B06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80" w:hanging="5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5" w:type="dxa"/>
            <w:shd w:val="clear" w:color="auto" w:fill="auto"/>
          </w:tcPr>
          <w:p w14:paraId="29A4D1A0" w14:textId="77777777" w:rsidR="00B33B06" w:rsidRPr="00AB74F7" w:rsidRDefault="00B33B06" w:rsidP="00AB74F7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30" w:right="-18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305" w:type="dxa"/>
            <w:shd w:val="clear" w:color="auto" w:fill="auto"/>
          </w:tcPr>
          <w:p w14:paraId="330AC0F7" w14:textId="77777777" w:rsidR="00B33B06" w:rsidRPr="00AB74F7" w:rsidRDefault="00B33B06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3E999567" w14:textId="77777777" w:rsidR="00B33B06" w:rsidRPr="00AB74F7" w:rsidRDefault="00B33B06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50569CF" w14:textId="77777777" w:rsidR="00B33B06" w:rsidRPr="00AB74F7" w:rsidRDefault="00B33B06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5BB8F86C" w14:textId="77777777" w:rsidR="00B33B06" w:rsidRPr="00AB74F7" w:rsidRDefault="00B33B06" w:rsidP="00AB74F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180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AB74F7" w:rsidRPr="006375B5" w14:paraId="777DE8D0" w14:textId="77777777" w:rsidTr="002B7F5F">
        <w:tc>
          <w:tcPr>
            <w:tcW w:w="4050" w:type="dxa"/>
            <w:shd w:val="clear" w:color="auto" w:fill="auto"/>
          </w:tcPr>
          <w:p w14:paraId="1AA5FA45" w14:textId="26BF849F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6C7EE981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D0DBCB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8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</w:tcPr>
          <w:p w14:paraId="768CE42B" w14:textId="77777777" w:rsidR="00AB74F7" w:rsidRPr="006375B5" w:rsidRDefault="00AB74F7" w:rsidP="00AB74F7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5" w:type="dxa"/>
            <w:shd w:val="clear" w:color="auto" w:fill="auto"/>
          </w:tcPr>
          <w:p w14:paraId="161A3544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7A3E0F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AB7C73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D207B1" w14:textId="77777777" w:rsidR="00AB74F7" w:rsidRPr="006375B5" w:rsidRDefault="00AB74F7" w:rsidP="00AB74F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B74F7" w:rsidRPr="006375B5" w14:paraId="48C83185" w14:textId="77777777" w:rsidTr="002B7F5F">
        <w:tc>
          <w:tcPr>
            <w:tcW w:w="4050" w:type="dxa"/>
            <w:shd w:val="clear" w:color="auto" w:fill="auto"/>
          </w:tcPr>
          <w:p w14:paraId="18010736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7A7E6F31" w14:textId="57AA8F2B" w:rsidR="00AB74F7" w:rsidRPr="006375B5" w:rsidRDefault="00B11889" w:rsidP="007462E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F7C9D11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</w:tcPr>
          <w:p w14:paraId="4AA26F2A" w14:textId="1E6CF200" w:rsidR="00AB74F7" w:rsidRPr="006375B5" w:rsidRDefault="00AB74F7" w:rsidP="00AB74F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305" w:type="dxa"/>
            <w:shd w:val="clear" w:color="auto" w:fill="auto"/>
          </w:tcPr>
          <w:p w14:paraId="548F7DDE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DC7ECC" w14:textId="14525BB8" w:rsidR="00AB74F7" w:rsidRPr="006375B5" w:rsidRDefault="00B11889" w:rsidP="007462E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8F92715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5D3BB4" w14:textId="7F584C3A" w:rsidR="00AB74F7" w:rsidRPr="006375B5" w:rsidRDefault="00AB74F7" w:rsidP="00AB74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B74F7" w:rsidRPr="006375B5" w14:paraId="0A8B9579" w14:textId="77777777" w:rsidTr="002B7F5F">
        <w:tc>
          <w:tcPr>
            <w:tcW w:w="4050" w:type="dxa"/>
            <w:shd w:val="clear" w:color="auto" w:fill="auto"/>
          </w:tcPr>
          <w:p w14:paraId="43209FF2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3A93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A4DE94" w14:textId="6C1E9140" w:rsidR="00AB74F7" w:rsidRPr="006375B5" w:rsidRDefault="00B11889" w:rsidP="00AB74F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30FBC189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453C8294" w14:textId="318DA27A" w:rsidR="00AB74F7" w:rsidRPr="006375B5" w:rsidRDefault="00AB74F7" w:rsidP="00AB74F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4F8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305" w:type="dxa"/>
            <w:shd w:val="clear" w:color="auto" w:fill="auto"/>
          </w:tcPr>
          <w:p w14:paraId="3D6A517D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C50D91" w14:textId="4415949F" w:rsidR="00AB74F7" w:rsidRPr="006375B5" w:rsidRDefault="00B11889" w:rsidP="007462E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CA62F65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75069E" w14:textId="0821C576" w:rsidR="00AB74F7" w:rsidRPr="006375B5" w:rsidRDefault="00AB74F7" w:rsidP="00AB74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AB74F7" w:rsidRPr="006375B5" w14:paraId="2879F35A" w14:textId="77777777" w:rsidTr="002B7F5F">
        <w:tc>
          <w:tcPr>
            <w:tcW w:w="4050" w:type="dxa"/>
            <w:shd w:val="clear" w:color="auto" w:fill="auto"/>
          </w:tcPr>
          <w:p w14:paraId="27F1EDAB" w14:textId="77777777" w:rsidR="00AB74F7" w:rsidRPr="006375B5" w:rsidRDefault="00AB74F7" w:rsidP="0052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378122" w14:textId="69FBC34C" w:rsidR="00AB74F7" w:rsidRPr="006375B5" w:rsidRDefault="00B11889" w:rsidP="00AB74F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11889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76197D1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0A1C0B" w14:textId="68B2DFCB" w:rsidR="00AB74F7" w:rsidRPr="006375B5" w:rsidRDefault="00AB74F7" w:rsidP="00AB74F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824F8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305" w:type="dxa"/>
            <w:shd w:val="clear" w:color="auto" w:fill="auto"/>
          </w:tcPr>
          <w:p w14:paraId="7CE2BA38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0EE9A9" w14:textId="3377D67D" w:rsidR="00AB74F7" w:rsidRPr="006375B5" w:rsidRDefault="005134FB" w:rsidP="007462E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426C0D9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C13778" w14:textId="2F7F5401" w:rsidR="00AB74F7" w:rsidRPr="006375B5" w:rsidRDefault="005134FB" w:rsidP="00AB74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AB74F7" w:rsidRPr="00AB74F7" w14:paraId="601C6B6A" w14:textId="77777777" w:rsidTr="002B7F5F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697987CE" w14:textId="77777777" w:rsidR="00AB74F7" w:rsidRPr="00AB74F7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765BC7F1" w14:textId="77777777" w:rsidR="00AB74F7" w:rsidRPr="00AB74F7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A126E26" w14:textId="77777777" w:rsidR="00AB74F7" w:rsidRPr="00AB74F7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25" w:type="dxa"/>
          </w:tcPr>
          <w:p w14:paraId="70187C8C" w14:textId="77777777" w:rsidR="00AB74F7" w:rsidRPr="00AB74F7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05" w:type="dxa"/>
          </w:tcPr>
          <w:p w14:paraId="766EF168" w14:textId="77777777" w:rsidR="00AB74F7" w:rsidRPr="00AB74F7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19300803" w14:textId="77777777" w:rsidR="00AB74F7" w:rsidRPr="00AB74F7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2B01DD9" w14:textId="77777777" w:rsidR="00AB74F7" w:rsidRPr="00AB74F7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197607F8" w14:textId="77777777" w:rsidR="00AB74F7" w:rsidRPr="00AB74F7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B74F7" w:rsidRPr="006375B5" w14:paraId="2D5CB450" w14:textId="77777777" w:rsidTr="002B7F5F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D51B5CC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เงินทุน</w:t>
            </w:r>
          </w:p>
        </w:tc>
        <w:tc>
          <w:tcPr>
            <w:tcW w:w="1170" w:type="dxa"/>
          </w:tcPr>
          <w:p w14:paraId="02B8295B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173E28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0CB863EC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5" w:type="dxa"/>
          </w:tcPr>
          <w:p w14:paraId="18DE019F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F0DCAC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4E76E6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3402CF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B74F7" w:rsidRPr="006375B5" w14:paraId="416AE463" w14:textId="77777777" w:rsidTr="002B7F5F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587E374E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7D1C87CB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27C7E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70BED074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5" w:type="dxa"/>
          </w:tcPr>
          <w:p w14:paraId="634FD472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95FF3F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6DC197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A8B669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B74F7" w:rsidRPr="006375B5" w14:paraId="2C52FA8B" w14:textId="77777777" w:rsidTr="002B7F5F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CC888C0" w14:textId="77777777" w:rsidR="00AB74F7" w:rsidRPr="006375B5" w:rsidRDefault="00AB74F7" w:rsidP="00AB74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70" w:type="dxa"/>
          </w:tcPr>
          <w:p w14:paraId="7432FEF8" w14:textId="33E4BE85" w:rsidR="00AB74F7" w:rsidRPr="006375B5" w:rsidRDefault="00B11889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11889">
              <w:rPr>
                <w:rFonts w:ascii="Angsana New" w:hAnsi="Angsana New" w:hint="cs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636C6C66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51876C15" w14:textId="0BB46294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90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305" w:type="dxa"/>
          </w:tcPr>
          <w:p w14:paraId="534A321A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70EC6E" w14:textId="2B8AB866" w:rsidR="00AB74F7" w:rsidRPr="006375B5" w:rsidRDefault="005622C6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72B21C2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BAFB98" w14:textId="1C32E341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74F7" w:rsidRPr="006375B5" w14:paraId="6D878CA7" w14:textId="77777777" w:rsidTr="002B7F5F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066277F2" w14:textId="77777777" w:rsidR="00AB74F7" w:rsidRPr="006375B5" w:rsidRDefault="00AB74F7" w:rsidP="00AB74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A04367" w14:textId="6C37FC72" w:rsidR="00AB74F7" w:rsidRPr="006375B5" w:rsidRDefault="00B11889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11889">
              <w:rPr>
                <w:rFonts w:ascii="Angsana New" w:hAnsi="Angsana New" w:hint="cs"/>
                <w:sz w:val="30"/>
                <w:szCs w:val="30"/>
              </w:rPr>
              <w:t>632</w:t>
            </w:r>
          </w:p>
        </w:tc>
        <w:tc>
          <w:tcPr>
            <w:tcW w:w="270" w:type="dxa"/>
          </w:tcPr>
          <w:p w14:paraId="41467AA5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47DBD692" w14:textId="2150721C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90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305" w:type="dxa"/>
          </w:tcPr>
          <w:p w14:paraId="57C37595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82A71B" w14:textId="03D0E11F" w:rsidR="00AB74F7" w:rsidRPr="006375B5" w:rsidRDefault="005622C6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F515F59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C39713" w14:textId="59940B82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74F7" w:rsidRPr="006375B5" w14:paraId="337C124D" w14:textId="77777777" w:rsidTr="002B7F5F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042BD59D" w14:textId="0B94D90B" w:rsidR="00AB74F7" w:rsidRPr="006375B5" w:rsidRDefault="005253EC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AE8DBA" w14:textId="3051D6D5" w:rsidR="00AB74F7" w:rsidRPr="006375B5" w:rsidRDefault="00B11889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1889">
              <w:rPr>
                <w:rFonts w:ascii="Angsana New" w:hAnsi="Angsana New" w:hint="cs"/>
                <w:b/>
                <w:bCs/>
                <w:sz w:val="30"/>
                <w:szCs w:val="30"/>
              </w:rPr>
              <w:t>680</w:t>
            </w:r>
          </w:p>
        </w:tc>
        <w:tc>
          <w:tcPr>
            <w:tcW w:w="270" w:type="dxa"/>
          </w:tcPr>
          <w:p w14:paraId="637FDA0E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</w:tcPr>
          <w:p w14:paraId="3ADD41D9" w14:textId="0D74DB27" w:rsidR="00AB74F7" w:rsidRPr="00D876A0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90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680</w:t>
            </w:r>
          </w:p>
        </w:tc>
        <w:tc>
          <w:tcPr>
            <w:tcW w:w="305" w:type="dxa"/>
          </w:tcPr>
          <w:p w14:paraId="5533F7D9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B82DC0" w14:textId="7F592159" w:rsidR="00AB74F7" w:rsidRPr="006375B5" w:rsidRDefault="005622C6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5C00A7F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5F8B9E" w14:textId="1BFDFCDD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B74F7" w:rsidRPr="00AB74F7" w14:paraId="09FC3101" w14:textId="77777777" w:rsidTr="002B7F5F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9D6EF03" w14:textId="77777777" w:rsidR="00AB74F7" w:rsidRPr="00AB74F7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59C142B" w14:textId="77777777" w:rsidR="00AB74F7" w:rsidRPr="00AB74F7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FBE7370" w14:textId="77777777" w:rsidR="00AB74F7" w:rsidRPr="00AB74F7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5" w:type="dxa"/>
            <w:shd w:val="clear" w:color="auto" w:fill="auto"/>
          </w:tcPr>
          <w:p w14:paraId="585F63E8" w14:textId="77777777" w:rsidR="00AB74F7" w:rsidRPr="00AB74F7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90" w:right="7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05" w:type="dxa"/>
            <w:shd w:val="clear" w:color="auto" w:fill="auto"/>
          </w:tcPr>
          <w:p w14:paraId="5E889B6A" w14:textId="77777777" w:rsidR="00AB74F7" w:rsidRPr="00AB74F7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39BF0D12" w14:textId="77777777" w:rsidR="00AB74F7" w:rsidRPr="00AB74F7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1654407" w14:textId="77777777" w:rsidR="00AB74F7" w:rsidRPr="00AB74F7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54EFAE3D" w14:textId="77777777" w:rsidR="00AB74F7" w:rsidRPr="00AB74F7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B74F7" w:rsidRPr="006375B5" w14:paraId="6ECBC5A8" w14:textId="77777777" w:rsidTr="002B7F5F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2AF0BAD9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70" w:type="dxa"/>
            <w:shd w:val="clear" w:color="auto" w:fill="auto"/>
          </w:tcPr>
          <w:p w14:paraId="703CD53F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CDB77D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</w:tcPr>
          <w:p w14:paraId="37051BF0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90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" w:type="dxa"/>
            <w:shd w:val="clear" w:color="auto" w:fill="auto"/>
          </w:tcPr>
          <w:p w14:paraId="5A0DA4BF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761611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396C7B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039083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4F7" w:rsidRPr="006375B5" w14:paraId="1F3585DA" w14:textId="77777777" w:rsidTr="002B7F5F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1A6AB698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สั้น</w:t>
            </w:r>
          </w:p>
        </w:tc>
        <w:tc>
          <w:tcPr>
            <w:tcW w:w="1170" w:type="dxa"/>
            <w:shd w:val="clear" w:color="auto" w:fill="auto"/>
          </w:tcPr>
          <w:p w14:paraId="0AEBA2BD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CEE502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</w:tcPr>
          <w:p w14:paraId="783447FA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90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" w:type="dxa"/>
            <w:shd w:val="clear" w:color="auto" w:fill="auto"/>
          </w:tcPr>
          <w:p w14:paraId="08BA4240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8C519C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23CEFF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C8FA42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4F7" w:rsidRPr="006375B5" w14:paraId="7399AD67" w14:textId="77777777" w:rsidTr="002B7F5F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635CC7CC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7969C183" w14:textId="6AF8132F" w:rsidR="00AB74F7" w:rsidRPr="006375B5" w:rsidRDefault="004E3AC6" w:rsidP="002B7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31A7B6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</w:tcPr>
          <w:p w14:paraId="30FBEB54" w14:textId="6BF04940" w:rsidR="00AB74F7" w:rsidRPr="006375B5" w:rsidRDefault="00AB74F7" w:rsidP="002B7F5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05" w:type="dxa"/>
            <w:shd w:val="clear" w:color="auto" w:fill="auto"/>
          </w:tcPr>
          <w:p w14:paraId="4B7FB2CE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FB7900" w14:textId="2A3D6DD0" w:rsidR="00AB74F7" w:rsidRPr="006375B5" w:rsidRDefault="004E3AC6" w:rsidP="004E3AC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10,538</w:t>
            </w:r>
          </w:p>
        </w:tc>
        <w:tc>
          <w:tcPr>
            <w:tcW w:w="270" w:type="dxa"/>
            <w:shd w:val="clear" w:color="auto" w:fill="auto"/>
          </w:tcPr>
          <w:p w14:paraId="565DF1FB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19031F" w14:textId="4AD2C1EC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,062</w:t>
            </w:r>
          </w:p>
        </w:tc>
      </w:tr>
      <w:tr w:rsidR="00AB74F7" w:rsidRPr="006375B5" w14:paraId="3E75758E" w14:textId="77777777" w:rsidTr="002B7F5F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699E2D0B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7432FD19" w14:textId="774855FA" w:rsidR="00AB74F7" w:rsidRPr="006375B5" w:rsidRDefault="00B11889" w:rsidP="00AD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90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1889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3249CD2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</w:tcPr>
          <w:p w14:paraId="0EA0FE22" w14:textId="675176A6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90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305" w:type="dxa"/>
            <w:shd w:val="clear" w:color="auto" w:fill="auto"/>
          </w:tcPr>
          <w:p w14:paraId="514209A9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7971C8" w14:textId="2B976B31" w:rsidR="00AB74F7" w:rsidRPr="006375B5" w:rsidRDefault="004E3AC6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0EFA3E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A30EA4" w14:textId="7CFAC3B9" w:rsidR="00AB74F7" w:rsidRPr="006375B5" w:rsidRDefault="00AB74F7" w:rsidP="002B7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74F7" w:rsidRPr="006375B5" w14:paraId="128943F9" w14:textId="77777777" w:rsidTr="002B7F5F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B2BA978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เงินให้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กู้ยืมระยะยาว</w:t>
            </w:r>
          </w:p>
        </w:tc>
        <w:tc>
          <w:tcPr>
            <w:tcW w:w="1170" w:type="dxa"/>
            <w:shd w:val="clear" w:color="auto" w:fill="auto"/>
          </w:tcPr>
          <w:p w14:paraId="1511351E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2F6F2D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</w:tcPr>
          <w:p w14:paraId="46C902CA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90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" w:type="dxa"/>
            <w:shd w:val="clear" w:color="auto" w:fill="auto"/>
          </w:tcPr>
          <w:p w14:paraId="287CD960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ABF11E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4E0368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E5A21E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4F7" w:rsidRPr="006375B5" w14:paraId="399513C5" w14:textId="77777777" w:rsidTr="002B7F5F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7017097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4D490F1F" w14:textId="74F47390" w:rsidR="00AB74F7" w:rsidRPr="006375B5" w:rsidRDefault="00714193" w:rsidP="002B7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D5EFEE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</w:tcPr>
          <w:p w14:paraId="586244DE" w14:textId="5EE98FF0" w:rsidR="00AB74F7" w:rsidRPr="006375B5" w:rsidRDefault="00AB74F7" w:rsidP="002B7F5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5" w:type="dxa"/>
            <w:shd w:val="clear" w:color="auto" w:fill="auto"/>
          </w:tcPr>
          <w:p w14:paraId="4CF8D675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48303B" w14:textId="73FA17EA" w:rsidR="00AB74F7" w:rsidRPr="006375B5" w:rsidRDefault="00F16145" w:rsidP="00F1614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  <w:tc>
          <w:tcPr>
            <w:tcW w:w="270" w:type="dxa"/>
            <w:shd w:val="clear" w:color="auto" w:fill="auto"/>
          </w:tcPr>
          <w:p w14:paraId="496F0639" w14:textId="77777777" w:rsidR="00AB74F7" w:rsidRPr="006375B5" w:rsidRDefault="00AB74F7" w:rsidP="00F1614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4E9ACA" w14:textId="43D6224A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</w:tr>
      <w:tr w:rsidR="00AB74F7" w:rsidRPr="006375B5" w14:paraId="58CC2790" w14:textId="77777777" w:rsidTr="002B7F5F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272444FC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357737E9" w14:textId="40A47A5B" w:rsidR="00AB74F7" w:rsidRPr="006375B5" w:rsidRDefault="000C6C95" w:rsidP="00AD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90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39A8C09C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</w:tcPr>
          <w:p w14:paraId="19F1E7C8" w14:textId="63BDA46E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90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305" w:type="dxa"/>
            <w:shd w:val="clear" w:color="auto" w:fill="auto"/>
          </w:tcPr>
          <w:p w14:paraId="7055A597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BE8C11" w14:textId="00F6C157" w:rsidR="00AB74F7" w:rsidRPr="006375B5" w:rsidRDefault="000C6C95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10258B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7D1646" w14:textId="37AFD8A6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74F7" w:rsidRPr="006375B5" w14:paraId="657EB55D" w14:textId="77777777" w:rsidTr="002B7F5F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2B1698A1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70" w:type="dxa"/>
            <w:shd w:val="clear" w:color="auto" w:fill="auto"/>
          </w:tcPr>
          <w:p w14:paraId="1CEA1FBF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D0B242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</w:tcPr>
          <w:p w14:paraId="4D537FF1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90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" w:type="dxa"/>
            <w:shd w:val="clear" w:color="auto" w:fill="auto"/>
          </w:tcPr>
          <w:p w14:paraId="176024F5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768DC3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296BFA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200C25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4F7" w:rsidRPr="006375B5" w14:paraId="09A5C573" w14:textId="77777777" w:rsidTr="002B7F5F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4900AD64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3A08B1CA" w14:textId="304D83A3" w:rsidR="00AB74F7" w:rsidRPr="006375B5" w:rsidRDefault="00670B4D" w:rsidP="002B7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9971C3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</w:tcPr>
          <w:p w14:paraId="6BAE4ECE" w14:textId="02F16F85" w:rsidR="00AB74F7" w:rsidRPr="006375B5" w:rsidRDefault="00AB74F7" w:rsidP="002B7F5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5" w:type="dxa"/>
            <w:shd w:val="clear" w:color="auto" w:fill="auto"/>
          </w:tcPr>
          <w:p w14:paraId="1912368A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C30FCA" w14:textId="65EB5A68" w:rsidR="00AB74F7" w:rsidRPr="006375B5" w:rsidRDefault="007506F8" w:rsidP="007506F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5841B968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72C2BD" w14:textId="438FB6C3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AB74F7" w:rsidRPr="006375B5" w14:paraId="1FF58186" w14:textId="77777777" w:rsidTr="002B7F5F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79478C3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E99C37" w14:textId="4BE1ED8E" w:rsidR="00AB74F7" w:rsidRPr="006375B5" w:rsidRDefault="00670B4D" w:rsidP="00AD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90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E1ADFD7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680A3097" w14:textId="2E3DD81C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90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05" w:type="dxa"/>
            <w:shd w:val="clear" w:color="auto" w:fill="auto"/>
          </w:tcPr>
          <w:p w14:paraId="69F709DD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424A89" w14:textId="08D1A4F6" w:rsidR="00AB74F7" w:rsidRPr="006375B5" w:rsidRDefault="00AD47A3" w:rsidP="002B7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7"/>
              </w:tabs>
              <w:spacing w:line="240" w:lineRule="auto"/>
              <w:ind w:left="-90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324F26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13356D" w14:textId="273E15A9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74F7" w:rsidRPr="006375B5" w14:paraId="664A2764" w14:textId="77777777" w:rsidTr="002B7F5F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2876ACF3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BD5B3C0" w14:textId="7C56790C" w:rsidR="00AB74F7" w:rsidRPr="006375B5" w:rsidRDefault="00AD47A3" w:rsidP="00AD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90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005DC5EA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287E4A8C" w14:textId="16357475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90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305" w:type="dxa"/>
            <w:shd w:val="clear" w:color="auto" w:fill="auto"/>
          </w:tcPr>
          <w:p w14:paraId="0FFE9A9B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57DE195" w14:textId="3A3DADE5" w:rsidR="00AB74F7" w:rsidRPr="006375B5" w:rsidRDefault="00BD6037" w:rsidP="00BD603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16,166</w:t>
            </w:r>
          </w:p>
        </w:tc>
        <w:tc>
          <w:tcPr>
            <w:tcW w:w="270" w:type="dxa"/>
            <w:shd w:val="clear" w:color="auto" w:fill="auto"/>
          </w:tcPr>
          <w:p w14:paraId="3943F097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E719410" w14:textId="70C53DC8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13,685</w:t>
            </w:r>
          </w:p>
        </w:tc>
      </w:tr>
      <w:tr w:rsidR="00AB74F7" w:rsidRPr="006375B5" w14:paraId="776643FD" w14:textId="77777777" w:rsidTr="002B7F5F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45D611A7" w14:textId="77777777" w:rsidR="00AB74F7" w:rsidRPr="00480E74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  <w:r w:rsidRPr="00480E74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480E7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</w:t>
            </w:r>
            <w:r w:rsidRPr="00480E7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ะ</w:t>
            </w:r>
            <w:r w:rsidRPr="00480E7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7003D7" w14:textId="04B72BA9" w:rsidR="00AB74F7" w:rsidRPr="006375B5" w:rsidRDefault="00AD47A3" w:rsidP="003D1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90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DD38BE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503695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344AC60D" w14:textId="6785AF95" w:rsidR="00AB74F7" w:rsidRPr="006375B5" w:rsidRDefault="00AB74F7" w:rsidP="003D1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90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(9)</w:t>
            </w:r>
          </w:p>
        </w:tc>
        <w:tc>
          <w:tcPr>
            <w:tcW w:w="305" w:type="dxa"/>
            <w:shd w:val="clear" w:color="auto" w:fill="auto"/>
          </w:tcPr>
          <w:p w14:paraId="339CA4FC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721D3C" w14:textId="4372D46F" w:rsidR="00AB74F7" w:rsidRPr="006375B5" w:rsidRDefault="00BD603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D8376E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D32605" w14:textId="01CE3CBB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74F7" w:rsidRPr="006375B5" w14:paraId="4C579913" w14:textId="77777777" w:rsidTr="002B7F5F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294B2744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2E13F9" w14:textId="570AFBCB" w:rsidR="00AB74F7" w:rsidRPr="006375B5" w:rsidRDefault="00DD38BE" w:rsidP="00AD4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90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59C1211B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FE6FE" w14:textId="3DD0393C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90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305" w:type="dxa"/>
            <w:shd w:val="clear" w:color="auto" w:fill="auto"/>
          </w:tcPr>
          <w:p w14:paraId="1FED847A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00CDE" w14:textId="3FAA53FC" w:rsidR="00AB74F7" w:rsidRPr="006375B5" w:rsidRDefault="00BD6037" w:rsidP="00BD603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16,166</w:t>
            </w:r>
          </w:p>
        </w:tc>
        <w:tc>
          <w:tcPr>
            <w:tcW w:w="270" w:type="dxa"/>
            <w:shd w:val="clear" w:color="auto" w:fill="auto"/>
          </w:tcPr>
          <w:p w14:paraId="7AFA8499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DEDC5" w14:textId="76013A08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13,685</w:t>
            </w:r>
          </w:p>
        </w:tc>
      </w:tr>
      <w:tr w:rsidR="00AB74F7" w:rsidRPr="00AB74F7" w14:paraId="34CB54BD" w14:textId="77777777" w:rsidTr="002B7F5F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57984724" w14:textId="77777777" w:rsidR="00AB74F7" w:rsidRPr="00AB74F7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7EE16BC" w14:textId="77777777" w:rsidR="00AB74F7" w:rsidRPr="00AB74F7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3EAD7ED" w14:textId="77777777" w:rsidR="00AB74F7" w:rsidRPr="00AB74F7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double" w:sz="4" w:space="0" w:color="auto"/>
            </w:tcBorders>
            <w:shd w:val="clear" w:color="auto" w:fill="auto"/>
          </w:tcPr>
          <w:p w14:paraId="736A90B0" w14:textId="77777777" w:rsidR="00AB74F7" w:rsidRPr="00AB74F7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90" w:right="7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5" w:type="dxa"/>
            <w:shd w:val="clear" w:color="auto" w:fill="auto"/>
          </w:tcPr>
          <w:p w14:paraId="5A3D97DD" w14:textId="77777777" w:rsidR="00AB74F7" w:rsidRPr="00AB74F7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7F7D0BB" w14:textId="77777777" w:rsidR="00AB74F7" w:rsidRPr="00AB74F7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90F486F" w14:textId="77777777" w:rsidR="00AB74F7" w:rsidRPr="00AB74F7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A5AB47F" w14:textId="77777777" w:rsidR="00AB74F7" w:rsidRPr="00AB74F7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D43EF" w:rsidRPr="006375B5" w14:paraId="62D59183" w14:textId="77777777" w:rsidTr="002B7F5F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29C2F522" w14:textId="7CE4E4D4" w:rsidR="001D43EF" w:rsidRPr="006375B5" w:rsidRDefault="001D43EF" w:rsidP="001D4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สั้นและดอกเบี้ยค้างรับ</w:t>
            </w:r>
          </w:p>
        </w:tc>
        <w:tc>
          <w:tcPr>
            <w:tcW w:w="1170" w:type="dxa"/>
            <w:shd w:val="clear" w:color="auto" w:fill="auto"/>
          </w:tcPr>
          <w:p w14:paraId="3742DEBC" w14:textId="0F59D7C4" w:rsidR="001D43EF" w:rsidRPr="006375B5" w:rsidRDefault="00DD38BE" w:rsidP="002B7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67B3C8" w14:textId="77777777" w:rsidR="001D43EF" w:rsidRPr="006375B5" w:rsidRDefault="001D43EF" w:rsidP="001D4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</w:tcPr>
          <w:p w14:paraId="7468BF31" w14:textId="742B80F0" w:rsidR="001D43EF" w:rsidRDefault="001D43EF" w:rsidP="002B7F5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5" w:type="dxa"/>
            <w:shd w:val="clear" w:color="auto" w:fill="auto"/>
          </w:tcPr>
          <w:p w14:paraId="717BBC33" w14:textId="77777777" w:rsidR="001D43EF" w:rsidRPr="006375B5" w:rsidRDefault="001D43EF" w:rsidP="001D4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EFE50B" w14:textId="4049C45C" w:rsidR="001D43EF" w:rsidRPr="006375B5" w:rsidRDefault="004250FB" w:rsidP="004250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10,576</w:t>
            </w:r>
          </w:p>
        </w:tc>
        <w:tc>
          <w:tcPr>
            <w:tcW w:w="270" w:type="dxa"/>
            <w:shd w:val="clear" w:color="auto" w:fill="auto"/>
          </w:tcPr>
          <w:p w14:paraId="38329BDB" w14:textId="77777777" w:rsidR="001D43EF" w:rsidRPr="006375B5" w:rsidRDefault="001D43EF" w:rsidP="001D4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91F7A1" w14:textId="43FE74FE" w:rsidR="001D43EF" w:rsidRDefault="001D43EF" w:rsidP="001D4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8,095</w:t>
            </w:r>
          </w:p>
        </w:tc>
      </w:tr>
      <w:tr w:rsidR="00AB74F7" w:rsidRPr="006375B5" w14:paraId="6CD14C59" w14:textId="77777777" w:rsidTr="002B7F5F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7A82246E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กู้ยืมระยะยาว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BC7D94" w14:textId="1D7D7660" w:rsidR="00AB74F7" w:rsidRPr="006375B5" w:rsidRDefault="00DD38BE" w:rsidP="00263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90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732A8D13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42730AE9" w14:textId="31286291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90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305" w:type="dxa"/>
            <w:shd w:val="clear" w:color="auto" w:fill="auto"/>
          </w:tcPr>
          <w:p w14:paraId="527673F8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4BDD71" w14:textId="2BB8E618" w:rsidR="00AB74F7" w:rsidRPr="006375B5" w:rsidRDefault="004250FB" w:rsidP="004250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  <w:tc>
          <w:tcPr>
            <w:tcW w:w="270" w:type="dxa"/>
            <w:shd w:val="clear" w:color="auto" w:fill="auto"/>
          </w:tcPr>
          <w:p w14:paraId="6A7B048D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00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6A8086" w14:textId="5C0CD6E3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</w:tr>
      <w:tr w:rsidR="00AB74F7" w:rsidRPr="006375B5" w14:paraId="211264AE" w14:textId="77777777" w:rsidTr="002B7F5F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46AF0F6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AE650" w14:textId="4BA9A8CC" w:rsidR="00AB74F7" w:rsidRPr="006375B5" w:rsidRDefault="00DD38BE" w:rsidP="00263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90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08522F7B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F43FCC" w14:textId="1BA99E50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90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305" w:type="dxa"/>
            <w:shd w:val="clear" w:color="auto" w:fill="auto"/>
          </w:tcPr>
          <w:p w14:paraId="5C406533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74B8A" w14:textId="1CB5B6BD" w:rsidR="00AB74F7" w:rsidRPr="006375B5" w:rsidRDefault="004250FB" w:rsidP="004250F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16,166</w:t>
            </w:r>
          </w:p>
        </w:tc>
        <w:tc>
          <w:tcPr>
            <w:tcW w:w="270" w:type="dxa"/>
            <w:shd w:val="clear" w:color="auto" w:fill="auto"/>
          </w:tcPr>
          <w:p w14:paraId="5499CA31" w14:textId="77777777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0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EEAA92" w14:textId="5ED997D2" w:rsidR="00AB74F7" w:rsidRPr="006375B5" w:rsidRDefault="00AB74F7" w:rsidP="00AB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13,685</w:t>
            </w:r>
          </w:p>
        </w:tc>
      </w:tr>
    </w:tbl>
    <w:tbl>
      <w:tblPr>
        <w:tblpPr w:leftFromText="180" w:rightFromText="180" w:vertAnchor="text" w:horzAnchor="margin" w:tblpXSpec="right" w:tblpY="-105"/>
        <w:tblW w:w="918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990"/>
        <w:gridCol w:w="270"/>
        <w:gridCol w:w="1080"/>
      </w:tblGrid>
      <w:tr w:rsidR="00B03AC5" w:rsidRPr="003B7D7B" w14:paraId="1E2E50C2" w14:textId="77777777" w:rsidTr="00961B59">
        <w:trPr>
          <w:trHeight w:val="367"/>
          <w:tblHeader/>
        </w:trPr>
        <w:tc>
          <w:tcPr>
            <w:tcW w:w="4140" w:type="dxa"/>
            <w:shd w:val="clear" w:color="auto" w:fill="auto"/>
          </w:tcPr>
          <w:p w14:paraId="3901E2AC" w14:textId="4FB264F4" w:rsidR="00B03AC5" w:rsidRPr="003B7D7B" w:rsidRDefault="00B03AC5" w:rsidP="0000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3B7D7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716E5549" w14:textId="77777777" w:rsidR="00B03AC5" w:rsidRPr="003B7D7B" w:rsidRDefault="00B03AC5" w:rsidP="00B03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</w:t>
            </w:r>
            <w:r w:rsidRPr="00F673C3">
              <w:rPr>
                <w:rFonts w:ascii="Angsana New" w:hAnsi="Angsana New"/>
                <w:bCs/>
                <w:sz w:val="30"/>
                <w:szCs w:val="30"/>
                <w:cs/>
              </w:rPr>
              <w:t>การเงิน</w:t>
            </w:r>
            <w:r w:rsidRPr="003B7D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0CAC50F" w14:textId="77777777" w:rsidR="00B03AC5" w:rsidRPr="003B7D7B" w:rsidRDefault="00B03AC5" w:rsidP="00B03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225B2886" w14:textId="77777777" w:rsidR="00B03AC5" w:rsidRPr="003B7D7B" w:rsidRDefault="00B03AC5" w:rsidP="00B03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3AC5" w:rsidRPr="003B7D7B" w14:paraId="7F4AAC70" w14:textId="77777777" w:rsidTr="00961B59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4140" w:type="dxa"/>
          </w:tcPr>
          <w:p w14:paraId="71DCDF2A" w14:textId="77777777" w:rsidR="00B03AC5" w:rsidRPr="003B7D7B" w:rsidRDefault="00B03AC5" w:rsidP="00B03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6A5368" w14:textId="77777777" w:rsidR="00B03AC5" w:rsidRPr="003B7D7B" w:rsidRDefault="00B03AC5" w:rsidP="00B03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70E8E15" w14:textId="77777777" w:rsidR="00B03AC5" w:rsidRPr="003B7D7B" w:rsidRDefault="00B03AC5" w:rsidP="00B03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6D722D" w14:textId="77777777" w:rsidR="00B03AC5" w:rsidRPr="003B7D7B" w:rsidRDefault="00B03AC5" w:rsidP="00B03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75" w:firstLine="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5C20B2E" w14:textId="77777777" w:rsidR="00B03AC5" w:rsidRPr="003B7D7B" w:rsidRDefault="00B03AC5" w:rsidP="00B03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33ADAB" w14:textId="77777777" w:rsidR="00B03AC5" w:rsidRPr="003B7D7B" w:rsidRDefault="00B03AC5" w:rsidP="00B03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99A374F" w14:textId="77777777" w:rsidR="00B03AC5" w:rsidRPr="003B7D7B" w:rsidRDefault="00B03AC5" w:rsidP="00B03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48C8C3" w14:textId="77777777" w:rsidR="00B03AC5" w:rsidRPr="003B7D7B" w:rsidRDefault="00B03AC5" w:rsidP="00B03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03AC5" w:rsidRPr="003B7D7B" w14:paraId="47414A8C" w14:textId="77777777" w:rsidTr="00961B59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4140" w:type="dxa"/>
          </w:tcPr>
          <w:p w14:paraId="6EC64F74" w14:textId="77777777" w:rsidR="00B03AC5" w:rsidRPr="003B7D7B" w:rsidRDefault="00B03AC5" w:rsidP="00B03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48E2FE44" w14:textId="77777777" w:rsidR="00B03AC5" w:rsidRPr="003B7D7B" w:rsidRDefault="00B03AC5" w:rsidP="00B03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7D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03AC5" w:rsidRPr="003B7D7B" w14:paraId="5D5E4A96" w14:textId="77777777" w:rsidTr="00961B59">
        <w:tblPrEx>
          <w:tblLook w:val="0000" w:firstRow="0" w:lastRow="0" w:firstColumn="0" w:lastColumn="0" w:noHBand="0" w:noVBand="0"/>
        </w:tblPrEx>
        <w:trPr>
          <w:trHeight w:val="36"/>
        </w:trPr>
        <w:tc>
          <w:tcPr>
            <w:tcW w:w="4140" w:type="dxa"/>
          </w:tcPr>
          <w:p w14:paraId="1032178D" w14:textId="77777777" w:rsidR="000070B8" w:rsidRPr="0093656B" w:rsidRDefault="000070B8" w:rsidP="0000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93656B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93656B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93656B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  <w:p w14:paraId="6CBE3504" w14:textId="77777777" w:rsidR="000070B8" w:rsidRPr="0093656B" w:rsidRDefault="000070B8" w:rsidP="0000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93656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3656B">
              <w:rPr>
                <w:rFonts w:ascii="Angsana New" w:hAnsi="Angsana New" w:hint="cs"/>
                <w:sz w:val="30"/>
                <w:szCs w:val="30"/>
                <w:cs/>
              </w:rPr>
              <w:t>จากเงินให้กู้ยืมและดอกเบี้ยค้างรับ</w:t>
            </w:r>
          </w:p>
          <w:p w14:paraId="5804CE84" w14:textId="77777777" w:rsidR="000070B8" w:rsidRPr="0093656B" w:rsidRDefault="000070B8" w:rsidP="0000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656B">
              <w:rPr>
                <w:rFonts w:ascii="Angsana New" w:hAnsi="Angsana New" w:hint="cs"/>
                <w:sz w:val="30"/>
                <w:szCs w:val="30"/>
                <w:cs/>
              </w:rPr>
              <w:t xml:space="preserve">   สำหรับงวดสามเดือนสิ้นสุด</w:t>
            </w:r>
          </w:p>
          <w:p w14:paraId="2ED5C084" w14:textId="4B7385BA" w:rsidR="00B03AC5" w:rsidRPr="003B7D7B" w:rsidRDefault="000070B8" w:rsidP="00007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656B">
              <w:rPr>
                <w:rFonts w:ascii="Angsana New" w:hAnsi="Angsana New" w:hint="cs"/>
                <w:sz w:val="30"/>
                <w:szCs w:val="30"/>
                <w:cs/>
              </w:rPr>
              <w:t xml:space="preserve">   วันที่ </w:t>
            </w:r>
            <w:r w:rsidRPr="0093656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3656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390F7D6" w14:textId="77777777" w:rsidR="00970579" w:rsidRDefault="00970579" w:rsidP="00B03AC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032CE0AA" w14:textId="77777777" w:rsidR="00970579" w:rsidRDefault="00970579" w:rsidP="00B03AC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2C24285" w14:textId="77777777" w:rsidR="00970579" w:rsidRDefault="00970579" w:rsidP="00B03AC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94751C2" w14:textId="6BB390AE" w:rsidR="00B03AC5" w:rsidRPr="003B7D7B" w:rsidRDefault="00B03AC5" w:rsidP="00B03AC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0185619" w14:textId="77777777" w:rsidR="00B03AC5" w:rsidRPr="003B7D7B" w:rsidRDefault="00B03AC5" w:rsidP="00B03A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AA59F45" w14:textId="77777777" w:rsidR="00970579" w:rsidRDefault="00970579" w:rsidP="00B03AC5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34649B4" w14:textId="77777777" w:rsidR="00970579" w:rsidRDefault="00970579" w:rsidP="00B03AC5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A19D8F9" w14:textId="77777777" w:rsidR="00970579" w:rsidRDefault="00970579" w:rsidP="00B03AC5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0ABAFA8" w14:textId="5A8637DC" w:rsidR="00B03AC5" w:rsidRPr="003B7D7B" w:rsidRDefault="00B03AC5" w:rsidP="00B03AC5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57EB12D" w14:textId="77777777" w:rsidR="00B03AC5" w:rsidRPr="003B7D7B" w:rsidRDefault="00B03AC5" w:rsidP="00B03A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B94B527" w14:textId="77777777" w:rsidR="00970579" w:rsidRDefault="00970579" w:rsidP="00B03A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B10101F" w14:textId="77777777" w:rsidR="00970579" w:rsidRDefault="00970579" w:rsidP="00B03A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0823A5C" w14:textId="77777777" w:rsidR="00970579" w:rsidRDefault="00970579" w:rsidP="00B03A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85FC976" w14:textId="52473327" w:rsidR="00B03AC5" w:rsidRPr="003B7D7B" w:rsidRDefault="00B03AC5" w:rsidP="00B03A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C0A3F5" w14:textId="77777777" w:rsidR="00B03AC5" w:rsidRPr="003B7D7B" w:rsidRDefault="00B03AC5" w:rsidP="00B03A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39B3B7A" w14:textId="77777777" w:rsidR="00970579" w:rsidRDefault="00970579" w:rsidP="00B03AC5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4826ABD8" w14:textId="77777777" w:rsidR="00970579" w:rsidRDefault="00970579" w:rsidP="00B03AC5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77A80C6C" w14:textId="77777777" w:rsidR="00970579" w:rsidRDefault="00970579" w:rsidP="00B03AC5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125EE405" w14:textId="0E9B5211" w:rsidR="00B03AC5" w:rsidRPr="003B7D7B" w:rsidRDefault="00B03AC5" w:rsidP="00B03AC5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7A8EA4F3" w14:textId="77777777" w:rsidR="00FC5F83" w:rsidRDefault="00FC5F83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080"/>
        <w:gridCol w:w="270"/>
        <w:gridCol w:w="1080"/>
        <w:gridCol w:w="271"/>
        <w:gridCol w:w="990"/>
        <w:gridCol w:w="270"/>
        <w:gridCol w:w="999"/>
      </w:tblGrid>
      <w:tr w:rsidR="00035986" w:rsidRPr="006375B5" w14:paraId="4ECD87F8" w14:textId="77777777" w:rsidTr="007D2D08">
        <w:trPr>
          <w:trHeight w:val="442"/>
          <w:tblHeader/>
        </w:trPr>
        <w:tc>
          <w:tcPr>
            <w:tcW w:w="4139" w:type="dxa"/>
          </w:tcPr>
          <w:p w14:paraId="61526A6E" w14:textId="5B61DA10" w:rsidR="00035986" w:rsidRPr="006375B5" w:rsidRDefault="000070B8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73C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31C9D6D4" w14:textId="77777777" w:rsidR="00035986" w:rsidRPr="006375B5" w:rsidRDefault="0003598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0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</w:tcPr>
          <w:p w14:paraId="274346D4" w14:textId="77777777" w:rsidR="00035986" w:rsidRPr="006375B5" w:rsidRDefault="0003598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9" w:type="dxa"/>
            <w:gridSpan w:val="3"/>
            <w:shd w:val="clear" w:color="auto" w:fill="auto"/>
          </w:tcPr>
          <w:p w14:paraId="5B00F540" w14:textId="77777777" w:rsidR="00035986" w:rsidRPr="006375B5" w:rsidRDefault="0003598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2972" w:rsidRPr="009F3B1A" w14:paraId="7BBAE19E" w14:textId="77777777" w:rsidTr="007D2D08">
        <w:trPr>
          <w:trHeight w:val="442"/>
          <w:tblHeader/>
        </w:trPr>
        <w:tc>
          <w:tcPr>
            <w:tcW w:w="4139" w:type="dxa"/>
          </w:tcPr>
          <w:p w14:paraId="6CC9A22A" w14:textId="44D94B75" w:rsidR="00BC2972" w:rsidRPr="006375B5" w:rsidRDefault="000070B8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F76C8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F76C8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76C8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5F186D" w14:textId="0359129E" w:rsidR="00BC2972" w:rsidRPr="000E564C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7138C81D" w14:textId="77777777" w:rsidR="00BC2972" w:rsidRPr="009F3B1A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A61FB6B" w14:textId="0B2BD932" w:rsidR="00BC2972" w:rsidRPr="000E564C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AB74F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1" w:type="dxa"/>
            <w:shd w:val="clear" w:color="auto" w:fill="auto"/>
          </w:tcPr>
          <w:p w14:paraId="0BF70D85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FCE4C09" w14:textId="2C380392" w:rsidR="00BC2972" w:rsidRPr="000E564C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847A8E5" w14:textId="77777777" w:rsidR="00BC2972" w:rsidRPr="009F3B1A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002738CE" w14:textId="7BEDB88D" w:rsidR="00BC2972" w:rsidRPr="000E564C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AB74F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BC2972" w:rsidRPr="009F3B1A" w14:paraId="221EECBA" w14:textId="77777777" w:rsidTr="007D2D08">
        <w:trPr>
          <w:trHeight w:val="442"/>
          <w:tblHeader/>
        </w:trPr>
        <w:tc>
          <w:tcPr>
            <w:tcW w:w="4139" w:type="dxa"/>
          </w:tcPr>
          <w:p w14:paraId="3DE60844" w14:textId="5F309A4C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CD7E402" w14:textId="1A68A47E" w:rsidR="00BC2972" w:rsidRPr="009F3B1A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152E942" w14:textId="77777777" w:rsidR="00BC2972" w:rsidRPr="009F3B1A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CB5C39" w14:textId="0131D3AC" w:rsidR="00BC2972" w:rsidRPr="009F3B1A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1" w:type="dxa"/>
            <w:shd w:val="clear" w:color="auto" w:fill="auto"/>
          </w:tcPr>
          <w:p w14:paraId="289DC8FB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8340998" w14:textId="5512A303" w:rsidR="00BC2972" w:rsidRPr="009F3B1A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F60DFD8" w14:textId="77777777" w:rsidR="00BC2972" w:rsidRPr="009F3B1A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127809DC" w14:textId="1500BF38" w:rsidR="00BC2972" w:rsidRPr="009F3B1A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BC2972" w:rsidRPr="006375B5" w14:paraId="770E43A7" w14:textId="77777777" w:rsidTr="007D2D08">
        <w:trPr>
          <w:trHeight w:val="442"/>
          <w:tblHeader/>
        </w:trPr>
        <w:tc>
          <w:tcPr>
            <w:tcW w:w="4139" w:type="dxa"/>
          </w:tcPr>
          <w:p w14:paraId="176C7111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0" w:type="dxa"/>
            <w:gridSpan w:val="7"/>
            <w:shd w:val="clear" w:color="auto" w:fill="auto"/>
          </w:tcPr>
          <w:p w14:paraId="363A5651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C2972" w:rsidRPr="006375B5" w14:paraId="278B3447" w14:textId="77777777" w:rsidTr="007D2D08">
        <w:trPr>
          <w:trHeight w:val="442"/>
        </w:trPr>
        <w:tc>
          <w:tcPr>
            <w:tcW w:w="4139" w:type="dxa"/>
          </w:tcPr>
          <w:p w14:paraId="794662E3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1C4C9D2C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365A74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38FA32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6E312C7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0542220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AE0A8D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0DD7B6C4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2972" w:rsidRPr="006375B5" w14:paraId="332CC075" w14:textId="77777777" w:rsidTr="007D2D08">
        <w:trPr>
          <w:trHeight w:val="442"/>
        </w:trPr>
        <w:tc>
          <w:tcPr>
            <w:tcW w:w="4139" w:type="dxa"/>
          </w:tcPr>
          <w:p w14:paraId="22614EAD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0A14163F" w14:textId="033D58A9" w:rsidR="00BC2972" w:rsidRPr="003A0883" w:rsidRDefault="00B11889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1188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FA628BB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757076" w14:textId="79FDEB3F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  <w:shd w:val="clear" w:color="auto" w:fill="auto"/>
          </w:tcPr>
          <w:p w14:paraId="0868599A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4230A7" w14:textId="1821986A" w:rsidR="00BC2972" w:rsidRPr="00AF5A5A" w:rsidRDefault="00B11889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1188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45149FD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4D904826" w14:textId="64F6BDBC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C2972" w:rsidRPr="006375B5" w14:paraId="10F42635" w14:textId="77777777" w:rsidTr="007D2D08">
        <w:trPr>
          <w:trHeight w:val="442"/>
        </w:trPr>
        <w:tc>
          <w:tcPr>
            <w:tcW w:w="4139" w:type="dxa"/>
          </w:tcPr>
          <w:p w14:paraId="56E01C7F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6EB225BA" w14:textId="2143B625" w:rsidR="00BC2972" w:rsidRPr="00B60C39" w:rsidRDefault="00B11889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11889">
              <w:rPr>
                <w:rFonts w:ascii="Angsana New" w:hAnsi="Angsana New" w:hint="cs"/>
                <w:sz w:val="30"/>
                <w:szCs w:val="30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435E387F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AA3795" w14:textId="58223366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0C39">
              <w:rPr>
                <w:rFonts w:ascii="Angsana New" w:hAnsi="Angsana New"/>
                <w:sz w:val="30"/>
                <w:szCs w:val="30"/>
              </w:rPr>
              <w:t>2</w:t>
            </w:r>
            <w:r w:rsidRPr="00824F87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71" w:type="dxa"/>
            <w:shd w:val="clear" w:color="auto" w:fill="auto"/>
          </w:tcPr>
          <w:p w14:paraId="6D2301A1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0267A9" w14:textId="70EC8EB4" w:rsidR="00BC2972" w:rsidRPr="0072680E" w:rsidRDefault="00B11889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11889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3E4FA712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10C92DF1" w14:textId="0306990B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680E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BC2972" w:rsidRPr="006375B5" w14:paraId="01F8C85A" w14:textId="77777777" w:rsidTr="007D2D08">
        <w:trPr>
          <w:trHeight w:val="442"/>
        </w:trPr>
        <w:tc>
          <w:tcPr>
            <w:tcW w:w="4139" w:type="dxa"/>
          </w:tcPr>
          <w:p w14:paraId="016A86D1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21C47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C29EF2" w14:textId="630EBC01" w:rsidR="00BC2972" w:rsidRPr="00A25E82" w:rsidRDefault="00B11889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11889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B588B66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EE89335" w14:textId="21E8DCDF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71" w:type="dxa"/>
            <w:shd w:val="clear" w:color="auto" w:fill="auto"/>
          </w:tcPr>
          <w:p w14:paraId="4B643936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EF3A81A" w14:textId="2501ED8A" w:rsidR="00BC2972" w:rsidRPr="00A25E82" w:rsidRDefault="00B11889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1188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484E555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395EB955" w14:textId="78F30F81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25E8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C2972" w:rsidRPr="006375B5" w14:paraId="2CB68B8C" w14:textId="77777777" w:rsidTr="007D2D08">
        <w:trPr>
          <w:trHeight w:val="442"/>
        </w:trPr>
        <w:tc>
          <w:tcPr>
            <w:tcW w:w="4139" w:type="dxa"/>
          </w:tcPr>
          <w:p w14:paraId="402AC956" w14:textId="77777777" w:rsidR="00BC2972" w:rsidRPr="00A21C47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ABB44" w14:textId="0C66EB38" w:rsidR="00BC2972" w:rsidRPr="006375B5" w:rsidRDefault="00B11889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1889">
              <w:rPr>
                <w:rFonts w:ascii="Angsana New" w:hAnsi="Angsana New" w:hint="cs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336EF413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6449C" w14:textId="06831650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1" w:type="dxa"/>
            <w:shd w:val="clear" w:color="auto" w:fill="auto"/>
          </w:tcPr>
          <w:p w14:paraId="19D2E7FF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1AD483" w14:textId="4ABA9B13" w:rsidR="00BC2972" w:rsidRPr="006375B5" w:rsidRDefault="00B11889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1889">
              <w:rPr>
                <w:rFonts w:ascii="Angsana New" w:hAnsi="Angsana New" w:hint="cs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5F578C3D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ABFA85" w14:textId="5BB22D5E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</w:tr>
      <w:tr w:rsidR="00BC2972" w:rsidRPr="007D2D08" w14:paraId="3BFD55EC" w14:textId="77777777" w:rsidTr="007D2D08">
        <w:trPr>
          <w:trHeight w:val="269"/>
        </w:trPr>
        <w:tc>
          <w:tcPr>
            <w:tcW w:w="4139" w:type="dxa"/>
          </w:tcPr>
          <w:p w14:paraId="72143B6B" w14:textId="77777777" w:rsidR="00BC2972" w:rsidRPr="00961B59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D38759B" w14:textId="77777777" w:rsidR="00BC2972" w:rsidRPr="007D2D08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A0466FE" w14:textId="77777777" w:rsidR="00BC2972" w:rsidRPr="007D2D08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5EFF425" w14:textId="77777777" w:rsidR="00BC2972" w:rsidRPr="007D2D08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shd w:val="clear" w:color="auto" w:fill="auto"/>
          </w:tcPr>
          <w:p w14:paraId="0175E911" w14:textId="77777777" w:rsidR="00BC2972" w:rsidRPr="007D2D08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37AD871" w14:textId="77777777" w:rsidR="00BC2972" w:rsidRPr="007D2D08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ACE216C" w14:textId="77777777" w:rsidR="00BC2972" w:rsidRPr="007D2D08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10E4FE52" w14:textId="77777777" w:rsidR="00BC2972" w:rsidRPr="007D2D08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BC2972" w:rsidRPr="006375B5" w14:paraId="5F65B57F" w14:textId="77777777" w:rsidTr="007D2D08">
        <w:tblPrEx>
          <w:tblLook w:val="01E0" w:firstRow="1" w:lastRow="1" w:firstColumn="1" w:lastColumn="1" w:noHBand="0" w:noVBand="0"/>
        </w:tblPrEx>
        <w:tc>
          <w:tcPr>
            <w:tcW w:w="4139" w:type="dxa"/>
            <w:shd w:val="clear" w:color="auto" w:fill="auto"/>
          </w:tcPr>
          <w:p w14:paraId="00D6192D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3090900A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F2AE6B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1A1B98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DA17ACF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F13E9A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FB66E6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AA74DEF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972" w:rsidRPr="006375B5" w14:paraId="14180793" w14:textId="77777777" w:rsidTr="007D2D08">
        <w:tblPrEx>
          <w:tblLook w:val="01E0" w:firstRow="1" w:lastRow="1" w:firstColumn="1" w:lastColumn="1" w:noHBand="0" w:noVBand="0"/>
        </w:tblPrEx>
        <w:tc>
          <w:tcPr>
            <w:tcW w:w="4139" w:type="dxa"/>
            <w:shd w:val="clear" w:color="auto" w:fill="auto"/>
          </w:tcPr>
          <w:p w14:paraId="5BF0A3A6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9C30154" w14:textId="00B8D58A" w:rsidR="00BC2972" w:rsidRPr="006375B5" w:rsidRDefault="009C21BA" w:rsidP="00AE0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16CE2F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F08C4F" w14:textId="6A6C80ED" w:rsidR="00BC2972" w:rsidRPr="006375B5" w:rsidRDefault="00BC2972" w:rsidP="00AE0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9438520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E56C89B" w14:textId="6ADAA7E4" w:rsidR="00BC2972" w:rsidRPr="006375B5" w:rsidRDefault="00B11889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1188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25AD40C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185C65F" w14:textId="134E6429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C2972" w:rsidRPr="006375B5" w14:paraId="47038D44" w14:textId="77777777" w:rsidTr="007D2D08">
        <w:tblPrEx>
          <w:tblLook w:val="01E0" w:firstRow="1" w:lastRow="1" w:firstColumn="1" w:lastColumn="1" w:noHBand="0" w:noVBand="0"/>
        </w:tblPrEx>
        <w:tc>
          <w:tcPr>
            <w:tcW w:w="4139" w:type="dxa"/>
            <w:shd w:val="clear" w:color="auto" w:fill="auto"/>
          </w:tcPr>
          <w:p w14:paraId="78E75CCE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A21C47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E032D6" w14:textId="26AC7D5A" w:rsidR="00BC2972" w:rsidRPr="006375B5" w:rsidRDefault="00B11889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11889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A0B1A13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F43F0A" w14:textId="548E82DB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1" w:type="dxa"/>
            <w:shd w:val="clear" w:color="auto" w:fill="auto"/>
          </w:tcPr>
          <w:p w14:paraId="1323514E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CF2DBC0" w14:textId="63AD658B" w:rsidR="00BC2972" w:rsidRPr="006375B5" w:rsidRDefault="009D01E0" w:rsidP="009D0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E53A5B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43FC7439" w14:textId="60BA71D0" w:rsidR="00BC2972" w:rsidRPr="006375B5" w:rsidRDefault="00BC2972" w:rsidP="00AE0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2972" w:rsidRPr="006375B5" w14:paraId="026CB5F9" w14:textId="77777777" w:rsidTr="007D2D08">
        <w:tblPrEx>
          <w:tblLook w:val="01E0" w:firstRow="1" w:lastRow="1" w:firstColumn="1" w:lastColumn="1" w:noHBand="0" w:noVBand="0"/>
        </w:tblPrEx>
        <w:tc>
          <w:tcPr>
            <w:tcW w:w="4139" w:type="dxa"/>
            <w:shd w:val="clear" w:color="auto" w:fill="auto"/>
          </w:tcPr>
          <w:p w14:paraId="6E4F4C62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22DE8" w14:textId="523F7E32" w:rsidR="00BC2972" w:rsidRPr="006375B5" w:rsidRDefault="00B11889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1889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718031B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3C1D52" w14:textId="5CFB68CF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F87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1" w:type="dxa"/>
            <w:shd w:val="clear" w:color="auto" w:fill="auto"/>
          </w:tcPr>
          <w:p w14:paraId="603D8597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AD18A" w14:textId="67D85F3C" w:rsidR="00BC2972" w:rsidRPr="006375B5" w:rsidRDefault="00B11889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188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285733F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A3291B" w14:textId="6B87D57D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BC2972" w:rsidRPr="007D2D08" w14:paraId="11682424" w14:textId="77777777" w:rsidTr="007D2D08">
        <w:tblPrEx>
          <w:tblLook w:val="01E0" w:firstRow="1" w:lastRow="1" w:firstColumn="1" w:lastColumn="1" w:noHBand="0" w:noVBand="0"/>
        </w:tblPrEx>
        <w:tc>
          <w:tcPr>
            <w:tcW w:w="4139" w:type="dxa"/>
            <w:shd w:val="clear" w:color="auto" w:fill="auto"/>
          </w:tcPr>
          <w:p w14:paraId="1F8DB7AC" w14:textId="77777777" w:rsidR="00BC2972" w:rsidRPr="00961B59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ACC0D64" w14:textId="77777777" w:rsidR="00BC2972" w:rsidRPr="007D2D08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12A7FE2" w14:textId="77777777" w:rsidR="00BC2972" w:rsidRPr="007D2D08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678D0AC" w14:textId="77777777" w:rsidR="00BC2972" w:rsidRPr="007D2D08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shd w:val="clear" w:color="auto" w:fill="auto"/>
          </w:tcPr>
          <w:p w14:paraId="13EA52F1" w14:textId="77777777" w:rsidR="00BC2972" w:rsidRPr="007D2D08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F7CB627" w14:textId="77777777" w:rsidR="00BC2972" w:rsidRPr="007D2D08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E64BE67" w14:textId="77777777" w:rsidR="00BC2972" w:rsidRPr="007D2D08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shd w:val="clear" w:color="auto" w:fill="auto"/>
          </w:tcPr>
          <w:p w14:paraId="49E92CCA" w14:textId="77777777" w:rsidR="00BC2972" w:rsidRPr="007D2D08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BC2972" w:rsidRPr="006375B5" w14:paraId="707C8414" w14:textId="77777777" w:rsidTr="007D2D08">
        <w:tblPrEx>
          <w:tblLook w:val="01E0" w:firstRow="1" w:lastRow="1" w:firstColumn="1" w:lastColumn="1" w:noHBand="0" w:noVBand="0"/>
        </w:tblPrEx>
        <w:tc>
          <w:tcPr>
            <w:tcW w:w="4139" w:type="dxa"/>
            <w:shd w:val="clear" w:color="auto" w:fill="auto"/>
          </w:tcPr>
          <w:p w14:paraId="633F3BFD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0BED3A9F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EE93D8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AA9425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0021EA5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5E5331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AA61EF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87BCD36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2972" w:rsidRPr="006375B5" w14:paraId="5492B28C" w14:textId="77777777" w:rsidTr="007D2D08">
        <w:tblPrEx>
          <w:tblLook w:val="01E0" w:firstRow="1" w:lastRow="1" w:firstColumn="1" w:lastColumn="1" w:noHBand="0" w:noVBand="0"/>
        </w:tblPrEx>
        <w:tc>
          <w:tcPr>
            <w:tcW w:w="4139" w:type="dxa"/>
            <w:shd w:val="clear" w:color="auto" w:fill="auto"/>
          </w:tcPr>
          <w:p w14:paraId="73E3EFF2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0A78FA59" w14:textId="33C48206" w:rsidR="00BC2972" w:rsidRPr="00AF447A" w:rsidRDefault="00A20027" w:rsidP="00A20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28DD4E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BEE348" w14:textId="322DFD57" w:rsidR="00BC2972" w:rsidRPr="006375B5" w:rsidRDefault="00BC2972" w:rsidP="00AE0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4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6223B38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4682B3" w14:textId="72E05221" w:rsidR="00BC2972" w:rsidRPr="00EF73DC" w:rsidRDefault="00B11889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1188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E10DF13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284AB1C6" w14:textId="4C9F416B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BC2972" w:rsidRPr="00174726" w14:paraId="5DDEE897" w14:textId="77777777" w:rsidTr="007D2D08">
        <w:tblPrEx>
          <w:tblLook w:val="01E0" w:firstRow="1" w:lastRow="1" w:firstColumn="1" w:lastColumn="1" w:noHBand="0" w:noVBand="0"/>
        </w:tblPrEx>
        <w:tc>
          <w:tcPr>
            <w:tcW w:w="4139" w:type="dxa"/>
            <w:shd w:val="clear" w:color="auto" w:fill="auto"/>
          </w:tcPr>
          <w:p w14:paraId="1AD898DA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026C9D92" w14:textId="5A9BF303" w:rsidR="00BC2972" w:rsidRPr="00AF447A" w:rsidRDefault="00B11889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1188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BE58A43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F5E3DD" w14:textId="673BCD2C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47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  <w:shd w:val="clear" w:color="auto" w:fill="auto"/>
          </w:tcPr>
          <w:p w14:paraId="2733769E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C5A635C" w14:textId="04034628" w:rsidR="00BC2972" w:rsidRPr="00EF73DC" w:rsidRDefault="00A20027" w:rsidP="00AE0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A2CA11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2A2EBB94" w14:textId="7B6401D3" w:rsidR="00BC2972" w:rsidRPr="00174726" w:rsidRDefault="00BC2972" w:rsidP="00AE0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C2972" w:rsidRPr="006375B5" w14:paraId="44C36975" w14:textId="77777777" w:rsidTr="007D2D08">
        <w:tblPrEx>
          <w:tblLook w:val="01E0" w:firstRow="1" w:lastRow="1" w:firstColumn="1" w:lastColumn="1" w:noHBand="0" w:noVBand="0"/>
        </w:tblPrEx>
        <w:tc>
          <w:tcPr>
            <w:tcW w:w="4139" w:type="dxa"/>
            <w:shd w:val="clear" w:color="auto" w:fill="auto"/>
          </w:tcPr>
          <w:p w14:paraId="4B8DE22A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1D2A4206" w14:textId="175D737B" w:rsidR="00BC2972" w:rsidRPr="00AF447A" w:rsidRDefault="00B11889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1188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9338EB5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F6AE3D" w14:textId="7D6BDA02" w:rsidR="00BC2972" w:rsidRPr="006375B5" w:rsidRDefault="00BC2972" w:rsidP="00AE0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4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7873700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55B080" w14:textId="4599963B" w:rsidR="00BC2972" w:rsidRPr="00EF73DC" w:rsidRDefault="00A20027" w:rsidP="00A20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60EC81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4C5DC7B6" w14:textId="10916171" w:rsidR="00BC2972" w:rsidRPr="006375B5" w:rsidRDefault="00BC2972" w:rsidP="00AE0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C2972" w:rsidRPr="006375B5" w14:paraId="59260CCC" w14:textId="77777777" w:rsidTr="007D2D08">
        <w:tblPrEx>
          <w:tblLook w:val="01E0" w:firstRow="1" w:lastRow="1" w:firstColumn="1" w:lastColumn="1" w:noHBand="0" w:noVBand="0"/>
        </w:tblPrEx>
        <w:tc>
          <w:tcPr>
            <w:tcW w:w="4139" w:type="dxa"/>
            <w:shd w:val="clear" w:color="auto" w:fill="auto"/>
          </w:tcPr>
          <w:p w14:paraId="17B18D44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185226D" w14:textId="6C863C5A" w:rsidR="00BC2972" w:rsidRPr="00AF447A" w:rsidRDefault="00B11889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11889">
              <w:rPr>
                <w:rFonts w:ascii="Angsana New" w:hAnsi="Angsana New" w:hint="cs"/>
                <w:sz w:val="30"/>
                <w:szCs w:val="30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3B867655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766057" w14:textId="26C24FA9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44</w:t>
            </w:r>
          </w:p>
        </w:tc>
        <w:tc>
          <w:tcPr>
            <w:tcW w:w="271" w:type="dxa"/>
            <w:shd w:val="clear" w:color="auto" w:fill="auto"/>
          </w:tcPr>
          <w:p w14:paraId="485AABB1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798715" w14:textId="127069BD" w:rsidR="00BC2972" w:rsidRPr="00EF73DC" w:rsidRDefault="00B11889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11889">
              <w:rPr>
                <w:rFonts w:ascii="Angsana New" w:hAnsi="Angsana New" w:hint="cs"/>
                <w:sz w:val="30"/>
                <w:szCs w:val="30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26400C0B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021ACC8E" w14:textId="124E1D39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</w:tr>
      <w:tr w:rsidR="00BC2972" w:rsidRPr="006375B5" w14:paraId="11118F91" w14:textId="77777777" w:rsidTr="007D2D08">
        <w:tblPrEx>
          <w:tblLook w:val="01E0" w:firstRow="1" w:lastRow="1" w:firstColumn="1" w:lastColumn="1" w:noHBand="0" w:noVBand="0"/>
        </w:tblPrEx>
        <w:tc>
          <w:tcPr>
            <w:tcW w:w="4139" w:type="dxa"/>
            <w:shd w:val="clear" w:color="auto" w:fill="auto"/>
          </w:tcPr>
          <w:p w14:paraId="23C5C435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04E46A" w14:textId="1F8A739A" w:rsidR="00BC2972" w:rsidRPr="006375B5" w:rsidRDefault="00B11889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1889">
              <w:rPr>
                <w:rFonts w:ascii="Angsana New" w:hAnsi="Angsana New" w:hint="cs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57BBBB6E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124DCA" w14:textId="72BC7B0C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71" w:type="dxa"/>
            <w:shd w:val="clear" w:color="auto" w:fill="auto"/>
          </w:tcPr>
          <w:p w14:paraId="513F2EA0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C8DB5" w14:textId="40D8136C" w:rsidR="00BC2972" w:rsidRPr="006375B5" w:rsidRDefault="00B11889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1889">
              <w:rPr>
                <w:rFonts w:ascii="Angsana New" w:hAnsi="Angsana New" w:hint="cs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310553F0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1E957" w14:textId="4A57DE3B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</w:p>
        </w:tc>
      </w:tr>
      <w:tr w:rsidR="00BC2972" w:rsidRPr="007D2D08" w14:paraId="4FAB6573" w14:textId="77777777" w:rsidTr="007D2D08">
        <w:tblPrEx>
          <w:tblLook w:val="01E0" w:firstRow="1" w:lastRow="1" w:firstColumn="1" w:lastColumn="1" w:noHBand="0" w:noVBand="0"/>
        </w:tblPrEx>
        <w:tc>
          <w:tcPr>
            <w:tcW w:w="4139" w:type="dxa"/>
            <w:shd w:val="clear" w:color="auto" w:fill="auto"/>
          </w:tcPr>
          <w:p w14:paraId="69BD62CC" w14:textId="77777777" w:rsidR="00BC2972" w:rsidRPr="007D2D08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18423FF" w14:textId="77777777" w:rsidR="00BC2972" w:rsidRPr="007D2D08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565B916" w14:textId="77777777" w:rsidR="00BC2972" w:rsidRPr="007D2D08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A7A7DD4" w14:textId="77777777" w:rsidR="00BC2972" w:rsidRPr="007D2D08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shd w:val="clear" w:color="auto" w:fill="auto"/>
          </w:tcPr>
          <w:p w14:paraId="1839D2A9" w14:textId="77777777" w:rsidR="00BC2972" w:rsidRPr="007D2D08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D534A0C" w14:textId="77777777" w:rsidR="00BC2972" w:rsidRPr="007D2D08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F4CB873" w14:textId="77777777" w:rsidR="00BC2972" w:rsidRPr="007D2D08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shd w:val="clear" w:color="auto" w:fill="auto"/>
          </w:tcPr>
          <w:p w14:paraId="3D4D0AFD" w14:textId="77777777" w:rsidR="00BC2972" w:rsidRPr="007D2D08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C7D7A" w:rsidRPr="006375B5" w14:paraId="38A4D3E5" w14:textId="77777777" w:rsidTr="007D2D08">
        <w:tblPrEx>
          <w:tblLook w:val="01E0" w:firstRow="1" w:lastRow="1" w:firstColumn="1" w:lastColumn="1" w:noHBand="0" w:noVBand="0"/>
        </w:tblPrEx>
        <w:tc>
          <w:tcPr>
            <w:tcW w:w="4139" w:type="dxa"/>
            <w:shd w:val="clear" w:color="auto" w:fill="auto"/>
          </w:tcPr>
          <w:p w14:paraId="0E61028F" w14:textId="77777777" w:rsidR="00AC7D7A" w:rsidRPr="006375B5" w:rsidRDefault="00AC7D7A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AABDB20" w14:textId="77777777" w:rsidR="00AC7D7A" w:rsidRPr="006375B5" w:rsidRDefault="00AC7D7A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0236C9" w14:textId="77777777" w:rsidR="00AC7D7A" w:rsidRPr="006375B5" w:rsidRDefault="00AC7D7A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FCA6E4" w14:textId="77777777" w:rsidR="00AC7D7A" w:rsidRPr="006375B5" w:rsidRDefault="00AC7D7A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89B6BFF" w14:textId="77777777" w:rsidR="00AC7D7A" w:rsidRPr="006375B5" w:rsidRDefault="00AC7D7A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8AD014" w14:textId="77777777" w:rsidR="00AC7D7A" w:rsidRPr="006375B5" w:rsidRDefault="00AC7D7A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5D832F" w14:textId="77777777" w:rsidR="00AC7D7A" w:rsidRPr="006375B5" w:rsidRDefault="00AC7D7A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7B7E558C" w14:textId="77777777" w:rsidR="00AC7D7A" w:rsidRPr="006375B5" w:rsidRDefault="00AC7D7A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2972" w:rsidRPr="006375B5" w14:paraId="341E91AE" w14:textId="77777777" w:rsidTr="007D2D08">
        <w:tblPrEx>
          <w:tblLook w:val="01E0" w:firstRow="1" w:lastRow="1" w:firstColumn="1" w:lastColumn="1" w:noHBand="0" w:noVBand="0"/>
        </w:tblPrEx>
        <w:tc>
          <w:tcPr>
            <w:tcW w:w="4139" w:type="dxa"/>
            <w:shd w:val="clear" w:color="auto" w:fill="auto"/>
          </w:tcPr>
          <w:p w14:paraId="7D5FC8F0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5EAC890F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12F79E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B222D8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2EF8605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F54795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C7E9D5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2D626DE4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2972" w:rsidRPr="006375B5" w14:paraId="73C71766" w14:textId="77777777" w:rsidTr="007D2D08">
        <w:tblPrEx>
          <w:tblLook w:val="01E0" w:firstRow="1" w:lastRow="1" w:firstColumn="1" w:lastColumn="1" w:noHBand="0" w:noVBand="0"/>
        </w:tblPrEx>
        <w:tc>
          <w:tcPr>
            <w:tcW w:w="4139" w:type="dxa"/>
            <w:shd w:val="clear" w:color="auto" w:fill="auto"/>
          </w:tcPr>
          <w:p w14:paraId="13C78F7D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9D868A1" w14:textId="12076B75" w:rsidR="00BC2972" w:rsidRPr="006375B5" w:rsidRDefault="00B11889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1889">
              <w:rPr>
                <w:rFonts w:ascii="Angsana New" w:hAnsi="Angsana New" w:hint="cs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2E32C780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D1C3943" w14:textId="24ACE871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71" w:type="dxa"/>
            <w:shd w:val="clear" w:color="auto" w:fill="auto"/>
          </w:tcPr>
          <w:p w14:paraId="6ECDAF48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3CA4561" w14:textId="6826A7D6" w:rsidR="00BC2972" w:rsidRPr="006375B5" w:rsidRDefault="00B11889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1889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1D48D8D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shd w:val="clear" w:color="auto" w:fill="auto"/>
          </w:tcPr>
          <w:p w14:paraId="324748F8" w14:textId="0D0A689C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BC2972" w:rsidRPr="007D2D08" w14:paraId="24B8D61D" w14:textId="77777777" w:rsidTr="007D2D08">
        <w:tblPrEx>
          <w:tblLook w:val="01E0" w:firstRow="1" w:lastRow="1" w:firstColumn="1" w:lastColumn="1" w:noHBand="0" w:noVBand="0"/>
        </w:tblPrEx>
        <w:tc>
          <w:tcPr>
            <w:tcW w:w="4139" w:type="dxa"/>
            <w:shd w:val="clear" w:color="auto" w:fill="auto"/>
          </w:tcPr>
          <w:p w14:paraId="37D9A4EF" w14:textId="77777777" w:rsidR="00BC2972" w:rsidRPr="00961B59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99287C" w14:textId="77777777" w:rsidR="00BC2972" w:rsidRPr="007D2D08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5B2F7B7" w14:textId="77777777" w:rsidR="00BC2972" w:rsidRPr="007D2D08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0DD5D2B8" w14:textId="77777777" w:rsidR="00BC2972" w:rsidRPr="007D2D08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shd w:val="clear" w:color="auto" w:fill="auto"/>
          </w:tcPr>
          <w:p w14:paraId="5F0188E6" w14:textId="77777777" w:rsidR="00BC2972" w:rsidRPr="007D2D08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58EDD843" w14:textId="77777777" w:rsidR="00BC2972" w:rsidRPr="007D2D08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78E7415" w14:textId="77777777" w:rsidR="00BC2972" w:rsidRPr="007D2D08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9" w:type="dxa"/>
            <w:shd w:val="clear" w:color="auto" w:fill="auto"/>
          </w:tcPr>
          <w:p w14:paraId="6F081920" w14:textId="77777777" w:rsidR="00BC2972" w:rsidRPr="007D2D08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BC2972" w:rsidRPr="006375B5" w14:paraId="1E9D071E" w14:textId="77777777" w:rsidTr="00212F8E">
        <w:tblPrEx>
          <w:tblLook w:val="01E0" w:firstRow="1" w:lastRow="1" w:firstColumn="1" w:lastColumn="1" w:noHBand="0" w:noVBand="0"/>
        </w:tblPrEx>
        <w:tc>
          <w:tcPr>
            <w:tcW w:w="4139" w:type="dxa"/>
            <w:shd w:val="clear" w:color="auto" w:fill="auto"/>
          </w:tcPr>
          <w:p w14:paraId="61FAE92E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80" w:type="dxa"/>
            <w:shd w:val="clear" w:color="auto" w:fill="auto"/>
          </w:tcPr>
          <w:p w14:paraId="71D070F6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8A72BE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60DA16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49B4985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6050C0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06C2FE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44738408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2972" w:rsidRPr="006375B5" w14:paraId="5FA8FE59" w14:textId="77777777" w:rsidTr="00212F8E">
        <w:tc>
          <w:tcPr>
            <w:tcW w:w="4139" w:type="dxa"/>
          </w:tcPr>
          <w:p w14:paraId="0926C612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</w:t>
            </w:r>
          </w:p>
        </w:tc>
        <w:tc>
          <w:tcPr>
            <w:tcW w:w="1080" w:type="dxa"/>
            <w:shd w:val="clear" w:color="auto" w:fill="auto"/>
          </w:tcPr>
          <w:p w14:paraId="2F894E8C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971891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9645FF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0C0820E1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EE21807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C0988A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21A8B15D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972" w:rsidRPr="006375B5" w14:paraId="3154535B" w14:textId="77777777" w:rsidTr="00212F8E">
        <w:tc>
          <w:tcPr>
            <w:tcW w:w="4139" w:type="dxa"/>
          </w:tcPr>
          <w:p w14:paraId="713273B2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78D6BED" w14:textId="01FE6C26" w:rsidR="00BC2972" w:rsidRPr="006375B5" w:rsidRDefault="0075441E" w:rsidP="005C4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722B1B" w14:textId="77777777" w:rsidR="00BC2972" w:rsidRPr="006375B5" w:rsidRDefault="00BC2972" w:rsidP="005C4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EC73A5" w14:textId="693F8914" w:rsidR="00BC2972" w:rsidRPr="006375B5" w:rsidRDefault="00BC2972" w:rsidP="005C4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71D2355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E15C08" w14:textId="446CF5DF" w:rsidR="00BC2972" w:rsidRPr="006375B5" w:rsidRDefault="0075441E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270" w:type="dxa"/>
            <w:shd w:val="clear" w:color="auto" w:fill="auto"/>
          </w:tcPr>
          <w:p w14:paraId="57947BD1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765EE3C1" w14:textId="570DC47C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415</w:t>
            </w:r>
          </w:p>
        </w:tc>
      </w:tr>
      <w:tr w:rsidR="00BC2972" w:rsidRPr="006375B5" w14:paraId="03D6CAC3" w14:textId="77777777" w:rsidTr="00212F8E">
        <w:tc>
          <w:tcPr>
            <w:tcW w:w="4139" w:type="dxa"/>
          </w:tcPr>
          <w:p w14:paraId="0B0EA7CC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4C47F980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3B8CC7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9469A4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63A566A9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603E72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487CE6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75EC4317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972" w:rsidRPr="006375B5" w14:paraId="6303101B" w14:textId="77777777" w:rsidTr="00212F8E">
        <w:tc>
          <w:tcPr>
            <w:tcW w:w="4139" w:type="dxa"/>
          </w:tcPr>
          <w:p w14:paraId="622D42A0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375B5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D61DF45" w14:textId="510113AB" w:rsidR="00BC2972" w:rsidRPr="006375B5" w:rsidRDefault="00DF7599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70" w:type="dxa"/>
            <w:shd w:val="clear" w:color="auto" w:fill="auto"/>
          </w:tcPr>
          <w:p w14:paraId="2EBF5088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812B9F" w14:textId="1040733F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1" w:type="dxa"/>
            <w:shd w:val="clear" w:color="auto" w:fill="auto"/>
          </w:tcPr>
          <w:p w14:paraId="02737823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2D4967B" w14:textId="76BAB602" w:rsidR="00BC2972" w:rsidRPr="006375B5" w:rsidRDefault="002131BF" w:rsidP="0009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9DB644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4D66276B" w14:textId="5E9ED993" w:rsidR="00BC2972" w:rsidRPr="006375B5" w:rsidRDefault="00BC2972" w:rsidP="0009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C2972" w:rsidRPr="006375B5" w14:paraId="378BA5C2" w14:textId="77777777" w:rsidTr="00212F8E">
        <w:tc>
          <w:tcPr>
            <w:tcW w:w="4139" w:type="dxa"/>
          </w:tcPr>
          <w:p w14:paraId="078DCCA8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080" w:type="dxa"/>
            <w:shd w:val="clear" w:color="auto" w:fill="auto"/>
          </w:tcPr>
          <w:p w14:paraId="65F0EB46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7EB6A4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31A618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59BDAB80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6943F6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6114E0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206AAD6B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972" w:rsidRPr="006375B5" w14:paraId="715A6A4D" w14:textId="77777777" w:rsidTr="00212F8E">
        <w:tc>
          <w:tcPr>
            <w:tcW w:w="4139" w:type="dxa"/>
          </w:tcPr>
          <w:p w14:paraId="0362CCAF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00531AD0" w14:textId="315C64B5" w:rsidR="00BC2972" w:rsidRPr="006375B5" w:rsidRDefault="00DF7599" w:rsidP="005C4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384ABF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98492B" w14:textId="5F8945C2" w:rsidR="00BC2972" w:rsidRPr="006375B5" w:rsidRDefault="00BC2972" w:rsidP="005C4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63BDF47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F17EFC" w14:textId="232153B7" w:rsidR="00BC2972" w:rsidRPr="006375B5" w:rsidRDefault="0075441E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8A15B5F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213B0C7A" w14:textId="20DAE33C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BC2972" w:rsidRPr="006375B5" w14:paraId="0888B387" w14:textId="77777777" w:rsidTr="00212F8E">
        <w:tc>
          <w:tcPr>
            <w:tcW w:w="4139" w:type="dxa"/>
          </w:tcPr>
          <w:p w14:paraId="34ACFED7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375B5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B9431D" w14:textId="0DCC68D8" w:rsidR="00BC2972" w:rsidRPr="006375B5" w:rsidRDefault="00DF7599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270" w:type="dxa"/>
            <w:shd w:val="clear" w:color="auto" w:fill="auto"/>
          </w:tcPr>
          <w:p w14:paraId="3D50948A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5F4647" w14:textId="0A55A41B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  <w:shd w:val="clear" w:color="auto" w:fill="auto"/>
          </w:tcPr>
          <w:p w14:paraId="7D17EAF4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99D98B1" w14:textId="509555F1" w:rsidR="00BC2972" w:rsidRPr="006375B5" w:rsidRDefault="0075441E" w:rsidP="0009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F77021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289573D0" w14:textId="6E9D60FC" w:rsidR="00BC2972" w:rsidRPr="006375B5" w:rsidRDefault="00BC2972" w:rsidP="0009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C2972" w:rsidRPr="006375B5" w14:paraId="14482D7E" w14:textId="77777777" w:rsidTr="00212F8E">
        <w:tc>
          <w:tcPr>
            <w:tcW w:w="4139" w:type="dxa"/>
          </w:tcPr>
          <w:p w14:paraId="7F5C0806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ACC10C" w14:textId="7F620158" w:rsidR="00BC2972" w:rsidRPr="006375B5" w:rsidRDefault="00DF7599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70" w:type="dxa"/>
            <w:shd w:val="clear" w:color="auto" w:fill="auto"/>
          </w:tcPr>
          <w:p w14:paraId="6676AE5E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C3126" w14:textId="22206EF1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b/>
                <w:bCs/>
                <w:sz w:val="30"/>
                <w:szCs w:val="30"/>
              </w:rPr>
              <w:t>585</w:t>
            </w:r>
          </w:p>
        </w:tc>
        <w:tc>
          <w:tcPr>
            <w:tcW w:w="271" w:type="dxa"/>
            <w:shd w:val="clear" w:color="auto" w:fill="auto"/>
          </w:tcPr>
          <w:p w14:paraId="58C67950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28CB4D" w14:textId="1414AEF1" w:rsidR="00BC2972" w:rsidRPr="0012790B" w:rsidRDefault="0075441E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424</w:t>
            </w:r>
          </w:p>
        </w:tc>
        <w:tc>
          <w:tcPr>
            <w:tcW w:w="270" w:type="dxa"/>
            <w:shd w:val="clear" w:color="auto" w:fill="auto"/>
          </w:tcPr>
          <w:p w14:paraId="250C2FA0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8BE11E" w14:textId="2CCC47A4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b/>
                <w:bCs/>
                <w:sz w:val="30"/>
                <w:szCs w:val="30"/>
              </w:rPr>
              <w:t>417</w:t>
            </w:r>
          </w:p>
        </w:tc>
      </w:tr>
      <w:tr w:rsidR="00BC2972" w:rsidRPr="007D2D08" w14:paraId="51F3E955" w14:textId="77777777" w:rsidTr="00212F8E">
        <w:tc>
          <w:tcPr>
            <w:tcW w:w="4139" w:type="dxa"/>
          </w:tcPr>
          <w:p w14:paraId="3005FC56" w14:textId="77777777" w:rsidR="00BC2972" w:rsidRPr="00961B59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0AE469B" w14:textId="77777777" w:rsidR="00BC2972" w:rsidRPr="007D2D08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8D7A091" w14:textId="77777777" w:rsidR="00BC2972" w:rsidRPr="007D2D08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337C90C" w14:textId="77777777" w:rsidR="00BC2972" w:rsidRPr="007D2D08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7E289A30" w14:textId="77777777" w:rsidR="00BC2972" w:rsidRPr="007D2D08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6B0128E" w14:textId="77777777" w:rsidR="00BC2972" w:rsidRPr="007D2D08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BC4B9CF" w14:textId="77777777" w:rsidR="00BC2972" w:rsidRPr="007D2D08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shd w:val="clear" w:color="auto" w:fill="auto"/>
          </w:tcPr>
          <w:p w14:paraId="25192D84" w14:textId="77777777" w:rsidR="00BC2972" w:rsidRPr="007D2D08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C2972" w:rsidRPr="006375B5" w14:paraId="0160874F" w14:textId="77777777" w:rsidTr="00212F8E">
        <w:tc>
          <w:tcPr>
            <w:tcW w:w="4139" w:type="dxa"/>
          </w:tcPr>
          <w:p w14:paraId="154B4D8E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สั้นและดอกเบี้ยค้างจ่าย</w:t>
            </w:r>
          </w:p>
        </w:tc>
        <w:tc>
          <w:tcPr>
            <w:tcW w:w="1080" w:type="dxa"/>
            <w:shd w:val="clear" w:color="auto" w:fill="auto"/>
          </w:tcPr>
          <w:p w14:paraId="04EAF4BD" w14:textId="2D7507FC" w:rsidR="00BC2972" w:rsidRPr="006375B5" w:rsidRDefault="002131BF" w:rsidP="005C4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BBBA52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E7B673" w14:textId="0A877D31" w:rsidR="00BC2972" w:rsidRPr="006375B5" w:rsidRDefault="00BC2972" w:rsidP="005C4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44F51BE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FF9227" w14:textId="35B5A9C2" w:rsidR="00BC2972" w:rsidRPr="006375B5" w:rsidRDefault="002131BF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</w:t>
            </w:r>
          </w:p>
        </w:tc>
        <w:tc>
          <w:tcPr>
            <w:tcW w:w="270" w:type="dxa"/>
            <w:shd w:val="clear" w:color="auto" w:fill="auto"/>
          </w:tcPr>
          <w:p w14:paraId="7496E1D8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B630916" w14:textId="7B5356CF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C2972" w:rsidRPr="006375B5" w14:paraId="7D5BD346" w14:textId="77777777" w:rsidTr="00212F8E">
        <w:tc>
          <w:tcPr>
            <w:tcW w:w="4139" w:type="dxa"/>
          </w:tcPr>
          <w:p w14:paraId="6F338DE8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กู้ยืมระยะยาว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และดอกเบี้ยค้างจ่าย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D7DD91" w14:textId="5B84BDBF" w:rsidR="00BC2972" w:rsidRPr="006375B5" w:rsidRDefault="002131BF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270" w:type="dxa"/>
            <w:shd w:val="clear" w:color="auto" w:fill="auto"/>
          </w:tcPr>
          <w:p w14:paraId="1F5BD26E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A475C4" w14:textId="79A8B99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585</w:t>
            </w:r>
          </w:p>
        </w:tc>
        <w:tc>
          <w:tcPr>
            <w:tcW w:w="271" w:type="dxa"/>
            <w:shd w:val="clear" w:color="auto" w:fill="auto"/>
          </w:tcPr>
          <w:p w14:paraId="6046B5B2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3B5512C" w14:textId="153E4734" w:rsidR="00BC2972" w:rsidRPr="006375B5" w:rsidRDefault="002131BF" w:rsidP="005C4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F7C0DA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14AE4A0F" w14:textId="05159701" w:rsidR="00BC2972" w:rsidRPr="006375B5" w:rsidRDefault="00BC2972" w:rsidP="005C4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2972" w:rsidRPr="006375B5" w14:paraId="727331C1" w14:textId="77777777" w:rsidTr="00212F8E">
        <w:tc>
          <w:tcPr>
            <w:tcW w:w="4139" w:type="dxa"/>
          </w:tcPr>
          <w:p w14:paraId="46C51C9D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79A5D" w14:textId="56C3362A" w:rsidR="00BC2972" w:rsidRPr="006375B5" w:rsidRDefault="002131BF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70" w:type="dxa"/>
            <w:shd w:val="clear" w:color="auto" w:fill="auto"/>
          </w:tcPr>
          <w:p w14:paraId="5A19A7C4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5FD12" w14:textId="5E81A8C8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b/>
                <w:bCs/>
                <w:sz w:val="30"/>
                <w:szCs w:val="30"/>
              </w:rPr>
              <w:t>585</w:t>
            </w:r>
          </w:p>
        </w:tc>
        <w:tc>
          <w:tcPr>
            <w:tcW w:w="271" w:type="dxa"/>
            <w:shd w:val="clear" w:color="auto" w:fill="auto"/>
          </w:tcPr>
          <w:p w14:paraId="090A607A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23DFFD" w14:textId="0470CED0" w:rsidR="00BC2972" w:rsidRPr="006375B5" w:rsidRDefault="002131BF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424</w:t>
            </w:r>
          </w:p>
        </w:tc>
        <w:tc>
          <w:tcPr>
            <w:tcW w:w="270" w:type="dxa"/>
            <w:shd w:val="clear" w:color="auto" w:fill="auto"/>
          </w:tcPr>
          <w:p w14:paraId="7154EB89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CE612" w14:textId="6C8B2426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b/>
                <w:bCs/>
                <w:sz w:val="30"/>
                <w:szCs w:val="30"/>
              </w:rPr>
              <w:t>417</w:t>
            </w:r>
          </w:p>
        </w:tc>
      </w:tr>
      <w:tr w:rsidR="00BC2972" w:rsidRPr="007D2D08" w14:paraId="35ED1BF5" w14:textId="77777777" w:rsidTr="00212F8E">
        <w:tc>
          <w:tcPr>
            <w:tcW w:w="4139" w:type="dxa"/>
          </w:tcPr>
          <w:p w14:paraId="4848A48F" w14:textId="77777777" w:rsidR="00BC2972" w:rsidRPr="00961B59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5DDEE13" w14:textId="77777777" w:rsidR="00BC2972" w:rsidRPr="007D2D08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E030680" w14:textId="77777777" w:rsidR="00BC2972" w:rsidRPr="007D2D08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51D2DCC" w14:textId="77777777" w:rsidR="00BC2972" w:rsidRPr="007D2D08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shd w:val="clear" w:color="auto" w:fill="auto"/>
          </w:tcPr>
          <w:p w14:paraId="2B72C806" w14:textId="77777777" w:rsidR="00BC2972" w:rsidRPr="007D2D08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D704AA5" w14:textId="77777777" w:rsidR="00BC2972" w:rsidRPr="007D2D08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7EC8C30" w14:textId="77777777" w:rsidR="00BC2972" w:rsidRPr="007D2D08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shd w:val="clear" w:color="auto" w:fill="auto"/>
          </w:tcPr>
          <w:p w14:paraId="18CAC4D0" w14:textId="77777777" w:rsidR="00BC2972" w:rsidRPr="007D2D08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BC2972" w:rsidRPr="006375B5" w14:paraId="4794ED69" w14:textId="77777777" w:rsidTr="00212F8E">
        <w:tc>
          <w:tcPr>
            <w:tcW w:w="4139" w:type="dxa"/>
          </w:tcPr>
          <w:p w14:paraId="645648EA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รายได้สิทธิการเช่ารอตัดบัญชี</w:t>
            </w:r>
          </w:p>
        </w:tc>
        <w:tc>
          <w:tcPr>
            <w:tcW w:w="1080" w:type="dxa"/>
            <w:shd w:val="clear" w:color="auto" w:fill="auto"/>
          </w:tcPr>
          <w:p w14:paraId="5D381AB6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65B2ED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8DFCC5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6270722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24956AE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8F14F1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7623698B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2972" w:rsidRPr="006375B5" w14:paraId="119D7C6A" w14:textId="77777777" w:rsidTr="00212F8E">
        <w:tc>
          <w:tcPr>
            <w:tcW w:w="4139" w:type="dxa"/>
          </w:tcPr>
          <w:p w14:paraId="3764AEFC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2C99CB38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15FCBC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8D8686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96E8E6E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5B044E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C0DEDC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1324C14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2972" w:rsidRPr="006375B5" w14:paraId="19565E1D" w14:textId="77777777" w:rsidTr="00212F8E">
        <w:tc>
          <w:tcPr>
            <w:tcW w:w="4139" w:type="dxa"/>
          </w:tcPr>
          <w:p w14:paraId="61BAA1E8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ส่วนที่จะรับรู้ภายในหนึ่งปี  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FE23259" w14:textId="1E902046" w:rsidR="00BC2972" w:rsidRPr="00BA582B" w:rsidRDefault="0016076F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33B25DD8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CC6F551" w14:textId="1DD97BD5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51</w:t>
            </w:r>
          </w:p>
        </w:tc>
        <w:tc>
          <w:tcPr>
            <w:tcW w:w="271" w:type="dxa"/>
            <w:shd w:val="clear" w:color="auto" w:fill="auto"/>
          </w:tcPr>
          <w:p w14:paraId="57BE1A10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2FAB865" w14:textId="52A7B7F6" w:rsidR="00BC2972" w:rsidRPr="0060386B" w:rsidRDefault="0016076F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780D9B3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nil"/>
            </w:tcBorders>
            <w:shd w:val="clear" w:color="auto" w:fill="auto"/>
          </w:tcPr>
          <w:p w14:paraId="052C8E29" w14:textId="03A188BA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BC2972" w:rsidRPr="006375B5" w14:paraId="3320FCA3" w14:textId="77777777" w:rsidTr="00212F8E">
        <w:tc>
          <w:tcPr>
            <w:tcW w:w="4139" w:type="dxa"/>
          </w:tcPr>
          <w:p w14:paraId="21654040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ส่วนที่จะรับรู้หลังจากหนึ่งปี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45E9631" w14:textId="63719591" w:rsidR="00BC2972" w:rsidRPr="00BA582B" w:rsidRDefault="0016076F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70" w:type="dxa"/>
            <w:shd w:val="clear" w:color="auto" w:fill="auto"/>
          </w:tcPr>
          <w:p w14:paraId="7BB49F74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56142F" w14:textId="5F2DF34E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A582B">
              <w:rPr>
                <w:rFonts w:ascii="Angsana New" w:hAnsi="Angsana New"/>
                <w:sz w:val="30"/>
                <w:szCs w:val="30"/>
              </w:rPr>
              <w:t>,</w:t>
            </w:r>
            <w:r w:rsidRPr="00824F87">
              <w:rPr>
                <w:rFonts w:ascii="Angsana New" w:hAnsi="Angsana New" w:hint="cs"/>
                <w:sz w:val="30"/>
                <w:szCs w:val="30"/>
              </w:rPr>
              <w:t>013</w:t>
            </w:r>
          </w:p>
        </w:tc>
        <w:tc>
          <w:tcPr>
            <w:tcW w:w="271" w:type="dxa"/>
            <w:shd w:val="clear" w:color="auto" w:fill="auto"/>
          </w:tcPr>
          <w:p w14:paraId="10513069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BADDC0" w14:textId="7EC0288B" w:rsidR="00BC2972" w:rsidRPr="0060386B" w:rsidRDefault="0016076F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70" w:type="dxa"/>
            <w:shd w:val="clear" w:color="auto" w:fill="auto"/>
          </w:tcPr>
          <w:p w14:paraId="3CD9CBAB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0A672C73" w14:textId="0F0E0D3D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C2972" w:rsidRPr="006375B5" w14:paraId="28813FDE" w14:textId="77777777" w:rsidTr="00212F8E">
        <w:tc>
          <w:tcPr>
            <w:tcW w:w="4139" w:type="dxa"/>
          </w:tcPr>
          <w:p w14:paraId="1388D049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B368C" w14:textId="219A3920" w:rsidR="00BC2972" w:rsidRPr="006375B5" w:rsidRDefault="0016076F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1,049</w:t>
            </w:r>
          </w:p>
        </w:tc>
        <w:tc>
          <w:tcPr>
            <w:tcW w:w="270" w:type="dxa"/>
            <w:shd w:val="clear" w:color="auto" w:fill="auto"/>
          </w:tcPr>
          <w:p w14:paraId="7D584AE8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EB360" w14:textId="0F4476DF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1,064</w:t>
            </w:r>
          </w:p>
        </w:tc>
        <w:tc>
          <w:tcPr>
            <w:tcW w:w="271" w:type="dxa"/>
            <w:shd w:val="clear" w:color="auto" w:fill="auto"/>
          </w:tcPr>
          <w:p w14:paraId="6374357A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46DB9" w14:textId="7B133276" w:rsidR="00BC2972" w:rsidRPr="006375B5" w:rsidRDefault="0016076F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173</w:t>
            </w:r>
          </w:p>
        </w:tc>
        <w:tc>
          <w:tcPr>
            <w:tcW w:w="270" w:type="dxa"/>
            <w:shd w:val="clear" w:color="auto" w:fill="auto"/>
          </w:tcPr>
          <w:p w14:paraId="02623B56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8AFFBA" w14:textId="131B8059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b/>
                <w:bCs/>
                <w:sz w:val="30"/>
                <w:szCs w:val="30"/>
              </w:rPr>
              <w:t>17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0E3D4A89" w14:textId="348E45EF" w:rsidR="00035986" w:rsidRDefault="00035986">
      <w:pPr>
        <w:rPr>
          <w:rFonts w:asciiTheme="majorBidi" w:hAnsiTheme="majorBidi" w:cstheme="majorBidi"/>
          <w:sz w:val="30"/>
          <w:szCs w:val="30"/>
        </w:rPr>
      </w:pPr>
    </w:p>
    <w:p w14:paraId="511DBC56" w14:textId="30B7B083" w:rsidR="00866952" w:rsidRDefault="00866952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3"/>
        <w:gridCol w:w="17"/>
        <w:gridCol w:w="1094"/>
        <w:gridCol w:w="261"/>
        <w:gridCol w:w="1090"/>
        <w:gridCol w:w="258"/>
        <w:gridCol w:w="1077"/>
        <w:gridCol w:w="271"/>
        <w:gridCol w:w="1079"/>
      </w:tblGrid>
      <w:tr w:rsidR="007D2D08" w:rsidRPr="000E564C" w14:paraId="13AA7E10" w14:textId="77777777" w:rsidTr="00920D90">
        <w:trPr>
          <w:tblHeader/>
        </w:trPr>
        <w:tc>
          <w:tcPr>
            <w:tcW w:w="2233" w:type="pct"/>
            <w:gridSpan w:val="2"/>
          </w:tcPr>
          <w:p w14:paraId="277BED96" w14:textId="15AFAF43" w:rsidR="007D2D08" w:rsidRDefault="000070B8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673C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19" w:type="pct"/>
            <w:gridSpan w:val="3"/>
            <w:shd w:val="clear" w:color="auto" w:fill="auto"/>
            <w:vAlign w:val="center"/>
          </w:tcPr>
          <w:p w14:paraId="58564CBC" w14:textId="77777777" w:rsidR="007D2D08" w:rsidRPr="000E564C" w:rsidRDefault="007D2D08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01CABFD0" w14:textId="77777777" w:rsidR="007D2D08" w:rsidRPr="006375B5" w:rsidRDefault="007D2D08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pct"/>
            <w:gridSpan w:val="3"/>
            <w:shd w:val="clear" w:color="auto" w:fill="auto"/>
            <w:vAlign w:val="center"/>
          </w:tcPr>
          <w:p w14:paraId="5A2D372C" w14:textId="77777777" w:rsidR="007D2D08" w:rsidRPr="000E564C" w:rsidRDefault="007D2D08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2972" w:rsidRPr="000E564C" w14:paraId="518B9761" w14:textId="77777777" w:rsidTr="00920D90">
        <w:trPr>
          <w:tblHeader/>
        </w:trPr>
        <w:tc>
          <w:tcPr>
            <w:tcW w:w="2233" w:type="pct"/>
            <w:gridSpan w:val="2"/>
          </w:tcPr>
          <w:p w14:paraId="58C0C336" w14:textId="5EF612DA" w:rsidR="00BC2972" w:rsidRDefault="000070B8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F76C8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F76C8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76C8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760DE440" w14:textId="6399298E" w:rsidR="00BC2972" w:rsidRPr="000E564C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0DFA7233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BFBC73F" w14:textId="05DC290C" w:rsidR="00BC2972" w:rsidRPr="000E564C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AB74F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</w:tcPr>
          <w:p w14:paraId="6517A8FB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7BA9101" w14:textId="6A1F5985" w:rsidR="00BC2972" w:rsidRPr="000E564C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2B59BBD1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2C86FC58" w14:textId="4FBA2AF1" w:rsidR="00BC2972" w:rsidRPr="000E564C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AB74F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BC2972" w:rsidRPr="000E564C" w14:paraId="2A12E009" w14:textId="77777777" w:rsidTr="00920D90">
        <w:trPr>
          <w:tblHeader/>
        </w:trPr>
        <w:tc>
          <w:tcPr>
            <w:tcW w:w="2233" w:type="pct"/>
            <w:gridSpan w:val="2"/>
          </w:tcPr>
          <w:p w14:paraId="0EB2E596" w14:textId="213E1BC6" w:rsidR="00BC2972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001E60B2" w14:textId="21F0152A" w:rsidR="00BC2972" w:rsidRPr="000E564C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41" w:type="pct"/>
          </w:tcPr>
          <w:p w14:paraId="28703ECB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525B914" w14:textId="559C0040" w:rsidR="00BC2972" w:rsidRPr="000E564C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139" w:type="pct"/>
          </w:tcPr>
          <w:p w14:paraId="433A197E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6F0DFE6" w14:textId="29627D93" w:rsidR="00BC2972" w:rsidRPr="000E564C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01CA4E54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2BA2D7" w14:textId="185E0562" w:rsidR="00BC2972" w:rsidRPr="000E564C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BC2972" w:rsidRPr="006375B5" w14:paraId="73621385" w14:textId="77777777" w:rsidTr="00920D90">
        <w:trPr>
          <w:tblHeader/>
        </w:trPr>
        <w:tc>
          <w:tcPr>
            <w:tcW w:w="2233" w:type="pct"/>
            <w:gridSpan w:val="2"/>
          </w:tcPr>
          <w:p w14:paraId="31298027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7" w:type="pct"/>
            <w:gridSpan w:val="7"/>
          </w:tcPr>
          <w:p w14:paraId="20262B91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C2972" w:rsidRPr="006375B5" w14:paraId="19A923B7" w14:textId="77777777" w:rsidTr="007D2D08">
        <w:tc>
          <w:tcPr>
            <w:tcW w:w="2233" w:type="pct"/>
            <w:gridSpan w:val="2"/>
          </w:tcPr>
          <w:p w14:paraId="6FCD7D64" w14:textId="76D4D16A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90" w:type="pct"/>
            <w:shd w:val="clear" w:color="auto" w:fill="auto"/>
          </w:tcPr>
          <w:p w14:paraId="395067A1" w14:textId="77777777" w:rsidR="00BC2972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5CA46088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9182177" w14:textId="77777777" w:rsidR="00BC2972" w:rsidRPr="000E564C" w:rsidRDefault="00BC2972" w:rsidP="00BC297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  <w:shd w:val="clear" w:color="auto" w:fill="auto"/>
          </w:tcPr>
          <w:p w14:paraId="1DC8A6D4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5B4C944" w14:textId="77777777" w:rsidR="00BC2972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399FCA8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57EB9C1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C2972" w:rsidRPr="006375B5" w14:paraId="34559070" w14:textId="77777777" w:rsidTr="007D2D08">
        <w:tc>
          <w:tcPr>
            <w:tcW w:w="2233" w:type="pct"/>
            <w:gridSpan w:val="2"/>
          </w:tcPr>
          <w:p w14:paraId="156BFD40" w14:textId="5D72C97D" w:rsidR="00BC2972" w:rsidRPr="006375B5" w:rsidRDefault="00BC2972" w:rsidP="0027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56E34">
              <w:rPr>
                <w:rFonts w:ascii="Angsana New" w:hAnsi="Angsana New"/>
                <w:sz w:val="30"/>
                <w:szCs w:val="30"/>
                <w:cs/>
              </w:rPr>
              <w:t>ส่วนที่จะรับรู้ภายในหนึ่งปี</w:t>
            </w:r>
          </w:p>
        </w:tc>
        <w:tc>
          <w:tcPr>
            <w:tcW w:w="590" w:type="pct"/>
            <w:shd w:val="clear" w:color="auto" w:fill="auto"/>
          </w:tcPr>
          <w:p w14:paraId="6ADF428F" w14:textId="77777777" w:rsidR="00BC2972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12095EA4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C806245" w14:textId="77777777" w:rsidR="00BC2972" w:rsidRPr="000E564C" w:rsidRDefault="00BC2972" w:rsidP="00BC297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  <w:shd w:val="clear" w:color="auto" w:fill="auto"/>
          </w:tcPr>
          <w:p w14:paraId="34469662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303F29D" w14:textId="77777777" w:rsidR="00BC2972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197F2FAE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F54D3FE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C2972" w:rsidRPr="006375B5" w14:paraId="3BC18D24" w14:textId="77777777" w:rsidTr="007D2D08">
        <w:tc>
          <w:tcPr>
            <w:tcW w:w="2233" w:type="pct"/>
            <w:gridSpan w:val="2"/>
          </w:tcPr>
          <w:p w14:paraId="22FB8530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  <w:shd w:val="clear" w:color="auto" w:fill="auto"/>
          </w:tcPr>
          <w:p w14:paraId="26313C36" w14:textId="34A77D21" w:rsidR="00BC2972" w:rsidRPr="006375B5" w:rsidRDefault="00B11889" w:rsidP="00BC297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141" w:type="pct"/>
            <w:shd w:val="clear" w:color="auto" w:fill="auto"/>
          </w:tcPr>
          <w:p w14:paraId="49DF98D1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1F6626B" w14:textId="670FA04D" w:rsidR="00BC2972" w:rsidRPr="006375B5" w:rsidRDefault="00BC2972" w:rsidP="00BC297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4F8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139" w:type="pct"/>
            <w:shd w:val="clear" w:color="auto" w:fill="auto"/>
          </w:tcPr>
          <w:p w14:paraId="042A6A35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A3923BB" w14:textId="5DAED376" w:rsidR="00BC2972" w:rsidRPr="006375B5" w:rsidRDefault="00B11889" w:rsidP="00BC297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46" w:type="pct"/>
            <w:shd w:val="clear" w:color="auto" w:fill="auto"/>
          </w:tcPr>
          <w:p w14:paraId="2D1CAAC8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FD07912" w14:textId="5FC6FB6E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</w:tr>
      <w:tr w:rsidR="00BC2972" w:rsidRPr="006375B5" w14:paraId="6F237FAD" w14:textId="77777777" w:rsidTr="007D2D08">
        <w:tc>
          <w:tcPr>
            <w:tcW w:w="2233" w:type="pct"/>
            <w:gridSpan w:val="2"/>
          </w:tcPr>
          <w:p w14:paraId="0B50839C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shd w:val="clear" w:color="auto" w:fill="auto"/>
          </w:tcPr>
          <w:p w14:paraId="2AD5AFDF" w14:textId="57C5ECB8" w:rsidR="00BC2972" w:rsidRPr="006375B5" w:rsidRDefault="00B11889" w:rsidP="00BC297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41" w:type="pct"/>
            <w:shd w:val="clear" w:color="auto" w:fill="auto"/>
          </w:tcPr>
          <w:p w14:paraId="62C8BA54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9A10AD2" w14:textId="67F5FF06" w:rsidR="00BC2972" w:rsidRPr="006375B5" w:rsidRDefault="00BC2972" w:rsidP="00BC297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4F87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39" w:type="pct"/>
            <w:shd w:val="clear" w:color="auto" w:fill="auto"/>
          </w:tcPr>
          <w:p w14:paraId="4229001E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9F652F8" w14:textId="18B9B9A4" w:rsidR="00BC2972" w:rsidRPr="006375B5" w:rsidRDefault="00B11889" w:rsidP="00BC297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39D9C64A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298E8AF" w14:textId="4F4E9836" w:rsidR="00BC2972" w:rsidRPr="006375B5" w:rsidRDefault="00B11889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1188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BC2972" w:rsidRPr="006375B5" w14:paraId="477E9611" w14:textId="77777777" w:rsidTr="007D2D08">
        <w:tc>
          <w:tcPr>
            <w:tcW w:w="2233" w:type="pct"/>
            <w:gridSpan w:val="2"/>
          </w:tcPr>
          <w:p w14:paraId="3FE604A9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764DA820" w14:textId="77777777" w:rsidR="00BC2972" w:rsidRPr="006375B5" w:rsidRDefault="00BC2972" w:rsidP="00BC297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1C37C093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1E37F14" w14:textId="77777777" w:rsidR="00BC2972" w:rsidRPr="006375B5" w:rsidRDefault="00BC2972" w:rsidP="00BC297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2F8ED42B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56E4E6A" w14:textId="77777777" w:rsidR="00BC2972" w:rsidRPr="006375B5" w:rsidRDefault="00BC2972" w:rsidP="00BC297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43C2F55A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94B440E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C2972" w:rsidRPr="006375B5" w14:paraId="76176609" w14:textId="77777777" w:rsidTr="007D2D08">
        <w:tc>
          <w:tcPr>
            <w:tcW w:w="2233" w:type="pct"/>
            <w:gridSpan w:val="2"/>
          </w:tcPr>
          <w:p w14:paraId="5E4FE0DE" w14:textId="77777777" w:rsidR="00BC2972" w:rsidRPr="008F77AA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F77AA">
              <w:rPr>
                <w:rFonts w:ascii="Angsana New" w:hAnsi="Angsana New"/>
                <w:sz w:val="30"/>
                <w:szCs w:val="30"/>
                <w:cs/>
              </w:rPr>
              <w:t>ส่วนที่จะรับรู้หลังจากหนึ่งปี</w:t>
            </w:r>
          </w:p>
        </w:tc>
        <w:tc>
          <w:tcPr>
            <w:tcW w:w="590" w:type="pct"/>
            <w:shd w:val="clear" w:color="auto" w:fill="auto"/>
          </w:tcPr>
          <w:p w14:paraId="3972848F" w14:textId="77777777" w:rsidR="00BC2972" w:rsidRPr="006375B5" w:rsidRDefault="00BC2972" w:rsidP="00BC297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" w:type="pct"/>
            <w:shd w:val="clear" w:color="auto" w:fill="auto"/>
          </w:tcPr>
          <w:p w14:paraId="7954289A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CA6A72A" w14:textId="77777777" w:rsidR="00BC2972" w:rsidRPr="006375B5" w:rsidRDefault="00BC2972" w:rsidP="00BC297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1067BC9E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6BBC260" w14:textId="77777777" w:rsidR="00BC2972" w:rsidRPr="006375B5" w:rsidRDefault="00BC2972" w:rsidP="00BC297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3" w:right="-1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1C1CD9EF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9E15F72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C2972" w:rsidRPr="006375B5" w14:paraId="333BAB75" w14:textId="77777777" w:rsidTr="007D2D08">
        <w:tc>
          <w:tcPr>
            <w:tcW w:w="2233" w:type="pct"/>
            <w:gridSpan w:val="2"/>
          </w:tcPr>
          <w:p w14:paraId="4907C137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  <w:shd w:val="clear" w:color="auto" w:fill="auto"/>
          </w:tcPr>
          <w:p w14:paraId="498C454E" w14:textId="0533C57F" w:rsidR="00BC2972" w:rsidRPr="006375B5" w:rsidRDefault="00B11889" w:rsidP="00BC297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141" w:type="pct"/>
            <w:shd w:val="clear" w:color="auto" w:fill="auto"/>
          </w:tcPr>
          <w:p w14:paraId="254B9183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F1A0FB3" w14:textId="47A6994C" w:rsidR="00BC2972" w:rsidRPr="006375B5" w:rsidRDefault="00BC2972" w:rsidP="00BC297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24F87">
              <w:rPr>
                <w:rFonts w:ascii="Angsana New" w:hAnsi="Angsana New" w:hint="cs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139" w:type="pct"/>
            <w:shd w:val="clear" w:color="auto" w:fill="auto"/>
          </w:tcPr>
          <w:p w14:paraId="05D94050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A850152" w14:textId="5D15C6D8" w:rsidR="00BC2972" w:rsidRPr="006375B5" w:rsidRDefault="00B11889" w:rsidP="00BC297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146" w:type="pct"/>
            <w:shd w:val="clear" w:color="auto" w:fill="auto"/>
          </w:tcPr>
          <w:p w14:paraId="5B9092D6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45DF2E2" w14:textId="54A7B541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53</w:t>
            </w:r>
          </w:p>
        </w:tc>
      </w:tr>
      <w:tr w:rsidR="00BC2972" w:rsidRPr="006375B5" w14:paraId="7788EFBA" w14:textId="77777777" w:rsidTr="007D2D08">
        <w:tc>
          <w:tcPr>
            <w:tcW w:w="2233" w:type="pct"/>
            <w:gridSpan w:val="2"/>
          </w:tcPr>
          <w:p w14:paraId="132D7BCD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52F32836" w14:textId="09E1AB49" w:rsidR="00BC2972" w:rsidRPr="006375B5" w:rsidRDefault="00B11889" w:rsidP="00BC297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141" w:type="pct"/>
            <w:shd w:val="clear" w:color="auto" w:fill="auto"/>
          </w:tcPr>
          <w:p w14:paraId="555A770F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0A965351" w14:textId="75E25EBF" w:rsidR="00BC2972" w:rsidRPr="006375B5" w:rsidRDefault="00BC2972" w:rsidP="00BC297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24F8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39" w:type="pct"/>
            <w:shd w:val="clear" w:color="auto" w:fill="auto"/>
          </w:tcPr>
          <w:p w14:paraId="44070E3C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5DB9FC65" w14:textId="6594F763" w:rsidR="00BC2972" w:rsidRPr="006375B5" w:rsidRDefault="00B11889" w:rsidP="00BC297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118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43149E69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90DF552" w14:textId="3A4C9DB1" w:rsidR="00BC2972" w:rsidRPr="006375B5" w:rsidRDefault="00B11889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188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BC2972" w:rsidRPr="006375B5" w14:paraId="00F6BF06" w14:textId="77777777" w:rsidTr="007D2D08">
        <w:tc>
          <w:tcPr>
            <w:tcW w:w="2233" w:type="pct"/>
            <w:gridSpan w:val="2"/>
          </w:tcPr>
          <w:p w14:paraId="5B61A176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7C257A" w14:textId="182747D1" w:rsidR="00BC2972" w:rsidRPr="006375B5" w:rsidRDefault="00B11889" w:rsidP="00BC297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11889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139</w:t>
            </w:r>
          </w:p>
        </w:tc>
        <w:tc>
          <w:tcPr>
            <w:tcW w:w="141" w:type="pct"/>
            <w:shd w:val="clear" w:color="auto" w:fill="auto"/>
          </w:tcPr>
          <w:p w14:paraId="74B68B97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60AA2" w14:textId="73F30692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824F87">
              <w:rPr>
                <w:rFonts w:ascii="Angsana New" w:hAnsi="Angsana New" w:hint="cs"/>
                <w:b/>
                <w:bCs/>
                <w:sz w:val="30"/>
                <w:szCs w:val="30"/>
              </w:rPr>
              <w:t>14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9" w:type="pct"/>
            <w:shd w:val="clear" w:color="auto" w:fill="auto"/>
          </w:tcPr>
          <w:p w14:paraId="5AA2962F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685ECB" w14:textId="22B00E8B" w:rsidR="00BC2972" w:rsidRPr="006375B5" w:rsidRDefault="00B11889" w:rsidP="00BC297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11889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146" w:type="pct"/>
            <w:shd w:val="clear" w:color="auto" w:fill="auto"/>
          </w:tcPr>
          <w:p w14:paraId="010963CC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46389D" w14:textId="1EAED6C1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F87">
              <w:rPr>
                <w:rFonts w:ascii="Angsana New" w:hAnsi="Angsana New" w:hint="cs"/>
                <w:b/>
                <w:bCs/>
                <w:sz w:val="30"/>
                <w:szCs w:val="30"/>
              </w:rPr>
              <w:t>81</w:t>
            </w:r>
          </w:p>
        </w:tc>
      </w:tr>
      <w:tr w:rsidR="00BC2972" w:rsidRPr="000E564C" w14:paraId="284E7801" w14:textId="77777777" w:rsidTr="007D2D08">
        <w:tc>
          <w:tcPr>
            <w:tcW w:w="2233" w:type="pct"/>
            <w:gridSpan w:val="2"/>
          </w:tcPr>
          <w:p w14:paraId="150AFBE9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</w:tcPr>
          <w:p w14:paraId="616ECBFF" w14:textId="77777777" w:rsidR="00BC2972" w:rsidRPr="00824F87" w:rsidRDefault="00BC2972" w:rsidP="00BC297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7294DD5F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53FD850A" w14:textId="77777777" w:rsidR="00BC2972" w:rsidRPr="000E564C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3FE5B077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69AFAB48" w14:textId="77777777" w:rsidR="00BC2972" w:rsidRPr="00824F87" w:rsidRDefault="00BC2972" w:rsidP="00BC297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134AD222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386C282F" w14:textId="77777777" w:rsidR="00BC2972" w:rsidRPr="000E564C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2972" w:rsidRPr="006375B5" w14:paraId="69E2A758" w14:textId="77777777" w:rsidTr="007D2D08">
        <w:tc>
          <w:tcPr>
            <w:tcW w:w="2233" w:type="pct"/>
            <w:gridSpan w:val="2"/>
          </w:tcPr>
          <w:p w14:paraId="00391634" w14:textId="78955ACF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590" w:type="pct"/>
          </w:tcPr>
          <w:p w14:paraId="29156896" w14:textId="77777777" w:rsidR="00BC2972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55A15F7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C0973EE" w14:textId="77777777" w:rsidR="00BC2972" w:rsidRPr="000E564C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71B14B13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999FB08" w14:textId="77777777" w:rsidR="00BC2972" w:rsidRPr="006375B5" w:rsidRDefault="00BC2972" w:rsidP="00BC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34047BB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340CCB5E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2972" w:rsidRPr="006375B5" w14:paraId="75FC00B4" w14:textId="77777777" w:rsidTr="007D2D08">
        <w:tc>
          <w:tcPr>
            <w:tcW w:w="2233" w:type="pct"/>
            <w:gridSpan w:val="2"/>
          </w:tcPr>
          <w:p w14:paraId="6D69E259" w14:textId="2BEAD52D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5253EC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121D4FCB" w14:textId="18623188" w:rsidR="00BC2972" w:rsidRPr="006375B5" w:rsidRDefault="00B11889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1889">
              <w:rPr>
                <w:rFonts w:ascii="Angsana New" w:hAnsi="Angsana New" w:hint="cs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141" w:type="pct"/>
          </w:tcPr>
          <w:p w14:paraId="098AE21C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30110AF7" w14:textId="13F828C1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39" w:type="pct"/>
          </w:tcPr>
          <w:p w14:paraId="18DE6173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264D49B4" w14:textId="0F94F615" w:rsidR="00BC2972" w:rsidRPr="006375B5" w:rsidRDefault="00ED27A8" w:rsidP="005C4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7E113875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75AFD7F0" w14:textId="77777777" w:rsidR="00BC2972" w:rsidRPr="006375B5" w:rsidRDefault="00BC2972" w:rsidP="005C4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C2972" w:rsidRPr="00CD0E61" w14:paraId="41B26994" w14:textId="77777777" w:rsidTr="007D2D08">
        <w:tc>
          <w:tcPr>
            <w:tcW w:w="2224" w:type="pct"/>
          </w:tcPr>
          <w:p w14:paraId="154F55C2" w14:textId="54339274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2"/>
          </w:tcPr>
          <w:p w14:paraId="1F99B185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663BFE13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68F190A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5AC04AF4" w14:textId="77777777" w:rsidR="00BC2972" w:rsidRPr="006375B5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E0866EF" w14:textId="77777777" w:rsidR="00BC2972" w:rsidRPr="00CD0E61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3618EB4" w14:textId="77777777" w:rsidR="00BC2972" w:rsidRPr="00CD0E61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0AC6BDB" w14:textId="77777777" w:rsidR="00BC2972" w:rsidRPr="00CD0E61" w:rsidRDefault="00BC2972" w:rsidP="00BC2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0D90" w:rsidRPr="00CD0E61" w14:paraId="73925FE7" w14:textId="77777777" w:rsidTr="00920D90">
        <w:tc>
          <w:tcPr>
            <w:tcW w:w="2224" w:type="pct"/>
          </w:tcPr>
          <w:p w14:paraId="527B784B" w14:textId="32765C7C" w:rsidR="00920D90" w:rsidRPr="00107AFB" w:rsidRDefault="00920D90" w:rsidP="00920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7A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599" w:type="pct"/>
            <w:gridSpan w:val="2"/>
            <w:shd w:val="clear" w:color="auto" w:fill="auto"/>
          </w:tcPr>
          <w:p w14:paraId="65C2B24E" w14:textId="5993DEE1" w:rsidR="00920D90" w:rsidRPr="006375B5" w:rsidRDefault="00920D90" w:rsidP="00920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93F4B1A" w14:textId="77777777" w:rsidR="00920D90" w:rsidRPr="006375B5" w:rsidRDefault="00920D90" w:rsidP="00920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C310C73" w14:textId="4CA41FE1" w:rsidR="00920D90" w:rsidRPr="006375B5" w:rsidRDefault="00920D90" w:rsidP="00920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50B74FC0" w14:textId="77777777" w:rsidR="00920D90" w:rsidRPr="006375B5" w:rsidRDefault="00920D90" w:rsidP="00920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37B4687" w14:textId="138A24E3" w:rsidR="00920D90" w:rsidRPr="00CD0E61" w:rsidRDefault="00920D90" w:rsidP="00920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B4D7159" w14:textId="77777777" w:rsidR="00920D90" w:rsidRPr="00CD0E61" w:rsidRDefault="00920D90" w:rsidP="00920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5024808" w14:textId="43847C5F" w:rsidR="00920D90" w:rsidRPr="00CD0E61" w:rsidRDefault="00920D90" w:rsidP="00920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0D90" w:rsidRPr="00CD0E61" w14:paraId="5BB39ACA" w14:textId="77777777" w:rsidTr="00920D90">
        <w:tc>
          <w:tcPr>
            <w:tcW w:w="2224" w:type="pct"/>
          </w:tcPr>
          <w:p w14:paraId="51760AA4" w14:textId="43A2D554" w:rsidR="00920D90" w:rsidRPr="006375B5" w:rsidRDefault="00920D90" w:rsidP="00920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34A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ภาระผูกพันตามสัญญาเช่าระยะสั้นหรือมีมูลค่าต่ำ</w:t>
            </w:r>
          </w:p>
        </w:tc>
        <w:tc>
          <w:tcPr>
            <w:tcW w:w="59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8831ACF" w14:textId="0BB42345" w:rsidR="00920D90" w:rsidRPr="00F82E8A" w:rsidRDefault="00147220" w:rsidP="00920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41" w:type="pct"/>
          </w:tcPr>
          <w:p w14:paraId="18A839E3" w14:textId="77777777" w:rsidR="00920D90" w:rsidRPr="006375B5" w:rsidRDefault="00920D90" w:rsidP="00920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08C18645" w14:textId="7B3D4937" w:rsidR="00920D90" w:rsidRPr="006375B5" w:rsidRDefault="00920D90" w:rsidP="00920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2E8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39" w:type="pct"/>
          </w:tcPr>
          <w:p w14:paraId="0348BF84" w14:textId="77777777" w:rsidR="00920D90" w:rsidRPr="006375B5" w:rsidRDefault="00920D90" w:rsidP="00920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18E7D225" w14:textId="0B08967D" w:rsidR="00920D90" w:rsidRPr="00CD0E61" w:rsidRDefault="00147220" w:rsidP="00920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107588D9" w14:textId="77777777" w:rsidR="00920D90" w:rsidRPr="00CD0E61" w:rsidRDefault="00920D90" w:rsidP="00920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080FA82E" w14:textId="44754711" w:rsidR="00920D90" w:rsidRPr="00CD0E61" w:rsidRDefault="00920D90" w:rsidP="00920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5A99CFA4" w14:textId="29E6DE9C" w:rsidR="009F16F7" w:rsidRDefault="009F16F7" w:rsidP="009F16F7">
      <w:pPr>
        <w:pStyle w:val="Heading6"/>
        <w:tabs>
          <w:tab w:val="left" w:pos="540"/>
        </w:tabs>
        <w:ind w:left="900"/>
        <w:jc w:val="both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63A65C45" w14:textId="26851596" w:rsidR="00CF055D" w:rsidRPr="009E2F97" w:rsidRDefault="008A6BAF" w:rsidP="002D6682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9E2F97">
        <w:rPr>
          <w:rFonts w:ascii="Angsana New" w:hAnsi="Angsana New" w:hint="cs"/>
          <w:sz w:val="30"/>
          <w:szCs w:val="30"/>
          <w:cs/>
          <w:lang w:val="en-US"/>
        </w:rPr>
        <w:lastRenderedPageBreak/>
        <w:t>อสังหาริมทรัพย์พัฒนาเพื่อขาย</w:t>
      </w:r>
    </w:p>
    <w:p w14:paraId="20F11691" w14:textId="60E5C35A" w:rsidR="00D5349F" w:rsidRDefault="00D5349F" w:rsidP="00D5349F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4739" w:type="pct"/>
        <w:tblInd w:w="423" w:type="dxa"/>
        <w:tblLayout w:type="fixed"/>
        <w:tblLook w:val="01E0" w:firstRow="1" w:lastRow="1" w:firstColumn="1" w:lastColumn="1" w:noHBand="0" w:noVBand="0"/>
      </w:tblPr>
      <w:tblGrid>
        <w:gridCol w:w="3713"/>
        <w:gridCol w:w="1174"/>
        <w:gridCol w:w="275"/>
        <w:gridCol w:w="1165"/>
        <w:gridCol w:w="275"/>
        <w:gridCol w:w="1145"/>
        <w:gridCol w:w="275"/>
        <w:gridCol w:w="1082"/>
      </w:tblGrid>
      <w:tr w:rsidR="001B1EE5" w:rsidRPr="006375B5" w14:paraId="21585AEF" w14:textId="77777777" w:rsidTr="001B1EE5">
        <w:trPr>
          <w:tblHeader/>
        </w:trPr>
        <w:tc>
          <w:tcPr>
            <w:tcW w:w="2039" w:type="pct"/>
          </w:tcPr>
          <w:p w14:paraId="30DECFD5" w14:textId="77777777" w:rsidR="001B1EE5" w:rsidRPr="006375B5" w:rsidRDefault="001B1EE5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6" w:type="pct"/>
            <w:gridSpan w:val="3"/>
          </w:tcPr>
          <w:p w14:paraId="6A2CFE1F" w14:textId="77777777" w:rsidR="001B1EE5" w:rsidRPr="006375B5" w:rsidRDefault="001B1EE5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5B1DE9AA" w14:textId="77777777" w:rsidR="001B1EE5" w:rsidRPr="006375B5" w:rsidRDefault="001B1EE5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74" w:type="pct"/>
            <w:gridSpan w:val="3"/>
          </w:tcPr>
          <w:p w14:paraId="259A0902" w14:textId="77777777" w:rsidR="001B1EE5" w:rsidRPr="006375B5" w:rsidRDefault="001B1EE5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1EE5" w:rsidRPr="006375B5" w14:paraId="7C82D4FC" w14:textId="77777777" w:rsidTr="001B1EE5">
        <w:trPr>
          <w:tblHeader/>
        </w:trPr>
        <w:tc>
          <w:tcPr>
            <w:tcW w:w="2039" w:type="pct"/>
          </w:tcPr>
          <w:p w14:paraId="1E66EF4E" w14:textId="77777777" w:rsidR="001B1EE5" w:rsidRPr="006375B5" w:rsidRDefault="001B1EE5" w:rsidP="001B1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6DF73456" w14:textId="7241604F" w:rsidR="001B1EE5" w:rsidRPr="000E564C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" w:type="pct"/>
            <w:shd w:val="clear" w:color="auto" w:fill="auto"/>
          </w:tcPr>
          <w:p w14:paraId="3F9FBF81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0" w:type="pct"/>
            <w:shd w:val="clear" w:color="auto" w:fill="auto"/>
            <w:vAlign w:val="center"/>
          </w:tcPr>
          <w:p w14:paraId="6E827FDE" w14:textId="5118A3DE" w:rsidR="001B1EE5" w:rsidRPr="000E564C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AB74F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  <w:shd w:val="clear" w:color="auto" w:fill="auto"/>
          </w:tcPr>
          <w:p w14:paraId="1F7056D8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33C0653A" w14:textId="39536E84" w:rsidR="001B1EE5" w:rsidRPr="000E564C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" w:type="pct"/>
            <w:shd w:val="clear" w:color="auto" w:fill="auto"/>
          </w:tcPr>
          <w:p w14:paraId="76F823DB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288474D5" w14:textId="50C382E3" w:rsidR="001B1EE5" w:rsidRPr="000E564C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AB74F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1B1EE5" w:rsidRPr="006375B5" w14:paraId="5B1FB0BA" w14:textId="77777777" w:rsidTr="001B1EE5">
        <w:trPr>
          <w:tblHeader/>
        </w:trPr>
        <w:tc>
          <w:tcPr>
            <w:tcW w:w="2039" w:type="pct"/>
          </w:tcPr>
          <w:p w14:paraId="55A5480F" w14:textId="77777777" w:rsidR="001B1EE5" w:rsidRPr="006375B5" w:rsidRDefault="001B1EE5" w:rsidP="001B1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2946106B" w14:textId="2F2F32C4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51" w:type="pct"/>
            <w:shd w:val="clear" w:color="auto" w:fill="auto"/>
          </w:tcPr>
          <w:p w14:paraId="7FF0B328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0" w:type="pct"/>
            <w:shd w:val="clear" w:color="auto" w:fill="auto"/>
            <w:vAlign w:val="center"/>
          </w:tcPr>
          <w:p w14:paraId="50160103" w14:textId="6FB0F038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151" w:type="pct"/>
            <w:shd w:val="clear" w:color="auto" w:fill="auto"/>
          </w:tcPr>
          <w:p w14:paraId="7731B71D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494ACA5F" w14:textId="7DB40074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51" w:type="pct"/>
            <w:shd w:val="clear" w:color="auto" w:fill="auto"/>
          </w:tcPr>
          <w:p w14:paraId="55427BA6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728E60AD" w14:textId="0D8AE12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1B1EE5" w:rsidRPr="006375B5" w14:paraId="6AB94008" w14:textId="77777777" w:rsidTr="001B1EE5">
        <w:trPr>
          <w:tblHeader/>
        </w:trPr>
        <w:tc>
          <w:tcPr>
            <w:tcW w:w="2039" w:type="pct"/>
          </w:tcPr>
          <w:p w14:paraId="69CBAE5A" w14:textId="77777777" w:rsidR="001B1EE5" w:rsidRPr="006375B5" w:rsidRDefault="001B1EE5" w:rsidP="001B1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14:paraId="234D621A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1EE5" w:rsidRPr="006375B5" w14:paraId="40770EF2" w14:textId="77777777" w:rsidTr="001B1EE5">
        <w:tc>
          <w:tcPr>
            <w:tcW w:w="2039" w:type="pct"/>
          </w:tcPr>
          <w:p w14:paraId="5FDA62C6" w14:textId="77777777" w:rsidR="001B1EE5" w:rsidRPr="006375B5" w:rsidRDefault="001B1EE5" w:rsidP="001B1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2961" w:type="pct"/>
            <w:gridSpan w:val="7"/>
          </w:tcPr>
          <w:p w14:paraId="65426DB1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1B1EE5" w:rsidRPr="00DD6C07" w14:paraId="74AAD363" w14:textId="77777777" w:rsidTr="001B1EE5">
        <w:tc>
          <w:tcPr>
            <w:tcW w:w="2039" w:type="pct"/>
          </w:tcPr>
          <w:p w14:paraId="3285261E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645" w:type="pct"/>
          </w:tcPr>
          <w:p w14:paraId="538F644F" w14:textId="3097D58B" w:rsidR="001B1EE5" w:rsidRPr="006375B5" w:rsidRDefault="000F2E3D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</w:t>
            </w:r>
            <w:r w:rsidR="00327677">
              <w:rPr>
                <w:rFonts w:ascii="Angsana New" w:hAnsi="Angsana New"/>
                <w:sz w:val="30"/>
                <w:szCs w:val="30"/>
              </w:rPr>
              <w:t>1</w:t>
            </w:r>
            <w:r w:rsidR="00354D6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1" w:type="pct"/>
          </w:tcPr>
          <w:p w14:paraId="3F080177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12D191C" w14:textId="218D2358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,378</w:t>
            </w:r>
          </w:p>
        </w:tc>
        <w:tc>
          <w:tcPr>
            <w:tcW w:w="151" w:type="pct"/>
          </w:tcPr>
          <w:p w14:paraId="2A2909B6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36649FC" w14:textId="0C88930C" w:rsidR="001B1EE5" w:rsidRPr="00DD6C07" w:rsidRDefault="0031044F" w:rsidP="002D5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14:paraId="06310B3D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288C99A" w14:textId="77777777" w:rsidR="001B1EE5" w:rsidRPr="00DD6C07" w:rsidRDefault="001B1EE5" w:rsidP="002D5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1EE5" w:rsidRPr="00DD6C07" w14:paraId="442C32B5" w14:textId="77777777" w:rsidTr="001B1EE5">
        <w:tc>
          <w:tcPr>
            <w:tcW w:w="2039" w:type="pct"/>
          </w:tcPr>
          <w:p w14:paraId="587C70E1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45" w:type="pct"/>
          </w:tcPr>
          <w:p w14:paraId="4CF79C70" w14:textId="75B7B81B" w:rsidR="001B1EE5" w:rsidRPr="006375B5" w:rsidRDefault="000F2E3D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</w:t>
            </w:r>
            <w:r w:rsidR="00327677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51" w:type="pct"/>
          </w:tcPr>
          <w:p w14:paraId="52394E13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B75237D" w14:textId="73B38F83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7,310</w:t>
            </w:r>
          </w:p>
        </w:tc>
        <w:tc>
          <w:tcPr>
            <w:tcW w:w="151" w:type="pct"/>
          </w:tcPr>
          <w:p w14:paraId="57DF6486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0205B19" w14:textId="6E7DF0A6" w:rsidR="001B1EE5" w:rsidRPr="00DD6C07" w:rsidRDefault="0031044F" w:rsidP="002D5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14:paraId="64538F91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4B7A46F" w14:textId="77777777" w:rsidR="001B1EE5" w:rsidRPr="00DD6C07" w:rsidRDefault="001B1EE5" w:rsidP="002D5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1EE5" w:rsidRPr="00DD6C07" w14:paraId="7935431B" w14:textId="77777777" w:rsidTr="001B1EE5">
        <w:tc>
          <w:tcPr>
            <w:tcW w:w="2039" w:type="pct"/>
          </w:tcPr>
          <w:p w14:paraId="6EA2114F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645" w:type="pct"/>
          </w:tcPr>
          <w:p w14:paraId="52B4CA0B" w14:textId="4C80827B" w:rsidR="001B1EE5" w:rsidRPr="006375B5" w:rsidRDefault="000F2E3D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</w:t>
            </w:r>
            <w:r w:rsidR="0032767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1" w:type="pct"/>
          </w:tcPr>
          <w:p w14:paraId="7CB7FBD5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945138A" w14:textId="67B37EE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2,194</w:t>
            </w:r>
          </w:p>
        </w:tc>
        <w:tc>
          <w:tcPr>
            <w:tcW w:w="151" w:type="pct"/>
          </w:tcPr>
          <w:p w14:paraId="2A0B6409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12096B03" w14:textId="70860078" w:rsidR="001B1EE5" w:rsidRPr="00DD6C07" w:rsidRDefault="0031044F" w:rsidP="002D5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14:paraId="0E5B1F58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8CE30DC" w14:textId="77777777" w:rsidR="001B1EE5" w:rsidRPr="00DD6C07" w:rsidRDefault="001B1EE5" w:rsidP="002D5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1EE5" w:rsidRPr="00DD6C07" w14:paraId="4CC16F70" w14:textId="77777777" w:rsidTr="001B1EE5">
        <w:tc>
          <w:tcPr>
            <w:tcW w:w="2039" w:type="pct"/>
          </w:tcPr>
          <w:p w14:paraId="0B5C6530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62AE800F" w14:textId="1CA1D5F5" w:rsidR="001B1EE5" w:rsidRPr="006375B5" w:rsidRDefault="000F2E3D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</w:t>
            </w:r>
            <w:r w:rsidR="00354D6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1" w:type="pct"/>
          </w:tcPr>
          <w:p w14:paraId="5B7398B0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7CB57E96" w14:textId="7EE56982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1,220</w:t>
            </w:r>
          </w:p>
        </w:tc>
        <w:tc>
          <w:tcPr>
            <w:tcW w:w="151" w:type="pct"/>
          </w:tcPr>
          <w:p w14:paraId="59C63AD9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24CC8880" w14:textId="5FCCF8A6" w:rsidR="001B1EE5" w:rsidRPr="00DD6C07" w:rsidRDefault="0031044F" w:rsidP="002D5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14:paraId="559D5F08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1538928" w14:textId="77777777" w:rsidR="001B1EE5" w:rsidRPr="00DD6C07" w:rsidRDefault="001B1EE5" w:rsidP="002D5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1EE5" w:rsidRPr="00DD04FD" w14:paraId="1BE1E31D" w14:textId="77777777" w:rsidTr="001B1EE5">
        <w:tc>
          <w:tcPr>
            <w:tcW w:w="2039" w:type="pct"/>
          </w:tcPr>
          <w:p w14:paraId="33DD0676" w14:textId="77777777" w:rsidR="001B1EE5" w:rsidRPr="006375B5" w:rsidRDefault="001B1EE5" w:rsidP="001B1EE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5C787A29" w14:textId="69FF74C5" w:rsidR="001B1EE5" w:rsidRPr="006375B5" w:rsidRDefault="000F2E3D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28,7</w:t>
            </w:r>
            <w:r w:rsidR="00327677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151" w:type="pct"/>
          </w:tcPr>
          <w:p w14:paraId="14F34D11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54E0344E" w14:textId="1EB6BA62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29,102</w:t>
            </w:r>
          </w:p>
        </w:tc>
        <w:tc>
          <w:tcPr>
            <w:tcW w:w="151" w:type="pct"/>
          </w:tcPr>
          <w:p w14:paraId="384377D7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0F595557" w14:textId="556BD849" w:rsidR="001B1EE5" w:rsidRPr="00DD04FD" w:rsidRDefault="0031044F" w:rsidP="002D5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14:paraId="712BA319" w14:textId="77777777" w:rsidR="001B1EE5" w:rsidRPr="00DD04FD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321CF4A3" w14:textId="77777777" w:rsidR="001B1EE5" w:rsidRPr="00DD04FD" w:rsidRDefault="001B1EE5" w:rsidP="002D5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04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B1EE5" w:rsidRPr="006375B5" w14:paraId="5A9BDF5A" w14:textId="77777777" w:rsidTr="001B1EE5">
        <w:tc>
          <w:tcPr>
            <w:tcW w:w="2039" w:type="pct"/>
          </w:tcPr>
          <w:p w14:paraId="43D29777" w14:textId="77777777" w:rsidR="001B1EE5" w:rsidRPr="006375B5" w:rsidRDefault="001B1EE5" w:rsidP="001B1EE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ที่พัฒนาเสร็จแล้ว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682A8D61" w14:textId="2041E12F" w:rsidR="001B1EE5" w:rsidRPr="006375B5" w:rsidRDefault="000F2E3D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</w:t>
            </w:r>
            <w:r w:rsidR="00327677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51" w:type="pct"/>
          </w:tcPr>
          <w:p w14:paraId="437EAA04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6D4D3058" w14:textId="538103C4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4,594</w:t>
            </w:r>
          </w:p>
        </w:tc>
        <w:tc>
          <w:tcPr>
            <w:tcW w:w="151" w:type="pct"/>
          </w:tcPr>
          <w:p w14:paraId="45449874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739976F9" w14:textId="25555C83" w:rsidR="001B1EE5" w:rsidRPr="006375B5" w:rsidRDefault="0031044F" w:rsidP="002D5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14:paraId="617630AE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0E3677BA" w14:textId="77777777" w:rsidR="001B1EE5" w:rsidRPr="006375B5" w:rsidRDefault="001B1EE5" w:rsidP="002D5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1EE5" w:rsidRPr="00DD04FD" w14:paraId="30AA427C" w14:textId="77777777" w:rsidTr="001B1EE5">
        <w:tc>
          <w:tcPr>
            <w:tcW w:w="2039" w:type="pct"/>
          </w:tcPr>
          <w:p w14:paraId="28D47629" w14:textId="77777777" w:rsidR="001B1EE5" w:rsidRPr="006375B5" w:rsidRDefault="001B1EE5" w:rsidP="001B1EE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รวมอสังหาริมทรัพย์</w:t>
            </w: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31F200AD" w14:textId="1705E27D" w:rsidR="001B1EE5" w:rsidRPr="006375B5" w:rsidRDefault="000F2E3D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</w:t>
            </w:r>
            <w:r w:rsidR="00327677">
              <w:rPr>
                <w:rFonts w:ascii="Angsana New" w:hAnsi="Angsana New"/>
                <w:b/>
                <w:bCs/>
                <w:sz w:val="30"/>
                <w:szCs w:val="30"/>
              </w:rPr>
              <w:t>140</w:t>
            </w:r>
          </w:p>
        </w:tc>
        <w:tc>
          <w:tcPr>
            <w:tcW w:w="151" w:type="pct"/>
          </w:tcPr>
          <w:p w14:paraId="2C10B0CF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175BC560" w14:textId="4E097D61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33,696</w:t>
            </w:r>
          </w:p>
        </w:tc>
        <w:tc>
          <w:tcPr>
            <w:tcW w:w="151" w:type="pct"/>
          </w:tcPr>
          <w:p w14:paraId="36AFB4FD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0DBF21D5" w14:textId="56CAC7F5" w:rsidR="001B1EE5" w:rsidRPr="00DD04FD" w:rsidRDefault="0031044F" w:rsidP="002D5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14:paraId="7881ACA3" w14:textId="77777777" w:rsidR="001B1EE5" w:rsidRPr="00DD04FD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21C8D543" w14:textId="77777777" w:rsidR="001B1EE5" w:rsidRPr="00DD04FD" w:rsidRDefault="001B1EE5" w:rsidP="002D5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04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B1EE5" w:rsidRPr="00DD6C07" w14:paraId="74C9CF6C" w14:textId="77777777" w:rsidTr="001B1EE5">
        <w:tc>
          <w:tcPr>
            <w:tcW w:w="2039" w:type="pct"/>
          </w:tcPr>
          <w:p w14:paraId="0EC54C0B" w14:textId="77777777" w:rsidR="001B1EE5" w:rsidRPr="006375B5" w:rsidRDefault="001B1EE5" w:rsidP="001B1EE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ค่าเผื่อการลดมูลค่า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05BB3E34" w14:textId="04829F08" w:rsidR="001B1EE5" w:rsidRPr="006375B5" w:rsidRDefault="000F2E3D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(38)</w:t>
            </w:r>
          </w:p>
        </w:tc>
        <w:tc>
          <w:tcPr>
            <w:tcW w:w="151" w:type="pct"/>
          </w:tcPr>
          <w:p w14:paraId="7B4E01F7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7AAE5FF5" w14:textId="0DA4D61F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(38)</w:t>
            </w:r>
          </w:p>
        </w:tc>
        <w:tc>
          <w:tcPr>
            <w:tcW w:w="151" w:type="pct"/>
          </w:tcPr>
          <w:p w14:paraId="0EA42455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4A127AC3" w14:textId="3C65EEF3" w:rsidR="001B1EE5" w:rsidRPr="006375B5" w:rsidRDefault="0031044F" w:rsidP="002D5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14:paraId="41FC7949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0DC5B552" w14:textId="77777777" w:rsidR="001B1EE5" w:rsidRPr="00DD6C07" w:rsidRDefault="001B1EE5" w:rsidP="002D5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1EE5" w:rsidRPr="00DD04FD" w14:paraId="4BB811DB" w14:textId="77777777" w:rsidTr="001B1EE5">
        <w:tc>
          <w:tcPr>
            <w:tcW w:w="2039" w:type="pct"/>
          </w:tcPr>
          <w:p w14:paraId="7D274AC2" w14:textId="77777777" w:rsidR="001B1EE5" w:rsidRPr="006375B5" w:rsidRDefault="001B1EE5" w:rsidP="001B1EE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3015B14F" w14:textId="23FE13B2" w:rsidR="001B1EE5" w:rsidRPr="006375B5" w:rsidRDefault="000F2E3D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</w:t>
            </w:r>
            <w:r w:rsidR="00327677">
              <w:rPr>
                <w:rFonts w:ascii="Angsana New" w:hAnsi="Angsana New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151" w:type="pct"/>
          </w:tcPr>
          <w:p w14:paraId="4B3FF179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6F1F9DA0" w14:textId="19799999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33,658</w:t>
            </w:r>
          </w:p>
        </w:tc>
        <w:tc>
          <w:tcPr>
            <w:tcW w:w="151" w:type="pct"/>
          </w:tcPr>
          <w:p w14:paraId="2AEEE7D5" w14:textId="77777777" w:rsidR="001B1EE5" w:rsidRPr="006375B5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2A408EA7" w14:textId="2D8CBE2A" w:rsidR="001B1EE5" w:rsidRPr="00DD04FD" w:rsidRDefault="0031044F" w:rsidP="002D5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</w:tcPr>
          <w:p w14:paraId="09AD5FF5" w14:textId="77777777" w:rsidR="001B1EE5" w:rsidRPr="00DD04FD" w:rsidRDefault="001B1EE5" w:rsidP="001B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B46F1D3" w14:textId="77777777" w:rsidR="001B1EE5" w:rsidRPr="00DD04FD" w:rsidRDefault="001B1EE5" w:rsidP="002D5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04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980D7DB" w14:textId="77777777" w:rsidR="00D5349F" w:rsidRDefault="00D5349F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p w14:paraId="15431333" w14:textId="1B03A776" w:rsidR="00F624B2" w:rsidRDefault="00F624B2" w:rsidP="00F624B2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 xml:space="preserve">อสังหาริมทรัพย์พัฒนาเพื่อขาย ประกอบด้วย บ้านเดี่ยว บ้านแฝด ทาวน์เฮ้าส์ </w:t>
      </w:r>
      <w:r w:rsidR="00415B4C" w:rsidRPr="00415B4C">
        <w:rPr>
          <w:rFonts w:ascii="Angsana New" w:hAnsi="Angsana New"/>
          <w:spacing w:val="-4"/>
          <w:sz w:val="30"/>
          <w:szCs w:val="30"/>
        </w:rPr>
        <w:t>2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ชั้น ทาวน์เฮ้าส์ </w:t>
      </w:r>
      <w:r w:rsidR="00415B4C" w:rsidRPr="00415B4C">
        <w:rPr>
          <w:rFonts w:ascii="Angsana New" w:hAnsi="Angsana New"/>
          <w:spacing w:val="-4"/>
          <w:sz w:val="30"/>
          <w:szCs w:val="30"/>
        </w:rPr>
        <w:t>3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ชั้น </w:t>
      </w:r>
      <w:r w:rsidR="00BC5C81">
        <w:rPr>
          <w:rFonts w:ascii="Angsana New" w:hAnsi="Angsana New" w:hint="cs"/>
          <w:spacing w:val="-4"/>
          <w:sz w:val="30"/>
          <w:szCs w:val="30"/>
          <w:cs/>
        </w:rPr>
        <w:t>อาคารพาณิชย์</w:t>
      </w:r>
      <w:r w:rsidR="00BC5C81">
        <w:rPr>
          <w:rFonts w:ascii="Angsana New" w:hAnsi="Angsana New"/>
          <w:spacing w:val="-4"/>
          <w:sz w:val="30"/>
          <w:szCs w:val="30"/>
          <w:cs/>
        </w:rPr>
        <w:br/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และห้องชุดซึ่งเป็นโครงการบ้านที่ดำเนินการและเริ่มขายแล้วรวม </w:t>
      </w:r>
      <w:r w:rsidR="00355293">
        <w:rPr>
          <w:rFonts w:ascii="Angsana New" w:hAnsi="Angsana New"/>
          <w:spacing w:val="-4"/>
          <w:sz w:val="30"/>
          <w:szCs w:val="30"/>
        </w:rPr>
        <w:t>74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โครงการ และส่วนหนึ่งเป็น</w:t>
      </w:r>
      <w:r w:rsidR="00BC5C81">
        <w:rPr>
          <w:rFonts w:ascii="Angsana New" w:hAnsi="Angsana New" w:hint="cs"/>
          <w:spacing w:val="-4"/>
          <w:sz w:val="30"/>
          <w:szCs w:val="30"/>
          <w:cs/>
        </w:rPr>
        <w:t>อสังหาริมทรัพย์</w:t>
      </w:r>
      <w:r>
        <w:rPr>
          <w:rFonts w:ascii="Angsana New" w:hAnsi="Angsana New" w:hint="cs"/>
          <w:spacing w:val="-4"/>
          <w:sz w:val="30"/>
          <w:szCs w:val="30"/>
          <w:cs/>
        </w:rPr>
        <w:t>ระหว่างการพัฒนา</w:t>
      </w:r>
    </w:p>
    <w:p w14:paraId="49444359" w14:textId="77777777" w:rsidR="00F624B2" w:rsidRDefault="00F624B2" w:rsidP="00F624B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D89388" w14:textId="77777777" w:rsidR="00F624B2" w:rsidRDefault="00F624B2" w:rsidP="00F624B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1" w:name="_Hlk98811951"/>
      <w:r>
        <w:rPr>
          <w:rFonts w:ascii="Angsana New" w:hAnsi="Angsana New"/>
          <w:i/>
          <w:iCs/>
          <w:sz w:val="30"/>
          <w:szCs w:val="30"/>
          <w:cs/>
        </w:rPr>
        <w:t>สินทรัพย์ที่ใช้เป็นหลักประกัน</w:t>
      </w:r>
    </w:p>
    <w:bookmarkEnd w:id="1"/>
    <w:p w14:paraId="41A0BF51" w14:textId="77777777" w:rsidR="00F624B2" w:rsidRPr="00E63466" w:rsidRDefault="00F624B2" w:rsidP="00F624B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ED86A61" w14:textId="7C3E65E4" w:rsidR="00F624B2" w:rsidRDefault="00F624B2" w:rsidP="00F624B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ย่อยได้นำที่ดินพร้อมสิ่งปลูกสร้างส่วนใหญ่และสิ่งปลูกสร้างที่มีในภายหน้าไปจดจำนองเพื่อใช้เป็นหลักประกันเงินเบิกเกินบัญชีธนาคาร และเงินกู้ยืมจากสถาบัน</w:t>
      </w:r>
      <w:r w:rsidRPr="00D712B0">
        <w:rPr>
          <w:rFonts w:ascii="Angsana New" w:hAnsi="Angsana New"/>
          <w:sz w:val="30"/>
          <w:szCs w:val="30"/>
          <w:cs/>
        </w:rPr>
        <w:t>การเงินเป็นจำนวนเงิน</w:t>
      </w:r>
      <w:r w:rsidR="009F4893">
        <w:rPr>
          <w:rFonts w:ascii="Angsana New" w:hAnsi="Angsana New"/>
          <w:sz w:val="30"/>
          <w:szCs w:val="30"/>
        </w:rPr>
        <w:t xml:space="preserve"> 12,</w:t>
      </w:r>
      <w:r w:rsidR="00327677">
        <w:rPr>
          <w:rFonts w:ascii="Angsana New" w:hAnsi="Angsana New"/>
          <w:sz w:val="30"/>
          <w:szCs w:val="30"/>
        </w:rPr>
        <w:t>303</w:t>
      </w:r>
      <w:r w:rsidR="00A700CA">
        <w:rPr>
          <w:rFonts w:ascii="Angsana New" w:hAnsi="Angsana New"/>
          <w:sz w:val="30"/>
          <w:szCs w:val="30"/>
        </w:rPr>
        <w:t>.</w:t>
      </w:r>
      <w:r w:rsidR="00327677">
        <w:rPr>
          <w:rFonts w:ascii="Angsana New" w:hAnsi="Angsana New"/>
          <w:sz w:val="30"/>
          <w:szCs w:val="30"/>
        </w:rPr>
        <w:t>72</w:t>
      </w:r>
      <w:r>
        <w:rPr>
          <w:rFonts w:ascii="Angsana New" w:hAnsi="Angsana New"/>
          <w:sz w:val="30"/>
          <w:szCs w:val="30"/>
        </w:rPr>
        <w:t xml:space="preserve"> </w:t>
      </w:r>
      <w:r w:rsidRPr="00D712B0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415B4C" w:rsidRPr="00415B4C">
        <w:rPr>
          <w:rFonts w:ascii="Angsana New" w:hAnsi="Angsana New"/>
          <w:i/>
          <w:iCs/>
          <w:spacing w:val="-2"/>
          <w:sz w:val="30"/>
          <w:szCs w:val="30"/>
        </w:rPr>
        <w:t>30</w:t>
      </w:r>
      <w:r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กันยายน </w:t>
      </w:r>
      <w:r w:rsidR="00415B4C" w:rsidRPr="00415B4C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1B1EE5">
        <w:rPr>
          <w:rFonts w:ascii="Angsana New" w:hAnsi="Angsana New"/>
          <w:i/>
          <w:iCs/>
          <w:spacing w:val="-2"/>
          <w:sz w:val="30"/>
          <w:szCs w:val="30"/>
        </w:rPr>
        <w:t>5</w:t>
      </w:r>
      <w:r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="009F4893">
        <w:rPr>
          <w:rFonts w:ascii="Angsana New" w:hAnsi="Angsana New"/>
          <w:i/>
          <w:iCs/>
          <w:spacing w:val="-2"/>
          <w:sz w:val="30"/>
          <w:szCs w:val="30"/>
        </w:rPr>
        <w:t xml:space="preserve"> 12,</w:t>
      </w:r>
      <w:r w:rsidR="00327677">
        <w:rPr>
          <w:rFonts w:ascii="Angsana New" w:hAnsi="Angsana New"/>
          <w:i/>
          <w:iCs/>
          <w:spacing w:val="-2"/>
          <w:sz w:val="30"/>
          <w:szCs w:val="30"/>
        </w:rPr>
        <w:t>056.83</w:t>
      </w:r>
      <w:r w:rsidR="009F4893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>
        <w:rPr>
          <w:rFonts w:ascii="Angsana New" w:hAnsi="Angsana New"/>
          <w:i/>
          <w:iCs/>
          <w:spacing w:val="-2"/>
          <w:sz w:val="30"/>
          <w:szCs w:val="30"/>
        </w:rPr>
        <w:t>)</w:t>
      </w:r>
    </w:p>
    <w:p w14:paraId="5F75F0EA" w14:textId="77777777" w:rsidR="00F624B2" w:rsidRPr="00E63466" w:rsidRDefault="00F624B2" w:rsidP="00F624B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AA82D81" w14:textId="7451CE60" w:rsidR="00F624B2" w:rsidRDefault="00F624B2" w:rsidP="00F624B2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415B4C" w:rsidRPr="00415B4C">
        <w:rPr>
          <w:rFonts w:ascii="Angsana New" w:hAnsi="Angsana New"/>
          <w:spacing w:val="-2"/>
          <w:sz w:val="30"/>
          <w:szCs w:val="30"/>
        </w:rPr>
        <w:t>3</w:t>
      </w:r>
      <w:r w:rsidR="001B1EE5">
        <w:rPr>
          <w:rFonts w:ascii="Angsana New" w:hAnsi="Angsana New"/>
          <w:spacing w:val="-2"/>
          <w:sz w:val="30"/>
          <w:szCs w:val="30"/>
        </w:rPr>
        <w:t xml:space="preserve">1 </w:t>
      </w:r>
      <w:r w:rsidR="001B1EE5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415B4C" w:rsidRPr="00415B4C">
        <w:rPr>
          <w:rFonts w:ascii="Angsana New" w:hAnsi="Angsana New"/>
          <w:spacing w:val="-2"/>
          <w:sz w:val="30"/>
          <w:szCs w:val="30"/>
        </w:rPr>
        <w:t>2565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ที่ดินพัฒนาเพื่อขายของกลุ่มบริษัทจำนวน</w:t>
      </w:r>
      <w:r w:rsidR="005D39E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20279">
        <w:rPr>
          <w:rFonts w:ascii="Angsana New" w:hAnsi="Angsana New"/>
          <w:spacing w:val="-2"/>
          <w:sz w:val="30"/>
          <w:szCs w:val="30"/>
        </w:rPr>
        <w:t xml:space="preserve">1,278.40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415B4C" w:rsidRPr="00415B4C">
        <w:rPr>
          <w:rFonts w:ascii="Angsana New" w:hAnsi="Angsana New"/>
          <w:i/>
          <w:iCs/>
          <w:spacing w:val="-2"/>
          <w:sz w:val="30"/>
          <w:szCs w:val="30"/>
        </w:rPr>
        <w:t>30</w:t>
      </w:r>
      <w:r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กันยายน </w:t>
      </w:r>
      <w:r w:rsidR="00415B4C" w:rsidRPr="00415B4C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5D39EB">
        <w:rPr>
          <w:rFonts w:ascii="Angsana New" w:hAnsi="Angsana New"/>
          <w:i/>
          <w:iCs/>
          <w:spacing w:val="-2"/>
          <w:sz w:val="30"/>
          <w:szCs w:val="30"/>
        </w:rPr>
        <w:t>5</w:t>
      </w:r>
      <w:r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="00A51432">
        <w:rPr>
          <w:rFonts w:ascii="Angsana New" w:hAnsi="Angsana New"/>
          <w:i/>
          <w:iCs/>
          <w:spacing w:val="-2"/>
          <w:sz w:val="30"/>
          <w:szCs w:val="30"/>
        </w:rPr>
        <w:t xml:space="preserve"> 1,5</w:t>
      </w:r>
      <w:r w:rsidR="00A113BE">
        <w:rPr>
          <w:rFonts w:ascii="Angsana New" w:hAnsi="Angsana New"/>
          <w:i/>
          <w:iCs/>
          <w:spacing w:val="-2"/>
          <w:sz w:val="30"/>
          <w:szCs w:val="30"/>
        </w:rPr>
        <w:t>49.8</w:t>
      </w:r>
      <w:r w:rsidR="00327677">
        <w:rPr>
          <w:rFonts w:ascii="Angsana New" w:hAnsi="Angsana New"/>
          <w:i/>
          <w:iCs/>
          <w:spacing w:val="-2"/>
          <w:sz w:val="30"/>
          <w:szCs w:val="30"/>
        </w:rPr>
        <w:t>6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>
        <w:rPr>
          <w:rFonts w:ascii="Angsana New" w:hAnsi="Angsana New"/>
          <w:i/>
          <w:iCs/>
          <w:spacing w:val="-2"/>
          <w:sz w:val="30"/>
          <w:szCs w:val="30"/>
        </w:rPr>
        <w:t xml:space="preserve">)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คาดว่าจะมีแผนพัฒนาในระยะเวลาเกินกว่า </w:t>
      </w:r>
      <w:r w:rsidR="00415B4C" w:rsidRPr="00415B4C">
        <w:rPr>
          <w:rFonts w:ascii="Angsana New" w:hAnsi="Angsana New"/>
          <w:spacing w:val="-2"/>
          <w:sz w:val="30"/>
          <w:szCs w:val="30"/>
        </w:rPr>
        <w:t>1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ปี นับจากรอบระยะเวลารายงาน</w:t>
      </w:r>
    </w:p>
    <w:p w14:paraId="0C46B9A8" w14:textId="77777777" w:rsidR="00404B32" w:rsidRPr="009E2F97" w:rsidRDefault="00404B32" w:rsidP="00D36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p w14:paraId="587ECCAF" w14:textId="77777777" w:rsidR="005D39EB" w:rsidRDefault="005D3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1B678CD" w14:textId="1373B1F5" w:rsidR="000D5AF9" w:rsidRPr="009E2F97" w:rsidRDefault="000D5AF9" w:rsidP="002D6682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9E2F97">
        <w:rPr>
          <w:rFonts w:ascii="Angsana New" w:hAnsi="Angsana New" w:hint="cs"/>
          <w:sz w:val="30"/>
          <w:szCs w:val="30"/>
          <w:cs/>
          <w:lang w:val="en-US"/>
        </w:rPr>
        <w:lastRenderedPageBreak/>
        <w:t>เงินลงทุนในบริษัทร่วมและการร่วมค้า</w:t>
      </w:r>
    </w:p>
    <w:p w14:paraId="6045328D" w14:textId="684C0026" w:rsidR="000D5AF9" w:rsidRPr="00503D3B" w:rsidRDefault="000D5AF9" w:rsidP="009E2F97">
      <w:pPr>
        <w:rPr>
          <w:rFonts w:ascii="Angsana New" w:hAnsi="Angsana New"/>
          <w:sz w:val="20"/>
          <w:szCs w:val="20"/>
        </w:rPr>
      </w:pPr>
    </w:p>
    <w:tbl>
      <w:tblPr>
        <w:tblW w:w="939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52"/>
        <w:gridCol w:w="1170"/>
        <w:gridCol w:w="270"/>
        <w:gridCol w:w="1260"/>
        <w:gridCol w:w="270"/>
        <w:gridCol w:w="1119"/>
        <w:gridCol w:w="270"/>
        <w:gridCol w:w="1186"/>
      </w:tblGrid>
      <w:tr w:rsidR="00EB0568" w:rsidRPr="003B7D7B" w14:paraId="64E61C14" w14:textId="77777777" w:rsidTr="00FD418B">
        <w:trPr>
          <w:tblHeader/>
        </w:trPr>
        <w:tc>
          <w:tcPr>
            <w:tcW w:w="3852" w:type="dxa"/>
          </w:tcPr>
          <w:p w14:paraId="30011049" w14:textId="77777777" w:rsidR="00EB0568" w:rsidRPr="003B7D7B" w:rsidRDefault="00EB0568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33DA817C" w14:textId="77777777" w:rsidR="00EB0568" w:rsidRPr="003B7D7B" w:rsidRDefault="00EB0568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A63807" w14:textId="77777777" w:rsidR="00EB0568" w:rsidRPr="003B7D7B" w:rsidRDefault="00EB0568" w:rsidP="00045A9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5" w:type="dxa"/>
            <w:gridSpan w:val="3"/>
            <w:shd w:val="clear" w:color="auto" w:fill="auto"/>
            <w:vAlign w:val="bottom"/>
          </w:tcPr>
          <w:p w14:paraId="63C05768" w14:textId="77777777" w:rsidR="00EB0568" w:rsidRPr="003B7D7B" w:rsidRDefault="00EB0568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0568" w:rsidRPr="003B7D7B" w14:paraId="750B8764" w14:textId="77777777" w:rsidTr="00FD418B">
        <w:trPr>
          <w:tblHeader/>
        </w:trPr>
        <w:tc>
          <w:tcPr>
            <w:tcW w:w="3852" w:type="dxa"/>
          </w:tcPr>
          <w:p w14:paraId="6AD0094C" w14:textId="77777777" w:rsidR="00EB0568" w:rsidRPr="003B7D7B" w:rsidRDefault="00EB0568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3B7D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 w:rsidRPr="003B7D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</w:tcPr>
          <w:p w14:paraId="4A01A73D" w14:textId="6D30DED4" w:rsidR="00EB0568" w:rsidRPr="003B7D7B" w:rsidRDefault="00EB0568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C79A81A" w14:textId="77777777" w:rsidR="00EB0568" w:rsidRPr="003B7D7B" w:rsidRDefault="00EB0568" w:rsidP="00045A9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232B83A" w14:textId="0C858704" w:rsidR="00EB0568" w:rsidRPr="003B7D7B" w:rsidRDefault="00EB0568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ED24730" w14:textId="77777777" w:rsidR="00EB0568" w:rsidRPr="003B7D7B" w:rsidRDefault="00EB0568" w:rsidP="00045A9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3401C62B" w14:textId="08B58F52" w:rsidR="00EB0568" w:rsidRPr="003B7D7B" w:rsidRDefault="00EB0568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31C2F45" w14:textId="77777777" w:rsidR="00EB0568" w:rsidRPr="003B7D7B" w:rsidRDefault="00EB0568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2B4E4721" w14:textId="3B4C2D34" w:rsidR="00EB0568" w:rsidRPr="003B7D7B" w:rsidRDefault="00EB0568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B0568" w:rsidRPr="003B7D7B" w14:paraId="469043F9" w14:textId="77777777" w:rsidTr="00FD418B">
        <w:trPr>
          <w:tblHeader/>
        </w:trPr>
        <w:tc>
          <w:tcPr>
            <w:tcW w:w="3852" w:type="dxa"/>
          </w:tcPr>
          <w:p w14:paraId="5655EF54" w14:textId="77777777" w:rsidR="00EB0568" w:rsidRPr="003B7D7B" w:rsidRDefault="00EB0568" w:rsidP="00045A96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45" w:type="dxa"/>
            <w:gridSpan w:val="7"/>
            <w:shd w:val="clear" w:color="auto" w:fill="auto"/>
            <w:vAlign w:val="bottom"/>
          </w:tcPr>
          <w:p w14:paraId="39CB47DA" w14:textId="77777777" w:rsidR="00EB0568" w:rsidRPr="003B7D7B" w:rsidRDefault="00EB0568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(ล้านบาท)</w:t>
            </w:r>
          </w:p>
        </w:tc>
      </w:tr>
      <w:tr w:rsidR="00EB0568" w:rsidRPr="003B7D7B" w14:paraId="404E78CF" w14:textId="77777777" w:rsidTr="00FD418B">
        <w:tc>
          <w:tcPr>
            <w:tcW w:w="3852" w:type="dxa"/>
          </w:tcPr>
          <w:p w14:paraId="278C6FC4" w14:textId="77777777" w:rsidR="00EB0568" w:rsidRPr="003B7D7B" w:rsidRDefault="00EB0568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51A8708B" w14:textId="77777777" w:rsidR="00EB0568" w:rsidRPr="003B7D7B" w:rsidRDefault="00EB0568" w:rsidP="00EB0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F26321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ED1D2A2" w14:textId="77777777" w:rsidR="00EB0568" w:rsidRPr="003B7D7B" w:rsidRDefault="00EB0568" w:rsidP="00EB0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8A9566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29925055" w14:textId="77777777" w:rsidR="00EB0568" w:rsidRPr="003B7D7B" w:rsidRDefault="00EB0568" w:rsidP="00EB0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20A465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184F9687" w14:textId="77777777" w:rsidR="00EB0568" w:rsidRPr="003B7D7B" w:rsidRDefault="00EB0568" w:rsidP="00EB0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0568" w:rsidRPr="003B7D7B" w14:paraId="481E47A9" w14:textId="77777777" w:rsidTr="00FD418B">
        <w:tc>
          <w:tcPr>
            <w:tcW w:w="3852" w:type="dxa"/>
          </w:tcPr>
          <w:p w14:paraId="1D7D66C8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3B7D7B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3B7D7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6EDCC85E" w14:textId="6A9E5BA1" w:rsidR="00EB0568" w:rsidRPr="003B7D7B" w:rsidRDefault="007F3485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FFA374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82E62CC" w14:textId="5F6398ED" w:rsidR="00EB0568" w:rsidRPr="003B7D7B" w:rsidRDefault="00EB0568" w:rsidP="006C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12,358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90F4CA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620BCA90" w14:textId="0B484422" w:rsidR="00EB0568" w:rsidRPr="003B7D7B" w:rsidRDefault="007F3485" w:rsidP="00FD4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66E6B4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BAD72E9" w14:textId="0712B58E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6,72</w:t>
            </w:r>
            <w:r w:rsidR="007F348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B0568" w:rsidRPr="003B7D7B" w14:paraId="3E149423" w14:textId="77777777" w:rsidTr="00FD418B">
        <w:tc>
          <w:tcPr>
            <w:tcW w:w="3852" w:type="dxa"/>
          </w:tcPr>
          <w:p w14:paraId="729D4EA3" w14:textId="526232A6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</w:t>
            </w:r>
            <w:r w:rsidRPr="003B7D7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บริษัทร่วมสุทธิจากกำไร</w:t>
            </w:r>
            <w:r w:rsidR="003D1344">
              <w:rPr>
                <w:rFonts w:ascii="Angsana New" w:hAnsi="Angsana New" w:hint="cs"/>
                <w:sz w:val="30"/>
                <w:szCs w:val="30"/>
                <w:cs/>
              </w:rPr>
              <w:t>ที่ยัง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ไม่เกิดขึ้น</w:t>
            </w:r>
            <w:r w:rsidRPr="003B7D7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 xml:space="preserve">   จากการขายอสังหาริมทรัพย์ให้บริษัทร่วม</w:t>
            </w:r>
          </w:p>
        </w:tc>
        <w:tc>
          <w:tcPr>
            <w:tcW w:w="1170" w:type="dxa"/>
            <w:shd w:val="clear" w:color="auto" w:fill="auto"/>
          </w:tcPr>
          <w:p w14:paraId="4CBDAA69" w14:textId="77777777" w:rsidR="00EB0568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</w:p>
          <w:p w14:paraId="4F72B7FA" w14:textId="77777777" w:rsidR="00CC6BB6" w:rsidRDefault="00CC6BB6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</w:p>
          <w:p w14:paraId="173FED62" w14:textId="2D7FF6A2" w:rsidR="00CC6BB6" w:rsidRPr="003B7D7B" w:rsidRDefault="00505901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8289B8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C5E95E6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</w:p>
          <w:p w14:paraId="73A96847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</w:p>
          <w:p w14:paraId="08664CE6" w14:textId="45124FD2" w:rsidR="00EB0568" w:rsidRPr="003B7D7B" w:rsidRDefault="00EB0568" w:rsidP="006C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270" w:type="dxa"/>
            <w:shd w:val="clear" w:color="auto" w:fill="auto"/>
          </w:tcPr>
          <w:p w14:paraId="57A0C42F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75061275" w14:textId="77777777" w:rsidR="00EB0568" w:rsidRDefault="00EB0568" w:rsidP="00FD4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</w:p>
          <w:p w14:paraId="46B19031" w14:textId="77777777" w:rsidR="00E116D8" w:rsidRDefault="00E116D8" w:rsidP="00FD4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</w:p>
          <w:p w14:paraId="1613770E" w14:textId="24F58F5B" w:rsidR="00E116D8" w:rsidRPr="003B7D7B" w:rsidRDefault="00E116D8" w:rsidP="002D5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CB0C36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E5B8021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174F606F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4F384DFC" w14:textId="5B335245" w:rsidR="00EB0568" w:rsidRPr="003B7D7B" w:rsidRDefault="00EB0568" w:rsidP="0059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0568" w:rsidRPr="003B7D7B" w14:paraId="60021A91" w14:textId="77777777" w:rsidTr="00FD418B">
        <w:tc>
          <w:tcPr>
            <w:tcW w:w="3852" w:type="dxa"/>
          </w:tcPr>
          <w:p w14:paraId="3683E984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1170" w:type="dxa"/>
            <w:shd w:val="clear" w:color="auto" w:fill="auto"/>
          </w:tcPr>
          <w:p w14:paraId="7DA24EE2" w14:textId="08695328" w:rsidR="00EB0568" w:rsidRPr="003B7D7B" w:rsidRDefault="0076507B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B91D73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6ABAD9B" w14:textId="41DEF412" w:rsidR="00EB0568" w:rsidRPr="003B7D7B" w:rsidRDefault="00EB0568" w:rsidP="006C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32FCB34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6B93770F" w14:textId="7B894A94" w:rsidR="00EB0568" w:rsidRPr="003B7D7B" w:rsidRDefault="00E116D8" w:rsidP="00DF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4B6D3E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4FAAA17D" w14:textId="153A5249" w:rsidR="00EB0568" w:rsidRPr="003B7D7B" w:rsidRDefault="00EB0568" w:rsidP="00C7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0568" w:rsidRPr="003B7D7B" w14:paraId="576B409B" w14:textId="77777777" w:rsidTr="00FD418B">
        <w:tc>
          <w:tcPr>
            <w:tcW w:w="3852" w:type="dxa"/>
          </w:tcPr>
          <w:p w14:paraId="4BC20491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ไถ่ถอน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170" w:type="dxa"/>
            <w:shd w:val="clear" w:color="auto" w:fill="auto"/>
          </w:tcPr>
          <w:p w14:paraId="6D360AFC" w14:textId="234FF72C" w:rsidR="00EB0568" w:rsidRPr="003B7D7B" w:rsidRDefault="008A4EE7" w:rsidP="002D5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505D5B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1A56FC" w14:textId="1C421058" w:rsidR="00EB0568" w:rsidRPr="003B7D7B" w:rsidRDefault="00EB0568" w:rsidP="006C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(195)</w:t>
            </w:r>
          </w:p>
        </w:tc>
        <w:tc>
          <w:tcPr>
            <w:tcW w:w="270" w:type="dxa"/>
            <w:shd w:val="clear" w:color="auto" w:fill="auto"/>
          </w:tcPr>
          <w:p w14:paraId="5087BCBD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02608B89" w14:textId="5CFF1CA1" w:rsidR="00EB0568" w:rsidRPr="003B7D7B" w:rsidRDefault="00E116D8" w:rsidP="00DF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D5B753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3DE6B99B" w14:textId="5EA86647" w:rsidR="00EB0568" w:rsidRPr="003B7D7B" w:rsidRDefault="00EB0568" w:rsidP="00C7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0568" w:rsidRPr="003B7D7B" w14:paraId="1A1DB59C" w14:textId="77777777" w:rsidTr="00FD418B">
        <w:tc>
          <w:tcPr>
            <w:tcW w:w="3852" w:type="dxa"/>
          </w:tcPr>
          <w:p w14:paraId="489A5738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  <w:shd w:val="clear" w:color="auto" w:fill="auto"/>
          </w:tcPr>
          <w:p w14:paraId="6410E22C" w14:textId="7EB9105D" w:rsidR="00EB0568" w:rsidRPr="003B7D7B" w:rsidRDefault="00505901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</w:t>
            </w:r>
            <w:r w:rsidR="0076507B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C1A239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7968A7" w14:textId="33C5CCFB" w:rsidR="00EB0568" w:rsidRPr="003B7D7B" w:rsidRDefault="00EB0568" w:rsidP="006C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(172)</w:t>
            </w:r>
          </w:p>
        </w:tc>
        <w:tc>
          <w:tcPr>
            <w:tcW w:w="270" w:type="dxa"/>
            <w:shd w:val="clear" w:color="auto" w:fill="auto"/>
          </w:tcPr>
          <w:p w14:paraId="35B0C9ED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5A3F5B4B" w14:textId="41FA38E9" w:rsidR="00EB0568" w:rsidRPr="003B7D7B" w:rsidRDefault="00E116D8" w:rsidP="00DF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9E300D" w14:textId="77777777" w:rsidR="00EB0568" w:rsidRPr="003B7D7B" w:rsidRDefault="00EB0568" w:rsidP="00EB0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EA63A78" w14:textId="31DAF3D5" w:rsidR="00EB0568" w:rsidRPr="003B7D7B" w:rsidRDefault="00EB0568" w:rsidP="00C7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0568" w:rsidRPr="003B7D7B" w14:paraId="79957C4D" w14:textId="77777777" w:rsidTr="00FD418B">
        <w:tc>
          <w:tcPr>
            <w:tcW w:w="3852" w:type="dxa"/>
          </w:tcPr>
          <w:p w14:paraId="00CCD500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1424BC" w14:textId="3C642D2C" w:rsidR="00EB0568" w:rsidRPr="003B7D7B" w:rsidRDefault="001D6F52" w:rsidP="002D5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D221EF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06C8066" w14:textId="590500BC" w:rsidR="00EB0568" w:rsidRPr="003B7D7B" w:rsidRDefault="00EB0568" w:rsidP="006C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86BA32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64A1F4A4" w14:textId="3766161E" w:rsidR="00EB0568" w:rsidRPr="003B7D7B" w:rsidRDefault="00E116D8" w:rsidP="00DF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3327BF" w14:textId="77777777" w:rsidR="00EB0568" w:rsidRPr="003B7D7B" w:rsidRDefault="00EB0568" w:rsidP="00EB0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2988A101" w14:textId="3320BD78" w:rsidR="00EB0568" w:rsidRPr="003B7D7B" w:rsidRDefault="00EB0568" w:rsidP="00C7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0568" w:rsidRPr="003B7D7B" w14:paraId="5C9CF5A3" w14:textId="77777777" w:rsidTr="00FD418B">
        <w:tc>
          <w:tcPr>
            <w:tcW w:w="3852" w:type="dxa"/>
          </w:tcPr>
          <w:p w14:paraId="76CE871D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B7D7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3B7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C224829" w14:textId="14A7FB1B" w:rsidR="00EB0568" w:rsidRPr="003B7D7B" w:rsidRDefault="00B11889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1889">
              <w:rPr>
                <w:rFonts w:ascii="Angsana New" w:hAnsi="Angsana New" w:hint="cs"/>
                <w:b/>
                <w:bCs/>
                <w:sz w:val="30"/>
                <w:szCs w:val="30"/>
              </w:rPr>
              <w:t>11</w:t>
            </w:r>
            <w:r w:rsidR="00505901">
              <w:rPr>
                <w:rFonts w:ascii="Angsana New" w:hAnsi="Angsana New"/>
                <w:b/>
                <w:bCs/>
                <w:sz w:val="30"/>
                <w:szCs w:val="30"/>
              </w:rPr>
              <w:t>,297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374AFF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6450D73" w14:textId="268DB598" w:rsidR="00EB0568" w:rsidRPr="003B7D7B" w:rsidRDefault="00EB0568" w:rsidP="006C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1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12,112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21D583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  <w:shd w:val="clear" w:color="auto" w:fill="auto"/>
          </w:tcPr>
          <w:p w14:paraId="3708C92C" w14:textId="72232CC0" w:rsidR="00EB0568" w:rsidRPr="003B7D7B" w:rsidRDefault="00E116D8" w:rsidP="00FD4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1A7ADE" w14:textId="77777777" w:rsidR="00EB0568" w:rsidRPr="003B7D7B" w:rsidRDefault="00EB0568" w:rsidP="00EB0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</w:tcPr>
          <w:p w14:paraId="7DE88756" w14:textId="676B20F8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6,72</w:t>
            </w:r>
            <w:r w:rsidR="007F348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EB0568" w:rsidRPr="005D39EB" w14:paraId="158205C8" w14:textId="77777777" w:rsidTr="00FD418B">
        <w:tc>
          <w:tcPr>
            <w:tcW w:w="3852" w:type="dxa"/>
          </w:tcPr>
          <w:p w14:paraId="0C8850C0" w14:textId="77777777" w:rsidR="00EB0568" w:rsidRPr="005D39E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48E83C1" w14:textId="77777777" w:rsidR="00EB0568" w:rsidRPr="005D39E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61712F" w14:textId="77777777" w:rsidR="00EB0568" w:rsidRPr="005D39E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73FEB66" w14:textId="77777777" w:rsidR="00EB0568" w:rsidRPr="005D39E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365AEF" w14:textId="77777777" w:rsidR="00EB0568" w:rsidRPr="005D39E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</w:tcPr>
          <w:p w14:paraId="624B431C" w14:textId="77777777" w:rsidR="00EB0568" w:rsidRPr="005D39EB" w:rsidRDefault="00EB0568" w:rsidP="00EB0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5A8387" w14:textId="77777777" w:rsidR="00EB0568" w:rsidRPr="005D39EB" w:rsidRDefault="00EB0568" w:rsidP="00EB0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14:paraId="3774C3A3" w14:textId="77777777" w:rsidR="00EB0568" w:rsidRPr="005D39EB" w:rsidRDefault="00EB0568" w:rsidP="00EB0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right="-2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B0568" w:rsidRPr="003B7D7B" w14:paraId="016A877C" w14:textId="77777777" w:rsidTr="00FD418B">
        <w:tc>
          <w:tcPr>
            <w:tcW w:w="3852" w:type="dxa"/>
          </w:tcPr>
          <w:p w14:paraId="38247AA9" w14:textId="77777777" w:rsidR="00EB0568" w:rsidRPr="003B7D7B" w:rsidRDefault="00EB0568" w:rsidP="00EB056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6A82774A" w14:textId="77777777" w:rsidR="00EB0568" w:rsidRPr="003B7D7B" w:rsidRDefault="00EB0568" w:rsidP="00EB0568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27402E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ED5E693" w14:textId="77777777" w:rsidR="00EB0568" w:rsidRPr="003B7D7B" w:rsidRDefault="00EB0568" w:rsidP="00EB0568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FB6248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7CF62591" w14:textId="77777777" w:rsidR="00EB0568" w:rsidRPr="003B7D7B" w:rsidRDefault="00EB0568" w:rsidP="00EB0568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0C1B79" w14:textId="77777777" w:rsidR="00EB0568" w:rsidRPr="003B7D7B" w:rsidRDefault="00EB0568" w:rsidP="00EB0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D86A4BC" w14:textId="77777777" w:rsidR="00EB0568" w:rsidRPr="003B7D7B" w:rsidRDefault="00EB0568" w:rsidP="00EB0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B0568" w:rsidRPr="003B7D7B" w14:paraId="5923152C" w14:textId="77777777" w:rsidTr="00FD418B">
        <w:tc>
          <w:tcPr>
            <w:tcW w:w="3852" w:type="dxa"/>
          </w:tcPr>
          <w:p w14:paraId="6EDC4296" w14:textId="77777777" w:rsidR="00EB0568" w:rsidRPr="003B7D7B" w:rsidRDefault="00EB0568" w:rsidP="00EB056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3B7D7B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1170" w:type="dxa"/>
            <w:shd w:val="clear" w:color="auto" w:fill="auto"/>
          </w:tcPr>
          <w:p w14:paraId="12F36A95" w14:textId="013358BB" w:rsidR="00EB0568" w:rsidRPr="003B7D7B" w:rsidRDefault="00FF37F9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4C9F56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896B7A" w14:textId="2DF90013" w:rsidR="00EB0568" w:rsidRPr="003B7D7B" w:rsidRDefault="00EB0568" w:rsidP="006C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3,456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ECFADE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2960DE6E" w14:textId="418F0198" w:rsidR="00EB0568" w:rsidRPr="003B7D7B" w:rsidRDefault="00E116D8" w:rsidP="00FD4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41FC41" w14:textId="77777777" w:rsidR="00EB0568" w:rsidRPr="003B7D7B" w:rsidRDefault="00EB0568" w:rsidP="00EB0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276F85E" w14:textId="274D9449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262</w:t>
            </w:r>
          </w:p>
        </w:tc>
      </w:tr>
      <w:tr w:rsidR="00EB0568" w:rsidRPr="003B7D7B" w14:paraId="7CC707AC" w14:textId="77777777" w:rsidTr="00FD418B">
        <w:tc>
          <w:tcPr>
            <w:tcW w:w="3852" w:type="dxa"/>
          </w:tcPr>
          <w:p w14:paraId="4B3E200E" w14:textId="77777777" w:rsidR="00EB0568" w:rsidRPr="003B7D7B" w:rsidRDefault="00EB0568" w:rsidP="00EB0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170" w:type="dxa"/>
            <w:shd w:val="clear" w:color="auto" w:fill="auto"/>
          </w:tcPr>
          <w:p w14:paraId="29608E95" w14:textId="053FBCEC" w:rsidR="00EB0568" w:rsidRPr="003B7D7B" w:rsidRDefault="00505901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4AA744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2FFE44C" w14:textId="0E016A0D" w:rsidR="00EB0568" w:rsidRPr="003B7D7B" w:rsidRDefault="00EB0568" w:rsidP="006C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(70)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E6168C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4EFBB1A8" w14:textId="0C22202D" w:rsidR="00EB0568" w:rsidRPr="003B7D7B" w:rsidRDefault="00E116D8" w:rsidP="00DF0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DB47BC" w14:textId="77777777" w:rsidR="00EB0568" w:rsidRPr="003B7D7B" w:rsidRDefault="00EB0568" w:rsidP="00EB0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F5BB8A1" w14:textId="62762C48" w:rsidR="00EB0568" w:rsidRPr="003B7D7B" w:rsidRDefault="00EB0568" w:rsidP="0059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0568" w:rsidRPr="003B7D7B" w14:paraId="3976E034" w14:textId="77777777" w:rsidTr="00FD418B">
        <w:tc>
          <w:tcPr>
            <w:tcW w:w="3852" w:type="dxa"/>
          </w:tcPr>
          <w:p w14:paraId="7A7E562E" w14:textId="77777777" w:rsidR="00EB0568" w:rsidRPr="003B7D7B" w:rsidRDefault="00EB0568" w:rsidP="00EB056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1170" w:type="dxa"/>
            <w:shd w:val="clear" w:color="auto" w:fill="auto"/>
          </w:tcPr>
          <w:p w14:paraId="5BBD16EC" w14:textId="0F4C4DC4" w:rsidR="00EB0568" w:rsidRPr="003B7D7B" w:rsidRDefault="00505901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255173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2B269F7" w14:textId="3DFB6C18" w:rsidR="00EB0568" w:rsidRPr="003B7D7B" w:rsidRDefault="00EB0568" w:rsidP="00BF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9803A0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3FCFB949" w14:textId="1439254F" w:rsidR="00EB0568" w:rsidRPr="003B7D7B" w:rsidRDefault="00E116D8" w:rsidP="006C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040D26" w14:textId="77777777" w:rsidR="00EB0568" w:rsidRPr="003B7D7B" w:rsidRDefault="00EB0568" w:rsidP="00EB0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97931C2" w14:textId="56CF84D7" w:rsidR="00EB0568" w:rsidRPr="003B7D7B" w:rsidRDefault="00EB0568" w:rsidP="00C7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0568" w:rsidRPr="003B7D7B" w14:paraId="503598FC" w14:textId="77777777" w:rsidTr="00FD418B">
        <w:tc>
          <w:tcPr>
            <w:tcW w:w="3852" w:type="dxa"/>
          </w:tcPr>
          <w:p w14:paraId="50263B46" w14:textId="77777777" w:rsidR="00EB0568" w:rsidRPr="003B7D7B" w:rsidRDefault="00EB0568" w:rsidP="00EB056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B7D7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3B7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BCBC9A" w14:textId="71010AE6" w:rsidR="00EB0568" w:rsidRPr="003B7D7B" w:rsidRDefault="00505901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9C476D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6CCE27" w14:textId="43D3371F" w:rsidR="00EB0568" w:rsidRPr="003B7D7B" w:rsidRDefault="00EB0568" w:rsidP="006C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1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3,386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2D98CA" w14:textId="77777777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B696E" w14:textId="40555CC5" w:rsidR="00EB0568" w:rsidRPr="003B7D7B" w:rsidRDefault="00E116D8" w:rsidP="00FD4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1877F3" w14:textId="77777777" w:rsidR="00EB0568" w:rsidRPr="003B7D7B" w:rsidRDefault="00EB0568" w:rsidP="00EB0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right="-1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BEA10E" w14:textId="26492925" w:rsidR="00EB0568" w:rsidRPr="003B7D7B" w:rsidRDefault="00EB0568" w:rsidP="00EB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>262</w:t>
            </w:r>
          </w:p>
        </w:tc>
      </w:tr>
    </w:tbl>
    <w:p w14:paraId="0F61A4EF" w14:textId="77777777" w:rsidR="00EB0568" w:rsidRPr="00503D3B" w:rsidRDefault="00EB0568" w:rsidP="009E2F97">
      <w:pPr>
        <w:rPr>
          <w:rFonts w:ascii="Angsana New" w:hAnsi="Angsana New"/>
          <w:sz w:val="20"/>
          <w:szCs w:val="20"/>
        </w:rPr>
      </w:pPr>
    </w:p>
    <w:p w14:paraId="457040A6" w14:textId="50A0B075" w:rsidR="00AE35ED" w:rsidRPr="009E2F97" w:rsidRDefault="00AE35ED" w:rsidP="00AE35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บริษัทร่วม</w:t>
      </w:r>
    </w:p>
    <w:p w14:paraId="1C091B28" w14:textId="77777777" w:rsidR="00F03C9A" w:rsidRPr="00503D3B" w:rsidRDefault="00F03C9A" w:rsidP="00604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6D5D1923" w14:textId="14DD2555" w:rsidR="00B50E4F" w:rsidRPr="00891637" w:rsidRDefault="00B50E4F" w:rsidP="00B50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="Angsana New" w:hAnsi="Angsana New"/>
          <w:sz w:val="30"/>
          <w:szCs w:val="30"/>
          <w:cs/>
        </w:rPr>
      </w:pPr>
      <w:r w:rsidRPr="00891637">
        <w:rPr>
          <w:rFonts w:ascii="Angsana New" w:hAnsi="Angsana New" w:hint="cs"/>
          <w:sz w:val="30"/>
          <w:szCs w:val="30"/>
          <w:cs/>
        </w:rPr>
        <w:t>ในระหว่างงวดสามเดือนสิ้นสุดวันที่</w:t>
      </w:r>
      <w:r w:rsidRPr="00891637">
        <w:rPr>
          <w:rFonts w:ascii="Angsana New" w:hAnsi="Angsana New"/>
          <w:sz w:val="30"/>
          <w:szCs w:val="30"/>
          <w:cs/>
        </w:rPr>
        <w:t xml:space="preserve"> </w:t>
      </w:r>
      <w:r w:rsidRPr="00891637">
        <w:rPr>
          <w:rFonts w:ascii="Angsana New" w:hAnsi="Angsana New"/>
          <w:sz w:val="30"/>
          <w:szCs w:val="30"/>
        </w:rPr>
        <w:t xml:space="preserve">31 </w:t>
      </w:r>
      <w:r w:rsidRPr="0089163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891637">
        <w:rPr>
          <w:rFonts w:ascii="Angsana New" w:hAnsi="Angsana New"/>
          <w:sz w:val="30"/>
          <w:szCs w:val="30"/>
        </w:rPr>
        <w:t>2565</w:t>
      </w:r>
      <w:r w:rsidRPr="00891637">
        <w:rPr>
          <w:rFonts w:ascii="Angsana New" w:hAnsi="Angsana New"/>
          <w:sz w:val="30"/>
          <w:szCs w:val="30"/>
          <w:cs/>
        </w:rPr>
        <w:t xml:space="preserve"> </w:t>
      </w:r>
      <w:r w:rsidRPr="00891637">
        <w:rPr>
          <w:rFonts w:ascii="Angsana New" w:hAnsi="Angsana New" w:hint="cs"/>
          <w:sz w:val="30"/>
          <w:szCs w:val="30"/>
          <w:cs/>
        </w:rPr>
        <w:t>บริษัทย่อยแห่งหนึ่งได้ซื้อหน่วยทรัสต์ของทรัสต์เพื่อการลงทุนในสิทธิการเช่าอสังหาริมทรัพย์โกลเด้นเวนเจอร์</w:t>
      </w:r>
      <w:r w:rsidRPr="00891637">
        <w:rPr>
          <w:rFonts w:ascii="Angsana New" w:hAnsi="Angsana New"/>
          <w:sz w:val="30"/>
          <w:szCs w:val="30"/>
          <w:cs/>
        </w:rPr>
        <w:t xml:space="preserve"> </w:t>
      </w:r>
      <w:r w:rsidRPr="0089163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891637">
        <w:rPr>
          <w:rFonts w:ascii="Angsana New" w:hAnsi="Angsana New"/>
          <w:sz w:val="30"/>
          <w:szCs w:val="30"/>
        </w:rPr>
        <w:t xml:space="preserve">0.30 </w:t>
      </w:r>
      <w:r w:rsidRPr="00891637">
        <w:rPr>
          <w:rFonts w:ascii="Angsana New" w:hAnsi="Angsana New" w:hint="cs"/>
          <w:sz w:val="30"/>
          <w:szCs w:val="30"/>
          <w:cs/>
        </w:rPr>
        <w:t xml:space="preserve">ล้านหน่วย เป็นจำนวนเงินทั้งสิ้น </w:t>
      </w:r>
      <w:r w:rsidRPr="00891637">
        <w:rPr>
          <w:rFonts w:ascii="Angsana New" w:hAnsi="Angsana New"/>
          <w:sz w:val="30"/>
          <w:szCs w:val="30"/>
        </w:rPr>
        <w:t>2.</w:t>
      </w:r>
      <w:r w:rsidR="00B11889" w:rsidRPr="00B11889">
        <w:rPr>
          <w:rFonts w:ascii="Angsana New" w:hAnsi="Angsana New" w:hint="cs"/>
          <w:sz w:val="30"/>
          <w:szCs w:val="30"/>
        </w:rPr>
        <w:t>7</w:t>
      </w:r>
      <w:r w:rsidRPr="00891637">
        <w:rPr>
          <w:rFonts w:ascii="Angsana New" w:hAnsi="Angsana New"/>
          <w:sz w:val="30"/>
          <w:szCs w:val="30"/>
        </w:rPr>
        <w:t xml:space="preserve">0 </w:t>
      </w:r>
      <w:r w:rsidRPr="00891637">
        <w:rPr>
          <w:rFonts w:ascii="Angsana New" w:hAnsi="Angsana New" w:hint="cs"/>
          <w:sz w:val="30"/>
          <w:szCs w:val="30"/>
          <w:cs/>
        </w:rPr>
        <w:t xml:space="preserve">ล้านบาท ทำให้สัดส่วนของการถือหุ้นของกลุ่มบริษัทเพิ่มขึ้นจากร้อยละ </w:t>
      </w:r>
      <w:r w:rsidRPr="00891637">
        <w:rPr>
          <w:rFonts w:ascii="Angsana New" w:hAnsi="Angsana New"/>
          <w:sz w:val="30"/>
          <w:szCs w:val="30"/>
        </w:rPr>
        <w:t>23.</w:t>
      </w:r>
      <w:r w:rsidR="003745BF">
        <w:rPr>
          <w:rFonts w:ascii="Angsana New" w:hAnsi="Angsana New"/>
          <w:sz w:val="30"/>
          <w:szCs w:val="30"/>
        </w:rPr>
        <w:t>52</w:t>
      </w:r>
      <w:r w:rsidRPr="00891637">
        <w:rPr>
          <w:rFonts w:ascii="Angsana New" w:hAnsi="Angsana New"/>
          <w:sz w:val="30"/>
          <w:szCs w:val="30"/>
        </w:rPr>
        <w:t xml:space="preserve"> </w:t>
      </w:r>
      <w:r w:rsidRPr="00891637">
        <w:rPr>
          <w:rFonts w:ascii="Angsana New" w:hAnsi="Angsana New" w:hint="cs"/>
          <w:sz w:val="30"/>
          <w:szCs w:val="30"/>
          <w:cs/>
        </w:rPr>
        <w:t>เป็นร้อยละ</w:t>
      </w:r>
      <w:r w:rsidRPr="00891637">
        <w:rPr>
          <w:rFonts w:ascii="Angsana New" w:hAnsi="Angsana New"/>
          <w:sz w:val="30"/>
          <w:szCs w:val="30"/>
        </w:rPr>
        <w:t xml:space="preserve"> 23.5</w:t>
      </w:r>
      <w:r w:rsidR="00CB254F">
        <w:rPr>
          <w:rFonts w:ascii="Angsana New" w:hAnsi="Angsana New"/>
          <w:sz w:val="30"/>
          <w:szCs w:val="30"/>
        </w:rPr>
        <w:t>6</w:t>
      </w:r>
    </w:p>
    <w:p w14:paraId="04013694" w14:textId="77777777" w:rsidR="004C0119" w:rsidRPr="00891637" w:rsidRDefault="004C0119" w:rsidP="001E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="Angsana New" w:hAnsi="Angsana New"/>
          <w:sz w:val="30"/>
          <w:szCs w:val="30"/>
        </w:rPr>
      </w:pPr>
    </w:p>
    <w:p w14:paraId="79DDC13C" w14:textId="74968257" w:rsidR="002126EE" w:rsidRPr="009E2F97" w:rsidRDefault="002126EE" w:rsidP="002126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14:paraId="4B4B178D" w14:textId="77777777" w:rsidR="002126EE" w:rsidRPr="00755B08" w:rsidRDefault="002126EE" w:rsidP="00755B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0100C1F0" w14:textId="316F7E33" w:rsidR="00F03C9A" w:rsidRDefault="00F03C9A" w:rsidP="00F03C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FD256E">
        <w:rPr>
          <w:rFonts w:ascii="Angsana New" w:eastAsia="Times New Roman" w:hAnsi="Angsana New" w:hint="cs"/>
          <w:sz w:val="30"/>
          <w:szCs w:val="30"/>
          <w:cs/>
        </w:rPr>
        <w:t>ในระหว่างงวด</w:t>
      </w:r>
      <w:r w:rsidR="0055665F" w:rsidRPr="00FD256E">
        <w:rPr>
          <w:rFonts w:ascii="Angsana New" w:eastAsia="Times New Roman" w:hAnsi="Angsana New" w:hint="cs"/>
          <w:sz w:val="30"/>
          <w:szCs w:val="30"/>
          <w:cs/>
        </w:rPr>
        <w:t>สาม</w:t>
      </w:r>
      <w:r w:rsidRPr="00FD256E">
        <w:rPr>
          <w:rFonts w:ascii="Angsana New" w:eastAsia="Times New Roman" w:hAnsi="Angsana New" w:hint="cs"/>
          <w:sz w:val="30"/>
          <w:szCs w:val="30"/>
          <w:cs/>
        </w:rPr>
        <w:t xml:space="preserve">เดือนสิ้นสุดวันที่ </w:t>
      </w:r>
      <w:r w:rsidR="0055665F" w:rsidRPr="00FD256E">
        <w:rPr>
          <w:rFonts w:ascii="Angsana New" w:eastAsia="Times New Roman" w:hAnsi="Angsana New"/>
          <w:sz w:val="30"/>
          <w:szCs w:val="30"/>
        </w:rPr>
        <w:t xml:space="preserve">31 </w:t>
      </w:r>
      <w:r w:rsidR="0055665F" w:rsidRPr="00FD256E">
        <w:rPr>
          <w:rFonts w:ascii="Angsana New" w:eastAsia="Times New Roman" w:hAnsi="Angsana New" w:hint="cs"/>
          <w:sz w:val="30"/>
          <w:szCs w:val="30"/>
          <w:cs/>
        </w:rPr>
        <w:t xml:space="preserve">ธันวาคม </w:t>
      </w:r>
      <w:r w:rsidR="00415B4C" w:rsidRPr="00FD256E">
        <w:rPr>
          <w:rFonts w:ascii="Angsana New" w:eastAsia="Times New Roman" w:hAnsi="Angsana New"/>
          <w:sz w:val="30"/>
          <w:szCs w:val="30"/>
        </w:rPr>
        <w:t>2565</w:t>
      </w:r>
      <w:r w:rsidRPr="00FD256E">
        <w:rPr>
          <w:rFonts w:ascii="Angsana New" w:eastAsia="Times New Roman" w:hAnsi="Angsana New"/>
          <w:sz w:val="30"/>
          <w:szCs w:val="30"/>
        </w:rPr>
        <w:t xml:space="preserve"> </w:t>
      </w:r>
      <w:r w:rsidRPr="00FD256E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FD256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D256E">
        <w:rPr>
          <w:rFonts w:ascii="Angsana New" w:eastAsia="Times New Roman" w:hAnsi="Angsana New" w:hint="cs"/>
          <w:sz w:val="30"/>
          <w:szCs w:val="30"/>
          <w:cs/>
        </w:rPr>
        <w:t>เอสทีที</w:t>
      </w:r>
      <w:r w:rsidRPr="00FD256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D256E">
        <w:rPr>
          <w:rFonts w:ascii="Angsana New" w:eastAsia="Times New Roman" w:hAnsi="Angsana New" w:hint="cs"/>
          <w:sz w:val="30"/>
          <w:szCs w:val="30"/>
          <w:cs/>
        </w:rPr>
        <w:t>จีดีซี</w:t>
      </w:r>
      <w:r w:rsidRPr="00FD256E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Pr="00FD256E">
        <w:rPr>
          <w:rFonts w:ascii="Angsana New" w:eastAsia="Times New Roman" w:hAnsi="Angsana New" w:hint="cs"/>
          <w:sz w:val="30"/>
          <w:szCs w:val="30"/>
          <w:cs/>
        </w:rPr>
        <w:t>ประเทศไทย</w:t>
      </w:r>
      <w:r w:rsidRPr="00FD256E">
        <w:rPr>
          <w:rFonts w:ascii="Angsana New" w:eastAsia="Times New Roman" w:hAnsi="Angsana New"/>
          <w:sz w:val="30"/>
          <w:szCs w:val="30"/>
          <w:cs/>
        </w:rPr>
        <w:t xml:space="preserve">) </w:t>
      </w:r>
      <w:r w:rsidRPr="00FD256E">
        <w:rPr>
          <w:rFonts w:ascii="Angsana New" w:eastAsia="Times New Roman" w:hAnsi="Angsana New" w:hint="cs"/>
          <w:sz w:val="30"/>
          <w:szCs w:val="30"/>
          <w:cs/>
        </w:rPr>
        <w:t>จำกัด ซึ่งเป็นการร่วมค้าของบริษัทย่อยแห่งหนึ่งได้เรียกชำระค่าหุ้นเพิ่ม</w:t>
      </w:r>
      <w:r w:rsidR="005913AF">
        <w:rPr>
          <w:rFonts w:ascii="Angsana New" w:eastAsia="Times New Roman" w:hAnsi="Angsana New" w:hint="cs"/>
          <w:sz w:val="30"/>
          <w:szCs w:val="30"/>
          <w:cs/>
        </w:rPr>
        <w:t>บางส่วน</w:t>
      </w:r>
      <w:r w:rsidRPr="00FD256E">
        <w:rPr>
          <w:rFonts w:ascii="Angsana New" w:eastAsia="Times New Roman" w:hAnsi="Angsana New" w:hint="cs"/>
          <w:sz w:val="30"/>
          <w:szCs w:val="30"/>
          <w:cs/>
        </w:rPr>
        <w:t xml:space="preserve">จำนวน </w:t>
      </w:r>
      <w:r w:rsidR="008241DA" w:rsidRPr="00FD256E">
        <w:rPr>
          <w:rFonts w:ascii="Angsana New" w:eastAsia="Times New Roman" w:hAnsi="Angsana New"/>
          <w:sz w:val="30"/>
          <w:szCs w:val="30"/>
        </w:rPr>
        <w:t>178</w:t>
      </w:r>
      <w:r w:rsidR="00E60194" w:rsidRPr="00FD256E">
        <w:rPr>
          <w:rFonts w:ascii="Angsana New" w:eastAsia="Times New Roman" w:hAnsi="Angsana New"/>
          <w:sz w:val="30"/>
          <w:szCs w:val="30"/>
        </w:rPr>
        <w:t>.</w:t>
      </w:r>
      <w:r w:rsidR="008241DA" w:rsidRPr="00FD256E">
        <w:rPr>
          <w:rFonts w:ascii="Angsana New" w:eastAsia="Times New Roman" w:hAnsi="Angsana New"/>
          <w:sz w:val="30"/>
          <w:szCs w:val="30"/>
        </w:rPr>
        <w:t>8</w:t>
      </w:r>
      <w:r w:rsidR="00E60194" w:rsidRPr="00FD256E">
        <w:rPr>
          <w:rFonts w:ascii="Angsana New" w:eastAsia="Times New Roman" w:hAnsi="Angsana New"/>
          <w:sz w:val="30"/>
          <w:szCs w:val="30"/>
        </w:rPr>
        <w:t>0</w:t>
      </w:r>
      <w:r w:rsidRPr="00FD256E">
        <w:rPr>
          <w:rFonts w:ascii="Angsana New" w:eastAsia="Times New Roman" w:hAnsi="Angsana New"/>
          <w:sz w:val="30"/>
          <w:szCs w:val="30"/>
        </w:rPr>
        <w:t xml:space="preserve"> </w:t>
      </w:r>
      <w:r w:rsidRPr="00FD256E">
        <w:rPr>
          <w:rFonts w:ascii="Angsana New" w:eastAsia="Times New Roman" w:hAnsi="Angsana New" w:hint="cs"/>
          <w:sz w:val="30"/>
          <w:szCs w:val="30"/>
          <w:cs/>
        </w:rPr>
        <w:t>ล้านบาท โดย</w:t>
      </w:r>
      <w:r w:rsidR="00E45E71">
        <w:rPr>
          <w:rFonts w:ascii="Angsana New" w:eastAsia="Times New Roman" w:hAnsi="Angsana New" w:hint="cs"/>
          <w:sz w:val="30"/>
          <w:szCs w:val="30"/>
          <w:cs/>
        </w:rPr>
        <w:t>บริษัทย่อย</w:t>
      </w:r>
      <w:r w:rsidRPr="00FD256E">
        <w:rPr>
          <w:rFonts w:ascii="Angsana New" w:eastAsia="Times New Roman" w:hAnsi="Angsana New" w:hint="cs"/>
          <w:sz w:val="30"/>
          <w:szCs w:val="30"/>
          <w:cs/>
        </w:rPr>
        <w:t xml:space="preserve">ดังกล่าวได้ชำระค่าหุ้นตามสัดส่วนการถือหุ้นร้อยละ </w:t>
      </w:r>
      <w:r w:rsidR="00415B4C" w:rsidRPr="00FD256E">
        <w:rPr>
          <w:rFonts w:ascii="Angsana New" w:eastAsia="Times New Roman" w:hAnsi="Angsana New"/>
          <w:sz w:val="30"/>
          <w:szCs w:val="30"/>
        </w:rPr>
        <w:t>51</w:t>
      </w:r>
      <w:r w:rsidRPr="00FD256E">
        <w:rPr>
          <w:rFonts w:ascii="Angsana New" w:eastAsia="Times New Roman" w:hAnsi="Angsana New"/>
          <w:sz w:val="30"/>
          <w:szCs w:val="30"/>
        </w:rPr>
        <w:t>.</w:t>
      </w:r>
      <w:r w:rsidR="00415B4C" w:rsidRPr="00FD256E">
        <w:rPr>
          <w:rFonts w:ascii="Angsana New" w:eastAsia="Times New Roman" w:hAnsi="Angsana New"/>
          <w:sz w:val="30"/>
          <w:szCs w:val="30"/>
        </w:rPr>
        <w:t>00</w:t>
      </w:r>
      <w:r w:rsidRPr="00FD256E">
        <w:rPr>
          <w:rFonts w:ascii="Angsana New" w:eastAsia="Times New Roman" w:hAnsi="Angsana New"/>
          <w:sz w:val="30"/>
          <w:szCs w:val="30"/>
        </w:rPr>
        <w:t xml:space="preserve"> </w:t>
      </w:r>
      <w:r w:rsidRPr="00FD256E">
        <w:rPr>
          <w:rFonts w:ascii="Angsana New" w:eastAsia="Times New Roman" w:hAnsi="Angsana New" w:hint="cs"/>
          <w:sz w:val="30"/>
          <w:szCs w:val="30"/>
          <w:cs/>
        </w:rPr>
        <w:t xml:space="preserve">เป็นจำนวน </w:t>
      </w:r>
      <w:r w:rsidR="008241DA" w:rsidRPr="00FD256E">
        <w:rPr>
          <w:rFonts w:ascii="Angsana New" w:eastAsia="Times New Roman" w:hAnsi="Angsana New"/>
          <w:sz w:val="30"/>
          <w:szCs w:val="30"/>
        </w:rPr>
        <w:t>91</w:t>
      </w:r>
      <w:r w:rsidR="0027591E" w:rsidRPr="00FD256E">
        <w:rPr>
          <w:rFonts w:ascii="Angsana New" w:eastAsia="Times New Roman" w:hAnsi="Angsana New" w:hint="cs"/>
          <w:sz w:val="30"/>
          <w:szCs w:val="30"/>
          <w:cs/>
        </w:rPr>
        <w:t>.</w:t>
      </w:r>
      <w:r w:rsidR="008241DA" w:rsidRPr="00FD256E">
        <w:rPr>
          <w:rFonts w:ascii="Angsana New" w:eastAsia="Times New Roman" w:hAnsi="Angsana New"/>
          <w:sz w:val="30"/>
          <w:szCs w:val="30"/>
        </w:rPr>
        <w:t>19</w:t>
      </w:r>
      <w:r w:rsidRPr="00FD256E">
        <w:rPr>
          <w:rFonts w:ascii="Angsana New" w:eastAsia="Times New Roman" w:hAnsi="Angsana New"/>
          <w:sz w:val="30"/>
          <w:szCs w:val="30"/>
        </w:rPr>
        <w:t xml:space="preserve"> </w:t>
      </w:r>
      <w:r w:rsidRPr="00FD256E">
        <w:rPr>
          <w:rFonts w:ascii="Angsana New" w:eastAsia="Times New Roman" w:hAnsi="Angsana New" w:hint="cs"/>
          <w:sz w:val="30"/>
          <w:szCs w:val="30"/>
          <w:cs/>
        </w:rPr>
        <w:t>ล้านบาท</w:t>
      </w:r>
    </w:p>
    <w:p w14:paraId="111616F5" w14:textId="4CED1A8C" w:rsidR="00640D10" w:rsidRPr="00E3266C" w:rsidRDefault="00640D10" w:rsidP="00D46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  <w:sectPr w:rsidR="00640D10" w:rsidRPr="00E3266C" w:rsidSect="003568C1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2"/>
          <w:cols w:space="720"/>
          <w:docGrid w:linePitch="245"/>
        </w:sectPr>
      </w:pPr>
    </w:p>
    <w:tbl>
      <w:tblPr>
        <w:tblW w:w="15389" w:type="dxa"/>
        <w:tblInd w:w="-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48"/>
        <w:gridCol w:w="1620"/>
        <w:gridCol w:w="719"/>
        <w:gridCol w:w="183"/>
        <w:gridCol w:w="627"/>
        <w:gridCol w:w="720"/>
        <w:gridCol w:w="180"/>
        <w:gridCol w:w="812"/>
        <w:gridCol w:w="180"/>
        <w:gridCol w:w="720"/>
        <w:gridCol w:w="180"/>
        <w:gridCol w:w="720"/>
        <w:gridCol w:w="270"/>
        <w:gridCol w:w="717"/>
        <w:gridCol w:w="183"/>
        <w:gridCol w:w="718"/>
        <w:gridCol w:w="182"/>
        <w:gridCol w:w="720"/>
        <w:gridCol w:w="180"/>
        <w:gridCol w:w="630"/>
        <w:gridCol w:w="180"/>
        <w:gridCol w:w="809"/>
        <w:gridCol w:w="181"/>
        <w:gridCol w:w="810"/>
      </w:tblGrid>
      <w:tr w:rsidR="0055665F" w:rsidRPr="00505780" w14:paraId="7CCDBB5E" w14:textId="77777777" w:rsidTr="00C86129">
        <w:trPr>
          <w:cantSplit/>
          <w:trHeight w:val="20"/>
          <w:tblHeader/>
        </w:trPr>
        <w:tc>
          <w:tcPr>
            <w:tcW w:w="3148" w:type="dxa"/>
            <w:vAlign w:val="bottom"/>
          </w:tcPr>
          <w:p w14:paraId="47EE1C42" w14:textId="77777777" w:rsidR="0055665F" w:rsidRPr="00505780" w:rsidRDefault="0055665F" w:rsidP="00045A96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14BEFAD4" w14:textId="77777777" w:rsidR="0055665F" w:rsidRPr="00505780" w:rsidRDefault="0055665F" w:rsidP="00045A96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529" w:type="dxa"/>
            <w:gridSpan w:val="3"/>
          </w:tcPr>
          <w:p w14:paraId="62B85426" w14:textId="77777777" w:rsidR="0055665F" w:rsidRPr="00505780" w:rsidRDefault="0055665F" w:rsidP="00045A96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712" w:type="dxa"/>
            <w:gridSpan w:val="3"/>
          </w:tcPr>
          <w:p w14:paraId="7B834216" w14:textId="4C78FDD7" w:rsidR="0055665F" w:rsidRPr="00505780" w:rsidRDefault="0055665F" w:rsidP="00045A9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  <w:r w:rsidRPr="0050578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58B3B41" w14:textId="77777777" w:rsidR="0055665F" w:rsidRPr="00505780" w:rsidRDefault="0055665F" w:rsidP="00045A96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5220" w:type="dxa"/>
            <w:gridSpan w:val="11"/>
            <w:vAlign w:val="bottom"/>
          </w:tcPr>
          <w:p w14:paraId="0CB6126B" w14:textId="3C22401A" w:rsidR="0055665F" w:rsidRPr="00505780" w:rsidRDefault="0055665F" w:rsidP="00045A96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sz w:val="24"/>
                <w:szCs w:val="24"/>
                <w:cs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bCs/>
                <w:sz w:val="24"/>
                <w:szCs w:val="24"/>
                <w:cs/>
                <w:lang w:eastAsia="en-GB" w:bidi="th-TH"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3FED570E" w14:textId="77777777" w:rsidR="0055665F" w:rsidRPr="00505780" w:rsidRDefault="0055665F" w:rsidP="00045A96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F31992B" w14:textId="77777777" w:rsidR="0055665F" w:rsidRPr="00505780" w:rsidRDefault="0055665F" w:rsidP="00045A96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sz w:val="24"/>
                <w:szCs w:val="24"/>
                <w:cs/>
                <w:lang w:eastAsia="en-GB" w:bidi="th-TH"/>
              </w:rPr>
            </w:pPr>
          </w:p>
        </w:tc>
      </w:tr>
      <w:tr w:rsidR="0055665F" w:rsidRPr="00505780" w14:paraId="0FA90B29" w14:textId="77777777" w:rsidTr="0055665F">
        <w:trPr>
          <w:cantSplit/>
          <w:trHeight w:val="20"/>
          <w:tblHeader/>
        </w:trPr>
        <w:tc>
          <w:tcPr>
            <w:tcW w:w="3148" w:type="dxa"/>
            <w:vAlign w:val="bottom"/>
          </w:tcPr>
          <w:p w14:paraId="01EA5883" w14:textId="77777777" w:rsidR="0055665F" w:rsidRPr="00505780" w:rsidRDefault="0055665F" w:rsidP="00045A96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1652559C" w14:textId="77777777" w:rsidR="0055665F" w:rsidRPr="00505780" w:rsidRDefault="0055665F" w:rsidP="00045A96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  <w:p w14:paraId="6FAB081B" w14:textId="77777777" w:rsidR="0055665F" w:rsidRPr="00505780" w:rsidRDefault="0055665F" w:rsidP="00045A96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529" w:type="dxa"/>
            <w:gridSpan w:val="3"/>
            <w:hideMark/>
          </w:tcPr>
          <w:p w14:paraId="5E6F347E" w14:textId="77777777" w:rsidR="0055665F" w:rsidRPr="00505780" w:rsidRDefault="0055665F" w:rsidP="00045A96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สัดส่วน</w:t>
            </w:r>
          </w:p>
          <w:p w14:paraId="6B3DB4D1" w14:textId="77777777" w:rsidR="0055665F" w:rsidRPr="00505780" w:rsidRDefault="0055665F" w:rsidP="00045A96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ความเป็นเจ้าของ</w:t>
            </w:r>
          </w:p>
        </w:tc>
        <w:tc>
          <w:tcPr>
            <w:tcW w:w="1712" w:type="dxa"/>
            <w:gridSpan w:val="3"/>
            <w:hideMark/>
          </w:tcPr>
          <w:p w14:paraId="1707D747" w14:textId="77777777" w:rsidR="0055665F" w:rsidRPr="00505780" w:rsidRDefault="0055665F" w:rsidP="00045A9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มูลค่าตาม</w:t>
            </w:r>
          </w:p>
          <w:p w14:paraId="22DA8AEC" w14:textId="77777777" w:rsidR="0055665F" w:rsidRPr="00505780" w:rsidRDefault="0055665F" w:rsidP="00045A96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35104831" w14:textId="77777777" w:rsidR="0055665F" w:rsidRPr="00505780" w:rsidRDefault="0055665F" w:rsidP="00045A96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4CAE4C14" w14:textId="77777777" w:rsidR="0055665F" w:rsidRPr="00505780" w:rsidRDefault="0055665F" w:rsidP="00045A96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ราคาทุน</w:t>
            </w:r>
          </w:p>
        </w:tc>
        <w:tc>
          <w:tcPr>
            <w:tcW w:w="270" w:type="dxa"/>
          </w:tcPr>
          <w:p w14:paraId="55A971A8" w14:textId="77777777" w:rsidR="0055665F" w:rsidRPr="00505780" w:rsidRDefault="0055665F" w:rsidP="00045A9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618" w:type="dxa"/>
            <w:gridSpan w:val="3"/>
            <w:vAlign w:val="bottom"/>
            <w:hideMark/>
          </w:tcPr>
          <w:p w14:paraId="607A246E" w14:textId="77777777" w:rsidR="0055665F" w:rsidRPr="00505780" w:rsidRDefault="0055665F" w:rsidP="00045A96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การด้อยค่า</w:t>
            </w:r>
          </w:p>
        </w:tc>
        <w:tc>
          <w:tcPr>
            <w:tcW w:w="182" w:type="dxa"/>
          </w:tcPr>
          <w:p w14:paraId="48D4671A" w14:textId="77777777" w:rsidR="0055665F" w:rsidRPr="00505780" w:rsidRDefault="0055665F" w:rsidP="00045A96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178433CE" w14:textId="77777777" w:rsidR="0055665F" w:rsidRPr="00505780" w:rsidRDefault="0055665F" w:rsidP="00045A96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45C413C4" w14:textId="77777777" w:rsidR="0055665F" w:rsidRPr="00505780" w:rsidRDefault="0055665F" w:rsidP="00045A96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0E372D4F" w14:textId="77777777" w:rsidR="0055665F" w:rsidRPr="00505780" w:rsidRDefault="0055665F" w:rsidP="00045A96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มูลค่ายุติธรรมสำหรับ</w:t>
            </w:r>
          </w:p>
          <w:p w14:paraId="75D1E0C6" w14:textId="77777777" w:rsidR="0055665F" w:rsidRPr="00505780" w:rsidRDefault="0055665F" w:rsidP="00045A9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หลักทรัพย์จดทะเบียนฯ</w:t>
            </w:r>
          </w:p>
        </w:tc>
      </w:tr>
      <w:tr w:rsidR="0055665F" w:rsidRPr="00505780" w14:paraId="08C69F91" w14:textId="77777777" w:rsidTr="0055665F">
        <w:trPr>
          <w:cantSplit/>
          <w:trHeight w:val="20"/>
          <w:tblHeader/>
        </w:trPr>
        <w:tc>
          <w:tcPr>
            <w:tcW w:w="3148" w:type="dxa"/>
          </w:tcPr>
          <w:p w14:paraId="1C452B10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2491D86F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</w:tcPr>
          <w:p w14:paraId="0A28E914" w14:textId="3C63A9A6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31</w:t>
            </w:r>
          </w:p>
        </w:tc>
        <w:tc>
          <w:tcPr>
            <w:tcW w:w="183" w:type="dxa"/>
            <w:vAlign w:val="center"/>
          </w:tcPr>
          <w:p w14:paraId="5E825411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</w:tcPr>
          <w:p w14:paraId="48E00C08" w14:textId="225DC01D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720" w:type="dxa"/>
            <w:vAlign w:val="center"/>
          </w:tcPr>
          <w:p w14:paraId="563A7269" w14:textId="1B07D99F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31</w:t>
            </w:r>
          </w:p>
        </w:tc>
        <w:tc>
          <w:tcPr>
            <w:tcW w:w="180" w:type="dxa"/>
            <w:vAlign w:val="center"/>
          </w:tcPr>
          <w:p w14:paraId="1B440861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</w:tcPr>
          <w:p w14:paraId="1C0229BD" w14:textId="17346CA6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1A07E97D" w14:textId="77777777" w:rsidR="0055665F" w:rsidRPr="00505780" w:rsidRDefault="0055665F" w:rsidP="0055665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C95323B" w14:textId="59190F98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31</w:t>
            </w:r>
          </w:p>
        </w:tc>
        <w:tc>
          <w:tcPr>
            <w:tcW w:w="180" w:type="dxa"/>
            <w:vAlign w:val="center"/>
          </w:tcPr>
          <w:p w14:paraId="42B4E8C3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15246D3" w14:textId="31781B1A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270" w:type="dxa"/>
          </w:tcPr>
          <w:p w14:paraId="3C73D928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</w:tcPr>
          <w:p w14:paraId="435E9877" w14:textId="3349FB8E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31</w:t>
            </w:r>
          </w:p>
        </w:tc>
        <w:tc>
          <w:tcPr>
            <w:tcW w:w="183" w:type="dxa"/>
            <w:vAlign w:val="center"/>
          </w:tcPr>
          <w:p w14:paraId="1F0BEB45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</w:tcPr>
          <w:p w14:paraId="274D67F8" w14:textId="384440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2" w:type="dxa"/>
          </w:tcPr>
          <w:p w14:paraId="5F9A6DE2" w14:textId="77777777" w:rsidR="0055665F" w:rsidRPr="00505780" w:rsidRDefault="0055665F" w:rsidP="0055665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42765A4F" w14:textId="68A56E6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31</w:t>
            </w:r>
          </w:p>
        </w:tc>
        <w:tc>
          <w:tcPr>
            <w:tcW w:w="180" w:type="dxa"/>
            <w:vAlign w:val="center"/>
          </w:tcPr>
          <w:p w14:paraId="51734F0E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4FACBB6E" w14:textId="2D89518A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309F41A7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</w:tcPr>
          <w:p w14:paraId="68A68393" w14:textId="0A8816F0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31</w:t>
            </w:r>
          </w:p>
        </w:tc>
        <w:tc>
          <w:tcPr>
            <w:tcW w:w="181" w:type="dxa"/>
            <w:vAlign w:val="center"/>
          </w:tcPr>
          <w:p w14:paraId="57128B6C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7D7B9316" w14:textId="21E4B80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30</w:t>
            </w:r>
          </w:p>
        </w:tc>
      </w:tr>
      <w:tr w:rsidR="0055665F" w:rsidRPr="00505780" w14:paraId="3472893F" w14:textId="77777777" w:rsidTr="0055665F">
        <w:trPr>
          <w:cantSplit/>
          <w:trHeight w:val="20"/>
          <w:tblHeader/>
        </w:trPr>
        <w:tc>
          <w:tcPr>
            <w:tcW w:w="3148" w:type="dxa"/>
          </w:tcPr>
          <w:p w14:paraId="02822F0A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575342A9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</w:tcPr>
          <w:p w14:paraId="303137CC" w14:textId="11992555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83" w:type="dxa"/>
            <w:vAlign w:val="center"/>
          </w:tcPr>
          <w:p w14:paraId="6B3654E3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</w:tcPr>
          <w:p w14:paraId="1E63891E" w14:textId="71A7E5E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720" w:type="dxa"/>
            <w:vAlign w:val="center"/>
          </w:tcPr>
          <w:p w14:paraId="6B901917" w14:textId="5138E582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80" w:type="dxa"/>
            <w:vAlign w:val="center"/>
          </w:tcPr>
          <w:p w14:paraId="121F755A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</w:tcPr>
          <w:p w14:paraId="5BE5CA0C" w14:textId="0EC997D4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19850BB9" w14:textId="77777777" w:rsidR="0055665F" w:rsidRPr="00505780" w:rsidRDefault="0055665F" w:rsidP="0055665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201F7820" w14:textId="67B488F6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80" w:type="dxa"/>
            <w:vAlign w:val="center"/>
          </w:tcPr>
          <w:p w14:paraId="725014C6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539F621" w14:textId="13F74160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270" w:type="dxa"/>
          </w:tcPr>
          <w:p w14:paraId="1BA40FC1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</w:tcPr>
          <w:p w14:paraId="7FFD28B0" w14:textId="2D69F2D1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83" w:type="dxa"/>
            <w:vAlign w:val="center"/>
          </w:tcPr>
          <w:p w14:paraId="2E0EF661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</w:tcPr>
          <w:p w14:paraId="0F0EA642" w14:textId="549510BE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2" w:type="dxa"/>
          </w:tcPr>
          <w:p w14:paraId="400CDC3D" w14:textId="77777777" w:rsidR="0055665F" w:rsidRPr="00505780" w:rsidRDefault="0055665F" w:rsidP="0055665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4869D4B8" w14:textId="0809F919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80" w:type="dxa"/>
            <w:vAlign w:val="center"/>
          </w:tcPr>
          <w:p w14:paraId="1F127867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22A1CDED" w14:textId="01A5DF05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3465D404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</w:tcPr>
          <w:p w14:paraId="41836BE7" w14:textId="5E7498EB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81" w:type="dxa"/>
            <w:vAlign w:val="center"/>
          </w:tcPr>
          <w:p w14:paraId="69CF5D93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5345B661" w14:textId="3A1B47F0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</w:tr>
      <w:tr w:rsidR="0055665F" w:rsidRPr="00505780" w14:paraId="7DC77B4C" w14:textId="77777777" w:rsidTr="0055665F">
        <w:trPr>
          <w:cantSplit/>
          <w:trHeight w:val="20"/>
          <w:tblHeader/>
        </w:trPr>
        <w:tc>
          <w:tcPr>
            <w:tcW w:w="3148" w:type="dxa"/>
          </w:tcPr>
          <w:p w14:paraId="631DE7DA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0D548CBC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  <w:hideMark/>
          </w:tcPr>
          <w:p w14:paraId="62E69510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2565</w:t>
            </w:r>
          </w:p>
        </w:tc>
        <w:tc>
          <w:tcPr>
            <w:tcW w:w="183" w:type="dxa"/>
            <w:vAlign w:val="center"/>
          </w:tcPr>
          <w:p w14:paraId="42F17170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  <w:hideMark/>
          </w:tcPr>
          <w:p w14:paraId="43999B5F" w14:textId="3980EF76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5</w:t>
            </w:r>
          </w:p>
        </w:tc>
        <w:tc>
          <w:tcPr>
            <w:tcW w:w="720" w:type="dxa"/>
            <w:vAlign w:val="center"/>
            <w:hideMark/>
          </w:tcPr>
          <w:p w14:paraId="18D1C449" w14:textId="2CE8654F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4263DAB1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  <w:hideMark/>
          </w:tcPr>
          <w:p w14:paraId="0BC99EA8" w14:textId="4D52FC0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5</w:t>
            </w:r>
          </w:p>
        </w:tc>
        <w:tc>
          <w:tcPr>
            <w:tcW w:w="180" w:type="dxa"/>
          </w:tcPr>
          <w:p w14:paraId="50D84B27" w14:textId="77777777" w:rsidR="0055665F" w:rsidRPr="00505780" w:rsidRDefault="0055665F" w:rsidP="0055665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  <w:hideMark/>
          </w:tcPr>
          <w:p w14:paraId="14C7F2E2" w14:textId="33DDCCA1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55BD882A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  <w:hideMark/>
          </w:tcPr>
          <w:p w14:paraId="631D98B5" w14:textId="2242BC3B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5</w:t>
            </w:r>
          </w:p>
        </w:tc>
        <w:tc>
          <w:tcPr>
            <w:tcW w:w="270" w:type="dxa"/>
          </w:tcPr>
          <w:p w14:paraId="017855B6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  <w:hideMark/>
          </w:tcPr>
          <w:p w14:paraId="007CE78F" w14:textId="04C2A118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2565</w:t>
            </w:r>
          </w:p>
        </w:tc>
        <w:tc>
          <w:tcPr>
            <w:tcW w:w="183" w:type="dxa"/>
            <w:vAlign w:val="center"/>
          </w:tcPr>
          <w:p w14:paraId="52CC1484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  <w:hideMark/>
          </w:tcPr>
          <w:p w14:paraId="7A3C00CC" w14:textId="683A51BB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5</w:t>
            </w:r>
          </w:p>
        </w:tc>
        <w:tc>
          <w:tcPr>
            <w:tcW w:w="182" w:type="dxa"/>
          </w:tcPr>
          <w:p w14:paraId="6AF798D4" w14:textId="77777777" w:rsidR="0055665F" w:rsidRPr="00505780" w:rsidRDefault="0055665F" w:rsidP="0055665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  <w:hideMark/>
          </w:tcPr>
          <w:p w14:paraId="37AEEDA2" w14:textId="1061C79F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4CDF39FD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  <w:hideMark/>
          </w:tcPr>
          <w:p w14:paraId="2AC08C75" w14:textId="6868C79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5</w:t>
            </w:r>
          </w:p>
        </w:tc>
        <w:tc>
          <w:tcPr>
            <w:tcW w:w="180" w:type="dxa"/>
          </w:tcPr>
          <w:p w14:paraId="37D92D69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  <w:hideMark/>
          </w:tcPr>
          <w:p w14:paraId="21AFE4DF" w14:textId="74EADE21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2565</w:t>
            </w:r>
          </w:p>
        </w:tc>
        <w:tc>
          <w:tcPr>
            <w:tcW w:w="181" w:type="dxa"/>
            <w:vAlign w:val="center"/>
          </w:tcPr>
          <w:p w14:paraId="73EBFCAD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  <w:hideMark/>
          </w:tcPr>
          <w:p w14:paraId="3F49657E" w14:textId="6C218095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5</w:t>
            </w:r>
          </w:p>
        </w:tc>
      </w:tr>
      <w:tr w:rsidR="0055665F" w:rsidRPr="00505780" w14:paraId="2063DDEB" w14:textId="77777777" w:rsidTr="0055665F">
        <w:trPr>
          <w:cantSplit/>
          <w:trHeight w:val="20"/>
          <w:tblHeader/>
        </w:trPr>
        <w:tc>
          <w:tcPr>
            <w:tcW w:w="3148" w:type="dxa"/>
          </w:tcPr>
          <w:p w14:paraId="68D1FB5B" w14:textId="77777777" w:rsidR="0055665F" w:rsidRPr="00505780" w:rsidRDefault="0055665F" w:rsidP="0055665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5AA4CFDD" w14:textId="77777777" w:rsidR="0055665F" w:rsidRPr="00505780" w:rsidRDefault="0055665F" w:rsidP="0055665F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529" w:type="dxa"/>
            <w:gridSpan w:val="3"/>
            <w:hideMark/>
          </w:tcPr>
          <w:p w14:paraId="16A8DDFB" w14:textId="77777777" w:rsidR="0055665F" w:rsidRPr="00505780" w:rsidRDefault="0055665F" w:rsidP="0055665F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GB" w:eastAsia="en-GB"/>
              </w:rPr>
              <w:t>(ร้อยละ)</w:t>
            </w:r>
          </w:p>
        </w:tc>
        <w:tc>
          <w:tcPr>
            <w:tcW w:w="9092" w:type="dxa"/>
            <w:gridSpan w:val="19"/>
            <w:hideMark/>
          </w:tcPr>
          <w:p w14:paraId="4F44E076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</w:tr>
      <w:tr w:rsidR="0055665F" w:rsidRPr="00505780" w14:paraId="06F3DF98" w14:textId="77777777" w:rsidTr="0055665F">
        <w:trPr>
          <w:cantSplit/>
          <w:trHeight w:val="20"/>
        </w:trPr>
        <w:tc>
          <w:tcPr>
            <w:tcW w:w="3148" w:type="dxa"/>
            <w:hideMark/>
          </w:tcPr>
          <w:p w14:paraId="32454C0D" w14:textId="77777777" w:rsidR="0055665F" w:rsidRPr="00505780" w:rsidRDefault="0055665F" w:rsidP="0055665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บริษัทร่วม</w:t>
            </w:r>
          </w:p>
        </w:tc>
        <w:tc>
          <w:tcPr>
            <w:tcW w:w="1620" w:type="dxa"/>
          </w:tcPr>
          <w:p w14:paraId="278353BC" w14:textId="77777777" w:rsidR="0055665F" w:rsidRPr="00505780" w:rsidRDefault="0055665F" w:rsidP="0055665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732CF854" w14:textId="77777777" w:rsidR="0055665F" w:rsidRPr="00505780" w:rsidRDefault="0055665F" w:rsidP="0055665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1F3FAE1F" w14:textId="77777777" w:rsidR="0055665F" w:rsidRPr="00505780" w:rsidRDefault="0055665F" w:rsidP="0055665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69079B9F" w14:textId="77777777" w:rsidR="0055665F" w:rsidRPr="00505780" w:rsidRDefault="0055665F" w:rsidP="0055665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28774D77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03E3902C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4C1E9577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4C58D9E2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7ABA346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5EA364AF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D5A6684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501BA0BB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</w:tcPr>
          <w:p w14:paraId="4EF20A69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</w:tcPr>
          <w:p w14:paraId="36864E3D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597449CF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2" w:type="dxa"/>
          </w:tcPr>
          <w:p w14:paraId="5D406742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AC63FBF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72884405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70A67883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3D6A2DCE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</w:tcPr>
          <w:p w14:paraId="2D6C0730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245C7DA1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0B4C3E04" w14:textId="77777777" w:rsidR="0055665F" w:rsidRPr="00505780" w:rsidRDefault="0055665F" w:rsidP="0055665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F52558" w:rsidRPr="00505780" w14:paraId="2B5678EB" w14:textId="77777777" w:rsidTr="00F52558">
        <w:trPr>
          <w:cantSplit/>
          <w:trHeight w:val="20"/>
        </w:trPr>
        <w:tc>
          <w:tcPr>
            <w:tcW w:w="3148" w:type="dxa"/>
            <w:hideMark/>
          </w:tcPr>
          <w:p w14:paraId="54D59047" w14:textId="77777777" w:rsidR="00F52558" w:rsidRPr="00505780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ทรัสต์เพื่อการลงทุนในอสังหาริมทรัพย์</w:t>
            </w:r>
          </w:p>
          <w:p w14:paraId="200CC744" w14:textId="77777777" w:rsidR="00F52558" w:rsidRPr="00505780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และสิทธิการเช่าอสังหาริมทรัพย์เพื่อ</w:t>
            </w:r>
          </w:p>
          <w:p w14:paraId="25453C85" w14:textId="77777777" w:rsidR="00F52558" w:rsidRPr="00505780" w:rsidRDefault="00F52558" w:rsidP="00F5255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อุตสาหกรรม เฟรเซอร์ส พร็อพเพอร์ตี้</w:t>
            </w:r>
            <w:r>
              <w:rPr>
                <w:rFonts w:ascii="Angsana New" w:hAnsi="Angsana New"/>
                <w:sz w:val="24"/>
                <w:szCs w:val="24"/>
              </w:rPr>
              <w:t xml:space="preserve"> *</w:t>
            </w:r>
          </w:p>
        </w:tc>
        <w:tc>
          <w:tcPr>
            <w:tcW w:w="1620" w:type="dxa"/>
            <w:hideMark/>
          </w:tcPr>
          <w:p w14:paraId="6C2F725C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ลงทุนในอสังหาริมทรัพย์</w:t>
            </w:r>
          </w:p>
        </w:tc>
        <w:tc>
          <w:tcPr>
            <w:tcW w:w="719" w:type="dxa"/>
          </w:tcPr>
          <w:p w14:paraId="5CC8E459" w14:textId="77777777" w:rsidR="00F52558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1FBCBB84" w14:textId="77777777" w:rsidR="00C8665A" w:rsidRDefault="00C8665A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735CDBAA" w14:textId="26B88D1C" w:rsidR="00C8665A" w:rsidRPr="00505780" w:rsidRDefault="00C8665A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26.62</w:t>
            </w:r>
          </w:p>
        </w:tc>
        <w:tc>
          <w:tcPr>
            <w:tcW w:w="183" w:type="dxa"/>
          </w:tcPr>
          <w:p w14:paraId="4C63F4E1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hideMark/>
          </w:tcPr>
          <w:p w14:paraId="31B639C6" w14:textId="3FB1A9FF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26.62</w:t>
            </w:r>
          </w:p>
        </w:tc>
        <w:tc>
          <w:tcPr>
            <w:tcW w:w="720" w:type="dxa"/>
          </w:tcPr>
          <w:p w14:paraId="48E4B326" w14:textId="77777777" w:rsidR="00F52558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5266B3AC" w14:textId="77777777" w:rsidR="000A7ECD" w:rsidRDefault="000A7ECD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60460BF4" w14:textId="254277B0" w:rsidR="000A7ECD" w:rsidRPr="006F4DE5" w:rsidRDefault="008469E7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5,216</w:t>
            </w:r>
          </w:p>
        </w:tc>
        <w:tc>
          <w:tcPr>
            <w:tcW w:w="180" w:type="dxa"/>
          </w:tcPr>
          <w:p w14:paraId="7A4572D8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hideMark/>
          </w:tcPr>
          <w:p w14:paraId="5553B530" w14:textId="067D6BEC" w:rsidR="00F52558" w:rsidRPr="00505780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 w:rsidRPr="006F4DE5">
              <w:rPr>
                <w:rFonts w:ascii="Angsana New" w:hAnsi="Angsana New"/>
                <w:sz w:val="24"/>
                <w:szCs w:val="24"/>
              </w:rPr>
              <w:br/>
            </w:r>
            <w:r w:rsidRPr="006F4DE5">
              <w:rPr>
                <w:rFonts w:ascii="Angsana New" w:hAnsi="Angsana New"/>
                <w:sz w:val="24"/>
                <w:szCs w:val="24"/>
              </w:rPr>
              <w:br/>
            </w:r>
            <w:r w:rsidRPr="006F4DE5">
              <w:rPr>
                <w:rFonts w:ascii="Angsana New" w:hAnsi="Angsana New" w:hint="cs"/>
                <w:sz w:val="24"/>
                <w:szCs w:val="24"/>
              </w:rPr>
              <w:t>5,258</w:t>
            </w:r>
          </w:p>
        </w:tc>
        <w:tc>
          <w:tcPr>
            <w:tcW w:w="180" w:type="dxa"/>
          </w:tcPr>
          <w:p w14:paraId="075AE1DC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7D5B3DD" w14:textId="77777777" w:rsidR="00F52558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07FDCF5C" w14:textId="77777777" w:rsidR="000A7ECD" w:rsidRDefault="000A7ECD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44976C38" w14:textId="2B210848" w:rsidR="000A7ECD" w:rsidRPr="00505780" w:rsidRDefault="0064551A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1,815</w:t>
            </w:r>
          </w:p>
        </w:tc>
        <w:tc>
          <w:tcPr>
            <w:tcW w:w="180" w:type="dxa"/>
          </w:tcPr>
          <w:p w14:paraId="001F7C23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hideMark/>
          </w:tcPr>
          <w:p w14:paraId="52E9EB62" w14:textId="6F1877A2" w:rsidR="00F52558" w:rsidRPr="00505780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</w:rPr>
              <w:t>1,81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72F7EFEF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7AD821A8" w14:textId="77777777" w:rsidR="00F52558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2D132A7" w14:textId="77777777" w:rsidR="000A7ECD" w:rsidRDefault="000A7ECD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CBC8A2E" w14:textId="0F506D5D" w:rsidR="000A7ECD" w:rsidRPr="00505780" w:rsidRDefault="000A7ECD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580DBEFB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hideMark/>
          </w:tcPr>
          <w:p w14:paraId="22648CD6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067BA591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B6724C1" w14:textId="77777777" w:rsidR="00F52558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62FFEDBE" w14:textId="77777777" w:rsidR="000A7ECD" w:rsidRDefault="000A7ECD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508B6B84" w14:textId="6D0AE014" w:rsidR="000A7ECD" w:rsidRPr="00505780" w:rsidRDefault="00B11889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 w:rsidRPr="00B11889">
              <w:rPr>
                <w:rFonts w:ascii="Angsana New" w:hAnsi="Angsana New" w:hint="cs"/>
                <w:sz w:val="24"/>
                <w:szCs w:val="24"/>
              </w:rPr>
              <w:t>1</w:t>
            </w:r>
            <w:r w:rsidR="0064551A">
              <w:rPr>
                <w:rFonts w:ascii="Angsana New" w:hAnsi="Angsana New"/>
                <w:sz w:val="24"/>
                <w:szCs w:val="24"/>
              </w:rPr>
              <w:t>,815</w:t>
            </w:r>
          </w:p>
        </w:tc>
        <w:tc>
          <w:tcPr>
            <w:tcW w:w="180" w:type="dxa"/>
          </w:tcPr>
          <w:p w14:paraId="0FA87781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hideMark/>
          </w:tcPr>
          <w:p w14:paraId="4CFD4D74" w14:textId="4BEC6804" w:rsidR="00F52558" w:rsidRPr="00505780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</w:rPr>
              <w:t>1,81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2C9140D2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3A8A1743" w14:textId="77777777" w:rsidR="00F52558" w:rsidRDefault="00F52558" w:rsidP="0064551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7ACBB86" w14:textId="77777777" w:rsidR="0064551A" w:rsidRDefault="0064551A" w:rsidP="0064551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B707E6C" w14:textId="4A15FB6B" w:rsidR="0064551A" w:rsidRPr="0064551A" w:rsidRDefault="00BD1E6A" w:rsidP="0064551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8,399</w:t>
            </w:r>
          </w:p>
        </w:tc>
        <w:tc>
          <w:tcPr>
            <w:tcW w:w="181" w:type="dxa"/>
          </w:tcPr>
          <w:p w14:paraId="05AECFAD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hideMark/>
          </w:tcPr>
          <w:p w14:paraId="1E61DC8B" w14:textId="2B7BC7E9" w:rsidR="00F52558" w:rsidRPr="00505780" w:rsidRDefault="00F52558" w:rsidP="00F5255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8,39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</w:p>
        </w:tc>
      </w:tr>
      <w:tr w:rsidR="00F52558" w:rsidRPr="00505780" w14:paraId="6E15FB29" w14:textId="77777777" w:rsidTr="0055665F">
        <w:trPr>
          <w:cantSplit/>
          <w:trHeight w:val="20"/>
        </w:trPr>
        <w:tc>
          <w:tcPr>
            <w:tcW w:w="3148" w:type="dxa"/>
          </w:tcPr>
          <w:p w14:paraId="4E71AA85" w14:textId="77777777" w:rsidR="00F52558" w:rsidRPr="00505780" w:rsidRDefault="00F52558" w:rsidP="00F5255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ทีอาร์เอ แลนด์ ดีเวลลอปเม้นต์ จำกัด</w:t>
            </w:r>
          </w:p>
        </w:tc>
        <w:tc>
          <w:tcPr>
            <w:tcW w:w="1620" w:type="dxa"/>
          </w:tcPr>
          <w:p w14:paraId="79A78AD4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9" w:type="dxa"/>
          </w:tcPr>
          <w:p w14:paraId="47B1475F" w14:textId="3C46B8A1" w:rsidR="00F52558" w:rsidRPr="00505780" w:rsidRDefault="00C82255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50.00</w:t>
            </w:r>
          </w:p>
        </w:tc>
        <w:tc>
          <w:tcPr>
            <w:tcW w:w="183" w:type="dxa"/>
          </w:tcPr>
          <w:p w14:paraId="770BE013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1DA02D91" w14:textId="7F238C70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50.00</w:t>
            </w:r>
          </w:p>
        </w:tc>
        <w:tc>
          <w:tcPr>
            <w:tcW w:w="720" w:type="dxa"/>
          </w:tcPr>
          <w:p w14:paraId="2E967EC8" w14:textId="426EED67" w:rsidR="00F52558" w:rsidRPr="00505780" w:rsidRDefault="008469E7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4,895</w:t>
            </w:r>
          </w:p>
        </w:tc>
        <w:tc>
          <w:tcPr>
            <w:tcW w:w="180" w:type="dxa"/>
          </w:tcPr>
          <w:p w14:paraId="5E8A9BCA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06878C1F" w14:textId="5C244ED4" w:rsidR="00F52558" w:rsidRPr="00505780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>4,897</w:t>
            </w:r>
          </w:p>
        </w:tc>
        <w:tc>
          <w:tcPr>
            <w:tcW w:w="180" w:type="dxa"/>
          </w:tcPr>
          <w:p w14:paraId="19173EC8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BD03701" w14:textId="2379CC71" w:rsidR="00F52558" w:rsidRPr="00505780" w:rsidRDefault="0064551A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4,911</w:t>
            </w:r>
          </w:p>
        </w:tc>
        <w:tc>
          <w:tcPr>
            <w:tcW w:w="180" w:type="dxa"/>
          </w:tcPr>
          <w:p w14:paraId="6DDAEB9D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28DE677" w14:textId="43D5B84A" w:rsidR="00F52558" w:rsidRPr="00505780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>4,911</w:t>
            </w:r>
          </w:p>
        </w:tc>
        <w:tc>
          <w:tcPr>
            <w:tcW w:w="270" w:type="dxa"/>
          </w:tcPr>
          <w:p w14:paraId="18CF2399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5D95592F" w14:textId="1B804C5F" w:rsidR="00F52558" w:rsidRPr="00505780" w:rsidRDefault="000A7ECD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458B3E2F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09DD7050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0F2A5B5F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70008BA" w14:textId="1900CEF3" w:rsidR="00F52558" w:rsidRPr="00505780" w:rsidRDefault="0064551A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4,911</w:t>
            </w:r>
          </w:p>
        </w:tc>
        <w:tc>
          <w:tcPr>
            <w:tcW w:w="180" w:type="dxa"/>
          </w:tcPr>
          <w:p w14:paraId="075BB0C6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6399504D" w14:textId="759012C6" w:rsidR="00F52558" w:rsidRPr="00505780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>4,911</w:t>
            </w:r>
          </w:p>
        </w:tc>
        <w:tc>
          <w:tcPr>
            <w:tcW w:w="180" w:type="dxa"/>
          </w:tcPr>
          <w:p w14:paraId="0BAA98E8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2AB8A438" w14:textId="68A2EADB" w:rsidR="00F52558" w:rsidRPr="00505780" w:rsidRDefault="0064551A" w:rsidP="0084636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0880CB11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FFB1308" w14:textId="2ECCC221" w:rsidR="00F52558" w:rsidRPr="00505780" w:rsidRDefault="00F52558" w:rsidP="00846369">
            <w:pPr>
              <w:pStyle w:val="acctfourfigures"/>
              <w:tabs>
                <w:tab w:val="clear" w:pos="765"/>
                <w:tab w:val="decimal" w:pos="10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F52558" w:rsidRPr="00505780" w14:paraId="68226917" w14:textId="77777777" w:rsidTr="0055665F">
        <w:trPr>
          <w:cantSplit/>
          <w:trHeight w:val="20"/>
        </w:trPr>
        <w:tc>
          <w:tcPr>
            <w:tcW w:w="3148" w:type="dxa"/>
          </w:tcPr>
          <w:p w14:paraId="5C514B41" w14:textId="77777777" w:rsidR="00F52558" w:rsidRPr="00505780" w:rsidRDefault="00F52558" w:rsidP="00F5255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นอร์ท สาธร โฮเต็ล จำกัด ***</w:t>
            </w:r>
          </w:p>
        </w:tc>
        <w:tc>
          <w:tcPr>
            <w:tcW w:w="1620" w:type="dxa"/>
          </w:tcPr>
          <w:p w14:paraId="35C0E417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719" w:type="dxa"/>
          </w:tcPr>
          <w:p w14:paraId="132BDA0E" w14:textId="3AEC948B" w:rsidR="00F52558" w:rsidRPr="00505780" w:rsidRDefault="00C82255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20.00</w:t>
            </w:r>
          </w:p>
        </w:tc>
        <w:tc>
          <w:tcPr>
            <w:tcW w:w="183" w:type="dxa"/>
          </w:tcPr>
          <w:p w14:paraId="145910C6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37E52C8F" w14:textId="628BC646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20.00</w:t>
            </w:r>
          </w:p>
        </w:tc>
        <w:tc>
          <w:tcPr>
            <w:tcW w:w="720" w:type="dxa"/>
          </w:tcPr>
          <w:p w14:paraId="74EAD5AF" w14:textId="15657A15" w:rsidR="00F52558" w:rsidRPr="00505780" w:rsidRDefault="008469E7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89</w:t>
            </w:r>
          </w:p>
        </w:tc>
        <w:tc>
          <w:tcPr>
            <w:tcW w:w="180" w:type="dxa"/>
          </w:tcPr>
          <w:p w14:paraId="70148100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5DA5C287" w14:textId="741BEE23" w:rsidR="00F52558" w:rsidRPr="00505780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>88</w:t>
            </w:r>
          </w:p>
        </w:tc>
        <w:tc>
          <w:tcPr>
            <w:tcW w:w="180" w:type="dxa"/>
          </w:tcPr>
          <w:p w14:paraId="3B2493AE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5423D80" w14:textId="19638F34" w:rsidR="00F52558" w:rsidRPr="00505780" w:rsidRDefault="0064551A" w:rsidP="00591D1D">
            <w:pPr>
              <w:pStyle w:val="acctfourfigures"/>
              <w:tabs>
                <w:tab w:val="clear" w:pos="765"/>
                <w:tab w:val="decimal" w:pos="1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93E0F52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CDEA2FE" w14:textId="52E4011B" w:rsidR="00F52558" w:rsidRPr="00505780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41FBAD2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104EEE3F" w14:textId="23FEAC35" w:rsidR="00F52558" w:rsidRPr="00505780" w:rsidRDefault="000A7ECD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3F16A634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62F2DF06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1A62C39F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9F76774" w14:textId="4F10097B" w:rsidR="00F52558" w:rsidRPr="00505780" w:rsidRDefault="0064551A" w:rsidP="00846369">
            <w:pPr>
              <w:pStyle w:val="acctfourfigures"/>
              <w:tabs>
                <w:tab w:val="clear" w:pos="765"/>
                <w:tab w:val="decimal" w:pos="1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348ABEE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15F87453" w14:textId="64C83308" w:rsidR="00F52558" w:rsidRPr="00505780" w:rsidRDefault="00F52558" w:rsidP="0084636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79343BB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679A5AE3" w14:textId="4D18B1F8" w:rsidR="00F52558" w:rsidRPr="00505780" w:rsidRDefault="0064551A" w:rsidP="0084636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279D9D58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64A9FB81" w14:textId="3B5977FC" w:rsidR="00F52558" w:rsidRPr="00505780" w:rsidRDefault="00F52558" w:rsidP="00846369">
            <w:pPr>
              <w:pStyle w:val="acctfourfigures"/>
              <w:tabs>
                <w:tab w:val="clear" w:pos="765"/>
                <w:tab w:val="decimal" w:pos="10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F52558" w:rsidRPr="00505780" w14:paraId="254D37A5" w14:textId="77777777" w:rsidTr="0055665F">
        <w:trPr>
          <w:cantSplit/>
          <w:trHeight w:val="20"/>
        </w:trPr>
        <w:tc>
          <w:tcPr>
            <w:tcW w:w="3148" w:type="dxa"/>
          </w:tcPr>
          <w:p w14:paraId="0B268069" w14:textId="77777777" w:rsidR="00F52558" w:rsidRPr="00505780" w:rsidRDefault="00F52558" w:rsidP="00F5255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ทรัสต์เพื่อการลงทุนในสิทธิการเช่า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อสังหาริมทรัพย์โกลเด้นเวนเจอร์</w:t>
            </w: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***</w:t>
            </w:r>
          </w:p>
        </w:tc>
        <w:tc>
          <w:tcPr>
            <w:tcW w:w="1620" w:type="dxa"/>
          </w:tcPr>
          <w:p w14:paraId="5F18E295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ลงทุนในสิทธิการเช่า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อสังหาริมทรัพย์และ</w:t>
            </w:r>
          </w:p>
        </w:tc>
        <w:tc>
          <w:tcPr>
            <w:tcW w:w="719" w:type="dxa"/>
          </w:tcPr>
          <w:p w14:paraId="58161ABD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630C9E6C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7626864C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20" w:type="dxa"/>
          </w:tcPr>
          <w:p w14:paraId="417403E6" w14:textId="77777777" w:rsidR="00F52558" w:rsidRPr="00505780" w:rsidRDefault="00F52558" w:rsidP="00F52558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1AC65DD5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470A6E99" w14:textId="77777777" w:rsidR="00F52558" w:rsidRPr="00505780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7641C297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3D300FB" w14:textId="77777777" w:rsidR="00F52558" w:rsidRPr="00505780" w:rsidRDefault="00F52558" w:rsidP="00F52558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60D98D33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50ACC93" w14:textId="77777777" w:rsidR="00F52558" w:rsidRPr="00505780" w:rsidRDefault="00F52558" w:rsidP="00F52558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5A56DE38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5197FABC" w14:textId="77777777" w:rsidR="00F52558" w:rsidRPr="00505780" w:rsidRDefault="00F52558" w:rsidP="00F52558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4E7AE9D2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5C68E9DD" w14:textId="77777777" w:rsidR="00F52558" w:rsidRPr="00505780" w:rsidRDefault="00F52558" w:rsidP="00F52558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2" w:type="dxa"/>
          </w:tcPr>
          <w:p w14:paraId="3FE0B58D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4307666" w14:textId="77777777" w:rsidR="00F52558" w:rsidRDefault="00F52558" w:rsidP="0064551A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AA1BC23" w14:textId="58587294" w:rsidR="0064551A" w:rsidRPr="00505780" w:rsidRDefault="0064551A" w:rsidP="0064551A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9BB635C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44DF6F54" w14:textId="77777777" w:rsidR="00F52558" w:rsidRPr="00505780" w:rsidRDefault="00F52558" w:rsidP="00F52558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4ABEB81D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11AA1F22" w14:textId="77777777" w:rsidR="00F52558" w:rsidRPr="00505780" w:rsidRDefault="00F52558" w:rsidP="00F52558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467912B9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2DD025F7" w14:textId="77777777" w:rsidR="00F52558" w:rsidRPr="00505780" w:rsidRDefault="00F52558" w:rsidP="00F52558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</w:tr>
      <w:tr w:rsidR="00F52558" w:rsidRPr="00505780" w14:paraId="238CBC35" w14:textId="77777777" w:rsidTr="0055665F">
        <w:trPr>
          <w:cantSplit/>
          <w:trHeight w:val="20"/>
        </w:trPr>
        <w:tc>
          <w:tcPr>
            <w:tcW w:w="3148" w:type="dxa"/>
          </w:tcPr>
          <w:p w14:paraId="1E5C7049" w14:textId="77777777" w:rsidR="00F52558" w:rsidRPr="00505780" w:rsidRDefault="00F52558" w:rsidP="00F5255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5B4C74F6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อุปกรณ์ที่เกี่ยวข้อง</w:t>
            </w:r>
          </w:p>
        </w:tc>
        <w:tc>
          <w:tcPr>
            <w:tcW w:w="719" w:type="dxa"/>
          </w:tcPr>
          <w:p w14:paraId="0E0CC2FC" w14:textId="72BBBCB6" w:rsidR="00F52558" w:rsidRPr="00505780" w:rsidRDefault="00C82255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23.5</w:t>
            </w:r>
            <w:r w:rsidR="00CE7B48">
              <w:rPr>
                <w:rFonts w:ascii="Angsana New" w:hAnsi="Angsana New"/>
                <w:sz w:val="24"/>
                <w:szCs w:val="24"/>
                <w:lang w:eastAsia="en-GB" w:bidi="th-TH"/>
              </w:rPr>
              <w:t>6</w:t>
            </w:r>
          </w:p>
        </w:tc>
        <w:tc>
          <w:tcPr>
            <w:tcW w:w="183" w:type="dxa"/>
          </w:tcPr>
          <w:p w14:paraId="1AA0F0CD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2B42A53E" w14:textId="38702B50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23.52</w:t>
            </w:r>
          </w:p>
        </w:tc>
        <w:tc>
          <w:tcPr>
            <w:tcW w:w="720" w:type="dxa"/>
            <w:vAlign w:val="bottom"/>
          </w:tcPr>
          <w:p w14:paraId="7DABB01B" w14:textId="708C4880" w:rsidR="00F52558" w:rsidRPr="00505780" w:rsidRDefault="008469E7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1,097</w:t>
            </w:r>
          </w:p>
        </w:tc>
        <w:tc>
          <w:tcPr>
            <w:tcW w:w="180" w:type="dxa"/>
          </w:tcPr>
          <w:p w14:paraId="3E8FF87D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343CB6D7" w14:textId="0182E34B" w:rsidR="00F52558" w:rsidRPr="00505780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>1,109</w:t>
            </w:r>
          </w:p>
        </w:tc>
        <w:tc>
          <w:tcPr>
            <w:tcW w:w="180" w:type="dxa"/>
          </w:tcPr>
          <w:p w14:paraId="183F315F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B55C621" w14:textId="1B7971F8" w:rsidR="00F52558" w:rsidRPr="00505780" w:rsidRDefault="0064551A" w:rsidP="00591D1D">
            <w:pPr>
              <w:pStyle w:val="acctfourfigures"/>
              <w:tabs>
                <w:tab w:val="clear" w:pos="765"/>
                <w:tab w:val="decimal" w:pos="1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49EB7CE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7FE2F2E" w14:textId="19E938E9" w:rsidR="00F52558" w:rsidRPr="00505780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D64CD47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1F240745" w14:textId="7C2142F8" w:rsidR="00F52558" w:rsidRPr="00505780" w:rsidRDefault="000A7ECD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443799E3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24177FAB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348993AC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CF2EB14" w14:textId="0F931A45" w:rsidR="00F52558" w:rsidRPr="00505780" w:rsidRDefault="0064551A" w:rsidP="00846369">
            <w:pPr>
              <w:pStyle w:val="acctfourfigures"/>
              <w:tabs>
                <w:tab w:val="clear" w:pos="765"/>
                <w:tab w:val="decimal" w:pos="1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E311D95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2D48A343" w14:textId="05AE40D7" w:rsidR="00F52558" w:rsidRPr="00505780" w:rsidRDefault="00F52558" w:rsidP="0084636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6AC1BC7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23B2845A" w14:textId="6322D6D9" w:rsidR="00F52558" w:rsidRPr="0064551A" w:rsidRDefault="000100A0" w:rsidP="000100A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1,747</w:t>
            </w:r>
          </w:p>
        </w:tc>
        <w:tc>
          <w:tcPr>
            <w:tcW w:w="181" w:type="dxa"/>
          </w:tcPr>
          <w:p w14:paraId="128C291F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612351F" w14:textId="6C28CD93" w:rsidR="00F52558" w:rsidRPr="00505780" w:rsidRDefault="00F52558" w:rsidP="00F5255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1,72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</w:tr>
      <w:tr w:rsidR="00F52558" w:rsidRPr="00505780" w14:paraId="624BB8E8" w14:textId="77777777" w:rsidTr="00F52558">
        <w:trPr>
          <w:cantSplit/>
          <w:trHeight w:val="20"/>
        </w:trPr>
        <w:tc>
          <w:tcPr>
            <w:tcW w:w="3148" w:type="dxa"/>
          </w:tcPr>
          <w:p w14:paraId="7D736E52" w14:textId="77777777" w:rsidR="00F52558" w:rsidRPr="00505780" w:rsidRDefault="00F52558" w:rsidP="00F5255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505C49BB" w14:textId="77777777" w:rsidR="00F52558" w:rsidRPr="00505780" w:rsidRDefault="00F52558" w:rsidP="00F52558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3DC7F6F6" w14:textId="77777777" w:rsidR="00F52558" w:rsidRPr="00505780" w:rsidRDefault="00F52558" w:rsidP="00F52558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3B5A0FD0" w14:textId="77777777" w:rsidR="00F52558" w:rsidRPr="00505780" w:rsidRDefault="00F52558" w:rsidP="00F52558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091D6D3E" w14:textId="77777777" w:rsidR="00F52558" w:rsidRPr="00505780" w:rsidRDefault="00F52558" w:rsidP="00F52558">
            <w:pPr>
              <w:tabs>
                <w:tab w:val="clear" w:pos="454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B97F09" w14:textId="728358BB" w:rsidR="00F52558" w:rsidRPr="006F4DE5" w:rsidRDefault="008469E7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11,297</w:t>
            </w:r>
          </w:p>
        </w:tc>
        <w:tc>
          <w:tcPr>
            <w:tcW w:w="180" w:type="dxa"/>
          </w:tcPr>
          <w:p w14:paraId="2F4B5F67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97B1CE" w14:textId="7A4B472B" w:rsidR="00F52558" w:rsidRPr="006F4DE5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F4DE5">
              <w:rPr>
                <w:rFonts w:ascii="Angsana New" w:hAnsi="Angsana New" w:hint="cs"/>
                <w:b/>
                <w:bCs/>
                <w:sz w:val="24"/>
                <w:szCs w:val="24"/>
              </w:rPr>
              <w:t>11,352</w:t>
            </w:r>
          </w:p>
        </w:tc>
        <w:tc>
          <w:tcPr>
            <w:tcW w:w="180" w:type="dxa"/>
          </w:tcPr>
          <w:p w14:paraId="4B8D1F4D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6A35D" w14:textId="0635F88D" w:rsidR="00F52558" w:rsidRPr="006F4DE5" w:rsidRDefault="0064551A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6,726</w:t>
            </w:r>
          </w:p>
        </w:tc>
        <w:tc>
          <w:tcPr>
            <w:tcW w:w="180" w:type="dxa"/>
          </w:tcPr>
          <w:p w14:paraId="33E6112F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2E0F38" w14:textId="279C6E0B" w:rsidR="00F52558" w:rsidRPr="006F4DE5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F4DE5">
              <w:rPr>
                <w:rFonts w:ascii="Angsana New" w:hAnsi="Angsana New" w:hint="cs"/>
                <w:b/>
                <w:bCs/>
                <w:sz w:val="24"/>
                <w:szCs w:val="24"/>
              </w:rPr>
              <w:t>6,72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2E0A9456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97B89" w14:textId="23131C81" w:rsidR="00F52558" w:rsidRPr="00505780" w:rsidRDefault="000A7ECD" w:rsidP="00591D1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83" w:type="dxa"/>
          </w:tcPr>
          <w:p w14:paraId="26351DDF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C7CB74" w14:textId="77777777" w:rsidR="00F52558" w:rsidRPr="00505780" w:rsidRDefault="00F52558" w:rsidP="00F52558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b/>
                <w:bCs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82" w:type="dxa"/>
          </w:tcPr>
          <w:p w14:paraId="31D4FA02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87E289" w14:textId="7CFD71EB" w:rsidR="00F52558" w:rsidRPr="000F2320" w:rsidRDefault="0064551A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6,726</w:t>
            </w:r>
          </w:p>
        </w:tc>
        <w:tc>
          <w:tcPr>
            <w:tcW w:w="180" w:type="dxa"/>
          </w:tcPr>
          <w:p w14:paraId="420A8A5F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6B27DE" w14:textId="2966EA16" w:rsidR="00F52558" w:rsidRPr="000F2320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2320">
              <w:rPr>
                <w:rFonts w:ascii="Angsana New" w:hAnsi="Angsana New" w:hint="cs"/>
                <w:b/>
                <w:bCs/>
                <w:sz w:val="24"/>
                <w:szCs w:val="24"/>
              </w:rPr>
              <w:t>6,72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0EE542D2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0C413D98" w14:textId="77777777" w:rsidR="00F52558" w:rsidRPr="00505780" w:rsidRDefault="00F52558" w:rsidP="00F52558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3DE4B8C0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A907100" w14:textId="77777777" w:rsidR="00F52558" w:rsidRPr="00505780" w:rsidRDefault="00F52558" w:rsidP="00F52558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</w:tr>
      <w:tr w:rsidR="00F52558" w:rsidRPr="00505780" w14:paraId="4AF6202E" w14:textId="77777777" w:rsidTr="0055665F">
        <w:trPr>
          <w:cantSplit/>
          <w:trHeight w:val="20"/>
        </w:trPr>
        <w:tc>
          <w:tcPr>
            <w:tcW w:w="3148" w:type="dxa"/>
          </w:tcPr>
          <w:p w14:paraId="0E01870F" w14:textId="77777777" w:rsidR="00F52558" w:rsidRPr="00505780" w:rsidRDefault="00F52558" w:rsidP="00F5255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6BA6F7B4" w14:textId="77777777" w:rsidR="00F52558" w:rsidRPr="00505780" w:rsidRDefault="00F52558" w:rsidP="00F52558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7968901A" w14:textId="77777777" w:rsidR="00F52558" w:rsidRPr="00505780" w:rsidRDefault="00F52558" w:rsidP="00F52558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3B6D3858" w14:textId="77777777" w:rsidR="00F52558" w:rsidRPr="00505780" w:rsidRDefault="00F52558" w:rsidP="00F52558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68176E65" w14:textId="77777777" w:rsidR="00F52558" w:rsidRPr="00505780" w:rsidRDefault="00F52558" w:rsidP="00F52558">
            <w:pPr>
              <w:tabs>
                <w:tab w:val="clear" w:pos="454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360CA909" w14:textId="77777777" w:rsidR="00F52558" w:rsidRPr="00505780" w:rsidRDefault="00F52558" w:rsidP="00F52558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EBD7EB6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nil"/>
            </w:tcBorders>
          </w:tcPr>
          <w:p w14:paraId="66B2C7AF" w14:textId="77777777" w:rsidR="00F52558" w:rsidRPr="00505780" w:rsidRDefault="00F52558" w:rsidP="00F52558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3A36DEC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5FBCDF68" w14:textId="77777777" w:rsidR="00F52558" w:rsidRPr="00505780" w:rsidRDefault="00F52558" w:rsidP="00F52558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BD38F8A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2E369D84" w14:textId="77777777" w:rsidR="00F52558" w:rsidRPr="00505780" w:rsidRDefault="00F52558" w:rsidP="00F52558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0459884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right w:val="nil"/>
            </w:tcBorders>
          </w:tcPr>
          <w:p w14:paraId="08F89EFA" w14:textId="77777777" w:rsidR="00F52558" w:rsidRPr="00505780" w:rsidRDefault="00F52558" w:rsidP="00F52558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44F797F1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right w:val="nil"/>
            </w:tcBorders>
          </w:tcPr>
          <w:p w14:paraId="698CC677" w14:textId="77777777" w:rsidR="00F52558" w:rsidRPr="00505780" w:rsidRDefault="00F52558" w:rsidP="00F52558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2" w:type="dxa"/>
          </w:tcPr>
          <w:p w14:paraId="58A6B08D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0DCFEB97" w14:textId="77777777" w:rsidR="00F52558" w:rsidRPr="00505780" w:rsidRDefault="00F52558" w:rsidP="00F52558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C8DB593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</w:tcPr>
          <w:p w14:paraId="637BD1AB" w14:textId="77777777" w:rsidR="00F52558" w:rsidRPr="00505780" w:rsidRDefault="00F52558" w:rsidP="00F52558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0278456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270C8A58" w14:textId="77777777" w:rsidR="00F52558" w:rsidRPr="00505780" w:rsidRDefault="00F52558" w:rsidP="00F52558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2724272A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0FF3DE4" w14:textId="77777777" w:rsidR="00F52558" w:rsidRPr="00505780" w:rsidRDefault="00F52558" w:rsidP="00F52558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52558" w:rsidRPr="00505780" w14:paraId="6924886C" w14:textId="77777777" w:rsidTr="0055665F">
        <w:trPr>
          <w:cantSplit/>
          <w:trHeight w:val="20"/>
        </w:trPr>
        <w:tc>
          <w:tcPr>
            <w:tcW w:w="3148" w:type="dxa"/>
            <w:hideMark/>
          </w:tcPr>
          <w:p w14:paraId="1639D571" w14:textId="77777777" w:rsidR="00F52558" w:rsidRPr="00505780" w:rsidRDefault="00F52558" w:rsidP="00F5255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การร่วมค้า</w:t>
            </w:r>
          </w:p>
        </w:tc>
        <w:tc>
          <w:tcPr>
            <w:tcW w:w="1620" w:type="dxa"/>
          </w:tcPr>
          <w:p w14:paraId="43BE180F" w14:textId="77777777" w:rsidR="00F52558" w:rsidRPr="00505780" w:rsidRDefault="00F52558" w:rsidP="00F52558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19" w:type="dxa"/>
          </w:tcPr>
          <w:p w14:paraId="1AB652EA" w14:textId="77777777" w:rsidR="00F52558" w:rsidRPr="00505780" w:rsidRDefault="00F52558" w:rsidP="00F52558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5F979CDE" w14:textId="77777777" w:rsidR="00F52558" w:rsidRPr="00505780" w:rsidRDefault="00F52558" w:rsidP="00F52558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5669E3E3" w14:textId="77777777" w:rsidR="00F52558" w:rsidRPr="00505780" w:rsidRDefault="00F52558" w:rsidP="00F52558">
            <w:pPr>
              <w:tabs>
                <w:tab w:val="clear" w:pos="454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54E40AF4" w14:textId="77777777" w:rsidR="00F52558" w:rsidRPr="00505780" w:rsidRDefault="00F52558" w:rsidP="00F52558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4B850CC7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left w:val="nil"/>
              <w:bottom w:val="nil"/>
              <w:right w:val="nil"/>
            </w:tcBorders>
          </w:tcPr>
          <w:p w14:paraId="4A481BD6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4B60D003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C18D2D0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3F5C5998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4E5E280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270" w:type="dxa"/>
          </w:tcPr>
          <w:p w14:paraId="122F30E1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3772DC30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4C75FCF8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6576A6A2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2" w:type="dxa"/>
          </w:tcPr>
          <w:p w14:paraId="13E38E50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1BD75766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2F40B0B5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</w:tcPr>
          <w:p w14:paraId="5FC7E29F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124DE9EC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5213B563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1" w:type="dxa"/>
          </w:tcPr>
          <w:p w14:paraId="592268B6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1817EE7A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</w:tr>
      <w:tr w:rsidR="00F52558" w:rsidRPr="00505780" w14:paraId="54040DA3" w14:textId="77777777" w:rsidTr="00F52558">
        <w:trPr>
          <w:cantSplit/>
          <w:trHeight w:val="20"/>
        </w:trPr>
        <w:tc>
          <w:tcPr>
            <w:tcW w:w="3148" w:type="dxa"/>
            <w:hideMark/>
          </w:tcPr>
          <w:p w14:paraId="399289BA" w14:textId="77777777" w:rsidR="00F52558" w:rsidRPr="00505780" w:rsidRDefault="00F52558" w:rsidP="00F5255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บริษัท เฟรเซอร์ส พร็อพเพอร์ตี้ เด็มโก้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เพาเวอร์ 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</w:rPr>
              <w:t>6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จำกัด ***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</w:rPr>
              <w:t>*</w:t>
            </w:r>
          </w:p>
        </w:tc>
        <w:tc>
          <w:tcPr>
            <w:tcW w:w="1620" w:type="dxa"/>
            <w:hideMark/>
          </w:tcPr>
          <w:p w14:paraId="45BA6D07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719" w:type="dxa"/>
          </w:tcPr>
          <w:p w14:paraId="676AB287" w14:textId="77777777" w:rsidR="00F52558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321C5BAF" w14:textId="543E5F9F" w:rsidR="00BB0C30" w:rsidRPr="00505780" w:rsidRDefault="00BB0C30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3" w:type="dxa"/>
          </w:tcPr>
          <w:p w14:paraId="04F60C9D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hideMark/>
          </w:tcPr>
          <w:p w14:paraId="6E4E93D0" w14:textId="0EB14883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720" w:type="dxa"/>
          </w:tcPr>
          <w:p w14:paraId="3F09A8BA" w14:textId="77777777" w:rsidR="00F52558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4F7D8CD1" w14:textId="709AAB01" w:rsidR="004045D4" w:rsidRPr="00505780" w:rsidRDefault="004045D4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1E8FFC9A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hideMark/>
          </w:tcPr>
          <w:p w14:paraId="14DA6F26" w14:textId="49A20147" w:rsidR="00F52558" w:rsidRPr="00505780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1AE6B80F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201C8CD" w14:textId="77777777" w:rsidR="00F52558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02FD438" w14:textId="19812123" w:rsidR="00466BC0" w:rsidRPr="00505780" w:rsidRDefault="00466BC0" w:rsidP="00591D1D">
            <w:pPr>
              <w:pStyle w:val="acctfourfigures"/>
              <w:tabs>
                <w:tab w:val="clear" w:pos="765"/>
                <w:tab w:val="decimal" w:pos="1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5ED27BB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hideMark/>
          </w:tcPr>
          <w:p w14:paraId="561A2466" w14:textId="60C724B5" w:rsidR="00F52558" w:rsidRPr="00505780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3F3335F" w14:textId="77777777" w:rsidR="00F52558" w:rsidRPr="00505780" w:rsidRDefault="00F52558" w:rsidP="00F52558">
            <w:pPr>
              <w:pStyle w:val="acctfourfigures"/>
              <w:tabs>
                <w:tab w:val="clear" w:pos="765"/>
                <w:tab w:val="decimal" w:pos="190"/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45C403CA" w14:textId="77777777" w:rsidR="00F52558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406A6F1" w14:textId="0BD225E4" w:rsidR="000A7ECD" w:rsidRPr="00505780" w:rsidRDefault="000A7ECD" w:rsidP="00591D1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6E3F46D0" w14:textId="77777777" w:rsidR="00F52558" w:rsidRPr="00505780" w:rsidRDefault="00F52558" w:rsidP="00F52558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hideMark/>
          </w:tcPr>
          <w:p w14:paraId="0C8C7C8C" w14:textId="08B3A69E" w:rsidR="00F52558" w:rsidRPr="00505780" w:rsidRDefault="00F52558" w:rsidP="00591D1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0492B864" w14:textId="77777777" w:rsidR="00F52558" w:rsidRPr="00505780" w:rsidRDefault="00F52558" w:rsidP="00F52558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58F2DFB" w14:textId="77777777" w:rsidR="00F52558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BB88A48" w14:textId="60E39D98" w:rsidR="00466BC0" w:rsidRPr="00505780" w:rsidRDefault="00466BC0" w:rsidP="00846369">
            <w:pPr>
              <w:pStyle w:val="acctfourfigures"/>
              <w:tabs>
                <w:tab w:val="clear" w:pos="765"/>
                <w:tab w:val="decimal" w:pos="1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19D973E" w14:textId="77777777" w:rsidR="00F52558" w:rsidRPr="00505780" w:rsidRDefault="00F52558" w:rsidP="00F52558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hideMark/>
          </w:tcPr>
          <w:p w14:paraId="55BFEA02" w14:textId="6CA325E5" w:rsidR="00F52558" w:rsidRPr="00505780" w:rsidRDefault="00F52558" w:rsidP="0084636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E812951" w14:textId="77777777" w:rsidR="00F52558" w:rsidRPr="00505780" w:rsidRDefault="00F52558" w:rsidP="00F52558">
            <w:pPr>
              <w:pStyle w:val="acctfourfigures"/>
              <w:tabs>
                <w:tab w:val="clear" w:pos="765"/>
                <w:tab w:val="decimal" w:pos="190"/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14B38A43" w14:textId="77777777" w:rsidR="00F52558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C1AD30D" w14:textId="46CBEBA7" w:rsidR="00466BC0" w:rsidRPr="00505780" w:rsidRDefault="00466BC0" w:rsidP="0084636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2C1F96A1" w14:textId="77777777" w:rsidR="00F52558" w:rsidRPr="00505780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hideMark/>
          </w:tcPr>
          <w:p w14:paraId="52E27089" w14:textId="77777777" w:rsidR="00F52558" w:rsidRPr="00505780" w:rsidRDefault="00F52558" w:rsidP="00846369">
            <w:pPr>
              <w:pStyle w:val="acctfourfigures"/>
              <w:tabs>
                <w:tab w:val="clear" w:pos="765"/>
                <w:tab w:val="decimal" w:pos="10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F52558" w:rsidRPr="00505780" w14:paraId="442E805B" w14:textId="77777777" w:rsidTr="0055665F">
        <w:trPr>
          <w:cantSplit/>
          <w:trHeight w:val="20"/>
        </w:trPr>
        <w:tc>
          <w:tcPr>
            <w:tcW w:w="3148" w:type="dxa"/>
          </w:tcPr>
          <w:p w14:paraId="3A8C0633" w14:textId="77777777" w:rsidR="00F52558" w:rsidRPr="00505780" w:rsidRDefault="00F52558" w:rsidP="00F5255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บริษัท เฟรเซอร์ส พร็อพเพอร์ตี้ เด็มโก้</w:t>
            </w:r>
            <w:r>
              <w:rPr>
                <w:rFonts w:ascii="Angsana New" w:hAnsi="Angsana New"/>
                <w:spacing w:val="-8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เพาเวอร์ </w:t>
            </w:r>
            <w:r w:rsidRPr="00505780">
              <w:rPr>
                <w:rFonts w:ascii="Angsana New" w:hAnsi="Angsana New" w:hint="cs"/>
                <w:spacing w:val="-8"/>
                <w:sz w:val="24"/>
                <w:szCs w:val="24"/>
              </w:rPr>
              <w:t>11</w:t>
            </w: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จำกัด ***</w:t>
            </w:r>
            <w:r w:rsidRPr="00505780">
              <w:rPr>
                <w:rFonts w:ascii="Angsana New" w:hAnsi="Angsana New" w:hint="cs"/>
                <w:spacing w:val="-8"/>
                <w:sz w:val="24"/>
                <w:szCs w:val="24"/>
              </w:rPr>
              <w:t>*</w:t>
            </w:r>
          </w:p>
        </w:tc>
        <w:tc>
          <w:tcPr>
            <w:tcW w:w="1620" w:type="dxa"/>
          </w:tcPr>
          <w:p w14:paraId="28D6A028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719" w:type="dxa"/>
          </w:tcPr>
          <w:p w14:paraId="7D935AD8" w14:textId="77777777" w:rsidR="00F52558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1CEFDC81" w14:textId="409A6ED4" w:rsidR="00BB0C30" w:rsidRPr="00505780" w:rsidRDefault="00BB0C30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3" w:type="dxa"/>
          </w:tcPr>
          <w:p w14:paraId="38EAF863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2947B84C" w14:textId="641F39DB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720" w:type="dxa"/>
          </w:tcPr>
          <w:p w14:paraId="0E3A4016" w14:textId="77777777" w:rsidR="00F52558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2B75E440" w14:textId="6BB93DF8" w:rsidR="004045D4" w:rsidRPr="00505780" w:rsidRDefault="004045D4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64C238A6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0A042A80" w14:textId="1B6A30A9" w:rsidR="00F52558" w:rsidRPr="00505780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5CDF1D15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99D816E" w14:textId="77777777" w:rsidR="00F52558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66B8B63" w14:textId="4A7B1354" w:rsidR="00466BC0" w:rsidRPr="00505780" w:rsidRDefault="00466BC0" w:rsidP="00591D1D">
            <w:pPr>
              <w:pStyle w:val="acctfourfigures"/>
              <w:tabs>
                <w:tab w:val="clear" w:pos="765"/>
                <w:tab w:val="decimal" w:pos="1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6CF503A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A456CE8" w14:textId="49D2AF22" w:rsidR="00F52558" w:rsidRPr="00505780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46FBDB9" w14:textId="77777777" w:rsidR="00F52558" w:rsidRPr="00505780" w:rsidRDefault="00F52558" w:rsidP="00F52558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797A0876" w14:textId="77777777" w:rsidR="00F52558" w:rsidRDefault="00F52558" w:rsidP="00591D1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DCE39F4" w14:textId="59A38682" w:rsidR="000A7ECD" w:rsidRPr="00505780" w:rsidRDefault="000A7ECD" w:rsidP="00591D1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3B91EDA7" w14:textId="77777777" w:rsidR="00F52558" w:rsidRPr="00505780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6856F95B" w14:textId="2C9FCBCD" w:rsidR="00F52558" w:rsidRPr="00505780" w:rsidRDefault="00F52558" w:rsidP="00591D1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6BA90228" w14:textId="77777777" w:rsidR="00F52558" w:rsidRPr="00505780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4A4EF2C" w14:textId="77777777" w:rsidR="00F52558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DC49A2A" w14:textId="46782341" w:rsidR="00466BC0" w:rsidRPr="00505780" w:rsidRDefault="00466BC0" w:rsidP="00846369">
            <w:pPr>
              <w:pStyle w:val="acctfourfigures"/>
              <w:tabs>
                <w:tab w:val="clear" w:pos="765"/>
                <w:tab w:val="decimal" w:pos="1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A5B0AD0" w14:textId="77777777" w:rsidR="00F52558" w:rsidRPr="00505780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61BA80F6" w14:textId="5654A122" w:rsidR="00F52558" w:rsidRPr="00505780" w:rsidRDefault="00F52558" w:rsidP="0084636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AF24E6F" w14:textId="77777777" w:rsidR="00F52558" w:rsidRPr="00505780" w:rsidRDefault="00F52558" w:rsidP="00F52558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05B80BA2" w14:textId="77777777" w:rsidR="00F52558" w:rsidRDefault="00F52558" w:rsidP="0084636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CB7D5D6" w14:textId="00A2F0B7" w:rsidR="00466BC0" w:rsidRPr="00505780" w:rsidRDefault="00466BC0" w:rsidP="0084636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43934098" w14:textId="77777777" w:rsidR="00F52558" w:rsidRPr="00505780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321D67F" w14:textId="77777777" w:rsidR="00F52558" w:rsidRPr="00505780" w:rsidRDefault="00F52558" w:rsidP="00846369">
            <w:pPr>
              <w:pStyle w:val="acctfourfigures"/>
              <w:tabs>
                <w:tab w:val="clear" w:pos="765"/>
                <w:tab w:val="decimal" w:pos="10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F52558" w:rsidRPr="00505780" w14:paraId="1B9DF618" w14:textId="77777777" w:rsidTr="0055665F">
        <w:trPr>
          <w:cantSplit/>
          <w:trHeight w:val="20"/>
        </w:trPr>
        <w:tc>
          <w:tcPr>
            <w:tcW w:w="3148" w:type="dxa"/>
          </w:tcPr>
          <w:p w14:paraId="46FF0212" w14:textId="77777777" w:rsidR="00F52558" w:rsidRPr="00505780" w:rsidRDefault="00F52558" w:rsidP="00F5255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เฟรเซอร์ส พร็อพเพอร์ตี้ บีเอฟทีแซด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จำกัด ***</w:t>
            </w:r>
            <w:r w:rsidRPr="00505780">
              <w:rPr>
                <w:rFonts w:ascii="Angsana New" w:hAnsi="Angsana New" w:hint="cs"/>
                <w:sz w:val="24"/>
                <w:szCs w:val="24"/>
              </w:rPr>
              <w:t>*</w:t>
            </w:r>
          </w:p>
        </w:tc>
        <w:tc>
          <w:tcPr>
            <w:tcW w:w="1620" w:type="dxa"/>
          </w:tcPr>
          <w:p w14:paraId="3FFF434E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9" w:type="dxa"/>
          </w:tcPr>
          <w:p w14:paraId="6995187C" w14:textId="77777777" w:rsidR="00F52558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4A507684" w14:textId="63E2133D" w:rsidR="00BB0C30" w:rsidRPr="00505780" w:rsidRDefault="00BB0C30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59.99</w:t>
            </w:r>
          </w:p>
        </w:tc>
        <w:tc>
          <w:tcPr>
            <w:tcW w:w="183" w:type="dxa"/>
          </w:tcPr>
          <w:p w14:paraId="0BDF8B2F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19EB4CC3" w14:textId="7728E71F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59.99</w:t>
            </w:r>
          </w:p>
        </w:tc>
        <w:tc>
          <w:tcPr>
            <w:tcW w:w="720" w:type="dxa"/>
          </w:tcPr>
          <w:p w14:paraId="432AB46E" w14:textId="77777777" w:rsidR="00F52558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7B01F162" w14:textId="607A38C6" w:rsidR="004045D4" w:rsidRPr="00505780" w:rsidRDefault="004045D4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</w:t>
            </w:r>
            <w:r w:rsidR="000070B8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14963085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60D011CA" w14:textId="5B97B951" w:rsidR="00F52558" w:rsidRPr="00505780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</w:rPr>
              <w:t>554</w:t>
            </w:r>
          </w:p>
        </w:tc>
        <w:tc>
          <w:tcPr>
            <w:tcW w:w="180" w:type="dxa"/>
          </w:tcPr>
          <w:p w14:paraId="29476A6B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17E0EC1" w14:textId="77777777" w:rsidR="00F52558" w:rsidRDefault="00F52558" w:rsidP="00591D1D">
            <w:pPr>
              <w:pStyle w:val="acctfourfigures"/>
              <w:tabs>
                <w:tab w:val="clear" w:pos="765"/>
                <w:tab w:val="decimal" w:pos="1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3CA6443" w14:textId="1C08CC85" w:rsidR="00466BC0" w:rsidRPr="00505780" w:rsidRDefault="00466BC0" w:rsidP="00591D1D">
            <w:pPr>
              <w:pStyle w:val="acctfourfigures"/>
              <w:tabs>
                <w:tab w:val="clear" w:pos="765"/>
                <w:tab w:val="decimal" w:pos="1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6752C90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83B826F" w14:textId="2D62B7A1" w:rsidR="00F52558" w:rsidRPr="00505780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E078203" w14:textId="77777777" w:rsidR="00F52558" w:rsidRPr="00505780" w:rsidRDefault="00F52558" w:rsidP="00F52558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5B78C9E9" w14:textId="77777777" w:rsidR="00F52558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11394F1" w14:textId="43E6D612" w:rsidR="000A7ECD" w:rsidRPr="00505780" w:rsidRDefault="000A7ECD" w:rsidP="00591D1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5745B219" w14:textId="77777777" w:rsidR="00F52558" w:rsidRPr="00505780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27CE4D0A" w14:textId="66701871" w:rsidR="00F52558" w:rsidRPr="00505780" w:rsidRDefault="00F52558" w:rsidP="00591D1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306E37F3" w14:textId="77777777" w:rsidR="00F52558" w:rsidRPr="00505780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2460E86" w14:textId="77777777" w:rsidR="00F52558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F652B6A" w14:textId="04A810E3" w:rsidR="00466BC0" w:rsidRPr="00505780" w:rsidRDefault="00466BC0" w:rsidP="00846369">
            <w:pPr>
              <w:pStyle w:val="acctfourfigures"/>
              <w:tabs>
                <w:tab w:val="clear" w:pos="765"/>
                <w:tab w:val="decimal" w:pos="1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73F3595" w14:textId="77777777" w:rsidR="00F52558" w:rsidRPr="00505780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0EF77830" w14:textId="7E6F89FA" w:rsidR="00F52558" w:rsidRPr="00505780" w:rsidRDefault="00F52558" w:rsidP="0084636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6CA81DC" w14:textId="77777777" w:rsidR="00F52558" w:rsidRPr="00505780" w:rsidRDefault="00F52558" w:rsidP="00F52558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47E7C267" w14:textId="77777777" w:rsidR="00F52558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1E4A624" w14:textId="2119BE6C" w:rsidR="00466BC0" w:rsidRPr="00505780" w:rsidRDefault="00466BC0" w:rsidP="0084636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1BC6AF63" w14:textId="77777777" w:rsidR="00F52558" w:rsidRPr="00505780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3043298E" w14:textId="77777777" w:rsidR="00F52558" w:rsidRPr="00505780" w:rsidRDefault="00F52558" w:rsidP="00846369">
            <w:pPr>
              <w:pStyle w:val="acctfourfigures"/>
              <w:tabs>
                <w:tab w:val="clear" w:pos="765"/>
                <w:tab w:val="decimal" w:pos="10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C82255" w:rsidRPr="00505780" w14:paraId="6D423FD1" w14:textId="77777777" w:rsidTr="0055665F">
        <w:trPr>
          <w:cantSplit/>
          <w:trHeight w:val="20"/>
        </w:trPr>
        <w:tc>
          <w:tcPr>
            <w:tcW w:w="3148" w:type="dxa"/>
          </w:tcPr>
          <w:p w14:paraId="0A2947FF" w14:textId="62426B5F" w:rsidR="00C82255" w:rsidRPr="00505780" w:rsidRDefault="00C82255" w:rsidP="00F5255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lastRenderedPageBreak/>
              <w:t>การร่วมค้า</w:t>
            </w:r>
            <w:r w:rsidR="00E6540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r w:rsidR="00E654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(ต่อ)</w:t>
            </w:r>
          </w:p>
        </w:tc>
        <w:tc>
          <w:tcPr>
            <w:tcW w:w="1620" w:type="dxa"/>
          </w:tcPr>
          <w:p w14:paraId="6CBBBA6E" w14:textId="77777777" w:rsidR="00C82255" w:rsidRDefault="00C82255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</w:tcPr>
          <w:p w14:paraId="78EC0206" w14:textId="77777777" w:rsidR="00C82255" w:rsidRPr="00505780" w:rsidRDefault="00C82255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111687F5" w14:textId="77777777" w:rsidR="00C82255" w:rsidRPr="00505780" w:rsidRDefault="00C82255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286A8B83" w14:textId="77777777" w:rsidR="00C82255" w:rsidRDefault="00C82255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A76DB56" w14:textId="77777777" w:rsidR="00C82255" w:rsidRPr="00505780" w:rsidRDefault="00C82255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CC9354D" w14:textId="77777777" w:rsidR="00C82255" w:rsidRPr="00505780" w:rsidRDefault="00C82255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2E0EBA9E" w14:textId="77777777" w:rsidR="00C82255" w:rsidRDefault="00C82255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61A0B9B" w14:textId="77777777" w:rsidR="00C82255" w:rsidRPr="00505780" w:rsidRDefault="00C82255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03BE25F" w14:textId="77777777" w:rsidR="00C82255" w:rsidRPr="00505780" w:rsidRDefault="00C82255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4681EAC" w14:textId="77777777" w:rsidR="00C82255" w:rsidRPr="00505780" w:rsidRDefault="00C82255" w:rsidP="00F5255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96D5CE4" w14:textId="77777777" w:rsidR="00C82255" w:rsidRDefault="00C82255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3915757" w14:textId="77777777" w:rsidR="00C82255" w:rsidRPr="00505780" w:rsidRDefault="00C82255" w:rsidP="00F52558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59D08D81" w14:textId="77777777" w:rsidR="00C82255" w:rsidRPr="00505780" w:rsidRDefault="00C82255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30D17318" w14:textId="77777777" w:rsidR="00C82255" w:rsidRPr="00505780" w:rsidRDefault="00C82255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6E392267" w14:textId="77777777" w:rsidR="00C82255" w:rsidRDefault="00C82255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20E9BC96" w14:textId="77777777" w:rsidR="00C82255" w:rsidRPr="00505780" w:rsidRDefault="00C82255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1F48103" w14:textId="77777777" w:rsidR="00C82255" w:rsidRPr="00505780" w:rsidRDefault="00C82255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C06249C" w14:textId="77777777" w:rsidR="00C82255" w:rsidRPr="00505780" w:rsidRDefault="00C82255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72B74A50" w14:textId="77777777" w:rsidR="00C82255" w:rsidRDefault="00C82255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CAAD080" w14:textId="77777777" w:rsidR="00C82255" w:rsidRPr="00505780" w:rsidRDefault="00C82255" w:rsidP="00F52558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400DBF01" w14:textId="77777777" w:rsidR="00C82255" w:rsidRPr="00505780" w:rsidRDefault="00C82255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6A65509E" w14:textId="77777777" w:rsidR="00C82255" w:rsidRPr="00505780" w:rsidRDefault="00C82255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BD2B3A3" w14:textId="77777777" w:rsidR="00C82255" w:rsidRDefault="00C82255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F52558" w:rsidRPr="00505780" w14:paraId="5DEF4B6A" w14:textId="77777777" w:rsidTr="0055665F">
        <w:trPr>
          <w:cantSplit/>
          <w:trHeight w:val="20"/>
        </w:trPr>
        <w:tc>
          <w:tcPr>
            <w:tcW w:w="3148" w:type="dxa"/>
          </w:tcPr>
          <w:p w14:paraId="15F6B177" w14:textId="77777777" w:rsidR="00F52558" w:rsidRPr="00505780" w:rsidRDefault="00F52558" w:rsidP="00F5255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จัสโค (ประเทศไทย) จำกัด</w:t>
            </w:r>
          </w:p>
        </w:tc>
        <w:tc>
          <w:tcPr>
            <w:tcW w:w="1620" w:type="dxa"/>
          </w:tcPr>
          <w:p w14:paraId="3402E54B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pacing w:val="-4"/>
                <w:sz w:val="24"/>
                <w:szCs w:val="24"/>
              </w:rPr>
              <w:t>Co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-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</w:rPr>
              <w:t>office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/ 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</w:rPr>
              <w:t>working space</w:t>
            </w:r>
          </w:p>
        </w:tc>
        <w:tc>
          <w:tcPr>
            <w:tcW w:w="719" w:type="dxa"/>
          </w:tcPr>
          <w:p w14:paraId="5816023E" w14:textId="4BC80810" w:rsidR="00F52558" w:rsidRPr="00505780" w:rsidRDefault="00BB0C30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3" w:type="dxa"/>
          </w:tcPr>
          <w:p w14:paraId="5F60FA62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26727717" w14:textId="2A68CE7F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720" w:type="dxa"/>
          </w:tcPr>
          <w:p w14:paraId="54EE6740" w14:textId="3904439D" w:rsidR="00F52558" w:rsidRPr="00505780" w:rsidRDefault="00B11889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B11889">
              <w:rPr>
                <w:rFonts w:ascii="Angsana New" w:hAnsi="Angsana New" w:hint="cs"/>
                <w:sz w:val="24"/>
                <w:szCs w:val="24"/>
              </w:rPr>
              <w:t>13</w:t>
            </w:r>
            <w:r w:rsidR="000070B8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58FBE7A0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52F1DC1C" w14:textId="1F009A46" w:rsidR="00F52558" w:rsidRPr="00505780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>136</w:t>
            </w:r>
          </w:p>
        </w:tc>
        <w:tc>
          <w:tcPr>
            <w:tcW w:w="180" w:type="dxa"/>
          </w:tcPr>
          <w:p w14:paraId="23960919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DE7BF46" w14:textId="2ECC7771" w:rsidR="00F52558" w:rsidRPr="00505780" w:rsidRDefault="00617831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262</w:t>
            </w:r>
          </w:p>
        </w:tc>
        <w:tc>
          <w:tcPr>
            <w:tcW w:w="180" w:type="dxa"/>
          </w:tcPr>
          <w:p w14:paraId="4EA1CD4D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04DD9E4" w14:textId="7F190204" w:rsidR="00F52558" w:rsidRPr="00505780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33337B">
              <w:rPr>
                <w:rFonts w:ascii="Angsana New" w:hAnsi="Angsana New" w:hint="cs"/>
                <w:sz w:val="24"/>
                <w:szCs w:val="24"/>
              </w:rPr>
              <w:t>262</w:t>
            </w:r>
          </w:p>
        </w:tc>
        <w:tc>
          <w:tcPr>
            <w:tcW w:w="270" w:type="dxa"/>
          </w:tcPr>
          <w:p w14:paraId="35ACCE47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vAlign w:val="bottom"/>
          </w:tcPr>
          <w:p w14:paraId="41725A73" w14:textId="09AF55FF" w:rsidR="00F52558" w:rsidRPr="00505780" w:rsidRDefault="000A7ECD" w:rsidP="00591D1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B04D3C1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vAlign w:val="bottom"/>
          </w:tcPr>
          <w:p w14:paraId="633C751E" w14:textId="7D39C525" w:rsidR="00F52558" w:rsidRPr="00505780" w:rsidRDefault="00F52558" w:rsidP="00591D1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165F038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5EBD5288" w14:textId="03293464" w:rsidR="00F52558" w:rsidRPr="00505780" w:rsidRDefault="00617831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262</w:t>
            </w:r>
          </w:p>
        </w:tc>
        <w:tc>
          <w:tcPr>
            <w:tcW w:w="180" w:type="dxa"/>
            <w:vAlign w:val="bottom"/>
          </w:tcPr>
          <w:p w14:paraId="20142278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3F7B211F" w14:textId="4C9F7C8D" w:rsidR="00F52558" w:rsidRPr="00505780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>262</w:t>
            </w:r>
          </w:p>
        </w:tc>
        <w:tc>
          <w:tcPr>
            <w:tcW w:w="180" w:type="dxa"/>
            <w:vAlign w:val="bottom"/>
          </w:tcPr>
          <w:p w14:paraId="71B27FB2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vAlign w:val="bottom"/>
          </w:tcPr>
          <w:p w14:paraId="67D9BCE8" w14:textId="1F42F7D6" w:rsidR="00F52558" w:rsidRPr="00505780" w:rsidRDefault="000A7ECD" w:rsidP="0084636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7310A31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F60C196" w14:textId="77777777" w:rsidR="00F52558" w:rsidRPr="00505780" w:rsidRDefault="00F52558" w:rsidP="00846369">
            <w:pPr>
              <w:pStyle w:val="acctfourfigures"/>
              <w:tabs>
                <w:tab w:val="clear" w:pos="765"/>
                <w:tab w:val="decimal" w:pos="10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F52558" w:rsidRPr="00505780" w14:paraId="7CED01EA" w14:textId="77777777" w:rsidTr="0055665F">
        <w:trPr>
          <w:cantSplit/>
          <w:trHeight w:val="20"/>
        </w:trPr>
        <w:tc>
          <w:tcPr>
            <w:tcW w:w="3148" w:type="dxa"/>
          </w:tcPr>
          <w:p w14:paraId="402D1CFD" w14:textId="7286A1AA" w:rsidR="00F52558" w:rsidRPr="00505780" w:rsidRDefault="00F52558" w:rsidP="00F5255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เอสทีที จีดีซี (ประเทศไทย) จำกัด ***</w:t>
            </w:r>
            <w:r w:rsidRPr="00505780">
              <w:rPr>
                <w:rFonts w:ascii="Angsana New" w:hAnsi="Angsana New" w:hint="cs"/>
                <w:sz w:val="24"/>
                <w:szCs w:val="24"/>
              </w:rPr>
              <w:t>*</w:t>
            </w:r>
          </w:p>
        </w:tc>
        <w:tc>
          <w:tcPr>
            <w:tcW w:w="1620" w:type="dxa"/>
          </w:tcPr>
          <w:p w14:paraId="1DBDFCF0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ศูนย์ข้อมูล</w:t>
            </w:r>
          </w:p>
        </w:tc>
        <w:tc>
          <w:tcPr>
            <w:tcW w:w="719" w:type="dxa"/>
          </w:tcPr>
          <w:p w14:paraId="5A9F5761" w14:textId="089A796A" w:rsidR="00F52558" w:rsidRPr="00505780" w:rsidRDefault="00BB0C30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3" w:type="dxa"/>
          </w:tcPr>
          <w:p w14:paraId="2DE80E0A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3A6F5B64" w14:textId="0F9842FA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720" w:type="dxa"/>
          </w:tcPr>
          <w:p w14:paraId="132F8D2F" w14:textId="6BEE394B" w:rsidR="00F52558" w:rsidRPr="00505780" w:rsidRDefault="00B11889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 w:rsidRPr="00B11889">
              <w:rPr>
                <w:rFonts w:ascii="Angsana New" w:hAnsi="Angsana New" w:hint="cs"/>
                <w:sz w:val="24"/>
                <w:szCs w:val="24"/>
              </w:rPr>
              <w:t>1</w:t>
            </w:r>
            <w:r w:rsidR="004045D4">
              <w:rPr>
                <w:rFonts w:ascii="Angsana New" w:hAnsi="Angsana New"/>
                <w:sz w:val="24"/>
                <w:szCs w:val="24"/>
              </w:rPr>
              <w:t>,222</w:t>
            </w:r>
          </w:p>
        </w:tc>
        <w:tc>
          <w:tcPr>
            <w:tcW w:w="180" w:type="dxa"/>
          </w:tcPr>
          <w:p w14:paraId="2247FAA0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3E668898" w14:textId="129C3352" w:rsidR="00F52558" w:rsidRPr="00505780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>1,170</w:t>
            </w:r>
          </w:p>
        </w:tc>
        <w:tc>
          <w:tcPr>
            <w:tcW w:w="180" w:type="dxa"/>
          </w:tcPr>
          <w:p w14:paraId="7E92F918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76B11AA" w14:textId="2B9DE92F" w:rsidR="00F52558" w:rsidRPr="00505780" w:rsidRDefault="00617831" w:rsidP="00591D1D">
            <w:pPr>
              <w:pStyle w:val="acctfourfigures"/>
              <w:tabs>
                <w:tab w:val="clear" w:pos="765"/>
                <w:tab w:val="decimal" w:pos="10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191A205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B014594" w14:textId="30AFFF63" w:rsidR="00F52558" w:rsidRPr="00505780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1AD6F53E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438B0106" w14:textId="2682C8DE" w:rsidR="00F52558" w:rsidRPr="00505780" w:rsidRDefault="000A7ECD" w:rsidP="00591D1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46B3112E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5EA6EEEC" w14:textId="2567B6A8" w:rsidR="00F52558" w:rsidRPr="00505780" w:rsidRDefault="00F52558" w:rsidP="00591D1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4528AC13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45E34A9" w14:textId="750EF1E7" w:rsidR="00F52558" w:rsidRPr="00505780" w:rsidRDefault="00617831" w:rsidP="00846369">
            <w:pPr>
              <w:pStyle w:val="acctfourfigures"/>
              <w:tabs>
                <w:tab w:val="clear" w:pos="765"/>
                <w:tab w:val="decimal" w:pos="1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D17167A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29C6336B" w14:textId="705640FC" w:rsidR="00F52558" w:rsidRPr="00505780" w:rsidRDefault="00F52558" w:rsidP="0084636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3AF5555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68695FF7" w14:textId="672A89D8" w:rsidR="00F52558" w:rsidRPr="00505780" w:rsidRDefault="000A7ECD" w:rsidP="0084636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2D936883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B1D4502" w14:textId="77777777" w:rsidR="00F52558" w:rsidRPr="00505780" w:rsidRDefault="00F52558" w:rsidP="00846369">
            <w:pPr>
              <w:pStyle w:val="acctfourfigures"/>
              <w:tabs>
                <w:tab w:val="clear" w:pos="765"/>
                <w:tab w:val="decimal" w:pos="10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F52558" w:rsidRPr="00505780" w14:paraId="74AF055F" w14:textId="77777777" w:rsidTr="0055665F">
        <w:trPr>
          <w:cantSplit/>
          <w:trHeight w:val="20"/>
        </w:trPr>
        <w:tc>
          <w:tcPr>
            <w:tcW w:w="3148" w:type="dxa"/>
          </w:tcPr>
          <w:p w14:paraId="2B6F63F2" w14:textId="59E5065C" w:rsidR="00F52558" w:rsidRPr="00505780" w:rsidRDefault="00F52558" w:rsidP="00F5255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บางปะกง โลจิสติกส์ พาร์ค จำกัด ***</w:t>
            </w:r>
          </w:p>
        </w:tc>
        <w:tc>
          <w:tcPr>
            <w:tcW w:w="1620" w:type="dxa"/>
          </w:tcPr>
          <w:p w14:paraId="6B5A1127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9" w:type="dxa"/>
          </w:tcPr>
          <w:p w14:paraId="34AC7ACF" w14:textId="07EBF258" w:rsidR="00F52558" w:rsidRPr="00505780" w:rsidRDefault="00BB0C30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3" w:type="dxa"/>
          </w:tcPr>
          <w:p w14:paraId="57F02174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32403935" w14:textId="5709644B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pacing w:val="-3"/>
                <w:sz w:val="24"/>
                <w:szCs w:val="24"/>
              </w:rPr>
              <w:t>51.00</w:t>
            </w:r>
          </w:p>
        </w:tc>
        <w:tc>
          <w:tcPr>
            <w:tcW w:w="720" w:type="dxa"/>
          </w:tcPr>
          <w:p w14:paraId="696AD69E" w14:textId="3EF63200" w:rsidR="00F52558" w:rsidRPr="00505780" w:rsidRDefault="004045D4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344</w:t>
            </w:r>
          </w:p>
        </w:tc>
        <w:tc>
          <w:tcPr>
            <w:tcW w:w="180" w:type="dxa"/>
          </w:tcPr>
          <w:p w14:paraId="42B8611C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367256B9" w14:textId="22C204DD" w:rsidR="00F52558" w:rsidRPr="00505780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>344</w:t>
            </w:r>
          </w:p>
        </w:tc>
        <w:tc>
          <w:tcPr>
            <w:tcW w:w="180" w:type="dxa"/>
          </w:tcPr>
          <w:p w14:paraId="5B75D218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209C938" w14:textId="64077A7A" w:rsidR="00F52558" w:rsidRPr="00505780" w:rsidRDefault="00617831" w:rsidP="00591D1D">
            <w:pPr>
              <w:pStyle w:val="acctfourfigures"/>
              <w:tabs>
                <w:tab w:val="clear" w:pos="765"/>
                <w:tab w:val="decimal" w:pos="10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C7955C3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5DC13AD" w14:textId="77705F7E" w:rsidR="00F52558" w:rsidRPr="00505780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6EB94A9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26B2F5CE" w14:textId="0260AD17" w:rsidR="00F52558" w:rsidRPr="00505780" w:rsidRDefault="000A7ECD" w:rsidP="00591D1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3A8CB495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42F87C50" w14:textId="52B79E56" w:rsidR="00F52558" w:rsidRPr="00505780" w:rsidRDefault="00F52558" w:rsidP="00591D1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1C5EE24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14DB631" w14:textId="59633289" w:rsidR="00F52558" w:rsidRPr="00505780" w:rsidRDefault="00617831" w:rsidP="00846369">
            <w:pPr>
              <w:pStyle w:val="acctfourfigures"/>
              <w:tabs>
                <w:tab w:val="clear" w:pos="765"/>
                <w:tab w:val="decimal" w:pos="1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D534AD9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F6B2087" w14:textId="2779036E" w:rsidR="00F52558" w:rsidRPr="00505780" w:rsidRDefault="00F52558" w:rsidP="0084636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BCBAFA3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301DDCD4" w14:textId="65F71565" w:rsidR="00F52558" w:rsidRPr="00505780" w:rsidRDefault="000A7ECD" w:rsidP="0084636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04AD77FA" w14:textId="77777777" w:rsidR="00F52558" w:rsidRPr="00505780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DE065D3" w14:textId="77777777" w:rsidR="00F52558" w:rsidRPr="00505780" w:rsidRDefault="00F52558" w:rsidP="00846369">
            <w:pPr>
              <w:pStyle w:val="acctfourfigures"/>
              <w:tabs>
                <w:tab w:val="clear" w:pos="765"/>
                <w:tab w:val="decimal" w:pos="10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F52558" w:rsidRPr="00505780" w14:paraId="44945A09" w14:textId="77777777" w:rsidTr="0055665F">
        <w:trPr>
          <w:cantSplit/>
          <w:trHeight w:val="20"/>
        </w:trPr>
        <w:tc>
          <w:tcPr>
            <w:tcW w:w="3148" w:type="dxa"/>
          </w:tcPr>
          <w:p w14:paraId="796E16C7" w14:textId="0DC223A0" w:rsidR="00F52558" w:rsidRPr="00505780" w:rsidRDefault="00F52558" w:rsidP="00F5255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บริษัท พีบีเอ โรบอทิคส์ (ประเทศไทย) จำกัด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*****</w:t>
            </w:r>
          </w:p>
        </w:tc>
        <w:tc>
          <w:tcPr>
            <w:tcW w:w="1620" w:type="dxa"/>
          </w:tcPr>
          <w:p w14:paraId="0F6CC782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บริการระบบปฏิบัติการ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อัตโนมัติ</w:t>
            </w:r>
          </w:p>
        </w:tc>
        <w:tc>
          <w:tcPr>
            <w:tcW w:w="719" w:type="dxa"/>
          </w:tcPr>
          <w:p w14:paraId="40DDBA36" w14:textId="77777777" w:rsidR="00F52558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20F44095" w14:textId="288E476E" w:rsidR="00BB0C30" w:rsidRPr="00505780" w:rsidRDefault="00BB0C30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3" w:type="dxa"/>
          </w:tcPr>
          <w:p w14:paraId="555E57A3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1F54FB4F" w14:textId="68F4EB13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pacing w:val="-3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pacing w:val="-3"/>
                <w:sz w:val="24"/>
                <w:szCs w:val="24"/>
              </w:rPr>
              <w:t>51.00</w:t>
            </w:r>
          </w:p>
        </w:tc>
        <w:tc>
          <w:tcPr>
            <w:tcW w:w="720" w:type="dxa"/>
          </w:tcPr>
          <w:p w14:paraId="11EB923E" w14:textId="77777777" w:rsidR="00F52558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381C505" w14:textId="1555FFCC" w:rsidR="000A7ECD" w:rsidRPr="00505780" w:rsidRDefault="000A7ECD" w:rsidP="00591D1D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4702A35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2E10017B" w14:textId="4B3ADA38" w:rsidR="00F52558" w:rsidRPr="00505780" w:rsidRDefault="00F52558" w:rsidP="00591D1D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7159770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8B51FCD" w14:textId="77777777" w:rsidR="00F52558" w:rsidRDefault="00F52558" w:rsidP="00591D1D">
            <w:pPr>
              <w:pStyle w:val="acctfourfigures"/>
              <w:tabs>
                <w:tab w:val="clear" w:pos="765"/>
                <w:tab w:val="decimal" w:pos="10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25F6FAA" w14:textId="2791AB5B" w:rsidR="000A7ECD" w:rsidRPr="00505780" w:rsidRDefault="000A7ECD" w:rsidP="00591D1D">
            <w:pPr>
              <w:pStyle w:val="acctfourfigures"/>
              <w:tabs>
                <w:tab w:val="clear" w:pos="765"/>
                <w:tab w:val="decimal" w:pos="10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24BADA4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C51411A" w14:textId="4DE12FB5" w:rsidR="00F52558" w:rsidRPr="00505780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43B31B9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275F7516" w14:textId="77777777" w:rsidR="00F52558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DEF77A7" w14:textId="141BA64F" w:rsidR="000A7ECD" w:rsidRPr="00505780" w:rsidRDefault="000A7ECD" w:rsidP="00591D1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06CDF572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264DDD99" w14:textId="28C19461" w:rsidR="00F52558" w:rsidRPr="00505780" w:rsidRDefault="00F52558" w:rsidP="00591D1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143AFF7E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7E8FE22" w14:textId="77777777" w:rsidR="00F52558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6682E23" w14:textId="306A2310" w:rsidR="00617831" w:rsidRPr="00505780" w:rsidRDefault="00617831" w:rsidP="00846369">
            <w:pPr>
              <w:pStyle w:val="acctfourfigures"/>
              <w:tabs>
                <w:tab w:val="clear" w:pos="765"/>
                <w:tab w:val="decimal" w:pos="1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5BEB261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0FCE1FE3" w14:textId="60D9EF95" w:rsidR="00F52558" w:rsidRPr="00505780" w:rsidRDefault="00F52558" w:rsidP="0084636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1AA0979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44252EAF" w14:textId="77777777" w:rsidR="00F52558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33A6823" w14:textId="617CD447" w:rsidR="000A7ECD" w:rsidRPr="00505780" w:rsidRDefault="000A7ECD" w:rsidP="0084636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12B9BFE3" w14:textId="77777777" w:rsidR="00F52558" w:rsidRPr="00505780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B0331A4" w14:textId="77777777" w:rsidR="00F52558" w:rsidRPr="00505780" w:rsidRDefault="00F52558" w:rsidP="00846369">
            <w:pPr>
              <w:pStyle w:val="acctfourfigures"/>
              <w:tabs>
                <w:tab w:val="clear" w:pos="765"/>
                <w:tab w:val="decimal" w:pos="10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F52558" w:rsidRPr="00505780" w14:paraId="6672102D" w14:textId="77777777" w:rsidTr="0055665F">
        <w:trPr>
          <w:cantSplit/>
          <w:trHeight w:val="20"/>
        </w:trPr>
        <w:tc>
          <w:tcPr>
            <w:tcW w:w="3148" w:type="dxa"/>
          </w:tcPr>
          <w:p w14:paraId="5B31C590" w14:textId="254433F3" w:rsidR="00F52558" w:rsidRPr="00505780" w:rsidRDefault="00F52558" w:rsidP="00F5255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เกษมทรัพย์ภักดี จำกัด **</w:t>
            </w:r>
          </w:p>
        </w:tc>
        <w:tc>
          <w:tcPr>
            <w:tcW w:w="1620" w:type="dxa"/>
          </w:tcPr>
          <w:p w14:paraId="1F750021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  <w:p w14:paraId="6692AB28" w14:textId="77777777" w:rsidR="00F52558" w:rsidRPr="00A34EF2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เพื่อให้เช่าและเพื่อขาย</w:t>
            </w:r>
          </w:p>
        </w:tc>
        <w:tc>
          <w:tcPr>
            <w:tcW w:w="719" w:type="dxa"/>
          </w:tcPr>
          <w:p w14:paraId="2717123D" w14:textId="77777777" w:rsidR="00F52558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580C3E55" w14:textId="475C1C62" w:rsidR="00BB0C30" w:rsidRPr="00505780" w:rsidRDefault="00BB0C30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49.00</w:t>
            </w:r>
          </w:p>
        </w:tc>
        <w:tc>
          <w:tcPr>
            <w:tcW w:w="183" w:type="dxa"/>
          </w:tcPr>
          <w:p w14:paraId="68C035E4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760FCBA5" w14:textId="77777777" w:rsidR="00F52558" w:rsidRPr="00505780" w:rsidRDefault="00F52558" w:rsidP="00F52558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B91EC9B" w14:textId="57047266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49.00</w:t>
            </w:r>
          </w:p>
        </w:tc>
        <w:tc>
          <w:tcPr>
            <w:tcW w:w="720" w:type="dxa"/>
          </w:tcPr>
          <w:p w14:paraId="59110C15" w14:textId="77777777" w:rsidR="00F52558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2F957BEA" w14:textId="67028D43" w:rsidR="004045D4" w:rsidRPr="00505780" w:rsidRDefault="004045D4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933</w:t>
            </w:r>
          </w:p>
        </w:tc>
        <w:tc>
          <w:tcPr>
            <w:tcW w:w="180" w:type="dxa"/>
          </w:tcPr>
          <w:p w14:paraId="14BF8A1D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328D5B99" w14:textId="77777777" w:rsidR="00F52558" w:rsidRPr="00505780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24FDB037" w14:textId="73FFC9D5" w:rsidR="00F52558" w:rsidRPr="00505780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180" w:type="dxa"/>
          </w:tcPr>
          <w:p w14:paraId="335DFA42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B7E6220" w14:textId="77777777" w:rsidR="00F52558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E53DC8D" w14:textId="2A873367" w:rsidR="00617831" w:rsidRPr="00505780" w:rsidRDefault="00617831" w:rsidP="00591D1D">
            <w:pPr>
              <w:pStyle w:val="acctfourfigures"/>
              <w:tabs>
                <w:tab w:val="clear" w:pos="765"/>
                <w:tab w:val="decimal" w:pos="10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240BE00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36B31AA" w14:textId="77777777" w:rsidR="00F52558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B961C5A" w14:textId="725D30B4" w:rsidR="00F52558" w:rsidRPr="00505780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8CA8FCB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27B3E5E1" w14:textId="77777777" w:rsidR="00F52558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F1A6629" w14:textId="3B86B457" w:rsidR="000A7ECD" w:rsidRPr="00505780" w:rsidRDefault="000A7ECD" w:rsidP="00591D1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32CE240A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43D992D8" w14:textId="77777777" w:rsidR="00F52558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CD7BC38" w14:textId="0CE33E0A" w:rsidR="00F52558" w:rsidRPr="00505780" w:rsidRDefault="00F52558" w:rsidP="00591D1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7B5C9E1C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CB5332E" w14:textId="77777777" w:rsidR="00F52558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CBFA5A4" w14:textId="3E794374" w:rsidR="00617831" w:rsidRPr="00505780" w:rsidRDefault="00617831" w:rsidP="00846369">
            <w:pPr>
              <w:pStyle w:val="acctfourfigures"/>
              <w:tabs>
                <w:tab w:val="clear" w:pos="765"/>
                <w:tab w:val="decimal" w:pos="1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F424636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77F526C4" w14:textId="77777777" w:rsidR="00F52558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6A31347" w14:textId="12DD2CCF" w:rsidR="00F52558" w:rsidRPr="00505780" w:rsidRDefault="00F52558" w:rsidP="0084636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9275A11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4F79ED3F" w14:textId="77777777" w:rsidR="00F52558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D23D77C" w14:textId="138F6813" w:rsidR="000A7ECD" w:rsidRPr="00505780" w:rsidRDefault="000A7ECD" w:rsidP="0084636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130E962D" w14:textId="77777777" w:rsidR="00F52558" w:rsidRPr="00505780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31A40601" w14:textId="77777777" w:rsidR="00F52558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C871D0A" w14:textId="77777777" w:rsidR="00F52558" w:rsidRPr="00505780" w:rsidRDefault="00F52558" w:rsidP="00846369">
            <w:pPr>
              <w:pStyle w:val="acctfourfigures"/>
              <w:tabs>
                <w:tab w:val="clear" w:pos="765"/>
                <w:tab w:val="decimal" w:pos="10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F52558" w:rsidRPr="00505780" w14:paraId="4137EBAE" w14:textId="77777777" w:rsidTr="0055665F">
        <w:trPr>
          <w:cantSplit/>
          <w:trHeight w:val="20"/>
        </w:trPr>
        <w:tc>
          <w:tcPr>
            <w:tcW w:w="3148" w:type="dxa"/>
          </w:tcPr>
          <w:p w14:paraId="40E37ED1" w14:textId="4D6CBD82" w:rsidR="00F52558" w:rsidRPr="00505780" w:rsidRDefault="00F52558" w:rsidP="00F5255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บ้านแม่พิมพ์ จำกัด **</w:t>
            </w:r>
          </w:p>
        </w:tc>
        <w:tc>
          <w:tcPr>
            <w:tcW w:w="1620" w:type="dxa"/>
          </w:tcPr>
          <w:p w14:paraId="7284E40D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19" w:type="dxa"/>
          </w:tcPr>
          <w:p w14:paraId="479A61D9" w14:textId="02B0FFB5" w:rsidR="00F52558" w:rsidRPr="00505780" w:rsidRDefault="00BB0C30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65.00</w:t>
            </w:r>
          </w:p>
        </w:tc>
        <w:tc>
          <w:tcPr>
            <w:tcW w:w="183" w:type="dxa"/>
          </w:tcPr>
          <w:p w14:paraId="08A89F45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47F2E0F3" w14:textId="4CA4A1A3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65.00</w:t>
            </w:r>
          </w:p>
        </w:tc>
        <w:tc>
          <w:tcPr>
            <w:tcW w:w="720" w:type="dxa"/>
          </w:tcPr>
          <w:p w14:paraId="3829AFB1" w14:textId="0288EABE" w:rsidR="00F52558" w:rsidRPr="00505780" w:rsidRDefault="004045D4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180" w:type="dxa"/>
          </w:tcPr>
          <w:p w14:paraId="3245FBD5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41DAEEC0" w14:textId="03602631" w:rsidR="00F52558" w:rsidRPr="00505780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>182</w:t>
            </w:r>
          </w:p>
        </w:tc>
        <w:tc>
          <w:tcPr>
            <w:tcW w:w="180" w:type="dxa"/>
          </w:tcPr>
          <w:p w14:paraId="07060376" w14:textId="77777777" w:rsidR="00F52558" w:rsidRPr="00505780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CBF72D4" w14:textId="1FCBBEBA" w:rsidR="00F52558" w:rsidRPr="00505780" w:rsidRDefault="00617831" w:rsidP="00591D1D">
            <w:pPr>
              <w:pStyle w:val="acctfourfigures"/>
              <w:tabs>
                <w:tab w:val="clear" w:pos="765"/>
                <w:tab w:val="decimal" w:pos="10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7A4E1E5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B7ACE7A" w14:textId="4E53C850" w:rsidR="00F52558" w:rsidRPr="00505780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315018AE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68CF9683" w14:textId="39C15203" w:rsidR="00F52558" w:rsidRPr="00505780" w:rsidRDefault="000A7ECD" w:rsidP="00591D1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7ECE0E7B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420E7E4B" w14:textId="327B5C22" w:rsidR="00F52558" w:rsidRPr="00505780" w:rsidRDefault="00F52558" w:rsidP="00591D1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410FD598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781F399" w14:textId="4D1D8784" w:rsidR="00F52558" w:rsidRPr="00505780" w:rsidRDefault="00617831" w:rsidP="00846369">
            <w:pPr>
              <w:pStyle w:val="acctfourfigures"/>
              <w:tabs>
                <w:tab w:val="clear" w:pos="765"/>
                <w:tab w:val="decimal" w:pos="1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F6B0414" w14:textId="77777777" w:rsidR="00F52558" w:rsidRPr="00505780" w:rsidRDefault="00F52558" w:rsidP="00F5255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778868C0" w14:textId="666A8C46" w:rsidR="00F52558" w:rsidRPr="00505780" w:rsidRDefault="00F52558" w:rsidP="0084636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72786C2" w14:textId="77777777" w:rsidR="00F52558" w:rsidRPr="00505780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5269A7CD" w14:textId="7F9860BD" w:rsidR="00F52558" w:rsidRPr="00505780" w:rsidRDefault="000A7ECD" w:rsidP="0084636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3A574FD2" w14:textId="77777777" w:rsidR="00F52558" w:rsidRPr="00505780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29DF7CB" w14:textId="77777777" w:rsidR="00F52558" w:rsidRPr="00505780" w:rsidRDefault="00F52558" w:rsidP="00846369">
            <w:pPr>
              <w:pStyle w:val="acctfourfigures"/>
              <w:tabs>
                <w:tab w:val="clear" w:pos="765"/>
                <w:tab w:val="decimal" w:pos="10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F52558" w:rsidRPr="00216EC6" w14:paraId="792A2B26" w14:textId="77777777" w:rsidTr="00F52558">
        <w:trPr>
          <w:cantSplit/>
          <w:trHeight w:val="20"/>
        </w:trPr>
        <w:tc>
          <w:tcPr>
            <w:tcW w:w="3148" w:type="dxa"/>
          </w:tcPr>
          <w:p w14:paraId="19595040" w14:textId="77777777" w:rsidR="00F52558" w:rsidRPr="00505780" w:rsidRDefault="00F52558" w:rsidP="00F52558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12685928" w14:textId="77777777" w:rsidR="00F52558" w:rsidRPr="00505780" w:rsidRDefault="00F52558" w:rsidP="00F52558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1BBE6B36" w14:textId="77777777" w:rsidR="00F52558" w:rsidRPr="00505780" w:rsidRDefault="00F52558" w:rsidP="00F52558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7323BCF9" w14:textId="77777777" w:rsidR="00F52558" w:rsidRPr="00505780" w:rsidRDefault="00F52558" w:rsidP="00F52558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3D158BCD" w14:textId="77777777" w:rsidR="00F52558" w:rsidRPr="00505780" w:rsidRDefault="00F52558" w:rsidP="00F52558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03AF00E9" w14:textId="0F1C6D86" w:rsidR="00F52558" w:rsidRPr="00FE274A" w:rsidRDefault="008469E7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3,378</w:t>
            </w:r>
          </w:p>
        </w:tc>
        <w:tc>
          <w:tcPr>
            <w:tcW w:w="180" w:type="dxa"/>
          </w:tcPr>
          <w:p w14:paraId="6BC2A935" w14:textId="77777777" w:rsidR="00F52558" w:rsidRPr="00216EC6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5E249CC" w14:textId="69F74EA8" w:rsidR="00F52558" w:rsidRPr="00FE274A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E274A">
              <w:rPr>
                <w:rFonts w:ascii="Angsana New" w:hAnsi="Angsana New" w:hint="cs"/>
                <w:b/>
                <w:bCs/>
                <w:sz w:val="24"/>
                <w:szCs w:val="24"/>
              </w:rPr>
              <w:t>3,33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7535CE2E" w14:textId="77777777" w:rsidR="00F52558" w:rsidRPr="00216EC6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2C33A7F5" w14:textId="6A808D71" w:rsidR="00F52558" w:rsidRPr="00216EC6" w:rsidRDefault="00617831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262</w:t>
            </w:r>
          </w:p>
        </w:tc>
        <w:tc>
          <w:tcPr>
            <w:tcW w:w="180" w:type="dxa"/>
          </w:tcPr>
          <w:p w14:paraId="54BF358C" w14:textId="77777777" w:rsidR="00F52558" w:rsidRPr="00216EC6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6762A01" w14:textId="3410451C" w:rsidR="00F52558" w:rsidRPr="00216EC6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3337B">
              <w:rPr>
                <w:rFonts w:ascii="Angsana New" w:hAnsi="Angsana New" w:hint="cs"/>
                <w:b/>
                <w:bCs/>
                <w:sz w:val="24"/>
                <w:szCs w:val="24"/>
              </w:rPr>
              <w:t>262</w:t>
            </w:r>
          </w:p>
        </w:tc>
        <w:tc>
          <w:tcPr>
            <w:tcW w:w="270" w:type="dxa"/>
          </w:tcPr>
          <w:p w14:paraId="3E3642A7" w14:textId="77777777" w:rsidR="00F52558" w:rsidRPr="00216EC6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right w:val="nil"/>
            </w:tcBorders>
          </w:tcPr>
          <w:p w14:paraId="42A7D5C9" w14:textId="4873FFDA" w:rsidR="00F52558" w:rsidRPr="00216EC6" w:rsidRDefault="000A7ECD" w:rsidP="00591D1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83" w:type="dxa"/>
          </w:tcPr>
          <w:p w14:paraId="3BC1670C" w14:textId="77777777" w:rsidR="00F52558" w:rsidRPr="00216EC6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59B07D6" w14:textId="751B4629" w:rsidR="00F52558" w:rsidRPr="00216EC6" w:rsidRDefault="00F52558" w:rsidP="00591D1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2788535E" w14:textId="77777777" w:rsidR="00F52558" w:rsidRPr="00216EC6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33F30096" w14:textId="62DA437B" w:rsidR="00F52558" w:rsidRPr="0033337B" w:rsidRDefault="00617831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262</w:t>
            </w:r>
          </w:p>
        </w:tc>
        <w:tc>
          <w:tcPr>
            <w:tcW w:w="180" w:type="dxa"/>
          </w:tcPr>
          <w:p w14:paraId="0C6A4041" w14:textId="77777777" w:rsidR="00F52558" w:rsidRPr="0033337B" w:rsidRDefault="00F52558" w:rsidP="00F5255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32FB535" w14:textId="7370CDDA" w:rsidR="00F52558" w:rsidRPr="0040523D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3337B">
              <w:rPr>
                <w:rFonts w:ascii="Angsana New" w:hAnsi="Angsana New" w:hint="cs"/>
                <w:b/>
                <w:bCs/>
                <w:sz w:val="24"/>
                <w:szCs w:val="24"/>
              </w:rPr>
              <w:t>262</w:t>
            </w:r>
          </w:p>
        </w:tc>
        <w:tc>
          <w:tcPr>
            <w:tcW w:w="180" w:type="dxa"/>
          </w:tcPr>
          <w:p w14:paraId="3847A9EA" w14:textId="77777777" w:rsidR="00F52558" w:rsidRPr="00216EC6" w:rsidRDefault="00F52558" w:rsidP="00F52558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304E52EC" w14:textId="77777777" w:rsidR="00F52558" w:rsidRPr="00216EC6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47CFE434" w14:textId="77777777" w:rsidR="00F52558" w:rsidRPr="00216EC6" w:rsidRDefault="00F52558" w:rsidP="00F52558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D7268C6" w14:textId="77777777" w:rsidR="00F52558" w:rsidRPr="00216EC6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F52558" w:rsidRPr="00216EC6" w14:paraId="17126FCE" w14:textId="77777777" w:rsidTr="00F52558">
        <w:trPr>
          <w:cantSplit/>
          <w:trHeight w:val="20"/>
        </w:trPr>
        <w:tc>
          <w:tcPr>
            <w:tcW w:w="3148" w:type="dxa"/>
            <w:hideMark/>
          </w:tcPr>
          <w:p w14:paraId="61C64BFC" w14:textId="77777777" w:rsidR="00F52558" w:rsidRPr="00505780" w:rsidRDefault="00F52558" w:rsidP="00F52558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620" w:type="dxa"/>
          </w:tcPr>
          <w:p w14:paraId="0F5DF411" w14:textId="77777777" w:rsidR="00F52558" w:rsidRPr="00505780" w:rsidRDefault="00F52558" w:rsidP="00F5255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2E03630E" w14:textId="77777777" w:rsidR="00F52558" w:rsidRPr="00505780" w:rsidRDefault="00F52558" w:rsidP="00F5255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52FBE19B" w14:textId="77777777" w:rsidR="00F52558" w:rsidRPr="00505780" w:rsidRDefault="00F52558" w:rsidP="00F5255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240AE920" w14:textId="77777777" w:rsidR="00F52558" w:rsidRPr="00505780" w:rsidRDefault="00F52558" w:rsidP="00F5255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01A2EB9" w14:textId="435F21CF" w:rsidR="00F52558" w:rsidRPr="00FE274A" w:rsidRDefault="008469E7" w:rsidP="00F525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14,675</w:t>
            </w:r>
          </w:p>
        </w:tc>
        <w:tc>
          <w:tcPr>
            <w:tcW w:w="180" w:type="dxa"/>
          </w:tcPr>
          <w:p w14:paraId="477F423A" w14:textId="77777777" w:rsidR="00F52558" w:rsidRPr="00216EC6" w:rsidRDefault="00F52558" w:rsidP="00F52558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hideMark/>
          </w:tcPr>
          <w:p w14:paraId="781C8ECC" w14:textId="1BC64D96" w:rsidR="00F52558" w:rsidRPr="00FE274A" w:rsidRDefault="00F52558" w:rsidP="00F525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E274A">
              <w:rPr>
                <w:rFonts w:ascii="Angsana New" w:hAnsi="Angsana New" w:hint="cs"/>
                <w:b/>
                <w:bCs/>
                <w:sz w:val="24"/>
                <w:szCs w:val="24"/>
              </w:rPr>
              <w:t>14,68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7A9F1F3E" w14:textId="77777777" w:rsidR="00F52558" w:rsidRPr="00216EC6" w:rsidRDefault="00F52558" w:rsidP="00F52558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57E8688" w14:textId="04F8613E" w:rsidR="00F52558" w:rsidRPr="00216EC6" w:rsidRDefault="00617831" w:rsidP="00F525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6,988</w:t>
            </w:r>
          </w:p>
        </w:tc>
        <w:tc>
          <w:tcPr>
            <w:tcW w:w="180" w:type="dxa"/>
          </w:tcPr>
          <w:p w14:paraId="21FBF6BC" w14:textId="77777777" w:rsidR="00F52558" w:rsidRPr="00216EC6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hideMark/>
          </w:tcPr>
          <w:p w14:paraId="5A355047" w14:textId="56115585" w:rsidR="00F52558" w:rsidRPr="00216EC6" w:rsidRDefault="00F52558" w:rsidP="00F525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3337B">
              <w:rPr>
                <w:rFonts w:ascii="Angsana New" w:hAnsi="Angsana New" w:hint="cs"/>
                <w:b/>
                <w:bCs/>
                <w:sz w:val="24"/>
                <w:szCs w:val="24"/>
              </w:rPr>
              <w:t>6,98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4A55A6A8" w14:textId="77777777" w:rsidR="00F52558" w:rsidRPr="00216EC6" w:rsidRDefault="00F52558" w:rsidP="00F52558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52E76654" w14:textId="252B21F8" w:rsidR="00F52558" w:rsidRPr="00216EC6" w:rsidRDefault="000A7ECD" w:rsidP="00591D1D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83" w:type="dxa"/>
          </w:tcPr>
          <w:p w14:paraId="124D828E" w14:textId="77777777" w:rsidR="00F52558" w:rsidRPr="00216EC6" w:rsidRDefault="00F52558" w:rsidP="00F5255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hideMark/>
          </w:tcPr>
          <w:p w14:paraId="4296337D" w14:textId="1350E93C" w:rsidR="00F52558" w:rsidRPr="00216EC6" w:rsidRDefault="00F52558" w:rsidP="00591D1D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17421B34" w14:textId="77777777" w:rsidR="00F52558" w:rsidRPr="00216EC6" w:rsidRDefault="00F52558" w:rsidP="00F52558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E1A56BB" w14:textId="46865CAB" w:rsidR="00F52558" w:rsidRPr="0033337B" w:rsidRDefault="00617831" w:rsidP="00F525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6,988</w:t>
            </w:r>
          </w:p>
        </w:tc>
        <w:tc>
          <w:tcPr>
            <w:tcW w:w="180" w:type="dxa"/>
          </w:tcPr>
          <w:p w14:paraId="337E30A8" w14:textId="77777777" w:rsidR="00F52558" w:rsidRPr="0033337B" w:rsidRDefault="00F52558" w:rsidP="00F5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hideMark/>
          </w:tcPr>
          <w:p w14:paraId="0B1D6604" w14:textId="1F193926" w:rsidR="00F52558" w:rsidRPr="0033337B" w:rsidRDefault="00F52558" w:rsidP="00F525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3337B">
              <w:rPr>
                <w:rFonts w:ascii="Angsana New" w:hAnsi="Angsana New" w:hint="cs"/>
                <w:b/>
                <w:bCs/>
                <w:sz w:val="24"/>
                <w:szCs w:val="24"/>
              </w:rPr>
              <w:t>6,98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01DF57C9" w14:textId="77777777" w:rsidR="00F52558" w:rsidRPr="00216EC6" w:rsidRDefault="00F52558" w:rsidP="00F52558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70377390" w14:textId="77777777" w:rsidR="00F52558" w:rsidRPr="00216EC6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1A594857" w14:textId="77777777" w:rsidR="00F52558" w:rsidRPr="00216EC6" w:rsidRDefault="00F52558" w:rsidP="00F52558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E38E0BC" w14:textId="77777777" w:rsidR="00F52558" w:rsidRPr="00216EC6" w:rsidRDefault="00F52558" w:rsidP="00F5255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</w:tr>
    </w:tbl>
    <w:p w14:paraId="4A72B920" w14:textId="033E84D0" w:rsidR="0055665F" w:rsidRPr="00E6540A" w:rsidRDefault="0055665F" w:rsidP="001B0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tbl>
      <w:tblPr>
        <w:tblW w:w="153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5390"/>
      </w:tblGrid>
      <w:tr w:rsidR="00F52558" w:rsidRPr="00505780" w14:paraId="73567C8B" w14:textId="77777777" w:rsidTr="00F52558">
        <w:tc>
          <w:tcPr>
            <w:tcW w:w="15390" w:type="dxa"/>
            <w:shd w:val="clear" w:color="auto" w:fill="auto"/>
            <w:tcMar>
              <w:left w:w="115" w:type="dxa"/>
              <w:right w:w="115" w:type="dxa"/>
            </w:tcMar>
          </w:tcPr>
          <w:p w14:paraId="2F4B35AA" w14:textId="77777777" w:rsidR="00F52558" w:rsidRPr="00505780" w:rsidRDefault="00F52558" w:rsidP="00045A96">
            <w:pPr>
              <w:pStyle w:val="acctfourfigures"/>
              <w:tabs>
                <w:tab w:val="clear" w:pos="765"/>
                <w:tab w:val="decimal" w:pos="39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      </w:t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*</w:t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ถือหุ้นผ่านทาง </w:t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Frasers Property Thailand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International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) </w:t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Pte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. </w:t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Ltd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และ บริษัท เฟรเซอร์ส พร็อพเพอร์ตี้ (ประเทศไทย) จำกัด (มหาชน)</w:t>
            </w:r>
          </w:p>
        </w:tc>
      </w:tr>
      <w:tr w:rsidR="00F52558" w:rsidRPr="00505780" w14:paraId="76058B0C" w14:textId="77777777" w:rsidTr="00F52558">
        <w:tc>
          <w:tcPr>
            <w:tcW w:w="15390" w:type="dxa"/>
            <w:shd w:val="clear" w:color="auto" w:fill="auto"/>
            <w:tcMar>
              <w:left w:w="115" w:type="dxa"/>
              <w:right w:w="115" w:type="dxa"/>
            </w:tcMar>
          </w:tcPr>
          <w:p w14:paraId="3E62F95F" w14:textId="0F0FE82B" w:rsidR="00F52558" w:rsidRPr="00505780" w:rsidRDefault="00F52558" w:rsidP="00045A96">
            <w:pPr>
              <w:pStyle w:val="acctfourfigures"/>
              <w:tabs>
                <w:tab w:val="clear" w:pos="765"/>
                <w:tab w:val="decimal" w:pos="335"/>
              </w:tabs>
              <w:spacing w:line="30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     </w:t>
            </w:r>
            <w:r w:rsidR="009E0EDF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** ถือหุ้นผ่านทาง บริษัท แผ่นดินทอง พร็อพเพอร์ตี้ ดีเวลลอปเม้นท์ จำกัด (มหาชน)</w:t>
            </w:r>
          </w:p>
        </w:tc>
      </w:tr>
      <w:tr w:rsidR="00F52558" w:rsidRPr="00505780" w14:paraId="191CC121" w14:textId="77777777" w:rsidTr="00F52558">
        <w:tc>
          <w:tcPr>
            <w:tcW w:w="15390" w:type="dxa"/>
            <w:shd w:val="clear" w:color="auto" w:fill="auto"/>
            <w:tcMar>
              <w:left w:w="115" w:type="dxa"/>
              <w:right w:w="115" w:type="dxa"/>
            </w:tcMar>
          </w:tcPr>
          <w:p w14:paraId="4DB44DE2" w14:textId="70933D69" w:rsidR="00F52558" w:rsidRPr="00505780" w:rsidRDefault="00F52558" w:rsidP="00045A96">
            <w:pPr>
              <w:pStyle w:val="acctfourfigures"/>
              <w:tabs>
                <w:tab w:val="clear" w:pos="765"/>
                <w:tab w:val="decimal" w:pos="335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</w:t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   </w:t>
            </w:r>
            <w:r w:rsidR="009E0EDF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 *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** ถือหุ้นผ่านทาง บริษัท เฟรเซอร์ส พร็อพเพอร์ตี้ อินดัสเทรียล (ประเทศไทย) จำกัด </w:t>
            </w:r>
          </w:p>
        </w:tc>
      </w:tr>
      <w:tr w:rsidR="00F52558" w:rsidRPr="00505780" w14:paraId="0035BF7C" w14:textId="77777777" w:rsidTr="00F52558">
        <w:tc>
          <w:tcPr>
            <w:tcW w:w="15390" w:type="dxa"/>
            <w:shd w:val="clear" w:color="auto" w:fill="auto"/>
            <w:tcMar>
              <w:left w:w="115" w:type="dxa"/>
              <w:right w:w="115" w:type="dxa"/>
            </w:tcMar>
          </w:tcPr>
          <w:p w14:paraId="7F29C349" w14:textId="33AC42AC" w:rsidR="00F52558" w:rsidRPr="00505780" w:rsidRDefault="00F52558" w:rsidP="00045A96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   </w:t>
            </w:r>
            <w:r w:rsidR="009E0EDF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**** ถือหุ้นผ่านทาง</w:t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บริษัท เฟร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เซอร์ส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พร็อพเพอร์ตี้ เทคโนโลยี (ประเทศไทย) จำกัด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และบริษัท เฟรเซอร์ส พร็อพเพอร์ตี้ อินดัสเทรียล (ประเทศไทย) จำกัด</w:t>
            </w:r>
          </w:p>
        </w:tc>
      </w:tr>
      <w:tr w:rsidR="00F52558" w:rsidRPr="00505780" w14:paraId="724A5206" w14:textId="77777777" w:rsidTr="00F52558">
        <w:tc>
          <w:tcPr>
            <w:tcW w:w="15390" w:type="dxa"/>
            <w:shd w:val="clear" w:color="auto" w:fill="auto"/>
            <w:tcMar>
              <w:left w:w="115" w:type="dxa"/>
              <w:right w:w="115" w:type="dxa"/>
            </w:tcMar>
          </w:tcPr>
          <w:p w14:paraId="28FFA42E" w14:textId="14FECB18" w:rsidR="00F52558" w:rsidRPr="00505780" w:rsidRDefault="00F52558" w:rsidP="00045A96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 </w:t>
            </w:r>
            <w:r w:rsidR="009E0EDF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***** ถือหุ้นผ่านทางบริษัท ออโตเมชั่น แอสเซ็ท จำกัด</w:t>
            </w:r>
          </w:p>
        </w:tc>
      </w:tr>
    </w:tbl>
    <w:p w14:paraId="77324436" w14:textId="77777777" w:rsidR="00E6540A" w:rsidRPr="00E6540A" w:rsidRDefault="00E6540A" w:rsidP="009E2F97">
      <w:pPr>
        <w:spacing w:line="240" w:lineRule="auto"/>
        <w:rPr>
          <w:rFonts w:ascii="Angsana New" w:hAnsi="Angsana New"/>
          <w:sz w:val="16"/>
          <w:szCs w:val="16"/>
        </w:rPr>
      </w:pPr>
    </w:p>
    <w:p w14:paraId="0BA463F5" w14:textId="5E5B7F5F" w:rsidR="00A54D80" w:rsidRPr="00E6540A" w:rsidRDefault="00D25263" w:rsidP="009E2F97">
      <w:pPr>
        <w:spacing w:line="240" w:lineRule="auto"/>
        <w:rPr>
          <w:rFonts w:ascii="Angsana New" w:hAnsi="Angsana New"/>
          <w:sz w:val="24"/>
          <w:szCs w:val="24"/>
        </w:rPr>
      </w:pPr>
      <w:r w:rsidRPr="00E6540A">
        <w:rPr>
          <w:rFonts w:ascii="Angsana New" w:hAnsi="Angsana New"/>
          <w:sz w:val="24"/>
          <w:szCs w:val="24"/>
          <w:cs/>
        </w:rPr>
        <w:t>บริษัทร่วมและการร่วมค้าทั้งหมดดำเนินธุรกิจในประเทศไทย</w:t>
      </w:r>
    </w:p>
    <w:p w14:paraId="5EB98A6E" w14:textId="7458BF00" w:rsidR="00A54D80" w:rsidRPr="00E6540A" w:rsidRDefault="00A54D80" w:rsidP="009E2F97">
      <w:pPr>
        <w:spacing w:line="240" w:lineRule="auto"/>
        <w:rPr>
          <w:rFonts w:asciiTheme="majorBidi" w:hAnsiTheme="majorBidi" w:cstheme="majorBidi"/>
          <w:sz w:val="10"/>
          <w:szCs w:val="10"/>
        </w:rPr>
        <w:sectPr w:rsidR="00A54D80" w:rsidRPr="00E6540A" w:rsidSect="00F1219B">
          <w:pgSz w:w="16839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5DDF914A" w14:textId="77777777" w:rsidR="006A1B23" w:rsidRPr="004D66E1" w:rsidRDefault="006A1B23" w:rsidP="002D6682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4D66E1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เงินลงทุนในบริษัทย่อย</w:t>
      </w:r>
    </w:p>
    <w:p w14:paraId="64D59C39" w14:textId="77777777" w:rsidR="0089555F" w:rsidRPr="004D66E1" w:rsidRDefault="0089555F" w:rsidP="004D66E1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1080"/>
        <w:gridCol w:w="270"/>
        <w:gridCol w:w="1458"/>
        <w:gridCol w:w="270"/>
        <w:gridCol w:w="1440"/>
      </w:tblGrid>
      <w:tr w:rsidR="00BB1E34" w:rsidRPr="004D66E1" w14:paraId="09FA050A" w14:textId="77777777" w:rsidTr="004D2D60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71676" w14:textId="77777777" w:rsidR="00BB1E34" w:rsidRPr="004D66E1" w:rsidRDefault="00BB1E34" w:rsidP="004D66E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85B250" w14:textId="77777777" w:rsidR="00BB1E34" w:rsidRPr="004D66E1" w:rsidRDefault="00BB1E34" w:rsidP="004D66E1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16943C" w14:textId="77777777" w:rsidR="00BB1E34" w:rsidRPr="004D66E1" w:rsidRDefault="00BB1E34" w:rsidP="004D66E1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18E39" w14:textId="77777777" w:rsidR="00BB1E34" w:rsidRPr="004D66E1" w:rsidRDefault="00BB1E34" w:rsidP="004D66E1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66E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37A3" w:rsidRPr="004D66E1" w14:paraId="0E558021" w14:textId="77777777" w:rsidTr="004D2D60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00C6D" w14:textId="396ACE22" w:rsidR="000537A3" w:rsidRPr="004D66E1" w:rsidRDefault="000537A3" w:rsidP="004D66E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D66E1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สำหรับ</w:t>
            </w:r>
            <w:r w:rsidRPr="004D66E1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งวดสามเดือนสิ้นสุดวันที่ </w:t>
            </w:r>
            <w:r w:rsidRPr="004D66E1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4D66E1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09897D" w14:textId="5907CE99" w:rsidR="000537A3" w:rsidRPr="004D66E1" w:rsidRDefault="000537A3" w:rsidP="004D66E1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EC5CB9" w14:textId="77777777" w:rsidR="000537A3" w:rsidRPr="004D66E1" w:rsidRDefault="000537A3" w:rsidP="004D66E1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DF6A8" w14:textId="48E1778F" w:rsidR="000537A3" w:rsidRPr="004D66E1" w:rsidRDefault="000537A3" w:rsidP="004D66E1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66E1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C4F85" w14:textId="77777777" w:rsidR="000537A3" w:rsidRPr="004D66E1" w:rsidRDefault="000537A3" w:rsidP="004D66E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3558B" w14:textId="04802BC2" w:rsidR="000537A3" w:rsidRPr="004D66E1" w:rsidRDefault="000537A3" w:rsidP="004D66E1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66E1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2564</w:t>
            </w:r>
          </w:p>
        </w:tc>
      </w:tr>
      <w:tr w:rsidR="000537A3" w:rsidRPr="004D66E1" w14:paraId="52EF4D91" w14:textId="77777777" w:rsidTr="004D2D60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1222C" w14:textId="77777777" w:rsidR="000537A3" w:rsidRPr="004D66E1" w:rsidRDefault="000537A3" w:rsidP="004D66E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289D97" w14:textId="77777777" w:rsidR="000537A3" w:rsidRPr="004D66E1" w:rsidRDefault="000537A3" w:rsidP="004D66E1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329F20" w14:textId="77777777" w:rsidR="000537A3" w:rsidRPr="004D66E1" w:rsidRDefault="000537A3" w:rsidP="004D66E1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F319E" w14:textId="77777777" w:rsidR="000537A3" w:rsidRPr="004D66E1" w:rsidRDefault="000537A3" w:rsidP="004D66E1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66E1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537A3" w:rsidRPr="004D66E1" w14:paraId="4BF7F201" w14:textId="77777777" w:rsidTr="004D2D60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B52C8" w14:textId="4BEC0D1F" w:rsidR="000537A3" w:rsidRPr="004D66E1" w:rsidRDefault="000537A3" w:rsidP="004D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D66E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D66E1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4D66E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F39827" w14:textId="77777777" w:rsidR="000537A3" w:rsidRPr="004D66E1" w:rsidRDefault="000537A3" w:rsidP="004D66E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20CD50" w14:textId="77777777" w:rsidR="000537A3" w:rsidRPr="004D66E1" w:rsidRDefault="000537A3" w:rsidP="004D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131EE" w14:textId="5A4A7660" w:rsidR="000537A3" w:rsidRPr="004D66E1" w:rsidRDefault="00534AD8" w:rsidP="004D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44,259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55652" w14:textId="77777777" w:rsidR="000537A3" w:rsidRPr="004D66E1" w:rsidRDefault="000537A3" w:rsidP="004D66E1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D5FFB" w14:textId="27475A39" w:rsidR="000537A3" w:rsidRPr="004D66E1" w:rsidRDefault="000537A3" w:rsidP="004D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4D66E1">
              <w:rPr>
                <w:rFonts w:ascii="Angsana New" w:hAnsi="Angsana New"/>
                <w:sz w:val="30"/>
                <w:szCs w:val="30"/>
              </w:rPr>
              <w:t>42,658</w:t>
            </w:r>
          </w:p>
        </w:tc>
      </w:tr>
      <w:tr w:rsidR="000537A3" w:rsidRPr="004D66E1" w14:paraId="296C311E" w14:textId="77777777" w:rsidTr="004D2D60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BF7B2" w14:textId="39C030FC" w:rsidR="000537A3" w:rsidRPr="004D66E1" w:rsidRDefault="000537A3" w:rsidP="004D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E1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2A0749" w14:textId="4D809603" w:rsidR="000537A3" w:rsidRPr="004D66E1" w:rsidRDefault="000537A3" w:rsidP="004D66E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664807" w14:textId="77777777" w:rsidR="000537A3" w:rsidRPr="004D66E1" w:rsidRDefault="000537A3" w:rsidP="004D66E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5EA1D" w14:textId="60432A80" w:rsidR="000537A3" w:rsidRPr="004D66E1" w:rsidRDefault="00C57E36" w:rsidP="004D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355DF" w14:textId="77777777" w:rsidR="000537A3" w:rsidRPr="004D66E1" w:rsidRDefault="000537A3" w:rsidP="004D66E1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1FEE4" w14:textId="4568565F" w:rsidR="000537A3" w:rsidRPr="004D66E1" w:rsidRDefault="000537A3" w:rsidP="00150E25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79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66E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537A3" w:rsidRPr="004D66E1" w14:paraId="725BF314" w14:textId="77777777" w:rsidTr="004D2D60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00DD2" w14:textId="08707FAE" w:rsidR="000537A3" w:rsidRPr="004D66E1" w:rsidRDefault="000537A3" w:rsidP="004D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66E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66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DEFF4B" w14:textId="77777777" w:rsidR="000537A3" w:rsidRPr="004D66E1" w:rsidRDefault="000537A3" w:rsidP="004D66E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F49718" w14:textId="77777777" w:rsidR="000537A3" w:rsidRPr="004D66E1" w:rsidRDefault="000537A3" w:rsidP="004D66E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554C0F" w14:textId="494E7409" w:rsidR="000537A3" w:rsidRPr="004D66E1" w:rsidRDefault="00534AD8" w:rsidP="004D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</w:t>
            </w:r>
            <w:r w:rsidR="00C57E36">
              <w:rPr>
                <w:rFonts w:ascii="Angsana New" w:hAnsi="Angsana New"/>
                <w:b/>
                <w:bCs/>
                <w:sz w:val="30"/>
                <w:szCs w:val="30"/>
              </w:rPr>
              <w:t>416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3BB35" w14:textId="77777777" w:rsidR="000537A3" w:rsidRPr="004D66E1" w:rsidRDefault="000537A3" w:rsidP="004D66E1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41BF7D" w14:textId="732C80DD" w:rsidR="000537A3" w:rsidRPr="004D66E1" w:rsidRDefault="000537A3" w:rsidP="004D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6E1">
              <w:rPr>
                <w:rFonts w:ascii="Angsana New" w:hAnsi="Angsana New"/>
                <w:b/>
                <w:bCs/>
                <w:sz w:val="30"/>
                <w:szCs w:val="30"/>
              </w:rPr>
              <w:t>42,658</w:t>
            </w:r>
          </w:p>
        </w:tc>
      </w:tr>
    </w:tbl>
    <w:p w14:paraId="4AA5FF21" w14:textId="77777777" w:rsidR="002126EE" w:rsidRPr="004D66E1" w:rsidRDefault="002126EE" w:rsidP="004D6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"/>
        <w:jc w:val="thaiDistribute"/>
        <w:rPr>
          <w:rFonts w:ascii="Angsana New" w:hAnsi="Angsana New"/>
          <w:sz w:val="30"/>
          <w:szCs w:val="30"/>
        </w:rPr>
      </w:pPr>
    </w:p>
    <w:p w14:paraId="6BA2B4C7" w14:textId="4F7C30AB" w:rsidR="00410E9A" w:rsidRPr="004D66E1" w:rsidRDefault="00410E9A" w:rsidP="004D6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4D66E1">
        <w:rPr>
          <w:rFonts w:ascii="Angsana New" w:hAnsi="Angsana New" w:hint="cs"/>
          <w:sz w:val="30"/>
          <w:szCs w:val="30"/>
          <w:cs/>
        </w:rPr>
        <w:t>รายการ</w:t>
      </w:r>
      <w:r w:rsidR="0048272D" w:rsidRPr="004D66E1">
        <w:rPr>
          <w:rFonts w:ascii="Angsana New" w:hAnsi="Angsana New" w:hint="cs"/>
          <w:sz w:val="30"/>
          <w:szCs w:val="30"/>
          <w:cs/>
        </w:rPr>
        <w:t>เ</w:t>
      </w:r>
      <w:r w:rsidRPr="004D66E1">
        <w:rPr>
          <w:rFonts w:ascii="Angsana New" w:hAnsi="Angsana New" w:hint="cs"/>
          <w:sz w:val="30"/>
          <w:szCs w:val="30"/>
          <w:cs/>
        </w:rPr>
        <w:t>พิ่มทุนของบริษัทย่อยในระหว่างง</w:t>
      </w:r>
      <w:r w:rsidR="000537A3" w:rsidRPr="004D66E1">
        <w:rPr>
          <w:rFonts w:ascii="Angsana New" w:hAnsi="Angsana New" w:hint="cs"/>
          <w:sz w:val="30"/>
          <w:szCs w:val="30"/>
          <w:cs/>
        </w:rPr>
        <w:t>วดสาม</w:t>
      </w:r>
      <w:r w:rsidRPr="004D66E1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A558D5" w:rsidRPr="004D66E1">
        <w:rPr>
          <w:rFonts w:ascii="Angsana New" w:hAnsi="Angsana New"/>
          <w:sz w:val="30"/>
          <w:szCs w:val="30"/>
        </w:rPr>
        <w:t xml:space="preserve"> </w:t>
      </w:r>
      <w:r w:rsidR="000537A3" w:rsidRPr="004D66E1">
        <w:rPr>
          <w:rFonts w:ascii="Angsana New" w:hAnsi="Angsana New"/>
          <w:sz w:val="30"/>
          <w:szCs w:val="30"/>
        </w:rPr>
        <w:t xml:space="preserve">31 </w:t>
      </w:r>
      <w:r w:rsidR="000537A3" w:rsidRPr="004D66E1">
        <w:rPr>
          <w:rFonts w:ascii="Angsana New" w:hAnsi="Angsana New" w:hint="cs"/>
          <w:sz w:val="30"/>
          <w:szCs w:val="30"/>
          <w:cs/>
        </w:rPr>
        <w:t>ธันวาคม</w:t>
      </w:r>
      <w:r w:rsidR="000070B8">
        <w:rPr>
          <w:rFonts w:ascii="Angsana New" w:hAnsi="Angsana New"/>
          <w:sz w:val="30"/>
          <w:szCs w:val="30"/>
        </w:rPr>
        <w:t xml:space="preserve"> </w:t>
      </w:r>
      <w:r w:rsidRPr="004D66E1">
        <w:rPr>
          <w:rFonts w:ascii="Angsana New" w:hAnsi="Angsana New" w:hint="cs"/>
          <w:sz w:val="30"/>
          <w:szCs w:val="30"/>
          <w:cs/>
        </w:rPr>
        <w:t>มีดังนี้</w:t>
      </w:r>
      <w:r w:rsidRPr="004D66E1">
        <w:rPr>
          <w:rFonts w:ascii="Angsana New" w:hAnsi="Angsana New"/>
          <w:sz w:val="30"/>
          <w:szCs w:val="30"/>
        </w:rPr>
        <w:t xml:space="preserve"> </w:t>
      </w:r>
    </w:p>
    <w:p w14:paraId="5BFE1C0B" w14:textId="77777777" w:rsidR="00922AB0" w:rsidRPr="004D66E1" w:rsidRDefault="00922AB0" w:rsidP="004D6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4"/>
        <w:gridCol w:w="1440"/>
        <w:gridCol w:w="270"/>
        <w:gridCol w:w="1440"/>
      </w:tblGrid>
      <w:tr w:rsidR="00410E9A" w:rsidRPr="004D66E1" w14:paraId="6BB6C048" w14:textId="77777777" w:rsidTr="004D2D60"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6C59C" w14:textId="77777777" w:rsidR="00410E9A" w:rsidRPr="004D66E1" w:rsidRDefault="00410E9A" w:rsidP="004D66E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7D5ED" w14:textId="77777777" w:rsidR="00410E9A" w:rsidRPr="004D66E1" w:rsidRDefault="00410E9A" w:rsidP="004D66E1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66E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0E9A" w:rsidRPr="004D66E1" w14:paraId="1813AD83" w14:textId="77777777" w:rsidTr="004D2D60"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B8C88" w14:textId="035EC6EA" w:rsidR="00410E9A" w:rsidRPr="004D66E1" w:rsidRDefault="000537A3" w:rsidP="004D66E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D66E1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สำหรับ</w:t>
            </w:r>
            <w:r w:rsidRPr="004D66E1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งวดสามเดือนสิ้นสุดวันที่ </w:t>
            </w:r>
            <w:r w:rsidRPr="004D66E1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4D66E1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B1958" w14:textId="18AE11E0" w:rsidR="00410E9A" w:rsidRPr="004D66E1" w:rsidRDefault="00415B4C" w:rsidP="004D66E1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66E1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819F1" w14:textId="77777777" w:rsidR="00410E9A" w:rsidRPr="004D66E1" w:rsidRDefault="00410E9A" w:rsidP="004D66E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7E546" w14:textId="6E070A70" w:rsidR="00410E9A" w:rsidRPr="004D66E1" w:rsidRDefault="00415B4C" w:rsidP="004D66E1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66E1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2564</w:t>
            </w:r>
          </w:p>
        </w:tc>
      </w:tr>
      <w:tr w:rsidR="00410E9A" w:rsidRPr="004D66E1" w14:paraId="050B81BA" w14:textId="77777777" w:rsidTr="004D2D60"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43077" w14:textId="77777777" w:rsidR="00410E9A" w:rsidRPr="004D66E1" w:rsidRDefault="00410E9A" w:rsidP="004D66E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40FB6" w14:textId="77777777" w:rsidR="00410E9A" w:rsidRPr="004D66E1" w:rsidRDefault="00410E9A" w:rsidP="004D66E1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D66E1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33008" w:rsidRPr="004D66E1" w14:paraId="14A4D158" w14:textId="77777777" w:rsidTr="004D2D60"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C706C" w14:textId="77777777" w:rsidR="00A33008" w:rsidRPr="004D66E1" w:rsidRDefault="00A33008" w:rsidP="004D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E1">
              <w:rPr>
                <w:rFonts w:ascii="Angsana New" w:hAnsi="Angsana New" w:hint="cs"/>
                <w:sz w:val="30"/>
                <w:szCs w:val="30"/>
                <w:cs/>
              </w:rPr>
              <w:t>บริษัท เฟรเซอร์ส พร็อพเพอร์ตี้ เทคโนโลยี (ประเทศไทย) จำกัด</w:t>
            </w:r>
            <w:r w:rsidRPr="004D66E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1AD63" w14:textId="31552704" w:rsidR="00A33008" w:rsidRPr="004D66E1" w:rsidRDefault="00EE08FF" w:rsidP="004D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573C0" w14:textId="77777777" w:rsidR="00A33008" w:rsidRPr="004D66E1" w:rsidRDefault="00A33008" w:rsidP="004D66E1">
            <w:pPr>
              <w:pStyle w:val="block"/>
              <w:tabs>
                <w:tab w:val="decimal" w:pos="1003"/>
              </w:tabs>
              <w:spacing w:after="0" w:line="240" w:lineRule="auto"/>
              <w:ind w:left="0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65CD9" w14:textId="78D41496" w:rsidR="00A33008" w:rsidRPr="004D66E1" w:rsidRDefault="000537A3" w:rsidP="00150E25">
            <w:pPr>
              <w:pStyle w:val="acctfourfigures"/>
              <w:spacing w:line="240" w:lineRule="auto"/>
              <w:ind w:left="-79" w:right="-107"/>
              <w:rPr>
                <w:rFonts w:ascii="Angsana New" w:hAnsi="Angsana New"/>
                <w:sz w:val="30"/>
                <w:szCs w:val="30"/>
              </w:rPr>
            </w:pPr>
            <w:r w:rsidRPr="004D66E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3623" w:rsidRPr="004D66E1" w14:paraId="0EB0FA8E" w14:textId="77777777" w:rsidTr="004D2D60"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33BE6" w14:textId="2C98F9A2" w:rsidR="00713623" w:rsidRPr="004D66E1" w:rsidRDefault="00EE08FF" w:rsidP="004D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08FF">
              <w:rPr>
                <w:rFonts w:ascii="Angsana New" w:hAnsi="Angsana New"/>
                <w:sz w:val="30"/>
                <w:szCs w:val="30"/>
              </w:rPr>
              <w:t>Frasers Property Thailand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08FF">
              <w:rPr>
                <w:rFonts w:ascii="Angsana New" w:hAnsi="Angsana New"/>
                <w:sz w:val="30"/>
                <w:szCs w:val="30"/>
              </w:rPr>
              <w:t>(International) Pte.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D8CFE" w14:textId="4CDCB0B7" w:rsidR="00713623" w:rsidRPr="004D66E1" w:rsidRDefault="00EE08FF" w:rsidP="004D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6CD14" w14:textId="77777777" w:rsidR="00713623" w:rsidRPr="004D66E1" w:rsidRDefault="00713623" w:rsidP="004D66E1">
            <w:pPr>
              <w:pStyle w:val="block"/>
              <w:tabs>
                <w:tab w:val="decimal" w:pos="1003"/>
              </w:tabs>
              <w:spacing w:after="0" w:line="240" w:lineRule="auto"/>
              <w:ind w:left="0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66C2F" w14:textId="3688C4E5" w:rsidR="00713623" w:rsidRPr="004D66E1" w:rsidRDefault="00713623" w:rsidP="00150E25">
            <w:pPr>
              <w:pStyle w:val="acctfourfigures"/>
              <w:spacing w:line="240" w:lineRule="auto"/>
              <w:ind w:left="-7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3008" w:rsidRPr="004D66E1" w14:paraId="77F0DDC0" w14:textId="77777777" w:rsidTr="004D2D60"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83BE0" w14:textId="77777777" w:rsidR="00A33008" w:rsidRPr="004D66E1" w:rsidRDefault="00A33008" w:rsidP="004D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FDBF50" w14:textId="39803F8B" w:rsidR="00A33008" w:rsidRPr="004D66E1" w:rsidRDefault="00EE08FF" w:rsidP="004D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15015" w14:textId="77777777" w:rsidR="00A33008" w:rsidRPr="004D66E1" w:rsidRDefault="00A33008" w:rsidP="004D66E1">
            <w:pPr>
              <w:pStyle w:val="block"/>
              <w:tabs>
                <w:tab w:val="decimal" w:pos="1003"/>
              </w:tabs>
              <w:spacing w:after="0" w:line="240" w:lineRule="auto"/>
              <w:ind w:left="0" w:right="-10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89FE62" w14:textId="10BCC6CD" w:rsidR="00A33008" w:rsidRPr="004D66E1" w:rsidRDefault="000537A3" w:rsidP="00150E25">
            <w:pPr>
              <w:pStyle w:val="acctfourfigures"/>
              <w:spacing w:line="240" w:lineRule="auto"/>
              <w:ind w:left="-79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6E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AF761A7" w14:textId="77777777" w:rsidR="000537A3" w:rsidRPr="004D66E1" w:rsidRDefault="000537A3" w:rsidP="004D66E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x-none" w:eastAsia="x-none"/>
        </w:rPr>
      </w:pPr>
    </w:p>
    <w:p w14:paraId="16CB4934" w14:textId="77777777" w:rsidR="000B5620" w:rsidRDefault="000B5620" w:rsidP="004E5337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0BEB9A88" w14:textId="2276CB4D" w:rsidR="004E5337" w:rsidRPr="009E2F97" w:rsidRDefault="004E5337" w:rsidP="00AE1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4E5337" w:rsidRPr="009E2F97" w:rsidSect="00F1219B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</w:p>
    <w:tbl>
      <w:tblPr>
        <w:tblW w:w="150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20"/>
        <w:gridCol w:w="1440"/>
        <w:gridCol w:w="270"/>
        <w:gridCol w:w="900"/>
        <w:gridCol w:w="810"/>
        <w:gridCol w:w="810"/>
        <w:gridCol w:w="810"/>
        <w:gridCol w:w="720"/>
        <w:gridCol w:w="270"/>
        <w:gridCol w:w="630"/>
        <w:gridCol w:w="270"/>
        <w:gridCol w:w="720"/>
        <w:gridCol w:w="270"/>
        <w:gridCol w:w="63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1E5438" w:rsidRPr="006375B5" w14:paraId="1B24202B" w14:textId="77777777" w:rsidTr="00C534FB">
        <w:trPr>
          <w:tblHeader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2A9C6A67" w14:textId="77777777" w:rsidR="001E5438" w:rsidRPr="006375B5" w:rsidRDefault="001E5438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</w:tcPr>
          <w:p w14:paraId="4DAAB23B" w14:textId="77777777" w:rsidR="001E5438" w:rsidRPr="006375B5" w:rsidRDefault="001E5438" w:rsidP="00045A9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8845FD8" w14:textId="77777777" w:rsidR="001E5438" w:rsidRPr="006375B5" w:rsidRDefault="001E5438" w:rsidP="00045A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 w:val="24"/>
                <w:szCs w:val="24"/>
                <w:lang w:bidi="th-TH"/>
              </w:rPr>
            </w:pPr>
          </w:p>
        </w:tc>
        <w:tc>
          <w:tcPr>
            <w:tcW w:w="10800" w:type="dxa"/>
            <w:gridSpan w:val="19"/>
            <w:shd w:val="clear" w:color="auto" w:fill="auto"/>
            <w:tcMar>
              <w:left w:w="115" w:type="dxa"/>
              <w:right w:w="115" w:type="dxa"/>
            </w:tcMar>
          </w:tcPr>
          <w:p w14:paraId="795DB636" w14:textId="77777777" w:rsidR="001E5438" w:rsidRPr="006375B5" w:rsidRDefault="001E5438" w:rsidP="00045A9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534FB" w:rsidRPr="006375B5" w14:paraId="610F7051" w14:textId="77777777" w:rsidTr="00C534FB">
        <w:trPr>
          <w:tblHeader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53F2D07C" w14:textId="77777777" w:rsidR="009855A7" w:rsidRPr="006375B5" w:rsidDel="00B7417D" w:rsidRDefault="009855A7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</w:tcPr>
          <w:p w14:paraId="25350E19" w14:textId="77777777" w:rsidR="009855A7" w:rsidRPr="006375B5" w:rsidRDefault="009855A7" w:rsidP="00045A9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F6AA1E1" w14:textId="7088D80C" w:rsidR="009855A7" w:rsidRPr="006375B5" w:rsidRDefault="009855A7" w:rsidP="00045A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8D13BE9" w14:textId="77777777" w:rsidR="009855A7" w:rsidRPr="006375B5" w:rsidRDefault="009855A7" w:rsidP="00045A9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DF42732" w14:textId="77777777" w:rsidR="009855A7" w:rsidRPr="006375B5" w:rsidRDefault="009855A7" w:rsidP="00045A9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A9082EE" w14:textId="77777777" w:rsidR="009855A7" w:rsidRPr="006375B5" w:rsidRDefault="009855A7" w:rsidP="00045A9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4FBAF2B" w14:textId="77777777" w:rsidR="009855A7" w:rsidRPr="006375B5" w:rsidRDefault="009855A7" w:rsidP="00045A9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67BBBC5" w14:textId="77777777" w:rsidR="009855A7" w:rsidRPr="006375B5" w:rsidRDefault="009855A7" w:rsidP="00045A9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13DF426C" w14:textId="77777777" w:rsidR="009855A7" w:rsidRPr="006375B5" w:rsidRDefault="009855A7" w:rsidP="00045A9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703D224" w14:textId="77777777" w:rsidR="009855A7" w:rsidRPr="006375B5" w:rsidRDefault="009855A7" w:rsidP="00045A9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8A1B606" w14:textId="77777777" w:rsidR="009855A7" w:rsidRPr="006375B5" w:rsidRDefault="009855A7" w:rsidP="00045A9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ED0E344" w14:textId="77777777" w:rsidR="009855A7" w:rsidRPr="006375B5" w:rsidRDefault="009855A7" w:rsidP="00045A9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EAB6E6F" w14:textId="77777777" w:rsidR="009855A7" w:rsidRPr="006375B5" w:rsidRDefault="009855A7" w:rsidP="00045A9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1B88426" w14:textId="77777777" w:rsidR="009855A7" w:rsidRPr="006375B5" w:rsidRDefault="009855A7" w:rsidP="00045A9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EB267E4" w14:textId="77777777" w:rsidR="009855A7" w:rsidRPr="006375B5" w:rsidRDefault="009855A7" w:rsidP="00045A9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D48779C" w14:textId="77777777" w:rsidR="009855A7" w:rsidRPr="006375B5" w:rsidRDefault="009855A7" w:rsidP="00045A9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0217716" w14:textId="77777777" w:rsidR="009855A7" w:rsidRPr="006375B5" w:rsidRDefault="009855A7" w:rsidP="00045A9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E2518B" w14:textId="77777777" w:rsidR="009855A7" w:rsidRPr="006375B5" w:rsidRDefault="009855A7" w:rsidP="00045A9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36FE9E66" w14:textId="6EB81CEC" w:rsidR="009855A7" w:rsidRPr="006375B5" w:rsidRDefault="009855A7" w:rsidP="009855A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เงินปันผลรับ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สำหรับ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งวด</w:t>
            </w:r>
          </w:p>
        </w:tc>
      </w:tr>
      <w:tr w:rsidR="00C534FB" w:rsidRPr="006375B5" w14:paraId="1EB81F61" w14:textId="77777777" w:rsidTr="00C534FB">
        <w:trPr>
          <w:tblHeader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2854B549" w14:textId="77777777" w:rsidR="001E5438" w:rsidRPr="006375B5" w:rsidDel="00B7417D" w:rsidRDefault="001E5438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</w:tcPr>
          <w:p w14:paraId="54BB6D89" w14:textId="77777777" w:rsidR="001E5438" w:rsidRPr="006375B5" w:rsidRDefault="001E5438" w:rsidP="00045A9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5660D91" w14:textId="4CD530DB" w:rsidR="001E5438" w:rsidRPr="006375B5" w:rsidRDefault="001E5438" w:rsidP="00045A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72343A0" w14:textId="77777777" w:rsidR="001E5438" w:rsidRPr="006375B5" w:rsidRDefault="001E5438" w:rsidP="00045A9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6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EE623B3" w14:textId="77777777" w:rsidR="001E5438" w:rsidRPr="006375B5" w:rsidRDefault="001E5438" w:rsidP="00045A9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6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2DF443F3" w14:textId="77777777" w:rsidR="001E5438" w:rsidRPr="006375B5" w:rsidRDefault="001E5438" w:rsidP="00045A9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EDF846B" w14:textId="77777777" w:rsidR="001E5438" w:rsidRPr="006375B5" w:rsidRDefault="001E5438" w:rsidP="00045A9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2FE7A6C2" w14:textId="77777777" w:rsidR="001E5438" w:rsidRPr="006375B5" w:rsidRDefault="001E5438" w:rsidP="00045A9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4F5288E" w14:textId="77777777" w:rsidR="001E5438" w:rsidRPr="006375B5" w:rsidRDefault="001E5438" w:rsidP="00045A9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2C21C5C0" w14:textId="77777777" w:rsidR="001E5438" w:rsidRPr="006375B5" w:rsidRDefault="001E5438" w:rsidP="00045A9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ราคาทุน-สุทธิ</w:t>
            </w:r>
          </w:p>
        </w:tc>
        <w:tc>
          <w:tcPr>
            <w:tcW w:w="270" w:type="dxa"/>
            <w:shd w:val="clear" w:color="auto" w:fill="auto"/>
          </w:tcPr>
          <w:p w14:paraId="26AC1B63" w14:textId="77777777" w:rsidR="001E5438" w:rsidRPr="006375B5" w:rsidRDefault="001E5438" w:rsidP="00045A9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33A36721" w14:textId="6C4A053E" w:rsidR="001E5438" w:rsidRPr="006375B5" w:rsidRDefault="009855A7" w:rsidP="00045A9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สามเดือนสิ้นสุดวันที่</w:t>
            </w:r>
          </w:p>
        </w:tc>
      </w:tr>
      <w:tr w:rsidR="00C534FB" w:rsidRPr="006375B5" w14:paraId="5DA01F81" w14:textId="77777777" w:rsidTr="00C534FB">
        <w:trPr>
          <w:tblHeader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4247C476" w14:textId="77777777" w:rsidR="001E5438" w:rsidRPr="006375B5" w:rsidDel="00B7417D" w:rsidRDefault="001E5438" w:rsidP="001E54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</w:tcPr>
          <w:p w14:paraId="5648AA6C" w14:textId="77777777" w:rsidR="001E5438" w:rsidRPr="006375B5" w:rsidRDefault="001E5438" w:rsidP="001E543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CBEDCFB" w14:textId="77777777" w:rsidR="001E5438" w:rsidRPr="006375B5" w:rsidRDefault="001E5438" w:rsidP="001E54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01306AAB" w14:textId="0D936127" w:rsidR="001E5438" w:rsidRPr="000E564C" w:rsidRDefault="001E5438" w:rsidP="001E5438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978E1A9" w14:textId="100C0254" w:rsidR="001E5438" w:rsidRPr="000E564C" w:rsidRDefault="001E5438" w:rsidP="001E5438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6D75EB6E" w14:textId="3420A6E2" w:rsidR="001E5438" w:rsidRPr="000E564C" w:rsidRDefault="001E5438" w:rsidP="001E5438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FD5DADD" w14:textId="63AEF528" w:rsidR="001E5438" w:rsidRPr="000E564C" w:rsidRDefault="001E5438" w:rsidP="001E5438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A3A2C86" w14:textId="63313EBF" w:rsidR="001E5438" w:rsidRPr="000E564C" w:rsidRDefault="001E5438" w:rsidP="001E5438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4CADB29" w14:textId="77777777" w:rsidR="001E5438" w:rsidRPr="006375B5" w:rsidRDefault="001E5438" w:rsidP="001E5438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5467C80" w14:textId="1813D0D8" w:rsidR="001E5438" w:rsidRPr="000E564C" w:rsidRDefault="001E5438" w:rsidP="001E5438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C2314B7" w14:textId="77777777" w:rsidR="001E5438" w:rsidRPr="006375B5" w:rsidRDefault="001E5438" w:rsidP="001E5438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8DE7EA2" w14:textId="7442E4C9" w:rsidR="001E5438" w:rsidRPr="000E564C" w:rsidRDefault="001E5438" w:rsidP="001E5438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AACD1A2" w14:textId="77777777" w:rsidR="001E5438" w:rsidRPr="006375B5" w:rsidRDefault="001E5438" w:rsidP="001E5438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52F32A50" w14:textId="454FE9C8" w:rsidR="001E5438" w:rsidRPr="000E564C" w:rsidRDefault="001E5438" w:rsidP="001E5438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5AB1FA5" w14:textId="77777777" w:rsidR="001E5438" w:rsidRPr="006375B5" w:rsidRDefault="001E5438" w:rsidP="001E5438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0E9DBF4" w14:textId="05E994CB" w:rsidR="001E5438" w:rsidRPr="000E564C" w:rsidRDefault="001E5438" w:rsidP="001E5438">
            <w:pPr>
              <w:pStyle w:val="acctfourfigures"/>
              <w:tabs>
                <w:tab w:val="clear" w:pos="765"/>
              </w:tabs>
              <w:spacing w:line="240" w:lineRule="auto"/>
              <w:ind w:left="-129" w:right="-1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6A7DF68" w14:textId="77777777" w:rsidR="001E5438" w:rsidRPr="006375B5" w:rsidRDefault="001E5438" w:rsidP="001E5438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132625D" w14:textId="6CFDEA0A" w:rsidR="001E5438" w:rsidRPr="000E564C" w:rsidRDefault="001E5438" w:rsidP="001E5438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74F44B7F" w14:textId="77777777" w:rsidR="001E5438" w:rsidRPr="006375B5" w:rsidRDefault="001E5438" w:rsidP="001E5438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B012C70" w14:textId="6BAFD6AC" w:rsidR="001E5438" w:rsidRPr="000E564C" w:rsidRDefault="001E5438" w:rsidP="001E5438">
            <w:pPr>
              <w:pStyle w:val="acctfourfigures"/>
              <w:tabs>
                <w:tab w:val="clear" w:pos="765"/>
              </w:tabs>
              <w:spacing w:line="240" w:lineRule="auto"/>
              <w:ind w:left="-129" w:right="-10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5712B4B4" w14:textId="77777777" w:rsidR="001E5438" w:rsidRPr="006375B5" w:rsidRDefault="001E5438" w:rsidP="001E5438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3AB4C70" w14:textId="2C880C16" w:rsidR="001E5438" w:rsidRPr="000E564C" w:rsidRDefault="001E5438" w:rsidP="001E5438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B11889" w:rsidRPr="00B118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</w:tr>
      <w:tr w:rsidR="00C534FB" w:rsidRPr="006375B5" w14:paraId="2D2D117C" w14:textId="77777777" w:rsidTr="00C534FB">
        <w:trPr>
          <w:tblHeader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7202BBD1" w14:textId="77777777" w:rsidR="004C2E2D" w:rsidRPr="006375B5" w:rsidDel="00B7417D" w:rsidRDefault="004C2E2D" w:rsidP="004C2E2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</w:tcPr>
          <w:p w14:paraId="6DEC39B5" w14:textId="77777777" w:rsidR="004C2E2D" w:rsidRPr="006375B5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A6ECD77" w14:textId="77777777" w:rsidR="004C2E2D" w:rsidRPr="006375B5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27CD19AF" w14:textId="6C32DA67" w:rsidR="004C2E2D" w:rsidRPr="000E564C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25F250C" w14:textId="014559F5" w:rsidR="004C2E2D" w:rsidRPr="000E564C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71CE201" w14:textId="49FFDD31" w:rsidR="004C2E2D" w:rsidRPr="000E564C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A16ED06" w14:textId="77D57C96" w:rsidR="004C2E2D" w:rsidRPr="000E564C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C8FD38C" w14:textId="7341151A" w:rsidR="004C2E2D" w:rsidRPr="000E564C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4B38FED" w14:textId="77777777" w:rsidR="004C2E2D" w:rsidRPr="006375B5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57A570DB" w14:textId="4B3FA4F1" w:rsidR="004C2E2D" w:rsidRPr="000E564C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0E761C5" w14:textId="77777777" w:rsidR="004C2E2D" w:rsidRPr="006375B5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79E7EBC" w14:textId="25C873C0" w:rsidR="004C2E2D" w:rsidRPr="000E564C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670C6AB" w14:textId="77777777" w:rsidR="004C2E2D" w:rsidRPr="006375B5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F82614A" w14:textId="160D5B47" w:rsidR="004C2E2D" w:rsidRPr="000E564C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7DB458C" w14:textId="77777777" w:rsidR="004C2E2D" w:rsidRPr="006375B5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207FAC2" w14:textId="6408679C" w:rsidR="004C2E2D" w:rsidRPr="000E564C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72B915C" w14:textId="77777777" w:rsidR="004C2E2D" w:rsidRPr="006375B5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D7448B2" w14:textId="317BADC1" w:rsidR="004C2E2D" w:rsidRPr="000E564C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1159913" w14:textId="77777777" w:rsidR="004C2E2D" w:rsidRPr="006375B5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49E4186" w14:textId="3CFC9BBE" w:rsidR="004C2E2D" w:rsidRPr="000E564C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0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6644806D" w14:textId="77777777" w:rsidR="004C2E2D" w:rsidRPr="006375B5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CFFD220" w14:textId="41BF43A0" w:rsidR="004C2E2D" w:rsidRPr="000E564C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</w:tr>
      <w:tr w:rsidR="00C534FB" w:rsidRPr="006375B5" w14:paraId="55C7AC48" w14:textId="77777777" w:rsidTr="00C534FB">
        <w:trPr>
          <w:tblHeader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18987D2B" w14:textId="77777777" w:rsidR="004C2E2D" w:rsidRPr="006375B5" w:rsidDel="00B7417D" w:rsidRDefault="004C2E2D" w:rsidP="004C2E2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</w:tcPr>
          <w:p w14:paraId="2D06A58D" w14:textId="77777777" w:rsidR="004C2E2D" w:rsidRPr="006375B5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309DE46" w14:textId="77777777" w:rsidR="004C2E2D" w:rsidRPr="006375B5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CA10B47" w14:textId="77777777" w:rsidR="004C2E2D" w:rsidRPr="006375B5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93A99B5" w14:textId="4E70E983" w:rsidR="004C2E2D" w:rsidRPr="006375B5" w:rsidDel="00AB0B77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8277258" w14:textId="6F7FACCB" w:rsidR="004C2E2D" w:rsidRPr="006375B5" w:rsidDel="00AB0B77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C5A7FA6" w14:textId="0CCB4A56" w:rsidR="004C2E2D" w:rsidRPr="006375B5" w:rsidDel="00AB0B77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6DFC970" w14:textId="26E18BA3" w:rsidR="004C2E2D" w:rsidRPr="006375B5" w:rsidDel="00AB0B77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23FA820" w14:textId="77777777" w:rsidR="004C2E2D" w:rsidRPr="006375B5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0F21B6AF" w14:textId="2DE8E982" w:rsidR="004C2E2D" w:rsidRPr="006375B5" w:rsidDel="00AB0B77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B6A1026" w14:textId="77777777" w:rsidR="004C2E2D" w:rsidRPr="006375B5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EFA3A9A" w14:textId="7D381EF0" w:rsidR="004C2E2D" w:rsidRPr="006375B5" w:rsidDel="00AB0B77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0A6F3A5" w14:textId="77777777" w:rsidR="004C2E2D" w:rsidRPr="006375B5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FDDE8A4" w14:textId="630CC854" w:rsidR="004C2E2D" w:rsidRPr="006375B5" w:rsidDel="00AB0B77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F32C468" w14:textId="77777777" w:rsidR="004C2E2D" w:rsidRPr="006375B5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9A581AE" w14:textId="6719B7B3" w:rsidR="004C2E2D" w:rsidRPr="006375B5" w:rsidDel="00AB0B77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D6CB705" w14:textId="77777777" w:rsidR="004C2E2D" w:rsidRPr="006375B5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EB6073E" w14:textId="58DD8E1B" w:rsidR="004C2E2D" w:rsidRPr="006375B5" w:rsidDel="00AB0B77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840B9DB" w14:textId="77777777" w:rsidR="004C2E2D" w:rsidRPr="006375B5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626C25A" w14:textId="0A8B1A5A" w:rsidR="004C2E2D" w:rsidRPr="006375B5" w:rsidDel="00AB0B77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0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7FACE97" w14:textId="77777777" w:rsidR="004C2E2D" w:rsidRPr="006375B5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BD42CCE" w14:textId="4AB3101C" w:rsidR="004C2E2D" w:rsidRPr="006375B5" w:rsidDel="00AB0B77" w:rsidRDefault="004C2E2D" w:rsidP="004C2E2D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="00B11889" w:rsidRPr="00B118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4</w:t>
            </w:r>
          </w:p>
        </w:tc>
      </w:tr>
      <w:tr w:rsidR="001E5438" w:rsidRPr="006375B5" w14:paraId="2FED2BD8" w14:textId="77777777" w:rsidTr="00C534FB">
        <w:trPr>
          <w:tblHeader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68293100" w14:textId="77777777" w:rsidR="001E5438" w:rsidRPr="006375B5" w:rsidDel="00B7417D" w:rsidRDefault="001E5438" w:rsidP="001E54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</w:tcPr>
          <w:p w14:paraId="0F49CDF4" w14:textId="77777777" w:rsidR="001E5438" w:rsidRPr="006375B5" w:rsidRDefault="001E5438" w:rsidP="001E543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D6ED446" w14:textId="77777777" w:rsidR="001E5438" w:rsidRPr="006375B5" w:rsidRDefault="001E5438" w:rsidP="001E54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FD2319C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090" w:type="dxa"/>
            <w:gridSpan w:val="17"/>
            <w:shd w:val="clear" w:color="auto" w:fill="auto"/>
            <w:tcMar>
              <w:left w:w="115" w:type="dxa"/>
              <w:right w:w="115" w:type="dxa"/>
            </w:tcMar>
          </w:tcPr>
          <w:p w14:paraId="7DC5FFA4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C534FB" w:rsidRPr="006375B5" w14:paraId="1C859F6E" w14:textId="77777777" w:rsidTr="00C534FB">
        <w:trPr>
          <w:trHeight w:val="73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38B7BB49" w14:textId="39BD4CED" w:rsidR="001E5438" w:rsidRPr="006375B5" w:rsidRDefault="001E5438" w:rsidP="001E54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</w:tcPr>
          <w:p w14:paraId="7B98B3BC" w14:textId="77777777" w:rsidR="001E5438" w:rsidRPr="006375B5" w:rsidRDefault="001E5438" w:rsidP="001E543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C3439CB" w14:textId="77777777" w:rsidR="001E5438" w:rsidRPr="006375B5" w:rsidRDefault="001E5438" w:rsidP="001E54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A99FC62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0741B10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713EF805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7BDD566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8B06E03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3795FA0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72566499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75E3BDD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52B77E8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FA3EB68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6E8AAC73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906B668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1908CB8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1735FFC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2362B2D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233505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8B5A1DB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0F52BB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5E5D0BC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C534FB" w:rsidRPr="006375B5" w14:paraId="1288AAD7" w14:textId="77777777" w:rsidTr="00C534FB">
        <w:trPr>
          <w:trHeight w:val="73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4D41FE5A" w14:textId="77777777" w:rsidR="001E5438" w:rsidRPr="006375B5" w:rsidRDefault="001E5438" w:rsidP="001E5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บริษัท อีโค อินดัสเทรียล</w:t>
            </w: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</w:tcPr>
          <w:p w14:paraId="77C78FCB" w14:textId="77777777" w:rsidR="001E5438" w:rsidRPr="006375B5" w:rsidRDefault="001E5438" w:rsidP="001E5438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DE45B6D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C944806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F9C0FCE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11734F8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7257CD7B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D72DB27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A4E22BD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12976FA6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6A2F59D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4B57EB9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1CB4E43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6F8605A7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393C30C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6AE52A3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8A528A7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3158F04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1C9281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C2D10B0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E62820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39E1496" w14:textId="77777777" w:rsidR="001E5438" w:rsidRPr="006375B5" w:rsidRDefault="001E5438" w:rsidP="001E543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C534FB" w:rsidRPr="006375B5" w14:paraId="08E5F008" w14:textId="77777777" w:rsidTr="00C534FB"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200EC6C2" w14:textId="77777777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left="153" w:right="-119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เซอร์วิส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>เซส จำกัด</w:t>
            </w: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</w:tcPr>
          <w:p w14:paraId="71EBD358" w14:textId="77777777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left="67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F17D31F" w14:textId="29C01C00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00B4BB7" w14:textId="5112E903" w:rsidR="00585FF4" w:rsidRPr="006375B5" w:rsidRDefault="0051083E" w:rsidP="00585FF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C648445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Pr="006375B5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7332E46" w14:textId="10DBEDAA" w:rsidR="00585FF4" w:rsidRPr="006375B5" w:rsidRDefault="006D532E" w:rsidP="00C534FB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13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182F9CA" w14:textId="77777777" w:rsidR="00585FF4" w:rsidRPr="006375B5" w:rsidRDefault="00585FF4" w:rsidP="00C534F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8B5835D" w14:textId="0F6AE76E" w:rsidR="00585FF4" w:rsidRPr="006375B5" w:rsidRDefault="006D532E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67D5D7B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3277F13B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E6E2B17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377F636" w14:textId="36D4F1A4" w:rsidR="00585FF4" w:rsidRPr="006375B5" w:rsidRDefault="009855A7" w:rsidP="00C534F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C2D3BD3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7E5CEF0E" w14:textId="77777777" w:rsidR="00585FF4" w:rsidRPr="006375B5" w:rsidRDefault="00585FF4" w:rsidP="00C534FB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E4BF162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2781BD6" w14:textId="34A96533" w:rsidR="00585FF4" w:rsidRPr="006375B5" w:rsidRDefault="009855A7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4D0B569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5CC60BA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7CA78267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142AA85" w14:textId="7319256B" w:rsidR="00585FF4" w:rsidRPr="006375B5" w:rsidRDefault="004948DD" w:rsidP="004948DD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9488F5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E56F446" w14:textId="3D0E928E" w:rsidR="00585FF4" w:rsidRPr="006375B5" w:rsidRDefault="004948DD" w:rsidP="00A97C59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534FB" w:rsidRPr="006375B5" w14:paraId="1A47982F" w14:textId="77777777" w:rsidTr="00C534FB"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78362B22" w14:textId="77777777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เฟรเซอร์ส</w:t>
            </w: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</w:tcPr>
          <w:p w14:paraId="5121BB73" w14:textId="77777777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left="67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6210D9C" w14:textId="77777777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0D13E38E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F0D75CF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26D5B04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84999F8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AA4A00D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89CEE36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276B5F24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D2DB388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D4D3EE0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771E261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7067642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DF3A5B4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728E186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660CA8A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A46E972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76A809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C193126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7F240B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1969E66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C534FB" w:rsidRPr="006375B5" w14:paraId="5B1726BF" w14:textId="77777777" w:rsidTr="00C534FB"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47A5F07B" w14:textId="77777777" w:rsidR="00585FF4" w:rsidRPr="006375B5" w:rsidRDefault="00585FF4" w:rsidP="0058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พร็อพเพอร์ตี้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อินดัสเทรียล</w:t>
            </w: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</w:tcPr>
          <w:p w14:paraId="44077B5F" w14:textId="77777777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E14B96F" w14:textId="77777777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2C1AD3EE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C412E00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B8E75FE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73514964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0798368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0B2ECD9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0B34FFED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B4AD854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159CEF4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221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D654892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319DF264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150"/>
                <w:tab w:val="decimal" w:pos="38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368A8CB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1202BA5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A371FC0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FC9D52D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0403AE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E0DE615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406C20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080DFD1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C534FB" w:rsidRPr="006375B5" w14:paraId="7BA23BEE" w14:textId="77777777" w:rsidTr="00C534FB"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223654B7" w14:textId="77777777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left="153" w:right="-119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</w:rPr>
              <w:t>(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ประเทศไทย</w:t>
            </w: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)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</w:tcPr>
          <w:p w14:paraId="195CB677" w14:textId="77777777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left="67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4D0BFBC" w14:textId="49FEE8B1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2758543C" w14:textId="404B606E" w:rsidR="00585FF4" w:rsidRPr="006375B5" w:rsidRDefault="0051083E" w:rsidP="00585FF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2A43979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713D88DB" w14:textId="11987140" w:rsidR="00585FF4" w:rsidRPr="006375B5" w:rsidRDefault="006D532E" w:rsidP="00C534FB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11,500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60B838B6" w14:textId="77777777" w:rsidR="00585FF4" w:rsidRPr="006375B5" w:rsidRDefault="00585FF4" w:rsidP="00C534F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6649854" w14:textId="3F9E549B" w:rsidR="00585FF4" w:rsidRPr="006375B5" w:rsidRDefault="006D532E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11,515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C348BCF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76E44E00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  <w:r w:rsidRPr="006375B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515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F9152FB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529401F" w14:textId="2246ED3C" w:rsidR="00585FF4" w:rsidRPr="006375B5" w:rsidRDefault="009855A7" w:rsidP="00585FF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A8DD667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3E67120C" w14:textId="77777777" w:rsidR="00585FF4" w:rsidRPr="006375B5" w:rsidRDefault="00585FF4" w:rsidP="00C534FB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32C2E07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0EE89F4" w14:textId="2C765FED" w:rsidR="00585FF4" w:rsidRPr="006375B5" w:rsidRDefault="009855A7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11,515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A2F0D16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A15EEB6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  <w:r w:rsidRPr="006375B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515</w:t>
            </w:r>
          </w:p>
        </w:tc>
        <w:tc>
          <w:tcPr>
            <w:tcW w:w="270" w:type="dxa"/>
            <w:shd w:val="clear" w:color="auto" w:fill="auto"/>
          </w:tcPr>
          <w:p w14:paraId="3673C7B6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2C153E2" w14:textId="24D7FA84" w:rsidR="00585FF4" w:rsidRPr="006375B5" w:rsidRDefault="004948DD" w:rsidP="004948DD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BBB283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4BC01EA" w14:textId="4D2F262A" w:rsidR="00585FF4" w:rsidRPr="006375B5" w:rsidRDefault="004948DD" w:rsidP="00A97C59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C534FB" w:rsidRPr="006375B5" w14:paraId="6CF28AE6" w14:textId="77777777" w:rsidTr="00C534FB"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19E21612" w14:textId="77777777" w:rsidR="00585FF4" w:rsidRPr="006375B5" w:rsidRDefault="00585FF4" w:rsidP="0058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6375B5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บริษัท เฟรเซอร์ส พร็อพเพอร์ตี้ </w:t>
            </w:r>
          </w:p>
          <w:p w14:paraId="117566B7" w14:textId="77777777" w:rsidR="00585FF4" w:rsidRPr="006375B5" w:rsidRDefault="00585FF4" w:rsidP="0058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/>
                <w:spacing w:val="-8"/>
                <w:sz w:val="24"/>
                <w:szCs w:val="24"/>
              </w:rPr>
              <w:t xml:space="preserve">   </w:t>
            </w:r>
            <w:r w:rsidRPr="006375B5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อินดัสเทรียล</w:t>
            </w:r>
            <w:r w:rsidRPr="006375B5">
              <w:rPr>
                <w:rFonts w:ascii="Angsana New" w:hAnsi="Angsana New"/>
                <w:spacing w:val="-8"/>
                <w:sz w:val="24"/>
                <w:szCs w:val="24"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รีท แมนเนจเม้นท์</w:t>
            </w: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</w:tcPr>
          <w:p w14:paraId="5FF23A78" w14:textId="77777777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AB9EC13" w14:textId="77777777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บริหารจัดการ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9A296FA" w14:textId="77777777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D86DB3F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6995E56A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68EF225" w14:textId="77777777" w:rsidR="00585FF4" w:rsidRPr="006375B5" w:rsidRDefault="00585FF4" w:rsidP="00C534FB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4EC38BB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54915C2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FD47351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0458BAFA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B09C669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10D8FD3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221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05357CA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385B9475" w14:textId="77777777" w:rsidR="00585FF4" w:rsidRPr="006375B5" w:rsidRDefault="00585FF4" w:rsidP="00C534FB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C5B2F90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13C5FBC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4318085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A1C4443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737EED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ED939F8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9199D7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2C7902A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C534FB" w:rsidRPr="006375B5" w14:paraId="420092B1" w14:textId="77777777" w:rsidTr="00C534FB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2FC78C45" w14:textId="77777777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/>
                <w:sz w:val="24"/>
                <w:szCs w:val="24"/>
              </w:rPr>
              <w:t>(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6375B5">
              <w:rPr>
                <w:rFonts w:ascii="Angsana New" w:hAnsi="Angsana New"/>
                <w:sz w:val="24"/>
                <w:szCs w:val="24"/>
              </w:rPr>
              <w:t>)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</w:tcPr>
          <w:p w14:paraId="155D1081" w14:textId="77777777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left="67" w:right="-117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กองทรัสต์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E4EEBBF" w14:textId="5331AD16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24B6D1C9" w14:textId="30F7E22F" w:rsidR="00585FF4" w:rsidRPr="006375B5" w:rsidRDefault="0051083E" w:rsidP="00585FF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69.99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49AC5DE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69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0A591D2" w14:textId="2F894D52" w:rsidR="00585FF4" w:rsidRPr="006375B5" w:rsidRDefault="00B11889" w:rsidP="00C534FB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118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AD7D34C" w14:textId="77777777" w:rsidR="00585FF4" w:rsidRPr="006375B5" w:rsidRDefault="00585FF4" w:rsidP="00C534F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534FB">
              <w:rPr>
                <w:rFonts w:ascii="Angsana New" w:hAnsi="Angsana New"/>
                <w:sz w:val="24"/>
                <w:szCs w:val="24"/>
                <w:lang w:bidi="th-TH"/>
              </w:rPr>
              <w:t>10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4D1D252" w14:textId="7C35C2DB" w:rsidR="00585FF4" w:rsidRPr="006375B5" w:rsidRDefault="00B11889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11889">
              <w:rPr>
                <w:rFonts w:ascii="Angsana New" w:hAnsi="Angsana New" w:hint="cs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07E40C0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0686B8A1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965B8C6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E6E89C9" w14:textId="1607CEC5" w:rsidR="00585FF4" w:rsidRPr="006375B5" w:rsidRDefault="009855A7" w:rsidP="00585FF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1A8B65F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068FF87" w14:textId="77777777" w:rsidR="00585FF4" w:rsidRPr="006375B5" w:rsidRDefault="00585FF4" w:rsidP="00C534FB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71FAD8C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5518816" w14:textId="544ABEC5" w:rsidR="00585FF4" w:rsidRPr="006375B5" w:rsidRDefault="009855A7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3DE7EA0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9AC704D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75D324F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D5FCF99" w14:textId="146E872A" w:rsidR="00585FF4" w:rsidRPr="006375B5" w:rsidRDefault="004948DD" w:rsidP="004948DD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AC04B0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53CA130" w14:textId="33BDD3AE" w:rsidR="00585FF4" w:rsidRPr="006375B5" w:rsidRDefault="004948DD" w:rsidP="00A97C59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C534FB" w:rsidRPr="006375B5" w14:paraId="5B07EE66" w14:textId="77777777" w:rsidTr="00C534FB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2B086B7D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บริษัท เฟรเซอร์ส พร็อพเพอร์ตี้</w:t>
            </w: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</w:tcPr>
          <w:p w14:paraId="7D10766B" w14:textId="77777777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B9BE92B" w14:textId="77777777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274D1208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2B976AD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00AA669" w14:textId="77777777" w:rsidR="00585FF4" w:rsidRPr="006375B5" w:rsidRDefault="00585FF4" w:rsidP="00C534FB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39EE2A3" w14:textId="77777777" w:rsidR="00585FF4" w:rsidRPr="006375B5" w:rsidRDefault="00585FF4" w:rsidP="00C534F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1694E8C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FF727B3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27BAEBE0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8F7AECA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0F960FC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3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A0A8913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61397C76" w14:textId="77777777" w:rsidR="00585FF4" w:rsidRPr="006375B5" w:rsidRDefault="00585FF4" w:rsidP="00C534FB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5689D8B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970E62A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B3ABF17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7C1830F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CDCF03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38B6388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763025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221F02E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C534FB" w:rsidRPr="006375B5" w14:paraId="214D705D" w14:textId="77777777" w:rsidTr="00C534FB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5A51A927" w14:textId="77777777" w:rsidR="00585FF4" w:rsidRPr="006375B5" w:rsidRDefault="00585FF4" w:rsidP="00585FF4">
            <w:pPr>
              <w:spacing w:line="240" w:lineRule="auto"/>
              <w:ind w:left="153" w:right="-112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pacing w:val="-6"/>
                <w:sz w:val="24"/>
                <w:szCs w:val="24"/>
                <w:cs/>
              </w:rPr>
              <w:t>เทคโนโลยี (ประเทศไทย) จำกัด</w:t>
            </w: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</w:tcPr>
          <w:p w14:paraId="09D31ECE" w14:textId="77777777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ศูนย์ข้อมูล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3516BF4" w14:textId="33C9F637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5A71C12" w14:textId="333BE478" w:rsidR="00585FF4" w:rsidRPr="006375B5" w:rsidRDefault="0051083E" w:rsidP="00585FF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6ECD3BA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6837AB5" w14:textId="51CE5887" w:rsidR="00585FF4" w:rsidRPr="00C534FB" w:rsidRDefault="006D532E" w:rsidP="00C534FB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534FB">
              <w:rPr>
                <w:rFonts w:ascii="Angsana New" w:hAnsi="Angsana New"/>
                <w:sz w:val="24"/>
                <w:szCs w:val="24"/>
                <w:lang w:bidi="th-TH"/>
              </w:rPr>
              <w:t>1,593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D07606D" w14:textId="4D218683" w:rsidR="00585FF4" w:rsidRPr="006375B5" w:rsidRDefault="00585FF4" w:rsidP="00C534F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534FB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,502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F0AF3EF" w14:textId="104B6460" w:rsidR="00585FF4" w:rsidRPr="006375B5" w:rsidRDefault="006D532E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1,593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23D1CD3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D878E03" w14:textId="089C881A" w:rsidR="00585FF4" w:rsidRPr="006375B5" w:rsidRDefault="00585FF4" w:rsidP="00585FF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502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45FEE3E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F43A29B" w14:textId="44942958" w:rsidR="00585FF4" w:rsidRPr="006375B5" w:rsidRDefault="009855A7" w:rsidP="00585FF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0C1E53A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5983E8DD" w14:textId="77777777" w:rsidR="00585FF4" w:rsidRPr="006375B5" w:rsidRDefault="00585FF4" w:rsidP="00C534FB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4895DCC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4E02A16" w14:textId="40D745DB" w:rsidR="00585FF4" w:rsidRPr="006375B5" w:rsidRDefault="009855A7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1,593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6BB52B3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B608C86" w14:textId="4F4F1822" w:rsidR="00585FF4" w:rsidRPr="006375B5" w:rsidRDefault="00585FF4" w:rsidP="00585FF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502</w:t>
            </w:r>
          </w:p>
        </w:tc>
        <w:tc>
          <w:tcPr>
            <w:tcW w:w="270" w:type="dxa"/>
            <w:shd w:val="clear" w:color="auto" w:fill="auto"/>
          </w:tcPr>
          <w:p w14:paraId="11FBAEF3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F735194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0D888A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03BCDA7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C534FB" w:rsidRPr="006375B5" w14:paraId="50295357" w14:textId="77777777" w:rsidTr="00C534FB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32DC5A75" w14:textId="77777777" w:rsidR="00585FF4" w:rsidRPr="006375B5" w:rsidRDefault="00585FF4" w:rsidP="00585FF4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บางกอกโลจิสติกส์ </w:t>
            </w: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</w:tcPr>
          <w:p w14:paraId="4A86F699" w14:textId="77777777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6AF18FC" w14:textId="77777777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65E475F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9E500D3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15D5521" w14:textId="77777777" w:rsidR="00585FF4" w:rsidRPr="006375B5" w:rsidRDefault="00585FF4" w:rsidP="00C534FB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7497887C" w14:textId="77777777" w:rsidR="00585FF4" w:rsidRPr="00C534FB" w:rsidRDefault="00585FF4" w:rsidP="00C534F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45BF169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64931F9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10ED56E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11EAABC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088DCF7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221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D91D482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3E9264D4" w14:textId="77777777" w:rsidR="00585FF4" w:rsidRPr="00C534FB" w:rsidRDefault="00585FF4" w:rsidP="00C534FB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132FE8C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C5BF90E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F6E70C5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AE8F195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88CDEE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C50CD0B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40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D717ED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0BDE5E5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40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C534FB" w:rsidRPr="006375B5" w14:paraId="31874DC0" w14:textId="77777777" w:rsidTr="00C534FB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5C6EFF94" w14:textId="77777777" w:rsidR="00585FF4" w:rsidRPr="006375B5" w:rsidRDefault="00585FF4" w:rsidP="00585FF4">
            <w:pPr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พาร์ค จำกัด</w:t>
            </w: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</w:tcPr>
          <w:p w14:paraId="294FBBD7" w14:textId="77777777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left="67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2E5F03C" w14:textId="65F771EC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A3E126C" w14:textId="6D74CD96" w:rsidR="00585FF4" w:rsidRPr="006375B5" w:rsidRDefault="0051083E" w:rsidP="00585FF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75.00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A55B757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75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567530F" w14:textId="02BF1025" w:rsidR="00585FF4" w:rsidRPr="006375B5" w:rsidRDefault="009855A7" w:rsidP="00C534FB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300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67EA20BE" w14:textId="77777777" w:rsidR="00585FF4" w:rsidRPr="00C534FB" w:rsidRDefault="00585FF4" w:rsidP="00C534F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534FB">
              <w:rPr>
                <w:rFonts w:ascii="Angsana New" w:hAnsi="Angsana New"/>
                <w:sz w:val="24"/>
                <w:szCs w:val="24"/>
                <w:lang w:bidi="th-TH"/>
              </w:rPr>
              <w:t>300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BF6FF01" w14:textId="45B70A5D" w:rsidR="00585FF4" w:rsidRPr="006375B5" w:rsidRDefault="009855A7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225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DA18501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687867AE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E2E62D6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492A9C7" w14:textId="0302DD47" w:rsidR="00585FF4" w:rsidRPr="006375B5" w:rsidRDefault="009855A7" w:rsidP="00585FF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987D87D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3B88F8CB" w14:textId="77777777" w:rsidR="00585FF4" w:rsidRPr="00C534FB" w:rsidRDefault="00585FF4" w:rsidP="00C534FB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0BD653B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CE147F9" w14:textId="7CE3678C" w:rsidR="00585FF4" w:rsidRPr="006375B5" w:rsidRDefault="009855A7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225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992F67E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6073437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270" w:type="dxa"/>
            <w:shd w:val="clear" w:color="auto" w:fill="auto"/>
          </w:tcPr>
          <w:p w14:paraId="2D6ADFF3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81E2911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1A6F6E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931AB58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C534FB" w:rsidRPr="006375B5" w14:paraId="3FA27D23" w14:textId="77777777" w:rsidTr="00C534FB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2EBE7F1D" w14:textId="77777777" w:rsidR="00585FF4" w:rsidRPr="006375B5" w:rsidRDefault="00585FF4" w:rsidP="0058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</w:rPr>
              <w:t>Frasers Property Thailand</w:t>
            </w: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1F567F" w14:textId="77777777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46339C" w14:textId="77777777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E36A99C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2159985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AF409D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4E6A7A" w14:textId="77777777" w:rsidR="00585FF4" w:rsidRPr="006375B5" w:rsidRDefault="00585FF4" w:rsidP="00C534F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57A0F1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C60722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0C6511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8DFC1E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0DD48D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A01444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3655E3" w14:textId="77777777" w:rsidR="00585FF4" w:rsidRPr="006375B5" w:rsidRDefault="00585FF4" w:rsidP="00C534FB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89AF7F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1E604C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611031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B6CD57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F05C85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1A32F5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162"/>
                <w:tab w:val="decimal" w:pos="3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21B647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5A6A07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C534FB" w:rsidRPr="006375B5" w14:paraId="6061E2AC" w14:textId="77777777" w:rsidTr="00C534FB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57A78573" w14:textId="77777777" w:rsidR="00585FF4" w:rsidRPr="006375B5" w:rsidRDefault="00585FF4" w:rsidP="0058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375B5">
              <w:rPr>
                <w:rFonts w:ascii="Angsana New" w:hAnsi="Angsana New"/>
                <w:sz w:val="24"/>
                <w:szCs w:val="24"/>
              </w:rPr>
              <w:t>Hong Kong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6375B5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B76F88" w14:textId="77777777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บริหารการลงทุน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3E9DAF" w14:textId="60DA51AF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0533FDEC" w14:textId="58F1FB8B" w:rsidR="00585FF4" w:rsidRPr="006375B5" w:rsidRDefault="0051083E" w:rsidP="00585FF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6A0F4D1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DCC499" w14:textId="2C85000F" w:rsidR="00585FF4" w:rsidRPr="006375B5" w:rsidRDefault="009855A7" w:rsidP="00C534FB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575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6F1725" w14:textId="77777777" w:rsidR="00585FF4" w:rsidRPr="006375B5" w:rsidRDefault="00585FF4" w:rsidP="00C534F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534FB">
              <w:rPr>
                <w:rFonts w:ascii="Angsana New" w:hAnsi="Angsana New"/>
                <w:sz w:val="24"/>
                <w:szCs w:val="24"/>
                <w:lang w:bidi="th-TH"/>
              </w:rPr>
              <w:t>575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D7C00D" w14:textId="013DB1A7" w:rsidR="00585FF4" w:rsidRPr="006375B5" w:rsidRDefault="009855A7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575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EFBC38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146FD0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575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122C45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392544" w14:textId="1FEFAB23" w:rsidR="00585FF4" w:rsidRPr="006375B5" w:rsidRDefault="009855A7" w:rsidP="00585FF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575F25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E9E62F" w14:textId="77777777" w:rsidR="00585FF4" w:rsidRPr="006375B5" w:rsidRDefault="00585FF4" w:rsidP="00C534FB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306772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FD8078" w14:textId="2B2B0D1B" w:rsidR="00585FF4" w:rsidRPr="006375B5" w:rsidRDefault="009855A7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575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363F68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2B3B04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575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83F82B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D48329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B860D5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67BA47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5253EC" w:rsidRPr="006375B5" w14:paraId="2C74206B" w14:textId="77777777" w:rsidTr="00C534FB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4F5DCB10" w14:textId="77777777" w:rsidR="005253EC" w:rsidRPr="006375B5" w:rsidRDefault="005253EC" w:rsidP="0058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4413B5" w14:textId="77777777" w:rsidR="005253EC" w:rsidRPr="006375B5" w:rsidRDefault="005253EC" w:rsidP="00585FF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B4F101" w14:textId="77777777" w:rsidR="005253EC" w:rsidRPr="006375B5" w:rsidRDefault="005253EC" w:rsidP="00585FF4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A8E7C91" w14:textId="77777777" w:rsidR="005253EC" w:rsidRDefault="005253EC" w:rsidP="00585FF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74DB246" w14:textId="77777777" w:rsidR="005253EC" w:rsidRPr="000E564C" w:rsidRDefault="005253EC" w:rsidP="00585FF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BCFAF9" w14:textId="77777777" w:rsidR="005253EC" w:rsidRDefault="005253EC" w:rsidP="00C534FB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F5109B" w14:textId="77777777" w:rsidR="005253EC" w:rsidRPr="00C534FB" w:rsidRDefault="005253EC" w:rsidP="00C534F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8ABE3C" w14:textId="77777777" w:rsidR="005253EC" w:rsidRDefault="005253EC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B0D8EA" w14:textId="77777777" w:rsidR="005253EC" w:rsidRPr="006375B5" w:rsidRDefault="005253EC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7E7008" w14:textId="77777777" w:rsidR="005253EC" w:rsidRPr="000E564C" w:rsidRDefault="005253EC" w:rsidP="00585FF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9CD9D1" w14:textId="77777777" w:rsidR="005253EC" w:rsidRPr="006375B5" w:rsidRDefault="005253EC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5D0AE1" w14:textId="77777777" w:rsidR="005253EC" w:rsidRDefault="005253EC" w:rsidP="00585FF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773F6B" w14:textId="77777777" w:rsidR="005253EC" w:rsidRPr="006375B5" w:rsidRDefault="005253EC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C8B201" w14:textId="77777777" w:rsidR="005253EC" w:rsidRPr="006375B5" w:rsidRDefault="005253EC" w:rsidP="00C534FB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61AACD" w14:textId="77777777" w:rsidR="005253EC" w:rsidRPr="006375B5" w:rsidRDefault="005253EC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E25D86" w14:textId="77777777" w:rsidR="005253EC" w:rsidRDefault="005253EC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2AE2D4" w14:textId="77777777" w:rsidR="005253EC" w:rsidRPr="006375B5" w:rsidRDefault="005253EC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4CB051" w14:textId="77777777" w:rsidR="005253EC" w:rsidRPr="000E564C" w:rsidRDefault="005253EC" w:rsidP="00585FF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14C9F9" w14:textId="77777777" w:rsidR="005253EC" w:rsidRPr="006375B5" w:rsidRDefault="005253EC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95384A" w14:textId="77777777" w:rsidR="005253EC" w:rsidRDefault="005253EC" w:rsidP="00585FF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9D38C3" w14:textId="77777777" w:rsidR="005253EC" w:rsidRPr="006375B5" w:rsidRDefault="005253EC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0976E6C" w14:textId="77777777" w:rsidR="005253EC" w:rsidRPr="006375B5" w:rsidRDefault="005253EC" w:rsidP="00585FF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5253EC" w:rsidRPr="006375B5" w14:paraId="06B1F042" w14:textId="77777777" w:rsidTr="00C534FB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6DC87016" w14:textId="77777777" w:rsidR="005253EC" w:rsidRPr="006375B5" w:rsidRDefault="005253EC" w:rsidP="0058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80EB1C" w14:textId="77777777" w:rsidR="005253EC" w:rsidRPr="006375B5" w:rsidRDefault="005253EC" w:rsidP="00585FF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C87966" w14:textId="77777777" w:rsidR="005253EC" w:rsidRPr="006375B5" w:rsidRDefault="005253EC" w:rsidP="00585FF4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6E60AEE" w14:textId="77777777" w:rsidR="005253EC" w:rsidRDefault="005253EC" w:rsidP="00585FF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23E343E" w14:textId="77777777" w:rsidR="005253EC" w:rsidRPr="000E564C" w:rsidRDefault="005253EC" w:rsidP="00585FF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66D197" w14:textId="77777777" w:rsidR="005253EC" w:rsidRDefault="005253EC" w:rsidP="00C534FB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8367FF" w14:textId="77777777" w:rsidR="005253EC" w:rsidRPr="00C534FB" w:rsidRDefault="005253EC" w:rsidP="00C534F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397FD3" w14:textId="77777777" w:rsidR="005253EC" w:rsidRDefault="005253EC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E9817D" w14:textId="77777777" w:rsidR="005253EC" w:rsidRPr="006375B5" w:rsidRDefault="005253EC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198F54" w14:textId="77777777" w:rsidR="005253EC" w:rsidRPr="000E564C" w:rsidRDefault="005253EC" w:rsidP="00585FF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9C37C0" w14:textId="77777777" w:rsidR="005253EC" w:rsidRPr="006375B5" w:rsidRDefault="005253EC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137700" w14:textId="77777777" w:rsidR="005253EC" w:rsidRDefault="005253EC" w:rsidP="00585FF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C918F4" w14:textId="77777777" w:rsidR="005253EC" w:rsidRPr="006375B5" w:rsidRDefault="005253EC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CF0AB0" w14:textId="77777777" w:rsidR="005253EC" w:rsidRPr="006375B5" w:rsidRDefault="005253EC" w:rsidP="00C534FB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D9F36B" w14:textId="77777777" w:rsidR="005253EC" w:rsidRPr="006375B5" w:rsidRDefault="005253EC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5C1A34" w14:textId="77777777" w:rsidR="005253EC" w:rsidRDefault="005253EC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65F790" w14:textId="77777777" w:rsidR="005253EC" w:rsidRPr="006375B5" w:rsidRDefault="005253EC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D70B69" w14:textId="77777777" w:rsidR="005253EC" w:rsidRPr="000E564C" w:rsidRDefault="005253EC" w:rsidP="00585FF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DD622E" w14:textId="77777777" w:rsidR="005253EC" w:rsidRPr="006375B5" w:rsidRDefault="005253EC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70C70E7" w14:textId="77777777" w:rsidR="005253EC" w:rsidRDefault="005253EC" w:rsidP="00585FF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5420DE" w14:textId="77777777" w:rsidR="005253EC" w:rsidRPr="006375B5" w:rsidRDefault="005253EC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7D9B0B" w14:textId="77777777" w:rsidR="005253EC" w:rsidRPr="006375B5" w:rsidRDefault="005253EC" w:rsidP="00585FF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5253EC" w:rsidRPr="006375B5" w14:paraId="2E1BC7F3" w14:textId="77777777" w:rsidTr="00C534FB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1E75613B" w14:textId="77777777" w:rsidR="005253EC" w:rsidRPr="006375B5" w:rsidRDefault="005253EC" w:rsidP="0058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1FE822" w14:textId="77777777" w:rsidR="005253EC" w:rsidRPr="006375B5" w:rsidRDefault="005253EC" w:rsidP="00585FF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190FB5" w14:textId="77777777" w:rsidR="005253EC" w:rsidRPr="006375B5" w:rsidRDefault="005253EC" w:rsidP="00585FF4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2B7C64CD" w14:textId="77777777" w:rsidR="005253EC" w:rsidRDefault="005253EC" w:rsidP="00585FF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E33E257" w14:textId="77777777" w:rsidR="005253EC" w:rsidRPr="000E564C" w:rsidRDefault="005253EC" w:rsidP="00585FF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7F0398" w14:textId="77777777" w:rsidR="005253EC" w:rsidRDefault="005253EC" w:rsidP="00C534FB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B9857C" w14:textId="77777777" w:rsidR="005253EC" w:rsidRPr="00C534FB" w:rsidRDefault="005253EC" w:rsidP="00C534F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42A06B" w14:textId="77777777" w:rsidR="005253EC" w:rsidRDefault="005253EC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10EF73" w14:textId="77777777" w:rsidR="005253EC" w:rsidRPr="006375B5" w:rsidRDefault="005253EC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BF1307" w14:textId="77777777" w:rsidR="005253EC" w:rsidRPr="000E564C" w:rsidRDefault="005253EC" w:rsidP="00585FF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49BDF2" w14:textId="77777777" w:rsidR="005253EC" w:rsidRPr="006375B5" w:rsidRDefault="005253EC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08D4EB" w14:textId="77777777" w:rsidR="005253EC" w:rsidRDefault="005253EC" w:rsidP="00585FF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DCF358" w14:textId="77777777" w:rsidR="005253EC" w:rsidRPr="006375B5" w:rsidRDefault="005253EC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7044C0" w14:textId="77777777" w:rsidR="005253EC" w:rsidRPr="006375B5" w:rsidRDefault="005253EC" w:rsidP="00C534FB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0A1BB2" w14:textId="77777777" w:rsidR="005253EC" w:rsidRPr="006375B5" w:rsidRDefault="005253EC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D53A01" w14:textId="77777777" w:rsidR="005253EC" w:rsidRDefault="005253EC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1F16FF" w14:textId="77777777" w:rsidR="005253EC" w:rsidRPr="006375B5" w:rsidRDefault="005253EC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C21E49" w14:textId="77777777" w:rsidR="005253EC" w:rsidRPr="000E564C" w:rsidRDefault="005253EC" w:rsidP="00585FF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10B4DB" w14:textId="77777777" w:rsidR="005253EC" w:rsidRPr="006375B5" w:rsidRDefault="005253EC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F70356" w14:textId="77777777" w:rsidR="005253EC" w:rsidRDefault="005253EC" w:rsidP="00585FF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47C28C" w14:textId="77777777" w:rsidR="005253EC" w:rsidRPr="006375B5" w:rsidRDefault="005253EC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BFF5991" w14:textId="77777777" w:rsidR="005253EC" w:rsidRPr="006375B5" w:rsidRDefault="005253EC" w:rsidP="00585FF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C534FB" w:rsidRPr="006375B5" w14:paraId="411DB2AD" w14:textId="77777777" w:rsidTr="00C534FB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D368C4" w14:textId="5AB54BC5" w:rsidR="00BD0265" w:rsidRPr="006375B5" w:rsidRDefault="00BD0265" w:rsidP="00585FF4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(ต่อ)</w:t>
            </w: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672589" w14:textId="77777777" w:rsidR="00BD0265" w:rsidRPr="006375B5" w:rsidRDefault="00BD0265" w:rsidP="00585FF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17B5B0" w14:textId="77777777" w:rsidR="00BD0265" w:rsidRPr="006375B5" w:rsidRDefault="00BD0265" w:rsidP="00585FF4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A1EE43" w14:textId="77777777" w:rsidR="00BD0265" w:rsidRPr="006375B5" w:rsidRDefault="00BD0265" w:rsidP="00585FF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3E6B90" w14:textId="77777777" w:rsidR="00BD0265" w:rsidRPr="006375B5" w:rsidRDefault="00BD0265" w:rsidP="00585FF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B14A62" w14:textId="77777777" w:rsidR="00BD0265" w:rsidRPr="006375B5" w:rsidRDefault="00BD0265" w:rsidP="00585FF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7F47A0" w14:textId="77777777" w:rsidR="00BD0265" w:rsidRPr="006375B5" w:rsidRDefault="00BD0265" w:rsidP="00585FF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EB9D8B" w14:textId="77777777" w:rsidR="00BD0265" w:rsidRPr="006375B5" w:rsidRDefault="00BD0265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079DDD" w14:textId="77777777" w:rsidR="00BD0265" w:rsidRPr="006375B5" w:rsidRDefault="00BD0265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3FDBE3" w14:textId="77777777" w:rsidR="00BD0265" w:rsidRPr="006375B5" w:rsidRDefault="00BD0265" w:rsidP="00585FF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E37193" w14:textId="77777777" w:rsidR="00BD0265" w:rsidRPr="006375B5" w:rsidRDefault="00BD0265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88F3A3" w14:textId="77777777" w:rsidR="00BD0265" w:rsidRPr="006375B5" w:rsidRDefault="00BD0265" w:rsidP="00585FF4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F788E2" w14:textId="77777777" w:rsidR="00BD0265" w:rsidRPr="006375B5" w:rsidRDefault="00BD0265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4B29AF" w14:textId="77777777" w:rsidR="00BD0265" w:rsidRPr="006375B5" w:rsidRDefault="00BD0265" w:rsidP="00585FF4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8AE169" w14:textId="77777777" w:rsidR="00BD0265" w:rsidRPr="006375B5" w:rsidRDefault="00BD0265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F653E2" w14:textId="77777777" w:rsidR="00BD0265" w:rsidRPr="006375B5" w:rsidRDefault="00BD0265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FCDDAA" w14:textId="77777777" w:rsidR="00BD0265" w:rsidRPr="006375B5" w:rsidRDefault="00BD0265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D0B76C" w14:textId="77777777" w:rsidR="00BD0265" w:rsidRPr="006375B5" w:rsidRDefault="00BD0265" w:rsidP="00585FF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197D07" w14:textId="77777777" w:rsidR="00BD0265" w:rsidRPr="006375B5" w:rsidRDefault="00BD0265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DE6ABB" w14:textId="77777777" w:rsidR="00BD0265" w:rsidRPr="006375B5" w:rsidRDefault="00BD0265" w:rsidP="00585FF4">
            <w:pPr>
              <w:pStyle w:val="acctfourfigures"/>
              <w:tabs>
                <w:tab w:val="clear" w:pos="765"/>
                <w:tab w:val="decimal" w:pos="162"/>
                <w:tab w:val="decimal" w:pos="3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B16511" w14:textId="77777777" w:rsidR="00BD0265" w:rsidRPr="006375B5" w:rsidRDefault="00BD0265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7F34EA" w14:textId="77777777" w:rsidR="00BD0265" w:rsidRPr="006375B5" w:rsidRDefault="00BD0265" w:rsidP="00585FF4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C534FB" w:rsidRPr="006375B5" w14:paraId="0FC2BA74" w14:textId="77777777" w:rsidTr="00C534FB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41D920" w14:textId="77777777" w:rsidR="00585FF4" w:rsidRPr="006375B5" w:rsidRDefault="00585FF4" w:rsidP="00585FF4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</w:rPr>
              <w:t>Frasers Property Thailand</w:t>
            </w: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3355AD" w14:textId="77777777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6A9867" w14:textId="77777777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6576FD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92C45E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8418BF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B645FB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A78BEB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AF9920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9249E6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29DE43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4084CA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32E1B2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0938DD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D75B66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DA49DE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50C67B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DB27D7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941DB2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443784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162"/>
                <w:tab w:val="decimal" w:pos="3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12A017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9463BB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C534FB" w:rsidRPr="006375B5" w14:paraId="4DB36B70" w14:textId="77777777" w:rsidTr="00C534FB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77AC7D" w14:textId="77777777" w:rsidR="00585FF4" w:rsidRPr="006375B5" w:rsidRDefault="00585FF4" w:rsidP="00585FF4">
            <w:pPr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375B5">
              <w:rPr>
                <w:rFonts w:ascii="Angsana New" w:hAnsi="Angsana New"/>
                <w:sz w:val="24"/>
                <w:szCs w:val="24"/>
              </w:rPr>
              <w:t>International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6375B5">
              <w:rPr>
                <w:rFonts w:ascii="Angsana New" w:hAnsi="Angsana New"/>
                <w:sz w:val="24"/>
                <w:szCs w:val="24"/>
              </w:rPr>
              <w:t>Pte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Pr="006375B5">
              <w:rPr>
                <w:rFonts w:ascii="Angsana New" w:hAnsi="Angsana New"/>
                <w:sz w:val="24"/>
                <w:szCs w:val="24"/>
              </w:rPr>
              <w:t>Ltd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>.</w:t>
            </w: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2101AA" w14:textId="77777777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บริหารการลงทุน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49B0D2" w14:textId="327C9671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114EDD" w14:textId="0F951ECB" w:rsidR="00585FF4" w:rsidRPr="006375B5" w:rsidRDefault="0051083E" w:rsidP="00585FF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0B67AC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952733" w14:textId="0FC9AB61" w:rsidR="00585FF4" w:rsidRPr="006375B5" w:rsidRDefault="006D387C" w:rsidP="00C534FB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10,435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0D90B8" w14:textId="3E72097C" w:rsidR="00585FF4" w:rsidRPr="006375B5" w:rsidRDefault="00585FF4" w:rsidP="00C534F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534FB">
              <w:rPr>
                <w:rFonts w:ascii="Angsana New" w:hAnsi="Angsana New"/>
                <w:sz w:val="24"/>
                <w:szCs w:val="24"/>
                <w:lang w:bidi="th-TH"/>
              </w:rPr>
              <w:t>10,369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75975E" w14:textId="3F9F7ADA" w:rsidR="00585FF4" w:rsidRPr="006D387C" w:rsidRDefault="006D387C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10,435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3CD7A8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29E7B9" w14:textId="22885A2D" w:rsidR="00585FF4" w:rsidRPr="006375B5" w:rsidRDefault="00585FF4" w:rsidP="00585FF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10,369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AB9E0B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DAE3E3" w14:textId="6438D8FB" w:rsidR="00585FF4" w:rsidRPr="006375B5" w:rsidRDefault="006D387C" w:rsidP="00585FF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6557C6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E53EBD" w14:textId="77777777" w:rsidR="00585FF4" w:rsidRPr="006375B5" w:rsidRDefault="00585FF4" w:rsidP="00C534FB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A4C383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ED2CD0" w14:textId="5FCDC747" w:rsidR="00585FF4" w:rsidRPr="006375B5" w:rsidRDefault="006D387C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10,435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DD188F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03D620" w14:textId="7B689925" w:rsidR="00585FF4" w:rsidRPr="006375B5" w:rsidRDefault="00585FF4" w:rsidP="00585FF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10,369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3A81F7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98896B" w14:textId="581D3073" w:rsidR="00585FF4" w:rsidRPr="006375B5" w:rsidRDefault="007F7D9A" w:rsidP="00585FF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DC998D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FB7B3B" w14:textId="5F8ADF12" w:rsidR="00585FF4" w:rsidRPr="006375B5" w:rsidRDefault="00585FF4" w:rsidP="00585FF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C534FB" w:rsidRPr="006375B5" w14:paraId="502615D5" w14:textId="77777777" w:rsidTr="00C534FB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772D7BD4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162"/>
                <w:tab w:val="decimal" w:pos="240"/>
                <w:tab w:val="decimal" w:pos="702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บริษัท ซิสเต็ม แอสเซ็ทส์ จำกัด</w:t>
            </w: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F4738C" w14:textId="77777777" w:rsidR="00585FF4" w:rsidRPr="006375B5" w:rsidRDefault="00585FF4" w:rsidP="00585F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พัฒนา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017B55" w14:textId="77777777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E52B91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C542A7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9AC680" w14:textId="77777777" w:rsidR="00585FF4" w:rsidRPr="006375B5" w:rsidRDefault="00585FF4" w:rsidP="00C534FB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BE016E" w14:textId="77777777" w:rsidR="00585FF4" w:rsidRPr="00C534FB" w:rsidRDefault="00585FF4" w:rsidP="00C534F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49A636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7A49DF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70CB34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303F89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026D12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1F2081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2EF450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5FA038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924142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DE74AA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2E88FB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49DC3F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935FA4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C8C8B5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C88F16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C534FB" w:rsidRPr="006375B5" w14:paraId="252F482F" w14:textId="77777777" w:rsidTr="00C534FB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60207A39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162"/>
                <w:tab w:val="decimal" w:pos="240"/>
                <w:tab w:val="decimal" w:pos="702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FDC17C" w14:textId="77777777" w:rsidR="00585FF4" w:rsidRPr="006375B5" w:rsidRDefault="00585FF4" w:rsidP="00585F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7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F497A7" w14:textId="70A44E28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6AA0D5" w14:textId="75523B4B" w:rsidR="00585FF4" w:rsidRPr="006375B5" w:rsidRDefault="0051083E" w:rsidP="00585FF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A8E9F1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237EDE" w14:textId="212E0371" w:rsidR="00585FF4" w:rsidRPr="006375B5" w:rsidRDefault="006D532E" w:rsidP="00C534FB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400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C6ECF3" w14:textId="77777777" w:rsidR="00585FF4" w:rsidRPr="00C534FB" w:rsidRDefault="00585FF4" w:rsidP="00C534F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534FB">
              <w:rPr>
                <w:rFonts w:ascii="Angsana New" w:hAnsi="Angsana New"/>
                <w:sz w:val="24"/>
                <w:szCs w:val="24"/>
                <w:lang w:bidi="th-TH"/>
              </w:rPr>
              <w:t>400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7D3279" w14:textId="0B91FB49" w:rsidR="00585FF4" w:rsidRPr="006375B5" w:rsidRDefault="006D532E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400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05F9BC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4AA0D3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089E7D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B4E11A" w14:textId="73E90293" w:rsidR="00585FF4" w:rsidRPr="006375B5" w:rsidRDefault="006D387C" w:rsidP="00585FF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2C650E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2DB649" w14:textId="77777777" w:rsidR="00585FF4" w:rsidRPr="006375B5" w:rsidRDefault="00585FF4" w:rsidP="00C534FB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B6CD15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E6922B" w14:textId="2D383194" w:rsidR="00585FF4" w:rsidRPr="006375B5" w:rsidRDefault="006D387C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400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82590E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9F5B55" w14:textId="76235110" w:rsidR="00585FF4" w:rsidRPr="006375B5" w:rsidRDefault="00585FF4" w:rsidP="00585FF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7F9F47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0E20A3" w14:textId="72D88CA8" w:rsidR="00585FF4" w:rsidRPr="006375B5" w:rsidRDefault="007F7D9A" w:rsidP="00585FF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06EFC0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52846C1" w14:textId="2B0A045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C534FB" w:rsidRPr="006375B5" w14:paraId="40A04E49" w14:textId="77777777" w:rsidTr="00C534FB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3565FFFF" w14:textId="77777777" w:rsidR="00585FF4" w:rsidRPr="006375B5" w:rsidRDefault="00585FF4" w:rsidP="00585FF4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แผ่นดินทอง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พร็อพเพอร์ตี้</w:t>
            </w: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1A9BCD" w14:textId="77777777" w:rsidR="00585FF4" w:rsidRPr="006375B5" w:rsidRDefault="00585FF4" w:rsidP="00585F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พัฒนา 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D7C9DD" w14:textId="77777777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67D436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450CE8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0D12B3" w14:textId="77777777" w:rsidR="00585FF4" w:rsidRPr="006375B5" w:rsidRDefault="00585FF4" w:rsidP="00C534FB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931E96" w14:textId="77777777" w:rsidR="00585FF4" w:rsidRPr="00C534FB" w:rsidRDefault="00585FF4" w:rsidP="00C534F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095E3A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7082C1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54FBFB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53AC2B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00BB40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1C409E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E7DA59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B04001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943EA1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337F47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A6AA00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D4885D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7FFA67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B6181C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C7CA15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C534FB" w:rsidRPr="006375B5" w14:paraId="74F59095" w14:textId="77777777" w:rsidTr="00C534FB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60E82B5F" w14:textId="77777777" w:rsidR="00585FF4" w:rsidRPr="006375B5" w:rsidRDefault="00585FF4" w:rsidP="00585FF4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ดีเวลลอปเม้นท์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D4C815" w14:textId="77777777" w:rsidR="00585FF4" w:rsidRPr="006375B5" w:rsidRDefault="00585FF4" w:rsidP="00585F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7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0CAF0A" w14:textId="6A573DF4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A3CB33" w14:textId="41ED5FE0" w:rsidR="00585FF4" w:rsidRPr="006375B5" w:rsidRDefault="0051083E" w:rsidP="00C534FB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99.48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B7690D" w14:textId="77777777" w:rsidR="00585FF4" w:rsidRPr="006375B5" w:rsidRDefault="00585FF4" w:rsidP="00E44D68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48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45E592" w14:textId="0DD66FC5" w:rsidR="00585FF4" w:rsidRPr="006375B5" w:rsidRDefault="006D532E" w:rsidP="00C534FB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11,038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8507AE" w14:textId="77777777" w:rsidR="00585FF4" w:rsidRPr="00C534FB" w:rsidRDefault="00585FF4" w:rsidP="00C534F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534FB">
              <w:rPr>
                <w:rFonts w:ascii="Angsana New" w:hAnsi="Angsana New"/>
                <w:sz w:val="24"/>
                <w:szCs w:val="24"/>
                <w:lang w:bidi="th-TH"/>
              </w:rPr>
              <w:t>11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534FB">
              <w:rPr>
                <w:rFonts w:ascii="Angsana New" w:hAnsi="Angsana New"/>
                <w:sz w:val="24"/>
                <w:szCs w:val="24"/>
                <w:lang w:bidi="th-TH"/>
              </w:rPr>
              <w:t>038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845894" w14:textId="41803941" w:rsidR="00585FF4" w:rsidRPr="006375B5" w:rsidRDefault="006D532E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19,651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4712B7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A5AE00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19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651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1126B2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063555" w14:textId="4D14C919" w:rsidR="00585FF4" w:rsidRPr="006375B5" w:rsidRDefault="006D387C" w:rsidP="00585FF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38E055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0310A4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A255C5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C13984" w14:textId="73088355" w:rsidR="00585FF4" w:rsidRPr="006375B5" w:rsidRDefault="006D387C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19,651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C83359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66D896" w14:textId="7AECA23C" w:rsidR="00585FF4" w:rsidRPr="006375B5" w:rsidRDefault="00585FF4" w:rsidP="00585FF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19,651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8FEB0D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39359A" w14:textId="789903E9" w:rsidR="00585FF4" w:rsidRPr="006375B5" w:rsidRDefault="007F7D9A" w:rsidP="007F7D9A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CA33A8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B2C7E48" w14:textId="136D3143" w:rsidR="00585FF4" w:rsidRPr="006375B5" w:rsidRDefault="007F7D9A" w:rsidP="007F7D9A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534FB" w:rsidRPr="006375B5" w14:paraId="7BE11CA2" w14:textId="77777777" w:rsidTr="00C534FB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0BB88ADC" w14:textId="77777777" w:rsidR="00585FF4" w:rsidRPr="006375B5" w:rsidRDefault="00585FF4" w:rsidP="00585FF4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บริษัท เฟรเซอร์ส พร็อพเพอร์ตี้</w:t>
            </w: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B3CE99" w14:textId="77777777" w:rsidR="00585FF4" w:rsidRPr="006375B5" w:rsidRDefault="00585FF4" w:rsidP="00585F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ศูนย์กลางในการ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0991A9" w14:textId="77777777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25BE36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FEF1D6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907EDF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6032F0" w14:textId="77777777" w:rsidR="00585FF4" w:rsidRPr="00C534FB" w:rsidRDefault="00585FF4" w:rsidP="00C534F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8EF9D4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130F48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3E321F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159791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647A61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B7B9DF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6289A9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47F695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CB71F8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E007A5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920288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780116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CE6F34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8CD8F0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6B27C1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</w:tr>
      <w:tr w:rsidR="00C534FB" w:rsidRPr="006375B5" w14:paraId="04FF8144" w14:textId="77777777" w:rsidTr="00C534FB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06146712" w14:textId="77777777" w:rsidR="00585FF4" w:rsidRPr="006375B5" w:rsidRDefault="00585FF4" w:rsidP="00585FF4">
            <w:pPr>
              <w:spacing w:line="240" w:lineRule="auto"/>
              <w:ind w:left="158" w:right="-112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 xml:space="preserve">ศูนย์บริหารเงิน </w:t>
            </w:r>
            <w:r w:rsidRPr="006375B5">
              <w:rPr>
                <w:rFonts w:ascii="Angsana New" w:hAnsi="Angsana New"/>
                <w:sz w:val="24"/>
                <w:szCs w:val="24"/>
              </w:rPr>
              <w:t>(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6375B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C2C686" w14:textId="77777777" w:rsidR="00585FF4" w:rsidRPr="006375B5" w:rsidRDefault="00585FF4" w:rsidP="00585F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7" w:right="-11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บริหารจัดการ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46EA3B" w14:textId="77777777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94B452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D6944A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03C74F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01CECF" w14:textId="77777777" w:rsidR="00585FF4" w:rsidRPr="00C534FB" w:rsidRDefault="00585FF4" w:rsidP="00C534F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679C02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D8FD80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81EC3E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50F112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3D249E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B29C84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2B22A2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DC80E8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4A3F3C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68E3D8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F9C9D6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C0CDAA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99ED210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EDB1D0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CB5819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</w:tr>
      <w:tr w:rsidR="00C534FB" w:rsidRPr="006375B5" w14:paraId="22FFAB6B" w14:textId="77777777" w:rsidTr="00C534FB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590EBA6F" w14:textId="77777777" w:rsidR="00585FF4" w:rsidRPr="006375B5" w:rsidRDefault="00585FF4" w:rsidP="00585FF4">
            <w:pPr>
              <w:spacing w:line="240" w:lineRule="auto"/>
              <w:ind w:left="158"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131F06" w14:textId="77777777" w:rsidR="00585FF4" w:rsidRPr="006375B5" w:rsidRDefault="00585FF4" w:rsidP="00585F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0" w:right="-11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ด้านการเงิน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99F5D4" w14:textId="2FF0A95C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78BF40" w14:textId="22F464BE" w:rsidR="00585FF4" w:rsidRPr="006375B5" w:rsidRDefault="0051083E" w:rsidP="00C534FB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4DD00A" w14:textId="77777777" w:rsidR="00585FF4" w:rsidRPr="006375B5" w:rsidRDefault="00585FF4" w:rsidP="00E44D68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330F03" w14:textId="768A848C" w:rsidR="00585FF4" w:rsidRPr="006375B5" w:rsidRDefault="006D532E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D3B7D7" w14:textId="77777777" w:rsidR="00585FF4" w:rsidRPr="00C534FB" w:rsidRDefault="00585FF4" w:rsidP="00C534F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534FB"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406D1A" w14:textId="6F214329" w:rsidR="00585FF4" w:rsidRPr="006375B5" w:rsidRDefault="006D532E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A6488E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3A155A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51E627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F73273" w14:textId="31739C20" w:rsidR="00585FF4" w:rsidRPr="006375B5" w:rsidRDefault="006D387C" w:rsidP="00585FF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5715CE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EC6A3C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B456F0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78188C" w14:textId="28A3403A" w:rsidR="00585FF4" w:rsidRPr="006375B5" w:rsidRDefault="006D387C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5260CA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580C7B" w14:textId="48350B93" w:rsidR="00585FF4" w:rsidRPr="006375B5" w:rsidRDefault="00585FF4" w:rsidP="00585FF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E3C87D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F3C5A" w14:textId="2137FDA7" w:rsidR="00585FF4" w:rsidRPr="006375B5" w:rsidRDefault="007F7D9A" w:rsidP="00585FF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0B137A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6ED70" w14:textId="531544F5" w:rsidR="00585FF4" w:rsidRPr="006375B5" w:rsidRDefault="00585FF4" w:rsidP="00585FF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C534FB" w:rsidRPr="006375B5" w14:paraId="1B0FABFA" w14:textId="77777777" w:rsidTr="00C534FB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455FF785" w14:textId="77777777" w:rsidR="00585FF4" w:rsidRPr="006375B5" w:rsidRDefault="00585FF4" w:rsidP="00585FF4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</w:tcPr>
          <w:p w14:paraId="0DA78661" w14:textId="77777777" w:rsidR="00585FF4" w:rsidRPr="006375B5" w:rsidRDefault="00585FF4" w:rsidP="00585FF4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EDB01A4" w14:textId="77777777" w:rsidR="00585FF4" w:rsidRPr="006375B5" w:rsidRDefault="00585FF4" w:rsidP="00585FF4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2DAD894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0B3841B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1DFA73A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7C1EFE03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03A94B" w14:textId="440615DF" w:rsidR="00585FF4" w:rsidRPr="006375B5" w:rsidRDefault="003D780A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44,416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8278A3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5AEF9C" w14:textId="1230BB92" w:rsidR="00585FF4" w:rsidRPr="006375B5" w:rsidRDefault="00585FF4" w:rsidP="00585FF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4,259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A7312D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166EC7" w14:textId="3B393B83" w:rsidR="00585FF4" w:rsidRPr="006375B5" w:rsidRDefault="006D387C" w:rsidP="00585FF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A4A38F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236192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121" w:right="-10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62CF7E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BEEA1E" w14:textId="6FF6D720" w:rsidR="00585FF4" w:rsidRPr="006375B5" w:rsidRDefault="006D387C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44,416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285678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89FDB3" w14:textId="36288276" w:rsidR="00585FF4" w:rsidRPr="006375B5" w:rsidRDefault="00585FF4" w:rsidP="00585FF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44,259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D6C081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3CDBC" w14:textId="7BD8B2E2" w:rsidR="00585FF4" w:rsidRPr="006375B5" w:rsidRDefault="007F7D9A" w:rsidP="007F7D9A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1879F7" w14:textId="77777777" w:rsidR="00585FF4" w:rsidRPr="006375B5" w:rsidRDefault="00585FF4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0BDC50" w14:textId="648863D0" w:rsidR="00585FF4" w:rsidRPr="0034101D" w:rsidRDefault="007F7D9A" w:rsidP="007F7D9A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534FB" w:rsidRPr="006375B5" w14:paraId="190C5EFF" w14:textId="77777777" w:rsidTr="00C534FB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3F9B9BCC" w14:textId="77777777" w:rsidR="00921213" w:rsidRPr="006375B5" w:rsidRDefault="00921213" w:rsidP="00585FF4">
            <w:pPr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115" w:type="dxa"/>
              <w:right w:w="115" w:type="dxa"/>
            </w:tcMar>
          </w:tcPr>
          <w:p w14:paraId="4FB4C2AA" w14:textId="77777777" w:rsidR="00921213" w:rsidRPr="006375B5" w:rsidRDefault="00921213" w:rsidP="00585FF4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49CE0A0" w14:textId="77777777" w:rsidR="00921213" w:rsidRPr="006375B5" w:rsidRDefault="00921213" w:rsidP="00585FF4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1625767" w14:textId="77777777" w:rsidR="00921213" w:rsidRPr="006375B5" w:rsidRDefault="00921213" w:rsidP="00585FF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64BFFF3B" w14:textId="77777777" w:rsidR="00921213" w:rsidRPr="006375B5" w:rsidRDefault="00921213" w:rsidP="00585FF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4AF5B2B" w14:textId="77777777" w:rsidR="00921213" w:rsidRPr="006375B5" w:rsidRDefault="00921213" w:rsidP="00585FF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6494734" w14:textId="77777777" w:rsidR="00921213" w:rsidRPr="006375B5" w:rsidRDefault="00921213" w:rsidP="00585FF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3D73C8" w14:textId="77777777" w:rsidR="00921213" w:rsidRPr="006375B5" w:rsidRDefault="00921213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8F639F" w14:textId="77777777" w:rsidR="00921213" w:rsidRPr="006375B5" w:rsidRDefault="00921213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EDABCB" w14:textId="77777777" w:rsidR="00921213" w:rsidRPr="006375B5" w:rsidRDefault="00921213" w:rsidP="00585FF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E46D33" w14:textId="77777777" w:rsidR="00921213" w:rsidRPr="006375B5" w:rsidRDefault="00921213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3E314B" w14:textId="77777777" w:rsidR="00921213" w:rsidRPr="006375B5" w:rsidRDefault="00921213" w:rsidP="00585FF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F5D627" w14:textId="77777777" w:rsidR="00921213" w:rsidRPr="006375B5" w:rsidRDefault="00921213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2549B9" w14:textId="77777777" w:rsidR="00921213" w:rsidRPr="006375B5" w:rsidRDefault="00921213" w:rsidP="00585FF4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89F07C" w14:textId="77777777" w:rsidR="00921213" w:rsidRPr="006375B5" w:rsidRDefault="00921213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DB9A51" w14:textId="77777777" w:rsidR="00921213" w:rsidRPr="006375B5" w:rsidRDefault="00921213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BBE407" w14:textId="77777777" w:rsidR="00921213" w:rsidRPr="006375B5" w:rsidRDefault="00921213" w:rsidP="00585F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27A8C5" w14:textId="77777777" w:rsidR="00921213" w:rsidRPr="006375B5" w:rsidRDefault="00921213" w:rsidP="00585FF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8291AB" w14:textId="77777777" w:rsidR="00921213" w:rsidRPr="006375B5" w:rsidRDefault="00921213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1B0996" w14:textId="77777777" w:rsidR="00921213" w:rsidRPr="006375B5" w:rsidRDefault="00921213" w:rsidP="00585F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4BAFBB" w14:textId="77777777" w:rsidR="00921213" w:rsidRPr="006375B5" w:rsidRDefault="00921213" w:rsidP="00585FF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EA19CE1" w14:textId="77777777" w:rsidR="00921213" w:rsidRPr="006375B5" w:rsidRDefault="00921213" w:rsidP="00585FF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</w:tbl>
    <w:p w14:paraId="0A9B81C6" w14:textId="133994A5" w:rsidR="00DC2BE5" w:rsidRPr="004C211C" w:rsidRDefault="00800C65" w:rsidP="004C211C">
      <w:pPr>
        <w:pStyle w:val="acctfourfigures"/>
        <w:tabs>
          <w:tab w:val="clear" w:pos="765"/>
        </w:tabs>
        <w:spacing w:line="240" w:lineRule="auto"/>
        <w:ind w:left="540" w:right="-79"/>
        <w:rPr>
          <w:rFonts w:ascii="Angsana New" w:eastAsia="Times New Roman" w:hAnsi="Angsana New"/>
          <w:spacing w:val="-2"/>
          <w:sz w:val="28"/>
          <w:szCs w:val="28"/>
        </w:rPr>
      </w:pPr>
      <w:r w:rsidRPr="009E2F97">
        <w:rPr>
          <w:rFonts w:ascii="Angsana New" w:eastAsia="Times New Roman" w:hAnsi="Angsana New" w:hint="cs"/>
          <w:spacing w:val="-2"/>
          <w:sz w:val="28"/>
          <w:szCs w:val="28"/>
          <w:cs/>
        </w:rPr>
        <w:t>บริษัทย่อยทั้งหมดดำเนินธุรกิจในประเทศไทยยกเว้น</w:t>
      </w:r>
      <w:r w:rsidRPr="009E2F97">
        <w:rPr>
          <w:rFonts w:ascii="Angsana New" w:eastAsia="Times New Roman" w:hAnsi="Angsana New"/>
          <w:spacing w:val="-2"/>
          <w:sz w:val="28"/>
          <w:szCs w:val="28"/>
          <w:cs/>
        </w:rPr>
        <w:t xml:space="preserve"> </w:t>
      </w:r>
    </w:p>
    <w:p w14:paraId="38501BD9" w14:textId="77626718" w:rsidR="00800C65" w:rsidRPr="009E2F97" w:rsidRDefault="00415B4C" w:rsidP="00A33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eastAsia="Times New Roman" w:hAnsi="Angsana New"/>
          <w:spacing w:val="-2"/>
          <w:sz w:val="28"/>
          <w:szCs w:val="28"/>
        </w:rPr>
      </w:pPr>
      <w:r w:rsidRPr="00415B4C">
        <w:rPr>
          <w:rFonts w:ascii="Angsana New" w:eastAsia="Times New Roman" w:hAnsi="Angsana New" w:hint="cs"/>
          <w:spacing w:val="-2"/>
          <w:sz w:val="28"/>
          <w:szCs w:val="28"/>
        </w:rPr>
        <w:t>1</w:t>
      </w:r>
      <w:r w:rsidR="00800C65" w:rsidRPr="009E2F97">
        <w:rPr>
          <w:rFonts w:ascii="Angsana New" w:eastAsia="Times New Roman" w:hAnsi="Angsana New" w:hint="cs"/>
          <w:spacing w:val="-2"/>
          <w:sz w:val="28"/>
          <w:szCs w:val="28"/>
          <w:cs/>
        </w:rPr>
        <w:t xml:space="preserve">. </w:t>
      </w:r>
      <w:r w:rsidR="00800C65" w:rsidRPr="009E2F97">
        <w:rPr>
          <w:rFonts w:ascii="Angsana New" w:eastAsia="Times New Roman" w:hAnsi="Angsana New"/>
          <w:spacing w:val="-2"/>
          <w:sz w:val="28"/>
          <w:szCs w:val="28"/>
        </w:rPr>
        <w:t xml:space="preserve">Frasers Property </w:t>
      </w:r>
      <w:proofErr w:type="gramStart"/>
      <w:r w:rsidR="00800C65" w:rsidRPr="009E2F97">
        <w:rPr>
          <w:rFonts w:ascii="Angsana New" w:eastAsia="Times New Roman" w:hAnsi="Angsana New"/>
          <w:spacing w:val="-2"/>
          <w:sz w:val="28"/>
          <w:szCs w:val="28"/>
        </w:rPr>
        <w:t>Thailand  (</w:t>
      </w:r>
      <w:proofErr w:type="gramEnd"/>
      <w:r w:rsidR="00800C65" w:rsidRPr="009E2F97">
        <w:rPr>
          <w:rFonts w:ascii="Angsana New" w:eastAsia="Times New Roman" w:hAnsi="Angsana New"/>
          <w:spacing w:val="-2"/>
          <w:sz w:val="28"/>
          <w:szCs w:val="28"/>
        </w:rPr>
        <w:t xml:space="preserve">Hong Kong) Limited </w:t>
      </w:r>
      <w:r w:rsidR="00800C65" w:rsidRPr="009E2F97">
        <w:rPr>
          <w:rFonts w:ascii="Angsana New" w:eastAsia="Times New Roman" w:hAnsi="Angsana New" w:hint="cs"/>
          <w:spacing w:val="-2"/>
          <w:sz w:val="28"/>
          <w:szCs w:val="28"/>
          <w:cs/>
        </w:rPr>
        <w:t>จดทะเบียนจัดตั้งและดำเนินธุรกิจในเขตบริหารพิเศษฮ่องกง</w:t>
      </w:r>
      <w:r w:rsidR="00800C65" w:rsidRPr="009E2F97">
        <w:rPr>
          <w:rFonts w:ascii="Angsana New" w:eastAsia="Times New Roman" w:hAnsi="Angsana New"/>
          <w:spacing w:val="-2"/>
          <w:sz w:val="28"/>
          <w:szCs w:val="28"/>
          <w:cs/>
        </w:rPr>
        <w:t xml:space="preserve"> </w:t>
      </w:r>
    </w:p>
    <w:p w14:paraId="744916AA" w14:textId="7F6D9626" w:rsidR="00800C65" w:rsidRPr="009E2F97" w:rsidRDefault="00415B4C" w:rsidP="00A33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eastAsia="Times New Roman" w:hAnsi="Angsana New"/>
          <w:spacing w:val="-2"/>
          <w:sz w:val="28"/>
          <w:szCs w:val="28"/>
        </w:rPr>
      </w:pPr>
      <w:r w:rsidRPr="00415B4C">
        <w:rPr>
          <w:rFonts w:ascii="Angsana New" w:eastAsia="Times New Roman" w:hAnsi="Angsana New" w:hint="cs"/>
          <w:spacing w:val="-2"/>
          <w:sz w:val="28"/>
          <w:szCs w:val="28"/>
        </w:rPr>
        <w:t>2</w:t>
      </w:r>
      <w:r w:rsidR="00800C65" w:rsidRPr="009E2F97">
        <w:rPr>
          <w:rFonts w:ascii="Angsana New" w:eastAsia="Times New Roman" w:hAnsi="Angsana New" w:hint="cs"/>
          <w:spacing w:val="-2"/>
          <w:sz w:val="28"/>
          <w:szCs w:val="28"/>
          <w:cs/>
        </w:rPr>
        <w:t xml:space="preserve">. </w:t>
      </w:r>
      <w:r w:rsidR="00800C65" w:rsidRPr="009E2F97">
        <w:rPr>
          <w:rFonts w:ascii="Angsana New" w:eastAsia="Times New Roman" w:hAnsi="Angsana New"/>
          <w:spacing w:val="-2"/>
          <w:sz w:val="28"/>
          <w:szCs w:val="28"/>
        </w:rPr>
        <w:t>Frasers Property Thailand (International) Pte. Ltd.</w:t>
      </w:r>
      <w:r w:rsidR="00C06DF7">
        <w:rPr>
          <w:rFonts w:ascii="Angsana New" w:eastAsia="Times New Roman" w:hAnsi="Angsana New"/>
          <w:spacing w:val="-2"/>
          <w:sz w:val="28"/>
          <w:szCs w:val="28"/>
        </w:rPr>
        <w:t xml:space="preserve"> </w:t>
      </w:r>
      <w:r w:rsidR="00800C65" w:rsidRPr="009E2F97">
        <w:rPr>
          <w:rFonts w:ascii="Angsana New" w:eastAsia="Times New Roman" w:hAnsi="Angsana New" w:hint="cs"/>
          <w:spacing w:val="-2"/>
          <w:sz w:val="28"/>
          <w:szCs w:val="28"/>
          <w:cs/>
        </w:rPr>
        <w:t>จดทะเบียนจัดตั้งและดำเนินธุรกิจในประเทศสิงคโปร์</w:t>
      </w:r>
      <w:r w:rsidR="00800C65" w:rsidRPr="009E2F97">
        <w:rPr>
          <w:rFonts w:ascii="Angsana New" w:eastAsia="Times New Roman" w:hAnsi="Angsana New"/>
          <w:spacing w:val="-2"/>
          <w:sz w:val="28"/>
          <w:szCs w:val="28"/>
          <w:cs/>
        </w:rPr>
        <w:t xml:space="preserve"> </w:t>
      </w:r>
    </w:p>
    <w:p w14:paraId="667505A1" w14:textId="77777777" w:rsidR="001F6C58" w:rsidRDefault="001F6C58" w:rsidP="00BF2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eastAsia="Times New Roman" w:hAnsi="Angsana New"/>
          <w:spacing w:val="-2"/>
          <w:sz w:val="28"/>
          <w:szCs w:val="28"/>
        </w:rPr>
      </w:pPr>
    </w:p>
    <w:p w14:paraId="07AB28ED" w14:textId="5E831978" w:rsidR="001F6C58" w:rsidRPr="00BF2C22" w:rsidRDefault="001F6C58" w:rsidP="00BF2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eastAsia="Times New Roman" w:hAnsi="Angsana New"/>
          <w:spacing w:val="-2"/>
          <w:sz w:val="28"/>
          <w:szCs w:val="28"/>
          <w:cs/>
        </w:rPr>
        <w:sectPr w:rsidR="001F6C58" w:rsidRPr="00BF2C22" w:rsidSect="00F1219B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648885B4" w14:textId="110BB926" w:rsidR="00E76E33" w:rsidRPr="009E2F97" w:rsidRDefault="007A1A3D" w:rsidP="002D6682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647E384F" w14:textId="77777777" w:rsidR="00E76E33" w:rsidRPr="009E2F97" w:rsidRDefault="00E76E33" w:rsidP="009E2F97">
      <w:pPr>
        <w:pStyle w:val="Heading6"/>
        <w:tabs>
          <w:tab w:val="left" w:pos="540"/>
        </w:tabs>
        <w:ind w:left="900"/>
        <w:jc w:val="both"/>
        <w:rPr>
          <w:rFonts w:ascii="Angsana New" w:hAnsi="Angsana New"/>
          <w:sz w:val="30"/>
          <w:szCs w:val="30"/>
          <w:cs/>
          <w:lang w:val="en-US"/>
        </w:rPr>
      </w:pPr>
    </w:p>
    <w:p w14:paraId="7E5A68E4" w14:textId="020948C1" w:rsidR="007A1A3D" w:rsidRPr="00006E27" w:rsidRDefault="00431191" w:rsidP="00006E27">
      <w:pPr>
        <w:pStyle w:val="Heading6"/>
        <w:tabs>
          <w:tab w:val="left" w:pos="540"/>
        </w:tabs>
        <w:ind w:left="540"/>
        <w:jc w:val="both"/>
        <w:rPr>
          <w:rFonts w:ascii="Angsana New" w:hAnsi="Angsana New"/>
          <w:b w:val="0"/>
          <w:bCs w:val="0"/>
          <w:spacing w:val="-2"/>
          <w:sz w:val="30"/>
          <w:szCs w:val="30"/>
          <w:lang w:val="en-US"/>
        </w:rPr>
      </w:pPr>
      <w:r w:rsidRPr="00920D90">
        <w:rPr>
          <w:rFonts w:ascii="Angsana New" w:hAnsi="Angsana New" w:hint="cs"/>
          <w:b w:val="0"/>
          <w:bCs w:val="0"/>
          <w:spacing w:val="-4"/>
          <w:sz w:val="30"/>
          <w:szCs w:val="30"/>
          <w:cs/>
          <w:lang w:val="en-US"/>
        </w:rPr>
        <w:t>การซื้อ</w:t>
      </w:r>
      <w:r w:rsidR="00920D90" w:rsidRPr="00920D90">
        <w:rPr>
          <w:rFonts w:ascii="Angsana New" w:hAnsi="Angsana New"/>
          <w:b w:val="0"/>
          <w:bCs w:val="0"/>
          <w:spacing w:val="-4"/>
          <w:sz w:val="30"/>
          <w:szCs w:val="30"/>
          <w:lang w:val="en-US"/>
        </w:rPr>
        <w:t xml:space="preserve"> </w:t>
      </w:r>
      <w:r w:rsidRPr="00920D90">
        <w:rPr>
          <w:rFonts w:ascii="Angsana New" w:hAnsi="Angsana New" w:hint="cs"/>
          <w:b w:val="0"/>
          <w:bCs w:val="0"/>
          <w:spacing w:val="-4"/>
          <w:sz w:val="30"/>
          <w:szCs w:val="30"/>
          <w:cs/>
          <w:lang w:val="en-US"/>
        </w:rPr>
        <w:t>จำหน่าย และโอนอสังหาริมทรัพย์เพื่อการลงทุนระหว่างงวด</w:t>
      </w:r>
      <w:r w:rsidR="00006E27" w:rsidRPr="00920D90">
        <w:rPr>
          <w:rFonts w:ascii="Angsana New" w:hAnsi="Angsana New" w:hint="cs"/>
          <w:b w:val="0"/>
          <w:bCs w:val="0"/>
          <w:spacing w:val="-4"/>
          <w:sz w:val="30"/>
          <w:szCs w:val="30"/>
          <w:cs/>
          <w:lang w:val="en-US"/>
        </w:rPr>
        <w:t>สาม</w:t>
      </w:r>
      <w:r w:rsidRPr="00920D90">
        <w:rPr>
          <w:rFonts w:ascii="Angsana New" w:hAnsi="Angsana New" w:hint="cs"/>
          <w:b w:val="0"/>
          <w:bCs w:val="0"/>
          <w:spacing w:val="-4"/>
          <w:sz w:val="30"/>
          <w:szCs w:val="30"/>
          <w:cs/>
          <w:lang w:val="en-US"/>
        </w:rPr>
        <w:t>เดือนสิ้นสุ</w:t>
      </w:r>
      <w:r w:rsidR="00A1154D" w:rsidRPr="00920D90">
        <w:rPr>
          <w:rFonts w:ascii="Angsana New" w:hAnsi="Angsana New" w:hint="cs"/>
          <w:b w:val="0"/>
          <w:bCs w:val="0"/>
          <w:spacing w:val="-4"/>
          <w:sz w:val="30"/>
          <w:szCs w:val="30"/>
          <w:cs/>
          <w:lang w:val="en-US"/>
        </w:rPr>
        <w:t>ด</w:t>
      </w:r>
      <w:r w:rsidRPr="00920D90">
        <w:rPr>
          <w:rFonts w:ascii="Angsana New" w:hAnsi="Angsana New" w:hint="cs"/>
          <w:b w:val="0"/>
          <w:bCs w:val="0"/>
          <w:spacing w:val="-4"/>
          <w:sz w:val="30"/>
          <w:szCs w:val="30"/>
          <w:cs/>
          <w:lang w:val="en-US"/>
        </w:rPr>
        <w:t xml:space="preserve">วันที่ </w:t>
      </w:r>
      <w:r w:rsidR="00006E27" w:rsidRPr="00920D90">
        <w:rPr>
          <w:rFonts w:ascii="Angsana New" w:hAnsi="Angsana New"/>
          <w:b w:val="0"/>
          <w:bCs w:val="0"/>
          <w:spacing w:val="-4"/>
          <w:sz w:val="30"/>
          <w:szCs w:val="30"/>
          <w:lang w:val="en-US"/>
        </w:rPr>
        <w:t xml:space="preserve">31 </w:t>
      </w:r>
      <w:r w:rsidR="00006E27" w:rsidRPr="00920D90">
        <w:rPr>
          <w:rFonts w:ascii="Angsana New" w:hAnsi="Angsana New" w:hint="cs"/>
          <w:b w:val="0"/>
          <w:bCs w:val="0"/>
          <w:spacing w:val="-4"/>
          <w:sz w:val="30"/>
          <w:szCs w:val="30"/>
          <w:cs/>
          <w:lang w:val="en-US"/>
        </w:rPr>
        <w:t>ธันวาคม</w:t>
      </w:r>
      <w:r w:rsidR="00006E27">
        <w:rPr>
          <w:rFonts w:ascii="Angsana New" w:hAnsi="Angsana New" w:hint="cs"/>
          <w:b w:val="0"/>
          <w:bCs w:val="0"/>
          <w:spacing w:val="-2"/>
          <w:sz w:val="30"/>
          <w:szCs w:val="30"/>
          <w:cs/>
          <w:lang w:val="en-US"/>
        </w:rPr>
        <w:t xml:space="preserve"> </w:t>
      </w:r>
      <w:r w:rsidRPr="009E2F97">
        <w:rPr>
          <w:rFonts w:ascii="Angsana New" w:hAnsi="Angsana New" w:hint="cs"/>
          <w:b w:val="0"/>
          <w:bCs w:val="0"/>
          <w:spacing w:val="-2"/>
          <w:sz w:val="30"/>
          <w:szCs w:val="30"/>
          <w:cs/>
          <w:lang w:val="en-US"/>
        </w:rPr>
        <w:t>มีดังนี้</w:t>
      </w:r>
    </w:p>
    <w:p w14:paraId="1B737B85" w14:textId="05D07515" w:rsidR="00006E27" w:rsidRDefault="00006E27" w:rsidP="009E2F97">
      <w:pPr>
        <w:pStyle w:val="block"/>
        <w:spacing w:after="0" w:line="240" w:lineRule="atLeast"/>
        <w:ind w:left="0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16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64"/>
        <w:gridCol w:w="1017"/>
        <w:gridCol w:w="236"/>
        <w:gridCol w:w="1030"/>
        <w:gridCol w:w="236"/>
        <w:gridCol w:w="973"/>
        <w:gridCol w:w="271"/>
        <w:gridCol w:w="936"/>
      </w:tblGrid>
      <w:tr w:rsidR="00006E27" w:rsidRPr="003B7D7B" w14:paraId="1BD808B3" w14:textId="77777777" w:rsidTr="00006E27">
        <w:tc>
          <w:tcPr>
            <w:tcW w:w="4464" w:type="dxa"/>
            <w:vAlign w:val="bottom"/>
          </w:tcPr>
          <w:p w14:paraId="755ECAC0" w14:textId="77777777" w:rsidR="00006E27" w:rsidRPr="003B7D7B" w:rsidRDefault="00006E27" w:rsidP="00045A9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283" w:type="dxa"/>
            <w:gridSpan w:val="3"/>
            <w:vAlign w:val="bottom"/>
          </w:tcPr>
          <w:p w14:paraId="054FEBA3" w14:textId="77777777" w:rsidR="00006E27" w:rsidRPr="003B7D7B" w:rsidRDefault="00006E27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660F7007" w14:textId="77777777" w:rsidR="00006E27" w:rsidRPr="003B7D7B" w:rsidRDefault="00006E27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80" w:type="dxa"/>
            <w:gridSpan w:val="3"/>
            <w:vAlign w:val="bottom"/>
          </w:tcPr>
          <w:p w14:paraId="7949B600" w14:textId="77777777" w:rsidR="00006E27" w:rsidRPr="003B7D7B" w:rsidRDefault="00006E27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B7D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6E27" w:rsidRPr="003B7D7B" w14:paraId="1BDAE1CF" w14:textId="77777777" w:rsidTr="00006E27">
        <w:tc>
          <w:tcPr>
            <w:tcW w:w="4464" w:type="dxa"/>
            <w:vAlign w:val="bottom"/>
          </w:tcPr>
          <w:p w14:paraId="49D287AE" w14:textId="77777777" w:rsidR="00006E27" w:rsidRPr="003B7D7B" w:rsidRDefault="00006E27" w:rsidP="00045A9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5B4C886C" w14:textId="055C2BF0" w:rsidR="00006E27" w:rsidRPr="003B7D7B" w:rsidRDefault="00006E27" w:rsidP="00045A96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221A7040" w14:textId="77777777" w:rsidR="00006E27" w:rsidRPr="003B7D7B" w:rsidRDefault="00006E27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6B5118FF" w14:textId="0A245C55" w:rsidR="00006E27" w:rsidRPr="003B7D7B" w:rsidRDefault="00006E27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2138CEFF" w14:textId="77777777" w:rsidR="00006E27" w:rsidRPr="003B7D7B" w:rsidRDefault="00006E27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1B69D6E5" w14:textId="2BB2A944" w:rsidR="00006E27" w:rsidRPr="003B7D7B" w:rsidRDefault="00006E27" w:rsidP="00045A96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1" w:type="dxa"/>
            <w:vAlign w:val="bottom"/>
          </w:tcPr>
          <w:p w14:paraId="4665C2E4" w14:textId="77777777" w:rsidR="00006E27" w:rsidRPr="003B7D7B" w:rsidRDefault="00006E27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48F28B68" w14:textId="2B7AF3FF" w:rsidR="00006E27" w:rsidRPr="003B7D7B" w:rsidRDefault="00006E27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06E27" w:rsidRPr="003B7D7B" w14:paraId="12033B69" w14:textId="77777777" w:rsidTr="00006E27">
        <w:tc>
          <w:tcPr>
            <w:tcW w:w="4464" w:type="dxa"/>
            <w:vAlign w:val="bottom"/>
          </w:tcPr>
          <w:p w14:paraId="3715918D" w14:textId="77777777" w:rsidR="00006E27" w:rsidRPr="003B7D7B" w:rsidRDefault="00006E27" w:rsidP="00045A9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99" w:type="dxa"/>
            <w:gridSpan w:val="7"/>
            <w:vAlign w:val="bottom"/>
          </w:tcPr>
          <w:p w14:paraId="58F38A08" w14:textId="77777777" w:rsidR="00006E27" w:rsidRPr="003B7D7B" w:rsidRDefault="00006E27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B7D7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06E27" w:rsidRPr="003B7D7B" w14:paraId="7737269E" w14:textId="77777777" w:rsidTr="00006E27">
        <w:tc>
          <w:tcPr>
            <w:tcW w:w="4464" w:type="dxa"/>
            <w:vAlign w:val="bottom"/>
          </w:tcPr>
          <w:p w14:paraId="210AF134" w14:textId="77777777" w:rsidR="00006E27" w:rsidRPr="003B7D7B" w:rsidRDefault="00006E27" w:rsidP="00006E27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B7D7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B7D7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B7D7B"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55904F99" w14:textId="2F238E0B" w:rsidR="00006E27" w:rsidRPr="003B7D7B" w:rsidRDefault="00EA363E" w:rsidP="00006E2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  <w:r w:rsidR="00532C6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4A7EFF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0F6AB04" w14:textId="40D69979" w:rsidR="00006E27" w:rsidRPr="003B7D7B" w:rsidRDefault="00006E27" w:rsidP="00006E2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EA363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A363E">
              <w:rPr>
                <w:rFonts w:ascii="Angsana New" w:hAnsi="Angsana New"/>
                <w:sz w:val="30"/>
                <w:szCs w:val="30"/>
                <w:lang w:val="en-US" w:bidi="th-TH"/>
              </w:rPr>
              <w:t>311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0BA300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3791C3A" w14:textId="71FE6B9C" w:rsidR="00006E27" w:rsidRPr="003B7D7B" w:rsidRDefault="009C2827" w:rsidP="00006E27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</w:t>
            </w:r>
            <w:r w:rsidR="00EA363E">
              <w:rPr>
                <w:rFonts w:ascii="Angsana New" w:hAnsi="Angsana New"/>
                <w:sz w:val="30"/>
                <w:szCs w:val="30"/>
                <w:lang w:val="en-US" w:bidi="th-TH"/>
              </w:rPr>
              <w:t>892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83CC61E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E89600F" w14:textId="1395BA0B" w:rsidR="00006E27" w:rsidRPr="003B7D7B" w:rsidRDefault="00006E27" w:rsidP="00006E27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5,</w:t>
            </w:r>
            <w:r w:rsidR="00EA363E">
              <w:rPr>
                <w:rFonts w:ascii="Angsana New" w:hAnsi="Angsana New"/>
                <w:sz w:val="30"/>
                <w:szCs w:val="30"/>
                <w:lang w:val="en-US" w:bidi="th-TH"/>
              </w:rPr>
              <w:t>467</w:t>
            </w:r>
          </w:p>
        </w:tc>
      </w:tr>
      <w:tr w:rsidR="00006E27" w:rsidRPr="003B7D7B" w14:paraId="724AACD1" w14:textId="77777777" w:rsidTr="00006E27">
        <w:trPr>
          <w:trHeight w:val="68"/>
        </w:trPr>
        <w:tc>
          <w:tcPr>
            <w:tcW w:w="4464" w:type="dxa"/>
            <w:vAlign w:val="bottom"/>
          </w:tcPr>
          <w:p w14:paraId="52ECA9B5" w14:textId="77777777" w:rsidR="00006E27" w:rsidRPr="003B7D7B" w:rsidRDefault="00006E27" w:rsidP="00006E27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5545A718" w14:textId="75EA9456" w:rsidR="00006E27" w:rsidRPr="003B7D7B" w:rsidRDefault="00EA363E" w:rsidP="00006E2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282619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504"/>
                <w:tab w:val="decimal" w:pos="797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5B4A79E0" w14:textId="435D9C41" w:rsidR="00006E27" w:rsidRPr="003B7D7B" w:rsidRDefault="00006E27" w:rsidP="00006E2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 w:rsidR="00EA363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327CB0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2E63E82" w14:textId="3F7E9FD2" w:rsidR="00006E27" w:rsidRPr="003B7D7B" w:rsidRDefault="009C2827" w:rsidP="00006E27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5F8E182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7F021BA" w14:textId="17B12E87" w:rsidR="00006E27" w:rsidRPr="003B7D7B" w:rsidRDefault="00006E27" w:rsidP="00006E27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</w:tr>
      <w:tr w:rsidR="00006E27" w:rsidRPr="003B7D7B" w14:paraId="22B8CFDF" w14:textId="77777777" w:rsidTr="00006E27">
        <w:tc>
          <w:tcPr>
            <w:tcW w:w="4464" w:type="dxa"/>
            <w:vAlign w:val="bottom"/>
          </w:tcPr>
          <w:p w14:paraId="12BCC192" w14:textId="77777777" w:rsidR="00006E27" w:rsidRPr="003B7D7B" w:rsidRDefault="00006E27" w:rsidP="00006E27">
            <w:pPr>
              <w:tabs>
                <w:tab w:val="clear" w:pos="454"/>
                <w:tab w:val="left" w:pos="459"/>
              </w:tabs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7D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โอนออกไปที่</w:t>
            </w:r>
            <w:r w:rsidRPr="003B7D7B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2A30516B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B037BC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556F42C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E223C3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3582B958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730D4613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F463053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06E27" w:rsidRPr="003B7D7B" w14:paraId="2A5813AF" w14:textId="77777777" w:rsidTr="00006E27">
        <w:tc>
          <w:tcPr>
            <w:tcW w:w="4464" w:type="dxa"/>
            <w:vAlign w:val="bottom"/>
          </w:tcPr>
          <w:p w14:paraId="270B712F" w14:textId="77777777" w:rsidR="00006E27" w:rsidRPr="003B7D7B" w:rsidRDefault="00006E27" w:rsidP="00006E27">
            <w:pPr>
              <w:tabs>
                <w:tab w:val="clear" w:pos="454"/>
                <w:tab w:val="left" w:pos="45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B7D7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4C7CC8C5" w14:textId="3C1E1FEC" w:rsidR="00006E27" w:rsidRPr="003B7D7B" w:rsidRDefault="00532C69" w:rsidP="00723F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2F00CF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283EFDD6" w14:textId="113057B9" w:rsidR="00006E27" w:rsidRPr="003B7D7B" w:rsidRDefault="00006E27" w:rsidP="00006E2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(26)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9CBF28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453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7F5E0EC9" w14:textId="36F99748" w:rsidR="00006E27" w:rsidRPr="003B7D7B" w:rsidRDefault="009C2827" w:rsidP="00723FEA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66A2A22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453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1DF3098" w14:textId="478160D3" w:rsidR="00006E27" w:rsidRPr="003B7D7B" w:rsidRDefault="00006E27" w:rsidP="00723FEA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06E27" w:rsidRPr="003B7D7B" w14:paraId="0A99EE78" w14:textId="77777777" w:rsidTr="00006E27">
        <w:tc>
          <w:tcPr>
            <w:tcW w:w="4464" w:type="dxa"/>
            <w:vAlign w:val="bottom"/>
          </w:tcPr>
          <w:p w14:paraId="0FF7D999" w14:textId="77777777" w:rsidR="00006E27" w:rsidRPr="003B7D7B" w:rsidRDefault="00006E27" w:rsidP="00006E27">
            <w:pPr>
              <w:tabs>
                <w:tab w:val="clear" w:pos="454"/>
                <w:tab w:val="left" w:pos="45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ขาดทุนจากการด้อยค่าสำหรับงวด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2E053FFE" w14:textId="025D96E6" w:rsidR="00006E27" w:rsidRPr="003B7D7B" w:rsidRDefault="00532C69" w:rsidP="00532C6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74B6DD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687"/>
                <w:tab w:val="decimal" w:pos="7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0A97E99F" w14:textId="148E6DE6" w:rsidR="00006E27" w:rsidRPr="003B7D7B" w:rsidRDefault="00006E27" w:rsidP="008B7E0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2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(3)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EA281F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3211D8F2" w14:textId="202D884A" w:rsidR="00006E27" w:rsidRPr="003B7D7B" w:rsidRDefault="009C2827" w:rsidP="00006E27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1BC91C8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A319123" w14:textId="5D54E264" w:rsidR="00006E27" w:rsidRPr="003B7D7B" w:rsidRDefault="00006E27" w:rsidP="00006E27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01FC6" w:rsidRPr="003B7D7B" w14:paraId="5C1E1150" w14:textId="77777777" w:rsidTr="00006E27">
        <w:tc>
          <w:tcPr>
            <w:tcW w:w="4464" w:type="dxa"/>
            <w:vAlign w:val="bottom"/>
          </w:tcPr>
          <w:p w14:paraId="36CA88C3" w14:textId="2CA0DB4F" w:rsidR="00E01FC6" w:rsidRPr="003B7D7B" w:rsidRDefault="00E01FC6" w:rsidP="00E01FC6">
            <w:pPr>
              <w:tabs>
                <w:tab w:val="clear" w:pos="454"/>
                <w:tab w:val="left" w:pos="45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12ED73A4" w14:textId="320A29BC" w:rsidR="00E01FC6" w:rsidRDefault="00E01FC6" w:rsidP="00E01FC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(233)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7A030A" w14:textId="77777777" w:rsidR="00E01FC6" w:rsidRPr="003B7D7B" w:rsidRDefault="00E01FC6" w:rsidP="00E01FC6">
            <w:pPr>
              <w:pStyle w:val="acctfourfigures"/>
              <w:tabs>
                <w:tab w:val="clear" w:pos="765"/>
                <w:tab w:val="decimal" w:pos="687"/>
                <w:tab w:val="decimal" w:pos="7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5D373C4" w14:textId="4AEFE870" w:rsidR="00E01FC6" w:rsidRPr="003B7D7B" w:rsidRDefault="00E01FC6" w:rsidP="00E01FC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2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(1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95</w:t>
            </w: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0D1DF0" w14:textId="77777777" w:rsidR="00E01FC6" w:rsidRPr="003B7D7B" w:rsidRDefault="00E01FC6" w:rsidP="00E01FC6">
            <w:pPr>
              <w:pStyle w:val="acctfourfigures"/>
              <w:tabs>
                <w:tab w:val="clear" w:pos="765"/>
                <w:tab w:val="decimal" w:pos="687"/>
                <w:tab w:val="decimal" w:pos="7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E426438" w14:textId="70B4F40A" w:rsidR="00E01FC6" w:rsidRDefault="00E01FC6" w:rsidP="00E01FC6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(24)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40B7EA0" w14:textId="77777777" w:rsidR="00E01FC6" w:rsidRPr="003B7D7B" w:rsidRDefault="00E01FC6" w:rsidP="00E01FC6">
            <w:pPr>
              <w:pStyle w:val="acctfourfigures"/>
              <w:tabs>
                <w:tab w:val="clear" w:pos="765"/>
                <w:tab w:val="decimal" w:pos="687"/>
                <w:tab w:val="decimal" w:pos="7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805A881" w14:textId="69031E4A" w:rsidR="00E01FC6" w:rsidRPr="003B7D7B" w:rsidRDefault="00E01FC6" w:rsidP="00E01FC6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(2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01FC6" w:rsidRPr="003B7D7B" w14:paraId="3C652EB8" w14:textId="77777777" w:rsidTr="00006E27">
        <w:tc>
          <w:tcPr>
            <w:tcW w:w="4464" w:type="dxa"/>
            <w:vAlign w:val="bottom"/>
          </w:tcPr>
          <w:p w14:paraId="254ECA62" w14:textId="4981253C" w:rsidR="00E01FC6" w:rsidRPr="003B7D7B" w:rsidRDefault="00E01FC6" w:rsidP="00E01FC6">
            <w:pPr>
              <w:tabs>
                <w:tab w:val="clear" w:pos="454"/>
                <w:tab w:val="left" w:pos="45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5AB6D915" w14:textId="77777777" w:rsidR="00E01FC6" w:rsidRPr="003B7D7B" w:rsidRDefault="00E01FC6" w:rsidP="00E01FC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B2DF69" w14:textId="77777777" w:rsidR="00E01FC6" w:rsidRPr="003B7D7B" w:rsidRDefault="00E01FC6" w:rsidP="00E01FC6">
            <w:pPr>
              <w:pStyle w:val="acctfourfigures"/>
              <w:tabs>
                <w:tab w:val="clear" w:pos="765"/>
                <w:tab w:val="decimal" w:pos="687"/>
                <w:tab w:val="decimal" w:pos="7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0317E62" w14:textId="77777777" w:rsidR="00E01FC6" w:rsidRPr="003B7D7B" w:rsidRDefault="00E01FC6" w:rsidP="00E01FC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2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CA5B21" w14:textId="77777777" w:rsidR="00E01FC6" w:rsidRPr="003B7D7B" w:rsidRDefault="00E01FC6" w:rsidP="00E01FC6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F16DFA0" w14:textId="77777777" w:rsidR="00E01FC6" w:rsidRPr="003B7D7B" w:rsidRDefault="00E01FC6" w:rsidP="00E01FC6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1B8DC06A" w14:textId="77777777" w:rsidR="00E01FC6" w:rsidRPr="003B7D7B" w:rsidRDefault="00E01FC6" w:rsidP="00E01FC6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81B5A55" w14:textId="77777777" w:rsidR="00E01FC6" w:rsidRPr="003B7D7B" w:rsidRDefault="00E01FC6" w:rsidP="00E01FC6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01FC6" w:rsidRPr="003B7D7B" w14:paraId="77102A4A" w14:textId="77777777" w:rsidTr="00006E27">
        <w:tc>
          <w:tcPr>
            <w:tcW w:w="4464" w:type="dxa"/>
            <w:vAlign w:val="bottom"/>
          </w:tcPr>
          <w:p w14:paraId="4DFACB40" w14:textId="55BE623F" w:rsidR="00E01FC6" w:rsidRDefault="00E01FC6" w:rsidP="00E01FC6">
            <w:pPr>
              <w:tabs>
                <w:tab w:val="clear" w:pos="454"/>
                <w:tab w:val="left" w:pos="45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แปลงค่าหน่วยงานต่างประเทศ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29543AF5" w14:textId="431928B6" w:rsidR="00E01FC6" w:rsidRPr="003B7D7B" w:rsidRDefault="00E01FC6" w:rsidP="00E01FC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(547)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668147" w14:textId="77777777" w:rsidR="00E01FC6" w:rsidRPr="003B7D7B" w:rsidRDefault="00E01FC6" w:rsidP="00E01FC6">
            <w:pPr>
              <w:pStyle w:val="acctfourfigures"/>
              <w:tabs>
                <w:tab w:val="clear" w:pos="765"/>
                <w:tab w:val="decimal" w:pos="687"/>
                <w:tab w:val="decimal" w:pos="7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3A7A4414" w14:textId="4D4DF45D" w:rsidR="00E01FC6" w:rsidRPr="003B7D7B" w:rsidRDefault="00E01FC6" w:rsidP="00E01FC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2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929172" w14:textId="77777777" w:rsidR="00E01FC6" w:rsidRPr="003B7D7B" w:rsidRDefault="00E01FC6" w:rsidP="00E01FC6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34E2CEFB" w14:textId="41433789" w:rsidR="00E01FC6" w:rsidRPr="003B7D7B" w:rsidRDefault="00E01FC6" w:rsidP="00E01FC6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C2B43BA" w14:textId="77777777" w:rsidR="00E01FC6" w:rsidRPr="003B7D7B" w:rsidRDefault="00E01FC6" w:rsidP="00E01FC6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2D240E4" w14:textId="03CBECAC" w:rsidR="00E01FC6" w:rsidRPr="003B7D7B" w:rsidRDefault="00E01FC6" w:rsidP="00E01FC6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01FC6" w:rsidRPr="003B7D7B" w14:paraId="729BC536" w14:textId="77777777" w:rsidTr="00006E27">
        <w:tc>
          <w:tcPr>
            <w:tcW w:w="4464" w:type="dxa"/>
            <w:vAlign w:val="bottom"/>
          </w:tcPr>
          <w:p w14:paraId="4E5E23A5" w14:textId="77777777" w:rsidR="00E01FC6" w:rsidRPr="003B7D7B" w:rsidRDefault="00E01FC6" w:rsidP="00E01FC6">
            <w:pPr>
              <w:ind w:left="-18" w:firstLine="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521616" w14:textId="2684B958" w:rsidR="00E01FC6" w:rsidRPr="003B7D7B" w:rsidRDefault="00E01FC6" w:rsidP="00E01FC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40,942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26111A" w14:textId="77777777" w:rsidR="00E01FC6" w:rsidRPr="003B7D7B" w:rsidRDefault="00E01FC6" w:rsidP="00E01FC6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6AD462" w14:textId="1C0F29AF" w:rsidR="00E01FC6" w:rsidRPr="003B7D7B" w:rsidRDefault="00E01FC6" w:rsidP="00E01FC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628772" w14:textId="77777777" w:rsidR="00E01FC6" w:rsidRPr="003B7D7B" w:rsidRDefault="00E01FC6" w:rsidP="00E01FC6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F30412" w14:textId="405AB648" w:rsidR="00E01FC6" w:rsidRPr="003B7D7B" w:rsidRDefault="00E01FC6" w:rsidP="00E01FC6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4,872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DEFF07F" w14:textId="77777777" w:rsidR="00E01FC6" w:rsidRPr="003B7D7B" w:rsidRDefault="00E01FC6" w:rsidP="00E01FC6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E9F653" w14:textId="0F94842B" w:rsidR="00E01FC6" w:rsidRPr="003B7D7B" w:rsidRDefault="00E01FC6" w:rsidP="00E01FC6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488</w:t>
            </w:r>
          </w:p>
        </w:tc>
      </w:tr>
    </w:tbl>
    <w:p w14:paraId="29284FFE" w14:textId="674D5AE5" w:rsidR="00006E27" w:rsidRDefault="00006E27" w:rsidP="009E2F97">
      <w:pPr>
        <w:pStyle w:val="block"/>
        <w:spacing w:after="0" w:line="240" w:lineRule="atLeast"/>
        <w:ind w:left="0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171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82"/>
        <w:gridCol w:w="994"/>
        <w:gridCol w:w="271"/>
        <w:gridCol w:w="1003"/>
        <w:gridCol w:w="271"/>
        <w:gridCol w:w="944"/>
        <w:gridCol w:w="271"/>
        <w:gridCol w:w="935"/>
      </w:tblGrid>
      <w:tr w:rsidR="00006E27" w:rsidRPr="003B7D7B" w14:paraId="6CB0980D" w14:textId="77777777" w:rsidTr="00006E27">
        <w:tc>
          <w:tcPr>
            <w:tcW w:w="4482" w:type="dxa"/>
            <w:vAlign w:val="bottom"/>
          </w:tcPr>
          <w:p w14:paraId="59DFC0A5" w14:textId="332D576B" w:rsidR="00006E27" w:rsidRPr="003B7D7B" w:rsidRDefault="00006E27" w:rsidP="00045A96">
            <w:pPr>
              <w:ind w:left="-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shd w:val="clear" w:color="auto" w:fill="auto"/>
            <w:vAlign w:val="bottom"/>
          </w:tcPr>
          <w:p w14:paraId="77EE5D38" w14:textId="77777777" w:rsidR="00006E27" w:rsidRPr="003B7D7B" w:rsidRDefault="00006E27" w:rsidP="00045A9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E7B2109" w14:textId="77777777" w:rsidR="00006E27" w:rsidRPr="003B7D7B" w:rsidRDefault="00006E27" w:rsidP="00045A9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50" w:type="dxa"/>
            <w:gridSpan w:val="3"/>
            <w:shd w:val="clear" w:color="auto" w:fill="auto"/>
            <w:vAlign w:val="bottom"/>
          </w:tcPr>
          <w:p w14:paraId="24AF1B21" w14:textId="77777777" w:rsidR="00006E27" w:rsidRPr="003B7D7B" w:rsidRDefault="00006E27" w:rsidP="00045A9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6E27" w:rsidRPr="003B7D7B" w14:paraId="24143999" w14:textId="77777777" w:rsidTr="00006E27">
        <w:tc>
          <w:tcPr>
            <w:tcW w:w="4482" w:type="dxa"/>
            <w:vAlign w:val="bottom"/>
          </w:tcPr>
          <w:p w14:paraId="4DC62D79" w14:textId="7ECAD38B" w:rsidR="00006E27" w:rsidRPr="003B7D7B" w:rsidRDefault="00006E27" w:rsidP="00006E27">
            <w:pPr>
              <w:ind w:left="-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สำหรับงวดสามเดือนสิ้นสุดวันที่ 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31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 ธันวาคม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6CB5372" w14:textId="189C54CF" w:rsidR="00006E27" w:rsidRPr="003B7D7B" w:rsidRDefault="00006E27" w:rsidP="00006E27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7740BE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14D2A1D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8554B04" w14:textId="46DABEEA" w:rsidR="00006E27" w:rsidRPr="003B7D7B" w:rsidRDefault="00006E27" w:rsidP="00006E27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B2B9FEF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63A3841A" w14:textId="3460C7B8" w:rsidR="00006E27" w:rsidRPr="003B7D7B" w:rsidRDefault="00006E27" w:rsidP="00006E27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7740BE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30FCDBD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0547B8A" w14:textId="3349F08F" w:rsidR="00006E27" w:rsidRPr="003B7D7B" w:rsidRDefault="00006E27" w:rsidP="00006E27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06E27" w:rsidRPr="003B7D7B" w14:paraId="442ECD8F" w14:textId="77777777" w:rsidTr="00006E27">
        <w:tc>
          <w:tcPr>
            <w:tcW w:w="4482" w:type="dxa"/>
            <w:vAlign w:val="bottom"/>
          </w:tcPr>
          <w:p w14:paraId="36F25B9A" w14:textId="77777777" w:rsidR="00006E27" w:rsidRPr="003B7D7B" w:rsidRDefault="00006E27" w:rsidP="00006E27">
            <w:pPr>
              <w:ind w:left="-9"/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4689" w:type="dxa"/>
            <w:gridSpan w:val="7"/>
            <w:shd w:val="clear" w:color="auto" w:fill="auto"/>
            <w:vAlign w:val="bottom"/>
          </w:tcPr>
          <w:p w14:paraId="0AB1058E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06E27" w:rsidRPr="003B7D7B" w14:paraId="769E495D" w14:textId="77777777" w:rsidTr="00006E27">
        <w:tc>
          <w:tcPr>
            <w:tcW w:w="4482" w:type="dxa"/>
            <w:vAlign w:val="bottom"/>
          </w:tcPr>
          <w:p w14:paraId="5290D0E6" w14:textId="77777777" w:rsidR="00006E27" w:rsidRPr="003B7D7B" w:rsidRDefault="00006E27" w:rsidP="00006E27">
            <w:pPr>
              <w:pStyle w:val="acctfourfigures"/>
              <w:tabs>
                <w:tab w:val="clear" w:pos="765"/>
              </w:tabs>
              <w:spacing w:line="240" w:lineRule="atLeast"/>
              <w:ind w:left="-9" w:right="-1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 w:bidi="th-TH"/>
              </w:rPr>
              <w:t>จำนวนเงินที่รับรู้ในกำไรหรือขาดทุนที่เกี่ยวกับ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br/>
              <w:t xml:space="preserve">   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 w:bidi="th-TH"/>
              </w:rPr>
              <w:t>อสังหาริมทรัพย์เพื่อการลงทุน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8AADB41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6DA9FBF7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D342B24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4567DA05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3C23D8C5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463FC712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7C4DEA6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06E27" w:rsidRPr="003B7D7B" w14:paraId="249D9F6F" w14:textId="77777777" w:rsidTr="00006E27">
        <w:tc>
          <w:tcPr>
            <w:tcW w:w="4482" w:type="dxa"/>
            <w:vAlign w:val="bottom"/>
          </w:tcPr>
          <w:p w14:paraId="3171646E" w14:textId="77777777" w:rsidR="00006E27" w:rsidRPr="003B7D7B" w:rsidRDefault="00006E27" w:rsidP="00006E27">
            <w:pPr>
              <w:ind w:left="-9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รายได้จากการให้เช่าและบริ</w:t>
            </w:r>
            <w:r w:rsidRPr="003B7D7B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ก</w:t>
            </w:r>
            <w:r w:rsidRPr="003B7D7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ารที่เกี่ยวข้อง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6269C50" w14:textId="53F2A918" w:rsidR="00006E27" w:rsidRPr="003B7D7B" w:rsidRDefault="00875455" w:rsidP="00006E27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247866C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3CFCC383" w14:textId="3E16C955" w:rsidR="00006E27" w:rsidRPr="003B7D7B" w:rsidRDefault="00006E27" w:rsidP="00006E2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F161E7"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7E5502E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4341DB83" w14:textId="08563A7F" w:rsidR="00006E27" w:rsidRPr="003B7D7B" w:rsidRDefault="00875455" w:rsidP="00006E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08F1285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BC661AB" w14:textId="009273B4" w:rsidR="00006E27" w:rsidRPr="003B7D7B" w:rsidRDefault="00006E27" w:rsidP="00006E27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93</w:t>
            </w:r>
          </w:p>
        </w:tc>
      </w:tr>
      <w:tr w:rsidR="00006E27" w:rsidRPr="003B7D7B" w14:paraId="133C0485" w14:textId="77777777" w:rsidTr="00006E27">
        <w:tc>
          <w:tcPr>
            <w:tcW w:w="4482" w:type="dxa"/>
            <w:vAlign w:val="bottom"/>
          </w:tcPr>
          <w:p w14:paraId="4DFA35A6" w14:textId="77777777" w:rsidR="00006E27" w:rsidRPr="003B7D7B" w:rsidRDefault="00006E27" w:rsidP="00006E27">
            <w:pPr>
              <w:ind w:left="-9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ค่าซ่อมแซมและค่าบำรุงรักษา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2E8F05B" w14:textId="31FB2CFC" w:rsidR="00006E27" w:rsidRPr="003B7D7B" w:rsidRDefault="00A16E23" w:rsidP="00006E27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D599EBD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422B7DAB" w14:textId="2E0695ED" w:rsidR="00006E27" w:rsidRPr="003B7D7B" w:rsidRDefault="00006E27" w:rsidP="00006E2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980EE21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023C15C6" w14:textId="289CAAE4" w:rsidR="00006E27" w:rsidRPr="003B7D7B" w:rsidRDefault="00875455" w:rsidP="00006E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61BFFBB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B2E889F" w14:textId="3C366F7C" w:rsidR="00006E27" w:rsidRPr="003B7D7B" w:rsidRDefault="00006E27" w:rsidP="00006E27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006E27" w:rsidRPr="003B7D7B" w14:paraId="2745BE4D" w14:textId="77777777" w:rsidTr="00006E27">
        <w:tc>
          <w:tcPr>
            <w:tcW w:w="4482" w:type="dxa"/>
            <w:vAlign w:val="bottom"/>
          </w:tcPr>
          <w:p w14:paraId="0086241C" w14:textId="13DC1BE4" w:rsidR="00006E27" w:rsidRPr="003B7D7B" w:rsidRDefault="00006E27" w:rsidP="00006E27">
            <w:pPr>
              <w:ind w:left="-9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B7D7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ค่าเสื่อมราคาบันทึกเป็นส่วนหนึ่งใน</w:t>
            </w:r>
            <w:r w:rsidRPr="003B7D7B">
              <w:rPr>
                <w:rFonts w:ascii="Angsana New" w:hAnsi="Angsana New"/>
                <w:sz w:val="30"/>
                <w:szCs w:val="30"/>
                <w:lang w:eastAsia="x-none"/>
              </w:rPr>
              <w:t>: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523E5B8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3D308961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A1322CC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1B2AB218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4FFF0F38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06F7C2A5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9F2EB9C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06E27" w:rsidRPr="003B7D7B" w14:paraId="67F3EDCE" w14:textId="77777777" w:rsidTr="00006E27">
        <w:trPr>
          <w:trHeight w:val="68"/>
        </w:trPr>
        <w:tc>
          <w:tcPr>
            <w:tcW w:w="4482" w:type="dxa"/>
            <w:vAlign w:val="bottom"/>
          </w:tcPr>
          <w:p w14:paraId="39A268C3" w14:textId="77777777" w:rsidR="00006E27" w:rsidRPr="003B7D7B" w:rsidRDefault="00006E27" w:rsidP="00006E27">
            <w:pPr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</w:t>
            </w:r>
            <w:r w:rsidRPr="003B7D7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ต้นทุนการให้เช่า และบริการที่เกี่ยวข้อง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699E40C" w14:textId="5849A2E4" w:rsidR="00006E27" w:rsidRPr="003B7D7B" w:rsidRDefault="00F161E7" w:rsidP="00006E27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16D3C">
              <w:rPr>
                <w:rFonts w:ascii="Angsana New" w:hAnsi="Angsana New"/>
                <w:sz w:val="30"/>
                <w:szCs w:val="30"/>
                <w:lang w:val="en-US" w:bidi="th-TH"/>
              </w:rPr>
              <w:t>03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8CE66B7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14769D3" w14:textId="2A447F5D" w:rsidR="00006E27" w:rsidRPr="003B7D7B" w:rsidRDefault="00006E27" w:rsidP="00006E2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16D3C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BB39A7E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443AC19E" w14:textId="74413BC6" w:rsidR="00006E27" w:rsidRPr="003B7D7B" w:rsidRDefault="00F161E7" w:rsidP="00006E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23C5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D22AF2E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6A736F3" w14:textId="2C73FA17" w:rsidR="00006E27" w:rsidRPr="003B7D7B" w:rsidRDefault="00006E27" w:rsidP="00006E27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16D3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006E27" w:rsidRPr="003B7D7B" w14:paraId="1430277E" w14:textId="77777777" w:rsidTr="00006E27">
        <w:trPr>
          <w:trHeight w:val="68"/>
        </w:trPr>
        <w:tc>
          <w:tcPr>
            <w:tcW w:w="4482" w:type="dxa"/>
            <w:vAlign w:val="bottom"/>
          </w:tcPr>
          <w:p w14:paraId="13F6D666" w14:textId="77777777" w:rsidR="00006E27" w:rsidRPr="003B7D7B" w:rsidRDefault="00006E27" w:rsidP="00006E27">
            <w:pPr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</w:t>
            </w:r>
            <w:r w:rsidRPr="003B7D7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ค่าใช้จ่ายในการบริหาร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BC35E" w14:textId="587670A2" w:rsidR="00006E27" w:rsidRPr="003B7D7B" w:rsidRDefault="00C16D3C" w:rsidP="00006E27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FD2F5D2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D38C1" w14:textId="15070095" w:rsidR="00006E27" w:rsidRPr="003B7D7B" w:rsidRDefault="00C16D3C" w:rsidP="00006E2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0E7182F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79545" w14:textId="0B86A7EF" w:rsidR="00006E27" w:rsidRPr="003B7D7B" w:rsidRDefault="00875455" w:rsidP="00006E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E465BDF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F51C1" w14:textId="11881AB3" w:rsidR="00006E27" w:rsidRPr="003B7D7B" w:rsidRDefault="00006E27" w:rsidP="00006E27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006E27" w:rsidRPr="003B7D7B" w14:paraId="7506E113" w14:textId="77777777" w:rsidTr="00006E27">
        <w:trPr>
          <w:trHeight w:val="68"/>
        </w:trPr>
        <w:tc>
          <w:tcPr>
            <w:tcW w:w="4482" w:type="dxa"/>
            <w:vAlign w:val="bottom"/>
          </w:tcPr>
          <w:p w14:paraId="1667C01A" w14:textId="77777777" w:rsidR="00006E27" w:rsidRPr="003B7D7B" w:rsidRDefault="00006E27" w:rsidP="00006E27">
            <w:pPr>
              <w:ind w:left="90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41692F" w14:textId="43A508D9" w:rsidR="00006E27" w:rsidRPr="003B7D7B" w:rsidRDefault="00F161E7" w:rsidP="00006E27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EE54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96CEB57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8D5C72" w14:textId="1315068B" w:rsidR="00006E27" w:rsidRPr="003B7D7B" w:rsidRDefault="00006E27" w:rsidP="00006E2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16D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4205436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4B6A72" w14:textId="0A737431" w:rsidR="00006E27" w:rsidRPr="003B7D7B" w:rsidRDefault="00875455" w:rsidP="00006E2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161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33F4E31" w14:textId="77777777" w:rsidR="00006E27" w:rsidRPr="003B7D7B" w:rsidRDefault="00006E27" w:rsidP="00006E2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A758CE" w14:textId="64EC983C" w:rsidR="00006E27" w:rsidRPr="003B7D7B" w:rsidRDefault="00006E27" w:rsidP="00006E27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7D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C16D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4E990D8C" w14:textId="15C98969" w:rsidR="00F627CC" w:rsidRDefault="00F627CC" w:rsidP="009E2F9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A94733" w14:textId="4C1D695C" w:rsidR="00920D90" w:rsidRDefault="00920D90" w:rsidP="009E2F9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5FD5C0" w14:textId="77777777" w:rsidR="00920D90" w:rsidRDefault="00920D90" w:rsidP="009E2F9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F8133B" w14:textId="77777777" w:rsidR="00B67466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bookmarkStart w:id="2" w:name="_Hlk71109085"/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lastRenderedPageBreak/>
        <w:t>อสังหาริมทรัพย์เพื่อการลงทุนของกลุ่มกิจการประกอบด้วย</w:t>
      </w:r>
      <w:r w:rsidRPr="009E2F97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อสังหาริมทรัพย์เพื่อการลงทุนเพื่ออุตสาหกรรมและอสังหาริมทรัพย์เพื่อการลงทุนเพื่อการพาณิชย์</w:t>
      </w:r>
    </w:p>
    <w:p w14:paraId="6506858A" w14:textId="77777777" w:rsidR="00B67466" w:rsidRPr="009E2F97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463DE76F" w14:textId="552F638D" w:rsidR="00B67466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 w:bidi="ar-SA"/>
        </w:rPr>
      </w:pP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อสังหาริมทรัพย์เพื่อการลงทุน</w:t>
      </w:r>
      <w:r w:rsidRPr="009E2F97">
        <w:rPr>
          <w:rFonts w:ascii="Angsana New" w:hAnsi="Angsana New"/>
          <w:sz w:val="30"/>
          <w:szCs w:val="30"/>
          <w:cs/>
          <w:lang w:val="en-GB" w:eastAsia="x-none"/>
        </w:rPr>
        <w:t>เพื่ออุตสาหกรรม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ประกอบด้วย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ที่ดินและส่วนปรับปรุงที่ดิน งานระหว่างก่อสร้า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ง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สินทรัพย์ส่วนกลาง อาคารโรงงานและคลังสินค้า</w:t>
      </w:r>
    </w:p>
    <w:p w14:paraId="160AEDDE" w14:textId="77777777" w:rsidR="00E84694" w:rsidRDefault="00E84694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 w:bidi="ar-SA"/>
        </w:rPr>
      </w:pPr>
    </w:p>
    <w:p w14:paraId="07709248" w14:textId="05B656CD" w:rsidR="00B67466" w:rsidRPr="009E2F97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อสังหาริมทรัพย์เพื่อการพาณิชย์ ประกอบด้วย อาคารสำนักงานที่ให้เช่าซึ่งส่วนหนึ่งเป็นสินทรัพย์ที่ตั้งอยู่บนที่ดินเช่าซึ่ง</w:t>
      </w:r>
      <w:r w:rsidRPr="009E2F97">
        <w:rPr>
          <w:rFonts w:ascii="Angsana New" w:hAnsi="Angsana New" w:hint="cs"/>
          <w:sz w:val="30"/>
          <w:szCs w:val="30"/>
          <w:cs/>
        </w:rPr>
        <w:t>บริษัทย่อย</w:t>
      </w:r>
      <w:r w:rsidRPr="009E2F97">
        <w:rPr>
          <w:rFonts w:ascii="Angsana New" w:hAnsi="Angsana New"/>
          <w:sz w:val="30"/>
          <w:szCs w:val="30"/>
          <w:cs/>
        </w:rPr>
        <w:t>จ่ายค่าเช่าที่ดินจ่ายล่วงหน้า โดยกรรมสิทธิ์จะตกเป็นสิทธิ์ของเจ้าของที่ดินตามเงื่อนไขในที่ระบุไว้ในสัญญาเช่าที่แตกต่างกันในแต่ละสัญญา</w:t>
      </w:r>
    </w:p>
    <w:p w14:paraId="04A8779A" w14:textId="77777777" w:rsidR="00B67466" w:rsidRPr="009E2F97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30"/>
          <w:szCs w:val="30"/>
          <w:lang w:eastAsia="x-none"/>
        </w:rPr>
      </w:pPr>
    </w:p>
    <w:p w14:paraId="4E00FF33" w14:textId="77777777" w:rsidR="00B67466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>
        <w:rPr>
          <w:rFonts w:ascii="Angsana New" w:hAnsi="Angsana New"/>
          <w:i/>
          <w:iCs/>
          <w:spacing w:val="-2"/>
          <w:sz w:val="30"/>
          <w:szCs w:val="30"/>
          <w:cs/>
        </w:rPr>
        <w:t>สินทรัพย์ที่ใช้เป็นหลักประกัน</w:t>
      </w:r>
    </w:p>
    <w:p w14:paraId="174B2078" w14:textId="77777777" w:rsidR="00B67466" w:rsidRPr="009E2F97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3829665F" w14:textId="3A2AD8C6" w:rsidR="00B67466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และบริษัทได้นำอสังหาริมทรัพย์เพื่อการลงทุนเพื่ออุตสาหกรรมไปจดจำนองเพื่อใช้เป็นหลักประกัน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เงินกู้ยืมจากสถาบันการเงินเป็นจำนวน</w:t>
      </w:r>
      <w:r w:rsidRPr="00564038">
        <w:rPr>
          <w:rFonts w:ascii="Angsana New" w:hAnsi="Angsana New"/>
          <w:sz w:val="30"/>
          <w:szCs w:val="30"/>
          <w:cs/>
        </w:rPr>
        <w:t>เงิน</w:t>
      </w:r>
      <w:r w:rsidR="00EB1DFC">
        <w:rPr>
          <w:rFonts w:ascii="Angsana New" w:hAnsi="Angsana New"/>
          <w:sz w:val="30"/>
          <w:szCs w:val="30"/>
        </w:rPr>
        <w:t xml:space="preserve"> 6,89</w:t>
      </w:r>
      <w:r w:rsidR="00131570">
        <w:rPr>
          <w:rFonts w:ascii="Angsana New" w:hAnsi="Angsana New"/>
          <w:sz w:val="30"/>
          <w:szCs w:val="30"/>
        </w:rPr>
        <w:t>6.56</w:t>
      </w:r>
      <w:r w:rsidR="00EB1DFC">
        <w:rPr>
          <w:rFonts w:ascii="Angsana New" w:hAnsi="Angsana New"/>
          <w:sz w:val="30"/>
          <w:szCs w:val="30"/>
        </w:rPr>
        <w:t xml:space="preserve"> </w:t>
      </w:r>
      <w:r w:rsidRPr="007D56BC"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 xml:space="preserve">บาท </w:t>
      </w:r>
      <w:r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15B4C" w:rsidRPr="00415B4C">
        <w:rPr>
          <w:rFonts w:ascii="Angsana New" w:hAnsi="Angsana New"/>
          <w:i/>
          <w:iCs/>
          <w:sz w:val="30"/>
          <w:szCs w:val="30"/>
        </w:rPr>
        <w:t>30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415B4C" w:rsidRPr="00415B4C">
        <w:rPr>
          <w:rFonts w:ascii="Angsana New" w:hAnsi="Angsana New"/>
          <w:i/>
          <w:iCs/>
          <w:sz w:val="30"/>
          <w:szCs w:val="30"/>
        </w:rPr>
        <w:t>256</w:t>
      </w:r>
      <w:r w:rsidR="00DB221D">
        <w:rPr>
          <w:rFonts w:ascii="Angsana New" w:hAnsi="Angsana New"/>
          <w:i/>
          <w:iCs/>
          <w:sz w:val="30"/>
          <w:szCs w:val="30"/>
        </w:rPr>
        <w:t>5</w:t>
      </w:r>
      <w:r>
        <w:rPr>
          <w:rFonts w:ascii="Angsana New" w:hAnsi="Angsana New" w:hint="cs"/>
          <w:i/>
          <w:iCs/>
          <w:sz w:val="30"/>
          <w:szCs w:val="30"/>
          <w:cs/>
        </w:rPr>
        <w:t>:</w:t>
      </w:r>
      <w:r w:rsidR="003E23C9">
        <w:rPr>
          <w:rFonts w:ascii="Angsana New" w:hAnsi="Angsana New"/>
          <w:i/>
          <w:iCs/>
          <w:sz w:val="30"/>
          <w:szCs w:val="30"/>
        </w:rPr>
        <w:t xml:space="preserve"> </w:t>
      </w:r>
      <w:r w:rsidR="00B11889" w:rsidRPr="00B11889">
        <w:rPr>
          <w:rFonts w:ascii="Angsana New" w:hAnsi="Angsana New" w:hint="cs"/>
          <w:i/>
          <w:iCs/>
          <w:sz w:val="30"/>
          <w:szCs w:val="30"/>
        </w:rPr>
        <w:t>7</w:t>
      </w:r>
      <w:r w:rsidR="00647E6A">
        <w:rPr>
          <w:rFonts w:ascii="Angsana New" w:hAnsi="Angsana New"/>
          <w:i/>
          <w:iCs/>
          <w:sz w:val="30"/>
          <w:szCs w:val="30"/>
        </w:rPr>
        <w:t>,066.84</w:t>
      </w:r>
      <w:r w:rsidR="003E23C9"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bookmarkEnd w:id="2"/>
    <w:p w14:paraId="3117411A" w14:textId="77777777" w:rsidR="00920D90" w:rsidRPr="00920D90" w:rsidRDefault="00920D90" w:rsidP="00920D90">
      <w:pPr>
        <w:rPr>
          <w:lang w:val="x-none" w:eastAsia="x-none"/>
        </w:rPr>
      </w:pPr>
    </w:p>
    <w:p w14:paraId="25BC4305" w14:textId="77777777" w:rsidR="009849DD" w:rsidRPr="0084551B" w:rsidRDefault="009849DD" w:rsidP="002D6682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84551B">
        <w:rPr>
          <w:rFonts w:ascii="Angsana New" w:hAnsi="Angsana New"/>
          <w:sz w:val="30"/>
          <w:szCs w:val="30"/>
          <w:cs/>
        </w:rPr>
        <w:t>ท</w:t>
      </w:r>
      <w:r w:rsidRPr="0084551B">
        <w:rPr>
          <w:rFonts w:ascii="Angsana New" w:hAnsi="Angsana New" w:hint="cs"/>
          <w:sz w:val="30"/>
          <w:szCs w:val="30"/>
          <w:cs/>
        </w:rPr>
        <w:t>ี่</w:t>
      </w:r>
      <w:r w:rsidRPr="0084551B">
        <w:rPr>
          <w:rFonts w:ascii="Angsana New" w:hAnsi="Angsana New"/>
          <w:sz w:val="30"/>
          <w:szCs w:val="30"/>
          <w:cs/>
        </w:rPr>
        <w:t>ด</w:t>
      </w:r>
      <w:r w:rsidRPr="0084551B">
        <w:rPr>
          <w:rFonts w:ascii="Angsana New" w:hAnsi="Angsana New" w:hint="cs"/>
          <w:sz w:val="30"/>
          <w:szCs w:val="30"/>
          <w:cs/>
        </w:rPr>
        <w:t>ิ</w:t>
      </w:r>
      <w:r w:rsidRPr="0084551B">
        <w:rPr>
          <w:rFonts w:ascii="Angsana New" w:hAnsi="Angsana New"/>
          <w:sz w:val="30"/>
          <w:szCs w:val="30"/>
          <w:cs/>
        </w:rPr>
        <w:t>น อาคารและอุปกรณ์</w:t>
      </w:r>
      <w:r w:rsidRPr="0084551B">
        <w:rPr>
          <w:rFonts w:ascii="Angsana New" w:hAnsi="Angsana New"/>
          <w:sz w:val="30"/>
          <w:szCs w:val="30"/>
        </w:rPr>
        <w:t xml:space="preserve"> </w:t>
      </w:r>
    </w:p>
    <w:p w14:paraId="4263CEA3" w14:textId="77777777" w:rsidR="000E682E" w:rsidRPr="00E4051C" w:rsidRDefault="000E682E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DD7B373" w14:textId="6F65ABDE" w:rsidR="00B67466" w:rsidRPr="009E2F97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การซื้อ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จำหน่าย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และโอนที่ดิน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9E2F97">
        <w:rPr>
          <w:rFonts w:ascii="Angsana New" w:hAnsi="Angsana New"/>
          <w:sz w:val="30"/>
          <w:szCs w:val="30"/>
          <w:cs/>
        </w:rPr>
        <w:t>ระหว</w:t>
      </w:r>
      <w:r w:rsidRPr="009E2F97">
        <w:rPr>
          <w:rFonts w:ascii="Angsana New" w:hAnsi="Angsana New" w:hint="cs"/>
          <w:sz w:val="30"/>
          <w:szCs w:val="30"/>
          <w:cs/>
        </w:rPr>
        <w:t>่</w:t>
      </w:r>
      <w:r w:rsidRPr="009E2F97">
        <w:rPr>
          <w:rFonts w:ascii="Angsana New" w:hAnsi="Angsana New"/>
          <w:sz w:val="30"/>
          <w:szCs w:val="30"/>
          <w:cs/>
        </w:rPr>
        <w:t>างงวด</w:t>
      </w:r>
      <w:r w:rsidR="00DB221D">
        <w:rPr>
          <w:rFonts w:ascii="Angsana New" w:hAnsi="Angsana New" w:hint="cs"/>
          <w:sz w:val="30"/>
          <w:szCs w:val="30"/>
          <w:cs/>
        </w:rPr>
        <w:t>สาม</w:t>
      </w:r>
      <w:r w:rsidRPr="009E2F97">
        <w:rPr>
          <w:rFonts w:ascii="Angsana New" w:hAnsi="Angsana New"/>
          <w:sz w:val="30"/>
          <w:szCs w:val="30"/>
          <w:cs/>
        </w:rPr>
        <w:t>เด</w:t>
      </w:r>
      <w:r w:rsidRPr="009E2F97">
        <w:rPr>
          <w:rFonts w:ascii="Angsana New" w:hAnsi="Angsana New" w:hint="cs"/>
          <w:sz w:val="30"/>
          <w:szCs w:val="30"/>
          <w:cs/>
        </w:rPr>
        <w:t>ื</w:t>
      </w:r>
      <w:r w:rsidRPr="009E2F97">
        <w:rPr>
          <w:rFonts w:ascii="Angsana New" w:hAnsi="Angsana New"/>
          <w:sz w:val="30"/>
          <w:szCs w:val="30"/>
          <w:cs/>
        </w:rPr>
        <w:t>อนสิ้นสุดว</w:t>
      </w:r>
      <w:r w:rsidRPr="009E2F97">
        <w:rPr>
          <w:rFonts w:ascii="Angsana New" w:hAnsi="Angsana New" w:hint="cs"/>
          <w:sz w:val="30"/>
          <w:szCs w:val="30"/>
          <w:cs/>
        </w:rPr>
        <w:t>ั</w:t>
      </w:r>
      <w:r w:rsidRPr="009E2F97">
        <w:rPr>
          <w:rFonts w:ascii="Angsana New" w:hAnsi="Angsana New"/>
          <w:sz w:val="30"/>
          <w:szCs w:val="30"/>
          <w:cs/>
        </w:rPr>
        <w:t>นที่</w:t>
      </w:r>
      <w:r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3</w:t>
      </w:r>
      <w:r w:rsidR="00DB221D">
        <w:rPr>
          <w:rFonts w:ascii="Angsana New" w:hAnsi="Angsana New"/>
          <w:sz w:val="30"/>
          <w:szCs w:val="30"/>
        </w:rPr>
        <w:t xml:space="preserve">1 </w:t>
      </w:r>
      <w:r w:rsidR="00DB221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E2F97">
        <w:rPr>
          <w:rFonts w:ascii="Angsana New" w:hAnsi="Angsana New"/>
          <w:sz w:val="30"/>
          <w:szCs w:val="30"/>
          <w:cs/>
        </w:rPr>
        <w:t>มีด</w:t>
      </w:r>
      <w:r w:rsidRPr="009E2F97">
        <w:rPr>
          <w:rFonts w:ascii="Angsana New" w:hAnsi="Angsana New" w:hint="cs"/>
          <w:sz w:val="30"/>
          <w:szCs w:val="30"/>
          <w:cs/>
        </w:rPr>
        <w:t>ั</w:t>
      </w:r>
      <w:r w:rsidRPr="009E2F97">
        <w:rPr>
          <w:rFonts w:ascii="Angsana New" w:hAnsi="Angsana New"/>
          <w:sz w:val="30"/>
          <w:szCs w:val="30"/>
          <w:cs/>
        </w:rPr>
        <w:t>งน</w:t>
      </w:r>
      <w:r w:rsidRPr="009E2F97">
        <w:rPr>
          <w:rFonts w:ascii="Angsana New" w:hAnsi="Angsana New" w:hint="cs"/>
          <w:sz w:val="30"/>
          <w:szCs w:val="30"/>
          <w:cs/>
        </w:rPr>
        <w:t>ี้</w:t>
      </w:r>
    </w:p>
    <w:p w14:paraId="070C3F9D" w14:textId="20BFD864" w:rsidR="00B67466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21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500"/>
        <w:gridCol w:w="815"/>
        <w:gridCol w:w="959"/>
        <w:gridCol w:w="240"/>
        <w:gridCol w:w="1137"/>
        <w:gridCol w:w="241"/>
        <w:gridCol w:w="1042"/>
        <w:gridCol w:w="240"/>
        <w:gridCol w:w="1043"/>
      </w:tblGrid>
      <w:tr w:rsidR="006A059C" w:rsidRPr="003B7D7B" w14:paraId="6D5A3707" w14:textId="77777777" w:rsidTr="00045A96">
        <w:trPr>
          <w:tblHeader/>
        </w:trPr>
        <w:tc>
          <w:tcPr>
            <w:tcW w:w="1899" w:type="pct"/>
          </w:tcPr>
          <w:p w14:paraId="35223E3D" w14:textId="77777777" w:rsidR="006A059C" w:rsidRPr="003B7D7B" w:rsidRDefault="006A059C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</w:tcPr>
          <w:p w14:paraId="7DBA6F04" w14:textId="77777777" w:rsidR="006A059C" w:rsidRPr="003B7D7B" w:rsidRDefault="006A059C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pct"/>
            <w:gridSpan w:val="3"/>
          </w:tcPr>
          <w:p w14:paraId="7441E9E1" w14:textId="77777777" w:rsidR="006A059C" w:rsidRPr="003B7D7B" w:rsidRDefault="006A059C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1FB65FA4" w14:textId="77777777" w:rsidR="006A059C" w:rsidRPr="003B7D7B" w:rsidRDefault="006A059C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pct"/>
            <w:gridSpan w:val="3"/>
          </w:tcPr>
          <w:p w14:paraId="327FD6A5" w14:textId="77777777" w:rsidR="006A059C" w:rsidRPr="003B7D7B" w:rsidRDefault="006A059C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059C" w:rsidRPr="003B7D7B" w14:paraId="66D17479" w14:textId="77777777" w:rsidTr="00045A96">
        <w:trPr>
          <w:tblHeader/>
        </w:trPr>
        <w:tc>
          <w:tcPr>
            <w:tcW w:w="1899" w:type="pct"/>
          </w:tcPr>
          <w:p w14:paraId="38FE0580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2" w:type="pct"/>
          </w:tcPr>
          <w:p w14:paraId="0425C004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" w:type="pct"/>
          </w:tcPr>
          <w:p w14:paraId="37441BFE" w14:textId="209AC444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4AF29E23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8A98DC3" w14:textId="74DB3BAF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1" w:type="pct"/>
          </w:tcPr>
          <w:p w14:paraId="7BB06500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391FB82C" w14:textId="69E433CC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10E93D8A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5EEA8A88" w14:textId="1A359D3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A059C" w:rsidRPr="003B7D7B" w14:paraId="03EA94AD" w14:textId="77777777" w:rsidTr="00045A96">
        <w:trPr>
          <w:tblHeader/>
        </w:trPr>
        <w:tc>
          <w:tcPr>
            <w:tcW w:w="1899" w:type="pct"/>
          </w:tcPr>
          <w:p w14:paraId="0C6E2379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2" w:type="pct"/>
          </w:tcPr>
          <w:p w14:paraId="78538071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9" w:type="pct"/>
            <w:gridSpan w:val="7"/>
          </w:tcPr>
          <w:p w14:paraId="367364B0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A059C" w:rsidRPr="003B7D7B" w14:paraId="2207532D" w14:textId="77777777" w:rsidTr="00045A96">
        <w:trPr>
          <w:tblHeader/>
        </w:trPr>
        <w:tc>
          <w:tcPr>
            <w:tcW w:w="1899" w:type="pct"/>
          </w:tcPr>
          <w:p w14:paraId="59565111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3B7D7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  <w:tc>
          <w:tcPr>
            <w:tcW w:w="442" w:type="pct"/>
          </w:tcPr>
          <w:p w14:paraId="5F70D70F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06F74B25" w14:textId="760CAB5B" w:rsidR="006A059C" w:rsidRPr="003B7D7B" w:rsidRDefault="00C10F11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1A1E46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  <w:tc>
          <w:tcPr>
            <w:tcW w:w="130" w:type="pct"/>
          </w:tcPr>
          <w:p w14:paraId="580A851C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6A165A1" w14:textId="3CBEAD31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1A1E46"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  <w:tc>
          <w:tcPr>
            <w:tcW w:w="131" w:type="pct"/>
          </w:tcPr>
          <w:p w14:paraId="18C49EE4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4A105CA8" w14:textId="3F06C6D8" w:rsidR="006A059C" w:rsidRPr="003B7D7B" w:rsidRDefault="001A1E46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30" w:type="pct"/>
          </w:tcPr>
          <w:p w14:paraId="70BF6BF9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7A9E3294" w14:textId="3E36B2C2" w:rsidR="006A059C" w:rsidRPr="003B7D7B" w:rsidRDefault="001A1E46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</w:tr>
      <w:tr w:rsidR="006A059C" w:rsidRPr="003B7D7B" w14:paraId="2E597B36" w14:textId="77777777" w:rsidTr="00045A96">
        <w:trPr>
          <w:tblHeader/>
        </w:trPr>
        <w:tc>
          <w:tcPr>
            <w:tcW w:w="1899" w:type="pct"/>
          </w:tcPr>
          <w:p w14:paraId="0E0E9F1F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ซื้อเพิ่มระหว่างงวด </w:t>
            </w:r>
          </w:p>
        </w:tc>
        <w:tc>
          <w:tcPr>
            <w:tcW w:w="442" w:type="pct"/>
          </w:tcPr>
          <w:p w14:paraId="61FB1D76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79A6105B" w14:textId="27D1FC5E" w:rsidR="006A059C" w:rsidRPr="003B7D7B" w:rsidRDefault="001A1E46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30" w:type="pct"/>
          </w:tcPr>
          <w:p w14:paraId="72CE60C0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7262A2F4" w14:textId="2242C0F8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A1E46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131" w:type="pct"/>
          </w:tcPr>
          <w:p w14:paraId="4D12588F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53DC51C5" w14:textId="65334EF1" w:rsidR="006A059C" w:rsidRPr="003B7D7B" w:rsidRDefault="001A1E46" w:rsidP="00A135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4639DB04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34940A3C" w14:textId="155F1E58" w:rsidR="006A059C" w:rsidRPr="003B7D7B" w:rsidRDefault="001A1E46" w:rsidP="001A1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6A059C" w:rsidRPr="003B7D7B" w14:paraId="4962D53A" w14:textId="77777777" w:rsidTr="00045A96">
        <w:trPr>
          <w:tblHeader/>
        </w:trPr>
        <w:tc>
          <w:tcPr>
            <w:tcW w:w="1899" w:type="pct"/>
          </w:tcPr>
          <w:p w14:paraId="39D8912C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โอนมาจาก</w:t>
            </w:r>
            <w:r w:rsidRPr="003B7D7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442" w:type="pct"/>
          </w:tcPr>
          <w:p w14:paraId="4446148F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0" w:type="pct"/>
          </w:tcPr>
          <w:p w14:paraId="4F8F880B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062DC85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7BB2C1F0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13C71C69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5899A450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941656F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7CDD1B07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059C" w:rsidRPr="003B7D7B" w14:paraId="23A6594E" w14:textId="77777777" w:rsidTr="00045A96">
        <w:trPr>
          <w:tblHeader/>
        </w:trPr>
        <w:tc>
          <w:tcPr>
            <w:tcW w:w="1899" w:type="pct"/>
          </w:tcPr>
          <w:p w14:paraId="6F9AEB4F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D7B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3B7D7B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442" w:type="pct"/>
          </w:tcPr>
          <w:p w14:paraId="25421C5A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" w:type="pct"/>
          </w:tcPr>
          <w:p w14:paraId="74467CD6" w14:textId="43D6D4B1" w:rsidR="006A059C" w:rsidRPr="003B7D7B" w:rsidRDefault="00C10F11" w:rsidP="00457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F301D45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03DFBFE7" w14:textId="5A427442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31" w:type="pct"/>
          </w:tcPr>
          <w:p w14:paraId="39D1C09C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3ED6E349" w14:textId="776BC6CC" w:rsidR="006A059C" w:rsidRPr="003B7D7B" w:rsidRDefault="00A1356D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4DA2D5A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510ABA9F" w14:textId="3FC3B82F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059C" w:rsidRPr="003B7D7B" w14:paraId="3A3B55EC" w14:textId="77777777" w:rsidTr="00045A96">
        <w:trPr>
          <w:tblHeader/>
        </w:trPr>
        <w:tc>
          <w:tcPr>
            <w:tcW w:w="1899" w:type="pct"/>
          </w:tcPr>
          <w:p w14:paraId="3FBCBC42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จำหน่ายระหว่างงวด </w:t>
            </w:r>
            <w:r w:rsidRPr="003B7D7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442" w:type="pct"/>
          </w:tcPr>
          <w:p w14:paraId="468F0F49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</w:tcPr>
          <w:p w14:paraId="794A3F27" w14:textId="3DCB7C10" w:rsidR="006A059C" w:rsidRPr="003B7D7B" w:rsidRDefault="00DC6317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822B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A1E4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3065C0FE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AA993A2" w14:textId="56192374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1A1E46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3B7D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66919301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79C16F71" w14:textId="1A06FE76" w:rsidR="006A059C" w:rsidRPr="003B7D7B" w:rsidRDefault="00A1356D" w:rsidP="00A135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A1E46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0CDD3957" w14:textId="77777777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1DED78AD" w14:textId="3E409D9C" w:rsidR="006A059C" w:rsidRPr="003B7D7B" w:rsidRDefault="006A059C" w:rsidP="006A0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1FC6" w:rsidRPr="003B7D7B" w14:paraId="055C48FD" w14:textId="77777777" w:rsidTr="00045A96">
        <w:trPr>
          <w:tblHeader/>
        </w:trPr>
        <w:tc>
          <w:tcPr>
            <w:tcW w:w="1899" w:type="pct"/>
          </w:tcPr>
          <w:p w14:paraId="7D7748FA" w14:textId="75F0B89B" w:rsidR="00E01FC6" w:rsidRDefault="00E01FC6" w:rsidP="00E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42" w:type="pct"/>
          </w:tcPr>
          <w:p w14:paraId="6437A6D0" w14:textId="77777777" w:rsidR="00E01FC6" w:rsidRPr="003B7D7B" w:rsidRDefault="00E01FC6" w:rsidP="00E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</w:tcPr>
          <w:p w14:paraId="46076D7A" w14:textId="2EE70985" w:rsidR="00E01FC6" w:rsidRPr="00E01FC6" w:rsidRDefault="00E01FC6" w:rsidP="00E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(63)</w:t>
            </w:r>
          </w:p>
        </w:tc>
        <w:tc>
          <w:tcPr>
            <w:tcW w:w="130" w:type="pct"/>
          </w:tcPr>
          <w:p w14:paraId="25FFBB16" w14:textId="77777777" w:rsidR="00E01FC6" w:rsidRPr="003B7D7B" w:rsidRDefault="00E01FC6" w:rsidP="00E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EB905B2" w14:textId="70650CDA" w:rsidR="00E01FC6" w:rsidRPr="00E01FC6" w:rsidRDefault="00E01FC6" w:rsidP="00E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Pr="003B7D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7B1C5B2C" w14:textId="77777777" w:rsidR="00E01FC6" w:rsidRPr="003B7D7B" w:rsidRDefault="00E01FC6" w:rsidP="00E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09E29B34" w14:textId="6FAB09B8" w:rsidR="00E01FC6" w:rsidRPr="00E01FC6" w:rsidRDefault="00E01FC6" w:rsidP="00E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(12)</w:t>
            </w:r>
          </w:p>
        </w:tc>
        <w:tc>
          <w:tcPr>
            <w:tcW w:w="130" w:type="pct"/>
          </w:tcPr>
          <w:p w14:paraId="5568C2E0" w14:textId="77777777" w:rsidR="00E01FC6" w:rsidRPr="003B7D7B" w:rsidRDefault="00E01FC6" w:rsidP="00E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2F08F2ED" w14:textId="0FA0C1DF" w:rsidR="00E01FC6" w:rsidRPr="00E01FC6" w:rsidRDefault="00E01FC6" w:rsidP="00E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B7D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01FC6" w:rsidRPr="003B7D7B" w14:paraId="37E6834E" w14:textId="77777777" w:rsidTr="00045A96">
        <w:trPr>
          <w:tblHeader/>
        </w:trPr>
        <w:tc>
          <w:tcPr>
            <w:tcW w:w="1899" w:type="pct"/>
          </w:tcPr>
          <w:p w14:paraId="4732CD1E" w14:textId="3331F2A8" w:rsidR="00E01FC6" w:rsidRDefault="00E01FC6" w:rsidP="00E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</w:t>
            </w:r>
            <w:r w:rsidR="006C48B1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</w:p>
          <w:p w14:paraId="115C06BE" w14:textId="4A15C788" w:rsidR="00E01FC6" w:rsidRPr="003B7D7B" w:rsidRDefault="00E01FC6" w:rsidP="00E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6C48B1">
              <w:rPr>
                <w:rFonts w:ascii="Angsana New" w:hAnsi="Angsana New" w:hint="cs"/>
                <w:sz w:val="30"/>
                <w:szCs w:val="30"/>
                <w:cs/>
              </w:rPr>
              <w:t>แปลงค่าหน่วยงาน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442" w:type="pct"/>
          </w:tcPr>
          <w:p w14:paraId="127B6FDB" w14:textId="77777777" w:rsidR="00E01FC6" w:rsidRPr="003B7D7B" w:rsidRDefault="00E01FC6" w:rsidP="00E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7C4B46DE" w14:textId="77777777" w:rsidR="00E01FC6" w:rsidRDefault="00E01FC6" w:rsidP="00E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  <w:p w14:paraId="247EED51" w14:textId="6EEAA609" w:rsidR="00E01FC6" w:rsidRPr="003B7D7B" w:rsidRDefault="00E01FC6" w:rsidP="00E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30" w:type="pct"/>
          </w:tcPr>
          <w:p w14:paraId="3462FE37" w14:textId="77777777" w:rsidR="00E01FC6" w:rsidRPr="003B7D7B" w:rsidRDefault="00E01FC6" w:rsidP="00E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A34570E" w14:textId="77777777" w:rsidR="00E01FC6" w:rsidRDefault="00E01FC6" w:rsidP="00E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  <w:p w14:paraId="54BF49E3" w14:textId="54FC9677" w:rsidR="00E01FC6" w:rsidRPr="003B7D7B" w:rsidRDefault="00E01FC6" w:rsidP="00E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4982755C" w14:textId="77777777" w:rsidR="00E01FC6" w:rsidRPr="003B7D7B" w:rsidRDefault="00E01FC6" w:rsidP="00E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5C4FE06B" w14:textId="77777777" w:rsidR="00E01FC6" w:rsidRDefault="00E01FC6" w:rsidP="00E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  <w:p w14:paraId="2CDD39D7" w14:textId="7F61501E" w:rsidR="00E01FC6" w:rsidRPr="003B7D7B" w:rsidRDefault="00E01FC6" w:rsidP="00E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3E00CAC4" w14:textId="77777777" w:rsidR="00E01FC6" w:rsidRPr="003B7D7B" w:rsidRDefault="00E01FC6" w:rsidP="00E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2192AD53" w14:textId="77777777" w:rsidR="00E01FC6" w:rsidRDefault="00E01FC6" w:rsidP="00E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  <w:p w14:paraId="3F6F9CFE" w14:textId="1310003A" w:rsidR="00E01FC6" w:rsidRPr="003B7D7B" w:rsidRDefault="00E01FC6" w:rsidP="00E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1FC6" w:rsidRPr="003B7D7B" w14:paraId="17941F44" w14:textId="77777777" w:rsidTr="00045A96">
        <w:trPr>
          <w:tblHeader/>
        </w:trPr>
        <w:tc>
          <w:tcPr>
            <w:tcW w:w="1899" w:type="pct"/>
          </w:tcPr>
          <w:p w14:paraId="214828AC" w14:textId="77777777" w:rsidR="00E01FC6" w:rsidRPr="003B7D7B" w:rsidRDefault="00E01FC6" w:rsidP="00E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2" w:type="pct"/>
          </w:tcPr>
          <w:p w14:paraId="684D0016" w14:textId="77777777" w:rsidR="00E01FC6" w:rsidRPr="003B7D7B" w:rsidRDefault="00E01FC6" w:rsidP="00E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6D092F45" w14:textId="0961F806" w:rsidR="00E01FC6" w:rsidRPr="003B7D7B" w:rsidRDefault="00E01FC6" w:rsidP="00E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4,374</w:t>
            </w:r>
          </w:p>
        </w:tc>
        <w:tc>
          <w:tcPr>
            <w:tcW w:w="130" w:type="pct"/>
          </w:tcPr>
          <w:p w14:paraId="14675DC2" w14:textId="77777777" w:rsidR="00E01FC6" w:rsidRPr="003B7D7B" w:rsidRDefault="00E01FC6" w:rsidP="00E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5C84A056" w14:textId="1CE98ED4" w:rsidR="00E01FC6" w:rsidRPr="003B7D7B" w:rsidRDefault="00E01FC6" w:rsidP="00E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7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507</w:t>
            </w:r>
          </w:p>
        </w:tc>
        <w:tc>
          <w:tcPr>
            <w:tcW w:w="131" w:type="pct"/>
          </w:tcPr>
          <w:p w14:paraId="6707DA4F" w14:textId="77777777" w:rsidR="00E01FC6" w:rsidRPr="003B7D7B" w:rsidRDefault="00E01FC6" w:rsidP="00E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334EE516" w14:textId="2A1EFDDB" w:rsidR="00E01FC6" w:rsidRPr="003B7D7B" w:rsidRDefault="00E01FC6" w:rsidP="00E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130" w:type="pct"/>
          </w:tcPr>
          <w:p w14:paraId="74B75568" w14:textId="77777777" w:rsidR="00E01FC6" w:rsidRPr="003B7D7B" w:rsidRDefault="00E01FC6" w:rsidP="00E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38545D82" w14:textId="0B1ECE40" w:rsidR="00E01FC6" w:rsidRPr="003B7D7B" w:rsidRDefault="00E01FC6" w:rsidP="00E01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</w:t>
            </w:r>
          </w:p>
        </w:tc>
      </w:tr>
    </w:tbl>
    <w:p w14:paraId="04942575" w14:textId="5686B2ED" w:rsidR="00B67466" w:rsidRDefault="00EA363E" w:rsidP="001A1E4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column"/>
      </w:r>
      <w:r w:rsidR="00B67466">
        <w:rPr>
          <w:rFonts w:ascii="Angsana New" w:hAnsi="Angsana New"/>
          <w:i/>
          <w:iCs/>
          <w:spacing w:val="-2"/>
          <w:sz w:val="30"/>
          <w:szCs w:val="30"/>
          <w:cs/>
        </w:rPr>
        <w:lastRenderedPageBreak/>
        <w:t>สินทรัพย์ที่ใช้เป็นหลักประกัน</w:t>
      </w:r>
    </w:p>
    <w:p w14:paraId="426DB23A" w14:textId="77777777" w:rsidR="00B67466" w:rsidRPr="00690777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55B21CE" w14:textId="1409AEB7" w:rsidR="00B67466" w:rsidRDefault="00B67466" w:rsidP="00B67466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บริษัทย่อย</w:t>
      </w:r>
      <w:r w:rsidR="00A44D21">
        <w:rPr>
          <w:rFonts w:ascii="Angsana New" w:hAnsi="Angsana New" w:hint="cs"/>
          <w:sz w:val="30"/>
          <w:szCs w:val="30"/>
          <w:cs/>
        </w:rPr>
        <w:t>หลาย</w:t>
      </w:r>
      <w:r>
        <w:rPr>
          <w:rFonts w:ascii="Angsana New" w:hAnsi="Angsana New"/>
          <w:sz w:val="30"/>
          <w:szCs w:val="30"/>
          <w:cs/>
        </w:rPr>
        <w:t>แห่งของบริษัท</w:t>
      </w:r>
      <w:r>
        <w:rPr>
          <w:sz w:val="30"/>
          <w:szCs w:val="30"/>
          <w:cs/>
        </w:rPr>
        <w:t>ได้นำที่ดินพร้อมสิ่งปลูกสร้างส่วนใหญ่ไปจดจำนองเพื่อใช้เป็นหลักประกันเงินกู้ยืมจากสถาบันการเงินเป็นจำนวน</w:t>
      </w:r>
      <w:r w:rsidRPr="0020790F">
        <w:rPr>
          <w:rFonts w:ascii="Angsana New" w:hAnsi="Angsana New"/>
          <w:sz w:val="30"/>
          <w:szCs w:val="30"/>
          <w:cs/>
        </w:rPr>
        <w:t xml:space="preserve">เงิน </w:t>
      </w:r>
      <w:r w:rsidR="001B57B9">
        <w:rPr>
          <w:rFonts w:ascii="Angsana New" w:hAnsi="Angsana New"/>
          <w:sz w:val="30"/>
          <w:szCs w:val="30"/>
        </w:rPr>
        <w:t>7</w:t>
      </w:r>
      <w:r w:rsidR="008614F7">
        <w:rPr>
          <w:rFonts w:ascii="Angsana New" w:hAnsi="Angsana New"/>
          <w:sz w:val="30"/>
          <w:szCs w:val="30"/>
        </w:rPr>
        <w:t>27</w:t>
      </w:r>
      <w:r w:rsidR="001B57B9">
        <w:rPr>
          <w:rFonts w:ascii="Angsana New" w:hAnsi="Angsana New"/>
          <w:sz w:val="30"/>
          <w:szCs w:val="30"/>
        </w:rPr>
        <w:t>.</w:t>
      </w:r>
      <w:r w:rsidR="008614F7">
        <w:rPr>
          <w:rFonts w:ascii="Angsana New" w:hAnsi="Angsana New"/>
          <w:sz w:val="30"/>
          <w:szCs w:val="30"/>
        </w:rPr>
        <w:t>34</w:t>
      </w:r>
      <w:r>
        <w:rPr>
          <w:sz w:val="30"/>
          <w:szCs w:val="30"/>
          <w:cs/>
        </w:rPr>
        <w:t xml:space="preserve"> ล้านบาท </w:t>
      </w:r>
      <w:r>
        <w:rPr>
          <w:rFonts w:ascii="Angsana New" w:hAnsi="Angsana New"/>
          <w:i/>
          <w:iCs/>
          <w:sz w:val="30"/>
          <w:szCs w:val="30"/>
          <w:cs/>
        </w:rPr>
        <w:t>(</w:t>
      </w:r>
      <w:r w:rsidR="00415B4C" w:rsidRPr="00415B4C">
        <w:rPr>
          <w:rFonts w:ascii="Angsana New" w:hAnsi="Angsana New"/>
          <w:i/>
          <w:iCs/>
          <w:sz w:val="30"/>
          <w:szCs w:val="30"/>
        </w:rPr>
        <w:t>30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415B4C" w:rsidRPr="00415B4C">
        <w:rPr>
          <w:rFonts w:ascii="Angsana New" w:hAnsi="Angsana New"/>
          <w:i/>
          <w:iCs/>
          <w:sz w:val="30"/>
          <w:szCs w:val="30"/>
        </w:rPr>
        <w:t>256</w:t>
      </w:r>
      <w:r w:rsidR="003E259A">
        <w:rPr>
          <w:rFonts w:ascii="Angsana New" w:hAnsi="Angsana New"/>
          <w:i/>
          <w:iCs/>
          <w:sz w:val="30"/>
          <w:szCs w:val="30"/>
        </w:rPr>
        <w:t>5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1B57B9">
        <w:rPr>
          <w:rFonts w:ascii="Angsana New" w:hAnsi="Angsana New"/>
          <w:i/>
          <w:iCs/>
          <w:sz w:val="30"/>
          <w:szCs w:val="30"/>
        </w:rPr>
        <w:t xml:space="preserve">767.36 </w:t>
      </w:r>
      <w:r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792DC6A8" w14:textId="48B4157A" w:rsidR="003002A5" w:rsidRDefault="003002A5" w:rsidP="00B67466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DE75EE4" w14:textId="7239327D" w:rsidR="008836E8" w:rsidRDefault="008836E8" w:rsidP="002D6682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9E2F97">
        <w:rPr>
          <w:rFonts w:ascii="Angsana New" w:hAnsi="Angsana New" w:hint="cs"/>
          <w:sz w:val="30"/>
          <w:szCs w:val="30"/>
          <w:cs/>
          <w:lang w:val="en-US"/>
        </w:rPr>
        <w:t>สัญญาเช่า</w:t>
      </w:r>
    </w:p>
    <w:p w14:paraId="1752EA1C" w14:textId="2673ECE6" w:rsidR="00414BB6" w:rsidRDefault="00414BB6" w:rsidP="00414BB6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90"/>
        <w:gridCol w:w="180"/>
        <w:gridCol w:w="1080"/>
        <w:gridCol w:w="1080"/>
      </w:tblGrid>
      <w:tr w:rsidR="006B254F" w:rsidRPr="003B7D7B" w14:paraId="4DAE4C59" w14:textId="77777777" w:rsidTr="006B254F">
        <w:trPr>
          <w:cantSplit/>
          <w:trHeight w:val="144"/>
          <w:tblHeader/>
        </w:trPr>
        <w:tc>
          <w:tcPr>
            <w:tcW w:w="4680" w:type="dxa"/>
            <w:shd w:val="clear" w:color="auto" w:fill="auto"/>
          </w:tcPr>
          <w:p w14:paraId="185BFE01" w14:textId="77777777" w:rsidR="006B254F" w:rsidRPr="003B7D7B" w:rsidRDefault="006B254F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8" w:hanging="188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1C2C2948" w14:textId="77777777" w:rsidR="006B254F" w:rsidRPr="003B7D7B" w:rsidRDefault="006B254F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3B7D7B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3B7D7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65387C7B" w14:textId="77777777" w:rsidR="006B254F" w:rsidRPr="003B7D7B" w:rsidRDefault="006B254F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  <w:gridSpan w:val="2"/>
          </w:tcPr>
          <w:p w14:paraId="430C65E8" w14:textId="5E7F9C0B" w:rsidR="006B254F" w:rsidRPr="003B7D7B" w:rsidRDefault="006B254F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3B7D7B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B254F" w:rsidRPr="003B7D7B" w14:paraId="30E33DCC" w14:textId="77777777" w:rsidTr="006B254F">
        <w:trPr>
          <w:cantSplit/>
          <w:trHeight w:val="144"/>
          <w:tblHeader/>
        </w:trPr>
        <w:tc>
          <w:tcPr>
            <w:tcW w:w="4680" w:type="dxa"/>
            <w:shd w:val="clear" w:color="auto" w:fill="auto"/>
          </w:tcPr>
          <w:p w14:paraId="32B3CEB8" w14:textId="77777777" w:rsidR="006B254F" w:rsidRPr="003B7D7B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8" w:hanging="188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7D7B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3B7D7B"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3B7D7B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3B7D7B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B7D7B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370E4143" w14:textId="530696AD" w:rsidR="006B254F" w:rsidRPr="003B7D7B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415B4C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990" w:type="dxa"/>
            <w:vAlign w:val="center"/>
          </w:tcPr>
          <w:p w14:paraId="38EA67B4" w14:textId="321D5381" w:rsidR="006B254F" w:rsidRPr="003B7D7B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415B4C"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center"/>
          </w:tcPr>
          <w:p w14:paraId="13993F5B" w14:textId="77777777" w:rsidR="006B254F" w:rsidRPr="003B7D7B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79204D2A" w14:textId="28AEEF6D" w:rsidR="006B254F" w:rsidRPr="003B7D7B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415B4C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1080" w:type="dxa"/>
            <w:vAlign w:val="center"/>
          </w:tcPr>
          <w:p w14:paraId="673D2C8E" w14:textId="313C62D8" w:rsidR="006B254F" w:rsidRPr="003B7D7B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415B4C"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</w:tr>
      <w:tr w:rsidR="006B254F" w:rsidRPr="003B7D7B" w14:paraId="27384E53" w14:textId="77777777" w:rsidTr="006B254F">
        <w:trPr>
          <w:cantSplit/>
          <w:trHeight w:val="144"/>
          <w:tblHeader/>
        </w:trPr>
        <w:tc>
          <w:tcPr>
            <w:tcW w:w="4680" w:type="dxa"/>
          </w:tcPr>
          <w:p w14:paraId="18C67867" w14:textId="77777777" w:rsidR="006B254F" w:rsidRPr="003B7D7B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410" w:type="dxa"/>
            <w:gridSpan w:val="5"/>
          </w:tcPr>
          <w:p w14:paraId="1105D13A" w14:textId="77777777" w:rsidR="006B254F" w:rsidRPr="003B7D7B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 w:rsidRPr="003B7D7B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3B7D7B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Pr="003B7D7B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584BDB" w:rsidRPr="003B7D7B" w14:paraId="585D06A3" w14:textId="77777777" w:rsidTr="001A1560">
        <w:trPr>
          <w:cantSplit/>
          <w:trHeight w:val="144"/>
          <w:tblHeader/>
        </w:trPr>
        <w:tc>
          <w:tcPr>
            <w:tcW w:w="4680" w:type="dxa"/>
          </w:tcPr>
          <w:p w14:paraId="36219F18" w14:textId="77777777" w:rsidR="00584BDB" w:rsidRPr="003B7D7B" w:rsidRDefault="00584BDB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B7D7B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4410" w:type="dxa"/>
            <w:gridSpan w:val="5"/>
          </w:tcPr>
          <w:p w14:paraId="489A0921" w14:textId="77777777" w:rsidR="00584BDB" w:rsidRPr="003B7D7B" w:rsidRDefault="00584BDB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6B254F" w:rsidRPr="003B7D7B" w14:paraId="4F701D41" w14:textId="77777777" w:rsidTr="006B254F">
        <w:trPr>
          <w:cantSplit/>
          <w:trHeight w:val="191"/>
        </w:trPr>
        <w:tc>
          <w:tcPr>
            <w:tcW w:w="4680" w:type="dxa"/>
          </w:tcPr>
          <w:p w14:paraId="03D47848" w14:textId="77777777" w:rsidR="006B254F" w:rsidRPr="003B7D7B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ดอกเบี้ยรับของลูกหนี้สัญญาเช่าเงินทุน</w:t>
            </w:r>
            <w:r w:rsidRPr="003B7D7B">
              <w:rPr>
                <w:rFonts w:ascii="Angsana New" w:hAnsi="Angsana New" w:hint="cs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9170633" w14:textId="40A0AA26" w:rsidR="006B254F" w:rsidRPr="003B7D7B" w:rsidRDefault="00B11889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</w:rPr>
            </w:pPr>
            <w:r w:rsidRPr="00B11889">
              <w:rPr>
                <w:rFonts w:ascii="Angsana New" w:eastAsia="Times New Roman" w:hAnsi="Angsana New" w:hint="cs"/>
                <w:sz w:val="30"/>
                <w:szCs w:val="30"/>
              </w:rPr>
              <w:t>13</w:t>
            </w:r>
          </w:p>
        </w:tc>
        <w:tc>
          <w:tcPr>
            <w:tcW w:w="990" w:type="dxa"/>
          </w:tcPr>
          <w:p w14:paraId="5355942A" w14:textId="6405E2D6" w:rsidR="006B254F" w:rsidRPr="003B7D7B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9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13</w:t>
            </w:r>
          </w:p>
        </w:tc>
        <w:tc>
          <w:tcPr>
            <w:tcW w:w="180" w:type="dxa"/>
          </w:tcPr>
          <w:p w14:paraId="1521ED98" w14:textId="77777777" w:rsidR="006B254F" w:rsidRPr="003B7D7B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9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51A4ADFE" w14:textId="1D343C08" w:rsidR="006B254F" w:rsidRPr="003B7D7B" w:rsidRDefault="00745471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"/>
              </w:tabs>
              <w:ind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35B3D7F2" w14:textId="45682758" w:rsidR="006B254F" w:rsidRPr="003B7D7B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1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6B254F" w:rsidRPr="003B7D7B" w14:paraId="2DAF7D76" w14:textId="77777777" w:rsidTr="006B254F">
        <w:trPr>
          <w:cantSplit/>
          <w:trHeight w:val="144"/>
        </w:trPr>
        <w:tc>
          <w:tcPr>
            <w:tcW w:w="4680" w:type="dxa"/>
          </w:tcPr>
          <w:p w14:paraId="1B1F2540" w14:textId="77777777" w:rsidR="006B254F" w:rsidRPr="003B7D7B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30"/>
                <w:szCs w:val="30"/>
              </w:rPr>
            </w:pPr>
            <w:r w:rsidRPr="003B7D7B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3B7D7B">
              <w:rPr>
                <w:rFonts w:ascii="Angsana New" w:hAnsi="Angsana New" w:hint="cs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14E4CB8A" w14:textId="00F07082" w:rsidR="006B254F" w:rsidRPr="003B7D7B" w:rsidRDefault="00B11889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</w:rPr>
            </w:pPr>
            <w:r w:rsidRPr="00B11889">
              <w:rPr>
                <w:rFonts w:ascii="Angsana New" w:eastAsia="Times New Roman" w:hAnsi="Angsana New" w:hint="cs"/>
                <w:sz w:val="30"/>
                <w:szCs w:val="30"/>
              </w:rPr>
              <w:t>37</w:t>
            </w:r>
          </w:p>
        </w:tc>
        <w:tc>
          <w:tcPr>
            <w:tcW w:w="990" w:type="dxa"/>
          </w:tcPr>
          <w:p w14:paraId="286124F5" w14:textId="2927393E" w:rsidR="006B254F" w:rsidRPr="003B7D7B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24</w:t>
            </w:r>
          </w:p>
        </w:tc>
        <w:tc>
          <w:tcPr>
            <w:tcW w:w="180" w:type="dxa"/>
          </w:tcPr>
          <w:p w14:paraId="31D38AD8" w14:textId="77777777" w:rsidR="006B254F" w:rsidRPr="003B7D7B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0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B825105" w14:textId="74C837CE" w:rsidR="006B254F" w:rsidRPr="003B7D7B" w:rsidRDefault="00B11889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B11889">
              <w:rPr>
                <w:rFonts w:ascii="Angsana New" w:eastAsia="Times New Roman" w:hAnsi="Angsana New" w:hint="cs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716AEA68" w14:textId="4CAE44B3" w:rsidR="006B254F" w:rsidRPr="003B7D7B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</w:t>
            </w:r>
          </w:p>
        </w:tc>
      </w:tr>
      <w:tr w:rsidR="006B254F" w:rsidRPr="003B7D7B" w14:paraId="7AAC2576" w14:textId="77777777" w:rsidTr="006B254F">
        <w:trPr>
          <w:cantSplit/>
          <w:trHeight w:val="144"/>
        </w:trPr>
        <w:tc>
          <w:tcPr>
            <w:tcW w:w="4680" w:type="dxa"/>
          </w:tcPr>
          <w:p w14:paraId="406CDE13" w14:textId="77777777" w:rsidR="006B254F" w:rsidRPr="003B7D7B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 w:rsidRPr="003B7D7B"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3B7D7B"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 xml:space="preserve"> และ</w:t>
            </w:r>
            <w:r w:rsidRPr="003B7D7B"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สัญญาเช่าสินทรัพย์ที่มีมูลค่าต่ำ</w:t>
            </w:r>
          </w:p>
        </w:tc>
        <w:tc>
          <w:tcPr>
            <w:tcW w:w="1080" w:type="dxa"/>
          </w:tcPr>
          <w:p w14:paraId="4DDAF612" w14:textId="77777777" w:rsidR="006B254F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5CCB95A2" w14:textId="73EB7C23" w:rsidR="00745471" w:rsidRPr="003B7D7B" w:rsidRDefault="00B11889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</w:rPr>
            </w:pPr>
            <w:r w:rsidRPr="00B11889">
              <w:rPr>
                <w:rFonts w:ascii="Angsana New" w:eastAsia="Times New Roman" w:hAnsi="Angsana New" w:hint="cs"/>
                <w:sz w:val="30"/>
                <w:szCs w:val="30"/>
              </w:rPr>
              <w:t>9</w:t>
            </w:r>
          </w:p>
        </w:tc>
        <w:tc>
          <w:tcPr>
            <w:tcW w:w="990" w:type="dxa"/>
          </w:tcPr>
          <w:p w14:paraId="0689E008" w14:textId="77777777" w:rsidR="006B254F" w:rsidRPr="003B7D7B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4F090BCA" w14:textId="726443FB" w:rsidR="006B254F" w:rsidRPr="003B7D7B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9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</w:t>
            </w:r>
          </w:p>
        </w:tc>
        <w:tc>
          <w:tcPr>
            <w:tcW w:w="180" w:type="dxa"/>
          </w:tcPr>
          <w:p w14:paraId="29162C16" w14:textId="77777777" w:rsidR="006B254F" w:rsidRPr="003B7D7B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1B250DB" w14:textId="77777777" w:rsidR="00745471" w:rsidRDefault="00745471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46EBE266" w14:textId="060678E8" w:rsidR="006B254F" w:rsidRPr="003B7D7B" w:rsidRDefault="00B11889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="Angsana New" w:eastAsia="Times New Roman" w:hAnsi="Angsana New"/>
                <w:sz w:val="30"/>
                <w:szCs w:val="30"/>
              </w:rPr>
            </w:pPr>
            <w:r w:rsidRPr="00B11889">
              <w:rPr>
                <w:rFonts w:ascii="Angsana New" w:eastAsia="Times New Roman" w:hAnsi="Angsana New" w:hint="cs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76072C3B" w14:textId="77777777" w:rsidR="006B254F" w:rsidRPr="003B7D7B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17678D80" w14:textId="0C38C4A7" w:rsidR="006B254F" w:rsidRPr="003B7D7B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</w:t>
            </w:r>
          </w:p>
        </w:tc>
      </w:tr>
      <w:tr w:rsidR="006B254F" w:rsidRPr="003B7D7B" w14:paraId="28777902" w14:textId="77777777" w:rsidTr="006B254F">
        <w:trPr>
          <w:cantSplit/>
          <w:trHeight w:val="144"/>
        </w:trPr>
        <w:tc>
          <w:tcPr>
            <w:tcW w:w="4680" w:type="dxa"/>
          </w:tcPr>
          <w:p w14:paraId="39262863" w14:textId="77777777" w:rsidR="006B254F" w:rsidRPr="003B7D7B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</w:pPr>
            <w:r w:rsidRPr="003B7D7B"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  <w:r w:rsidRPr="003B7D7B"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อสังหาริมทรัพย์</w:t>
            </w:r>
            <w:r w:rsidRPr="003B7D7B">
              <w:rPr>
                <w:rFonts w:ascii="Angsana New" w:eastAsia="Cordia New" w:hAnsi="Angsana New"/>
                <w:color w:val="000000"/>
                <w:sz w:val="30"/>
                <w:szCs w:val="30"/>
              </w:rPr>
              <w:br/>
            </w:r>
            <w:r w:rsidRPr="003B7D7B"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080" w:type="dxa"/>
          </w:tcPr>
          <w:p w14:paraId="612C4CAF" w14:textId="77777777" w:rsidR="006B254F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726CAE9C" w14:textId="43459B8D" w:rsidR="00745471" w:rsidRPr="003B7D7B" w:rsidRDefault="00B11889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B11889">
              <w:rPr>
                <w:rFonts w:ascii="Angsana New" w:eastAsia="Times New Roman" w:hAnsi="Angsana New" w:hint="cs"/>
                <w:sz w:val="30"/>
                <w:szCs w:val="30"/>
              </w:rPr>
              <w:t>24</w:t>
            </w:r>
          </w:p>
        </w:tc>
        <w:tc>
          <w:tcPr>
            <w:tcW w:w="990" w:type="dxa"/>
          </w:tcPr>
          <w:p w14:paraId="52D6ED78" w14:textId="77777777" w:rsidR="006B254F" w:rsidRPr="003B7D7B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40F1BDD5" w14:textId="1A60E4C5" w:rsidR="006B254F" w:rsidRPr="003B7D7B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9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</w:rPr>
              <w:t>13</w:t>
            </w:r>
          </w:p>
        </w:tc>
        <w:tc>
          <w:tcPr>
            <w:tcW w:w="180" w:type="dxa"/>
          </w:tcPr>
          <w:p w14:paraId="150C6EE5" w14:textId="77777777" w:rsidR="006B254F" w:rsidRPr="003B7D7B" w:rsidRDefault="006B254F" w:rsidP="007B4157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4A73710" w14:textId="77777777" w:rsidR="006B254F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3E3827DC" w14:textId="575DE07C" w:rsidR="00745471" w:rsidRPr="003B7D7B" w:rsidRDefault="00B11889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="Angsana New" w:eastAsia="Times New Roman" w:hAnsi="Angsana New"/>
                <w:sz w:val="30"/>
                <w:szCs w:val="30"/>
              </w:rPr>
            </w:pPr>
            <w:r w:rsidRPr="00B11889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514F3497" w14:textId="77777777" w:rsidR="006B254F" w:rsidRPr="003B7D7B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2E7A64BD" w14:textId="66A17745" w:rsidR="006B254F" w:rsidRPr="003B7D7B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</w:t>
            </w:r>
          </w:p>
        </w:tc>
      </w:tr>
      <w:tr w:rsidR="006B254F" w:rsidRPr="003B7D7B" w14:paraId="50C811D4" w14:textId="77777777" w:rsidTr="006B254F">
        <w:trPr>
          <w:cantSplit/>
          <w:trHeight w:val="144"/>
        </w:trPr>
        <w:tc>
          <w:tcPr>
            <w:tcW w:w="4680" w:type="dxa"/>
          </w:tcPr>
          <w:p w14:paraId="0A6A0D1C" w14:textId="77777777" w:rsidR="006B254F" w:rsidRPr="003B7D7B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</w:pPr>
            <w:r w:rsidRPr="003B7D7B"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ค่าเสื่อมราคาของสินทรัพย์สิทธิการใช้ที่ดิน</w:t>
            </w:r>
            <w:r w:rsidRPr="003B7D7B"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3B7D7B"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อาคารและ</w:t>
            </w:r>
            <w:r w:rsidRPr="003B7D7B">
              <w:rPr>
                <w:rFonts w:ascii="Angsana New" w:eastAsia="Cordia New" w:hAnsi="Angsana New"/>
                <w:color w:val="000000"/>
                <w:sz w:val="30"/>
                <w:szCs w:val="30"/>
              </w:rPr>
              <w:br/>
            </w:r>
            <w:r w:rsidRPr="003B7D7B"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51EC2186" w14:textId="77777777" w:rsidR="006B254F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1C9769D3" w14:textId="18E70C09" w:rsidR="00745471" w:rsidRPr="003B7D7B" w:rsidRDefault="00B11889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B11889">
              <w:rPr>
                <w:rFonts w:ascii="Angsana New" w:eastAsia="Times New Roman" w:hAnsi="Angsana New" w:hint="cs"/>
                <w:sz w:val="30"/>
                <w:szCs w:val="30"/>
              </w:rPr>
              <w:t>16</w:t>
            </w:r>
          </w:p>
        </w:tc>
        <w:tc>
          <w:tcPr>
            <w:tcW w:w="990" w:type="dxa"/>
          </w:tcPr>
          <w:p w14:paraId="1A4D5922" w14:textId="77777777" w:rsidR="006B254F" w:rsidRPr="003B7D7B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2569C8DD" w14:textId="2461319D" w:rsidR="006B254F" w:rsidRPr="003B7D7B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9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</w:rPr>
              <w:t>17</w:t>
            </w:r>
          </w:p>
        </w:tc>
        <w:tc>
          <w:tcPr>
            <w:tcW w:w="180" w:type="dxa"/>
          </w:tcPr>
          <w:p w14:paraId="664B8573" w14:textId="77777777" w:rsidR="006B254F" w:rsidRPr="003B7D7B" w:rsidRDefault="006B254F" w:rsidP="007B4157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E25AAE3" w14:textId="77777777" w:rsidR="006B254F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3A61A4EC" w14:textId="1283EF8E" w:rsidR="00745471" w:rsidRPr="003B7D7B" w:rsidRDefault="00B11889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="Angsana New" w:eastAsia="Times New Roman" w:hAnsi="Angsana New"/>
                <w:sz w:val="30"/>
                <w:szCs w:val="30"/>
              </w:rPr>
            </w:pPr>
            <w:r w:rsidRPr="00B11889">
              <w:rPr>
                <w:rFonts w:ascii="Angsana New" w:eastAsia="Times New Roman" w:hAnsi="Angsana New" w:hint="cs"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14:paraId="7876FCC4" w14:textId="77777777" w:rsidR="006B254F" w:rsidRPr="003B7D7B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6DD64954" w14:textId="07CBE796" w:rsidR="006B254F" w:rsidRPr="003B7D7B" w:rsidRDefault="006B254F" w:rsidP="006B2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3B7D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8</w:t>
            </w:r>
          </w:p>
        </w:tc>
      </w:tr>
    </w:tbl>
    <w:p w14:paraId="34BB71F4" w14:textId="77777777" w:rsidR="00414BB6" w:rsidRPr="00E4051C" w:rsidRDefault="00414BB6" w:rsidP="00414BB6">
      <w:pPr>
        <w:rPr>
          <w:rFonts w:asciiTheme="majorBidi" w:hAnsiTheme="majorBidi" w:cstheme="majorBidi"/>
          <w:sz w:val="30"/>
          <w:szCs w:val="30"/>
        </w:rPr>
      </w:pPr>
    </w:p>
    <w:p w14:paraId="6F28AE0B" w14:textId="5DE140E9" w:rsidR="00414BB6" w:rsidRDefault="00414BB6" w:rsidP="00DE4F67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2372AF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</w:t>
      </w:r>
      <w:r w:rsidR="002372AF">
        <w:rPr>
          <w:rFonts w:ascii="Angsana New" w:hAnsi="Angsana New"/>
          <w:sz w:val="30"/>
          <w:szCs w:val="30"/>
        </w:rPr>
        <w:br/>
      </w:r>
      <w:r w:rsidRPr="002372AF">
        <w:rPr>
          <w:rFonts w:ascii="Angsana New" w:hAnsi="Angsana New"/>
          <w:sz w:val="30"/>
          <w:szCs w:val="30"/>
          <w:cs/>
        </w:rPr>
        <w:t>สำหรับงวด</w:t>
      </w:r>
      <w:r w:rsidR="006B254F">
        <w:rPr>
          <w:rFonts w:ascii="Angsana New" w:hAnsi="Angsana New" w:hint="cs"/>
          <w:sz w:val="30"/>
          <w:szCs w:val="30"/>
          <w:cs/>
        </w:rPr>
        <w:t>สาม</w:t>
      </w:r>
      <w:r w:rsidRPr="002372A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B254F">
        <w:rPr>
          <w:rFonts w:ascii="Angsana New" w:hAnsi="Angsana New"/>
          <w:sz w:val="30"/>
          <w:szCs w:val="30"/>
        </w:rPr>
        <w:t xml:space="preserve">31 </w:t>
      </w:r>
      <w:r w:rsidR="006B254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15B4C" w:rsidRPr="00415B4C">
        <w:rPr>
          <w:rFonts w:ascii="Angsana New" w:hAnsi="Angsana New"/>
          <w:sz w:val="30"/>
          <w:szCs w:val="30"/>
        </w:rPr>
        <w:t>2565</w:t>
      </w:r>
      <w:r w:rsidRPr="002372AF">
        <w:rPr>
          <w:rFonts w:ascii="Angsana New" w:hAnsi="Angsana New"/>
          <w:sz w:val="30"/>
          <w:szCs w:val="30"/>
          <w:cs/>
        </w:rPr>
        <w:t xml:space="preserve"> มีจำนวน </w:t>
      </w:r>
      <w:r w:rsidR="0099379B">
        <w:rPr>
          <w:rFonts w:ascii="Angsana New" w:hAnsi="Angsana New"/>
          <w:sz w:val="30"/>
          <w:szCs w:val="30"/>
        </w:rPr>
        <w:t>146.28</w:t>
      </w:r>
      <w:r w:rsidRPr="002372AF">
        <w:rPr>
          <w:rFonts w:ascii="Angsana New" w:hAnsi="Angsana New"/>
          <w:sz w:val="30"/>
          <w:szCs w:val="30"/>
        </w:rPr>
        <w:t xml:space="preserve"> </w:t>
      </w:r>
      <w:r w:rsidRPr="002372AF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C93596">
        <w:rPr>
          <w:rFonts w:ascii="Angsana New" w:hAnsi="Angsana New"/>
          <w:sz w:val="30"/>
          <w:szCs w:val="30"/>
        </w:rPr>
        <w:t xml:space="preserve">12.33 </w:t>
      </w:r>
      <w:r w:rsidRPr="002372AF">
        <w:rPr>
          <w:rFonts w:ascii="Angsana New" w:hAnsi="Angsana New"/>
          <w:sz w:val="30"/>
          <w:szCs w:val="30"/>
          <w:cs/>
        </w:rPr>
        <w:t>ล้านบาท ตามลำดับ</w:t>
      </w:r>
      <w:r w:rsidRPr="002372AF">
        <w:rPr>
          <w:rFonts w:ascii="Angsana New" w:hAnsi="Angsana New"/>
          <w:sz w:val="30"/>
          <w:szCs w:val="30"/>
        </w:rPr>
        <w:t xml:space="preserve"> </w:t>
      </w:r>
      <w:r w:rsidR="008D5203">
        <w:rPr>
          <w:rFonts w:ascii="Angsana New" w:hAnsi="Angsana New"/>
          <w:sz w:val="30"/>
          <w:szCs w:val="30"/>
        </w:rPr>
        <w:br/>
      </w:r>
      <w:r w:rsidRPr="002372AF">
        <w:rPr>
          <w:rFonts w:ascii="Angsana New" w:hAnsi="Angsana New"/>
          <w:sz w:val="30"/>
          <w:szCs w:val="30"/>
        </w:rPr>
        <w:t>(</w:t>
      </w:r>
      <w:r w:rsidR="00415B4C" w:rsidRPr="00DE4F67">
        <w:rPr>
          <w:rFonts w:ascii="Angsana New" w:hAnsi="Angsana New"/>
          <w:i/>
          <w:iCs/>
          <w:sz w:val="30"/>
          <w:szCs w:val="30"/>
        </w:rPr>
        <w:t>3</w:t>
      </w:r>
      <w:r w:rsidR="00B52ED1">
        <w:rPr>
          <w:rFonts w:ascii="Angsana New" w:hAnsi="Angsana New"/>
          <w:i/>
          <w:iCs/>
          <w:sz w:val="30"/>
          <w:szCs w:val="30"/>
        </w:rPr>
        <w:t xml:space="preserve">1 </w:t>
      </w:r>
      <w:r w:rsidR="00B52ED1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6B254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15B4C" w:rsidRPr="00DE4F67">
        <w:rPr>
          <w:rFonts w:ascii="Angsana New" w:hAnsi="Angsana New"/>
          <w:i/>
          <w:iCs/>
          <w:sz w:val="30"/>
          <w:szCs w:val="30"/>
        </w:rPr>
        <w:t>256</w:t>
      </w:r>
      <w:r w:rsidR="00B11889" w:rsidRPr="00B11889">
        <w:rPr>
          <w:rFonts w:ascii="Angsana New" w:hAnsi="Angsana New" w:hint="cs"/>
          <w:i/>
          <w:iCs/>
          <w:sz w:val="30"/>
          <w:szCs w:val="30"/>
        </w:rPr>
        <w:t>4</w:t>
      </w:r>
      <w:r w:rsidRPr="00DE4F67">
        <w:rPr>
          <w:rFonts w:ascii="Angsana New" w:hAnsi="Angsana New"/>
          <w:i/>
          <w:iCs/>
          <w:sz w:val="30"/>
          <w:szCs w:val="30"/>
        </w:rPr>
        <w:t>:</w:t>
      </w:r>
      <w:r w:rsidRPr="00DE4F6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9790E">
        <w:rPr>
          <w:rFonts w:ascii="Angsana New" w:hAnsi="Angsana New"/>
          <w:i/>
          <w:iCs/>
          <w:sz w:val="30"/>
          <w:szCs w:val="30"/>
        </w:rPr>
        <w:t>165.74</w:t>
      </w:r>
      <w:r w:rsidRPr="00DE4F67">
        <w:rPr>
          <w:rFonts w:ascii="Angsana New" w:hAnsi="Angsana New"/>
          <w:i/>
          <w:iCs/>
          <w:sz w:val="30"/>
          <w:szCs w:val="30"/>
        </w:rPr>
        <w:t xml:space="preserve"> </w:t>
      </w:r>
      <w:r w:rsidRPr="00DE4F67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DE4F67">
        <w:rPr>
          <w:rFonts w:ascii="Angsana New" w:hAnsi="Angsana New"/>
          <w:i/>
          <w:iCs/>
          <w:sz w:val="30"/>
          <w:szCs w:val="30"/>
        </w:rPr>
        <w:t xml:space="preserve"> </w:t>
      </w:r>
      <w:r w:rsidRPr="00DE4F67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091EE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3D20BF">
        <w:rPr>
          <w:rFonts w:ascii="Angsana New" w:hAnsi="Angsana New"/>
          <w:i/>
          <w:iCs/>
          <w:sz w:val="30"/>
          <w:szCs w:val="30"/>
        </w:rPr>
        <w:t>13.11</w:t>
      </w:r>
      <w:r w:rsidR="00091EE1">
        <w:rPr>
          <w:rFonts w:ascii="Angsana New" w:hAnsi="Angsana New"/>
          <w:i/>
          <w:iCs/>
          <w:sz w:val="30"/>
          <w:szCs w:val="30"/>
        </w:rPr>
        <w:t xml:space="preserve"> </w:t>
      </w:r>
      <w:r w:rsidRPr="00DE4F67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Pr="002372AF">
        <w:rPr>
          <w:rFonts w:ascii="Angsana New" w:hAnsi="Angsana New"/>
          <w:sz w:val="30"/>
          <w:szCs w:val="30"/>
        </w:rPr>
        <w:t>)</w:t>
      </w:r>
    </w:p>
    <w:p w14:paraId="3D5D431B" w14:textId="77777777" w:rsidR="003002A5" w:rsidRPr="00091EE1" w:rsidRDefault="003002A5" w:rsidP="00DE4F67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6792F2D" w14:textId="77777777" w:rsidR="003002A5" w:rsidRDefault="003002A5" w:rsidP="00DE4F67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AB9E4D9" w14:textId="3DE432AF" w:rsidR="003002A5" w:rsidRDefault="003002A5" w:rsidP="00DE4F67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  <w:sectPr w:rsidR="003002A5" w:rsidSect="00F1219B">
          <w:head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54333009" w14:textId="120F429F" w:rsidR="00937512" w:rsidRDefault="00414BB6" w:rsidP="002D6682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หุ้นกู้</w:t>
      </w:r>
    </w:p>
    <w:p w14:paraId="6E7B84E8" w14:textId="77777777" w:rsidR="00414BB6" w:rsidRPr="00E4051C" w:rsidRDefault="00414BB6" w:rsidP="00414BB6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AB31DC2" w14:textId="33ED22B9" w:rsidR="00414BB6" w:rsidRPr="00771170" w:rsidRDefault="00F161E7" w:rsidP="00FC6A00">
      <w:pPr>
        <w:ind w:firstLine="540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hint="cs"/>
          <w:sz w:val="30"/>
          <w:szCs w:val="30"/>
          <w:cs/>
          <w:lang w:eastAsia="x-none"/>
        </w:rPr>
        <w:t>การออกหุ้นกู้</w:t>
      </w:r>
      <w:r w:rsidR="008D2FCB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8D2FCB">
        <w:rPr>
          <w:rFonts w:asciiTheme="majorBidi" w:hAnsiTheme="majorBidi" w:hint="cs"/>
          <w:sz w:val="30"/>
          <w:szCs w:val="30"/>
          <w:cs/>
          <w:lang w:eastAsia="x-none"/>
        </w:rPr>
        <w:t>และการไถ่ถอนหุ้นกู้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ระหว่างงวดสามเดือนสิ้นสุด</w:t>
      </w:r>
      <w:r w:rsidR="00D05D3D">
        <w:rPr>
          <w:rFonts w:asciiTheme="majorBidi" w:hAnsiTheme="majorBidi" w:hint="cs"/>
          <w:sz w:val="30"/>
          <w:szCs w:val="30"/>
          <w:cs/>
          <w:lang w:eastAsia="x-none"/>
        </w:rPr>
        <w:t xml:space="preserve"> ณ วันที่ </w:t>
      </w:r>
      <w:r w:rsidR="00D05D3D">
        <w:rPr>
          <w:rFonts w:asciiTheme="majorBidi" w:hAnsiTheme="majorBidi"/>
          <w:sz w:val="30"/>
          <w:szCs w:val="30"/>
          <w:lang w:eastAsia="x-none"/>
        </w:rPr>
        <w:t>31</w:t>
      </w:r>
      <w:r w:rsidR="00D05D3D">
        <w:rPr>
          <w:rFonts w:asciiTheme="majorBidi" w:hAnsiTheme="majorBidi" w:hint="cs"/>
          <w:sz w:val="30"/>
          <w:szCs w:val="30"/>
          <w:cs/>
          <w:lang w:eastAsia="x-none"/>
        </w:rPr>
        <w:t xml:space="preserve"> ธันวาคม </w:t>
      </w:r>
      <w:r w:rsidR="00414BB6" w:rsidRPr="007B112E">
        <w:rPr>
          <w:rFonts w:asciiTheme="majorBidi" w:hAnsiTheme="majorBidi" w:hint="cs"/>
          <w:sz w:val="30"/>
          <w:szCs w:val="30"/>
          <w:cs/>
          <w:lang w:eastAsia="x-none"/>
        </w:rPr>
        <w:t>มีดังนี้</w:t>
      </w:r>
    </w:p>
    <w:p w14:paraId="64896B6C" w14:textId="28AD21C0" w:rsidR="00414BB6" w:rsidRDefault="00414BB6" w:rsidP="00414BB6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1412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274"/>
        <w:gridCol w:w="2520"/>
        <w:gridCol w:w="2520"/>
        <w:gridCol w:w="2070"/>
        <w:gridCol w:w="2250"/>
        <w:gridCol w:w="236"/>
        <w:gridCol w:w="2258"/>
      </w:tblGrid>
      <w:tr w:rsidR="009E5162" w:rsidRPr="006375B5" w14:paraId="23B319E2" w14:textId="77777777" w:rsidTr="009E5162">
        <w:trPr>
          <w:trHeight w:val="295"/>
          <w:tblHeader/>
        </w:trPr>
        <w:tc>
          <w:tcPr>
            <w:tcW w:w="2274" w:type="dxa"/>
          </w:tcPr>
          <w:p w14:paraId="64E665FF" w14:textId="77777777" w:rsidR="009E5162" w:rsidRPr="006375B5" w:rsidRDefault="009E5162" w:rsidP="00D4223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75E3E690" w14:textId="77777777" w:rsidR="009E5162" w:rsidRPr="006375B5" w:rsidRDefault="009E5162" w:rsidP="00D4223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431116FA" w14:textId="0B3C3DC8" w:rsidR="009E5162" w:rsidRPr="006375B5" w:rsidRDefault="009E5162" w:rsidP="00D4223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1AB479F" w14:textId="77777777" w:rsidR="009E5162" w:rsidRPr="006375B5" w:rsidRDefault="009E5162" w:rsidP="00D4223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F3F70D8" w14:textId="1BB3D469" w:rsidR="009E5162" w:rsidRPr="006375B5" w:rsidRDefault="009E5162" w:rsidP="00D4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FD8E947" w14:textId="77777777" w:rsidR="009E5162" w:rsidRPr="006375B5" w:rsidRDefault="009E5162" w:rsidP="00D4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258" w:type="dxa"/>
          </w:tcPr>
          <w:p w14:paraId="22E76FA7" w14:textId="38EF27D5" w:rsidR="009E5162" w:rsidRPr="006375B5" w:rsidRDefault="009E5162" w:rsidP="00D4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5162" w:rsidRPr="006375B5" w14:paraId="46D533EE" w14:textId="77777777" w:rsidTr="009E5162">
        <w:trPr>
          <w:trHeight w:val="295"/>
          <w:tblHeader/>
        </w:trPr>
        <w:tc>
          <w:tcPr>
            <w:tcW w:w="2274" w:type="dxa"/>
          </w:tcPr>
          <w:p w14:paraId="28F4C021" w14:textId="77777777" w:rsidR="009E5162" w:rsidRPr="006375B5" w:rsidRDefault="009E5162" w:rsidP="00D4223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2520" w:type="dxa"/>
          </w:tcPr>
          <w:p w14:paraId="507B8156" w14:textId="77777777" w:rsidR="009E5162" w:rsidRPr="006375B5" w:rsidRDefault="009E5162" w:rsidP="00D4223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2520" w:type="dxa"/>
          </w:tcPr>
          <w:p w14:paraId="2D1DA7CB" w14:textId="39F1C5C1" w:rsidR="009E5162" w:rsidRPr="006375B5" w:rsidRDefault="009E5162" w:rsidP="00D4223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วันครบกำหนดไถ่ถอน</w:t>
            </w:r>
          </w:p>
        </w:tc>
        <w:tc>
          <w:tcPr>
            <w:tcW w:w="2070" w:type="dxa"/>
          </w:tcPr>
          <w:p w14:paraId="65BAF1A2" w14:textId="77777777" w:rsidR="009E5162" w:rsidRPr="006375B5" w:rsidRDefault="009E5162" w:rsidP="00D4223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6097815E" w14:textId="3EB7F70A" w:rsidR="009E5162" w:rsidRPr="006375B5" w:rsidRDefault="009E5162" w:rsidP="00D4223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6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2F4ADA53" w14:textId="77777777" w:rsidR="009E5162" w:rsidRPr="006375B5" w:rsidRDefault="009E5162" w:rsidP="00D4223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8" w:type="dxa"/>
          </w:tcPr>
          <w:p w14:paraId="4E5FA8A2" w14:textId="64FB45EF" w:rsidR="009E5162" w:rsidRPr="006375B5" w:rsidRDefault="009E5162" w:rsidP="00D4223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56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42235" w:rsidRPr="006375B5" w14:paraId="191DB8E8" w14:textId="77777777" w:rsidTr="009E5162">
        <w:trPr>
          <w:tblHeader/>
        </w:trPr>
        <w:tc>
          <w:tcPr>
            <w:tcW w:w="2274" w:type="dxa"/>
          </w:tcPr>
          <w:p w14:paraId="7C360C92" w14:textId="77777777" w:rsidR="00D42235" w:rsidRPr="006375B5" w:rsidRDefault="00D42235" w:rsidP="00D4223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408D3872" w14:textId="77777777" w:rsidR="00D42235" w:rsidRPr="006375B5" w:rsidRDefault="00D42235" w:rsidP="00D4223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04BB4D8D" w14:textId="77777777" w:rsidR="00D42235" w:rsidRPr="006375B5" w:rsidRDefault="00D42235" w:rsidP="00D4223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209ACF6D" w14:textId="77777777" w:rsidR="00D42235" w:rsidRPr="006375B5" w:rsidRDefault="00D42235" w:rsidP="00D4223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744" w:type="dxa"/>
            <w:gridSpan w:val="3"/>
          </w:tcPr>
          <w:p w14:paraId="6E143AB9" w14:textId="77777777" w:rsidR="00D42235" w:rsidRPr="006375B5" w:rsidRDefault="00D42235" w:rsidP="00D4223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2235" w:rsidRPr="006375B5" w14:paraId="0F08B345" w14:textId="77777777" w:rsidTr="009E5162">
        <w:tc>
          <w:tcPr>
            <w:tcW w:w="4794" w:type="dxa"/>
            <w:gridSpan w:val="2"/>
          </w:tcPr>
          <w:p w14:paraId="244B4CC3" w14:textId="77777777" w:rsidR="00D42235" w:rsidRPr="006375B5" w:rsidRDefault="00D42235" w:rsidP="00D42235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ออกโดยบริษัท</w:t>
            </w:r>
          </w:p>
        </w:tc>
        <w:tc>
          <w:tcPr>
            <w:tcW w:w="2520" w:type="dxa"/>
          </w:tcPr>
          <w:p w14:paraId="77CC9C51" w14:textId="77777777" w:rsidR="00D42235" w:rsidRPr="006375B5" w:rsidRDefault="00D42235" w:rsidP="00D4223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F95DA90" w14:textId="77777777" w:rsidR="00D42235" w:rsidRPr="006375B5" w:rsidRDefault="00D42235" w:rsidP="00D4223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44" w:type="dxa"/>
            <w:gridSpan w:val="3"/>
          </w:tcPr>
          <w:p w14:paraId="32EED25B" w14:textId="77777777" w:rsidR="00D42235" w:rsidRPr="006375B5" w:rsidRDefault="00D42235" w:rsidP="00D4223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E5162" w:rsidRPr="000E564C" w14:paraId="45C746E3" w14:textId="77777777" w:rsidTr="009E5162">
        <w:tc>
          <w:tcPr>
            <w:tcW w:w="2274" w:type="dxa"/>
          </w:tcPr>
          <w:p w14:paraId="0B7F2FA4" w14:textId="24B596AC" w:rsidR="009E5162" w:rsidRPr="00824F87" w:rsidRDefault="009E5162" w:rsidP="007B1D4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3/2565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ชุดที่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0" w:type="dxa"/>
          </w:tcPr>
          <w:p w14:paraId="29536E83" w14:textId="6F1D8BBA" w:rsidR="009E5162" w:rsidRPr="00824F87" w:rsidRDefault="009E5162" w:rsidP="007B1D4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พฤศจิกายน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20" w:type="dxa"/>
          </w:tcPr>
          <w:p w14:paraId="00C35975" w14:textId="02596766" w:rsidR="009E5162" w:rsidRPr="00073A94" w:rsidRDefault="009E5162" w:rsidP="00D9777B">
            <w:pPr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73A94"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 w:rsidRPr="00073A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073A9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070" w:type="dxa"/>
          </w:tcPr>
          <w:p w14:paraId="614B8404" w14:textId="57187C5B" w:rsidR="009E5162" w:rsidRPr="00824F87" w:rsidRDefault="009E5162" w:rsidP="009E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50" w:type="dxa"/>
          </w:tcPr>
          <w:p w14:paraId="4FF1C1A3" w14:textId="50EF87DD" w:rsidR="009E5162" w:rsidRDefault="009E5162" w:rsidP="00E2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236" w:type="dxa"/>
          </w:tcPr>
          <w:p w14:paraId="089E670E" w14:textId="77777777" w:rsidR="009E5162" w:rsidRPr="006375B5" w:rsidRDefault="009E5162" w:rsidP="007B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</w:tcPr>
          <w:p w14:paraId="62E6A7FC" w14:textId="5DEC4820" w:rsidR="009E5162" w:rsidRDefault="009E5162" w:rsidP="00E2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670</w:t>
            </w:r>
          </w:p>
        </w:tc>
      </w:tr>
      <w:tr w:rsidR="009E5162" w:rsidRPr="000E564C" w14:paraId="47E114B4" w14:textId="77777777" w:rsidTr="009E5162">
        <w:tc>
          <w:tcPr>
            <w:tcW w:w="2274" w:type="dxa"/>
          </w:tcPr>
          <w:p w14:paraId="0CD1951E" w14:textId="0949A4D4" w:rsidR="009E5162" w:rsidRPr="00824F87" w:rsidRDefault="009E5162" w:rsidP="007B1D4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4/2565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ชุดที่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0" w:type="dxa"/>
          </w:tcPr>
          <w:p w14:paraId="5F526116" w14:textId="4D8CBCA3" w:rsidR="009E5162" w:rsidRPr="00824F87" w:rsidRDefault="009E5162" w:rsidP="007B1D4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พฤศจิกายน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20" w:type="dxa"/>
          </w:tcPr>
          <w:p w14:paraId="766363E1" w14:textId="10FBD467" w:rsidR="009E5162" w:rsidRPr="00824F87" w:rsidRDefault="009E5162" w:rsidP="007B1D4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พฤศจิกายน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070" w:type="dxa"/>
          </w:tcPr>
          <w:p w14:paraId="5DFB953D" w14:textId="1624D5A9" w:rsidR="009E5162" w:rsidRPr="00824F87" w:rsidRDefault="009E5162" w:rsidP="009E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3.23</w:t>
            </w:r>
          </w:p>
        </w:tc>
        <w:tc>
          <w:tcPr>
            <w:tcW w:w="2250" w:type="dxa"/>
          </w:tcPr>
          <w:p w14:paraId="5E2778C2" w14:textId="1B482545" w:rsidR="009E5162" w:rsidRDefault="009E5162" w:rsidP="00E2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971</w:t>
            </w:r>
          </w:p>
        </w:tc>
        <w:tc>
          <w:tcPr>
            <w:tcW w:w="236" w:type="dxa"/>
          </w:tcPr>
          <w:p w14:paraId="2B5088F6" w14:textId="77777777" w:rsidR="009E5162" w:rsidRPr="006375B5" w:rsidRDefault="009E5162" w:rsidP="007B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</w:tcPr>
          <w:p w14:paraId="3D5D85C1" w14:textId="6F77E26F" w:rsidR="009E5162" w:rsidRDefault="009E5162" w:rsidP="00E2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971</w:t>
            </w:r>
          </w:p>
        </w:tc>
      </w:tr>
      <w:tr w:rsidR="009E5162" w:rsidRPr="000E564C" w14:paraId="50E33E33" w14:textId="77777777" w:rsidTr="009E5162">
        <w:tc>
          <w:tcPr>
            <w:tcW w:w="2274" w:type="dxa"/>
          </w:tcPr>
          <w:p w14:paraId="02D09F7F" w14:textId="2FF56B7B" w:rsidR="009E5162" w:rsidRPr="00824F87" w:rsidRDefault="009E5162" w:rsidP="007B1D4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4/2565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ชุดที่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20" w:type="dxa"/>
          </w:tcPr>
          <w:p w14:paraId="188372DA" w14:textId="122928E8" w:rsidR="009E5162" w:rsidRPr="00824F87" w:rsidRDefault="009E5162" w:rsidP="007B1D4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พฤศจิกายน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20" w:type="dxa"/>
          </w:tcPr>
          <w:p w14:paraId="05D9D304" w14:textId="02BCB4BB" w:rsidR="009E5162" w:rsidRPr="00824F87" w:rsidRDefault="009E5162" w:rsidP="007B1D4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พฤศจิกายน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2070" w:type="dxa"/>
          </w:tcPr>
          <w:p w14:paraId="10810551" w14:textId="0EF14733" w:rsidR="009E5162" w:rsidRPr="00824F87" w:rsidRDefault="009E5162" w:rsidP="009E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4.04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19969E4B" w14:textId="786734D7" w:rsidR="009E5162" w:rsidRDefault="009E5162" w:rsidP="00E2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689</w:t>
            </w:r>
          </w:p>
        </w:tc>
        <w:tc>
          <w:tcPr>
            <w:tcW w:w="236" w:type="dxa"/>
          </w:tcPr>
          <w:p w14:paraId="4243639C" w14:textId="77777777" w:rsidR="009E5162" w:rsidRPr="006375B5" w:rsidRDefault="009E5162" w:rsidP="007B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  <w:tcBorders>
              <w:bottom w:val="single" w:sz="4" w:space="0" w:color="auto"/>
            </w:tcBorders>
          </w:tcPr>
          <w:p w14:paraId="1AFF5818" w14:textId="5CA18D26" w:rsidR="009E5162" w:rsidRDefault="009E5162" w:rsidP="00E2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689</w:t>
            </w:r>
          </w:p>
        </w:tc>
      </w:tr>
      <w:tr w:rsidR="009E5162" w:rsidRPr="006375B5" w14:paraId="69A810B9" w14:textId="77777777" w:rsidTr="009E5162">
        <w:tc>
          <w:tcPr>
            <w:tcW w:w="2274" w:type="dxa"/>
          </w:tcPr>
          <w:p w14:paraId="4A8569CB" w14:textId="77777777" w:rsidR="009E5162" w:rsidRPr="006375B5" w:rsidRDefault="009E5162" w:rsidP="007B1D4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7B3879F1" w14:textId="77777777" w:rsidR="009E5162" w:rsidRPr="006375B5" w:rsidRDefault="009E5162" w:rsidP="007B1D4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40AB13A7" w14:textId="77777777" w:rsidR="009E5162" w:rsidRPr="006375B5" w:rsidRDefault="009E5162" w:rsidP="007B1D4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E1DC64E" w14:textId="77777777" w:rsidR="009E5162" w:rsidRPr="006375B5" w:rsidRDefault="009E5162" w:rsidP="009E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64066DA2" w14:textId="683D8A93" w:rsidR="009E5162" w:rsidRPr="006375B5" w:rsidRDefault="009E5162" w:rsidP="00E2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2,330</w:t>
            </w:r>
          </w:p>
        </w:tc>
        <w:tc>
          <w:tcPr>
            <w:tcW w:w="236" w:type="dxa"/>
          </w:tcPr>
          <w:p w14:paraId="65A8DBB5" w14:textId="77777777" w:rsidR="009E5162" w:rsidRPr="006375B5" w:rsidRDefault="009E5162" w:rsidP="007B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8" w:type="dxa"/>
            <w:tcBorders>
              <w:top w:val="single" w:sz="4" w:space="0" w:color="auto"/>
              <w:bottom w:val="double" w:sz="4" w:space="0" w:color="auto"/>
            </w:tcBorders>
          </w:tcPr>
          <w:p w14:paraId="55C4601D" w14:textId="390681F2" w:rsidR="009E5162" w:rsidRPr="006375B5" w:rsidRDefault="009E5162" w:rsidP="00E2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2,330</w:t>
            </w:r>
          </w:p>
        </w:tc>
      </w:tr>
      <w:tr w:rsidR="009E5162" w:rsidRPr="006375B5" w14:paraId="4407ACC9" w14:textId="77777777" w:rsidTr="009E5162">
        <w:tc>
          <w:tcPr>
            <w:tcW w:w="4794" w:type="dxa"/>
            <w:gridSpan w:val="2"/>
          </w:tcPr>
          <w:p w14:paraId="548557AD" w14:textId="255E52D7" w:rsidR="009E5162" w:rsidRPr="006375B5" w:rsidRDefault="009E5162" w:rsidP="007B1D4B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ไถ่ถอน</w:t>
            </w: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โดยบริษัท</w:t>
            </w:r>
            <w:r w:rsidRPr="006375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2520" w:type="dxa"/>
          </w:tcPr>
          <w:p w14:paraId="1A816DD4" w14:textId="77777777" w:rsidR="009E5162" w:rsidRPr="006375B5" w:rsidRDefault="009E5162" w:rsidP="007B1D4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25F19A8" w14:textId="77777777" w:rsidR="009E5162" w:rsidRPr="006375B5" w:rsidRDefault="009E5162" w:rsidP="009E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double" w:sz="4" w:space="0" w:color="auto"/>
            </w:tcBorders>
          </w:tcPr>
          <w:p w14:paraId="120E0909" w14:textId="77777777" w:rsidR="009E5162" w:rsidRPr="006375B5" w:rsidRDefault="009E5162" w:rsidP="007B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7D65AD" w14:textId="77777777" w:rsidR="009E5162" w:rsidRPr="006375B5" w:rsidRDefault="009E5162" w:rsidP="007B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  <w:tcBorders>
              <w:top w:val="double" w:sz="4" w:space="0" w:color="auto"/>
            </w:tcBorders>
          </w:tcPr>
          <w:p w14:paraId="3D356244" w14:textId="77777777" w:rsidR="009E5162" w:rsidRPr="006375B5" w:rsidRDefault="009E5162" w:rsidP="007B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E5162" w:rsidRPr="006375B5" w14:paraId="7D265BED" w14:textId="77777777" w:rsidTr="009E5162">
        <w:tc>
          <w:tcPr>
            <w:tcW w:w="2274" w:type="dxa"/>
          </w:tcPr>
          <w:p w14:paraId="7CC1B3C0" w14:textId="0A7F3A6C" w:rsidR="009E5162" w:rsidRPr="006375B5" w:rsidRDefault="009E5162" w:rsidP="007B1D4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564C">
              <w:rPr>
                <w:rFonts w:ascii="Angsana New" w:hAnsi="Angsana New"/>
                <w:sz w:val="30"/>
                <w:szCs w:val="30"/>
              </w:rPr>
              <w:t>1</w:t>
            </w:r>
            <w:r w:rsidRPr="006375B5">
              <w:rPr>
                <w:rFonts w:ascii="Angsana New" w:hAnsi="Angsana New"/>
                <w:sz w:val="30"/>
                <w:szCs w:val="30"/>
              </w:rPr>
              <w:t>/</w:t>
            </w:r>
            <w:r w:rsidRPr="000E564C">
              <w:rPr>
                <w:rFonts w:ascii="Angsana New" w:hAnsi="Angsana New"/>
                <w:sz w:val="30"/>
                <w:szCs w:val="30"/>
              </w:rPr>
              <w:t>2562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ชุดที่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0" w:type="dxa"/>
          </w:tcPr>
          <w:p w14:paraId="2E19D38C" w14:textId="77777777" w:rsidR="009E5162" w:rsidRPr="006375B5" w:rsidRDefault="009E5162" w:rsidP="007B1D4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564C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6375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0E564C">
              <w:rPr>
                <w:rFonts w:ascii="Angsana New" w:hAnsi="Angsana New"/>
                <w:sz w:val="30"/>
                <w:szCs w:val="30"/>
              </w:rPr>
              <w:t>25</w:t>
            </w:r>
            <w:r w:rsidRPr="000E564C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520" w:type="dxa"/>
          </w:tcPr>
          <w:p w14:paraId="2FD57302" w14:textId="77777777" w:rsidR="009E5162" w:rsidRPr="006375B5" w:rsidRDefault="009E5162" w:rsidP="007B1D4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564C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6375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0E564C">
              <w:rPr>
                <w:rFonts w:ascii="Angsana New" w:hAnsi="Angsana New"/>
                <w:sz w:val="30"/>
                <w:szCs w:val="30"/>
              </w:rPr>
              <w:t>25</w:t>
            </w:r>
            <w:r w:rsidRPr="000E564C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  <w:tc>
          <w:tcPr>
            <w:tcW w:w="2070" w:type="dxa"/>
          </w:tcPr>
          <w:p w14:paraId="2AA9E2B4" w14:textId="77777777" w:rsidR="009E5162" w:rsidRPr="006375B5" w:rsidRDefault="009E5162" w:rsidP="009E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564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0E564C">
              <w:rPr>
                <w:rFonts w:ascii="Angsana New" w:hAnsi="Angsana New" w:hint="cs"/>
                <w:sz w:val="30"/>
                <w:szCs w:val="30"/>
              </w:rPr>
              <w:t>47</w:t>
            </w:r>
          </w:p>
        </w:tc>
        <w:tc>
          <w:tcPr>
            <w:tcW w:w="2250" w:type="dxa"/>
            <w:tcBorders>
              <w:bottom w:val="double" w:sz="4" w:space="0" w:color="auto"/>
            </w:tcBorders>
          </w:tcPr>
          <w:p w14:paraId="2961BA08" w14:textId="35E78DAF" w:rsidR="009E5162" w:rsidRPr="00C23C58" w:rsidRDefault="009E5162" w:rsidP="00E2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(3,000)</w:t>
            </w:r>
          </w:p>
        </w:tc>
        <w:tc>
          <w:tcPr>
            <w:tcW w:w="236" w:type="dxa"/>
          </w:tcPr>
          <w:p w14:paraId="252A9C93" w14:textId="77777777" w:rsidR="009E5162" w:rsidRPr="006375B5" w:rsidRDefault="009E5162" w:rsidP="007B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  <w:tcBorders>
              <w:bottom w:val="double" w:sz="4" w:space="0" w:color="auto"/>
            </w:tcBorders>
          </w:tcPr>
          <w:p w14:paraId="47CF7773" w14:textId="24184DA8" w:rsidR="009E5162" w:rsidRPr="00DC1FF1" w:rsidRDefault="009E5162" w:rsidP="00E2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6"/>
              </w:tabs>
              <w:ind w:right="-1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FF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12D8E10" w14:textId="77777777" w:rsidR="0078703E" w:rsidRDefault="0078703E" w:rsidP="00415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CDE8058" w14:textId="50AB1478" w:rsidR="0078703E" w:rsidRPr="0078703E" w:rsidRDefault="0078703E" w:rsidP="00787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15B4C">
        <w:rPr>
          <w:rFonts w:ascii="Angsana New" w:hAnsi="Angsana New" w:hint="cs"/>
          <w:sz w:val="30"/>
          <w:szCs w:val="30"/>
          <w:cs/>
        </w:rPr>
        <w:t>ในเดือน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/>
          <w:sz w:val="30"/>
          <w:szCs w:val="30"/>
        </w:rPr>
        <w:t>2565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บริษัทได้ออกหุ้นกู้ชนิดระบุชื่อผู้ถือ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ประเภทไม่ด้อยสิทธิ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ไม่มีหลักประกัน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ทั้งแบบ</w:t>
      </w:r>
      <w:r w:rsidRPr="00415B4C">
        <w:rPr>
          <w:rFonts w:ascii="Angsana New" w:hAnsi="Angsana New" w:hint="cs"/>
          <w:sz w:val="30"/>
          <w:szCs w:val="30"/>
          <w:cs/>
        </w:rPr>
        <w:t>มีผู้แทนผู้ถือหุ้นกู้</w:t>
      </w:r>
      <w:r>
        <w:rPr>
          <w:rFonts w:ascii="Angsana New" w:hAnsi="Angsana New" w:hint="cs"/>
          <w:sz w:val="30"/>
          <w:szCs w:val="30"/>
          <w:cs/>
        </w:rPr>
        <w:t xml:space="preserve"> และไม่มีผู้แทนผู้ถือหุ้นกู้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โดยมีมูลค่าที่ตราไว้หน่วยละ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/>
          <w:sz w:val="30"/>
          <w:szCs w:val="30"/>
        </w:rPr>
        <w:t>1</w:t>
      </w:r>
      <w:r w:rsidRPr="00415B4C">
        <w:rPr>
          <w:rFonts w:ascii="Angsana New" w:hAnsi="Angsana New"/>
          <w:sz w:val="30"/>
          <w:szCs w:val="30"/>
          <w:cs/>
        </w:rPr>
        <w:t>,</w:t>
      </w:r>
      <w:r w:rsidRPr="00415B4C">
        <w:rPr>
          <w:rFonts w:ascii="Angsana New" w:hAnsi="Angsana New"/>
          <w:sz w:val="30"/>
          <w:szCs w:val="30"/>
        </w:rPr>
        <w:t>000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บาท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และมีราคาเสนอขายหน่วยละ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/>
          <w:sz w:val="30"/>
          <w:szCs w:val="30"/>
        </w:rPr>
        <w:t>1</w:t>
      </w:r>
      <w:r w:rsidRPr="00415B4C">
        <w:rPr>
          <w:rFonts w:ascii="Angsana New" w:hAnsi="Angsana New"/>
          <w:sz w:val="30"/>
          <w:szCs w:val="30"/>
          <w:cs/>
        </w:rPr>
        <w:t>,</w:t>
      </w:r>
      <w:r w:rsidRPr="00415B4C">
        <w:rPr>
          <w:rFonts w:ascii="Angsana New" w:hAnsi="Angsana New"/>
          <w:sz w:val="30"/>
          <w:szCs w:val="30"/>
        </w:rPr>
        <w:t>000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บาท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ซึ่งชำระดอกเบี้ยทุก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/>
          <w:sz w:val="30"/>
          <w:szCs w:val="30"/>
        </w:rPr>
        <w:t>6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เดือนตลอดอายุหุ้นกู้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ทั้งนี้บริษัทต้องปฏิบัติตามเงื่อนไขที่กำหนดและดำรงอัตราส่วนของหนี้สินต่อส่วนของผู้ถือหุ้นตามเกณฑ์ที่กำหนดตลอดอายุของหุ้นกู้</w:t>
      </w:r>
    </w:p>
    <w:p w14:paraId="6DF91516" w14:textId="77777777" w:rsidR="0078703E" w:rsidRDefault="0078703E" w:rsidP="00415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CBCB6F3" w14:textId="0EEE7B33" w:rsidR="0078703E" w:rsidRPr="00B43DF3" w:rsidRDefault="0078703E" w:rsidP="00415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cs/>
        </w:rPr>
        <w:sectPr w:rsidR="0078703E" w:rsidRPr="00B43DF3" w:rsidSect="00F1219B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17B00CB6" w14:textId="77777777" w:rsidR="00E6540A" w:rsidRPr="009E2F97" w:rsidRDefault="00E6540A" w:rsidP="00E6540A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9E2F97">
        <w:rPr>
          <w:rFonts w:ascii="Angsana New" w:hAnsi="Angsana New" w:hint="cs"/>
          <w:sz w:val="30"/>
          <w:szCs w:val="30"/>
          <w:cs/>
        </w:rPr>
        <w:lastRenderedPageBreak/>
        <w:t>ส่วนงานดำเนินงาน</w:t>
      </w:r>
      <w:r w:rsidRPr="009E2F97">
        <w:rPr>
          <w:rFonts w:ascii="Angsana New" w:hAnsi="Angsana New" w:hint="cs"/>
          <w:sz w:val="30"/>
          <w:szCs w:val="30"/>
          <w:cs/>
          <w:lang w:val="en-US"/>
        </w:rPr>
        <w:t>และการจำแนกรายได้</w:t>
      </w:r>
    </w:p>
    <w:p w14:paraId="57E44FD3" w14:textId="77777777" w:rsidR="00E6540A" w:rsidRPr="00E4051C" w:rsidRDefault="00E6540A" w:rsidP="00E6540A">
      <w:pPr>
        <w:rPr>
          <w:rFonts w:ascii="Angsana New" w:hAnsi="Angsana New"/>
          <w:sz w:val="30"/>
          <w:szCs w:val="30"/>
          <w:lang w:eastAsia="x-none"/>
        </w:rPr>
      </w:pPr>
    </w:p>
    <w:p w14:paraId="6CD723D9" w14:textId="77777777" w:rsidR="00E6540A" w:rsidRDefault="00E6540A" w:rsidP="00E65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D6CA5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7D6CA5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/>
          <w:sz w:val="30"/>
          <w:szCs w:val="30"/>
        </w:rPr>
        <w:t>4</w:t>
      </w:r>
      <w:r w:rsidRPr="007D6CA5">
        <w:rPr>
          <w:rFonts w:ascii="Angsana New" w:hAnsi="Angsana New"/>
          <w:sz w:val="30"/>
          <w:szCs w:val="30"/>
          <w:cs/>
        </w:rPr>
        <w:t xml:space="preserve"> </w:t>
      </w:r>
      <w:r w:rsidRPr="007D6CA5">
        <w:rPr>
          <w:rFonts w:ascii="Angsana New" w:hAnsi="Angsana New" w:hint="cs"/>
          <w:sz w:val="30"/>
          <w:szCs w:val="30"/>
          <w:cs/>
        </w:rPr>
        <w:t>ส่วนงานที่รายงาน</w:t>
      </w:r>
      <w:r w:rsidRPr="007D6CA5">
        <w:rPr>
          <w:rFonts w:ascii="Angsana New" w:hAnsi="Angsana New"/>
          <w:sz w:val="30"/>
          <w:szCs w:val="30"/>
          <w:cs/>
        </w:rPr>
        <w:t xml:space="preserve"> </w:t>
      </w:r>
      <w:r w:rsidRPr="007D6CA5">
        <w:rPr>
          <w:rFonts w:ascii="Angsana New" w:hAnsi="Angsana New" w:hint="cs"/>
          <w:sz w:val="30"/>
          <w:szCs w:val="30"/>
          <w:cs/>
        </w:rPr>
        <w:t>ดังรายละเอียดข้างล่าง</w:t>
      </w:r>
      <w:r w:rsidRPr="007D6CA5">
        <w:rPr>
          <w:rFonts w:ascii="Angsana New" w:hAnsi="Angsana New"/>
          <w:sz w:val="30"/>
          <w:szCs w:val="30"/>
          <w:cs/>
        </w:rPr>
        <w:t xml:space="preserve"> </w:t>
      </w:r>
      <w:r w:rsidRPr="007D6CA5">
        <w:rPr>
          <w:rFonts w:ascii="Angsana New" w:hAnsi="Angsana New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Pr="007D6CA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7D6CA5">
        <w:rPr>
          <w:rFonts w:ascii="Angsana New" w:hAnsi="Angsana New" w:hint="cs"/>
          <w:sz w:val="30"/>
          <w:szCs w:val="30"/>
          <w:cs/>
        </w:rPr>
        <w:t>หน่วยงานธุรกิจที่สำคัญนี้เกี่ยวข้องกับธุรกิจและบริการที่แตกต่างกัน</w:t>
      </w:r>
      <w:r w:rsidRPr="007D6CA5">
        <w:rPr>
          <w:rFonts w:ascii="Angsana New" w:hAnsi="Angsana New"/>
          <w:sz w:val="30"/>
          <w:szCs w:val="30"/>
          <w:cs/>
        </w:rPr>
        <w:t xml:space="preserve"> </w:t>
      </w:r>
      <w:r w:rsidRPr="007D6CA5">
        <w:rPr>
          <w:rFonts w:ascii="Angsana New" w:hAnsi="Angsana New" w:hint="cs"/>
          <w:sz w:val="30"/>
          <w:szCs w:val="30"/>
          <w:cs/>
        </w:rPr>
        <w:t>และมีการบริหารจัดการแยกต่างหาก</w:t>
      </w:r>
      <w:r w:rsidRPr="007D6CA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7D6CA5">
        <w:rPr>
          <w:rFonts w:ascii="Angsana New" w:hAnsi="Angsana New" w:hint="cs"/>
          <w:sz w:val="30"/>
          <w:szCs w:val="30"/>
          <w:cs/>
        </w:rPr>
        <w:t>เนื่องจากการใช้เทคโนโลยีและกลยุทธ์ทางการตลาดที่แตกต่างกัน</w:t>
      </w:r>
      <w:r w:rsidRPr="007D6CA5">
        <w:rPr>
          <w:rFonts w:ascii="Angsana New" w:hAnsi="Angsana New"/>
          <w:sz w:val="30"/>
          <w:szCs w:val="30"/>
          <w:cs/>
        </w:rPr>
        <w:t xml:space="preserve"> </w:t>
      </w:r>
      <w:r w:rsidRPr="007D6CA5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</w:t>
      </w:r>
      <w:r>
        <w:rPr>
          <w:rFonts w:ascii="Angsana New" w:hAnsi="Angsana New"/>
          <w:sz w:val="30"/>
          <w:szCs w:val="30"/>
        </w:rPr>
        <w:br/>
      </w:r>
      <w:r w:rsidRPr="007D6CA5">
        <w:rPr>
          <w:rFonts w:ascii="Angsana New" w:hAnsi="Angsana New" w:hint="cs"/>
          <w:sz w:val="30"/>
          <w:szCs w:val="30"/>
          <w:cs/>
        </w:rPr>
        <w:t>สอบทานรายงานการจัดการภายในของแต่ละหน่วยงานธุรกิจที่สำคัญอย่างน้อยทุกไตรมาส</w:t>
      </w:r>
      <w:r w:rsidRPr="007D6CA5">
        <w:rPr>
          <w:rFonts w:ascii="Angsana New" w:hAnsi="Angsana New"/>
          <w:sz w:val="30"/>
          <w:szCs w:val="30"/>
          <w:cs/>
        </w:rPr>
        <w:t xml:space="preserve"> </w:t>
      </w:r>
      <w:r w:rsidRPr="007D6CA5">
        <w:rPr>
          <w:rFonts w:ascii="Angsana New" w:hAnsi="Angsana New" w:hint="cs"/>
          <w:sz w:val="30"/>
          <w:szCs w:val="30"/>
          <w:cs/>
        </w:rPr>
        <w:t>การดำเนินงานของ</w:t>
      </w:r>
      <w:r>
        <w:rPr>
          <w:rFonts w:ascii="Angsana New" w:hAnsi="Angsana New"/>
          <w:sz w:val="30"/>
          <w:szCs w:val="30"/>
        </w:rPr>
        <w:br/>
      </w:r>
      <w:r w:rsidRPr="007D6CA5">
        <w:rPr>
          <w:rFonts w:ascii="Angsana New" w:hAnsi="Angsana New" w:hint="cs"/>
          <w:sz w:val="30"/>
          <w:szCs w:val="30"/>
          <w:cs/>
        </w:rPr>
        <w:t>แต่ละส่วนงานที่รายงานของกลุ่มบริษัทโดยสรุปมีดังนี้</w:t>
      </w:r>
    </w:p>
    <w:p w14:paraId="14871FA4" w14:textId="77777777" w:rsidR="00E6540A" w:rsidRDefault="00E6540A" w:rsidP="00E6540A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ED587F5" w14:textId="77777777" w:rsidR="00E6540A" w:rsidRDefault="00E6540A" w:rsidP="00E6540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15B4C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ab/>
        <w:t>ธุรกิจพัฒนาอสังหาริมทรัพย์เพื่อขาย</w:t>
      </w:r>
    </w:p>
    <w:p w14:paraId="00CD9062" w14:textId="77777777" w:rsidR="00E6540A" w:rsidRDefault="00E6540A" w:rsidP="00E6540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15B4C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ab/>
      </w:r>
      <w:bookmarkStart w:id="3" w:name="_Hlk59402650"/>
      <w:r>
        <w:rPr>
          <w:rFonts w:ascii="Angsana New" w:hAnsi="Angsana New" w:hint="cs"/>
          <w:sz w:val="30"/>
          <w:szCs w:val="30"/>
          <w:cs/>
        </w:rPr>
        <w:t>พัฒนาอสังหาริมทรัพย์เพื่อการลงทุนเพื่ออุตสาหกรรม</w:t>
      </w:r>
      <w:bookmarkEnd w:id="3"/>
    </w:p>
    <w:p w14:paraId="6928B2ED" w14:textId="77777777" w:rsidR="00E6540A" w:rsidRDefault="00E6540A" w:rsidP="00E6540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15B4C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ab/>
        <w:t>ธุรกิจให้เช่าและบริการอาคารเพื่อการพาณิชย์</w:t>
      </w:r>
    </w:p>
    <w:p w14:paraId="59651832" w14:textId="77777777" w:rsidR="00E6540A" w:rsidRDefault="00E6540A" w:rsidP="00E6540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15B4C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ab/>
        <w:t>ธุรกิจโรงแรม</w:t>
      </w:r>
    </w:p>
    <w:p w14:paraId="165E2343" w14:textId="77777777" w:rsidR="00E6540A" w:rsidRPr="009E2F97" w:rsidRDefault="00E6540A" w:rsidP="00E65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47B86CD" w14:textId="77777777" w:rsidR="00E6540A" w:rsidRPr="009E2F97" w:rsidRDefault="00E6540A" w:rsidP="00E65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ธุรกิจอื่นได้รวมหน่วยธุรกิจที่หยุดดำเนินธุรกิจแล้วและอื่นๆไม่มีส่วนงานใดที่เข้าเกณฑ์เชิงปริมาณเพื่อกำหนด</w:t>
      </w:r>
      <w:r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 xml:space="preserve">ส่วนงานที่รายงานในปี </w:t>
      </w:r>
      <w:r w:rsidRPr="00415B4C">
        <w:rPr>
          <w:rFonts w:ascii="Angsana New" w:hAnsi="Angsana New"/>
          <w:sz w:val="30"/>
          <w:szCs w:val="30"/>
        </w:rPr>
        <w:t>2565</w:t>
      </w:r>
      <w:r w:rsidRPr="009E2F97">
        <w:rPr>
          <w:rFonts w:ascii="Angsana New" w:hAnsi="Angsana New"/>
          <w:sz w:val="30"/>
          <w:szCs w:val="30"/>
          <w:cs/>
        </w:rPr>
        <w:t xml:space="preserve"> หรือ </w:t>
      </w:r>
      <w:r w:rsidRPr="00415B4C">
        <w:rPr>
          <w:rFonts w:ascii="Angsana New" w:hAnsi="Angsana New"/>
          <w:sz w:val="30"/>
          <w:szCs w:val="30"/>
        </w:rPr>
        <w:t>2564</w:t>
      </w:r>
    </w:p>
    <w:p w14:paraId="01EF2890" w14:textId="77777777" w:rsidR="00E6540A" w:rsidRPr="009E2F97" w:rsidRDefault="00E6540A" w:rsidP="00E65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EF3D7BB" w14:textId="77777777" w:rsidR="00E6540A" w:rsidRPr="009E2F97" w:rsidRDefault="00E6540A" w:rsidP="00E65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กลุ่มบริษัทมีการใช้บริการในระหว่างหน่วยธุรกิจอยู่บ้างแต่การกำหนดราคาระหว่างกันนั้นเป็นไปตามการซื้อขายตามปกติธุรกิจ</w:t>
      </w:r>
    </w:p>
    <w:p w14:paraId="7BA7FC58" w14:textId="77777777" w:rsidR="00E6540A" w:rsidRPr="009E2F97" w:rsidRDefault="00E6540A" w:rsidP="00E65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688C3E3" w14:textId="77777777" w:rsidR="00E6540A" w:rsidRPr="009E2F97" w:rsidRDefault="00E6540A" w:rsidP="00E65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ผลการดำเนินงานวัดโดยใช้กำไร</w:t>
      </w:r>
      <w:r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>ก่อน</w:t>
      </w:r>
      <w:r w:rsidRPr="009E2F97">
        <w:rPr>
          <w:rFonts w:ascii="Angsana New" w:hAnsi="Angsana New" w:hint="cs"/>
          <w:sz w:val="30"/>
          <w:szCs w:val="30"/>
          <w:cs/>
        </w:rPr>
        <w:t>ต้นทุนทางการเงินและ</w:t>
      </w:r>
      <w:r w:rsidRPr="009E2F97">
        <w:rPr>
          <w:rFonts w:ascii="Angsana New" w:hAnsi="Angsana New"/>
          <w:sz w:val="30"/>
          <w:szCs w:val="30"/>
          <w:cs/>
        </w:rPr>
        <w:t>ภาษีเงินได้ของส่วนงาน ซึ่งนำเสนอในรายงานการจัดการภายในและสอบทานโดย</w:t>
      </w:r>
      <w:r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Pr="009E2F97">
        <w:rPr>
          <w:rFonts w:ascii="Angsana New" w:hAnsi="Angsana New" w:hint="cs"/>
          <w:sz w:val="30"/>
          <w:szCs w:val="30"/>
          <w:cs/>
        </w:rPr>
        <w:t>ต้นทุนทางการเงิน</w:t>
      </w:r>
      <w:r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 w:hint="cs"/>
          <w:sz w:val="30"/>
          <w:szCs w:val="30"/>
          <w:cs/>
        </w:rPr>
        <w:t>และ</w:t>
      </w:r>
      <w:r w:rsidRPr="009E2F97">
        <w:rPr>
          <w:rFonts w:ascii="Angsana New" w:hAnsi="Angsana New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77CFC87C" w14:textId="77777777" w:rsidR="00E6540A" w:rsidRPr="009E2F97" w:rsidRDefault="00E6540A" w:rsidP="00E65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5E4785" w14:textId="77777777" w:rsidR="007C1BDB" w:rsidRDefault="007C1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br w:type="page"/>
      </w:r>
    </w:p>
    <w:p w14:paraId="794B21F9" w14:textId="5472FCEF" w:rsidR="00E6540A" w:rsidRPr="009E2F97" w:rsidRDefault="00E6540A" w:rsidP="00E6540A">
      <w:pPr>
        <w:spacing w:line="240" w:lineRule="auto"/>
        <w:ind w:left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9E2F97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lastRenderedPageBreak/>
        <w:t xml:space="preserve">ส่วนงานภูมิศาสตร์ </w:t>
      </w:r>
    </w:p>
    <w:p w14:paraId="52634112" w14:textId="77777777" w:rsidR="00E6540A" w:rsidRPr="009E2F97" w:rsidRDefault="00E6540A" w:rsidP="00E65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C433DE" w14:textId="77777777" w:rsidR="00E6540A" w:rsidRDefault="00E6540A" w:rsidP="00E6540A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9E2F97">
        <w:rPr>
          <w:rFonts w:ascii="Angsana New" w:hAnsi="Angsana New"/>
          <w:sz w:val="30"/>
          <w:szCs w:val="30"/>
          <w:cs/>
        </w:rPr>
        <w:t>กลุ่มบริษัท</w:t>
      </w:r>
      <w:r w:rsidRPr="009E2F97">
        <w:rPr>
          <w:rFonts w:ascii="Angsana New" w:hAnsi="Angsana New"/>
          <w:snapToGrid w:val="0"/>
          <w:sz w:val="30"/>
          <w:szCs w:val="30"/>
          <w:cs/>
          <w:lang w:eastAsia="th-TH"/>
        </w:rPr>
        <w:t>ดำเนินธุรกิจ</w:t>
      </w:r>
      <w:r w:rsidRPr="009E2F97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หลัก</w:t>
      </w:r>
      <w:r w:rsidRPr="009E2F97">
        <w:rPr>
          <w:rFonts w:ascii="Angsana New" w:hAnsi="Angsana New"/>
          <w:snapToGrid w:val="0"/>
          <w:sz w:val="30"/>
          <w:szCs w:val="30"/>
          <w:cs/>
          <w:lang w:eastAsia="th-TH"/>
        </w:rPr>
        <w:t>ในประเทศเท่านั้น ไม่มีรายได้จากต่างประเทศที่มีสาระสำคัญ</w:t>
      </w:r>
    </w:p>
    <w:p w14:paraId="47DAC4C7" w14:textId="6DEAAC54" w:rsidR="00E947E1" w:rsidRDefault="00E94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9468FBA" w14:textId="6D7BF7B5" w:rsidR="00E6540A" w:rsidRDefault="00E6540A" w:rsidP="00E6540A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ภาพรวมรายได้ตามส่วนงานที่ราย</w:t>
      </w: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งาน</w:t>
      </w:r>
    </w:p>
    <w:p w14:paraId="6304AEE1" w14:textId="77777777" w:rsidR="00E6540A" w:rsidRDefault="00E6540A" w:rsidP="00E6540A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45B5E58C" w14:textId="793143C1" w:rsidR="00E6540A" w:rsidRPr="009E2F97" w:rsidRDefault="000F775E" w:rsidP="000F775E">
      <w:pPr>
        <w:spacing w:line="240" w:lineRule="auto"/>
        <w:jc w:val="center"/>
        <w:rPr>
          <w:rFonts w:ascii="Angsana New" w:hAnsi="Angsana New"/>
          <w:sz w:val="30"/>
          <w:szCs w:val="30"/>
        </w:rPr>
        <w:sectPr w:rsidR="00E6540A" w:rsidRPr="009E2F97" w:rsidSect="00F1219B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  <w:r>
        <w:rPr>
          <w:rFonts w:ascii="Angsana New" w:hAnsi="Angsana New"/>
          <w:noProof/>
          <w:sz w:val="30"/>
          <w:szCs w:val="30"/>
        </w:rPr>
        <w:drawing>
          <wp:inline distT="0" distB="0" distL="0" distR="0" wp14:anchorId="72013022" wp14:editId="26745CC0">
            <wp:extent cx="5871831" cy="3230687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65" t="20214" r="10463" b="4936"/>
                    <a:stretch/>
                  </pic:blipFill>
                  <pic:spPr bwMode="auto">
                    <a:xfrm>
                      <a:off x="0" y="0"/>
                      <a:ext cx="5902206" cy="32473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3416B4" w14:textId="77777777" w:rsidR="00E6540A" w:rsidRDefault="00E6540A" w:rsidP="00E65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E2F9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5F57F857" w14:textId="77777777" w:rsidR="00E6540A" w:rsidRPr="00B232C3" w:rsidRDefault="00E6540A" w:rsidP="00E65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14082" w:type="dxa"/>
        <w:tblInd w:w="142" w:type="dxa"/>
        <w:tblLayout w:type="fixed"/>
        <w:tblLook w:val="00A0" w:firstRow="1" w:lastRow="0" w:firstColumn="1" w:lastColumn="0" w:noHBand="0" w:noVBand="0"/>
      </w:tblPr>
      <w:tblGrid>
        <w:gridCol w:w="3261"/>
        <w:gridCol w:w="877"/>
        <w:gridCol w:w="898"/>
        <w:gridCol w:w="936"/>
        <w:gridCol w:w="954"/>
        <w:gridCol w:w="900"/>
        <w:gridCol w:w="900"/>
        <w:gridCol w:w="900"/>
        <w:gridCol w:w="972"/>
        <w:gridCol w:w="810"/>
        <w:gridCol w:w="874"/>
        <w:gridCol w:w="900"/>
        <w:gridCol w:w="900"/>
      </w:tblGrid>
      <w:tr w:rsidR="001A1E46" w:rsidRPr="003B7D7B" w14:paraId="57CE61EB" w14:textId="77777777" w:rsidTr="00290DEB">
        <w:trPr>
          <w:trHeight w:val="73"/>
        </w:trPr>
        <w:tc>
          <w:tcPr>
            <w:tcW w:w="3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DF12AC" w14:textId="67C12BA3" w:rsidR="001A1E46" w:rsidRPr="003B7D7B" w:rsidRDefault="001A1E46" w:rsidP="0039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821" w:type="dxa"/>
            <w:gridSpan w:val="12"/>
            <w:tcBorders>
              <w:top w:val="nil"/>
              <w:left w:val="nil"/>
              <w:bottom w:val="nil"/>
            </w:tcBorders>
            <w:vAlign w:val="bottom"/>
          </w:tcPr>
          <w:p w14:paraId="5F40E642" w14:textId="260EB895" w:rsidR="001A1E46" w:rsidRPr="001A1E46" w:rsidRDefault="001A1E46" w:rsidP="0039320C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A1E46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1A1E46" w:rsidRPr="003B7D7B" w14:paraId="49E3D25C" w14:textId="77777777" w:rsidTr="0039320C">
        <w:trPr>
          <w:trHeight w:val="73"/>
        </w:trPr>
        <w:tc>
          <w:tcPr>
            <w:tcW w:w="3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97EE24" w14:textId="0240C16C" w:rsidR="001A1E46" w:rsidRPr="003B7D7B" w:rsidRDefault="001A1E46" w:rsidP="001A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17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7ACC0" w14:textId="0948F42D" w:rsidR="001A1E46" w:rsidRPr="003B7D7B" w:rsidRDefault="001A1E46" w:rsidP="001A1E4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B7D7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3B7D7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B1B24" w14:textId="4ECC0EB5" w:rsidR="001A1E46" w:rsidRPr="003B7D7B" w:rsidRDefault="001A1E46" w:rsidP="001A1E4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B7D7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3B7D7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D024E" w14:textId="055D149C" w:rsidR="001A1E46" w:rsidRPr="003B7D7B" w:rsidRDefault="001A1E46" w:rsidP="001A1E4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B7D7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3B7D7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E3616" w14:textId="5EEC4736" w:rsidR="001A1E46" w:rsidRPr="003B7D7B" w:rsidRDefault="001A1E46" w:rsidP="001A1E4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B7D7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3B7D7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84" w:type="dxa"/>
            <w:gridSpan w:val="2"/>
          </w:tcPr>
          <w:p w14:paraId="505DDC55" w14:textId="2974D8B5" w:rsidR="001A1E46" w:rsidRPr="003B7D7B" w:rsidRDefault="001A1E46" w:rsidP="001A1E4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B7D7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800" w:type="dxa"/>
            <w:gridSpan w:val="2"/>
            <w:vAlign w:val="bottom"/>
          </w:tcPr>
          <w:p w14:paraId="3BDA89C3" w14:textId="02AA556D" w:rsidR="001A1E46" w:rsidRPr="003B7D7B" w:rsidRDefault="001A1E46" w:rsidP="001A1E4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B7D7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1A1E46" w:rsidRPr="003B7D7B" w14:paraId="0CA3E4EA" w14:textId="77777777" w:rsidTr="0039320C">
        <w:trPr>
          <w:trHeight w:val="73"/>
        </w:trPr>
        <w:tc>
          <w:tcPr>
            <w:tcW w:w="3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8F5C73" w14:textId="77777777" w:rsidR="001A1E46" w:rsidRPr="003B7D7B" w:rsidRDefault="001A1E46" w:rsidP="001A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1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 w:bidi="ar-SA"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Pr="003B7D7B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31 </w:t>
            </w:r>
            <w:r w:rsidRPr="003B7D7B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A66B7" w14:textId="77777777" w:rsidR="001A1E46" w:rsidRPr="003B7D7B" w:rsidRDefault="001A1E46" w:rsidP="001A1E4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36A7F" w14:textId="77777777" w:rsidR="001A1E46" w:rsidRPr="003B7D7B" w:rsidRDefault="001A1E46" w:rsidP="001A1E4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9792E" w14:textId="77777777" w:rsidR="001A1E46" w:rsidRPr="003B7D7B" w:rsidRDefault="001A1E46" w:rsidP="001A1E4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ABAE5" w14:textId="77777777" w:rsidR="001A1E46" w:rsidRPr="003B7D7B" w:rsidRDefault="001A1E46" w:rsidP="001A1E4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0AD4C" w14:textId="77777777" w:rsidR="001A1E46" w:rsidRPr="003B7D7B" w:rsidRDefault="001A1E46" w:rsidP="001A1E4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508BD" w14:textId="77777777" w:rsidR="001A1E46" w:rsidRPr="003B7D7B" w:rsidRDefault="001A1E46" w:rsidP="001A1E4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D031D" w14:textId="77777777" w:rsidR="001A1E46" w:rsidRPr="003B7D7B" w:rsidRDefault="001A1E46" w:rsidP="001A1E4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622E" w14:textId="77777777" w:rsidR="001A1E46" w:rsidRPr="003B7D7B" w:rsidRDefault="001A1E46" w:rsidP="001A1E4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810" w:type="dxa"/>
            <w:vAlign w:val="bottom"/>
          </w:tcPr>
          <w:p w14:paraId="501C2EBD" w14:textId="77777777" w:rsidR="001A1E46" w:rsidRPr="003B7D7B" w:rsidRDefault="001A1E46" w:rsidP="001A1E4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874" w:type="dxa"/>
            <w:vAlign w:val="bottom"/>
          </w:tcPr>
          <w:p w14:paraId="6439F30E" w14:textId="77777777" w:rsidR="001A1E46" w:rsidRPr="003B7D7B" w:rsidRDefault="001A1E46" w:rsidP="001A1E4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bottom"/>
          </w:tcPr>
          <w:p w14:paraId="1E2E5D98" w14:textId="77777777" w:rsidR="001A1E46" w:rsidRPr="003B7D7B" w:rsidRDefault="001A1E46" w:rsidP="001A1E4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00" w:type="dxa"/>
            <w:vAlign w:val="bottom"/>
          </w:tcPr>
          <w:p w14:paraId="73C94D35" w14:textId="77777777" w:rsidR="001A1E46" w:rsidRPr="003B7D7B" w:rsidRDefault="001A1E46" w:rsidP="001A1E4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1A1E46" w:rsidRPr="003B7D7B" w14:paraId="593272C5" w14:textId="77777777" w:rsidTr="0039320C">
        <w:trPr>
          <w:trHeight w:val="7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691A5D3" w14:textId="77777777" w:rsidR="001A1E46" w:rsidRPr="003B7D7B" w:rsidRDefault="001A1E46" w:rsidP="001A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821" w:type="dxa"/>
            <w:gridSpan w:val="12"/>
            <w:tcBorders>
              <w:top w:val="nil"/>
              <w:left w:val="nil"/>
            </w:tcBorders>
            <w:vAlign w:val="bottom"/>
          </w:tcPr>
          <w:p w14:paraId="1C9347B4" w14:textId="77777777" w:rsidR="001A1E46" w:rsidRPr="005A3D3A" w:rsidRDefault="001A1E46" w:rsidP="001A1E46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A3D3A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5A3D3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1A1E46" w:rsidRPr="003B7D7B" w14:paraId="469481CE" w14:textId="77777777" w:rsidTr="0039320C">
        <w:trPr>
          <w:trHeight w:val="7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F69DA1C" w14:textId="77777777" w:rsidR="001A1E46" w:rsidRPr="003B7D7B" w:rsidRDefault="001A1E46" w:rsidP="001A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3B7D7B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14:paraId="1AE16F9E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2,715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vAlign w:val="bottom"/>
          </w:tcPr>
          <w:p w14:paraId="5583B539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2,744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8CC27B8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626</w:t>
            </w: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0B1C99C9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556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34462A0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1886D37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199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9D2AFB1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135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14:paraId="22AB1BE7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810" w:type="dxa"/>
            <w:vAlign w:val="bottom"/>
          </w:tcPr>
          <w:p w14:paraId="195A3779" w14:textId="77777777" w:rsidR="001A1E46" w:rsidRPr="003B7D7B" w:rsidRDefault="001A1E46" w:rsidP="001A1E46">
            <w:pPr>
              <w:tabs>
                <w:tab w:val="clear" w:pos="454"/>
                <w:tab w:val="left" w:pos="315"/>
              </w:tabs>
              <w:ind w:right="-17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4" w:type="dxa"/>
            <w:vAlign w:val="bottom"/>
          </w:tcPr>
          <w:p w14:paraId="350EEC88" w14:textId="77777777" w:rsidR="001A1E46" w:rsidRPr="003B7D7B" w:rsidRDefault="001A1E46" w:rsidP="001A1E46">
            <w:pPr>
              <w:tabs>
                <w:tab w:val="clear" w:pos="454"/>
                <w:tab w:val="left" w:pos="315"/>
              </w:tabs>
              <w:ind w:right="-1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894F380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3,672</w:t>
            </w:r>
          </w:p>
        </w:tc>
        <w:tc>
          <w:tcPr>
            <w:tcW w:w="900" w:type="dxa"/>
            <w:vAlign w:val="bottom"/>
          </w:tcPr>
          <w:p w14:paraId="254E4407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3,560</w:t>
            </w:r>
          </w:p>
        </w:tc>
      </w:tr>
      <w:tr w:rsidR="001A1E46" w:rsidRPr="003B7D7B" w14:paraId="3AB687F9" w14:textId="77777777" w:rsidTr="0039320C">
        <w:trPr>
          <w:trHeight w:val="7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A449DB1" w14:textId="77777777" w:rsidR="001A1E46" w:rsidRPr="003B7D7B" w:rsidRDefault="001A1E46" w:rsidP="001A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3B7D7B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กำไรจากการจำหน่าย</w:t>
            </w:r>
            <w:r w:rsidRPr="003B7D7B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br/>
            </w:r>
            <w:r w:rsidRPr="003B7D7B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อสังหาริมทรัพย์เพื่อการลงทุน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14:paraId="456271AE" w14:textId="77777777" w:rsidR="001A1E46" w:rsidRPr="003B7D7B" w:rsidRDefault="001A1E46" w:rsidP="001A1E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" w:right="-325" w:hanging="8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vAlign w:val="bottom"/>
          </w:tcPr>
          <w:p w14:paraId="6CB00D01" w14:textId="77777777" w:rsidR="001A1E46" w:rsidRPr="003B7D7B" w:rsidRDefault="001A1E46" w:rsidP="001A1E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8EFD5AD" w14:textId="77777777" w:rsidR="001A1E46" w:rsidRPr="007E280F" w:rsidRDefault="001A1E46" w:rsidP="001A1E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35"/>
                <w:tab w:val="left" w:pos="654"/>
              </w:tabs>
              <w:ind w:right="-29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280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63E5207E" w14:textId="77777777" w:rsidR="001A1E46" w:rsidRPr="003B7D7B" w:rsidRDefault="001A1E46" w:rsidP="001A1E4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46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81C6906" w14:textId="77777777" w:rsidR="001A1E46" w:rsidRPr="003B7D7B" w:rsidRDefault="001A1E46" w:rsidP="001A1E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4F5F08F" w14:textId="77777777" w:rsidR="001A1E46" w:rsidRPr="003B7D7B" w:rsidRDefault="001A1E46" w:rsidP="001A1E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A1A6E93" w14:textId="77777777" w:rsidR="001A1E46" w:rsidRPr="003B7D7B" w:rsidRDefault="001A1E46" w:rsidP="001A1E4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</w:tabs>
              <w:ind w:right="-23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14:paraId="3310C1F6" w14:textId="77777777" w:rsidR="001A1E46" w:rsidRPr="003B7D7B" w:rsidRDefault="001A1E46" w:rsidP="001A1E4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71"/>
              </w:tabs>
              <w:ind w:right="-3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4EDDBED" w14:textId="77777777" w:rsidR="001A1E46" w:rsidRPr="003B7D7B" w:rsidRDefault="001A1E46" w:rsidP="001A1E46">
            <w:pPr>
              <w:pBdr>
                <w:bottom w:val="single" w:sz="4" w:space="1" w:color="auto"/>
              </w:pBdr>
              <w:tabs>
                <w:tab w:val="clear" w:pos="454"/>
                <w:tab w:val="left" w:pos="315"/>
              </w:tabs>
              <w:ind w:right="-17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4" w:type="dxa"/>
            <w:vAlign w:val="bottom"/>
          </w:tcPr>
          <w:p w14:paraId="541AD99B" w14:textId="77777777" w:rsidR="001A1E46" w:rsidRPr="003B7D7B" w:rsidRDefault="001A1E46" w:rsidP="001A1E46">
            <w:pPr>
              <w:pBdr>
                <w:bottom w:val="single" w:sz="4" w:space="1" w:color="auto"/>
              </w:pBdr>
              <w:tabs>
                <w:tab w:val="clear" w:pos="454"/>
                <w:tab w:val="left" w:pos="315"/>
              </w:tabs>
              <w:ind w:right="-1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51AE63A" w14:textId="77777777" w:rsidR="001A1E46" w:rsidRPr="003B7D7B" w:rsidRDefault="001A1E46" w:rsidP="001A1E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ind w:right="-19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3FF0D86" w14:textId="77777777" w:rsidR="001A1E46" w:rsidRPr="003B7D7B" w:rsidRDefault="001A1E46" w:rsidP="001A1E4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46</w:t>
            </w:r>
          </w:p>
        </w:tc>
      </w:tr>
      <w:tr w:rsidR="001A1E46" w:rsidRPr="003B7D7B" w14:paraId="420FFDAF" w14:textId="77777777" w:rsidTr="0039320C">
        <w:trPr>
          <w:trHeight w:val="6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78B4170" w14:textId="77777777" w:rsidR="001A1E46" w:rsidRPr="003B7D7B" w:rsidRDefault="001A1E46" w:rsidP="001A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045A2156" w14:textId="77777777" w:rsidR="001A1E46" w:rsidRPr="003B7D7B" w:rsidRDefault="001A1E46" w:rsidP="001A1E4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2,715</w:t>
            </w: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10BD83D6" w14:textId="77777777" w:rsidR="001A1E46" w:rsidRPr="003B7D7B" w:rsidRDefault="001A1E46" w:rsidP="001A1E4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2,744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517766EF" w14:textId="77777777" w:rsidR="001A1E46" w:rsidRPr="003B7D7B" w:rsidRDefault="001A1E46" w:rsidP="001A1E4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626</w:t>
            </w:r>
          </w:p>
        </w:tc>
        <w:tc>
          <w:tcPr>
            <w:tcW w:w="954" w:type="dxa"/>
            <w:tcBorders>
              <w:left w:val="nil"/>
              <w:right w:val="nil"/>
            </w:tcBorders>
          </w:tcPr>
          <w:p w14:paraId="6CB4AF85" w14:textId="77777777" w:rsidR="001A1E46" w:rsidRPr="003B7D7B" w:rsidRDefault="001A1E46" w:rsidP="001A1E4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602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ABE7335" w14:textId="77777777" w:rsidR="001A1E46" w:rsidRPr="003B7D7B" w:rsidRDefault="001A1E46" w:rsidP="001A1E4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196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75695B1" w14:textId="13994919" w:rsidR="001A1E46" w:rsidRPr="003B7D7B" w:rsidRDefault="00B11889" w:rsidP="001A1E4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11889">
              <w:rPr>
                <w:rFonts w:ascii="Angsana New" w:hAnsi="Angsana New" w:hint="cs"/>
                <w:b/>
                <w:bCs/>
                <w:sz w:val="24"/>
                <w:szCs w:val="24"/>
              </w:rPr>
              <w:t>199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FB96E2F" w14:textId="77777777" w:rsidR="001A1E46" w:rsidRPr="003B7D7B" w:rsidRDefault="001A1E46" w:rsidP="001A1E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135</w:t>
            </w: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47C4D478" w14:textId="77777777" w:rsidR="001A1E46" w:rsidRPr="003B7D7B" w:rsidRDefault="001A1E46" w:rsidP="001A1E4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810" w:type="dxa"/>
          </w:tcPr>
          <w:p w14:paraId="6517DFCD" w14:textId="77777777" w:rsidR="001A1E46" w:rsidRPr="003B7D7B" w:rsidRDefault="001A1E46" w:rsidP="001A1E46">
            <w:pPr>
              <w:pBdr>
                <w:bottom w:val="single" w:sz="4" w:space="1" w:color="auto"/>
              </w:pBdr>
              <w:tabs>
                <w:tab w:val="clear" w:pos="454"/>
                <w:tab w:val="left" w:pos="315"/>
              </w:tabs>
              <w:ind w:right="-1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74" w:type="dxa"/>
          </w:tcPr>
          <w:p w14:paraId="5FF19E00" w14:textId="77777777" w:rsidR="001A1E46" w:rsidRPr="003B7D7B" w:rsidRDefault="001A1E46" w:rsidP="001A1E46">
            <w:pPr>
              <w:pBdr>
                <w:bottom w:val="single" w:sz="4" w:space="1" w:color="auto"/>
              </w:pBdr>
              <w:tabs>
                <w:tab w:val="clear" w:pos="454"/>
                <w:tab w:val="left" w:pos="315"/>
              </w:tabs>
              <w:ind w:right="-1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534760BB" w14:textId="77777777" w:rsidR="001A1E46" w:rsidRPr="003B7D7B" w:rsidRDefault="001A1E46" w:rsidP="001A1E4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3,672</w:t>
            </w:r>
          </w:p>
        </w:tc>
        <w:tc>
          <w:tcPr>
            <w:tcW w:w="900" w:type="dxa"/>
          </w:tcPr>
          <w:p w14:paraId="7456D400" w14:textId="77777777" w:rsidR="001A1E46" w:rsidRPr="003B7D7B" w:rsidRDefault="001A1E46" w:rsidP="001A1E4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3,606</w:t>
            </w:r>
          </w:p>
        </w:tc>
      </w:tr>
      <w:tr w:rsidR="001A1E46" w:rsidRPr="003B7D7B" w14:paraId="330DBF5B" w14:textId="77777777" w:rsidTr="0039320C">
        <w:trPr>
          <w:trHeight w:val="6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3FBD0" w14:textId="77777777" w:rsidR="001A1E46" w:rsidRPr="003B7D7B" w:rsidRDefault="001A1E46" w:rsidP="001A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7D7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กำไรจากการลดมูลค่าหน่วยลงทุน</w:t>
            </w:r>
          </w:p>
          <w:p w14:paraId="34604137" w14:textId="77777777" w:rsidR="001A1E46" w:rsidRPr="003B7D7B" w:rsidRDefault="001A1E46" w:rsidP="001A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3B7D7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ของเงินลงทุนในบริษัทร่วม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6BB2AF1F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40F537CA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A6A2038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7462C408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C074FE2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F905703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66D3A0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16D16A2F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AE3445E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</w:tcPr>
          <w:p w14:paraId="7BC2CC4C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B246D14" w14:textId="77777777" w:rsidR="001A1E46" w:rsidRDefault="001A1E46" w:rsidP="001A1E46">
            <w:pPr>
              <w:tabs>
                <w:tab w:val="clear" w:pos="227"/>
                <w:tab w:val="clear" w:pos="454"/>
                <w:tab w:val="clear" w:pos="680"/>
              </w:tabs>
              <w:ind w:right="-19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F7980A4" w14:textId="77777777" w:rsidR="001A1E46" w:rsidRPr="003B7D7B" w:rsidRDefault="001A1E46" w:rsidP="001A1E46">
            <w:pPr>
              <w:tabs>
                <w:tab w:val="clear" w:pos="227"/>
                <w:tab w:val="clear" w:pos="454"/>
                <w:tab w:val="clear" w:pos="680"/>
              </w:tabs>
              <w:ind w:right="-19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348EE78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FF131BC" w14:textId="77777777" w:rsidR="001A1E46" w:rsidRPr="003B7D7B" w:rsidRDefault="001A1E46" w:rsidP="001A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34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381</w:t>
            </w:r>
          </w:p>
        </w:tc>
      </w:tr>
      <w:tr w:rsidR="001A1E46" w:rsidRPr="003B7D7B" w14:paraId="6E1B04A5" w14:textId="77777777" w:rsidTr="0039320C">
        <w:trPr>
          <w:trHeight w:val="6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172D988" w14:textId="77777777" w:rsidR="001A1E46" w:rsidRPr="003B7D7B" w:rsidRDefault="001A1E46" w:rsidP="001A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1E0FF739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658BFDC0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692A9DB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038B211C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81EDE4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28FF895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8401ACF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0E515743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18D5392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</w:tcPr>
          <w:p w14:paraId="05CBE4A8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A0FA19F" w14:textId="77777777" w:rsidR="001A1E46" w:rsidRPr="003B7D7B" w:rsidRDefault="001A1E46" w:rsidP="001A1E4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</w:t>
            </w:r>
          </w:p>
        </w:tc>
        <w:tc>
          <w:tcPr>
            <w:tcW w:w="900" w:type="dxa"/>
          </w:tcPr>
          <w:p w14:paraId="44B8517D" w14:textId="77777777" w:rsidR="001A1E46" w:rsidRPr="003B7D7B" w:rsidRDefault="001A1E46" w:rsidP="001A1E4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56</w:t>
            </w:r>
          </w:p>
        </w:tc>
      </w:tr>
      <w:tr w:rsidR="001A1E46" w:rsidRPr="003B7D7B" w14:paraId="2D2F6253" w14:textId="77777777" w:rsidTr="0039320C">
        <w:trPr>
          <w:trHeight w:val="6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D8E1EC9" w14:textId="77777777" w:rsidR="001A1E46" w:rsidRPr="003B7D7B" w:rsidRDefault="001A1E46" w:rsidP="001A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703FCDC6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5AC60D14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AF0A4AF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7CEAC767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F0C81B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139A03C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AC4CAE7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1AA8E719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CB66234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</w:tcPr>
          <w:p w14:paraId="5BE2409A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1D53A60" w14:textId="77777777" w:rsidR="001A1E46" w:rsidRPr="003B7D7B" w:rsidRDefault="001A1E46" w:rsidP="001A1E4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3,706</w:t>
            </w:r>
          </w:p>
        </w:tc>
        <w:tc>
          <w:tcPr>
            <w:tcW w:w="900" w:type="dxa"/>
          </w:tcPr>
          <w:p w14:paraId="3C2D33F7" w14:textId="77777777" w:rsidR="001A1E46" w:rsidRPr="003B7D7B" w:rsidRDefault="001A1E46" w:rsidP="001A1E4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7D7B">
              <w:rPr>
                <w:rFonts w:ascii="Angsana New" w:hAnsi="Angsana New"/>
                <w:b/>
                <w:bCs/>
                <w:sz w:val="24"/>
                <w:szCs w:val="24"/>
              </w:rPr>
              <w:t>4,043</w:t>
            </w:r>
          </w:p>
        </w:tc>
      </w:tr>
      <w:tr w:rsidR="001A1E46" w:rsidRPr="00B232C3" w14:paraId="277F30BF" w14:textId="77777777" w:rsidTr="0039320C">
        <w:trPr>
          <w:trHeight w:val="6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BCA98" w14:textId="77777777" w:rsidR="001A1E46" w:rsidRPr="00B232C3" w:rsidRDefault="001A1E46" w:rsidP="001A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43F7E4C9" w14:textId="77777777" w:rsidR="001A1E46" w:rsidRPr="00B232C3" w:rsidRDefault="001A1E46" w:rsidP="001A1E46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1810DC5F" w14:textId="77777777" w:rsidR="001A1E46" w:rsidRPr="00B232C3" w:rsidRDefault="001A1E46" w:rsidP="001A1E46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9E2EAD2" w14:textId="77777777" w:rsidR="001A1E46" w:rsidRPr="00B232C3" w:rsidRDefault="001A1E46" w:rsidP="001A1E46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715770F9" w14:textId="77777777" w:rsidR="001A1E46" w:rsidRPr="00B232C3" w:rsidRDefault="001A1E46" w:rsidP="001A1E46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295F5DF" w14:textId="77777777" w:rsidR="001A1E46" w:rsidRPr="00B232C3" w:rsidRDefault="001A1E46" w:rsidP="001A1E46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0637C5" w14:textId="77777777" w:rsidR="001A1E46" w:rsidRPr="00B232C3" w:rsidRDefault="001A1E46" w:rsidP="001A1E46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96262F" w14:textId="77777777" w:rsidR="001A1E46" w:rsidRPr="00B232C3" w:rsidRDefault="001A1E46" w:rsidP="001A1E46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5E439397" w14:textId="77777777" w:rsidR="001A1E46" w:rsidRPr="00B232C3" w:rsidRDefault="001A1E46" w:rsidP="001A1E46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618202BC" w14:textId="77777777" w:rsidR="001A1E46" w:rsidRPr="00B232C3" w:rsidRDefault="001A1E46" w:rsidP="001A1E46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14:paraId="53AFE24D" w14:textId="77777777" w:rsidR="001A1E46" w:rsidRPr="00B232C3" w:rsidRDefault="001A1E46" w:rsidP="001A1E46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1D89956B" w14:textId="77777777" w:rsidR="001A1E46" w:rsidRPr="00B232C3" w:rsidRDefault="001A1E46" w:rsidP="001A1E46">
            <w:pPr>
              <w:pStyle w:val="BodyText3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4235DD7F" w14:textId="77777777" w:rsidR="001A1E46" w:rsidRPr="00B232C3" w:rsidRDefault="001A1E46" w:rsidP="001A1E46">
            <w:pPr>
              <w:pStyle w:val="BodyText3"/>
              <w:rPr>
                <w:sz w:val="16"/>
                <w:szCs w:val="16"/>
              </w:rPr>
            </w:pPr>
          </w:p>
        </w:tc>
      </w:tr>
      <w:tr w:rsidR="001A1E46" w:rsidRPr="003B7D7B" w14:paraId="71D6A6D8" w14:textId="77777777" w:rsidTr="0039320C">
        <w:trPr>
          <w:trHeight w:val="4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DE088" w14:textId="77777777" w:rsidR="001A1E46" w:rsidRPr="003B7D7B" w:rsidRDefault="001A1E46" w:rsidP="001A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eastAsia="Times New Roman" w:hAnsi="Angsana New"/>
                <w:sz w:val="24"/>
                <w:szCs w:val="24"/>
              </w:rPr>
            </w:pPr>
            <w:r w:rsidRPr="003B7D7B">
              <w:rPr>
                <w:rFonts w:ascii="Angsana New" w:eastAsia="Times New Roman" w:hAnsi="Angsana New"/>
                <w:sz w:val="24"/>
                <w:szCs w:val="24"/>
                <w:cs/>
              </w:rPr>
              <w:t>รวมกำไร (ขาดทุน) จากส่วนงาน</w:t>
            </w:r>
            <w:r w:rsidRPr="003B7D7B">
              <w:rPr>
                <w:rFonts w:ascii="Angsana New" w:eastAsia="Times New Roman" w:hAnsi="Angsana New"/>
                <w:sz w:val="24"/>
                <w:szCs w:val="24"/>
                <w:cs/>
              </w:rPr>
              <w:br/>
            </w:r>
            <w:r w:rsidRPr="003B7D7B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</w:t>
            </w:r>
            <w:r w:rsidRPr="003B7D7B">
              <w:rPr>
                <w:rFonts w:ascii="Angsana New" w:eastAsia="Times New Roman" w:hAnsi="Angsana New"/>
                <w:sz w:val="24"/>
                <w:szCs w:val="24"/>
                <w:cs/>
              </w:rPr>
              <w:t>ที่รายงานก่อนต้นทุนทางการ</w:t>
            </w:r>
            <w:r w:rsidRPr="003B7D7B">
              <w:rPr>
                <w:rFonts w:ascii="Angsana New" w:eastAsia="Times New Roman" w:hAnsi="Angsana New"/>
                <w:sz w:val="24"/>
                <w:szCs w:val="24"/>
                <w:cs/>
              </w:rPr>
              <w:br/>
            </w:r>
            <w:r w:rsidRPr="003B7D7B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</w:t>
            </w:r>
            <w:r w:rsidRPr="003B7D7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เงินและภาษีเงินได้    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591BB6BE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467</w:t>
            </w: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173E8219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399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411C236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255</w:t>
            </w: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4854763F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230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49268D" w14:textId="77777777" w:rsidR="001A1E46" w:rsidRPr="003B7D7B" w:rsidRDefault="001A1E46" w:rsidP="001A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1" w:right="-321" w:firstLine="8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58DCFD" w14:textId="1E91A80C" w:rsidR="001A1E46" w:rsidRPr="003B7D7B" w:rsidRDefault="00B11889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1889">
              <w:rPr>
                <w:rFonts w:ascii="Angsana New" w:hAnsi="Angsana New" w:hint="cs"/>
                <w:sz w:val="24"/>
                <w:szCs w:val="24"/>
              </w:rPr>
              <w:t>63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22DA29" w14:textId="77777777" w:rsidR="001A1E46" w:rsidRPr="003B7D7B" w:rsidRDefault="001A1E46" w:rsidP="001A1E46">
            <w:pPr>
              <w:tabs>
                <w:tab w:val="clear" w:pos="680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0018214D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(34)</w:t>
            </w:r>
          </w:p>
        </w:tc>
        <w:tc>
          <w:tcPr>
            <w:tcW w:w="810" w:type="dxa"/>
          </w:tcPr>
          <w:p w14:paraId="38C2489C" w14:textId="77777777" w:rsidR="001A1E46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0686703" w14:textId="77777777" w:rsidR="001A1E46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0449324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(125)</w:t>
            </w:r>
          </w:p>
        </w:tc>
        <w:tc>
          <w:tcPr>
            <w:tcW w:w="874" w:type="dxa"/>
          </w:tcPr>
          <w:p w14:paraId="31CD96A2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718946D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502EFB1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382</w:t>
            </w:r>
          </w:p>
        </w:tc>
        <w:tc>
          <w:tcPr>
            <w:tcW w:w="900" w:type="dxa"/>
          </w:tcPr>
          <w:p w14:paraId="1CB227D4" w14:textId="77777777" w:rsidR="001A1E46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9AEB146" w14:textId="77777777" w:rsidR="001A1E46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DD3D2A6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665</w:t>
            </w:r>
          </w:p>
        </w:tc>
        <w:tc>
          <w:tcPr>
            <w:tcW w:w="900" w:type="dxa"/>
          </w:tcPr>
          <w:p w14:paraId="02450CD7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E0A421D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A971A3E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1,040</w:t>
            </w:r>
          </w:p>
        </w:tc>
      </w:tr>
      <w:tr w:rsidR="001A1E46" w:rsidRPr="003B7D7B" w14:paraId="29871F0D" w14:textId="77777777" w:rsidTr="0039320C">
        <w:trPr>
          <w:trHeight w:val="4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BA301" w14:textId="77777777" w:rsidR="001A1E46" w:rsidRPr="003B7D7B" w:rsidRDefault="001A1E46" w:rsidP="001A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693944FD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55187FC4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7EA6496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662194EC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15B180C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B656EF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31C8BF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04EF0A87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7386ED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280C208B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49444B" w14:textId="77777777" w:rsidR="001A1E46" w:rsidRPr="003B7D7B" w:rsidRDefault="001A1E46" w:rsidP="001A1E46">
            <w:pPr>
              <w:tabs>
                <w:tab w:val="clear" w:pos="680"/>
              </w:tabs>
              <w:ind w:right="-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(282)</w:t>
            </w:r>
          </w:p>
        </w:tc>
        <w:tc>
          <w:tcPr>
            <w:tcW w:w="900" w:type="dxa"/>
          </w:tcPr>
          <w:p w14:paraId="39CDDC3F" w14:textId="77777777" w:rsidR="001A1E46" w:rsidRPr="003B7D7B" w:rsidRDefault="001A1E46" w:rsidP="001A1E46">
            <w:pP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D7B">
              <w:rPr>
                <w:rFonts w:ascii="Angsana New" w:hAnsi="Angsana New"/>
                <w:sz w:val="24"/>
                <w:szCs w:val="24"/>
              </w:rPr>
              <w:t>(2</w:t>
            </w:r>
            <w:r>
              <w:rPr>
                <w:rFonts w:ascii="Angsana New" w:hAnsi="Angsana New"/>
                <w:sz w:val="24"/>
                <w:szCs w:val="24"/>
              </w:rPr>
              <w:t>44</w:t>
            </w:r>
            <w:r w:rsidRPr="003B7D7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A1E46" w:rsidRPr="003B7D7B" w14:paraId="15E344B3" w14:textId="77777777" w:rsidTr="0039320C">
        <w:trPr>
          <w:trHeight w:val="919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EF81C" w14:textId="77777777" w:rsidR="001A1E46" w:rsidRPr="003B7D7B" w:rsidRDefault="001A1E46" w:rsidP="001A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5" w:hanging="8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สุทธิจากกำไรที่ยังไม่เกิดขึ้นจากการขายอสังหาริมทรัพย์ให้บริษัทร่วมและร่วมค้า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1C412177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09AD9D2A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472F9F2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29EBA0C4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834F9A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B919CF6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3F774A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49D01757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1C4D0E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0BC4F3DF" w14:textId="77777777" w:rsidR="001A1E46" w:rsidRPr="003B7D7B" w:rsidRDefault="001A1E46" w:rsidP="001A1E4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CC6710" w14:textId="77777777" w:rsidR="001A1E46" w:rsidRDefault="001A1E46" w:rsidP="001A1E46">
            <w:pPr>
              <w:pBdr>
                <w:bottom w:val="single" w:sz="4" w:space="0" w:color="auto"/>
              </w:pBd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9A9B5E" w14:textId="77777777" w:rsidR="001A1E46" w:rsidRDefault="001A1E46" w:rsidP="001A1E46">
            <w:pPr>
              <w:pBdr>
                <w:bottom w:val="single" w:sz="4" w:space="0" w:color="auto"/>
              </w:pBd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4734B9" w14:textId="77777777" w:rsidR="001A1E46" w:rsidRPr="003B7D7B" w:rsidRDefault="001A1E46" w:rsidP="001A1E46">
            <w:pPr>
              <w:pBdr>
                <w:bottom w:val="single" w:sz="4" w:space="0" w:color="auto"/>
              </w:pBd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  <w:tc>
          <w:tcPr>
            <w:tcW w:w="900" w:type="dxa"/>
          </w:tcPr>
          <w:p w14:paraId="61BE734C" w14:textId="77777777" w:rsidR="001A1E46" w:rsidRPr="003B7D7B" w:rsidRDefault="001A1E46" w:rsidP="001A1E46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5A1F7F" w14:textId="77777777" w:rsidR="001A1E46" w:rsidRPr="003B7D7B" w:rsidRDefault="001A1E46" w:rsidP="001A1E46">
            <w:pPr>
              <w:pBdr>
                <w:bottom w:val="single" w:sz="4" w:space="0" w:color="auto"/>
              </w:pBd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7732C3" w14:textId="77777777" w:rsidR="001A1E46" w:rsidRPr="003B7D7B" w:rsidRDefault="001A1E46" w:rsidP="001A1E46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</w:tr>
      <w:tr w:rsidR="001A1E46" w:rsidRPr="003B7D7B" w14:paraId="33ED54D2" w14:textId="77777777" w:rsidTr="0039320C">
        <w:trPr>
          <w:trHeight w:val="4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F430B" w14:textId="77777777" w:rsidR="001A1E46" w:rsidRPr="003B7D7B" w:rsidRDefault="001A1E46" w:rsidP="001A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B7D7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0C4BE9CC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5754E0B2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E3CDF3C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304CE115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63A5D8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9DE0052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BF341D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263F0CB6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BD7633A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</w:tcPr>
          <w:p w14:paraId="7106A25A" w14:textId="77777777" w:rsidR="001A1E46" w:rsidRPr="003B7D7B" w:rsidRDefault="001A1E46" w:rsidP="001A1E4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68F4152" w14:textId="77777777" w:rsidR="001A1E46" w:rsidRPr="003B7D7B" w:rsidRDefault="001A1E46" w:rsidP="001A1E4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469</w:t>
            </w:r>
          </w:p>
        </w:tc>
        <w:tc>
          <w:tcPr>
            <w:tcW w:w="900" w:type="dxa"/>
          </w:tcPr>
          <w:p w14:paraId="60C9AC8C" w14:textId="77777777" w:rsidR="001A1E46" w:rsidRPr="003B7D7B" w:rsidRDefault="001A1E46" w:rsidP="001A1E4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845</w:t>
            </w:r>
          </w:p>
        </w:tc>
      </w:tr>
    </w:tbl>
    <w:p w14:paraId="356AD067" w14:textId="77777777" w:rsidR="00E6540A" w:rsidRDefault="00E6540A" w:rsidP="00E6540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DC9E23F" w14:textId="77777777" w:rsidR="00E6540A" w:rsidRDefault="00E6540A" w:rsidP="00E6540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ภาพรวมสินทรัพย์ตามส่วนงานที่รายงาน</w:t>
      </w:r>
    </w:p>
    <w:p w14:paraId="24F97B22" w14:textId="77777777" w:rsidR="00E6540A" w:rsidRPr="00F3019D" w:rsidRDefault="00E6540A" w:rsidP="00E6540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center"/>
        <w:rPr>
          <w:rFonts w:ascii="Angsana New" w:hAnsi="Angsana New"/>
          <w:noProof/>
          <w:sz w:val="30"/>
          <w:szCs w:val="30"/>
        </w:rPr>
      </w:pPr>
    </w:p>
    <w:p w14:paraId="11F57E94" w14:textId="7F935DF0" w:rsidR="00E6540A" w:rsidRDefault="000F775E" w:rsidP="00E6540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center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noProof/>
          <w:sz w:val="30"/>
          <w:szCs w:val="30"/>
          <w:lang w:val="th-TH"/>
        </w:rPr>
        <w:drawing>
          <wp:inline distT="0" distB="0" distL="0" distR="0" wp14:anchorId="5387C9E8" wp14:editId="15B2429D">
            <wp:extent cx="8385919" cy="433046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12" t="20331" r="9869" b="-1"/>
                    <a:stretch/>
                  </pic:blipFill>
                  <pic:spPr bwMode="auto">
                    <a:xfrm>
                      <a:off x="0" y="0"/>
                      <a:ext cx="8407515" cy="43416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6540A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205A239" w14:textId="77777777" w:rsidR="00E6540A" w:rsidRDefault="00E6540A" w:rsidP="00E6540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ภาพรวมหนี้สินตามส่วนงานที่รายงาน</w:t>
      </w:r>
    </w:p>
    <w:p w14:paraId="7D2D2FDB" w14:textId="77777777" w:rsidR="00E6540A" w:rsidRDefault="00E6540A" w:rsidP="00E6540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7E92C56" w14:textId="6471EB70" w:rsidR="00E6540A" w:rsidRPr="00C41912" w:rsidRDefault="000F775E" w:rsidP="000F775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center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noProof/>
          <w:sz w:val="30"/>
          <w:szCs w:val="30"/>
        </w:rPr>
        <w:drawing>
          <wp:inline distT="0" distB="0" distL="0" distR="0" wp14:anchorId="01621B29" wp14:editId="0CA97037">
            <wp:extent cx="8385048" cy="4569019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671" t="21341" r="5174"/>
                    <a:stretch/>
                  </pic:blipFill>
                  <pic:spPr bwMode="auto">
                    <a:xfrm>
                      <a:off x="0" y="0"/>
                      <a:ext cx="8385048" cy="45690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1449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700"/>
        <w:gridCol w:w="900"/>
        <w:gridCol w:w="990"/>
        <w:gridCol w:w="900"/>
        <w:gridCol w:w="990"/>
        <w:gridCol w:w="990"/>
        <w:gridCol w:w="990"/>
        <w:gridCol w:w="990"/>
        <w:gridCol w:w="990"/>
        <w:gridCol w:w="990"/>
        <w:gridCol w:w="990"/>
        <w:gridCol w:w="1080"/>
        <w:gridCol w:w="990"/>
      </w:tblGrid>
      <w:tr w:rsidR="00E6540A" w:rsidRPr="006375B5" w14:paraId="64B74829" w14:textId="77777777" w:rsidTr="0039320C">
        <w:trPr>
          <w:trHeight w:val="70"/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bottom"/>
          </w:tcPr>
          <w:p w14:paraId="0756A29B" w14:textId="77777777" w:rsidR="00E6540A" w:rsidRPr="00FE7C1C" w:rsidRDefault="00E6540A" w:rsidP="0039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90" w:type="dxa"/>
            <w:gridSpan w:val="12"/>
            <w:tcBorders>
              <w:left w:val="nil"/>
              <w:bottom w:val="nil"/>
            </w:tcBorders>
            <w:vAlign w:val="bottom"/>
          </w:tcPr>
          <w:p w14:paraId="21A8D31A" w14:textId="77777777" w:rsidR="00E6540A" w:rsidRPr="00FE7C1C" w:rsidRDefault="00E6540A" w:rsidP="0039320C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E6540A" w:rsidRPr="006375B5" w14:paraId="29E911C2" w14:textId="77777777" w:rsidTr="0039320C">
        <w:trPr>
          <w:trHeight w:val="70"/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bottom"/>
          </w:tcPr>
          <w:p w14:paraId="6658442E" w14:textId="77777777" w:rsidR="00E6540A" w:rsidRPr="00FE7C1C" w:rsidRDefault="00E6540A" w:rsidP="0039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633C7924" w14:textId="77777777" w:rsidR="00E6540A" w:rsidRPr="00FE7C1C" w:rsidRDefault="00E6540A" w:rsidP="0039320C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FE7C1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2005184" w14:textId="77777777" w:rsidR="00E6540A" w:rsidRPr="00FE7C1C" w:rsidRDefault="00E6540A" w:rsidP="0039320C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FE7C1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143FCF7" w14:textId="77777777" w:rsidR="00E6540A" w:rsidRPr="00FE7C1C" w:rsidRDefault="00E6540A" w:rsidP="0039320C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FE7C1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84C3233" w14:textId="77777777" w:rsidR="00E6540A" w:rsidRPr="00FE7C1C" w:rsidRDefault="00E6540A" w:rsidP="0039320C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FE7C1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2"/>
          </w:tcPr>
          <w:p w14:paraId="0E2E974A" w14:textId="77777777" w:rsidR="00E6540A" w:rsidRPr="00FE7C1C" w:rsidRDefault="00E6540A" w:rsidP="0039320C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070" w:type="dxa"/>
            <w:gridSpan w:val="2"/>
            <w:vAlign w:val="bottom"/>
          </w:tcPr>
          <w:p w14:paraId="2C6E98CF" w14:textId="77777777" w:rsidR="00E6540A" w:rsidRPr="00FE7C1C" w:rsidRDefault="00E6540A" w:rsidP="0039320C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6540A" w:rsidRPr="006375B5" w14:paraId="7BAD3446" w14:textId="77777777" w:rsidTr="0039320C">
        <w:trPr>
          <w:trHeight w:val="263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5B056B" w14:textId="77777777" w:rsidR="00E6540A" w:rsidRPr="00FE7C1C" w:rsidRDefault="00E6540A" w:rsidP="0039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7EBDC6F" w14:textId="77A76BDB" w:rsidR="00E6540A" w:rsidRPr="00FE7C1C" w:rsidRDefault="00B11889" w:rsidP="003932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1889">
              <w:rPr>
                <w:rFonts w:ascii="Angsana New" w:hAnsi="Angsana New"/>
                <w:sz w:val="30"/>
                <w:szCs w:val="30"/>
              </w:rPr>
              <w:t>31</w:t>
            </w:r>
            <w:r w:rsidR="00E6540A" w:rsidRPr="000D6E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6540A" w:rsidRPr="000D6E5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0E74689E" w14:textId="28A04217" w:rsidR="00E6540A" w:rsidRPr="000D6E50" w:rsidRDefault="00B11889" w:rsidP="003932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1889">
              <w:rPr>
                <w:rFonts w:ascii="Angsana New" w:hAnsi="Angsana New"/>
                <w:sz w:val="30"/>
                <w:szCs w:val="30"/>
              </w:rPr>
              <w:t>30</w:t>
            </w:r>
            <w:r w:rsidR="00E6540A" w:rsidRPr="000D6E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6540A" w:rsidRPr="000D6E5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E2428" w14:textId="4C662569" w:rsidR="00E6540A" w:rsidRPr="00FE7C1C" w:rsidRDefault="00B11889" w:rsidP="003932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1889">
              <w:rPr>
                <w:rFonts w:ascii="Angsana New" w:hAnsi="Angsana New"/>
                <w:sz w:val="30"/>
                <w:szCs w:val="30"/>
              </w:rPr>
              <w:t>31</w:t>
            </w:r>
            <w:r w:rsidR="00E6540A" w:rsidRPr="000D6E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6540A" w:rsidRPr="000D6E5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DD332" w14:textId="3267CC88" w:rsidR="00E6540A" w:rsidRPr="00FE7C1C" w:rsidRDefault="00B11889" w:rsidP="003932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1889">
              <w:rPr>
                <w:rFonts w:ascii="Angsana New" w:hAnsi="Angsana New"/>
                <w:sz w:val="30"/>
                <w:szCs w:val="30"/>
              </w:rPr>
              <w:t>30</w:t>
            </w:r>
            <w:r w:rsidR="00E6540A" w:rsidRPr="000D6E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6540A" w:rsidRPr="000D6E5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BF5A2" w14:textId="4C6DAFEC" w:rsidR="00E6540A" w:rsidRPr="00FE7C1C" w:rsidRDefault="00B11889" w:rsidP="003932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1889">
              <w:rPr>
                <w:rFonts w:ascii="Angsana New" w:hAnsi="Angsana New"/>
                <w:sz w:val="30"/>
                <w:szCs w:val="30"/>
              </w:rPr>
              <w:t>31</w:t>
            </w:r>
            <w:r w:rsidR="00E6540A" w:rsidRPr="000D6E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6540A" w:rsidRPr="000D6E5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B4B33" w14:textId="3286AB0A" w:rsidR="00E6540A" w:rsidRPr="00FE7C1C" w:rsidRDefault="00B11889" w:rsidP="003932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1889">
              <w:rPr>
                <w:rFonts w:ascii="Angsana New" w:hAnsi="Angsana New"/>
                <w:sz w:val="30"/>
                <w:szCs w:val="30"/>
              </w:rPr>
              <w:t>30</w:t>
            </w:r>
            <w:r w:rsidR="00E6540A" w:rsidRPr="000D6E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6540A" w:rsidRPr="000D6E5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0CD66" w14:textId="3B9DE19D" w:rsidR="00E6540A" w:rsidRPr="00FE7C1C" w:rsidRDefault="00B11889" w:rsidP="003932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1889">
              <w:rPr>
                <w:rFonts w:ascii="Angsana New" w:hAnsi="Angsana New"/>
                <w:sz w:val="30"/>
                <w:szCs w:val="30"/>
              </w:rPr>
              <w:t>31</w:t>
            </w:r>
            <w:r w:rsidR="00E6540A" w:rsidRPr="000D6E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6540A" w:rsidRPr="000D6E5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4B539" w14:textId="1C27DB7F" w:rsidR="00E6540A" w:rsidRPr="00FE7C1C" w:rsidRDefault="00B11889" w:rsidP="003932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1889">
              <w:rPr>
                <w:rFonts w:ascii="Angsana New" w:hAnsi="Angsana New"/>
                <w:sz w:val="30"/>
                <w:szCs w:val="30"/>
              </w:rPr>
              <w:t>30</w:t>
            </w:r>
            <w:r w:rsidR="00E6540A" w:rsidRPr="000D6E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6540A" w:rsidRPr="000D6E5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90626" w14:textId="19C5EAEF" w:rsidR="00E6540A" w:rsidRPr="00FE7C1C" w:rsidRDefault="00B11889" w:rsidP="003932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1889">
              <w:rPr>
                <w:rFonts w:ascii="Angsana New" w:hAnsi="Angsana New"/>
                <w:sz w:val="30"/>
                <w:szCs w:val="30"/>
              </w:rPr>
              <w:t>31</w:t>
            </w:r>
            <w:r w:rsidR="00E6540A" w:rsidRPr="000D6E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6540A" w:rsidRPr="000D6E5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DD3B9" w14:textId="1ECA9168" w:rsidR="00E6540A" w:rsidRPr="00FE7C1C" w:rsidRDefault="00B11889" w:rsidP="003932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1889">
              <w:rPr>
                <w:rFonts w:ascii="Angsana New" w:hAnsi="Angsana New"/>
                <w:sz w:val="30"/>
                <w:szCs w:val="30"/>
              </w:rPr>
              <w:t>30</w:t>
            </w:r>
            <w:r w:rsidR="00E6540A" w:rsidRPr="000D6E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6540A" w:rsidRPr="000D6E5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013AF" w14:textId="12CA36F1" w:rsidR="00E6540A" w:rsidRPr="00FE7C1C" w:rsidRDefault="00B11889" w:rsidP="003932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1889">
              <w:rPr>
                <w:rFonts w:ascii="Angsana New" w:hAnsi="Angsana New"/>
                <w:sz w:val="30"/>
                <w:szCs w:val="30"/>
              </w:rPr>
              <w:t>31</w:t>
            </w:r>
            <w:r w:rsidR="00E6540A" w:rsidRPr="000D6E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6540A" w:rsidRPr="000D6E5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F23F" w14:textId="104127E8" w:rsidR="00E6540A" w:rsidRPr="00FE7C1C" w:rsidRDefault="00B11889" w:rsidP="003932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1889">
              <w:rPr>
                <w:rFonts w:ascii="Angsana New" w:hAnsi="Angsana New"/>
                <w:sz w:val="30"/>
                <w:szCs w:val="30"/>
              </w:rPr>
              <w:t>30</w:t>
            </w:r>
            <w:r w:rsidR="00E6540A" w:rsidRPr="000D6E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6540A" w:rsidRPr="000D6E5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6540A" w:rsidRPr="006375B5" w14:paraId="4E0DDB19" w14:textId="77777777" w:rsidTr="0039320C">
        <w:trPr>
          <w:trHeight w:val="263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BB5605" w14:textId="77777777" w:rsidR="00E6540A" w:rsidRPr="00FE7C1C" w:rsidRDefault="00E6540A" w:rsidP="0039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FC992" w14:textId="77777777" w:rsidR="00E6540A" w:rsidRPr="00FE7C1C" w:rsidRDefault="00E6540A" w:rsidP="0039320C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4B205" w14:textId="77777777" w:rsidR="00E6540A" w:rsidRPr="00FE7C1C" w:rsidRDefault="00E6540A" w:rsidP="003932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E2457" w14:textId="77777777" w:rsidR="00E6540A" w:rsidRPr="00FE7C1C" w:rsidRDefault="00E6540A" w:rsidP="003932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4CBC2" w14:textId="77777777" w:rsidR="00E6540A" w:rsidRPr="00FE7C1C" w:rsidRDefault="00E6540A" w:rsidP="003932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9CD7C" w14:textId="77777777" w:rsidR="00E6540A" w:rsidRPr="00FE7C1C" w:rsidRDefault="00E6540A" w:rsidP="003932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CD933" w14:textId="77777777" w:rsidR="00E6540A" w:rsidRPr="00FE7C1C" w:rsidRDefault="00E6540A" w:rsidP="003932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5A7D" w14:textId="77777777" w:rsidR="00E6540A" w:rsidRPr="00FE7C1C" w:rsidRDefault="00E6540A" w:rsidP="003932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D2289" w14:textId="77777777" w:rsidR="00E6540A" w:rsidRPr="00FE7C1C" w:rsidRDefault="00E6540A" w:rsidP="003932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2B34A" w14:textId="77777777" w:rsidR="00E6540A" w:rsidRPr="00FE7C1C" w:rsidRDefault="00E6540A" w:rsidP="003932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50FB4" w14:textId="77777777" w:rsidR="00E6540A" w:rsidRPr="00FE7C1C" w:rsidRDefault="00E6540A" w:rsidP="003932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81C7F" w14:textId="77777777" w:rsidR="00E6540A" w:rsidRPr="00FE7C1C" w:rsidRDefault="00E6540A" w:rsidP="003932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9FF24" w14:textId="77777777" w:rsidR="00E6540A" w:rsidRPr="00FE7C1C" w:rsidRDefault="00E6540A" w:rsidP="003932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6540A" w:rsidRPr="006375B5" w14:paraId="4182BABD" w14:textId="77777777" w:rsidTr="0039320C">
        <w:trPr>
          <w:trHeight w:val="70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9B31D1" w14:textId="77777777" w:rsidR="00E6540A" w:rsidRPr="00FE7C1C" w:rsidRDefault="00E6540A" w:rsidP="0039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90" w:type="dxa"/>
            <w:gridSpan w:val="12"/>
            <w:tcBorders>
              <w:top w:val="nil"/>
              <w:left w:val="nil"/>
              <w:bottom w:val="nil"/>
            </w:tcBorders>
            <w:vAlign w:val="bottom"/>
          </w:tcPr>
          <w:p w14:paraId="50D2C956" w14:textId="77777777" w:rsidR="00E6540A" w:rsidRPr="00FE7C1C" w:rsidRDefault="00E6540A" w:rsidP="003932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6540A" w:rsidRPr="006375B5" w14:paraId="6E64AF7A" w14:textId="77777777" w:rsidTr="0039320C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2BDF9" w14:textId="77777777" w:rsidR="00E6540A" w:rsidRPr="00FE7C1C" w:rsidRDefault="00E6540A" w:rsidP="0039320C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สินทรัพย์ส่วนงาน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E7EE714" w14:textId="77777777" w:rsidR="00E6540A" w:rsidRPr="00FE7C1C" w:rsidRDefault="00E6540A" w:rsidP="003932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573BA23" w14:textId="77777777" w:rsidR="00E6540A" w:rsidRPr="00FE7C1C" w:rsidRDefault="00E6540A" w:rsidP="003932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3B8C2AE" w14:textId="77777777" w:rsidR="00E6540A" w:rsidRPr="00FE7C1C" w:rsidRDefault="00E6540A" w:rsidP="003932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21171B1" w14:textId="77777777" w:rsidR="00E6540A" w:rsidRPr="00FE7C1C" w:rsidRDefault="00E6540A" w:rsidP="003932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2435D1B" w14:textId="77777777" w:rsidR="00E6540A" w:rsidRPr="00FE7C1C" w:rsidRDefault="00E6540A" w:rsidP="003932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D57AB6D" w14:textId="77777777" w:rsidR="00E6540A" w:rsidRPr="00FE7C1C" w:rsidRDefault="00E6540A" w:rsidP="003932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7584D8A" w14:textId="77777777" w:rsidR="00E6540A" w:rsidRPr="00FE7C1C" w:rsidRDefault="00E6540A" w:rsidP="003932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1A371EA" w14:textId="77777777" w:rsidR="00E6540A" w:rsidRPr="00FE7C1C" w:rsidRDefault="00E6540A" w:rsidP="003932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55DC1F" w14:textId="77777777" w:rsidR="00E6540A" w:rsidRPr="00FE7C1C" w:rsidRDefault="00E6540A" w:rsidP="003932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EA815C" w14:textId="77777777" w:rsidR="00E6540A" w:rsidRPr="00FE7C1C" w:rsidRDefault="00E6540A" w:rsidP="003932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714FB4" w14:textId="77777777" w:rsidR="00E6540A" w:rsidRPr="00FE7C1C" w:rsidRDefault="00E6540A" w:rsidP="003932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0BAFD1" w14:textId="77777777" w:rsidR="00E6540A" w:rsidRPr="00FE7C1C" w:rsidRDefault="00E6540A" w:rsidP="0039320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79FA" w:rsidRPr="006375B5" w14:paraId="167AE76E" w14:textId="77777777" w:rsidTr="0039320C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CD142" w14:textId="77777777" w:rsidR="00F979FA" w:rsidRPr="00FE7C1C" w:rsidRDefault="00F979FA" w:rsidP="00F979FA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สินทรัพย์ตามส่วนงานที่รายงาน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E4A738" w14:textId="2775841A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35,146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DEFEBCD" w14:textId="22CA710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35,097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8361D37" w14:textId="4717266E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37,3</w:t>
            </w:r>
            <w:r w:rsidR="00B11889" w:rsidRPr="00B11889">
              <w:rPr>
                <w:rFonts w:ascii="Angsana New" w:hAnsi="Angsana New" w:hint="cs"/>
                <w:sz w:val="30"/>
                <w:szCs w:val="30"/>
              </w:rPr>
              <w:t>85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0BD006" w14:textId="13A60C68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37,383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385890" w14:textId="20491CD2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6,680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3AA52BE" w14:textId="4467D54D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6,729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8353955" w14:textId="588747FF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3,874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CE56AE3" w14:textId="6B126FF9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3,873</w:t>
            </w:r>
          </w:p>
        </w:tc>
        <w:tc>
          <w:tcPr>
            <w:tcW w:w="990" w:type="dxa"/>
            <w:vAlign w:val="bottom"/>
          </w:tcPr>
          <w:p w14:paraId="68426DB7" w14:textId="7182EA1B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990" w:type="dxa"/>
            <w:vAlign w:val="bottom"/>
          </w:tcPr>
          <w:p w14:paraId="5777EADB" w14:textId="53420A0B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1080" w:type="dxa"/>
            <w:vAlign w:val="bottom"/>
          </w:tcPr>
          <w:p w14:paraId="2E79CA8C" w14:textId="0F115F2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83,6</w:t>
            </w:r>
            <w:r w:rsidR="00B11889" w:rsidRPr="00B11889">
              <w:rPr>
                <w:rFonts w:ascii="Angsana New" w:hAnsi="Angsana New" w:hint="cs"/>
                <w:sz w:val="30"/>
                <w:szCs w:val="30"/>
              </w:rPr>
              <w:t>78</w:t>
            </w:r>
          </w:p>
        </w:tc>
        <w:tc>
          <w:tcPr>
            <w:tcW w:w="990" w:type="dxa"/>
            <w:vAlign w:val="bottom"/>
          </w:tcPr>
          <w:p w14:paraId="115C216C" w14:textId="5A6E3C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83,676</w:t>
            </w:r>
          </w:p>
        </w:tc>
      </w:tr>
      <w:tr w:rsidR="00F979FA" w:rsidRPr="006375B5" w14:paraId="60FB46EA" w14:textId="77777777" w:rsidTr="0039320C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D2D79" w14:textId="77777777" w:rsidR="00F979FA" w:rsidRPr="00FE7C1C" w:rsidRDefault="00F979FA" w:rsidP="00F979FA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เงินลงทุนในบริษัทร่วม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8962B84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4100F0B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71DD34A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3FA3DC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A7E1100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15F2449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9FFE4F4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8FF35B6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BC757C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F40550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7CC439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11,297</w:t>
            </w:r>
          </w:p>
        </w:tc>
        <w:tc>
          <w:tcPr>
            <w:tcW w:w="990" w:type="dxa"/>
            <w:vAlign w:val="bottom"/>
          </w:tcPr>
          <w:p w14:paraId="1680A9B5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11,352</w:t>
            </w:r>
          </w:p>
        </w:tc>
      </w:tr>
      <w:tr w:rsidR="00F979FA" w:rsidRPr="006375B5" w14:paraId="7FCEF33E" w14:textId="77777777" w:rsidTr="0039320C">
        <w:trPr>
          <w:trHeight w:val="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C67C2" w14:textId="77777777" w:rsidR="00F979FA" w:rsidRPr="00FE7C1C" w:rsidRDefault="00F979FA" w:rsidP="00F979FA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C8554C4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211D47F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11D831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49F914A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8959448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D66642C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1DD9E8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3D5EAA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65813E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1BE710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7C2BDB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3,378</w:t>
            </w:r>
          </w:p>
        </w:tc>
        <w:tc>
          <w:tcPr>
            <w:tcW w:w="990" w:type="dxa"/>
            <w:vAlign w:val="bottom"/>
          </w:tcPr>
          <w:p w14:paraId="35AB1846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3,332</w:t>
            </w:r>
          </w:p>
        </w:tc>
      </w:tr>
      <w:tr w:rsidR="00F979FA" w:rsidRPr="006375B5" w14:paraId="188D266A" w14:textId="77777777" w:rsidTr="0039320C">
        <w:trPr>
          <w:trHeight w:val="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68C1B" w14:textId="77777777" w:rsidR="00F979FA" w:rsidRPr="00FE7C1C" w:rsidRDefault="00F979FA" w:rsidP="00F979FA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049C7F1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988441E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A9E507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C404E0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DFBDC37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23C17D3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66ADE95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E9C74F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8FD89F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762B12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5F2D2D" w14:textId="03BD722E" w:rsidR="00F979FA" w:rsidRPr="00FE7C1C" w:rsidRDefault="00F979FA" w:rsidP="00F979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990" w:type="dxa"/>
            <w:vAlign w:val="bottom"/>
          </w:tcPr>
          <w:p w14:paraId="2A54F6CF" w14:textId="35A7B1BB" w:rsidR="00F979FA" w:rsidRPr="00FE7C1C" w:rsidRDefault="00F979FA" w:rsidP="00F979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607</w:t>
            </w:r>
          </w:p>
        </w:tc>
      </w:tr>
      <w:tr w:rsidR="00F979FA" w:rsidRPr="006375B5" w14:paraId="7F4EB803" w14:textId="77777777" w:rsidTr="0039320C">
        <w:trPr>
          <w:trHeight w:val="6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7615C" w14:textId="77777777" w:rsidR="00F979FA" w:rsidRPr="00FE7C1C" w:rsidRDefault="00F979FA" w:rsidP="00F979FA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82EF0C0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BD69FA3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3B6F84C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D604B68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239BFC7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C7F1DD2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3A7C3AE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0A9B23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EE7F01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8B3BC8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812939" w14:textId="2B556E31" w:rsidR="00F979FA" w:rsidRPr="002F2B98" w:rsidRDefault="00F979FA" w:rsidP="00F979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99,001</w:t>
            </w:r>
          </w:p>
        </w:tc>
        <w:tc>
          <w:tcPr>
            <w:tcW w:w="990" w:type="dxa"/>
            <w:vAlign w:val="bottom"/>
          </w:tcPr>
          <w:p w14:paraId="511720B6" w14:textId="77777777" w:rsidR="00F979FA" w:rsidRPr="002F2B98" w:rsidRDefault="00F979FA" w:rsidP="00F979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B98">
              <w:rPr>
                <w:rFonts w:ascii="Angsana New" w:hAnsi="Angsana New"/>
                <w:b/>
                <w:bCs/>
                <w:sz w:val="30"/>
                <w:szCs w:val="30"/>
              </w:rPr>
              <w:t>98,967</w:t>
            </w:r>
          </w:p>
        </w:tc>
      </w:tr>
      <w:tr w:rsidR="00F979FA" w:rsidRPr="006375B5" w14:paraId="1F5591FD" w14:textId="77777777" w:rsidTr="0039320C">
        <w:trPr>
          <w:trHeight w:val="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63963" w14:textId="77777777" w:rsidR="00F979FA" w:rsidRPr="00FE7C1C" w:rsidRDefault="00F979FA" w:rsidP="00F979FA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044CD4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E042DE5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1616B9A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169E2BD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62C46CD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A4EDA8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13E0EF0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4CFDCEA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5ABAAD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B84521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40EB5D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9229AC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79FA" w:rsidRPr="006375B5" w14:paraId="0700F079" w14:textId="77777777" w:rsidTr="0039320C">
        <w:trPr>
          <w:trHeight w:val="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E5CF8" w14:textId="77777777" w:rsidR="00F979FA" w:rsidRPr="00FE7C1C" w:rsidRDefault="00F979FA" w:rsidP="00F979FA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หนี้สินส่วนงาน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7D16990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7CBA07D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9D8B9E6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6061E8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98C158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53E326C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2130D3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A5AF574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874513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71ACE3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026924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885A67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79FA" w:rsidRPr="006375B5" w14:paraId="4825E13B" w14:textId="77777777" w:rsidTr="0039320C">
        <w:trPr>
          <w:trHeight w:val="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5F745" w14:textId="77777777" w:rsidR="00F979FA" w:rsidRPr="00FE7C1C" w:rsidRDefault="00F979FA" w:rsidP="00F979FA">
            <w:pPr>
              <w:shd w:val="clear" w:color="auto" w:fill="FFFFFF"/>
              <w:tabs>
                <w:tab w:val="clear" w:pos="227"/>
                <w:tab w:val="left" w:pos="127"/>
              </w:tabs>
              <w:spacing w:line="300" w:lineRule="exact"/>
              <w:ind w:left="174" w:right="-79" w:hanging="174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หนี้สินตามส่วนงานที่รายงาน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7BBFD70" w14:textId="6C222351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</w:t>
            </w:r>
            <w:r w:rsidR="00B11889" w:rsidRPr="00B11889">
              <w:rPr>
                <w:rFonts w:ascii="Angsana New" w:hAnsi="Angsana New" w:hint="cs"/>
                <w:sz w:val="30"/>
                <w:szCs w:val="30"/>
              </w:rPr>
              <w:t>52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F696B2" w14:textId="2851974D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15,328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BFFD872" w14:textId="65178FED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40,2</w:t>
            </w:r>
            <w:r w:rsidR="00B11889" w:rsidRPr="00B11889">
              <w:rPr>
                <w:rFonts w:ascii="Angsana New" w:hAnsi="Angsana New" w:hint="cs"/>
                <w:sz w:val="30"/>
                <w:szCs w:val="30"/>
              </w:rPr>
              <w:t>45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11F6694" w14:textId="3839D126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37,553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CAF1B74" w14:textId="79481C0C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4,30</w:t>
            </w:r>
            <w:r w:rsidR="00B11889" w:rsidRPr="00B11889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BCE2E5" w14:textId="1299918A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59360B" w14:textId="133374E4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27B2F71" w14:textId="0E7600FB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1,133</w:t>
            </w:r>
          </w:p>
        </w:tc>
        <w:tc>
          <w:tcPr>
            <w:tcW w:w="990" w:type="dxa"/>
            <w:vAlign w:val="bottom"/>
          </w:tcPr>
          <w:p w14:paraId="7AD7EE05" w14:textId="7009B180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990" w:type="dxa"/>
            <w:vAlign w:val="bottom"/>
          </w:tcPr>
          <w:p w14:paraId="48D32C47" w14:textId="67C7FEA9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080" w:type="dxa"/>
            <w:vAlign w:val="bottom"/>
          </w:tcPr>
          <w:p w14:paraId="68568060" w14:textId="7CD664E0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58,6</w:t>
            </w:r>
            <w:r w:rsidR="00B11889" w:rsidRPr="00B11889">
              <w:rPr>
                <w:rFonts w:ascii="Angsana New" w:hAnsi="Angsana New" w:hint="cs"/>
                <w:sz w:val="30"/>
                <w:szCs w:val="30"/>
              </w:rPr>
              <w:t>66</w:t>
            </w:r>
          </w:p>
        </w:tc>
        <w:tc>
          <w:tcPr>
            <w:tcW w:w="990" w:type="dxa"/>
            <w:vAlign w:val="bottom"/>
          </w:tcPr>
          <w:p w14:paraId="5987C1E2" w14:textId="4B8493FE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58,530</w:t>
            </w:r>
          </w:p>
        </w:tc>
      </w:tr>
      <w:tr w:rsidR="00F979FA" w:rsidRPr="006375B5" w14:paraId="5FE296FA" w14:textId="77777777" w:rsidTr="0039320C">
        <w:trPr>
          <w:trHeight w:val="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E5E03" w14:textId="77777777" w:rsidR="00F979FA" w:rsidRPr="00FE7C1C" w:rsidRDefault="00F979FA" w:rsidP="00F979FA">
            <w:pPr>
              <w:shd w:val="clear" w:color="auto" w:fill="FFFFFF"/>
              <w:tabs>
                <w:tab w:val="clear" w:pos="227"/>
                <w:tab w:val="left" w:pos="127"/>
              </w:tabs>
              <w:spacing w:line="300" w:lineRule="exact"/>
              <w:ind w:left="174" w:right="-79" w:hanging="174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เงินกู้ยืมระยะยาว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3A9812B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8CD0DA3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D90F6D7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5A5AAB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550D50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FECA2F0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3381D1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080458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9B8081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9DBB38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240B76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3,100</w:t>
            </w:r>
          </w:p>
        </w:tc>
        <w:tc>
          <w:tcPr>
            <w:tcW w:w="990" w:type="dxa"/>
            <w:vAlign w:val="bottom"/>
          </w:tcPr>
          <w:p w14:paraId="3CD8AFF1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3,100</w:t>
            </w:r>
          </w:p>
        </w:tc>
      </w:tr>
      <w:tr w:rsidR="00F979FA" w:rsidRPr="006375B5" w14:paraId="359488CD" w14:textId="77777777" w:rsidTr="0039320C">
        <w:trPr>
          <w:trHeight w:val="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6DA47" w14:textId="77777777" w:rsidR="00F979FA" w:rsidRPr="00FE7C1C" w:rsidRDefault="00F979FA" w:rsidP="00F979FA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1B08705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38B19F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02DC54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CB6BDD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4F5E5F5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83DEC5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605DB4C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BAC122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901CFB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B484C1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55A31A" w14:textId="77777777" w:rsidR="00F979FA" w:rsidRPr="00FE7C1C" w:rsidRDefault="00F979FA" w:rsidP="00F979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881</w:t>
            </w:r>
          </w:p>
        </w:tc>
        <w:tc>
          <w:tcPr>
            <w:tcW w:w="990" w:type="dxa"/>
            <w:vAlign w:val="bottom"/>
          </w:tcPr>
          <w:p w14:paraId="3F5EDEC2" w14:textId="77777777" w:rsidR="00F979FA" w:rsidRPr="00FE7C1C" w:rsidRDefault="00F979FA" w:rsidP="00F979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850</w:t>
            </w:r>
          </w:p>
        </w:tc>
      </w:tr>
      <w:tr w:rsidR="00F979FA" w:rsidRPr="006375B5" w14:paraId="743E69D5" w14:textId="77777777" w:rsidTr="0039320C">
        <w:trPr>
          <w:trHeight w:val="43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0EF86" w14:textId="77777777" w:rsidR="00F979FA" w:rsidRPr="00FE7C1C" w:rsidRDefault="00F979FA" w:rsidP="00F979FA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201B35C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64A956F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5381F6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CADB4E0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F00CE8B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D0063D0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02210B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BA6DD9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150948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C11D4C3" w14:textId="77777777" w:rsidR="00F979FA" w:rsidRPr="00FE7C1C" w:rsidRDefault="00F979FA" w:rsidP="00F9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1C333B" w14:textId="018CE9FD" w:rsidR="00F979FA" w:rsidRPr="002F2B98" w:rsidRDefault="00F979FA" w:rsidP="00F979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</w:t>
            </w:r>
            <w:r w:rsidR="00B11889" w:rsidRPr="00B11889">
              <w:rPr>
                <w:rFonts w:ascii="Angsana New" w:hAnsi="Angsana New" w:hint="cs"/>
                <w:b/>
                <w:bCs/>
                <w:sz w:val="30"/>
                <w:szCs w:val="30"/>
              </w:rPr>
              <w:t>647</w:t>
            </w:r>
          </w:p>
        </w:tc>
        <w:tc>
          <w:tcPr>
            <w:tcW w:w="990" w:type="dxa"/>
            <w:vAlign w:val="bottom"/>
          </w:tcPr>
          <w:p w14:paraId="6BE6119B" w14:textId="2F8F4563" w:rsidR="00F979FA" w:rsidRPr="002F2B98" w:rsidRDefault="00F979FA" w:rsidP="00F979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B98">
              <w:rPr>
                <w:rFonts w:ascii="Angsana New" w:hAnsi="Angsana New"/>
                <w:b/>
                <w:bCs/>
                <w:sz w:val="30"/>
                <w:szCs w:val="30"/>
              </w:rPr>
              <w:t>62,480</w:t>
            </w:r>
          </w:p>
        </w:tc>
      </w:tr>
    </w:tbl>
    <w:p w14:paraId="196F1155" w14:textId="77777777" w:rsidR="00E6540A" w:rsidRPr="005B68C2" w:rsidRDefault="00E6540A" w:rsidP="00E6540A">
      <w:pPr>
        <w:rPr>
          <w:rFonts w:ascii="Angsana New" w:hAnsi="Angsana New"/>
          <w:sz w:val="24"/>
          <w:szCs w:val="24"/>
        </w:rPr>
      </w:pPr>
    </w:p>
    <w:tbl>
      <w:tblPr>
        <w:tblW w:w="14613" w:type="dxa"/>
        <w:tblLayout w:type="fixed"/>
        <w:tblLook w:val="00A0" w:firstRow="1" w:lastRow="0" w:firstColumn="1" w:lastColumn="0" w:noHBand="0" w:noVBand="0"/>
      </w:tblPr>
      <w:tblGrid>
        <w:gridCol w:w="2970"/>
        <w:gridCol w:w="1256"/>
        <w:gridCol w:w="1148"/>
        <w:gridCol w:w="1158"/>
        <w:gridCol w:w="1157"/>
        <w:gridCol w:w="1153"/>
        <w:gridCol w:w="1156"/>
        <w:gridCol w:w="1153"/>
        <w:gridCol w:w="1156"/>
        <w:gridCol w:w="1148"/>
        <w:gridCol w:w="1158"/>
      </w:tblGrid>
      <w:tr w:rsidR="00E6540A" w:rsidRPr="006375B5" w14:paraId="505D826E" w14:textId="77777777" w:rsidTr="0039320C">
        <w:trPr>
          <w:trHeight w:val="47"/>
          <w:tblHeader/>
        </w:trPr>
        <w:tc>
          <w:tcPr>
            <w:tcW w:w="2970" w:type="dxa"/>
            <w:tcBorders>
              <w:left w:val="nil"/>
              <w:right w:val="nil"/>
            </w:tcBorders>
            <w:noWrap/>
            <w:vAlign w:val="bottom"/>
          </w:tcPr>
          <w:p w14:paraId="54F8B495" w14:textId="77777777" w:rsidR="00E6540A" w:rsidRPr="001F6655" w:rsidRDefault="00E6540A" w:rsidP="0039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643" w:type="dxa"/>
            <w:gridSpan w:val="10"/>
            <w:tcBorders>
              <w:left w:val="nil"/>
              <w:bottom w:val="nil"/>
            </w:tcBorders>
            <w:vAlign w:val="bottom"/>
          </w:tcPr>
          <w:p w14:paraId="643495A3" w14:textId="77777777" w:rsidR="00E6540A" w:rsidRPr="001F6655" w:rsidRDefault="00E6540A" w:rsidP="0039320C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F66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E6540A" w:rsidRPr="006375B5" w14:paraId="3F43CD7D" w14:textId="77777777" w:rsidTr="0039320C">
        <w:trPr>
          <w:trHeight w:val="47"/>
          <w:tblHeader/>
        </w:trPr>
        <w:tc>
          <w:tcPr>
            <w:tcW w:w="2970" w:type="dxa"/>
            <w:tcBorders>
              <w:left w:val="nil"/>
              <w:right w:val="nil"/>
            </w:tcBorders>
            <w:noWrap/>
            <w:vAlign w:val="center"/>
          </w:tcPr>
          <w:p w14:paraId="2E61853D" w14:textId="77777777" w:rsidR="00E6540A" w:rsidRPr="00985009" w:rsidRDefault="00E6540A" w:rsidP="0039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9850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40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E412F60" w14:textId="77777777" w:rsidR="00E6540A" w:rsidRPr="001F6655" w:rsidRDefault="00E6540A" w:rsidP="0039320C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6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1F66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1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5C37B3F" w14:textId="77777777" w:rsidR="00E6540A" w:rsidRPr="001F6655" w:rsidRDefault="00E6540A" w:rsidP="0039320C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6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1F66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0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75C0604" w14:textId="77777777" w:rsidR="00E6540A" w:rsidRPr="001F6655" w:rsidRDefault="00E6540A" w:rsidP="0039320C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6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1F66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0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05F9109" w14:textId="77777777" w:rsidR="00E6540A" w:rsidRPr="001F6655" w:rsidRDefault="00E6540A" w:rsidP="0039320C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6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1F66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06" w:type="dxa"/>
            <w:gridSpan w:val="2"/>
            <w:vAlign w:val="bottom"/>
          </w:tcPr>
          <w:p w14:paraId="5D4BC7FB" w14:textId="77777777" w:rsidR="00E6540A" w:rsidRPr="001F6655" w:rsidRDefault="00E6540A" w:rsidP="0039320C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6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6540A" w:rsidRPr="006375B5" w14:paraId="4405C5D0" w14:textId="77777777" w:rsidTr="0039320C">
        <w:trPr>
          <w:trHeight w:val="47"/>
          <w:tblHeader/>
        </w:trPr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2EFE11" w14:textId="77777777" w:rsidR="00E6540A" w:rsidRPr="00985009" w:rsidRDefault="00E6540A" w:rsidP="0039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50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9850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850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59ADB" w14:textId="77777777" w:rsidR="00E6540A" w:rsidRPr="001F6655" w:rsidRDefault="00E6540A" w:rsidP="003932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F66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2A4BE" w14:textId="77777777" w:rsidR="00E6540A" w:rsidRPr="001F6655" w:rsidRDefault="00E6540A" w:rsidP="003932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6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6D70D" w14:textId="77777777" w:rsidR="00E6540A" w:rsidRPr="001F6655" w:rsidRDefault="00E6540A" w:rsidP="003932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6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4F93E" w14:textId="77777777" w:rsidR="00E6540A" w:rsidRPr="001F6655" w:rsidRDefault="00E6540A" w:rsidP="003932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6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AB278" w14:textId="77777777" w:rsidR="00E6540A" w:rsidRPr="001F6655" w:rsidRDefault="00E6540A" w:rsidP="003932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6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D4B22" w14:textId="77777777" w:rsidR="00E6540A" w:rsidRPr="001F6655" w:rsidRDefault="00E6540A" w:rsidP="003932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6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83145" w14:textId="77777777" w:rsidR="00E6540A" w:rsidRPr="001F6655" w:rsidRDefault="00E6540A" w:rsidP="003932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6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6D657" w14:textId="77777777" w:rsidR="00E6540A" w:rsidRPr="001F6655" w:rsidRDefault="00E6540A" w:rsidP="003932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6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9C33E" w14:textId="77777777" w:rsidR="00E6540A" w:rsidRPr="001F6655" w:rsidRDefault="00E6540A" w:rsidP="003932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6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3C9E9" w14:textId="77777777" w:rsidR="00E6540A" w:rsidRPr="001F6655" w:rsidRDefault="00E6540A" w:rsidP="003932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6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6540A" w:rsidRPr="006375B5" w14:paraId="6F4BB115" w14:textId="77777777" w:rsidTr="0039320C">
        <w:trPr>
          <w:trHeight w:val="4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2920F" w14:textId="77777777" w:rsidR="00E6540A" w:rsidRPr="001F6655" w:rsidRDefault="00E6540A" w:rsidP="0039320C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43" w:type="dxa"/>
            <w:gridSpan w:val="10"/>
            <w:tcBorders>
              <w:top w:val="nil"/>
              <w:left w:val="nil"/>
            </w:tcBorders>
            <w:vAlign w:val="bottom"/>
          </w:tcPr>
          <w:p w14:paraId="282A0698" w14:textId="77777777" w:rsidR="00E6540A" w:rsidRPr="001F6655" w:rsidRDefault="00E6540A" w:rsidP="003932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6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F66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6540A" w:rsidRPr="006375B5" w14:paraId="353A5254" w14:textId="77777777" w:rsidTr="0039320C">
        <w:trPr>
          <w:trHeight w:val="4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577DA" w14:textId="77777777" w:rsidR="00E6540A" w:rsidRPr="001F6655" w:rsidRDefault="00E6540A" w:rsidP="0039320C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6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2963BE8A" w14:textId="77777777" w:rsidR="00E6540A" w:rsidRPr="001F6655" w:rsidRDefault="00E6540A" w:rsidP="003932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bottom"/>
          </w:tcPr>
          <w:p w14:paraId="72916D86" w14:textId="77777777" w:rsidR="00E6540A" w:rsidRPr="001F6655" w:rsidRDefault="00E6540A" w:rsidP="003932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bottom"/>
          </w:tcPr>
          <w:p w14:paraId="5023B320" w14:textId="77777777" w:rsidR="00E6540A" w:rsidRPr="001F6655" w:rsidRDefault="00E6540A" w:rsidP="003932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vAlign w:val="bottom"/>
          </w:tcPr>
          <w:p w14:paraId="049BBFCD" w14:textId="77777777" w:rsidR="00E6540A" w:rsidRPr="001F6655" w:rsidRDefault="00E6540A" w:rsidP="003932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bottom"/>
          </w:tcPr>
          <w:p w14:paraId="6619C189" w14:textId="77777777" w:rsidR="00E6540A" w:rsidRPr="001F6655" w:rsidRDefault="00E6540A" w:rsidP="003932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vAlign w:val="bottom"/>
          </w:tcPr>
          <w:p w14:paraId="0522891A" w14:textId="77777777" w:rsidR="00E6540A" w:rsidRPr="001F6655" w:rsidRDefault="00E6540A" w:rsidP="003932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bottom"/>
          </w:tcPr>
          <w:p w14:paraId="18F2663E" w14:textId="77777777" w:rsidR="00E6540A" w:rsidRPr="001F6655" w:rsidRDefault="00E6540A" w:rsidP="003932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vAlign w:val="bottom"/>
          </w:tcPr>
          <w:p w14:paraId="26490A0E" w14:textId="77777777" w:rsidR="00E6540A" w:rsidRPr="001F6655" w:rsidRDefault="00E6540A" w:rsidP="003932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B137108" w14:textId="77777777" w:rsidR="00E6540A" w:rsidRPr="001F6655" w:rsidRDefault="00E6540A" w:rsidP="003932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13E437B8" w14:textId="77777777" w:rsidR="00E6540A" w:rsidRPr="001F6655" w:rsidRDefault="00E6540A" w:rsidP="003932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540A" w:rsidRPr="006375B5" w14:paraId="19285A86" w14:textId="77777777" w:rsidTr="0039320C">
        <w:trPr>
          <w:trHeight w:val="4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53B1B" w14:textId="77777777" w:rsidR="00E6540A" w:rsidRPr="001F6655" w:rsidRDefault="00E6540A" w:rsidP="0039320C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F66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1256" w:type="dxa"/>
            <w:tcBorders>
              <w:left w:val="nil"/>
              <w:right w:val="nil"/>
            </w:tcBorders>
            <w:vAlign w:val="bottom"/>
          </w:tcPr>
          <w:p w14:paraId="41694570" w14:textId="77777777" w:rsidR="00E6540A" w:rsidRPr="00D953C9" w:rsidRDefault="00E6540A" w:rsidP="0039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2,715</w:t>
            </w:r>
          </w:p>
        </w:tc>
        <w:tc>
          <w:tcPr>
            <w:tcW w:w="1148" w:type="dxa"/>
            <w:tcBorders>
              <w:left w:val="nil"/>
              <w:right w:val="nil"/>
            </w:tcBorders>
            <w:vAlign w:val="bottom"/>
          </w:tcPr>
          <w:p w14:paraId="7E99B03A" w14:textId="77777777" w:rsidR="00E6540A" w:rsidRPr="001F6655" w:rsidRDefault="00E6540A" w:rsidP="0039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2,744</w:t>
            </w:r>
          </w:p>
        </w:tc>
        <w:tc>
          <w:tcPr>
            <w:tcW w:w="1158" w:type="dxa"/>
            <w:tcBorders>
              <w:left w:val="nil"/>
              <w:right w:val="nil"/>
            </w:tcBorders>
            <w:vAlign w:val="bottom"/>
          </w:tcPr>
          <w:p w14:paraId="690A9967" w14:textId="77777777" w:rsidR="00E6540A" w:rsidRPr="001F6655" w:rsidRDefault="00E6540A" w:rsidP="0039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157" w:type="dxa"/>
            <w:tcBorders>
              <w:left w:val="nil"/>
              <w:right w:val="nil"/>
            </w:tcBorders>
            <w:vAlign w:val="bottom"/>
          </w:tcPr>
          <w:p w14:paraId="56ABF9D4" w14:textId="77777777" w:rsidR="00E6540A" w:rsidRPr="001F6655" w:rsidRDefault="00E6540A" w:rsidP="0039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46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1E9C2C0F" w14:textId="77777777" w:rsidR="00E6540A" w:rsidRPr="001F6655" w:rsidRDefault="00E6540A" w:rsidP="0039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68530075" w14:textId="77777777" w:rsidR="00E6540A" w:rsidRPr="001F6655" w:rsidRDefault="00E6540A" w:rsidP="0039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F66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53456D82" w14:textId="77777777" w:rsidR="00E6540A" w:rsidRPr="001F6655" w:rsidRDefault="00E6540A" w:rsidP="0039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2986E85F" w14:textId="77777777" w:rsidR="00E6540A" w:rsidRPr="001F6655" w:rsidRDefault="00E6540A" w:rsidP="0039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1148" w:type="dxa"/>
          </w:tcPr>
          <w:p w14:paraId="378D5DAD" w14:textId="77777777" w:rsidR="00E6540A" w:rsidRPr="001F6655" w:rsidRDefault="00E6540A" w:rsidP="0039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2,722</w:t>
            </w:r>
          </w:p>
        </w:tc>
        <w:tc>
          <w:tcPr>
            <w:tcW w:w="1158" w:type="dxa"/>
          </w:tcPr>
          <w:p w14:paraId="454F9588" w14:textId="77777777" w:rsidR="00E6540A" w:rsidRPr="001F6655" w:rsidRDefault="00E6540A" w:rsidP="0039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2,799</w:t>
            </w:r>
          </w:p>
        </w:tc>
      </w:tr>
      <w:tr w:rsidR="00E6540A" w:rsidRPr="006375B5" w14:paraId="469A6B4D" w14:textId="77777777" w:rsidTr="0039320C">
        <w:trPr>
          <w:trHeight w:val="4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59189" w14:textId="77777777" w:rsidR="00E6540A" w:rsidRPr="001F6655" w:rsidRDefault="00E6540A" w:rsidP="0039320C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F665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ตลอดช่วงเวลาของสัญญา</w:t>
            </w:r>
          </w:p>
        </w:tc>
        <w:tc>
          <w:tcPr>
            <w:tcW w:w="1256" w:type="dxa"/>
            <w:tcBorders>
              <w:left w:val="nil"/>
              <w:right w:val="nil"/>
            </w:tcBorders>
            <w:vAlign w:val="bottom"/>
          </w:tcPr>
          <w:p w14:paraId="084CF9DB" w14:textId="77777777" w:rsidR="00E6540A" w:rsidRPr="001F6655" w:rsidRDefault="00E6540A" w:rsidP="0039320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148" w:type="dxa"/>
            <w:tcBorders>
              <w:left w:val="nil"/>
              <w:right w:val="nil"/>
            </w:tcBorders>
            <w:vAlign w:val="bottom"/>
          </w:tcPr>
          <w:p w14:paraId="0C1A0C2C" w14:textId="77777777" w:rsidR="00E6540A" w:rsidRPr="001F6655" w:rsidRDefault="00E6540A" w:rsidP="0039320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F66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158" w:type="dxa"/>
            <w:tcBorders>
              <w:left w:val="nil"/>
              <w:right w:val="nil"/>
            </w:tcBorders>
            <w:vAlign w:val="bottom"/>
          </w:tcPr>
          <w:p w14:paraId="5E519DA5" w14:textId="77777777" w:rsidR="00E6540A" w:rsidRPr="001F6655" w:rsidRDefault="00E6540A" w:rsidP="0039320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626</w:t>
            </w:r>
          </w:p>
        </w:tc>
        <w:tc>
          <w:tcPr>
            <w:tcW w:w="1157" w:type="dxa"/>
            <w:tcBorders>
              <w:left w:val="nil"/>
              <w:right w:val="nil"/>
            </w:tcBorders>
            <w:vAlign w:val="bottom"/>
          </w:tcPr>
          <w:p w14:paraId="7C199C7A" w14:textId="77777777" w:rsidR="00E6540A" w:rsidRPr="001F6655" w:rsidRDefault="00E6540A" w:rsidP="0039320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556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7D94F6D8" w14:textId="77777777" w:rsidR="00E6540A" w:rsidRPr="001F6655" w:rsidRDefault="00E6540A" w:rsidP="0039320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196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56CEA67E" w14:textId="77777777" w:rsidR="00E6540A" w:rsidRPr="001F6655" w:rsidRDefault="00E6540A" w:rsidP="0039320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199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50D60A83" w14:textId="77777777" w:rsidR="00E6540A" w:rsidRPr="001F6655" w:rsidRDefault="00E6540A" w:rsidP="0039320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128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3E5E1C28" w14:textId="77777777" w:rsidR="00E6540A" w:rsidRPr="001F6655" w:rsidRDefault="00E6540A" w:rsidP="0039320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52</w:t>
            </w:r>
          </w:p>
        </w:tc>
        <w:tc>
          <w:tcPr>
            <w:tcW w:w="1148" w:type="dxa"/>
            <w:vAlign w:val="bottom"/>
          </w:tcPr>
          <w:p w14:paraId="3B6AF8D5" w14:textId="77777777" w:rsidR="00E6540A" w:rsidRPr="001F6655" w:rsidRDefault="00E6540A" w:rsidP="0039320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950</w:t>
            </w:r>
          </w:p>
        </w:tc>
        <w:tc>
          <w:tcPr>
            <w:tcW w:w="1158" w:type="dxa"/>
            <w:vAlign w:val="bottom"/>
          </w:tcPr>
          <w:p w14:paraId="11D8D61A" w14:textId="77777777" w:rsidR="00E6540A" w:rsidRPr="001F6655" w:rsidRDefault="00E6540A" w:rsidP="0039320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807</w:t>
            </w:r>
          </w:p>
        </w:tc>
      </w:tr>
      <w:tr w:rsidR="00E6540A" w:rsidRPr="006375B5" w14:paraId="222F52A4" w14:textId="77777777" w:rsidTr="0039320C">
        <w:trPr>
          <w:trHeight w:val="2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34A3B" w14:textId="77777777" w:rsidR="00E6540A" w:rsidRPr="001F6655" w:rsidRDefault="00E6540A" w:rsidP="0039320C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1F66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256" w:type="dxa"/>
            <w:tcBorders>
              <w:left w:val="nil"/>
              <w:right w:val="nil"/>
            </w:tcBorders>
            <w:vAlign w:val="bottom"/>
          </w:tcPr>
          <w:p w14:paraId="58138A6E" w14:textId="77777777" w:rsidR="00E6540A" w:rsidRPr="001F6655" w:rsidRDefault="00E6540A" w:rsidP="0039320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2,715</w:t>
            </w:r>
          </w:p>
        </w:tc>
        <w:tc>
          <w:tcPr>
            <w:tcW w:w="1148" w:type="dxa"/>
            <w:tcBorders>
              <w:left w:val="nil"/>
              <w:right w:val="nil"/>
            </w:tcBorders>
            <w:vAlign w:val="bottom"/>
          </w:tcPr>
          <w:p w14:paraId="00B2855E" w14:textId="77777777" w:rsidR="00E6540A" w:rsidRPr="001F6655" w:rsidRDefault="00E6540A" w:rsidP="0039320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2,744</w:t>
            </w:r>
          </w:p>
        </w:tc>
        <w:tc>
          <w:tcPr>
            <w:tcW w:w="1158" w:type="dxa"/>
            <w:tcBorders>
              <w:left w:val="nil"/>
              <w:right w:val="nil"/>
            </w:tcBorders>
            <w:vAlign w:val="bottom"/>
          </w:tcPr>
          <w:p w14:paraId="5BB30DBC" w14:textId="77777777" w:rsidR="00E6540A" w:rsidRPr="001F6655" w:rsidRDefault="00E6540A" w:rsidP="0039320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626</w:t>
            </w:r>
          </w:p>
        </w:tc>
        <w:tc>
          <w:tcPr>
            <w:tcW w:w="1157" w:type="dxa"/>
            <w:tcBorders>
              <w:left w:val="nil"/>
              <w:right w:val="nil"/>
            </w:tcBorders>
            <w:vAlign w:val="bottom"/>
          </w:tcPr>
          <w:p w14:paraId="7F22D40A" w14:textId="77777777" w:rsidR="00E6540A" w:rsidRPr="001F6655" w:rsidRDefault="00E6540A" w:rsidP="0039320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602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762D7AC4" w14:textId="77777777" w:rsidR="00E6540A" w:rsidRPr="001F6655" w:rsidRDefault="00E6540A" w:rsidP="0039320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196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49CBAA36" w14:textId="77777777" w:rsidR="00E6540A" w:rsidRPr="001F6655" w:rsidRDefault="00E6540A" w:rsidP="0039320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199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254DC0F2" w14:textId="77777777" w:rsidR="00E6540A" w:rsidRPr="001F6655" w:rsidRDefault="00E6540A" w:rsidP="0039320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135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32EFC9E6" w14:textId="77777777" w:rsidR="00E6540A" w:rsidRPr="001F6655" w:rsidRDefault="00E6540A" w:rsidP="0039320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61</w:t>
            </w:r>
          </w:p>
        </w:tc>
        <w:tc>
          <w:tcPr>
            <w:tcW w:w="1148" w:type="dxa"/>
            <w:vAlign w:val="bottom"/>
          </w:tcPr>
          <w:p w14:paraId="3421490F" w14:textId="77777777" w:rsidR="00E6540A" w:rsidRPr="001F6655" w:rsidRDefault="00E6540A" w:rsidP="0039320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3,672</w:t>
            </w:r>
          </w:p>
        </w:tc>
        <w:tc>
          <w:tcPr>
            <w:tcW w:w="1158" w:type="dxa"/>
            <w:vAlign w:val="bottom"/>
          </w:tcPr>
          <w:p w14:paraId="7BFC8961" w14:textId="77777777" w:rsidR="00E6540A" w:rsidRPr="001F6655" w:rsidRDefault="00E6540A" w:rsidP="0039320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3,606</w:t>
            </w:r>
          </w:p>
        </w:tc>
      </w:tr>
    </w:tbl>
    <w:p w14:paraId="0C820F8F" w14:textId="77777777" w:rsidR="00E6540A" w:rsidRPr="002B34FE" w:rsidRDefault="00E6540A" w:rsidP="00E6540A">
      <w:pPr>
        <w:spacing w:line="240" w:lineRule="auto"/>
        <w:rPr>
          <w:rFonts w:ascii="Angsana New" w:hAnsi="Angsana New"/>
          <w:color w:val="2E74B5"/>
          <w:sz w:val="16"/>
          <w:szCs w:val="16"/>
        </w:rPr>
      </w:pPr>
    </w:p>
    <w:tbl>
      <w:tblPr>
        <w:tblW w:w="14613" w:type="dxa"/>
        <w:tblLayout w:type="fixed"/>
        <w:tblLook w:val="00A0" w:firstRow="1" w:lastRow="0" w:firstColumn="1" w:lastColumn="0" w:noHBand="0" w:noVBand="0"/>
      </w:tblPr>
      <w:tblGrid>
        <w:gridCol w:w="2970"/>
        <w:gridCol w:w="1256"/>
        <w:gridCol w:w="1148"/>
        <w:gridCol w:w="1158"/>
        <w:gridCol w:w="1157"/>
        <w:gridCol w:w="1153"/>
        <w:gridCol w:w="1156"/>
        <w:gridCol w:w="1153"/>
        <w:gridCol w:w="1156"/>
        <w:gridCol w:w="1148"/>
        <w:gridCol w:w="1158"/>
      </w:tblGrid>
      <w:tr w:rsidR="00E6540A" w:rsidRPr="006375B5" w14:paraId="269E3CE5" w14:textId="77777777" w:rsidTr="0039320C">
        <w:trPr>
          <w:trHeight w:val="47"/>
          <w:tblHeader/>
        </w:trPr>
        <w:tc>
          <w:tcPr>
            <w:tcW w:w="2970" w:type="dxa"/>
            <w:tcBorders>
              <w:left w:val="nil"/>
              <w:right w:val="nil"/>
            </w:tcBorders>
            <w:noWrap/>
            <w:vAlign w:val="bottom"/>
          </w:tcPr>
          <w:p w14:paraId="749B9A57" w14:textId="77777777" w:rsidR="00E6540A" w:rsidRPr="001F6655" w:rsidRDefault="00E6540A" w:rsidP="0039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643" w:type="dxa"/>
            <w:gridSpan w:val="10"/>
            <w:tcBorders>
              <w:left w:val="nil"/>
              <w:bottom w:val="nil"/>
            </w:tcBorders>
            <w:vAlign w:val="bottom"/>
          </w:tcPr>
          <w:p w14:paraId="107D010E" w14:textId="77777777" w:rsidR="00E6540A" w:rsidRPr="001F6655" w:rsidRDefault="00E6540A" w:rsidP="0039320C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F66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6540A" w:rsidRPr="006375B5" w14:paraId="3FD29624" w14:textId="77777777" w:rsidTr="0039320C">
        <w:trPr>
          <w:trHeight w:val="47"/>
          <w:tblHeader/>
        </w:trPr>
        <w:tc>
          <w:tcPr>
            <w:tcW w:w="2970" w:type="dxa"/>
            <w:tcBorders>
              <w:left w:val="nil"/>
              <w:right w:val="nil"/>
            </w:tcBorders>
            <w:noWrap/>
            <w:vAlign w:val="center"/>
          </w:tcPr>
          <w:p w14:paraId="1F92E99F" w14:textId="77777777" w:rsidR="00E6540A" w:rsidRPr="00985009" w:rsidRDefault="00E6540A" w:rsidP="0039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9850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40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21936BA" w14:textId="77777777" w:rsidR="00E6540A" w:rsidRPr="001F6655" w:rsidRDefault="00E6540A" w:rsidP="0039320C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6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1F66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1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C555FB9" w14:textId="77777777" w:rsidR="00E6540A" w:rsidRPr="001F6655" w:rsidRDefault="00E6540A" w:rsidP="0039320C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6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1F66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0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2463A75" w14:textId="77777777" w:rsidR="00E6540A" w:rsidRPr="001F6655" w:rsidRDefault="00E6540A" w:rsidP="0039320C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6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1F66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0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B3D9D42" w14:textId="77777777" w:rsidR="00E6540A" w:rsidRPr="001F6655" w:rsidRDefault="00E6540A" w:rsidP="0039320C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6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1F66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06" w:type="dxa"/>
            <w:gridSpan w:val="2"/>
            <w:vAlign w:val="bottom"/>
          </w:tcPr>
          <w:p w14:paraId="55C69F1A" w14:textId="77777777" w:rsidR="00E6540A" w:rsidRPr="001F6655" w:rsidRDefault="00E6540A" w:rsidP="0039320C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6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6540A" w:rsidRPr="006375B5" w14:paraId="59822DB3" w14:textId="77777777" w:rsidTr="0039320C">
        <w:trPr>
          <w:trHeight w:val="47"/>
          <w:tblHeader/>
        </w:trPr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D6B9EC" w14:textId="77777777" w:rsidR="00E6540A" w:rsidRPr="00985009" w:rsidRDefault="00E6540A" w:rsidP="0039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50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850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9850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850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75A38" w14:textId="77777777" w:rsidR="00E6540A" w:rsidRPr="001F6655" w:rsidRDefault="00E6540A" w:rsidP="003932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F66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CD4C2" w14:textId="77777777" w:rsidR="00E6540A" w:rsidRPr="001F6655" w:rsidRDefault="00E6540A" w:rsidP="003932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6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AFC15" w14:textId="77777777" w:rsidR="00E6540A" w:rsidRPr="001F6655" w:rsidRDefault="00E6540A" w:rsidP="003932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6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570CC" w14:textId="77777777" w:rsidR="00E6540A" w:rsidRPr="001F6655" w:rsidRDefault="00E6540A" w:rsidP="003932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6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4FA4E" w14:textId="77777777" w:rsidR="00E6540A" w:rsidRPr="001F6655" w:rsidRDefault="00E6540A" w:rsidP="003932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6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36505" w14:textId="77777777" w:rsidR="00E6540A" w:rsidRPr="001F6655" w:rsidRDefault="00E6540A" w:rsidP="003932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6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72CC3" w14:textId="77777777" w:rsidR="00E6540A" w:rsidRPr="001F6655" w:rsidRDefault="00E6540A" w:rsidP="003932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6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CF44F" w14:textId="77777777" w:rsidR="00E6540A" w:rsidRPr="001F6655" w:rsidRDefault="00E6540A" w:rsidP="003932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6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52867" w14:textId="77777777" w:rsidR="00E6540A" w:rsidRPr="001F6655" w:rsidRDefault="00E6540A" w:rsidP="003932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6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BEFF9" w14:textId="77777777" w:rsidR="00E6540A" w:rsidRPr="001F6655" w:rsidRDefault="00E6540A" w:rsidP="003932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6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6540A" w:rsidRPr="006375B5" w14:paraId="3A175AF7" w14:textId="77777777" w:rsidTr="0039320C">
        <w:trPr>
          <w:trHeight w:val="4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00ACF" w14:textId="77777777" w:rsidR="00E6540A" w:rsidRPr="001F6655" w:rsidRDefault="00E6540A" w:rsidP="0039320C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43" w:type="dxa"/>
            <w:gridSpan w:val="10"/>
            <w:tcBorders>
              <w:top w:val="nil"/>
              <w:left w:val="nil"/>
            </w:tcBorders>
            <w:vAlign w:val="bottom"/>
          </w:tcPr>
          <w:p w14:paraId="524B9EC9" w14:textId="77777777" w:rsidR="00E6540A" w:rsidRPr="001F6655" w:rsidRDefault="00E6540A" w:rsidP="003932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6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F66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6540A" w:rsidRPr="006375B5" w14:paraId="2D6A17F6" w14:textId="77777777" w:rsidTr="0039320C">
        <w:trPr>
          <w:trHeight w:val="4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97652" w14:textId="77777777" w:rsidR="00E6540A" w:rsidRPr="001F6655" w:rsidRDefault="00E6540A" w:rsidP="0039320C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6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5F0CF14B" w14:textId="77777777" w:rsidR="00E6540A" w:rsidRPr="001F6655" w:rsidRDefault="00E6540A" w:rsidP="003932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bottom"/>
          </w:tcPr>
          <w:p w14:paraId="0E91AB5B" w14:textId="77777777" w:rsidR="00E6540A" w:rsidRPr="001F6655" w:rsidRDefault="00E6540A" w:rsidP="003932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bottom"/>
          </w:tcPr>
          <w:p w14:paraId="05678520" w14:textId="77777777" w:rsidR="00E6540A" w:rsidRPr="001F6655" w:rsidRDefault="00E6540A" w:rsidP="003932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vAlign w:val="bottom"/>
          </w:tcPr>
          <w:p w14:paraId="6F6ABF8A" w14:textId="77777777" w:rsidR="00E6540A" w:rsidRPr="001F6655" w:rsidRDefault="00E6540A" w:rsidP="003932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bottom"/>
          </w:tcPr>
          <w:p w14:paraId="6D4303B2" w14:textId="77777777" w:rsidR="00E6540A" w:rsidRPr="001F6655" w:rsidRDefault="00E6540A" w:rsidP="003932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vAlign w:val="bottom"/>
          </w:tcPr>
          <w:p w14:paraId="3EF1B987" w14:textId="77777777" w:rsidR="00E6540A" w:rsidRPr="001F6655" w:rsidRDefault="00E6540A" w:rsidP="003932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bottom"/>
          </w:tcPr>
          <w:p w14:paraId="5A673F3E" w14:textId="77777777" w:rsidR="00E6540A" w:rsidRPr="001F6655" w:rsidRDefault="00E6540A" w:rsidP="003932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vAlign w:val="bottom"/>
          </w:tcPr>
          <w:p w14:paraId="45F20723" w14:textId="77777777" w:rsidR="00E6540A" w:rsidRPr="001F6655" w:rsidRDefault="00E6540A" w:rsidP="003932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108ACD8" w14:textId="77777777" w:rsidR="00E6540A" w:rsidRPr="001F6655" w:rsidRDefault="00E6540A" w:rsidP="003932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4DBC038" w14:textId="77777777" w:rsidR="00E6540A" w:rsidRPr="001F6655" w:rsidRDefault="00E6540A" w:rsidP="003932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540A" w:rsidRPr="006375B5" w14:paraId="04C13FA1" w14:textId="77777777" w:rsidTr="0039320C">
        <w:trPr>
          <w:trHeight w:val="2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576A1" w14:textId="53514FE0" w:rsidR="00E6540A" w:rsidRPr="00AA6D62" w:rsidRDefault="005253EC" w:rsidP="0039320C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A6D6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ตลอดช่วงเวลาของสัญญา</w:t>
            </w:r>
          </w:p>
        </w:tc>
        <w:tc>
          <w:tcPr>
            <w:tcW w:w="1256" w:type="dxa"/>
            <w:tcBorders>
              <w:left w:val="nil"/>
              <w:right w:val="nil"/>
            </w:tcBorders>
            <w:vAlign w:val="bottom"/>
          </w:tcPr>
          <w:p w14:paraId="1CF4D21C" w14:textId="77777777" w:rsidR="00E6540A" w:rsidRPr="006375B5" w:rsidRDefault="00E6540A" w:rsidP="0039320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148" w:type="dxa"/>
            <w:tcBorders>
              <w:left w:val="nil"/>
              <w:right w:val="nil"/>
            </w:tcBorders>
            <w:vAlign w:val="bottom"/>
          </w:tcPr>
          <w:p w14:paraId="772D4AEB" w14:textId="77777777" w:rsidR="00E6540A" w:rsidRPr="006375B5" w:rsidRDefault="00E6540A" w:rsidP="0039320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158" w:type="dxa"/>
            <w:tcBorders>
              <w:left w:val="nil"/>
              <w:right w:val="nil"/>
            </w:tcBorders>
            <w:vAlign w:val="bottom"/>
          </w:tcPr>
          <w:p w14:paraId="1FA015E7" w14:textId="069D4DD4" w:rsidR="00E6540A" w:rsidRPr="006375B5" w:rsidRDefault="000F2646" w:rsidP="0039320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213</w:t>
            </w:r>
          </w:p>
        </w:tc>
        <w:tc>
          <w:tcPr>
            <w:tcW w:w="1157" w:type="dxa"/>
            <w:tcBorders>
              <w:left w:val="nil"/>
              <w:right w:val="nil"/>
            </w:tcBorders>
            <w:vAlign w:val="bottom"/>
          </w:tcPr>
          <w:p w14:paraId="5B75148F" w14:textId="77777777" w:rsidR="00E6540A" w:rsidRPr="006375B5" w:rsidRDefault="00E6540A" w:rsidP="0039320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221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35A2A364" w14:textId="77777777" w:rsidR="00E6540A" w:rsidRPr="006375B5" w:rsidRDefault="00E6540A" w:rsidP="00BA5462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3B630D51" w14:textId="77777777" w:rsidR="00E6540A" w:rsidRPr="006375B5" w:rsidRDefault="00E6540A" w:rsidP="000E7A2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6202BC08" w14:textId="77777777" w:rsidR="00E6540A" w:rsidRPr="00431ACF" w:rsidRDefault="00E6540A" w:rsidP="000E7A2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1DF4766B" w14:textId="77777777" w:rsidR="00E6540A" w:rsidRPr="006375B5" w:rsidRDefault="00E6540A" w:rsidP="0039320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79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148" w:type="dxa"/>
            <w:vAlign w:val="bottom"/>
          </w:tcPr>
          <w:p w14:paraId="466FB5D8" w14:textId="2ABD300B" w:rsidR="00E6540A" w:rsidRPr="006375B5" w:rsidRDefault="000F2646" w:rsidP="0039320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213</w:t>
            </w:r>
          </w:p>
        </w:tc>
        <w:tc>
          <w:tcPr>
            <w:tcW w:w="1158" w:type="dxa"/>
            <w:vAlign w:val="bottom"/>
          </w:tcPr>
          <w:p w14:paraId="46A00A8B" w14:textId="77777777" w:rsidR="00E6540A" w:rsidRPr="006375B5" w:rsidRDefault="00E6540A" w:rsidP="0039320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221</w:t>
            </w:r>
          </w:p>
        </w:tc>
      </w:tr>
    </w:tbl>
    <w:p w14:paraId="57E37666" w14:textId="6B936ADB" w:rsidR="00235A39" w:rsidRPr="00235A39" w:rsidRDefault="00235A39" w:rsidP="00235A39">
      <w:pPr>
        <w:pStyle w:val="Heading6"/>
        <w:tabs>
          <w:tab w:val="left" w:pos="540"/>
        </w:tabs>
        <w:jc w:val="both"/>
        <w:rPr>
          <w:rFonts w:ascii="Angsana New" w:hAnsi="Angsana New"/>
          <w:sz w:val="30"/>
          <w:szCs w:val="30"/>
          <w:lang w:val="en-US"/>
        </w:rPr>
      </w:pPr>
    </w:p>
    <w:p w14:paraId="666B0529" w14:textId="7FCB71E7" w:rsidR="00E6540A" w:rsidRPr="002E5D6B" w:rsidRDefault="00235A39" w:rsidP="00235A39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cs/>
        </w:rPr>
        <w:sectPr w:rsidR="00E6540A" w:rsidRPr="002E5D6B" w:rsidSect="00F1219B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  <w:r w:rsidRPr="00235A39">
        <w:br w:type="page"/>
      </w:r>
    </w:p>
    <w:p w14:paraId="5FEA0C3D" w14:textId="3B092463" w:rsidR="00235A39" w:rsidRPr="009E2F97" w:rsidRDefault="00235A39" w:rsidP="00235A39">
      <w:pPr>
        <w:pStyle w:val="Heading6"/>
        <w:numPr>
          <w:ilvl w:val="0"/>
          <w:numId w:val="27"/>
        </w:numPr>
        <w:tabs>
          <w:tab w:val="left" w:pos="540"/>
        </w:tabs>
        <w:ind w:hanging="720"/>
        <w:jc w:val="both"/>
        <w:rPr>
          <w:rFonts w:ascii="Angsana New" w:hAnsi="Angsana New"/>
          <w:sz w:val="30"/>
          <w:szCs w:val="30"/>
          <w:lang w:val="en-US"/>
        </w:rPr>
      </w:pPr>
      <w:r w:rsidRPr="009E2F97">
        <w:rPr>
          <w:rFonts w:ascii="Angsana New" w:hAnsi="Angsana New" w:hint="cs"/>
          <w:sz w:val="30"/>
          <w:szCs w:val="30"/>
          <w:cs/>
        </w:rPr>
        <w:lastRenderedPageBreak/>
        <w:t>ภาษีเงินได้</w:t>
      </w:r>
    </w:p>
    <w:p w14:paraId="30E46B16" w14:textId="77777777" w:rsidR="00235A39" w:rsidRPr="009E2F97" w:rsidRDefault="00235A39" w:rsidP="00235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5ECE62F" w14:textId="7E52C50A" w:rsidR="00235A39" w:rsidRPr="009E2F97" w:rsidRDefault="00235A39" w:rsidP="00235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กับรายได้ก่อนภาษีของงวดระหว่างกาล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9E2F97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9E2F97">
        <w:rPr>
          <w:rFonts w:ascii="Angsana New" w:hAnsi="Angsana New" w:hint="eastAsia"/>
          <w:sz w:val="30"/>
          <w:szCs w:val="30"/>
        </w:rPr>
        <w:t> </w:t>
      </w:r>
      <w:r w:rsidRPr="00A2531F">
        <w:rPr>
          <w:rFonts w:ascii="Angsana New" w:hAnsi="Angsana New"/>
          <w:sz w:val="30"/>
          <w:szCs w:val="30"/>
        </w:rPr>
        <w:t xml:space="preserve">31 </w:t>
      </w:r>
      <w:r w:rsidRPr="00A2531F">
        <w:rPr>
          <w:rFonts w:ascii="Angsana New" w:hAnsi="Angsana New" w:hint="cs"/>
          <w:sz w:val="30"/>
          <w:szCs w:val="30"/>
          <w:cs/>
        </w:rPr>
        <w:t>ธันวาคม</w:t>
      </w:r>
      <w:r w:rsidRPr="00A2531F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/>
          <w:sz w:val="30"/>
          <w:szCs w:val="30"/>
        </w:rPr>
        <w:t>2565</w:t>
      </w:r>
      <w:r w:rsidRPr="004929D0">
        <w:rPr>
          <w:rFonts w:ascii="Angsana New" w:hAnsi="Angsana New"/>
          <w:sz w:val="30"/>
          <w:szCs w:val="30"/>
        </w:rPr>
        <w:t> </w:t>
      </w:r>
      <w:r w:rsidRPr="004929D0">
        <w:rPr>
          <w:rFonts w:ascii="Angsana New" w:hAnsi="Angsana New" w:hint="cs"/>
          <w:sz w:val="30"/>
          <w:szCs w:val="30"/>
          <w:cs/>
        </w:rPr>
        <w:t xml:space="preserve">คือร้อยละ </w:t>
      </w:r>
      <w:r>
        <w:rPr>
          <w:rFonts w:ascii="Angsana New" w:hAnsi="Angsana New"/>
          <w:sz w:val="30"/>
          <w:szCs w:val="30"/>
        </w:rPr>
        <w:t>3</w:t>
      </w:r>
      <w:r w:rsidR="006C48B1">
        <w:rPr>
          <w:rFonts w:ascii="Angsana New" w:hAnsi="Angsana New"/>
          <w:sz w:val="30"/>
          <w:szCs w:val="30"/>
        </w:rPr>
        <w:t>2</w:t>
      </w:r>
      <w:r w:rsidR="00502B92">
        <w:rPr>
          <w:rFonts w:ascii="Angsana New" w:hAnsi="Angsana New"/>
          <w:sz w:val="30"/>
          <w:szCs w:val="30"/>
        </w:rPr>
        <w:t>.</w:t>
      </w:r>
      <w:r w:rsidR="006C48B1">
        <w:rPr>
          <w:rFonts w:ascii="Angsana New" w:hAnsi="Angsana New"/>
          <w:sz w:val="30"/>
          <w:szCs w:val="30"/>
        </w:rPr>
        <w:t>39</w:t>
      </w:r>
      <w:r w:rsidRPr="004929D0">
        <w:rPr>
          <w:rFonts w:ascii="Angsana New" w:hAnsi="Angsana New"/>
          <w:sz w:val="30"/>
          <w:szCs w:val="30"/>
        </w:rPr>
        <w:t xml:space="preserve"> </w:t>
      </w:r>
      <w:r w:rsidRPr="004929D0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>
        <w:rPr>
          <w:rFonts w:ascii="Angsana New" w:hAnsi="Angsana New"/>
          <w:sz w:val="30"/>
          <w:szCs w:val="30"/>
        </w:rPr>
        <w:t>17.32</w:t>
      </w:r>
      <w:r w:rsidRPr="004929D0">
        <w:rPr>
          <w:rFonts w:ascii="Angsana New" w:hAnsi="Angsana New"/>
          <w:sz w:val="30"/>
          <w:szCs w:val="30"/>
        </w:rPr>
        <w:t xml:space="preserve"> </w:t>
      </w:r>
      <w:r w:rsidRPr="004929D0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2C4785F2" w14:textId="77777777" w:rsidR="00235A39" w:rsidRPr="009E2F97" w:rsidRDefault="00235A39" w:rsidP="00235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EEA6BD5" w14:textId="20E2D3BA" w:rsidR="00235A39" w:rsidRPr="009E2F97" w:rsidRDefault="00235A39" w:rsidP="00235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จำนวนภาษีเงินได้ในงบกำไรขาดทุน</w:t>
      </w:r>
      <w:r w:rsidR="00C36719">
        <w:rPr>
          <w:rFonts w:ascii="Angsana New" w:hAnsi="Angsana New" w:hint="cs"/>
          <w:sz w:val="30"/>
          <w:szCs w:val="30"/>
          <w:cs/>
        </w:rPr>
        <w:t>แตกต่างจาก</w:t>
      </w:r>
      <w:r w:rsidRPr="009E2F97">
        <w:rPr>
          <w:rFonts w:ascii="Angsana New" w:hAnsi="Angsana New" w:hint="cs"/>
          <w:sz w:val="30"/>
          <w:szCs w:val="30"/>
          <w:cs/>
        </w:rPr>
        <w:t>จำนวนภาษีเงินได้ที่คำนวณโดยการใช้อัตราภาษีเงินได้คูณกับยอดกำไร</w:t>
      </w:r>
      <w:r w:rsidR="00C36719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9E2F97">
        <w:rPr>
          <w:rFonts w:ascii="Angsana New" w:hAnsi="Angsana New" w:hint="cs"/>
          <w:sz w:val="30"/>
          <w:szCs w:val="30"/>
          <w:cs/>
        </w:rPr>
        <w:t>สุทธิตามบัญชีสำหรับงวด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สาเหตุหลักเนื่องจาก</w:t>
      </w:r>
      <w:r w:rsidR="00C36719">
        <w:rPr>
          <w:rFonts w:ascii="Angsana New" w:hAnsi="Angsana New" w:hint="cs"/>
          <w:sz w:val="30"/>
          <w:szCs w:val="30"/>
          <w:cs/>
        </w:rPr>
        <w:t>การรับรู้รายการทางบัญชีกับทางภาษีเงินได้ที่แตกต่างกัน</w:t>
      </w:r>
    </w:p>
    <w:p w14:paraId="08CAC5A7" w14:textId="77777777" w:rsidR="00235A39" w:rsidRDefault="00235A39" w:rsidP="00235A39">
      <w:pPr>
        <w:pStyle w:val="Heading6"/>
        <w:tabs>
          <w:tab w:val="left" w:pos="540"/>
        </w:tabs>
        <w:ind w:left="900"/>
        <w:jc w:val="both"/>
        <w:rPr>
          <w:rFonts w:ascii="Angsana New" w:hAnsi="Angsana New"/>
          <w:sz w:val="30"/>
          <w:szCs w:val="30"/>
        </w:rPr>
      </w:pPr>
    </w:p>
    <w:p w14:paraId="218ED6D8" w14:textId="21099CA2" w:rsidR="00BE5689" w:rsidRPr="00FD0164" w:rsidRDefault="00BE5689" w:rsidP="00235A39">
      <w:pPr>
        <w:pStyle w:val="Heading6"/>
        <w:numPr>
          <w:ilvl w:val="0"/>
          <w:numId w:val="27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FD0164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7FD4D5A3" w14:textId="77777777" w:rsidR="007440A3" w:rsidRPr="00FD0164" w:rsidRDefault="007440A3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14BEC2" w14:textId="31AD9E4B" w:rsidR="0055240A" w:rsidRPr="00362216" w:rsidRDefault="009C1EC5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D0164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383EDC" w:rsidRPr="00362216">
        <w:rPr>
          <w:rFonts w:ascii="Angsana New" w:hAnsi="Angsana New"/>
          <w:i/>
          <w:iCs/>
          <w:sz w:val="30"/>
          <w:szCs w:val="30"/>
          <w:cs/>
        </w:rPr>
        <w:t xml:space="preserve">มูลค่าตามบัญชีและมูลค่ายุติธรรม </w:t>
      </w:r>
    </w:p>
    <w:p w14:paraId="4EEDEA7A" w14:textId="2278DF05" w:rsidR="00BE5689" w:rsidRDefault="0055240A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D0164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</w:t>
      </w:r>
      <w:r w:rsidRPr="00FD0164">
        <w:rPr>
          <w:rFonts w:ascii="Angsana New" w:hAnsi="Angsana New"/>
          <w:sz w:val="30"/>
          <w:szCs w:val="30"/>
          <w:cs/>
        </w:rPr>
        <w:t xml:space="preserve"> </w:t>
      </w:r>
      <w:r w:rsidRPr="00FD0164">
        <w:rPr>
          <w:rFonts w:ascii="Angsana New" w:hAnsi="Angsana New"/>
          <w:sz w:val="30"/>
          <w:szCs w:val="30"/>
        </w:rPr>
        <w:t xml:space="preserve">    </w:t>
      </w:r>
      <w:r w:rsidRPr="00FD0164">
        <w:rPr>
          <w:rFonts w:ascii="Angsana New" w:hAnsi="Angsana New" w:hint="cs"/>
          <w:sz w:val="30"/>
          <w:szCs w:val="30"/>
          <w:cs/>
        </w:rPr>
        <w:t>ลําดับชั้นมูลค่ายุติธรรม</w:t>
      </w:r>
      <w:r w:rsidR="00E21AE9" w:rsidRPr="00FD0164">
        <w:rPr>
          <w:rFonts w:ascii="Angsana New" w:hAnsi="Angsana New" w:hint="cs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FD0164">
        <w:rPr>
          <w:rFonts w:ascii="Angsana New" w:hAnsi="Angsana New"/>
          <w:sz w:val="30"/>
          <w:szCs w:val="30"/>
          <w:cs/>
        </w:rPr>
        <w:t xml:space="preserve"> </w:t>
      </w:r>
      <w:r w:rsidRPr="00FD0164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แต่ไม่รวมถึงการแสดงข้อมูลมูลค่ายุติธรรมสําหรับสินทรัพย์ทางการเงินและหนี้สินทางการเงินที่</w:t>
      </w:r>
      <w:r w:rsidR="00CA7648" w:rsidRPr="00FD0164">
        <w:rPr>
          <w:rFonts w:ascii="Angsana New" w:hAnsi="Angsana New" w:hint="cs"/>
          <w:sz w:val="30"/>
          <w:szCs w:val="30"/>
          <w:cs/>
        </w:rPr>
        <w:t>ไม่ได้</w:t>
      </w:r>
      <w:r w:rsidRPr="00FD0164">
        <w:rPr>
          <w:rFonts w:ascii="Angsana New" w:hAnsi="Angsana New" w:hint="cs"/>
          <w:sz w:val="30"/>
          <w:szCs w:val="30"/>
          <w:cs/>
        </w:rPr>
        <w:t>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29B8C02" w14:textId="684D8762" w:rsidR="00385E53" w:rsidRDefault="00385E53" w:rsidP="009A0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47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50"/>
        <w:gridCol w:w="1124"/>
        <w:gridCol w:w="243"/>
        <w:gridCol w:w="927"/>
        <w:gridCol w:w="236"/>
        <w:gridCol w:w="1013"/>
        <w:gridCol w:w="239"/>
        <w:gridCol w:w="934"/>
        <w:gridCol w:w="236"/>
        <w:gridCol w:w="1145"/>
      </w:tblGrid>
      <w:tr w:rsidR="00385E53" w:rsidRPr="006375B5" w14:paraId="49CFCC43" w14:textId="77777777" w:rsidTr="00D023CE">
        <w:trPr>
          <w:tblHeader/>
        </w:trPr>
        <w:tc>
          <w:tcPr>
            <w:tcW w:w="3150" w:type="dxa"/>
            <w:shd w:val="clear" w:color="auto" w:fill="auto"/>
          </w:tcPr>
          <w:p w14:paraId="6A67D072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2BB49549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85E53" w:rsidRPr="006375B5" w14:paraId="5A74D2DF" w14:textId="77777777" w:rsidTr="00D023CE">
        <w:trPr>
          <w:tblHeader/>
        </w:trPr>
        <w:tc>
          <w:tcPr>
            <w:tcW w:w="3150" w:type="dxa"/>
            <w:shd w:val="clear" w:color="auto" w:fill="auto"/>
          </w:tcPr>
          <w:p w14:paraId="43DC0FC4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6C559B7B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</w:tcPr>
          <w:p w14:paraId="2B3AB040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58856C1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85E53" w:rsidRPr="006375B5" w14:paraId="1D388D15" w14:textId="77777777" w:rsidTr="00D023CE">
        <w:trPr>
          <w:tblHeader/>
        </w:trPr>
        <w:tc>
          <w:tcPr>
            <w:tcW w:w="3150" w:type="dxa"/>
            <w:shd w:val="clear" w:color="auto" w:fill="auto"/>
          </w:tcPr>
          <w:p w14:paraId="4ECAAE05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5082DD11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  <w:shd w:val="clear" w:color="auto" w:fill="auto"/>
          </w:tcPr>
          <w:p w14:paraId="4767BA8E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716CAA35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0E564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0CA9E2D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282305FB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0E564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62A93BBC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11657510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0E564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C48B183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0BCEF278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85E53" w:rsidRPr="006375B5" w14:paraId="12022883" w14:textId="77777777" w:rsidTr="00D023CE">
        <w:trPr>
          <w:tblHeader/>
        </w:trPr>
        <w:tc>
          <w:tcPr>
            <w:tcW w:w="3150" w:type="dxa"/>
            <w:shd w:val="clear" w:color="auto" w:fill="auto"/>
          </w:tcPr>
          <w:p w14:paraId="1D892DE8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32B2D780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85E53" w:rsidRPr="006375B5" w14:paraId="0B4D6AB9" w14:textId="77777777" w:rsidTr="00D023CE">
        <w:tc>
          <w:tcPr>
            <w:tcW w:w="3150" w:type="dxa"/>
            <w:shd w:val="clear" w:color="auto" w:fill="auto"/>
          </w:tcPr>
          <w:p w14:paraId="77D8E95A" w14:textId="5E5E8042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E5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24" w:type="dxa"/>
            <w:shd w:val="clear" w:color="auto" w:fill="auto"/>
          </w:tcPr>
          <w:p w14:paraId="577D11A3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41A8270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380AF5EE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896D07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E28568D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C8D0AC2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9E27C69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CB8A01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2B7A3B9B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5E53" w:rsidRPr="006375B5" w14:paraId="63FFD174" w14:textId="77777777" w:rsidTr="00D023CE">
        <w:tc>
          <w:tcPr>
            <w:tcW w:w="3150" w:type="dxa"/>
            <w:shd w:val="clear" w:color="auto" w:fill="auto"/>
          </w:tcPr>
          <w:p w14:paraId="340404A3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1932BB5B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วิธีมูลค่ายุติธรรมผ่านกำไรขาดทุน</w:t>
            </w:r>
          </w:p>
          <w:p w14:paraId="4A4A593D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24" w:type="dxa"/>
            <w:shd w:val="clear" w:color="auto" w:fill="auto"/>
          </w:tcPr>
          <w:p w14:paraId="214E686E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80913AF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6F45049A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CE7497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C5BAD62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4174AFE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CA4A334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15CCD2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165F6058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5E53" w:rsidRPr="006375B5" w14:paraId="1D44BE35" w14:textId="77777777" w:rsidTr="00D023CE">
        <w:tc>
          <w:tcPr>
            <w:tcW w:w="3150" w:type="dxa"/>
            <w:shd w:val="clear" w:color="auto" w:fill="auto"/>
          </w:tcPr>
          <w:p w14:paraId="681345E6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124" w:type="dxa"/>
            <w:shd w:val="clear" w:color="auto" w:fill="auto"/>
          </w:tcPr>
          <w:p w14:paraId="466D84F0" w14:textId="09AA4341" w:rsidR="00385E53" w:rsidRPr="006375B5" w:rsidRDefault="00B7530A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FB4E8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7291B2BE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5A830EC5" w14:textId="41B68F65" w:rsidR="00385E53" w:rsidRPr="006375B5" w:rsidRDefault="00B7530A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DA7D32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901DB02" w14:textId="13A7F753" w:rsidR="00385E53" w:rsidRPr="006375B5" w:rsidRDefault="00B7530A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73B8850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1E91B76" w14:textId="0C87DE86" w:rsidR="00385E53" w:rsidRPr="006375B5" w:rsidRDefault="00B7530A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FB4E8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6CF52C3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AA6D4F5" w14:textId="1D414F0E" w:rsidR="00385E53" w:rsidRPr="006375B5" w:rsidRDefault="00B7530A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FB4E8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85E53" w:rsidRPr="006375B5" w14:paraId="3780C86C" w14:textId="77777777" w:rsidTr="00D023CE">
        <w:tc>
          <w:tcPr>
            <w:tcW w:w="3150" w:type="dxa"/>
            <w:shd w:val="clear" w:color="auto" w:fill="auto"/>
          </w:tcPr>
          <w:p w14:paraId="7141ACC0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24" w:type="dxa"/>
            <w:shd w:val="clear" w:color="auto" w:fill="auto"/>
          </w:tcPr>
          <w:p w14:paraId="7F8D361C" w14:textId="52AC6315" w:rsidR="00385E53" w:rsidRPr="006375B5" w:rsidRDefault="00B973DF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43" w:type="dxa"/>
            <w:shd w:val="clear" w:color="auto" w:fill="auto"/>
          </w:tcPr>
          <w:p w14:paraId="6761D3D2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F07FEAD" w14:textId="3A61F62B" w:rsidR="00385E53" w:rsidRPr="006375B5" w:rsidRDefault="00B973DF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C1EF17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AFE20B2" w14:textId="02240189" w:rsidR="00385E53" w:rsidRPr="006375B5" w:rsidRDefault="00B973DF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39" w:type="dxa"/>
            <w:shd w:val="clear" w:color="auto" w:fill="auto"/>
          </w:tcPr>
          <w:p w14:paraId="52391040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2313AF1" w14:textId="3A5B8B22" w:rsidR="00385E53" w:rsidRPr="006375B5" w:rsidRDefault="00B973DF" w:rsidP="00D20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AF2BA1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0C29B7E7" w14:textId="37044D7A" w:rsidR="00385E53" w:rsidRPr="006375B5" w:rsidRDefault="00B973DF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B64584" w:rsidRPr="006375B5" w14:paraId="76451419" w14:textId="77777777" w:rsidTr="00D023CE">
        <w:tc>
          <w:tcPr>
            <w:tcW w:w="3150" w:type="dxa"/>
            <w:shd w:val="clear" w:color="auto" w:fill="auto"/>
          </w:tcPr>
          <w:p w14:paraId="079FA998" w14:textId="77777777" w:rsidR="00B64584" w:rsidRDefault="00B64584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1339D3EF" w14:textId="77777777" w:rsidR="00B64584" w:rsidRDefault="00B64584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C8435A4" w14:textId="77777777" w:rsidR="00B64584" w:rsidRPr="006375B5" w:rsidRDefault="00B64584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670AA8CC" w14:textId="77777777" w:rsidR="00B64584" w:rsidRDefault="00B64584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EFA7A3F" w14:textId="77777777" w:rsidR="00B64584" w:rsidRPr="006375B5" w:rsidRDefault="00B64584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A307817" w14:textId="77777777" w:rsidR="00B64584" w:rsidRDefault="00B64584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07BBC7D" w14:textId="77777777" w:rsidR="00B64584" w:rsidRPr="006375B5" w:rsidRDefault="00B64584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5FAA861" w14:textId="77777777" w:rsidR="00B64584" w:rsidRDefault="00B64584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1A6815" w14:textId="77777777" w:rsidR="00B64584" w:rsidRPr="006375B5" w:rsidRDefault="00B64584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3C17C09D" w14:textId="77777777" w:rsidR="00B64584" w:rsidRDefault="00B64584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719" w:rsidRPr="006375B5" w14:paraId="469D977C" w14:textId="77777777" w:rsidTr="00D023CE">
        <w:tc>
          <w:tcPr>
            <w:tcW w:w="3150" w:type="dxa"/>
            <w:shd w:val="clear" w:color="auto" w:fill="auto"/>
          </w:tcPr>
          <w:p w14:paraId="0AEF5D86" w14:textId="77777777" w:rsidR="00C36719" w:rsidRDefault="00C36719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1BE39AF9" w14:textId="77777777" w:rsidR="00C36719" w:rsidRDefault="00C36719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05BD0C44" w14:textId="77777777" w:rsidR="00C36719" w:rsidRPr="006375B5" w:rsidRDefault="00C36719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08C3CF5" w14:textId="77777777" w:rsidR="00C36719" w:rsidRDefault="00C36719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0B5BF1" w14:textId="77777777" w:rsidR="00C36719" w:rsidRPr="006375B5" w:rsidRDefault="00C36719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1D31DB1" w14:textId="77777777" w:rsidR="00C36719" w:rsidRDefault="00C36719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B26F3C8" w14:textId="77777777" w:rsidR="00C36719" w:rsidRPr="006375B5" w:rsidRDefault="00C36719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0630964" w14:textId="77777777" w:rsidR="00C36719" w:rsidRDefault="00C36719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6BEA9D" w14:textId="77777777" w:rsidR="00C36719" w:rsidRPr="006375B5" w:rsidRDefault="00C36719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41146619" w14:textId="77777777" w:rsidR="00C36719" w:rsidRDefault="00C36719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719" w:rsidRPr="006375B5" w14:paraId="22FE343C" w14:textId="77777777" w:rsidTr="00D023CE">
        <w:tc>
          <w:tcPr>
            <w:tcW w:w="3150" w:type="dxa"/>
            <w:shd w:val="clear" w:color="auto" w:fill="auto"/>
          </w:tcPr>
          <w:p w14:paraId="6B05C81A" w14:textId="77777777" w:rsidR="00C36719" w:rsidRDefault="00C36719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57DA731F" w14:textId="77777777" w:rsidR="00C36719" w:rsidRDefault="00C36719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27F58D4" w14:textId="77777777" w:rsidR="00C36719" w:rsidRPr="006375B5" w:rsidRDefault="00C36719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A7FC4CA" w14:textId="77777777" w:rsidR="00C36719" w:rsidRDefault="00C36719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AD31F4" w14:textId="77777777" w:rsidR="00C36719" w:rsidRPr="006375B5" w:rsidRDefault="00C36719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9623CCD" w14:textId="77777777" w:rsidR="00C36719" w:rsidRDefault="00C36719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8C3522D" w14:textId="77777777" w:rsidR="00C36719" w:rsidRPr="006375B5" w:rsidRDefault="00C36719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83449AF" w14:textId="77777777" w:rsidR="00C36719" w:rsidRDefault="00C36719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8FBA767" w14:textId="77777777" w:rsidR="00C36719" w:rsidRPr="006375B5" w:rsidRDefault="00C36719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0951D251" w14:textId="77777777" w:rsidR="00C36719" w:rsidRDefault="00C36719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5E53" w:rsidRPr="006375B5" w14:paraId="61805F2E" w14:textId="77777777" w:rsidTr="00D023CE">
        <w:tc>
          <w:tcPr>
            <w:tcW w:w="3150" w:type="dxa"/>
            <w:shd w:val="clear" w:color="auto" w:fill="auto"/>
          </w:tcPr>
          <w:p w14:paraId="7A4C57AE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24" w:type="dxa"/>
            <w:shd w:val="clear" w:color="auto" w:fill="auto"/>
          </w:tcPr>
          <w:p w14:paraId="5DCCB7B4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11B05A39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3581EA6A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0AB6B4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A0FFB32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122484E9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E0B86A9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39B4B9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2FD6E0F2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5E53" w:rsidRPr="006375B5" w14:paraId="0E3D887F" w14:textId="77777777" w:rsidTr="00D023CE">
        <w:tc>
          <w:tcPr>
            <w:tcW w:w="3150" w:type="dxa"/>
            <w:shd w:val="clear" w:color="auto" w:fill="auto"/>
          </w:tcPr>
          <w:p w14:paraId="14D05B8E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24" w:type="dxa"/>
            <w:shd w:val="clear" w:color="auto" w:fill="auto"/>
          </w:tcPr>
          <w:p w14:paraId="653AB5FD" w14:textId="77777777" w:rsidR="00385E53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61A5A5" w14:textId="3FD2D25B" w:rsidR="00B973DF" w:rsidRPr="006375B5" w:rsidRDefault="00B973DF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243" w:type="dxa"/>
            <w:shd w:val="clear" w:color="auto" w:fill="auto"/>
          </w:tcPr>
          <w:p w14:paraId="0D1C61B8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FBEE114" w14:textId="15DCB298" w:rsidR="00385E53" w:rsidRPr="006375B5" w:rsidRDefault="00B973DF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CD749D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E886C0D" w14:textId="77777777" w:rsidR="00B973DF" w:rsidRDefault="00B973DF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4371F3" w14:textId="6BA470CD" w:rsidR="00385E53" w:rsidRPr="006375B5" w:rsidRDefault="00B973DF" w:rsidP="00D20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97737A3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143C0C0" w14:textId="29153D7A" w:rsidR="00385E53" w:rsidRPr="006375B5" w:rsidRDefault="00B973DF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  <w:tc>
          <w:tcPr>
            <w:tcW w:w="236" w:type="dxa"/>
            <w:shd w:val="clear" w:color="auto" w:fill="auto"/>
          </w:tcPr>
          <w:p w14:paraId="4F467C10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0283EADA" w14:textId="77777777" w:rsidR="00385E53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D923C0" w14:textId="69B8A525" w:rsidR="00B973DF" w:rsidRPr="006375B5" w:rsidRDefault="00B973DF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</w:tr>
      <w:tr w:rsidR="00385E53" w:rsidRPr="006375B5" w14:paraId="238945B3" w14:textId="77777777" w:rsidTr="00D023CE">
        <w:tc>
          <w:tcPr>
            <w:tcW w:w="3150" w:type="dxa"/>
            <w:shd w:val="clear" w:color="auto" w:fill="auto"/>
          </w:tcPr>
          <w:p w14:paraId="69AA1A78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DC65F7C" w14:textId="382BA5E1" w:rsidR="00385E53" w:rsidRPr="006375B5" w:rsidRDefault="00B973DF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33,830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E49F57B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65B5CED" w14:textId="7D876F9E" w:rsidR="00385E53" w:rsidRPr="006375B5" w:rsidRDefault="00B973DF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08EA02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3061695" w14:textId="322CD8F0" w:rsidR="00385E53" w:rsidRPr="006375B5" w:rsidRDefault="00B973DF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33,696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9D3364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8C92DF7" w14:textId="7D8B36AA" w:rsidR="00385E53" w:rsidRPr="006375B5" w:rsidRDefault="00B973DF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F51DC5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7E83DB84" w14:textId="5A2DAB53" w:rsidR="00385E53" w:rsidRPr="006375B5" w:rsidRDefault="00B973DF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33,696</w:t>
            </w:r>
          </w:p>
        </w:tc>
      </w:tr>
      <w:tr w:rsidR="00385E53" w:rsidRPr="006375B5" w14:paraId="1433A36D" w14:textId="77777777" w:rsidTr="00D023CE">
        <w:tc>
          <w:tcPr>
            <w:tcW w:w="3150" w:type="dxa"/>
            <w:shd w:val="clear" w:color="auto" w:fill="auto"/>
          </w:tcPr>
          <w:p w14:paraId="6443A97C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2C9E280" w14:textId="265FF8EA" w:rsidR="00385E53" w:rsidRPr="006375B5" w:rsidRDefault="00B973DF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60303EB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CBA29C9" w14:textId="4ADCDDE8" w:rsidR="00385E53" w:rsidRPr="006375B5" w:rsidRDefault="00B973DF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E1CE93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DBEACF9" w14:textId="1639F044" w:rsidR="00385E53" w:rsidRPr="006375B5" w:rsidRDefault="00B973DF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6FEC8EA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76E879C" w14:textId="06CA2FF2" w:rsidR="00385E53" w:rsidRPr="006375B5" w:rsidRDefault="00B973DF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5533E8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2DB502A8" w14:textId="52425D1E" w:rsidR="00385E53" w:rsidRPr="006375B5" w:rsidRDefault="00B973DF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</w:tr>
      <w:tr w:rsidR="00385E53" w:rsidRPr="006375B5" w14:paraId="6B251AC3" w14:textId="77777777" w:rsidTr="00D023CE">
        <w:tc>
          <w:tcPr>
            <w:tcW w:w="3150" w:type="dxa"/>
            <w:shd w:val="clear" w:color="auto" w:fill="auto"/>
          </w:tcPr>
          <w:p w14:paraId="1C114F83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5F240FEE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05841846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37A3DDBE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7E913A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6961153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62359EB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53D721F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5002BA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05856FF7" w14:textId="77777777" w:rsidR="00385E53" w:rsidRPr="006375B5" w:rsidRDefault="00385E53" w:rsidP="00D02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5E53" w:rsidRPr="006375B5" w14:paraId="218483B1" w14:textId="77777777" w:rsidTr="00D023CE">
        <w:tc>
          <w:tcPr>
            <w:tcW w:w="3150" w:type="dxa"/>
            <w:shd w:val="clear" w:color="auto" w:fill="auto"/>
          </w:tcPr>
          <w:p w14:paraId="0980A859" w14:textId="6AB2005D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Pr="000E5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24" w:type="dxa"/>
            <w:shd w:val="clear" w:color="auto" w:fill="auto"/>
          </w:tcPr>
          <w:p w14:paraId="27C71B67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1C72F352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00ED4D69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BF6699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BCFD0EE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E8EF52B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D604562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5278CC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13F10CCB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5E53" w:rsidRPr="006375B5" w14:paraId="283D4BAD" w14:textId="77777777" w:rsidTr="00D023CE">
        <w:tc>
          <w:tcPr>
            <w:tcW w:w="3150" w:type="dxa"/>
            <w:shd w:val="clear" w:color="auto" w:fill="auto"/>
          </w:tcPr>
          <w:p w14:paraId="215D43EC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12038390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วิธีมูลค่ายุติธรรมผ่านกำไรขาดทุน</w:t>
            </w:r>
          </w:p>
          <w:p w14:paraId="2EB292C7" w14:textId="2BDAE216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24" w:type="dxa"/>
            <w:shd w:val="clear" w:color="auto" w:fill="auto"/>
          </w:tcPr>
          <w:p w14:paraId="13B5A7AD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AEE40FC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613FD2AB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81E321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9F3503D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65A1989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99293C2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73B3E08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36C7C0D4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5E53" w:rsidRPr="006375B5" w14:paraId="7B0D3833" w14:textId="77777777" w:rsidTr="00D023CE">
        <w:tc>
          <w:tcPr>
            <w:tcW w:w="3150" w:type="dxa"/>
            <w:shd w:val="clear" w:color="auto" w:fill="auto"/>
          </w:tcPr>
          <w:p w14:paraId="528CEA56" w14:textId="79F8CEA9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124" w:type="dxa"/>
            <w:shd w:val="clear" w:color="auto" w:fill="auto"/>
          </w:tcPr>
          <w:p w14:paraId="0306D1D1" w14:textId="4F8C7BD9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243" w:type="dxa"/>
            <w:shd w:val="clear" w:color="auto" w:fill="auto"/>
          </w:tcPr>
          <w:p w14:paraId="37ABF9F8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5BA17E07" w14:textId="27B9F0C5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6CC8B4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15C8C64" w14:textId="48DCD091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6829A7D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B6D962A" w14:textId="05A5B5F6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236" w:type="dxa"/>
            <w:shd w:val="clear" w:color="auto" w:fill="auto"/>
          </w:tcPr>
          <w:p w14:paraId="56267A2F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1D2A4E5E" w14:textId="2A306749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</w:tr>
      <w:tr w:rsidR="00385E53" w:rsidRPr="006375B5" w14:paraId="70990E7D" w14:textId="77777777" w:rsidTr="00D023CE">
        <w:tc>
          <w:tcPr>
            <w:tcW w:w="3150" w:type="dxa"/>
            <w:shd w:val="clear" w:color="auto" w:fill="auto"/>
          </w:tcPr>
          <w:p w14:paraId="4531E461" w14:textId="2ED28716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24" w:type="dxa"/>
            <w:shd w:val="clear" w:color="auto" w:fill="auto"/>
          </w:tcPr>
          <w:p w14:paraId="26132DCA" w14:textId="402E852A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43" w:type="dxa"/>
            <w:shd w:val="clear" w:color="auto" w:fill="auto"/>
          </w:tcPr>
          <w:p w14:paraId="48D05BF9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C654522" w14:textId="3CFBB421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1A15D9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7C50046" w14:textId="167A877E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39" w:type="dxa"/>
            <w:shd w:val="clear" w:color="auto" w:fill="auto"/>
          </w:tcPr>
          <w:p w14:paraId="2BA83A20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FCA960B" w14:textId="7B7B1E2F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EB1B95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5B8DF912" w14:textId="263F3DA1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385E53" w:rsidRPr="006375B5" w14:paraId="7144BFE8" w14:textId="77777777" w:rsidTr="00D023CE">
        <w:tc>
          <w:tcPr>
            <w:tcW w:w="3150" w:type="dxa"/>
            <w:shd w:val="clear" w:color="auto" w:fill="auto"/>
          </w:tcPr>
          <w:p w14:paraId="3ACDC147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027CA1FB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025EBDDB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07A6195C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A279BA3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C8A776E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5714759E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6F1210A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8D5307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7B6F793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5E53" w:rsidRPr="006375B5" w14:paraId="08DAA498" w14:textId="77777777" w:rsidTr="00D023CE">
        <w:tc>
          <w:tcPr>
            <w:tcW w:w="3150" w:type="dxa"/>
            <w:shd w:val="clear" w:color="auto" w:fill="auto"/>
          </w:tcPr>
          <w:p w14:paraId="75830AA2" w14:textId="2A15BB96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24" w:type="dxa"/>
            <w:shd w:val="clear" w:color="auto" w:fill="auto"/>
          </w:tcPr>
          <w:p w14:paraId="3F3BE3A9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7999924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5A94F69C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FC59451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9D7B280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2E7D8DA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37702E0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7B649DB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73C2169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5E53" w:rsidRPr="006375B5" w14:paraId="481840DF" w14:textId="77777777" w:rsidTr="00D023CE">
        <w:tc>
          <w:tcPr>
            <w:tcW w:w="3150" w:type="dxa"/>
            <w:shd w:val="clear" w:color="auto" w:fill="auto"/>
          </w:tcPr>
          <w:p w14:paraId="46E920D4" w14:textId="4BA93D8C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24" w:type="dxa"/>
            <w:shd w:val="clear" w:color="auto" w:fill="auto"/>
          </w:tcPr>
          <w:p w14:paraId="5BB64C76" w14:textId="77777777" w:rsidR="00385E53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089A2C" w14:textId="7BA03350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243" w:type="dxa"/>
            <w:shd w:val="clear" w:color="auto" w:fill="auto"/>
          </w:tcPr>
          <w:p w14:paraId="5F0F6638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D58A8BF" w14:textId="77777777" w:rsidR="00385E53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D1632F" w14:textId="1D4E528C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D6F10B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CCA2387" w14:textId="77777777" w:rsidR="00385E53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0C7EA3" w14:textId="71C1E368" w:rsidR="00385E53" w:rsidRPr="006375B5" w:rsidRDefault="00385E53" w:rsidP="0093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3631A3F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4823CF0" w14:textId="77777777" w:rsidR="00385E53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F28D12" w14:textId="13687072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236" w:type="dxa"/>
            <w:shd w:val="clear" w:color="auto" w:fill="auto"/>
          </w:tcPr>
          <w:p w14:paraId="031ACF7F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4C76E56D" w14:textId="77777777" w:rsidR="00385E53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12FA46" w14:textId="084C5C18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</w:tr>
      <w:tr w:rsidR="00385E53" w:rsidRPr="006375B5" w14:paraId="12BE16D3" w14:textId="77777777" w:rsidTr="00D023CE">
        <w:tc>
          <w:tcPr>
            <w:tcW w:w="3150" w:type="dxa"/>
            <w:shd w:val="clear" w:color="auto" w:fill="auto"/>
          </w:tcPr>
          <w:p w14:paraId="657D8500" w14:textId="649AF72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B64309C" w14:textId="670E2E9A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F87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DA9A1D1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FB1C444" w14:textId="046C3A6E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C32991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71E5061" w14:textId="71BC1D7E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33,975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FE75A1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CF36A8B" w14:textId="7F6EAB6A" w:rsidR="00385E53" w:rsidRPr="006375B5" w:rsidRDefault="00385E53" w:rsidP="00BA6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4B3429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3D1CBE52" w14:textId="123378E0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33,975</w:t>
            </w:r>
          </w:p>
        </w:tc>
      </w:tr>
      <w:tr w:rsidR="00385E53" w:rsidRPr="006375B5" w14:paraId="67D871ED" w14:textId="77777777" w:rsidTr="00D023CE">
        <w:tc>
          <w:tcPr>
            <w:tcW w:w="3150" w:type="dxa"/>
            <w:shd w:val="clear" w:color="auto" w:fill="auto"/>
          </w:tcPr>
          <w:p w14:paraId="217E6316" w14:textId="2AD90B96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8AC12F2" w14:textId="4797479A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F87">
              <w:rPr>
                <w:rFonts w:asciiTheme="majorBidi" w:hAnsiTheme="majorBidi" w:cstheme="majorBidi" w:hint="cs"/>
                <w:sz w:val="30"/>
                <w:szCs w:val="30"/>
              </w:rPr>
              <w:t>562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C5F7A1F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5DCD78C" w14:textId="281105CB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45D900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6A27EE4" w14:textId="225061E8" w:rsidR="00385E53" w:rsidRPr="006375B5" w:rsidRDefault="00385E53" w:rsidP="0093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EA928C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C04D4A9" w14:textId="3071D524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F87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5F1C08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BC32111" w14:textId="20086CB3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F87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</w:tbl>
    <w:p w14:paraId="3B14BBE0" w14:textId="54262C6D" w:rsidR="00C36719" w:rsidRDefault="00C36719">
      <w:pPr>
        <w:rPr>
          <w:cs/>
        </w:rPr>
      </w:pPr>
    </w:p>
    <w:p w14:paraId="5783297D" w14:textId="77777777" w:rsidR="00C36719" w:rsidRDefault="00C36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247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50"/>
        <w:gridCol w:w="1124"/>
        <w:gridCol w:w="243"/>
        <w:gridCol w:w="927"/>
        <w:gridCol w:w="236"/>
        <w:gridCol w:w="1013"/>
        <w:gridCol w:w="239"/>
        <w:gridCol w:w="934"/>
        <w:gridCol w:w="236"/>
        <w:gridCol w:w="1145"/>
      </w:tblGrid>
      <w:tr w:rsidR="00385E53" w:rsidRPr="006375B5" w14:paraId="45D9693E" w14:textId="77777777" w:rsidTr="00D023CE">
        <w:tc>
          <w:tcPr>
            <w:tcW w:w="3150" w:type="dxa"/>
            <w:shd w:val="clear" w:color="auto" w:fill="auto"/>
          </w:tcPr>
          <w:p w14:paraId="257011B8" w14:textId="068518CA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576481EE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85E53" w:rsidRPr="006375B5" w14:paraId="54C3091D" w14:textId="77777777" w:rsidTr="00D023CE">
        <w:tc>
          <w:tcPr>
            <w:tcW w:w="3150" w:type="dxa"/>
            <w:shd w:val="clear" w:color="auto" w:fill="auto"/>
          </w:tcPr>
          <w:p w14:paraId="40A74AF0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6CF2A3BD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</w:tcPr>
          <w:p w14:paraId="33807F99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3ABE6D3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85E53" w:rsidRPr="006375B5" w14:paraId="72A51BAA" w14:textId="77777777" w:rsidTr="00D023CE">
        <w:tc>
          <w:tcPr>
            <w:tcW w:w="3150" w:type="dxa"/>
            <w:shd w:val="clear" w:color="auto" w:fill="auto"/>
          </w:tcPr>
          <w:p w14:paraId="59417CEB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406225FA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  <w:shd w:val="clear" w:color="auto" w:fill="auto"/>
          </w:tcPr>
          <w:p w14:paraId="1057C329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11E6BF7C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0E564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C4CA561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03714FF6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0E564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2D153C0D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22AD9498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0E564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82A44D6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089FB9BC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85E53" w:rsidRPr="006375B5" w14:paraId="2245E5DE" w14:textId="77777777" w:rsidTr="00D023CE">
        <w:tc>
          <w:tcPr>
            <w:tcW w:w="3150" w:type="dxa"/>
            <w:shd w:val="clear" w:color="auto" w:fill="auto"/>
          </w:tcPr>
          <w:p w14:paraId="432335B4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38D0186D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85E53" w:rsidRPr="006375B5" w14:paraId="33018AD3" w14:textId="77777777" w:rsidTr="00D023CE">
        <w:tc>
          <w:tcPr>
            <w:tcW w:w="3150" w:type="dxa"/>
            <w:shd w:val="clear" w:color="auto" w:fill="auto"/>
          </w:tcPr>
          <w:p w14:paraId="6E902813" w14:textId="6B3125F3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E5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24" w:type="dxa"/>
            <w:shd w:val="clear" w:color="auto" w:fill="auto"/>
          </w:tcPr>
          <w:p w14:paraId="2B5E441C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A67AC87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5652A663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C5FAA8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52DDEF1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BCE8A35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D98F81B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731061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09483AB9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E53" w:rsidRPr="006375B5" w14:paraId="7712250A" w14:textId="77777777" w:rsidTr="00D023CE">
        <w:tc>
          <w:tcPr>
            <w:tcW w:w="3150" w:type="dxa"/>
            <w:shd w:val="clear" w:color="auto" w:fill="auto"/>
          </w:tcPr>
          <w:p w14:paraId="5D377C4B" w14:textId="3A7A839B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ไม่ได้วัดด้วยมูลค่ายุติธรรม</w:t>
            </w:r>
          </w:p>
        </w:tc>
        <w:tc>
          <w:tcPr>
            <w:tcW w:w="1124" w:type="dxa"/>
            <w:shd w:val="clear" w:color="auto" w:fill="auto"/>
          </w:tcPr>
          <w:p w14:paraId="34A83991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4B52DDE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5AD6E59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96F17DD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5F3305C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5D93004D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B7F83BB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ED7D25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52E6B09C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E53" w:rsidRPr="006375B5" w14:paraId="5F4B053F" w14:textId="77777777" w:rsidTr="00D023CE">
        <w:tc>
          <w:tcPr>
            <w:tcW w:w="3150" w:type="dxa"/>
            <w:shd w:val="clear" w:color="auto" w:fill="auto"/>
          </w:tcPr>
          <w:p w14:paraId="0E23DEB5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/>
                <w:sz w:val="30"/>
                <w:szCs w:val="30"/>
              </w:rPr>
              <w:t>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12372CA" w14:textId="3399D74C" w:rsidR="00385E53" w:rsidRPr="006375B5" w:rsidRDefault="00074027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30,330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7F7693B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98CB89B" w14:textId="2FE54771" w:rsidR="00385E53" w:rsidRPr="006375B5" w:rsidRDefault="00074027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92C050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6E8AB21" w14:textId="256EB86B" w:rsidR="00385E53" w:rsidRPr="006375B5" w:rsidRDefault="00074027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30,220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FA0ABF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17B21AB" w14:textId="23A5964C" w:rsidR="00385E53" w:rsidRPr="006375B5" w:rsidRDefault="00074027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C7869E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30845203" w14:textId="2DDF58F4" w:rsidR="00385E53" w:rsidRPr="006375B5" w:rsidRDefault="00074027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30,220</w:t>
            </w:r>
          </w:p>
        </w:tc>
      </w:tr>
      <w:tr w:rsidR="00385E53" w:rsidRPr="006375B5" w14:paraId="43CEA460" w14:textId="77777777" w:rsidTr="00D023CE">
        <w:tc>
          <w:tcPr>
            <w:tcW w:w="3150" w:type="dxa"/>
            <w:shd w:val="clear" w:color="auto" w:fill="auto"/>
          </w:tcPr>
          <w:p w14:paraId="5C1518A7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05FA58C" w14:textId="7DF26091" w:rsidR="00385E53" w:rsidRPr="006375B5" w:rsidRDefault="00074027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05EAE65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B553DEC" w14:textId="566F885F" w:rsidR="00385E53" w:rsidRPr="006375B5" w:rsidRDefault="00074027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35496D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74E810A" w14:textId="63AF056A" w:rsidR="00385E53" w:rsidRPr="006375B5" w:rsidRDefault="00074027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B91714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CB73630" w14:textId="6F4378DB" w:rsidR="00385E53" w:rsidRPr="006375B5" w:rsidRDefault="00074027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A685E8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6E6C1781" w14:textId="76EB431C" w:rsidR="00385E53" w:rsidRPr="006375B5" w:rsidRDefault="00074027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385E53" w:rsidRPr="006375B5" w14:paraId="7A6B4451" w14:textId="77777777" w:rsidTr="00D023CE">
        <w:tc>
          <w:tcPr>
            <w:tcW w:w="3150" w:type="dxa"/>
            <w:shd w:val="clear" w:color="auto" w:fill="auto"/>
          </w:tcPr>
          <w:p w14:paraId="6984E218" w14:textId="77777777" w:rsidR="00385E53" w:rsidRPr="00D4611A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9E2B026" w14:textId="77777777" w:rsidR="00385E53" w:rsidRPr="00D4611A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88C7E30" w14:textId="77777777" w:rsidR="00385E53" w:rsidRPr="00D4611A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0D1F637" w14:textId="77777777" w:rsidR="00385E53" w:rsidRPr="00D4611A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DF82B5" w14:textId="77777777" w:rsidR="00385E53" w:rsidRPr="00D4611A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6A634B8" w14:textId="77777777" w:rsidR="00385E53" w:rsidRPr="00D4611A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1413DF4" w14:textId="77777777" w:rsidR="00385E53" w:rsidRPr="00D4611A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EF27B94" w14:textId="77777777" w:rsidR="00385E53" w:rsidRPr="00D4611A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7BB09D" w14:textId="77777777" w:rsidR="00385E53" w:rsidRPr="00D4611A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4F333453" w14:textId="77777777" w:rsidR="00385E53" w:rsidRPr="00D4611A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85E53" w:rsidRPr="006375B5" w14:paraId="7F01BE2C" w14:textId="77777777" w:rsidTr="00D023CE">
        <w:tc>
          <w:tcPr>
            <w:tcW w:w="3150" w:type="dxa"/>
            <w:shd w:val="clear" w:color="auto" w:fill="auto"/>
          </w:tcPr>
          <w:p w14:paraId="0028D469" w14:textId="4A4F1CEE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5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Pr="000E5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24" w:type="dxa"/>
            <w:shd w:val="clear" w:color="auto" w:fill="auto"/>
          </w:tcPr>
          <w:p w14:paraId="396972B9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1D62EDFD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750CF69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231DA70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D95FF15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E67C754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E56E7B6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04173F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12FC958B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E53" w:rsidRPr="006375B5" w14:paraId="24DCF6BA" w14:textId="77777777" w:rsidTr="00D023CE">
        <w:tc>
          <w:tcPr>
            <w:tcW w:w="3150" w:type="dxa"/>
            <w:shd w:val="clear" w:color="auto" w:fill="auto"/>
          </w:tcPr>
          <w:p w14:paraId="00E9A589" w14:textId="0917A3A9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ไม่ได้วัดด้วยมูลค่ายุติธรรม</w:t>
            </w:r>
          </w:p>
        </w:tc>
        <w:tc>
          <w:tcPr>
            <w:tcW w:w="1124" w:type="dxa"/>
            <w:shd w:val="clear" w:color="auto" w:fill="auto"/>
          </w:tcPr>
          <w:p w14:paraId="1E801C83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3D299B8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315FFBCD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4BC266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76D99DC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2B46424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D727D09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C33B8CF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57459E76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E53" w:rsidRPr="006375B5" w14:paraId="55F77FBC" w14:textId="77777777" w:rsidTr="00D023CE">
        <w:tc>
          <w:tcPr>
            <w:tcW w:w="3150" w:type="dxa"/>
            <w:shd w:val="clear" w:color="auto" w:fill="auto"/>
          </w:tcPr>
          <w:p w14:paraId="4BF1F996" w14:textId="78D2DD40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/>
                <w:sz w:val="30"/>
                <w:szCs w:val="30"/>
              </w:rPr>
              <w:t>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D00DC4A" w14:textId="375677D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8,000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50FD2D5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B1807F4" w14:textId="3D058F63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F5D590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90EB872" w14:textId="46131FC6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27,506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C6E407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D26A8B4" w14:textId="0DAB5A75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22B1CB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210B9FA0" w14:textId="54FFA6F3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27,506</w:t>
            </w:r>
          </w:p>
        </w:tc>
      </w:tr>
      <w:tr w:rsidR="00385E53" w:rsidRPr="006375B5" w14:paraId="3ED9A221" w14:textId="77777777" w:rsidTr="00D023CE">
        <w:tc>
          <w:tcPr>
            <w:tcW w:w="3150" w:type="dxa"/>
            <w:shd w:val="clear" w:color="auto" w:fill="auto"/>
          </w:tcPr>
          <w:p w14:paraId="12EC3B7F" w14:textId="21B241ED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BB335B5" w14:textId="361E2AE6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5200790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8CF22F6" w14:textId="1609C926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7D16C0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2DEA65A" w14:textId="29EF1CCC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A0CC65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DCE28B7" w14:textId="3F4010A1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FCCF24" w14:textId="77777777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15A3900B" w14:textId="592B50E9" w:rsidR="00385E53" w:rsidRPr="006375B5" w:rsidRDefault="00385E53" w:rsidP="003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</w:tbl>
    <w:p w14:paraId="13DD1013" w14:textId="6EB6C08F" w:rsidR="0007362C" w:rsidRPr="00D4611A" w:rsidRDefault="00073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  <w:lang w:val="en-GB" w:eastAsia="x-none"/>
        </w:rPr>
      </w:pPr>
    </w:p>
    <w:p w14:paraId="766CF179" w14:textId="21855A11" w:rsidR="000A6031" w:rsidRPr="00AE77DD" w:rsidRDefault="000A6031" w:rsidP="009E2F97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AE77DD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เนื่องจากเครื่องมือทางการเงินเหล่านั้นจะครบกำหนดในระยะเวลาอันสั้น</w:t>
      </w:r>
    </w:p>
    <w:p w14:paraId="4C78B574" w14:textId="77777777" w:rsidR="000A6031" w:rsidRPr="00D4611A" w:rsidRDefault="000A6031" w:rsidP="009E2F97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4DD5FEC7" w14:textId="77777777" w:rsidR="000A6031" w:rsidRPr="00AE77DD" w:rsidRDefault="000A6031" w:rsidP="009E2F97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AE77DD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</w:t>
      </w:r>
      <w:r w:rsidRPr="00AE77DD">
        <w:rPr>
          <w:rFonts w:ascii="Angsana New" w:hAnsi="Angsana New" w:hint="cs"/>
          <w:sz w:val="30"/>
          <w:szCs w:val="30"/>
          <w:cs/>
          <w:lang w:val="en-US" w:bidi="th-TH"/>
        </w:rPr>
        <w:t>ใกล้เคียงกับอัตราดอกเบี้ย</w:t>
      </w:r>
      <w:r w:rsidRPr="00AE77DD">
        <w:rPr>
          <w:rFonts w:ascii="Angsana New" w:hAnsi="Angsana New"/>
          <w:sz w:val="30"/>
          <w:szCs w:val="30"/>
          <w:lang w:val="en-US" w:bidi="th-TH"/>
        </w:rPr>
        <w:br/>
      </w:r>
      <w:r w:rsidRPr="00AE77DD">
        <w:rPr>
          <w:rFonts w:ascii="Angsana New" w:hAnsi="Angsana New" w:hint="cs"/>
          <w:sz w:val="30"/>
          <w:szCs w:val="30"/>
          <w:cs/>
          <w:lang w:val="en-US" w:bidi="th-TH"/>
        </w:rPr>
        <w:t>ในตลาด</w:t>
      </w:r>
    </w:p>
    <w:p w14:paraId="018A1303" w14:textId="20C59364" w:rsidR="00F0759E" w:rsidRPr="00D4611A" w:rsidRDefault="00F0759E" w:rsidP="009E2F97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56B4330D" w14:textId="13EAA2FB" w:rsidR="001C2BA2" w:rsidRDefault="001C2BA2" w:rsidP="009E2F97">
      <w:pPr>
        <w:pStyle w:val="block"/>
        <w:spacing w:after="0" w:line="240" w:lineRule="auto"/>
        <w:ind w:right="-7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1C2BA2">
        <w:rPr>
          <w:rFonts w:ascii="Angsana New" w:hAnsi="Angsana New" w:hint="cs"/>
          <w:b/>
          <w:bCs/>
          <w:sz w:val="30"/>
          <w:szCs w:val="30"/>
          <w:cs/>
          <w:lang w:bidi="th-TH"/>
        </w:rPr>
        <w:t>การวัดมูลค่ายุติธรรม</w:t>
      </w:r>
    </w:p>
    <w:p w14:paraId="2B7B2292" w14:textId="2DE9F509" w:rsidR="001C2BA2" w:rsidRPr="00D4611A" w:rsidRDefault="001C2BA2" w:rsidP="009E2F97">
      <w:pPr>
        <w:pStyle w:val="block"/>
        <w:spacing w:after="0" w:line="240" w:lineRule="auto"/>
        <w:ind w:right="-7"/>
        <w:jc w:val="thaiDistribute"/>
        <w:rPr>
          <w:rFonts w:ascii="Angsana New" w:hAnsi="Angsana New"/>
          <w:b/>
          <w:bCs/>
          <w:sz w:val="24"/>
          <w:szCs w:val="24"/>
          <w:lang w:bidi="th-TH"/>
        </w:rPr>
      </w:pPr>
    </w:p>
    <w:p w14:paraId="036A2461" w14:textId="7FAD7A58" w:rsidR="001C2BA2" w:rsidRPr="001C2BA2" w:rsidRDefault="001C2BA2" w:rsidP="009E2F97">
      <w:pPr>
        <w:pStyle w:val="block"/>
        <w:spacing w:after="0" w:line="240" w:lineRule="auto"/>
        <w:ind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</w:pPr>
      <w:r w:rsidRPr="001C2BA2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4D747B65" w14:textId="77777777" w:rsidR="001C2BA2" w:rsidRPr="00D4611A" w:rsidRDefault="001C2BA2" w:rsidP="009E2F97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1654DB9A" w14:textId="7DA15E4E" w:rsidR="00C5541D" w:rsidRPr="00F627CC" w:rsidRDefault="00C5541D" w:rsidP="009E2F97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F627CC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เครื่องมือทางการเงินที่ไม่ได้วัดด้วยมูลค่ายุติธรรม</w:t>
      </w:r>
    </w:p>
    <w:p w14:paraId="07DBE5F3" w14:textId="1A115041" w:rsidR="000A6031" w:rsidRPr="00D4611A" w:rsidRDefault="000A6031" w:rsidP="00BB38D3">
      <w:pPr>
        <w:pStyle w:val="block"/>
        <w:tabs>
          <w:tab w:val="left" w:pos="630"/>
        </w:tabs>
        <w:spacing w:after="0" w:line="240" w:lineRule="atLeast"/>
        <w:ind w:left="0" w:right="-7"/>
        <w:jc w:val="both"/>
        <w:rPr>
          <w:rFonts w:ascii="Angsana New" w:hAnsi="Angsana New"/>
          <w:sz w:val="24"/>
          <w:szCs w:val="24"/>
          <w:lang w:bidi="th-TH"/>
        </w:rPr>
      </w:pPr>
    </w:p>
    <w:tbl>
      <w:tblPr>
        <w:tblW w:w="9290" w:type="dxa"/>
        <w:tblInd w:w="430" w:type="dxa"/>
        <w:tblLook w:val="04A0" w:firstRow="1" w:lastRow="0" w:firstColumn="1" w:lastColumn="0" w:noHBand="0" w:noVBand="1"/>
      </w:tblPr>
      <w:tblGrid>
        <w:gridCol w:w="5780"/>
        <w:gridCol w:w="3510"/>
      </w:tblGrid>
      <w:tr w:rsidR="00A46761" w:rsidRPr="009E2F97" w14:paraId="6562D3CF" w14:textId="77777777" w:rsidTr="000B2FD4">
        <w:tc>
          <w:tcPr>
            <w:tcW w:w="5780" w:type="dxa"/>
            <w:shd w:val="clear" w:color="auto" w:fill="auto"/>
          </w:tcPr>
          <w:p w14:paraId="390F2539" w14:textId="77777777" w:rsidR="00A46761" w:rsidRPr="009E2F97" w:rsidRDefault="00A46761" w:rsidP="00E3129C">
            <w:pPr>
              <w:pStyle w:val="block"/>
              <w:spacing w:after="0" w:line="240" w:lineRule="atLeast"/>
              <w:ind w:left="0" w:right="-7" w:firstLine="1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ประเภท</w:t>
            </w:r>
          </w:p>
        </w:tc>
        <w:tc>
          <w:tcPr>
            <w:tcW w:w="3510" w:type="dxa"/>
            <w:shd w:val="clear" w:color="auto" w:fill="auto"/>
          </w:tcPr>
          <w:p w14:paraId="1513D16E" w14:textId="77777777" w:rsidR="00A46761" w:rsidRPr="009E2F97" w:rsidRDefault="00A46761" w:rsidP="009E2F9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เทคนิคการประเมินมูลค่า</w:t>
            </w:r>
          </w:p>
        </w:tc>
      </w:tr>
      <w:tr w:rsidR="00A46761" w:rsidRPr="009E2F97" w14:paraId="28DDC29D" w14:textId="77777777" w:rsidTr="000B2FD4">
        <w:tc>
          <w:tcPr>
            <w:tcW w:w="5780" w:type="dxa"/>
            <w:shd w:val="clear" w:color="auto" w:fill="auto"/>
          </w:tcPr>
          <w:p w14:paraId="5EFD5F0A" w14:textId="05FB5CC2" w:rsidR="00A46761" w:rsidRPr="009E2F97" w:rsidRDefault="00887548" w:rsidP="00ED7931">
            <w:pPr>
              <w:pStyle w:val="block"/>
              <w:spacing w:after="0" w:line="240" w:lineRule="atLeast"/>
              <w:ind w:left="77" w:right="-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  <w:lang w:val="en-US" w:eastAsia="en-US" w:bidi="th-TH"/>
              </w:rPr>
            </w:pPr>
            <w:r w:rsidRPr="00887548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3510" w:type="dxa"/>
            <w:shd w:val="clear" w:color="auto" w:fill="auto"/>
          </w:tcPr>
          <w:p w14:paraId="3933F6B3" w14:textId="77777777" w:rsidR="00A46761" w:rsidRPr="009E2F97" w:rsidRDefault="00A46761" w:rsidP="009E2F9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วิธีคิดลดกระแสเงินสด</w:t>
            </w:r>
          </w:p>
        </w:tc>
      </w:tr>
      <w:tr w:rsidR="00A46761" w:rsidRPr="009E2F97" w14:paraId="6CDA260A" w14:textId="77777777" w:rsidTr="000B2FD4">
        <w:tc>
          <w:tcPr>
            <w:tcW w:w="5780" w:type="dxa"/>
            <w:shd w:val="clear" w:color="auto" w:fill="auto"/>
          </w:tcPr>
          <w:p w14:paraId="06FFA820" w14:textId="3A78CCEC" w:rsidR="00A46761" w:rsidRPr="009E2F97" w:rsidRDefault="00A46761" w:rsidP="00A46761">
            <w:pPr>
              <w:pStyle w:val="block"/>
              <w:spacing w:after="0" w:line="240" w:lineRule="atLeast"/>
              <w:ind w:left="70" w:right="-7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หุ้นกู้</w:t>
            </w:r>
          </w:p>
        </w:tc>
        <w:tc>
          <w:tcPr>
            <w:tcW w:w="3510" w:type="dxa"/>
            <w:shd w:val="clear" w:color="auto" w:fill="auto"/>
          </w:tcPr>
          <w:p w14:paraId="18E18F7F" w14:textId="5D41C893" w:rsidR="00A46761" w:rsidRPr="009E2F97" w:rsidRDefault="00A46761" w:rsidP="009E2F9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ราคาตลาด</w:t>
            </w:r>
            <w:r w:rsidR="000B2FD4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และวิธีคิดลดกระแสเงินสด</w:t>
            </w:r>
          </w:p>
        </w:tc>
      </w:tr>
      <w:tr w:rsidR="00A46761" w:rsidRPr="009E2F97" w14:paraId="22419620" w14:textId="77777777" w:rsidTr="000B2FD4">
        <w:tc>
          <w:tcPr>
            <w:tcW w:w="5780" w:type="dxa"/>
            <w:shd w:val="clear" w:color="auto" w:fill="auto"/>
          </w:tcPr>
          <w:p w14:paraId="5E7FB8EE" w14:textId="77777777" w:rsidR="00A46761" w:rsidRPr="009E2F97" w:rsidRDefault="00A46761" w:rsidP="009E2F97">
            <w:pPr>
              <w:pStyle w:val="block"/>
              <w:spacing w:after="0" w:line="240" w:lineRule="atLeast"/>
              <w:ind w:left="77" w:right="-7"/>
              <w:jc w:val="both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เงิน</w:t>
            </w:r>
            <w:r w:rsidRPr="009E2F97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มัดจำจากลูกค้า</w:t>
            </w:r>
          </w:p>
        </w:tc>
        <w:tc>
          <w:tcPr>
            <w:tcW w:w="3510" w:type="dxa"/>
            <w:shd w:val="clear" w:color="auto" w:fill="auto"/>
          </w:tcPr>
          <w:p w14:paraId="64E66FA1" w14:textId="77777777" w:rsidR="00A46761" w:rsidRPr="009E2F97" w:rsidRDefault="00A46761" w:rsidP="009E2F9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วิธีคิดลดกระแสเงินสด</w:t>
            </w:r>
          </w:p>
        </w:tc>
      </w:tr>
    </w:tbl>
    <w:p w14:paraId="2F228156" w14:textId="54DAE916" w:rsidR="00AB0299" w:rsidRPr="009E2F97" w:rsidRDefault="00AB0299" w:rsidP="00F0759E">
      <w:pPr>
        <w:pStyle w:val="block"/>
        <w:tabs>
          <w:tab w:val="left" w:pos="1009"/>
        </w:tabs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cs/>
          <w:lang w:bidi="th-TH"/>
        </w:rPr>
      </w:pPr>
      <w:r w:rsidRPr="009E2F97">
        <w:rPr>
          <w:rFonts w:ascii="Angsana New" w:hAnsi="Angsana New"/>
          <w:sz w:val="30"/>
          <w:szCs w:val="30"/>
          <w:cs/>
          <w:lang w:bidi="th-TH"/>
        </w:rPr>
        <w:lastRenderedPageBreak/>
        <w:t>ตราสารทุนที่วัดมูลค่าด้วยมูลค่ายุติธรรมผ่านกำไรขาดทุนเบ็ดเสร็จอื่น</w:t>
      </w:r>
      <w:r w:rsidRPr="009E2F97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59C89E93" w14:textId="77777777" w:rsidR="00AB0299" w:rsidRPr="00A84361" w:rsidRDefault="00AB0299" w:rsidP="009E2F97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710"/>
        <w:gridCol w:w="236"/>
        <w:gridCol w:w="2284"/>
        <w:gridCol w:w="236"/>
        <w:gridCol w:w="2016"/>
        <w:gridCol w:w="236"/>
        <w:gridCol w:w="2462"/>
      </w:tblGrid>
      <w:tr w:rsidR="003F0A5B" w:rsidRPr="009E2F97" w14:paraId="19EEEC37" w14:textId="77777777" w:rsidTr="00ED7931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0078618C" w14:textId="77777777" w:rsidR="00AB0299" w:rsidRPr="009E2F97" w:rsidRDefault="00AB0299" w:rsidP="00DC35B7">
            <w:pPr>
              <w:pStyle w:val="block"/>
              <w:spacing w:after="0" w:line="240" w:lineRule="auto"/>
              <w:ind w:left="-20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42D9CE" w14:textId="77777777" w:rsidR="00AB0299" w:rsidRPr="009E2F97" w:rsidRDefault="00AB0299" w:rsidP="009E2F97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84" w:type="dxa"/>
            <w:shd w:val="clear" w:color="auto" w:fill="auto"/>
            <w:vAlign w:val="bottom"/>
          </w:tcPr>
          <w:p w14:paraId="10AA722E" w14:textId="77777777" w:rsidR="00AB0299" w:rsidRPr="009E2F97" w:rsidRDefault="00AB0299" w:rsidP="009E2F97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EB127B" w14:textId="77777777" w:rsidR="00AB0299" w:rsidRPr="009E2F97" w:rsidRDefault="00AB0299" w:rsidP="009E2F97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5630F0FB" w14:textId="77777777" w:rsidR="00AB0299" w:rsidRPr="009E2F97" w:rsidRDefault="00AB0299" w:rsidP="009E2F97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ข้อมูลที่ไม่สามารถสังเกตได้</w:t>
            </w:r>
          </w:p>
          <w:p w14:paraId="2E99ABD2" w14:textId="77777777" w:rsidR="00AB0299" w:rsidRPr="009E2F97" w:rsidRDefault="00AB0299" w:rsidP="009E2F97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615A93" w14:textId="77777777" w:rsidR="00AB0299" w:rsidRPr="009E2F97" w:rsidRDefault="00AB0299" w:rsidP="009E2F97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62" w:type="dxa"/>
            <w:shd w:val="clear" w:color="auto" w:fill="auto"/>
            <w:vAlign w:val="bottom"/>
          </w:tcPr>
          <w:p w14:paraId="29DC9797" w14:textId="77777777" w:rsidR="00AB0299" w:rsidRPr="009E2F97" w:rsidRDefault="00AB0299" w:rsidP="009E2F97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ความสัมพันธ์ระหว่าง</w:t>
            </w:r>
          </w:p>
          <w:p w14:paraId="0EB03BB3" w14:textId="77777777" w:rsidR="00AB0299" w:rsidRPr="009E2F97" w:rsidRDefault="00AB0299" w:rsidP="009E2F97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3F0A5B" w:rsidRPr="009E2F97" w14:paraId="4231B291" w14:textId="77777777" w:rsidTr="00ED7931">
        <w:tc>
          <w:tcPr>
            <w:tcW w:w="1710" w:type="dxa"/>
            <w:shd w:val="clear" w:color="auto" w:fill="auto"/>
          </w:tcPr>
          <w:p w14:paraId="7DE8B791" w14:textId="77777777" w:rsidR="00AB0299" w:rsidRPr="009E2F97" w:rsidRDefault="00AB0299" w:rsidP="000323AE">
            <w:pPr>
              <w:pStyle w:val="block"/>
              <w:spacing w:after="0" w:line="240" w:lineRule="auto"/>
              <w:ind w:left="-20" w:right="-108" w:firstLine="2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เงินลงทุนอื่น 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- 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63D741B7" w14:textId="77777777" w:rsidR="00AB0299" w:rsidRPr="009E2F97" w:rsidRDefault="00AB0299" w:rsidP="009E2F9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284" w:type="dxa"/>
            <w:shd w:val="clear" w:color="auto" w:fill="auto"/>
          </w:tcPr>
          <w:p w14:paraId="5400F60D" w14:textId="77777777" w:rsidR="00AB0299" w:rsidRPr="009E2F97" w:rsidRDefault="00AB0299" w:rsidP="009E2F97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  <w:lang w:eastAsia="en-US" w:bidi="th-TH"/>
              </w:rPr>
              <w:t>วิธีคิดลดกระแสเงินสด</w:t>
            </w:r>
          </w:p>
        </w:tc>
        <w:tc>
          <w:tcPr>
            <w:tcW w:w="236" w:type="dxa"/>
            <w:shd w:val="clear" w:color="auto" w:fill="auto"/>
          </w:tcPr>
          <w:p w14:paraId="43EC3221" w14:textId="77777777" w:rsidR="00AB0299" w:rsidRPr="009E2F97" w:rsidRDefault="00AB0299" w:rsidP="009E2F9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016" w:type="dxa"/>
            <w:shd w:val="clear" w:color="auto" w:fill="auto"/>
          </w:tcPr>
          <w:p w14:paraId="574BFAEC" w14:textId="77777777" w:rsidR="00AB0299" w:rsidRPr="009E2F97" w:rsidRDefault="00AB0299" w:rsidP="007B4157">
            <w:pPr>
              <w:pStyle w:val="block"/>
              <w:numPr>
                <w:ilvl w:val="0"/>
                <w:numId w:val="21"/>
              </w:numPr>
              <w:spacing w:after="0" w:line="240" w:lineRule="auto"/>
              <w:ind w:left="196" w:right="-108" w:hanging="18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อัตราการเติบโตของกระแสเงินสดหลังจากช่วงระยะเวลาประมาณการ</w:t>
            </w:r>
          </w:p>
          <w:p w14:paraId="18E60EE5" w14:textId="77777777" w:rsidR="00AB0299" w:rsidRPr="009E2F97" w:rsidRDefault="00AB0299" w:rsidP="007B4157">
            <w:pPr>
              <w:pStyle w:val="block"/>
              <w:numPr>
                <w:ilvl w:val="0"/>
                <w:numId w:val="21"/>
              </w:numPr>
              <w:spacing w:after="0" w:line="240" w:lineRule="auto"/>
              <w:ind w:left="196" w:right="-108" w:hanging="18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อัตราคิดลด</w:t>
            </w:r>
          </w:p>
        </w:tc>
        <w:tc>
          <w:tcPr>
            <w:tcW w:w="236" w:type="dxa"/>
            <w:shd w:val="clear" w:color="auto" w:fill="auto"/>
          </w:tcPr>
          <w:p w14:paraId="4CD634E4" w14:textId="77777777" w:rsidR="00AB0299" w:rsidRPr="009E2F97" w:rsidRDefault="00AB0299" w:rsidP="009E2F9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62" w:type="dxa"/>
            <w:shd w:val="clear" w:color="auto" w:fill="auto"/>
          </w:tcPr>
          <w:p w14:paraId="50B7F687" w14:textId="77777777" w:rsidR="00AB0299" w:rsidRPr="009E2F97" w:rsidRDefault="00AB0299" w:rsidP="009E2F9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มูลค่ายุติธรรมที่ประมาณการไว้จะเพิ่มขึ้น (ลดลง) หาก</w:t>
            </w:r>
          </w:p>
          <w:p w14:paraId="3C7981DE" w14:textId="77777777" w:rsidR="00AB0299" w:rsidRPr="009E2F97" w:rsidRDefault="00AB0299" w:rsidP="007B4157">
            <w:pPr>
              <w:pStyle w:val="block"/>
              <w:numPr>
                <w:ilvl w:val="0"/>
                <w:numId w:val="21"/>
              </w:numPr>
              <w:spacing w:after="0" w:line="240" w:lineRule="auto"/>
              <w:ind w:left="196" w:right="-108" w:hanging="18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อัตราการเติบโตของกระแสเงินสดหลังจากช่วงระยะเวลาประมาณการสูงขึ้น</w:t>
            </w:r>
            <w:r w:rsidRPr="009E2F97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(ต่ำลง)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หรือ</w:t>
            </w:r>
          </w:p>
          <w:p w14:paraId="42A15474" w14:textId="0FAC97FF" w:rsidR="00AB0299" w:rsidRPr="009E2F97" w:rsidRDefault="00AB0299" w:rsidP="007B4157">
            <w:pPr>
              <w:pStyle w:val="block"/>
              <w:numPr>
                <w:ilvl w:val="0"/>
                <w:numId w:val="21"/>
              </w:numPr>
              <w:spacing w:after="0" w:line="240" w:lineRule="auto"/>
              <w:ind w:left="196" w:right="-108" w:hanging="18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อัตรา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คิดลด</w:t>
            </w:r>
            <w:r w:rsidRPr="009E2F97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ต่ำลง 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(</w:t>
            </w:r>
            <w:r w:rsidRPr="009E2F97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สูงขึ้น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)</w:t>
            </w:r>
          </w:p>
        </w:tc>
      </w:tr>
    </w:tbl>
    <w:p w14:paraId="622DBC81" w14:textId="6244A2AB" w:rsidR="009E6868" w:rsidRDefault="009E6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en-GB" w:eastAsia="x-none"/>
        </w:rPr>
      </w:pPr>
      <w:bookmarkStart w:id="4" w:name="_Hlk66816455"/>
    </w:p>
    <w:p w14:paraId="4410EA25" w14:textId="2C76BC97" w:rsidR="00AB0299" w:rsidRPr="001C2BA2" w:rsidRDefault="00AB0299" w:rsidP="000323AE">
      <w:pPr>
        <w:pStyle w:val="block"/>
        <w:spacing w:after="0" w:line="240" w:lineRule="auto"/>
        <w:ind w:left="540" w:right="-7"/>
        <w:jc w:val="both"/>
        <w:rPr>
          <w:rFonts w:ascii="Angsana New" w:hAnsi="Angsana New" w:cs="Cordia New"/>
          <w:sz w:val="30"/>
          <w:szCs w:val="30"/>
          <w:cs/>
          <w:lang w:bidi="th-TH"/>
        </w:rPr>
      </w:pPr>
      <w:r w:rsidRPr="001C2BA2">
        <w:rPr>
          <w:rFonts w:ascii="Angsana New" w:hAnsi="Angsana New"/>
          <w:i/>
          <w:iCs/>
          <w:sz w:val="30"/>
          <w:szCs w:val="30"/>
          <w:cs/>
          <w:lang w:bidi="th-TH"/>
        </w:rPr>
        <w:t>การวิเคราะห์ความอ่อนไหว</w:t>
      </w:r>
      <w:bookmarkEnd w:id="4"/>
    </w:p>
    <w:p w14:paraId="30D39B10" w14:textId="2C479CCF" w:rsidR="00D55895" w:rsidRDefault="00AB0299" w:rsidP="000323AE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E2F97">
        <w:rPr>
          <w:rFonts w:ascii="Angsana New" w:hAnsi="Angsana New" w:cs="Angsana New"/>
          <w:sz w:val="30"/>
          <w:szCs w:val="30"/>
          <w:cs/>
        </w:rPr>
        <w:t>การเปลี่ยนแปลงในข้อมูลที่ไม่สามารถสังเกตได้เพียงหนึ่งอย่างซึ่งอาจเป็นไปได้อย่างมีเหตุผล ณ วันที่</w:t>
      </w:r>
      <w:r w:rsidR="003639BD">
        <w:rPr>
          <w:rFonts w:ascii="Angsana New" w:hAnsi="Angsana New" w:cs="Angsana New"/>
          <w:sz w:val="30"/>
          <w:szCs w:val="30"/>
        </w:rPr>
        <w:t xml:space="preserve"> </w:t>
      </w:r>
      <w:r w:rsidR="00415B4C" w:rsidRPr="00415B4C">
        <w:rPr>
          <w:rFonts w:ascii="Angsana New" w:hAnsi="Angsana New" w:cs="Angsana New"/>
          <w:sz w:val="30"/>
          <w:szCs w:val="30"/>
        </w:rPr>
        <w:t>3</w:t>
      </w:r>
      <w:r w:rsidR="002A6306">
        <w:rPr>
          <w:rFonts w:ascii="Angsana New" w:hAnsi="Angsana New" w:cs="Angsana New"/>
          <w:sz w:val="30"/>
          <w:szCs w:val="30"/>
        </w:rPr>
        <w:t>1</w:t>
      </w:r>
      <w:r w:rsidR="003639BD">
        <w:rPr>
          <w:rFonts w:ascii="Angsana New" w:hAnsi="Angsana New" w:cs="Angsana New"/>
          <w:sz w:val="30"/>
          <w:szCs w:val="30"/>
        </w:rPr>
        <w:t xml:space="preserve"> </w:t>
      </w:r>
      <w:r w:rsidR="002A630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9E2F97">
        <w:rPr>
          <w:rFonts w:ascii="Angsana New" w:hAnsi="Angsana New" w:cs="Angsana New"/>
          <w:sz w:val="30"/>
          <w:szCs w:val="30"/>
        </w:rPr>
        <w:t xml:space="preserve"> </w:t>
      </w:r>
      <w:r w:rsidR="00415B4C" w:rsidRPr="00415B4C">
        <w:rPr>
          <w:rFonts w:ascii="Angsana New" w:hAnsi="Angsana New" w:cs="Angsana New"/>
          <w:sz w:val="30"/>
          <w:szCs w:val="30"/>
        </w:rPr>
        <w:t>2565</w:t>
      </w:r>
      <w:r w:rsidRPr="009E2F97">
        <w:rPr>
          <w:rFonts w:ascii="Angsana New" w:hAnsi="Angsana New" w:cs="Angsana New"/>
          <w:sz w:val="30"/>
          <w:szCs w:val="30"/>
        </w:rPr>
        <w:t xml:space="preserve"> </w:t>
      </w:r>
      <w:r w:rsidRPr="009E2F97">
        <w:rPr>
          <w:rFonts w:ascii="Angsana New" w:hAnsi="Angsana New" w:cs="Angsana New"/>
          <w:sz w:val="30"/>
          <w:szCs w:val="30"/>
          <w:cs/>
        </w:rPr>
        <w:t>โดยถือว่าข้อมูลอื่นๆ คงที่จะมีผลกระทบต่อมูลค่ายุติธรรมของตราสารทุนที่วัดมูลค่าด้วยมูลค่ายุติธรรมผ่านกำไรขาดทุนเบ็ดเสร็จอื่นดังต่อไปนี้</w:t>
      </w:r>
    </w:p>
    <w:p w14:paraId="0CA8A61F" w14:textId="0FA57DED" w:rsidR="0007362C" w:rsidRDefault="00073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889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22"/>
        <w:gridCol w:w="1080"/>
        <w:gridCol w:w="178"/>
        <w:gridCol w:w="964"/>
        <w:gridCol w:w="178"/>
        <w:gridCol w:w="1085"/>
        <w:gridCol w:w="180"/>
        <w:gridCol w:w="1105"/>
      </w:tblGrid>
      <w:tr w:rsidR="001340C0" w:rsidRPr="003B7D7B" w14:paraId="0047C080" w14:textId="77777777" w:rsidTr="00045A96">
        <w:trPr>
          <w:cantSplit/>
          <w:tblHeader/>
        </w:trPr>
        <w:tc>
          <w:tcPr>
            <w:tcW w:w="4122" w:type="dxa"/>
            <w:vMerge w:val="restart"/>
          </w:tcPr>
          <w:p w14:paraId="01A649C1" w14:textId="77777777" w:rsidR="001340C0" w:rsidRPr="003B7D7B" w:rsidDel="00EC3B9E" w:rsidRDefault="001340C0" w:rsidP="00045A96">
            <w:pPr>
              <w:pStyle w:val="acctfourfigures"/>
              <w:tabs>
                <w:tab w:val="decimal" w:pos="171"/>
              </w:tabs>
              <w:spacing w:line="240" w:lineRule="auto"/>
              <w:ind w:left="261" w:hanging="26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ตราสารทุนที่วัดมูลค่าด้วยมูลค่ายุติธรรมผ่านกำไรขาดทุนเบ็ดเสร็จอื่น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  <w:t xml:space="preserve"> </w:t>
            </w:r>
            <w:r w:rsidRPr="003B7D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ผลกระทบต่อกำไรขาดทุนเบ็ดเสร็จอื่น </w:t>
            </w:r>
            <w:r w:rsidRPr="003B7D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-</w:t>
            </w:r>
            <w:r w:rsidRPr="003B7D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สุทธิจากภาษีเงินได้</w:t>
            </w:r>
          </w:p>
        </w:tc>
        <w:tc>
          <w:tcPr>
            <w:tcW w:w="2222" w:type="dxa"/>
            <w:gridSpan w:val="3"/>
            <w:vAlign w:val="bottom"/>
          </w:tcPr>
          <w:p w14:paraId="6368282F" w14:textId="77777777" w:rsidR="001340C0" w:rsidRPr="003B7D7B" w:rsidRDefault="001340C0" w:rsidP="00045A96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Pr="003B7D7B">
              <w:rPr>
                <w:rFonts w:asciiTheme="majorBidi" w:hAnsiTheme="majorBidi" w:cstheme="majorBidi"/>
                <w:b w:val="0"/>
                <w:bCs/>
                <w:color w:val="FF0000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2DDA8053" w14:textId="77777777" w:rsidR="001340C0" w:rsidRPr="003B7D7B" w:rsidRDefault="001340C0" w:rsidP="00045A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70" w:type="dxa"/>
            <w:gridSpan w:val="3"/>
            <w:shd w:val="clear" w:color="auto" w:fill="auto"/>
            <w:vAlign w:val="bottom"/>
          </w:tcPr>
          <w:p w14:paraId="3279A8A6" w14:textId="77777777" w:rsidR="001340C0" w:rsidRPr="003B7D7B" w:rsidRDefault="001340C0" w:rsidP="00045A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3B7D7B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340C0" w:rsidRPr="003B7D7B" w14:paraId="5771A3F0" w14:textId="77777777" w:rsidTr="00045A96">
        <w:trPr>
          <w:cantSplit/>
          <w:tblHeader/>
        </w:trPr>
        <w:tc>
          <w:tcPr>
            <w:tcW w:w="4122" w:type="dxa"/>
            <w:vMerge/>
          </w:tcPr>
          <w:p w14:paraId="5BB099F5" w14:textId="77777777" w:rsidR="001340C0" w:rsidRPr="003B7D7B" w:rsidRDefault="001340C0" w:rsidP="00045A9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10F3355" w14:textId="77777777" w:rsidR="001340C0" w:rsidRPr="003B7D7B" w:rsidRDefault="001340C0" w:rsidP="00045A96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ข้อสมมติเพิ่มขึ้นร้อยละ </w:t>
            </w:r>
            <w:r w:rsidRPr="003B7D7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5F31183F" w14:textId="77777777" w:rsidR="001340C0" w:rsidRPr="003B7D7B" w:rsidRDefault="001340C0" w:rsidP="00045A9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64" w:type="dxa"/>
            <w:vAlign w:val="bottom"/>
          </w:tcPr>
          <w:p w14:paraId="797C16F4" w14:textId="77777777" w:rsidR="001340C0" w:rsidRPr="003B7D7B" w:rsidRDefault="001340C0" w:rsidP="00045A96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ข้อสมมติลดลงร้อยละ </w:t>
            </w:r>
            <w:r w:rsidRPr="003B7D7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28898853" w14:textId="77777777" w:rsidR="001340C0" w:rsidRPr="003B7D7B" w:rsidRDefault="001340C0" w:rsidP="00045A9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F3FB164" w14:textId="77777777" w:rsidR="001340C0" w:rsidRPr="003B7D7B" w:rsidRDefault="001340C0" w:rsidP="00045A96">
            <w:pPr>
              <w:pStyle w:val="acctmergecolhdg"/>
              <w:spacing w:line="240" w:lineRule="auto"/>
              <w:ind w:left="-80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ข้อสมมติเพิ่มขึ้นร้อยละ </w:t>
            </w:r>
            <w:r w:rsidRPr="003B7D7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852FFC" w14:textId="77777777" w:rsidR="001340C0" w:rsidRPr="003B7D7B" w:rsidRDefault="001340C0" w:rsidP="00045A9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58E842D" w14:textId="77777777" w:rsidR="001340C0" w:rsidRPr="003B7D7B" w:rsidRDefault="001340C0" w:rsidP="00045A96">
            <w:pPr>
              <w:pStyle w:val="acctmergecolhdg"/>
              <w:spacing w:line="240" w:lineRule="auto"/>
              <w:ind w:left="-50" w:right="-7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ข้อสมมติดลงร้อยละ </w:t>
            </w:r>
            <w:r w:rsidRPr="003B7D7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</w:tr>
      <w:tr w:rsidR="001340C0" w:rsidRPr="003B7D7B" w14:paraId="21F9C8D1" w14:textId="77777777" w:rsidTr="00045A96">
        <w:trPr>
          <w:cantSplit/>
          <w:tblHeader/>
        </w:trPr>
        <w:tc>
          <w:tcPr>
            <w:tcW w:w="4122" w:type="dxa"/>
          </w:tcPr>
          <w:p w14:paraId="3DAB161D" w14:textId="77777777" w:rsidR="001340C0" w:rsidRPr="003B7D7B" w:rsidRDefault="001340C0" w:rsidP="00045A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677C2DE6" w14:textId="77777777" w:rsidR="001340C0" w:rsidRPr="003B7D7B" w:rsidRDefault="001340C0" w:rsidP="00045A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3B7D7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1340C0" w:rsidRPr="003B7D7B" w14:paraId="0280A062" w14:textId="77777777" w:rsidTr="00045A96">
        <w:trPr>
          <w:cantSplit/>
        </w:trPr>
        <w:tc>
          <w:tcPr>
            <w:tcW w:w="4122" w:type="dxa"/>
          </w:tcPr>
          <w:p w14:paraId="0699C1DC" w14:textId="5E24885F" w:rsidR="001340C0" w:rsidRPr="009E6868" w:rsidRDefault="001340C0" w:rsidP="00045A9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E68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E68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9E68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080" w:type="dxa"/>
            <w:vAlign w:val="bottom"/>
          </w:tcPr>
          <w:p w14:paraId="53AED6C8" w14:textId="77777777" w:rsidR="001340C0" w:rsidRPr="003B7D7B" w:rsidRDefault="001340C0" w:rsidP="00045A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572A9E5" w14:textId="77777777" w:rsidR="001340C0" w:rsidRPr="003B7D7B" w:rsidRDefault="001340C0" w:rsidP="00045A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AEC9DF7" w14:textId="77777777" w:rsidR="001340C0" w:rsidRPr="003B7D7B" w:rsidRDefault="001340C0" w:rsidP="00045A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274FC98" w14:textId="77777777" w:rsidR="001340C0" w:rsidRPr="003B7D7B" w:rsidRDefault="001340C0" w:rsidP="00045A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0D0B5AB1" w14:textId="77777777" w:rsidR="001340C0" w:rsidRPr="003B7D7B" w:rsidRDefault="001340C0" w:rsidP="00045A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7A2FB5E" w14:textId="77777777" w:rsidR="001340C0" w:rsidRPr="003B7D7B" w:rsidRDefault="001340C0" w:rsidP="00045A9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1291E811" w14:textId="77777777" w:rsidR="001340C0" w:rsidRPr="003B7D7B" w:rsidRDefault="001340C0" w:rsidP="00045A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340C0" w:rsidRPr="003B7D7B" w14:paraId="4B10BD86" w14:textId="77777777" w:rsidTr="00045A96">
        <w:trPr>
          <w:cantSplit/>
        </w:trPr>
        <w:tc>
          <w:tcPr>
            <w:tcW w:w="4122" w:type="dxa"/>
          </w:tcPr>
          <w:p w14:paraId="1B9578AA" w14:textId="77777777" w:rsidR="001340C0" w:rsidRPr="003B7D7B" w:rsidRDefault="001340C0" w:rsidP="00045A9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</w:t>
            </w:r>
            <w:r w:rsidRPr="003B7D7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เติบโตของกระแสเงินสดหลังจากช่วงระยะเวลา</w:t>
            </w:r>
          </w:p>
        </w:tc>
        <w:tc>
          <w:tcPr>
            <w:tcW w:w="1080" w:type="dxa"/>
            <w:vAlign w:val="bottom"/>
          </w:tcPr>
          <w:p w14:paraId="5042D9EA" w14:textId="77777777" w:rsidR="001340C0" w:rsidRPr="003B7D7B" w:rsidRDefault="001340C0" w:rsidP="00045A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FAED3C7" w14:textId="77777777" w:rsidR="001340C0" w:rsidRPr="003B7D7B" w:rsidRDefault="001340C0" w:rsidP="00045A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0FF571A" w14:textId="77777777" w:rsidR="001340C0" w:rsidRPr="003B7D7B" w:rsidRDefault="001340C0" w:rsidP="00045A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EBD6A2B" w14:textId="77777777" w:rsidR="001340C0" w:rsidRPr="003B7D7B" w:rsidRDefault="001340C0" w:rsidP="00045A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039ED8C7" w14:textId="77777777" w:rsidR="001340C0" w:rsidRPr="003B7D7B" w:rsidRDefault="001340C0" w:rsidP="00045A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FEF0602" w14:textId="77777777" w:rsidR="001340C0" w:rsidRPr="003B7D7B" w:rsidRDefault="001340C0" w:rsidP="00045A9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0FC67204" w14:textId="77777777" w:rsidR="001340C0" w:rsidRPr="003B7D7B" w:rsidRDefault="001340C0" w:rsidP="00045A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340C0" w:rsidRPr="003B7D7B" w14:paraId="28CE1818" w14:textId="77777777" w:rsidTr="00045A96">
        <w:trPr>
          <w:cantSplit/>
        </w:trPr>
        <w:tc>
          <w:tcPr>
            <w:tcW w:w="4122" w:type="dxa"/>
          </w:tcPr>
          <w:p w14:paraId="5C438EC0" w14:textId="77777777" w:rsidR="001340C0" w:rsidRPr="003B7D7B" w:rsidRDefault="001340C0" w:rsidP="00045A96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D7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ประมาณการ</w:t>
            </w:r>
          </w:p>
        </w:tc>
        <w:tc>
          <w:tcPr>
            <w:tcW w:w="1080" w:type="dxa"/>
            <w:vAlign w:val="bottom"/>
          </w:tcPr>
          <w:p w14:paraId="26C84A1F" w14:textId="4048769E" w:rsidR="001340C0" w:rsidRPr="003B7D7B" w:rsidRDefault="00BD5F2C" w:rsidP="00045A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178" w:type="dxa"/>
          </w:tcPr>
          <w:p w14:paraId="6CD05017" w14:textId="77777777" w:rsidR="001340C0" w:rsidRPr="003B7D7B" w:rsidRDefault="001340C0" w:rsidP="00045A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E9D717A" w14:textId="332E50B0" w:rsidR="001340C0" w:rsidRPr="003B7D7B" w:rsidRDefault="00BD5F2C" w:rsidP="00045A96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(11)</w:t>
            </w:r>
          </w:p>
        </w:tc>
        <w:tc>
          <w:tcPr>
            <w:tcW w:w="178" w:type="dxa"/>
            <w:vAlign w:val="bottom"/>
          </w:tcPr>
          <w:p w14:paraId="4917172F" w14:textId="77777777" w:rsidR="001340C0" w:rsidRPr="003B7D7B" w:rsidRDefault="001340C0" w:rsidP="00045A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15E132F4" w14:textId="75C58247" w:rsidR="001340C0" w:rsidRPr="003B7D7B" w:rsidRDefault="00BD5F2C" w:rsidP="00045A96">
            <w:pPr>
              <w:pStyle w:val="acctfourfigures"/>
              <w:tabs>
                <w:tab w:val="clear" w:pos="765"/>
              </w:tabs>
              <w:spacing w:line="240" w:lineRule="auto"/>
              <w:ind w:right="-28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B6C7C0D" w14:textId="77777777" w:rsidR="001340C0" w:rsidRPr="003B7D7B" w:rsidRDefault="001340C0" w:rsidP="00045A9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0BDFEE85" w14:textId="3523DAB3" w:rsidR="001340C0" w:rsidRPr="003B7D7B" w:rsidRDefault="00BD5F2C" w:rsidP="00045A96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340C0" w:rsidRPr="003B7D7B" w14:paraId="1948ACB4" w14:textId="77777777" w:rsidTr="00045A96">
        <w:trPr>
          <w:cantSplit/>
        </w:trPr>
        <w:tc>
          <w:tcPr>
            <w:tcW w:w="4122" w:type="dxa"/>
          </w:tcPr>
          <w:p w14:paraId="057F17E8" w14:textId="77777777" w:rsidR="001340C0" w:rsidRPr="003B7D7B" w:rsidRDefault="001340C0" w:rsidP="00045A9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D7B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</w:t>
            </w:r>
            <w:r w:rsidRPr="003B7D7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77C4C1D2" w14:textId="086A8CC3" w:rsidR="001340C0" w:rsidRPr="003B7D7B" w:rsidRDefault="00BD5F2C" w:rsidP="00045A9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(17)</w:t>
            </w:r>
          </w:p>
        </w:tc>
        <w:tc>
          <w:tcPr>
            <w:tcW w:w="178" w:type="dxa"/>
          </w:tcPr>
          <w:p w14:paraId="524C8B60" w14:textId="77777777" w:rsidR="001340C0" w:rsidRPr="003B7D7B" w:rsidRDefault="001340C0" w:rsidP="00045A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D8BC5E7" w14:textId="5819EDD2" w:rsidR="001340C0" w:rsidRPr="003B7D7B" w:rsidRDefault="00BD5F2C" w:rsidP="00045A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78" w:type="dxa"/>
            <w:vAlign w:val="bottom"/>
          </w:tcPr>
          <w:p w14:paraId="56341B90" w14:textId="77777777" w:rsidR="001340C0" w:rsidRPr="003B7D7B" w:rsidRDefault="001340C0" w:rsidP="00045A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28124BB0" w14:textId="3B89D713" w:rsidR="001340C0" w:rsidRPr="003B7D7B" w:rsidRDefault="00BD5F2C" w:rsidP="00045A96">
            <w:pPr>
              <w:pStyle w:val="acctfourfigures"/>
              <w:tabs>
                <w:tab w:val="clear" w:pos="765"/>
              </w:tabs>
              <w:spacing w:line="240" w:lineRule="auto"/>
              <w:ind w:right="-2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0EE79C0" w14:textId="77777777" w:rsidR="001340C0" w:rsidRPr="003B7D7B" w:rsidRDefault="001340C0" w:rsidP="00045A9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37C19A49" w14:textId="320CC9C5" w:rsidR="001340C0" w:rsidRPr="003B7D7B" w:rsidRDefault="00BD5F2C" w:rsidP="00045A96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</w:tbl>
    <w:p w14:paraId="7ACC109D" w14:textId="77777777" w:rsidR="001340C0" w:rsidRDefault="001340C0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eastAsia="Cordia New" w:hAnsi="Angsana New"/>
          <w:b/>
          <w:bCs/>
          <w:i/>
          <w:iCs/>
          <w:color w:val="000000"/>
          <w:sz w:val="30"/>
          <w:szCs w:val="30"/>
        </w:rPr>
      </w:pPr>
    </w:p>
    <w:p w14:paraId="34CCB9CC" w14:textId="50E30DCE" w:rsidR="00C24492" w:rsidRPr="009E6868" w:rsidRDefault="00C24492" w:rsidP="00D55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/>
          <w:i/>
          <w:iCs/>
          <w:color w:val="000000"/>
          <w:sz w:val="30"/>
          <w:szCs w:val="30"/>
        </w:rPr>
      </w:pPr>
      <w:r w:rsidRPr="009E6868">
        <w:rPr>
          <w:rFonts w:ascii="Angsana New" w:eastAsia="Cordia New" w:hAnsi="Angsana New"/>
          <w:i/>
          <w:iCs/>
          <w:color w:val="000000"/>
          <w:sz w:val="30"/>
          <w:szCs w:val="30"/>
          <w:cs/>
        </w:rPr>
        <w:t>ความเสี่ยงด้านเครดิต</w:t>
      </w:r>
    </w:p>
    <w:p w14:paraId="0917BF63" w14:textId="15EEC677" w:rsidR="00C24492" w:rsidRPr="0091096D" w:rsidRDefault="00C24492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bookmarkStart w:id="5" w:name="_Hlk60128622"/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ค่าเผื่อผลขาดทุน</w:t>
      </w:r>
      <w:r w:rsidR="00917255" w:rsidRPr="0091096D">
        <w:rPr>
          <w:rFonts w:ascii="Angsana New" w:eastAsia="Cordia New" w:hAnsi="Angsana New" w:hint="cs"/>
          <w:color w:val="000000"/>
          <w:sz w:val="30"/>
          <w:szCs w:val="30"/>
          <w:cs/>
        </w:rPr>
        <w:t>ด้านเครดิต</w:t>
      </w:r>
      <w:r w:rsidR="00202BBB">
        <w:rPr>
          <w:rFonts w:ascii="Angsana New" w:eastAsia="Cordia New" w:hAnsi="Angsana New" w:hint="cs"/>
          <w:color w:val="000000"/>
          <w:sz w:val="30"/>
          <w:szCs w:val="30"/>
          <w:cs/>
        </w:rPr>
        <w:t>ที่คาดว่าจะเกิดขึ้น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ของลูกหนี้การค้า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91096D">
        <w:rPr>
          <w:rFonts w:ascii="Angsana New" w:eastAsia="Cordia New" w:hAnsi="Angsana New"/>
          <w:color w:val="000000"/>
          <w:sz w:val="30"/>
          <w:szCs w:val="30"/>
        </w:rPr>
        <w:t xml:space="preserve"> 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91096D" w:rsidDel="005B6E1D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</w:t>
      </w:r>
    </w:p>
    <w:bookmarkEnd w:id="5"/>
    <w:p w14:paraId="6F15FC9F" w14:textId="1E744644" w:rsidR="00C24492" w:rsidRDefault="00C24492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8"/>
        <w:gridCol w:w="887"/>
        <w:gridCol w:w="243"/>
        <w:gridCol w:w="1191"/>
        <w:gridCol w:w="243"/>
        <w:gridCol w:w="921"/>
        <w:gridCol w:w="245"/>
        <w:gridCol w:w="854"/>
        <w:gridCol w:w="246"/>
        <w:gridCol w:w="1174"/>
        <w:gridCol w:w="246"/>
        <w:gridCol w:w="852"/>
      </w:tblGrid>
      <w:tr w:rsidR="00B73656" w:rsidRPr="003B7D7B" w14:paraId="55A0AA62" w14:textId="77777777" w:rsidTr="00045A96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52CE7C95" w14:textId="77777777" w:rsidR="00B73656" w:rsidRPr="003B7D7B" w:rsidRDefault="00B73656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ลูกหนี้การค้า</w:t>
            </w:r>
          </w:p>
        </w:tc>
        <w:tc>
          <w:tcPr>
            <w:tcW w:w="3485" w:type="dxa"/>
            <w:gridSpan w:val="5"/>
            <w:shd w:val="clear" w:color="auto" w:fill="auto"/>
            <w:vAlign w:val="bottom"/>
          </w:tcPr>
          <w:p w14:paraId="568E32EC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5" w:type="dxa"/>
            <w:shd w:val="clear" w:color="auto" w:fill="auto"/>
          </w:tcPr>
          <w:p w14:paraId="28447CED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72" w:type="dxa"/>
            <w:gridSpan w:val="5"/>
            <w:shd w:val="clear" w:color="auto" w:fill="auto"/>
          </w:tcPr>
          <w:p w14:paraId="667946DE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3656" w:rsidRPr="003B7D7B" w14:paraId="3B09B5DF" w14:textId="77777777" w:rsidTr="00045A96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0FB5557C" w14:textId="77777777" w:rsidR="00B73656" w:rsidRPr="003B7D7B" w:rsidRDefault="00B73656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A9D2E65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B09A2F2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BBCF7F9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9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3B7D7B">
              <w:rPr>
                <w:rFonts w:ascii="Angsana New" w:hAnsi="Angsana New"/>
                <w:sz w:val="26"/>
                <w:szCs w:val="26"/>
              </w:rPr>
              <w:br/>
            </w:r>
            <w:r w:rsidRPr="003B7D7B">
              <w:rPr>
                <w:rFonts w:ascii="Angsana New" w:hAnsi="Angsana New"/>
                <w:sz w:val="26"/>
                <w:szCs w:val="26"/>
                <w:cs/>
              </w:rPr>
              <w:t>ผลขาดทุน</w:t>
            </w:r>
          </w:p>
          <w:p w14:paraId="1B821866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9" w:hanging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 w:hint="cs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8EECE27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2C67AADA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มูลค่ารวม</w:t>
            </w:r>
          </w:p>
          <w:p w14:paraId="20122A44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45" w:type="dxa"/>
            <w:shd w:val="clear" w:color="auto" w:fill="auto"/>
          </w:tcPr>
          <w:p w14:paraId="73EC279A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45B821ED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3FA58FD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634BE38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9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3B7D7B">
              <w:rPr>
                <w:rFonts w:ascii="Angsana New" w:hAnsi="Angsana New"/>
                <w:sz w:val="26"/>
                <w:szCs w:val="26"/>
              </w:rPr>
              <w:br/>
            </w:r>
            <w:r w:rsidRPr="003B7D7B">
              <w:rPr>
                <w:rFonts w:ascii="Angsana New" w:hAnsi="Angsana New"/>
                <w:sz w:val="26"/>
                <w:szCs w:val="26"/>
                <w:cs/>
              </w:rPr>
              <w:t>ผลขาดทุน</w:t>
            </w:r>
          </w:p>
          <w:p w14:paraId="60726227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 w:hint="cs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F2C5D18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03FC1CEB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มูลค่ารวม</w:t>
            </w:r>
          </w:p>
          <w:p w14:paraId="79EE0383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</w:p>
        </w:tc>
      </w:tr>
      <w:tr w:rsidR="00B73656" w:rsidRPr="003B7D7B" w14:paraId="686D37CE" w14:textId="77777777" w:rsidTr="00045A96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7E92FA75" w14:textId="77777777" w:rsidR="00B73656" w:rsidRPr="003B7D7B" w:rsidRDefault="00B73656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679F6186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3B7D7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</w:t>
            </w:r>
            <w:r w:rsidRPr="003B7D7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B73656" w:rsidRPr="003B7D7B" w14:paraId="2A23B3FC" w14:textId="77777777" w:rsidTr="00045A96">
        <w:trPr>
          <w:trHeight w:val="19"/>
        </w:trPr>
        <w:tc>
          <w:tcPr>
            <w:tcW w:w="2078" w:type="dxa"/>
            <w:shd w:val="clear" w:color="auto" w:fill="auto"/>
          </w:tcPr>
          <w:p w14:paraId="4102C9C7" w14:textId="6B6AAB61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3B7D7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887" w:type="dxa"/>
            <w:shd w:val="clear" w:color="auto" w:fill="auto"/>
          </w:tcPr>
          <w:p w14:paraId="2303BF5F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1D15E73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82151CC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14BC7CA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033C7192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40DD91C8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0F2E71CA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3D00B7B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5F5530E5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62419868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0980B81C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656" w:rsidRPr="003B7D7B" w14:paraId="2B8B37CE" w14:textId="77777777" w:rsidTr="00045A96">
        <w:trPr>
          <w:trHeight w:val="19"/>
        </w:trPr>
        <w:tc>
          <w:tcPr>
            <w:tcW w:w="2078" w:type="dxa"/>
            <w:shd w:val="clear" w:color="auto" w:fill="auto"/>
          </w:tcPr>
          <w:p w14:paraId="36BC8BA9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87" w:type="dxa"/>
            <w:shd w:val="clear" w:color="auto" w:fill="auto"/>
          </w:tcPr>
          <w:p w14:paraId="7A46A650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36735B1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98366B3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10798A0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0B77036D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6FCB2325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5F102545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972B863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11186C29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70FA0B3A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438DA1F6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656" w:rsidRPr="003B7D7B" w14:paraId="4287D14F" w14:textId="77777777" w:rsidTr="00045A96">
        <w:trPr>
          <w:trHeight w:val="19"/>
        </w:trPr>
        <w:tc>
          <w:tcPr>
            <w:tcW w:w="2078" w:type="dxa"/>
            <w:shd w:val="clear" w:color="auto" w:fill="auto"/>
          </w:tcPr>
          <w:p w14:paraId="16E8A0B9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87" w:type="dxa"/>
            <w:shd w:val="clear" w:color="auto" w:fill="auto"/>
          </w:tcPr>
          <w:p w14:paraId="756A863C" w14:textId="133CD53E" w:rsidR="00B73656" w:rsidRPr="003B7D7B" w:rsidRDefault="0046126F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</w:t>
            </w:r>
          </w:p>
        </w:tc>
        <w:tc>
          <w:tcPr>
            <w:tcW w:w="243" w:type="dxa"/>
            <w:shd w:val="clear" w:color="auto" w:fill="auto"/>
          </w:tcPr>
          <w:p w14:paraId="12ACB25F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0643A2AF" w14:textId="2324674C" w:rsidR="00B73656" w:rsidRPr="003B7D7B" w:rsidRDefault="0046126F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BC4C194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764338D5" w14:textId="091D2069" w:rsidR="00B73656" w:rsidRPr="003B7D7B" w:rsidRDefault="0046126F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</w:t>
            </w:r>
          </w:p>
        </w:tc>
        <w:tc>
          <w:tcPr>
            <w:tcW w:w="245" w:type="dxa"/>
            <w:shd w:val="clear" w:color="auto" w:fill="auto"/>
          </w:tcPr>
          <w:p w14:paraId="0BE83D24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677E47FF" w14:textId="28E57561" w:rsidR="00B73656" w:rsidRPr="003B7D7B" w:rsidRDefault="00F52CB4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246" w:type="dxa"/>
            <w:shd w:val="clear" w:color="auto" w:fill="auto"/>
          </w:tcPr>
          <w:p w14:paraId="729CEB22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08F56DF7" w14:textId="15285DAE" w:rsidR="00B73656" w:rsidRPr="003B7D7B" w:rsidRDefault="00F52CB4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A8864E3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6D932F3B" w14:textId="153DAC1F" w:rsidR="00B73656" w:rsidRPr="003B7D7B" w:rsidRDefault="00F52CB4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  <w:tr w:rsidR="00B73656" w:rsidRPr="003B7D7B" w14:paraId="7E38A28A" w14:textId="77777777" w:rsidTr="00045A96">
        <w:trPr>
          <w:trHeight w:val="19"/>
        </w:trPr>
        <w:tc>
          <w:tcPr>
            <w:tcW w:w="2078" w:type="dxa"/>
            <w:shd w:val="clear" w:color="auto" w:fill="auto"/>
          </w:tcPr>
          <w:p w14:paraId="6F75ACAC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3B7D7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887" w:type="dxa"/>
            <w:shd w:val="clear" w:color="auto" w:fill="auto"/>
          </w:tcPr>
          <w:p w14:paraId="106E2EAF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E01AE23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51826841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2E6630D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2B72B09B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69EDFDB4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6A2AC299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5784A1E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72C00EE7" w14:textId="0EB733C6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4D08A1FD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5F3B3A4E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656" w:rsidRPr="003B7D7B" w14:paraId="4B94C5C4" w14:textId="77777777" w:rsidTr="00045A96">
        <w:trPr>
          <w:trHeight w:val="19"/>
        </w:trPr>
        <w:tc>
          <w:tcPr>
            <w:tcW w:w="2078" w:type="dxa"/>
            <w:shd w:val="clear" w:color="auto" w:fill="auto"/>
          </w:tcPr>
          <w:p w14:paraId="5DC09106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 w:hint="cs"/>
                <w:sz w:val="26"/>
                <w:szCs w:val="26"/>
                <w:cs/>
              </w:rPr>
              <w:t xml:space="preserve">   น้อยกว่า </w:t>
            </w:r>
            <w:r w:rsidRPr="003B7D7B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3B7D7B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3F888DFD" w14:textId="1FCD5436" w:rsidR="00B73656" w:rsidRPr="003B7D7B" w:rsidRDefault="0046126F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74BBF195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692FD6B0" w14:textId="469B939E" w:rsidR="00B73656" w:rsidRPr="003B7D7B" w:rsidRDefault="0046126F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B4C1DFD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62275D02" w14:textId="3D711D1C" w:rsidR="00B73656" w:rsidRPr="003B7D7B" w:rsidRDefault="0046126F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45" w:type="dxa"/>
            <w:shd w:val="clear" w:color="auto" w:fill="auto"/>
          </w:tcPr>
          <w:p w14:paraId="1B27F75C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674951E5" w14:textId="05D4D8D8" w:rsidR="00B73656" w:rsidRPr="003B7D7B" w:rsidRDefault="00F52CB4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02D7B75B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8A1C686" w14:textId="0728F709" w:rsidR="00B73656" w:rsidRPr="003B7D7B" w:rsidRDefault="00F52CB4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149B974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645C7F84" w14:textId="7A00E0A6" w:rsidR="00B73656" w:rsidRPr="003B7D7B" w:rsidRDefault="00F52CB4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73656" w:rsidRPr="003B7D7B" w14:paraId="33B95153" w14:textId="77777777" w:rsidTr="00045A96">
        <w:trPr>
          <w:trHeight w:val="19"/>
        </w:trPr>
        <w:tc>
          <w:tcPr>
            <w:tcW w:w="2078" w:type="dxa"/>
            <w:shd w:val="clear" w:color="auto" w:fill="auto"/>
          </w:tcPr>
          <w:p w14:paraId="2573CFBD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54FD6" w14:textId="78BB4579" w:rsidR="00B73656" w:rsidRPr="003B7D7B" w:rsidRDefault="0046126F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135</w:t>
            </w:r>
          </w:p>
        </w:tc>
        <w:tc>
          <w:tcPr>
            <w:tcW w:w="243" w:type="dxa"/>
            <w:shd w:val="clear" w:color="auto" w:fill="auto"/>
          </w:tcPr>
          <w:p w14:paraId="6C04BE33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1953B" w14:textId="1B6276EE" w:rsidR="00B73656" w:rsidRPr="003B7D7B" w:rsidRDefault="0046126F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0C69EBA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3F214" w14:textId="034C2635" w:rsidR="00B73656" w:rsidRPr="003B7D7B" w:rsidRDefault="0046126F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135</w:t>
            </w:r>
          </w:p>
        </w:tc>
        <w:tc>
          <w:tcPr>
            <w:tcW w:w="245" w:type="dxa"/>
            <w:shd w:val="clear" w:color="auto" w:fill="auto"/>
          </w:tcPr>
          <w:p w14:paraId="2E2ABF0F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07B77" w14:textId="434A5193" w:rsidR="00B73656" w:rsidRPr="003B7D7B" w:rsidRDefault="00F52CB4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134</w:t>
            </w:r>
          </w:p>
        </w:tc>
        <w:tc>
          <w:tcPr>
            <w:tcW w:w="246" w:type="dxa"/>
            <w:shd w:val="clear" w:color="auto" w:fill="auto"/>
          </w:tcPr>
          <w:p w14:paraId="7CBD55F9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8382F" w14:textId="4999BC95" w:rsidR="00B73656" w:rsidRPr="003B7D7B" w:rsidRDefault="00F52CB4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18B006F8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80BCC" w14:textId="4AE6358F" w:rsidR="00B73656" w:rsidRPr="003B7D7B" w:rsidRDefault="00F52CB4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134</w:t>
            </w:r>
          </w:p>
        </w:tc>
      </w:tr>
      <w:tr w:rsidR="00B73656" w:rsidRPr="003B7D7B" w14:paraId="3C1CBDE2" w14:textId="77777777" w:rsidTr="00045A96">
        <w:trPr>
          <w:trHeight w:val="19"/>
        </w:trPr>
        <w:tc>
          <w:tcPr>
            <w:tcW w:w="2078" w:type="dxa"/>
            <w:shd w:val="clear" w:color="auto" w:fill="auto"/>
          </w:tcPr>
          <w:p w14:paraId="6771AA2D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0E9A7610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56B00500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39BCABE4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61B09F8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</w:tcPr>
          <w:p w14:paraId="265A3527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6DB5ECA3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</w:tcPr>
          <w:p w14:paraId="77441063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935AAD1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6AE6C959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32C748BA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</w:tcPr>
          <w:p w14:paraId="223DE8E8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73656" w:rsidRPr="003B7D7B" w14:paraId="41BA01B3" w14:textId="77777777" w:rsidTr="00045A96">
        <w:trPr>
          <w:trHeight w:val="19"/>
        </w:trPr>
        <w:tc>
          <w:tcPr>
            <w:tcW w:w="2078" w:type="dxa"/>
            <w:shd w:val="clear" w:color="auto" w:fill="auto"/>
          </w:tcPr>
          <w:p w14:paraId="35AD6A62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กิจการอื่นๆ</w:t>
            </w:r>
          </w:p>
        </w:tc>
        <w:tc>
          <w:tcPr>
            <w:tcW w:w="887" w:type="dxa"/>
            <w:shd w:val="clear" w:color="auto" w:fill="auto"/>
          </w:tcPr>
          <w:p w14:paraId="58D6FEED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4AFEB552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87EE1DC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26AB6AF2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19329E55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45F0E33E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454A9C7D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5A622E84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039F6642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15229F76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6C4C2F28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656" w:rsidRPr="003B7D7B" w14:paraId="2D10367E" w14:textId="77777777" w:rsidTr="00045A96">
        <w:trPr>
          <w:trHeight w:val="19"/>
        </w:trPr>
        <w:tc>
          <w:tcPr>
            <w:tcW w:w="2078" w:type="dxa"/>
            <w:shd w:val="clear" w:color="auto" w:fill="auto"/>
          </w:tcPr>
          <w:p w14:paraId="17E006B9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87" w:type="dxa"/>
            <w:shd w:val="clear" w:color="auto" w:fill="auto"/>
          </w:tcPr>
          <w:p w14:paraId="086EA0C1" w14:textId="5CA9F252" w:rsidR="00B73656" w:rsidRPr="003B7D7B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243" w:type="dxa"/>
            <w:shd w:val="clear" w:color="auto" w:fill="auto"/>
          </w:tcPr>
          <w:p w14:paraId="1719D2C6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54B7B46B" w14:textId="2C90117A" w:rsidR="00B73656" w:rsidRPr="003B7D7B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6915972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31212575" w14:textId="3CC96B7E" w:rsidR="00B73656" w:rsidRPr="003B7D7B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245" w:type="dxa"/>
            <w:shd w:val="clear" w:color="auto" w:fill="auto"/>
          </w:tcPr>
          <w:p w14:paraId="5FA6D870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1ECA1FD9" w14:textId="4B2FF573" w:rsidR="00B73656" w:rsidRPr="003B7D7B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B349588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3B596A1C" w14:textId="09E829F4" w:rsidR="00B73656" w:rsidRPr="003B7D7B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704876A1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26FC031D" w14:textId="2A9E1BB5" w:rsidR="00B73656" w:rsidRPr="003B7D7B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73656" w:rsidRPr="003B7D7B" w14:paraId="0847CB65" w14:textId="77777777" w:rsidTr="00045A96">
        <w:trPr>
          <w:trHeight w:val="19"/>
        </w:trPr>
        <w:tc>
          <w:tcPr>
            <w:tcW w:w="2078" w:type="dxa"/>
            <w:shd w:val="clear" w:color="auto" w:fill="auto"/>
          </w:tcPr>
          <w:p w14:paraId="62075A23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3B7D7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887" w:type="dxa"/>
            <w:shd w:val="clear" w:color="auto" w:fill="auto"/>
          </w:tcPr>
          <w:p w14:paraId="4F19CCCD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2BD2B761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4DD1D516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5E88676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447B0BB3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3F7C99A9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2A1FB4C0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1D65E0C0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686BE5A9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E568247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27D09744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656" w:rsidRPr="003B7D7B" w14:paraId="70E9A9A9" w14:textId="77777777" w:rsidTr="00045A96">
        <w:trPr>
          <w:trHeight w:val="19"/>
        </w:trPr>
        <w:tc>
          <w:tcPr>
            <w:tcW w:w="2078" w:type="dxa"/>
            <w:shd w:val="clear" w:color="auto" w:fill="auto"/>
          </w:tcPr>
          <w:p w14:paraId="4552A44D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น้อยกว่า </w:t>
            </w:r>
            <w:r w:rsidRPr="003B7D7B">
              <w:rPr>
                <w:rFonts w:ascii="Angsana New" w:eastAsia="Batang" w:hAnsi="Angsana New"/>
                <w:sz w:val="26"/>
                <w:szCs w:val="26"/>
              </w:rPr>
              <w:t>3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87" w:type="dxa"/>
            <w:shd w:val="clear" w:color="auto" w:fill="auto"/>
          </w:tcPr>
          <w:p w14:paraId="0E760A2C" w14:textId="21042C78" w:rsidR="00B73656" w:rsidRPr="003B7D7B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43" w:type="dxa"/>
            <w:shd w:val="clear" w:color="auto" w:fill="auto"/>
          </w:tcPr>
          <w:p w14:paraId="6170F88C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45FC0666" w14:textId="3B5378F0" w:rsidR="00B73656" w:rsidRPr="003B7D7B" w:rsidRDefault="007B028C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43" w:type="dxa"/>
            <w:shd w:val="clear" w:color="auto" w:fill="auto"/>
          </w:tcPr>
          <w:p w14:paraId="708E5456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1F466CEB" w14:textId="576655DF" w:rsidR="00B73656" w:rsidRPr="003B7D7B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7B028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14:paraId="6BCD28A5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389D2167" w14:textId="0E99ACB9" w:rsidR="00B73656" w:rsidRPr="003B7D7B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6" w:type="dxa"/>
            <w:shd w:val="clear" w:color="auto" w:fill="auto"/>
          </w:tcPr>
          <w:p w14:paraId="7F172FC6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3790CA72" w14:textId="3883F100" w:rsidR="00B73656" w:rsidRPr="003B7D7B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8B359A5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2382EDCD" w14:textId="6727D14D" w:rsidR="00B73656" w:rsidRPr="003B7D7B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B73656" w:rsidRPr="003B7D7B" w14:paraId="641DB1DD" w14:textId="77777777" w:rsidTr="00045A96">
        <w:trPr>
          <w:trHeight w:val="19"/>
        </w:trPr>
        <w:tc>
          <w:tcPr>
            <w:tcW w:w="2078" w:type="dxa"/>
            <w:shd w:val="clear" w:color="auto" w:fill="auto"/>
          </w:tcPr>
          <w:p w14:paraId="4F1EB094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  </w:t>
            </w:r>
            <w:r w:rsidRPr="003B7D7B">
              <w:rPr>
                <w:rFonts w:ascii="Angsana New" w:eastAsia="Batang" w:hAnsi="Angsana New"/>
                <w:sz w:val="26"/>
                <w:szCs w:val="26"/>
              </w:rPr>
              <w:t>3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- </w:t>
            </w:r>
            <w:r w:rsidRPr="003B7D7B">
              <w:rPr>
                <w:rFonts w:ascii="Angsana New" w:eastAsia="Batang" w:hAnsi="Angsana New"/>
                <w:sz w:val="26"/>
                <w:szCs w:val="26"/>
              </w:rPr>
              <w:t xml:space="preserve">6 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87" w:type="dxa"/>
            <w:shd w:val="clear" w:color="auto" w:fill="auto"/>
          </w:tcPr>
          <w:p w14:paraId="67690517" w14:textId="3A023C1D" w:rsidR="00B73656" w:rsidRPr="003B7D7B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42F52FB4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5333D8E4" w14:textId="02C8FE4E" w:rsidR="00B73656" w:rsidRPr="003B7D7B" w:rsidRDefault="00C07E80" w:rsidP="00D20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7148E21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3A9D3FA9" w14:textId="73D09AAC" w:rsidR="00B73656" w:rsidRPr="003B7D7B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5" w:type="dxa"/>
            <w:shd w:val="clear" w:color="auto" w:fill="auto"/>
          </w:tcPr>
          <w:p w14:paraId="3DA00EA9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405F422F" w14:textId="6E485B23" w:rsidR="00B73656" w:rsidRPr="003B7D7B" w:rsidRDefault="00C07E80" w:rsidP="00D20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217AE848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032DD885" w14:textId="68DD4586" w:rsidR="00B73656" w:rsidRPr="003B7D7B" w:rsidRDefault="00C07E80" w:rsidP="00D20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10D808F0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4ADB8F85" w14:textId="0BC1109B" w:rsidR="00B73656" w:rsidRPr="003B7D7B" w:rsidRDefault="00C07E80" w:rsidP="00D20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73656" w:rsidRPr="003B7D7B" w14:paraId="04117844" w14:textId="77777777" w:rsidTr="00045A96">
        <w:trPr>
          <w:trHeight w:val="19"/>
        </w:trPr>
        <w:tc>
          <w:tcPr>
            <w:tcW w:w="2078" w:type="dxa"/>
            <w:shd w:val="clear" w:color="auto" w:fill="auto"/>
          </w:tcPr>
          <w:p w14:paraId="4A67F2E3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มากกว่า </w:t>
            </w:r>
            <w:r w:rsidRPr="003B7D7B">
              <w:rPr>
                <w:rFonts w:ascii="Angsana New" w:eastAsia="Batang" w:hAnsi="Angsana New"/>
                <w:sz w:val="26"/>
                <w:szCs w:val="26"/>
              </w:rPr>
              <w:t xml:space="preserve">12  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10DDBDE4" w14:textId="64BD9DEB" w:rsidR="00B73656" w:rsidRPr="003B7D7B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43" w:type="dxa"/>
            <w:shd w:val="clear" w:color="auto" w:fill="auto"/>
          </w:tcPr>
          <w:p w14:paraId="25CA9BFC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68CEE950" w14:textId="53FC9E0F" w:rsidR="00B73656" w:rsidRPr="003B7D7B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B028C">
              <w:rPr>
                <w:rFonts w:ascii="Angsana New" w:hAnsi="Angsana New"/>
                <w:sz w:val="26"/>
                <w:szCs w:val="26"/>
              </w:rPr>
              <w:t>19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64D988F0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08674817" w14:textId="03D1AE55" w:rsidR="00B73656" w:rsidRPr="003B7D7B" w:rsidRDefault="007B028C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5" w:type="dxa"/>
            <w:shd w:val="clear" w:color="auto" w:fill="auto"/>
          </w:tcPr>
          <w:p w14:paraId="7D455938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687CA264" w14:textId="684F1EEF" w:rsidR="00B73656" w:rsidRPr="003B7D7B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46" w:type="dxa"/>
            <w:shd w:val="clear" w:color="auto" w:fill="auto"/>
          </w:tcPr>
          <w:p w14:paraId="106EC9A5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53A8753" w14:textId="44521613" w:rsidR="00B73656" w:rsidRPr="003B7D7B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246" w:type="dxa"/>
            <w:shd w:val="clear" w:color="auto" w:fill="auto"/>
          </w:tcPr>
          <w:p w14:paraId="31664076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3AC3C962" w14:textId="1C25A3DC" w:rsidR="00B73656" w:rsidRPr="003B7D7B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73656" w:rsidRPr="003B7D7B" w14:paraId="5A8F8CD0" w14:textId="77777777" w:rsidTr="000138C8">
        <w:trPr>
          <w:trHeight w:val="19"/>
        </w:trPr>
        <w:tc>
          <w:tcPr>
            <w:tcW w:w="2078" w:type="dxa"/>
            <w:shd w:val="clear" w:color="auto" w:fill="auto"/>
          </w:tcPr>
          <w:p w14:paraId="2D3F7D01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B60F5" w14:textId="775D9677" w:rsidR="00B73656" w:rsidRPr="003B7D7B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108</w:t>
            </w:r>
          </w:p>
        </w:tc>
        <w:tc>
          <w:tcPr>
            <w:tcW w:w="243" w:type="dxa"/>
            <w:shd w:val="clear" w:color="auto" w:fill="auto"/>
          </w:tcPr>
          <w:p w14:paraId="04B38FCB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00ABA" w14:textId="22310022" w:rsidR="00B73656" w:rsidRPr="003B7D7B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(20)</w:t>
            </w:r>
          </w:p>
        </w:tc>
        <w:tc>
          <w:tcPr>
            <w:tcW w:w="243" w:type="dxa"/>
            <w:shd w:val="clear" w:color="auto" w:fill="auto"/>
          </w:tcPr>
          <w:p w14:paraId="51C87350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C93B7" w14:textId="123BAA63" w:rsidR="00B73656" w:rsidRPr="003B7D7B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88</w:t>
            </w:r>
          </w:p>
        </w:tc>
        <w:tc>
          <w:tcPr>
            <w:tcW w:w="245" w:type="dxa"/>
            <w:shd w:val="clear" w:color="auto" w:fill="auto"/>
          </w:tcPr>
          <w:p w14:paraId="21BB8A2E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0D11E" w14:textId="42CDEB28" w:rsidR="00B73656" w:rsidRPr="003B7D7B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46" w:type="dxa"/>
            <w:shd w:val="clear" w:color="auto" w:fill="auto"/>
          </w:tcPr>
          <w:p w14:paraId="44532D89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6BF1B" w14:textId="66888C40" w:rsidR="00B73656" w:rsidRPr="003B7D7B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(10)</w:t>
            </w:r>
          </w:p>
        </w:tc>
        <w:tc>
          <w:tcPr>
            <w:tcW w:w="246" w:type="dxa"/>
            <w:shd w:val="clear" w:color="auto" w:fill="auto"/>
          </w:tcPr>
          <w:p w14:paraId="0BDE3C96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70ECC" w14:textId="1F79636C" w:rsidR="00B73656" w:rsidRPr="003B7D7B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</w:tr>
      <w:tr w:rsidR="000138C8" w:rsidRPr="003B7D7B" w14:paraId="64D2AF5D" w14:textId="77777777" w:rsidTr="000138C8">
        <w:trPr>
          <w:trHeight w:val="19"/>
        </w:trPr>
        <w:tc>
          <w:tcPr>
            <w:tcW w:w="2078" w:type="dxa"/>
            <w:shd w:val="clear" w:color="auto" w:fill="auto"/>
          </w:tcPr>
          <w:p w14:paraId="4154BF94" w14:textId="77777777" w:rsidR="000138C8" w:rsidRPr="003B7D7B" w:rsidRDefault="000138C8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6B467458" w14:textId="77777777" w:rsidR="000138C8" w:rsidRDefault="000138C8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8EA3D2C" w14:textId="77777777" w:rsidR="000138C8" w:rsidRPr="003B7D7B" w:rsidRDefault="000138C8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1D39755D" w14:textId="77777777" w:rsidR="000138C8" w:rsidRDefault="000138C8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405822FD" w14:textId="77777777" w:rsidR="000138C8" w:rsidRPr="003B7D7B" w:rsidRDefault="000138C8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</w:tcPr>
          <w:p w14:paraId="10431237" w14:textId="77777777" w:rsidR="000138C8" w:rsidRDefault="000138C8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781E7456" w14:textId="77777777" w:rsidR="000138C8" w:rsidRPr="003B7D7B" w:rsidRDefault="000138C8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</w:tcPr>
          <w:p w14:paraId="4361F576" w14:textId="77777777" w:rsidR="000138C8" w:rsidRDefault="000138C8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20129134" w14:textId="77777777" w:rsidR="000138C8" w:rsidRPr="003B7D7B" w:rsidRDefault="000138C8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0359297F" w14:textId="77777777" w:rsidR="000138C8" w:rsidRDefault="000138C8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E99AA0F" w14:textId="77777777" w:rsidR="000138C8" w:rsidRPr="003B7D7B" w:rsidRDefault="000138C8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</w:tcPr>
          <w:p w14:paraId="381DA86A" w14:textId="77777777" w:rsidR="000138C8" w:rsidRDefault="000138C8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73656" w:rsidRPr="003B7D7B" w14:paraId="62529C5B" w14:textId="77777777" w:rsidTr="000138C8">
        <w:trPr>
          <w:trHeight w:val="19"/>
        </w:trPr>
        <w:tc>
          <w:tcPr>
            <w:tcW w:w="2078" w:type="dxa"/>
            <w:shd w:val="clear" w:color="auto" w:fill="auto"/>
          </w:tcPr>
          <w:p w14:paraId="5019E632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ลูกหนี้ตามสัญญาเช่า</w:t>
            </w:r>
          </w:p>
          <w:p w14:paraId="0CA0F5D1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ดำเนินงานที่ยังไม่เรียก</w:t>
            </w: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  <w:t xml:space="preserve">  </w:t>
            </w: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ชำระ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6F017277" w14:textId="77777777" w:rsidR="00B73656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D589862" w14:textId="77777777" w:rsidR="00C07E80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FBB9C68" w14:textId="66DF53C4" w:rsidR="00C07E80" w:rsidRPr="003B7D7B" w:rsidRDefault="00B11889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b/>
                <w:bCs/>
                <w:sz w:val="26"/>
                <w:szCs w:val="26"/>
              </w:rPr>
              <w:t>293</w:t>
            </w:r>
          </w:p>
        </w:tc>
        <w:tc>
          <w:tcPr>
            <w:tcW w:w="243" w:type="dxa"/>
            <w:shd w:val="clear" w:color="auto" w:fill="auto"/>
          </w:tcPr>
          <w:p w14:paraId="7B6BFF5E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0C8C6FF5" w14:textId="77777777" w:rsidR="00B73656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C04BDD9" w14:textId="77777777" w:rsidR="00C07E80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18BC136" w14:textId="4CF3F1B8" w:rsidR="00C07E80" w:rsidRPr="003B7D7B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97FF428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4D47D541" w14:textId="77777777" w:rsidR="00B73656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C927540" w14:textId="77777777" w:rsidR="00C07E80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1C5F4DD" w14:textId="522F4402" w:rsidR="00C07E80" w:rsidRPr="003B7D7B" w:rsidRDefault="00B11889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b/>
                <w:bCs/>
                <w:sz w:val="26"/>
                <w:szCs w:val="26"/>
              </w:rPr>
              <w:t>293</w:t>
            </w:r>
          </w:p>
        </w:tc>
        <w:tc>
          <w:tcPr>
            <w:tcW w:w="245" w:type="dxa"/>
            <w:shd w:val="clear" w:color="auto" w:fill="auto"/>
          </w:tcPr>
          <w:p w14:paraId="024FA472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14FF8071" w14:textId="77777777" w:rsidR="00B73656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A73B68C" w14:textId="77777777" w:rsidR="00C07E80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02B25BD" w14:textId="5B5A89BB" w:rsidR="00C07E80" w:rsidRPr="003B7D7B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246" w:type="dxa"/>
            <w:shd w:val="clear" w:color="auto" w:fill="auto"/>
          </w:tcPr>
          <w:p w14:paraId="02537F15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5578F12" w14:textId="77777777" w:rsidR="00B73656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79EC99C" w14:textId="77777777" w:rsidR="00C07E80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A5433C8" w14:textId="41A91DDE" w:rsidR="00C07E80" w:rsidRPr="003B7D7B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1B534CAF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5FD868D2" w14:textId="77777777" w:rsidR="00B73656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DD520F8" w14:textId="77777777" w:rsidR="00C07E80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06CA069" w14:textId="1C9EA6B1" w:rsidR="00C07E80" w:rsidRPr="003B7D7B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27</w:t>
            </w:r>
          </w:p>
        </w:tc>
      </w:tr>
      <w:tr w:rsidR="00B73656" w:rsidRPr="003B7D7B" w14:paraId="76A986AD" w14:textId="77777777" w:rsidTr="00045A96">
        <w:trPr>
          <w:trHeight w:val="19"/>
        </w:trPr>
        <w:tc>
          <w:tcPr>
            <w:tcW w:w="2078" w:type="dxa"/>
            <w:shd w:val="clear" w:color="auto" w:fill="auto"/>
          </w:tcPr>
          <w:p w14:paraId="16454274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31096" w14:textId="634D3747" w:rsidR="00B73656" w:rsidRPr="003B7D7B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536</w:t>
            </w:r>
          </w:p>
        </w:tc>
        <w:tc>
          <w:tcPr>
            <w:tcW w:w="243" w:type="dxa"/>
            <w:shd w:val="clear" w:color="auto" w:fill="auto"/>
          </w:tcPr>
          <w:p w14:paraId="48705064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8D696" w14:textId="377B9397" w:rsidR="00B73656" w:rsidRPr="003B7D7B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(20)</w:t>
            </w:r>
          </w:p>
        </w:tc>
        <w:tc>
          <w:tcPr>
            <w:tcW w:w="243" w:type="dxa"/>
            <w:shd w:val="clear" w:color="auto" w:fill="auto"/>
          </w:tcPr>
          <w:p w14:paraId="0EDCEC32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5DFA61" w14:textId="59D06659" w:rsidR="00B73656" w:rsidRPr="003B7D7B" w:rsidRDefault="00B11889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1889">
              <w:rPr>
                <w:rFonts w:ascii="Angsana New" w:hAnsi="Angsana New" w:hint="cs"/>
                <w:b/>
                <w:bCs/>
                <w:sz w:val="26"/>
                <w:szCs w:val="26"/>
              </w:rPr>
              <w:t>516</w:t>
            </w:r>
          </w:p>
        </w:tc>
        <w:tc>
          <w:tcPr>
            <w:tcW w:w="245" w:type="dxa"/>
            <w:shd w:val="clear" w:color="auto" w:fill="auto"/>
          </w:tcPr>
          <w:p w14:paraId="4C5B2844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24880D" w14:textId="21F4F682" w:rsidR="00B73656" w:rsidRPr="003B7D7B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173</w:t>
            </w:r>
          </w:p>
        </w:tc>
        <w:tc>
          <w:tcPr>
            <w:tcW w:w="246" w:type="dxa"/>
            <w:shd w:val="clear" w:color="auto" w:fill="auto"/>
          </w:tcPr>
          <w:p w14:paraId="74844245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EF5252" w14:textId="0C1094D0" w:rsidR="00B73656" w:rsidRPr="003B7D7B" w:rsidRDefault="00C07E80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(10)</w:t>
            </w:r>
          </w:p>
        </w:tc>
        <w:tc>
          <w:tcPr>
            <w:tcW w:w="246" w:type="dxa"/>
            <w:shd w:val="clear" w:color="auto" w:fill="auto"/>
          </w:tcPr>
          <w:p w14:paraId="4835D401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12F763" w14:textId="542B870C" w:rsidR="00B73656" w:rsidRPr="003B7D7B" w:rsidRDefault="00B11889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b/>
                <w:bCs/>
                <w:sz w:val="26"/>
                <w:szCs w:val="26"/>
              </w:rPr>
              <w:t>163</w:t>
            </w:r>
          </w:p>
        </w:tc>
      </w:tr>
      <w:tr w:rsidR="00B73656" w:rsidRPr="003B7D7B" w14:paraId="6268CA85" w14:textId="77777777" w:rsidTr="00045A96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4DB49302" w14:textId="77777777" w:rsidR="00B73656" w:rsidRPr="003B7D7B" w:rsidRDefault="00B73656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23788A92" w14:textId="706558FF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D4611A" w:rsidRPr="003B7D7B" w14:paraId="799A9CA3" w14:textId="77777777" w:rsidTr="00045A96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0E9BEC00" w14:textId="77777777" w:rsidR="00D4611A" w:rsidRPr="003B7D7B" w:rsidRDefault="00D4611A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0EB9666A" w14:textId="77777777" w:rsidR="00D4611A" w:rsidRPr="003B7D7B" w:rsidRDefault="00D4611A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D4611A" w:rsidRPr="003B7D7B" w14:paraId="5438036E" w14:textId="77777777" w:rsidTr="00045A96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562B24B7" w14:textId="77777777" w:rsidR="00D4611A" w:rsidRPr="003B7D7B" w:rsidRDefault="00D4611A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502C72AC" w14:textId="77777777" w:rsidR="00D4611A" w:rsidRPr="003B7D7B" w:rsidRDefault="00D4611A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D4611A" w:rsidRPr="003B7D7B" w14:paraId="72708543" w14:textId="77777777" w:rsidTr="00045A96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5B40E456" w14:textId="77777777" w:rsidR="00D4611A" w:rsidRPr="003B7D7B" w:rsidRDefault="00D4611A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6384A310" w14:textId="77777777" w:rsidR="00D4611A" w:rsidRPr="003B7D7B" w:rsidRDefault="00D4611A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D4611A" w:rsidRPr="003B7D7B" w14:paraId="6C9F1820" w14:textId="77777777" w:rsidTr="00045A96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217DA5F2" w14:textId="77777777" w:rsidR="00D4611A" w:rsidRPr="003B7D7B" w:rsidRDefault="00D4611A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6C53F9B2" w14:textId="77777777" w:rsidR="00D4611A" w:rsidRPr="003B7D7B" w:rsidRDefault="00D4611A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D4611A" w:rsidRPr="003B7D7B" w14:paraId="41A69639" w14:textId="77777777" w:rsidTr="00045A96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13C4056E" w14:textId="77777777" w:rsidR="00D4611A" w:rsidRPr="003B7D7B" w:rsidRDefault="00D4611A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621102D5" w14:textId="77777777" w:rsidR="00D4611A" w:rsidRPr="003B7D7B" w:rsidRDefault="00D4611A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D4611A" w:rsidRPr="003B7D7B" w14:paraId="0F7C6C88" w14:textId="77777777" w:rsidTr="00045A96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7A527490" w14:textId="77777777" w:rsidR="00D4611A" w:rsidRPr="003B7D7B" w:rsidRDefault="00D4611A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484EBB83" w14:textId="77777777" w:rsidR="00D4611A" w:rsidRPr="003B7D7B" w:rsidRDefault="00D4611A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D4611A" w:rsidRPr="003B7D7B" w14:paraId="5B5AC5E8" w14:textId="77777777" w:rsidTr="00045A96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457007B5" w14:textId="77777777" w:rsidR="00D4611A" w:rsidRPr="003B7D7B" w:rsidRDefault="00D4611A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75E488A3" w14:textId="77777777" w:rsidR="00D4611A" w:rsidRPr="003B7D7B" w:rsidRDefault="00D4611A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D4611A" w:rsidRPr="003B7D7B" w14:paraId="4EB833A4" w14:textId="77777777" w:rsidTr="00045A96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0A2216F3" w14:textId="77777777" w:rsidR="00D4611A" w:rsidRPr="003B7D7B" w:rsidRDefault="00D4611A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58D717C8" w14:textId="77777777" w:rsidR="00D4611A" w:rsidRPr="003B7D7B" w:rsidRDefault="00D4611A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D4611A" w:rsidRPr="003B7D7B" w14:paraId="4CEE5CDC" w14:textId="77777777" w:rsidTr="00045A96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0EEAF4D4" w14:textId="77777777" w:rsidR="00D4611A" w:rsidRPr="003B7D7B" w:rsidRDefault="00D4611A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66BF1DFD" w14:textId="77777777" w:rsidR="00D4611A" w:rsidRPr="003B7D7B" w:rsidRDefault="00D4611A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D4611A" w:rsidRPr="003B7D7B" w14:paraId="06B0AE99" w14:textId="77777777" w:rsidTr="00045A96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15B48DB9" w14:textId="77777777" w:rsidR="00D4611A" w:rsidRPr="003B7D7B" w:rsidRDefault="00D4611A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4AADC022" w14:textId="77777777" w:rsidR="00D4611A" w:rsidRPr="003B7D7B" w:rsidRDefault="00D4611A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D4611A" w:rsidRPr="003B7D7B" w14:paraId="3C153879" w14:textId="77777777" w:rsidTr="00045A96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3BCC9BA7" w14:textId="77777777" w:rsidR="00D4611A" w:rsidRPr="003B7D7B" w:rsidRDefault="00D4611A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337C2146" w14:textId="77777777" w:rsidR="00D4611A" w:rsidRPr="003B7D7B" w:rsidRDefault="00D4611A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B73656" w:rsidRPr="003B7D7B" w14:paraId="2DE3501D" w14:textId="77777777" w:rsidTr="00045A96">
        <w:trPr>
          <w:trHeight w:val="19"/>
        </w:trPr>
        <w:tc>
          <w:tcPr>
            <w:tcW w:w="2078" w:type="dxa"/>
            <w:shd w:val="clear" w:color="auto" w:fill="auto"/>
          </w:tcPr>
          <w:p w14:paraId="692E3518" w14:textId="4FA068FE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887" w:type="dxa"/>
            <w:shd w:val="clear" w:color="auto" w:fill="auto"/>
          </w:tcPr>
          <w:p w14:paraId="2CB7BF53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20339252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5810BFB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2B5A53A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3D908474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6C361CA5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72F5E338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5E1AD028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45B06F43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1CA94A4A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2593B068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656" w:rsidRPr="003B7D7B" w14:paraId="1FA20799" w14:textId="77777777" w:rsidTr="00045A96">
        <w:trPr>
          <w:trHeight w:val="19"/>
        </w:trPr>
        <w:tc>
          <w:tcPr>
            <w:tcW w:w="2078" w:type="dxa"/>
            <w:shd w:val="clear" w:color="auto" w:fill="auto"/>
          </w:tcPr>
          <w:p w14:paraId="04852335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87" w:type="dxa"/>
            <w:shd w:val="clear" w:color="auto" w:fill="auto"/>
          </w:tcPr>
          <w:p w14:paraId="02A4645A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7AA77BB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61C03320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25763CA7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440186F8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09A3A9B2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66B1BDB8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4BC8348E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5A94F6F6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1FD3313B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04147390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656" w:rsidRPr="003B7D7B" w14:paraId="01E08D55" w14:textId="77777777" w:rsidTr="00045A96">
        <w:trPr>
          <w:trHeight w:val="19"/>
        </w:trPr>
        <w:tc>
          <w:tcPr>
            <w:tcW w:w="2078" w:type="dxa"/>
            <w:shd w:val="clear" w:color="auto" w:fill="auto"/>
          </w:tcPr>
          <w:p w14:paraId="260A3979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87" w:type="dxa"/>
            <w:shd w:val="clear" w:color="auto" w:fill="auto"/>
          </w:tcPr>
          <w:p w14:paraId="714B95F8" w14:textId="11EC64B3" w:rsidR="00B73656" w:rsidRPr="003B7D7B" w:rsidRDefault="004D3BC4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</w:t>
            </w:r>
          </w:p>
        </w:tc>
        <w:tc>
          <w:tcPr>
            <w:tcW w:w="243" w:type="dxa"/>
            <w:shd w:val="clear" w:color="auto" w:fill="auto"/>
          </w:tcPr>
          <w:p w14:paraId="7BC54214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5984E430" w14:textId="34DFE452" w:rsidR="00B73656" w:rsidRPr="003B7D7B" w:rsidRDefault="004D3BC4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A32E711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6DD76B03" w14:textId="15A152AF" w:rsidR="00B73656" w:rsidRPr="003B7D7B" w:rsidRDefault="004D3BC4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</w:t>
            </w:r>
          </w:p>
        </w:tc>
        <w:tc>
          <w:tcPr>
            <w:tcW w:w="245" w:type="dxa"/>
            <w:shd w:val="clear" w:color="auto" w:fill="auto"/>
          </w:tcPr>
          <w:p w14:paraId="7C314B3F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0A20A527" w14:textId="39C66790" w:rsidR="00B73656" w:rsidRPr="003B7D7B" w:rsidRDefault="00B11889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sz w:val="26"/>
                <w:szCs w:val="26"/>
              </w:rPr>
              <w:t>181</w:t>
            </w:r>
          </w:p>
        </w:tc>
        <w:tc>
          <w:tcPr>
            <w:tcW w:w="246" w:type="dxa"/>
            <w:shd w:val="clear" w:color="auto" w:fill="auto"/>
          </w:tcPr>
          <w:p w14:paraId="216C86FC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5B8345C4" w14:textId="17121707" w:rsidR="00B73656" w:rsidRPr="003B7D7B" w:rsidRDefault="00E17635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56185056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7DCECECD" w14:textId="4253037F" w:rsidR="00B73656" w:rsidRPr="003B7D7B" w:rsidRDefault="00B11889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sz w:val="26"/>
                <w:szCs w:val="26"/>
              </w:rPr>
              <w:t>181</w:t>
            </w:r>
          </w:p>
        </w:tc>
      </w:tr>
      <w:tr w:rsidR="00B73656" w:rsidRPr="003B7D7B" w14:paraId="388B74AB" w14:textId="77777777" w:rsidTr="004D3BC4">
        <w:trPr>
          <w:trHeight w:val="19"/>
        </w:trPr>
        <w:tc>
          <w:tcPr>
            <w:tcW w:w="2078" w:type="dxa"/>
            <w:shd w:val="clear" w:color="auto" w:fill="auto"/>
          </w:tcPr>
          <w:p w14:paraId="1E9A96ED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3B7D7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887" w:type="dxa"/>
            <w:shd w:val="clear" w:color="auto" w:fill="auto"/>
          </w:tcPr>
          <w:p w14:paraId="2B9CB98C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6870A39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5A008CA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77E36A7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60037584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7FC0226A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08F53811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4274ABE2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10F2D06D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4E329879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0610409D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656" w:rsidRPr="003B7D7B" w14:paraId="733D8E3F" w14:textId="77777777" w:rsidTr="004D3BC4">
        <w:trPr>
          <w:trHeight w:val="19"/>
        </w:trPr>
        <w:tc>
          <w:tcPr>
            <w:tcW w:w="2078" w:type="dxa"/>
            <w:shd w:val="clear" w:color="auto" w:fill="auto"/>
          </w:tcPr>
          <w:p w14:paraId="59078F59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 w:hint="cs"/>
                <w:sz w:val="26"/>
                <w:szCs w:val="26"/>
                <w:cs/>
              </w:rPr>
              <w:t xml:space="preserve">   น้อยกว่า </w:t>
            </w:r>
            <w:r w:rsidRPr="003B7D7B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3B7D7B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87" w:type="dxa"/>
            <w:shd w:val="clear" w:color="auto" w:fill="auto"/>
          </w:tcPr>
          <w:p w14:paraId="12133143" w14:textId="0612372E" w:rsidR="00B73656" w:rsidRPr="003B7D7B" w:rsidRDefault="004D3BC4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243" w:type="dxa"/>
            <w:shd w:val="clear" w:color="auto" w:fill="auto"/>
          </w:tcPr>
          <w:p w14:paraId="05558859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D5C69DE" w14:textId="171C8A7A" w:rsidR="00B73656" w:rsidRPr="003B7D7B" w:rsidRDefault="00CC62D9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D563195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0EB8E2FF" w14:textId="4A64881C" w:rsidR="00B73656" w:rsidRPr="003B7D7B" w:rsidRDefault="00B11889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sz w:val="26"/>
                <w:szCs w:val="26"/>
              </w:rPr>
              <w:t>43</w:t>
            </w:r>
          </w:p>
        </w:tc>
        <w:tc>
          <w:tcPr>
            <w:tcW w:w="245" w:type="dxa"/>
            <w:shd w:val="clear" w:color="auto" w:fill="auto"/>
          </w:tcPr>
          <w:p w14:paraId="65E8F726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355E5495" w14:textId="0BAFE438" w:rsidR="00B73656" w:rsidRPr="003B7D7B" w:rsidRDefault="00E17635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7EDFA18E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6445C516" w14:textId="2C0A1C85" w:rsidR="00B73656" w:rsidRPr="003B7D7B" w:rsidRDefault="00E17635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3A6CA9C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10B7B8E9" w14:textId="03D6EC14" w:rsidR="00B73656" w:rsidRPr="003B7D7B" w:rsidRDefault="00E17635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73656" w:rsidRPr="003B7D7B" w14:paraId="201AC03B" w14:textId="77777777" w:rsidTr="00045A96">
        <w:trPr>
          <w:trHeight w:val="19"/>
        </w:trPr>
        <w:tc>
          <w:tcPr>
            <w:tcW w:w="2078" w:type="dxa"/>
            <w:shd w:val="clear" w:color="auto" w:fill="auto"/>
          </w:tcPr>
          <w:p w14:paraId="1B86EB4B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D5F02" w14:textId="14B9F58F" w:rsidR="00B73656" w:rsidRPr="003B7D7B" w:rsidRDefault="00B11889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b/>
                <w:bCs/>
                <w:sz w:val="26"/>
                <w:szCs w:val="26"/>
              </w:rPr>
              <w:t>176</w:t>
            </w:r>
          </w:p>
        </w:tc>
        <w:tc>
          <w:tcPr>
            <w:tcW w:w="243" w:type="dxa"/>
            <w:shd w:val="clear" w:color="auto" w:fill="auto"/>
          </w:tcPr>
          <w:p w14:paraId="1032A380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71BD4" w14:textId="488BF37D" w:rsidR="00B73656" w:rsidRPr="003B7D7B" w:rsidRDefault="00CC62D9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8B33B93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17303" w14:textId="6152DC74" w:rsidR="00B73656" w:rsidRPr="003B7D7B" w:rsidRDefault="00B11889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b/>
                <w:bCs/>
                <w:sz w:val="26"/>
                <w:szCs w:val="26"/>
              </w:rPr>
              <w:t>176</w:t>
            </w:r>
          </w:p>
        </w:tc>
        <w:tc>
          <w:tcPr>
            <w:tcW w:w="245" w:type="dxa"/>
            <w:shd w:val="clear" w:color="auto" w:fill="auto"/>
          </w:tcPr>
          <w:p w14:paraId="35A60731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EB91E" w14:textId="49BCAA10" w:rsidR="00B73656" w:rsidRPr="003B7D7B" w:rsidRDefault="00B11889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b/>
                <w:bCs/>
                <w:sz w:val="26"/>
                <w:szCs w:val="26"/>
              </w:rPr>
              <w:t>181</w:t>
            </w:r>
          </w:p>
        </w:tc>
        <w:tc>
          <w:tcPr>
            <w:tcW w:w="246" w:type="dxa"/>
            <w:shd w:val="clear" w:color="auto" w:fill="auto"/>
          </w:tcPr>
          <w:p w14:paraId="5BC09754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A4CC8" w14:textId="3EF1BA9D" w:rsidR="00B73656" w:rsidRPr="003B7D7B" w:rsidRDefault="00E17635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1CE05147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AC23E" w14:textId="3751397B" w:rsidR="00B73656" w:rsidRPr="003B7D7B" w:rsidRDefault="00B11889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b/>
                <w:bCs/>
                <w:sz w:val="26"/>
                <w:szCs w:val="26"/>
              </w:rPr>
              <w:t>181</w:t>
            </w:r>
          </w:p>
        </w:tc>
      </w:tr>
      <w:tr w:rsidR="00B73656" w:rsidRPr="003B7D7B" w14:paraId="24198895" w14:textId="77777777" w:rsidTr="00045A96">
        <w:trPr>
          <w:trHeight w:val="19"/>
        </w:trPr>
        <w:tc>
          <w:tcPr>
            <w:tcW w:w="2078" w:type="dxa"/>
            <w:shd w:val="clear" w:color="auto" w:fill="auto"/>
          </w:tcPr>
          <w:p w14:paraId="3D4D6D01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5E5B8379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7CF9710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71E34668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710FEE4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</w:tcPr>
          <w:p w14:paraId="220F3517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3C74790A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</w:tcPr>
          <w:p w14:paraId="5B544BA0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4BE60E8B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53C8C708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58886442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</w:tcPr>
          <w:p w14:paraId="037B1677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73656" w:rsidRPr="003B7D7B" w14:paraId="7AF7DA2E" w14:textId="77777777" w:rsidTr="00045A96">
        <w:trPr>
          <w:trHeight w:val="19"/>
        </w:trPr>
        <w:tc>
          <w:tcPr>
            <w:tcW w:w="2078" w:type="dxa"/>
            <w:shd w:val="clear" w:color="auto" w:fill="auto"/>
          </w:tcPr>
          <w:p w14:paraId="02997C32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กิจการอื่นๆ</w:t>
            </w:r>
          </w:p>
        </w:tc>
        <w:tc>
          <w:tcPr>
            <w:tcW w:w="887" w:type="dxa"/>
            <w:shd w:val="clear" w:color="auto" w:fill="auto"/>
          </w:tcPr>
          <w:p w14:paraId="553E4941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518D1A35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D333AB2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215F9788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6B450037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51262694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3FA2EB7C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6830C737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32577AA6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6108FAD5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308BB6FD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656" w:rsidRPr="003B7D7B" w14:paraId="23AC7F26" w14:textId="77777777" w:rsidTr="00045A96">
        <w:trPr>
          <w:trHeight w:val="19"/>
        </w:trPr>
        <w:tc>
          <w:tcPr>
            <w:tcW w:w="2078" w:type="dxa"/>
            <w:shd w:val="clear" w:color="auto" w:fill="auto"/>
          </w:tcPr>
          <w:p w14:paraId="117A017D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87" w:type="dxa"/>
            <w:shd w:val="clear" w:color="auto" w:fill="auto"/>
          </w:tcPr>
          <w:p w14:paraId="1097C5BF" w14:textId="03BBB561" w:rsidR="00B73656" w:rsidRPr="003B7D7B" w:rsidRDefault="00B11889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sz w:val="26"/>
                <w:szCs w:val="26"/>
              </w:rPr>
              <w:t>48</w:t>
            </w:r>
          </w:p>
        </w:tc>
        <w:tc>
          <w:tcPr>
            <w:tcW w:w="243" w:type="dxa"/>
            <w:shd w:val="clear" w:color="auto" w:fill="auto"/>
          </w:tcPr>
          <w:p w14:paraId="2989DFBE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9594E12" w14:textId="2EE578F1" w:rsidR="00B73656" w:rsidRPr="003B7D7B" w:rsidRDefault="005734B3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214DE68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55A51BC3" w14:textId="0A7EC39C" w:rsidR="00B73656" w:rsidRPr="003B7D7B" w:rsidRDefault="00B11889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sz w:val="26"/>
                <w:szCs w:val="26"/>
              </w:rPr>
              <w:t>48</w:t>
            </w:r>
          </w:p>
        </w:tc>
        <w:tc>
          <w:tcPr>
            <w:tcW w:w="245" w:type="dxa"/>
            <w:shd w:val="clear" w:color="auto" w:fill="auto"/>
          </w:tcPr>
          <w:p w14:paraId="3A26FBD4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0497D4C1" w14:textId="4C86CF45" w:rsidR="00B73656" w:rsidRPr="003B7D7B" w:rsidRDefault="00630D7B" w:rsidP="00630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46" w:type="dxa"/>
            <w:shd w:val="clear" w:color="auto" w:fill="auto"/>
          </w:tcPr>
          <w:p w14:paraId="4FC99055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02B2EAC5" w14:textId="14AF809A" w:rsidR="00B73656" w:rsidRPr="003B7D7B" w:rsidRDefault="00630D7B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24E52B89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06C3E172" w14:textId="341746D5" w:rsidR="00B73656" w:rsidRPr="003B7D7B" w:rsidRDefault="00630D7B" w:rsidP="00630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B73656" w:rsidRPr="003B7D7B" w14:paraId="053E0D4C" w14:textId="77777777" w:rsidTr="00045A96">
        <w:trPr>
          <w:trHeight w:val="19"/>
        </w:trPr>
        <w:tc>
          <w:tcPr>
            <w:tcW w:w="2078" w:type="dxa"/>
            <w:shd w:val="clear" w:color="auto" w:fill="auto"/>
          </w:tcPr>
          <w:p w14:paraId="2B969924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3B7D7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887" w:type="dxa"/>
            <w:shd w:val="clear" w:color="auto" w:fill="auto"/>
          </w:tcPr>
          <w:p w14:paraId="4B7DC6BB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33DC6CE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6400A2A1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76BD382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4E9DCD9C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16E5BA08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061E8F04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5D613237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74D056CC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779EC2BF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20A2164B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1422" w:rsidRPr="003B7D7B" w14:paraId="2224DF8F" w14:textId="77777777" w:rsidTr="00045A96">
        <w:trPr>
          <w:trHeight w:val="19"/>
        </w:trPr>
        <w:tc>
          <w:tcPr>
            <w:tcW w:w="2078" w:type="dxa"/>
            <w:shd w:val="clear" w:color="auto" w:fill="auto"/>
          </w:tcPr>
          <w:p w14:paraId="3890CC1D" w14:textId="77777777" w:rsidR="00C31422" w:rsidRPr="003B7D7B" w:rsidRDefault="00C31422" w:rsidP="00C31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น้อยกว่า </w:t>
            </w:r>
            <w:r w:rsidRPr="003B7D7B">
              <w:rPr>
                <w:rFonts w:ascii="Angsana New" w:eastAsia="Batang" w:hAnsi="Angsana New"/>
                <w:sz w:val="26"/>
                <w:szCs w:val="26"/>
              </w:rPr>
              <w:t>3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87" w:type="dxa"/>
            <w:shd w:val="clear" w:color="auto" w:fill="auto"/>
          </w:tcPr>
          <w:p w14:paraId="25F35485" w14:textId="234DF4F2" w:rsidR="00C31422" w:rsidRPr="003B7D7B" w:rsidRDefault="00B11889" w:rsidP="00C31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sz w:val="26"/>
                <w:szCs w:val="26"/>
              </w:rPr>
              <w:t>16</w:t>
            </w:r>
          </w:p>
        </w:tc>
        <w:tc>
          <w:tcPr>
            <w:tcW w:w="243" w:type="dxa"/>
            <w:shd w:val="clear" w:color="auto" w:fill="auto"/>
          </w:tcPr>
          <w:p w14:paraId="02FE3FF2" w14:textId="77777777" w:rsidR="00C31422" w:rsidRPr="003B7D7B" w:rsidRDefault="00C31422" w:rsidP="00C31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6EE7E148" w14:textId="79FB1983" w:rsidR="00C31422" w:rsidRPr="003B7D7B" w:rsidRDefault="00C31422" w:rsidP="00C31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43" w:type="dxa"/>
            <w:shd w:val="clear" w:color="auto" w:fill="auto"/>
          </w:tcPr>
          <w:p w14:paraId="50BA741B" w14:textId="77777777" w:rsidR="00C31422" w:rsidRPr="003B7D7B" w:rsidRDefault="00C31422" w:rsidP="00C31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1C04FE69" w14:textId="409808C1" w:rsidR="00C31422" w:rsidRPr="003B7D7B" w:rsidRDefault="00B11889" w:rsidP="00C31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sz w:val="26"/>
                <w:szCs w:val="26"/>
              </w:rPr>
              <w:t>1</w:t>
            </w:r>
            <w:r w:rsidR="00C3142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5" w:type="dxa"/>
            <w:shd w:val="clear" w:color="auto" w:fill="auto"/>
          </w:tcPr>
          <w:p w14:paraId="06A0CA61" w14:textId="77777777" w:rsidR="00C31422" w:rsidRPr="003B7D7B" w:rsidRDefault="00C31422" w:rsidP="00C31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6180A29C" w14:textId="6ACA5F08" w:rsidR="00C31422" w:rsidRPr="003B7D7B" w:rsidRDefault="00C31422" w:rsidP="00C31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6" w:type="dxa"/>
            <w:shd w:val="clear" w:color="auto" w:fill="auto"/>
          </w:tcPr>
          <w:p w14:paraId="1EEB1D6E" w14:textId="77777777" w:rsidR="00C31422" w:rsidRPr="003B7D7B" w:rsidRDefault="00C31422" w:rsidP="00C31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3CD4C7DF" w14:textId="2BE5513D" w:rsidR="00C31422" w:rsidRPr="003B7D7B" w:rsidRDefault="00C31422" w:rsidP="00C31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A0497B8" w14:textId="77777777" w:rsidR="00C31422" w:rsidRPr="003B7D7B" w:rsidRDefault="00C31422" w:rsidP="00C31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2D3D424A" w14:textId="7C052A4C" w:rsidR="00C31422" w:rsidRPr="003B7D7B" w:rsidRDefault="00C31422" w:rsidP="00C31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B73656" w:rsidRPr="003B7D7B" w14:paraId="7917DDA8" w14:textId="77777777" w:rsidTr="00045A96">
        <w:trPr>
          <w:trHeight w:val="19"/>
        </w:trPr>
        <w:tc>
          <w:tcPr>
            <w:tcW w:w="2078" w:type="dxa"/>
            <w:shd w:val="clear" w:color="auto" w:fill="auto"/>
          </w:tcPr>
          <w:p w14:paraId="7BA14025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  </w:t>
            </w:r>
            <w:r w:rsidRPr="003B7D7B">
              <w:rPr>
                <w:rFonts w:ascii="Angsana New" w:eastAsia="Batang" w:hAnsi="Angsana New"/>
                <w:sz w:val="26"/>
                <w:szCs w:val="26"/>
              </w:rPr>
              <w:t>3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- </w:t>
            </w:r>
            <w:r w:rsidRPr="003B7D7B">
              <w:rPr>
                <w:rFonts w:ascii="Angsana New" w:eastAsia="Batang" w:hAnsi="Angsana New"/>
                <w:sz w:val="26"/>
                <w:szCs w:val="26"/>
              </w:rPr>
              <w:t xml:space="preserve">6 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87" w:type="dxa"/>
            <w:shd w:val="clear" w:color="auto" w:fill="auto"/>
          </w:tcPr>
          <w:p w14:paraId="7426CB6B" w14:textId="43F21FC6" w:rsidR="00B73656" w:rsidRPr="003B7D7B" w:rsidRDefault="00B11889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0F56AB01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0AEB04D5" w14:textId="0227F9F7" w:rsidR="00B73656" w:rsidRPr="003B7D7B" w:rsidRDefault="005734B3" w:rsidP="00D20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5250D15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2973D731" w14:textId="02529685" w:rsidR="00B73656" w:rsidRPr="003B7D7B" w:rsidRDefault="00B11889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45" w:type="dxa"/>
            <w:shd w:val="clear" w:color="auto" w:fill="auto"/>
          </w:tcPr>
          <w:p w14:paraId="5C133051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67317222" w14:textId="70ACB55B" w:rsidR="00B73656" w:rsidRPr="003B7D7B" w:rsidRDefault="00630D7B" w:rsidP="00D20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EF472F7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32EB6E29" w14:textId="176A5AF8" w:rsidR="00B73656" w:rsidRPr="003B7D7B" w:rsidRDefault="00630D7B" w:rsidP="00D20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0CEDDB43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1C014DF1" w14:textId="6D34AC67" w:rsidR="00B73656" w:rsidRPr="003B7D7B" w:rsidRDefault="00630D7B" w:rsidP="00D20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73656" w:rsidRPr="003B7D7B" w14:paraId="32B889B7" w14:textId="77777777" w:rsidTr="00045A96">
        <w:trPr>
          <w:trHeight w:val="19"/>
        </w:trPr>
        <w:tc>
          <w:tcPr>
            <w:tcW w:w="2078" w:type="dxa"/>
            <w:shd w:val="clear" w:color="auto" w:fill="auto"/>
          </w:tcPr>
          <w:p w14:paraId="329E41CB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มากกว่า </w:t>
            </w:r>
            <w:r w:rsidRPr="003B7D7B">
              <w:rPr>
                <w:rFonts w:ascii="Angsana New" w:eastAsia="Batang" w:hAnsi="Angsana New"/>
                <w:sz w:val="26"/>
                <w:szCs w:val="26"/>
              </w:rPr>
              <w:t xml:space="preserve">12  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7C4EC4AF" w14:textId="16910755" w:rsidR="00B73656" w:rsidRPr="003B7D7B" w:rsidRDefault="00B11889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sz w:val="26"/>
                <w:szCs w:val="26"/>
              </w:rPr>
              <w:t>26</w:t>
            </w:r>
          </w:p>
        </w:tc>
        <w:tc>
          <w:tcPr>
            <w:tcW w:w="243" w:type="dxa"/>
            <w:shd w:val="clear" w:color="auto" w:fill="auto"/>
          </w:tcPr>
          <w:p w14:paraId="74DC79C3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49382859" w14:textId="6F87355E" w:rsidR="00B73656" w:rsidRPr="003B7D7B" w:rsidRDefault="005734B3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</w:t>
            </w:r>
            <w:r w:rsidR="007B028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0A70B793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213F42B1" w14:textId="4A9323BA" w:rsidR="00B73656" w:rsidRPr="003B7D7B" w:rsidRDefault="00C31422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5" w:type="dxa"/>
            <w:shd w:val="clear" w:color="auto" w:fill="auto"/>
          </w:tcPr>
          <w:p w14:paraId="12EE544C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5C24B2D6" w14:textId="432C0388" w:rsidR="00B73656" w:rsidRPr="003B7D7B" w:rsidRDefault="00630D7B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46" w:type="dxa"/>
            <w:shd w:val="clear" w:color="auto" w:fill="auto"/>
          </w:tcPr>
          <w:p w14:paraId="06EDA3AC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5ACAE7C" w14:textId="65FED5C4" w:rsidR="00B73656" w:rsidRPr="003B7D7B" w:rsidRDefault="00630D7B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(11)</w:t>
            </w:r>
          </w:p>
        </w:tc>
        <w:tc>
          <w:tcPr>
            <w:tcW w:w="246" w:type="dxa"/>
            <w:shd w:val="clear" w:color="auto" w:fill="auto"/>
          </w:tcPr>
          <w:p w14:paraId="2CAEC34F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478775A1" w14:textId="20FC9383" w:rsidR="00B73656" w:rsidRPr="003B7D7B" w:rsidRDefault="00630D7B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73656" w:rsidRPr="003B7D7B" w14:paraId="08A39E9D" w14:textId="77777777" w:rsidTr="00045A96">
        <w:trPr>
          <w:trHeight w:val="19"/>
        </w:trPr>
        <w:tc>
          <w:tcPr>
            <w:tcW w:w="2078" w:type="dxa"/>
            <w:shd w:val="clear" w:color="auto" w:fill="auto"/>
          </w:tcPr>
          <w:p w14:paraId="6C87FE5B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5D0D6" w14:textId="30CBAEE0" w:rsidR="00B73656" w:rsidRPr="003B7D7B" w:rsidRDefault="005734B3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95</w:t>
            </w:r>
          </w:p>
        </w:tc>
        <w:tc>
          <w:tcPr>
            <w:tcW w:w="243" w:type="dxa"/>
            <w:shd w:val="clear" w:color="auto" w:fill="auto"/>
          </w:tcPr>
          <w:p w14:paraId="03996B40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430FF" w14:textId="39C0A778" w:rsidR="00B73656" w:rsidRPr="003B7D7B" w:rsidRDefault="005734B3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(22)</w:t>
            </w:r>
          </w:p>
        </w:tc>
        <w:tc>
          <w:tcPr>
            <w:tcW w:w="243" w:type="dxa"/>
            <w:shd w:val="clear" w:color="auto" w:fill="auto"/>
          </w:tcPr>
          <w:p w14:paraId="2EC869B3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BC14E" w14:textId="5F7AB50F" w:rsidR="00B73656" w:rsidRPr="003B7D7B" w:rsidRDefault="005734B3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245" w:type="dxa"/>
            <w:shd w:val="clear" w:color="auto" w:fill="auto"/>
          </w:tcPr>
          <w:p w14:paraId="6183BFE6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5D058" w14:textId="4072F1B5" w:rsidR="00B73656" w:rsidRPr="003B7D7B" w:rsidRDefault="00630D7B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246" w:type="dxa"/>
            <w:shd w:val="clear" w:color="auto" w:fill="auto"/>
          </w:tcPr>
          <w:p w14:paraId="5AF68820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10A64" w14:textId="3CAC2BC0" w:rsidR="00B73656" w:rsidRPr="003B7D7B" w:rsidRDefault="00630D7B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(11)</w:t>
            </w:r>
          </w:p>
        </w:tc>
        <w:tc>
          <w:tcPr>
            <w:tcW w:w="246" w:type="dxa"/>
            <w:shd w:val="clear" w:color="auto" w:fill="auto"/>
          </w:tcPr>
          <w:p w14:paraId="74888534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B04CB" w14:textId="14B3D445" w:rsidR="00B73656" w:rsidRPr="003B7D7B" w:rsidRDefault="00630D7B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</w:tr>
      <w:tr w:rsidR="0007362C" w:rsidRPr="003B7D7B" w14:paraId="79946A6C" w14:textId="77777777" w:rsidTr="0007362C">
        <w:trPr>
          <w:trHeight w:val="19"/>
        </w:trPr>
        <w:tc>
          <w:tcPr>
            <w:tcW w:w="2078" w:type="dxa"/>
            <w:shd w:val="clear" w:color="auto" w:fill="auto"/>
          </w:tcPr>
          <w:p w14:paraId="32D0A788" w14:textId="77777777" w:rsidR="0007362C" w:rsidRPr="003B7D7B" w:rsidRDefault="0007362C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09B7E700" w14:textId="77777777" w:rsidR="0007362C" w:rsidRDefault="0007362C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F258F43" w14:textId="77777777" w:rsidR="0007362C" w:rsidRPr="003B7D7B" w:rsidRDefault="0007362C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0EF5FA40" w14:textId="77777777" w:rsidR="0007362C" w:rsidRDefault="0007362C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D8E14F0" w14:textId="77777777" w:rsidR="0007362C" w:rsidRPr="003B7D7B" w:rsidRDefault="0007362C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</w:tcPr>
          <w:p w14:paraId="1EC5EAB2" w14:textId="77777777" w:rsidR="0007362C" w:rsidRDefault="0007362C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29C96849" w14:textId="77777777" w:rsidR="0007362C" w:rsidRPr="003B7D7B" w:rsidRDefault="0007362C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</w:tcPr>
          <w:p w14:paraId="2EB28626" w14:textId="77777777" w:rsidR="0007362C" w:rsidRDefault="0007362C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11D11A2D" w14:textId="77777777" w:rsidR="0007362C" w:rsidRPr="003B7D7B" w:rsidRDefault="0007362C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1DE5F6EF" w14:textId="77777777" w:rsidR="0007362C" w:rsidRDefault="0007362C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1A3EE659" w14:textId="77777777" w:rsidR="0007362C" w:rsidRPr="003B7D7B" w:rsidRDefault="0007362C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</w:tcPr>
          <w:p w14:paraId="7A17AEA8" w14:textId="77777777" w:rsidR="0007362C" w:rsidRDefault="0007362C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73656" w:rsidRPr="003B7D7B" w14:paraId="0AF4FF27" w14:textId="77777777" w:rsidTr="0007362C">
        <w:trPr>
          <w:trHeight w:val="19"/>
        </w:trPr>
        <w:tc>
          <w:tcPr>
            <w:tcW w:w="2078" w:type="dxa"/>
            <w:shd w:val="clear" w:color="auto" w:fill="auto"/>
          </w:tcPr>
          <w:p w14:paraId="0808AFBA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ลูกหนี้ตามสัญญาเช่า</w:t>
            </w:r>
          </w:p>
          <w:p w14:paraId="504A1902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ดำเนินงานที่ยังไม่เรียก</w:t>
            </w: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  <w:t xml:space="preserve">  </w:t>
            </w: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ชำระ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25239D0F" w14:textId="77777777" w:rsidR="00B73656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223D9D5" w14:textId="77777777" w:rsidR="00112B56" w:rsidRDefault="00112B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35ED68F" w14:textId="1F41A4B2" w:rsidR="00112B56" w:rsidRPr="003B7D7B" w:rsidRDefault="00112B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265</w:t>
            </w:r>
          </w:p>
        </w:tc>
        <w:tc>
          <w:tcPr>
            <w:tcW w:w="243" w:type="dxa"/>
            <w:shd w:val="clear" w:color="auto" w:fill="auto"/>
          </w:tcPr>
          <w:p w14:paraId="6859D04A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74E7149A" w14:textId="77777777" w:rsidR="00B73656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EC6393F" w14:textId="77777777" w:rsidR="00112B56" w:rsidRDefault="00112B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F1B77C5" w14:textId="358ED77D" w:rsidR="00112B56" w:rsidRPr="003B7D7B" w:rsidRDefault="00112B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BCEA14D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7BAC0E76" w14:textId="77777777" w:rsidR="00B73656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78A7F0B" w14:textId="77777777" w:rsidR="00112B56" w:rsidRDefault="00112B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CFC524A" w14:textId="2D7CBF78" w:rsidR="00112B56" w:rsidRPr="003B7D7B" w:rsidRDefault="00112B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265</w:t>
            </w:r>
          </w:p>
        </w:tc>
        <w:tc>
          <w:tcPr>
            <w:tcW w:w="245" w:type="dxa"/>
            <w:shd w:val="clear" w:color="auto" w:fill="auto"/>
          </w:tcPr>
          <w:p w14:paraId="16ED9B8E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5A98E3D9" w14:textId="77777777" w:rsidR="00B73656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67BCA8C" w14:textId="77777777" w:rsidR="00112B56" w:rsidRDefault="00112B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92B14DD" w14:textId="36A02EDF" w:rsidR="00112B56" w:rsidRPr="003B7D7B" w:rsidRDefault="00112B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246" w:type="dxa"/>
            <w:shd w:val="clear" w:color="auto" w:fill="auto"/>
          </w:tcPr>
          <w:p w14:paraId="44CC353B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4037C59" w14:textId="77777777" w:rsidR="00B73656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87A2235" w14:textId="77777777" w:rsidR="00112B56" w:rsidRDefault="00112B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C169593" w14:textId="507F1189" w:rsidR="00112B56" w:rsidRPr="003B7D7B" w:rsidRDefault="00112B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2974DEE0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4C155003" w14:textId="77777777" w:rsidR="00112B56" w:rsidRDefault="00112B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212FCE2" w14:textId="77777777" w:rsidR="00112B56" w:rsidRDefault="00112B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B9CD71B" w14:textId="68AB6372" w:rsidR="00B73656" w:rsidRPr="003B7D7B" w:rsidRDefault="00112B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27</w:t>
            </w:r>
          </w:p>
        </w:tc>
      </w:tr>
      <w:tr w:rsidR="00B73656" w:rsidRPr="003B7D7B" w14:paraId="58BEE10C" w14:textId="77777777" w:rsidTr="00045A96">
        <w:trPr>
          <w:trHeight w:val="19"/>
        </w:trPr>
        <w:tc>
          <w:tcPr>
            <w:tcW w:w="2078" w:type="dxa"/>
            <w:shd w:val="clear" w:color="auto" w:fill="auto"/>
          </w:tcPr>
          <w:p w14:paraId="73ED348F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065765" w14:textId="311CD4D0" w:rsidR="00B73656" w:rsidRPr="003B7D7B" w:rsidRDefault="00112B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536</w:t>
            </w:r>
          </w:p>
        </w:tc>
        <w:tc>
          <w:tcPr>
            <w:tcW w:w="243" w:type="dxa"/>
            <w:shd w:val="clear" w:color="auto" w:fill="auto"/>
          </w:tcPr>
          <w:p w14:paraId="0453AADE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EACCA" w14:textId="3FD32666" w:rsidR="00B73656" w:rsidRPr="003B7D7B" w:rsidRDefault="00112B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(22)</w:t>
            </w:r>
          </w:p>
        </w:tc>
        <w:tc>
          <w:tcPr>
            <w:tcW w:w="243" w:type="dxa"/>
            <w:shd w:val="clear" w:color="auto" w:fill="auto"/>
          </w:tcPr>
          <w:p w14:paraId="4BC78651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78AF76" w14:textId="077ACEC1" w:rsidR="00B73656" w:rsidRPr="003B7D7B" w:rsidRDefault="00112B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514</w:t>
            </w:r>
          </w:p>
        </w:tc>
        <w:tc>
          <w:tcPr>
            <w:tcW w:w="245" w:type="dxa"/>
            <w:shd w:val="clear" w:color="auto" w:fill="auto"/>
          </w:tcPr>
          <w:p w14:paraId="70F01A21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276324" w14:textId="6049777F" w:rsidR="00B73656" w:rsidRPr="003B7D7B" w:rsidRDefault="00112B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226</w:t>
            </w:r>
          </w:p>
        </w:tc>
        <w:tc>
          <w:tcPr>
            <w:tcW w:w="246" w:type="dxa"/>
            <w:shd w:val="clear" w:color="auto" w:fill="auto"/>
          </w:tcPr>
          <w:p w14:paraId="70133F5B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279C0" w14:textId="2D12ABFC" w:rsidR="00B73656" w:rsidRPr="003B7D7B" w:rsidRDefault="00112B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(11)</w:t>
            </w:r>
          </w:p>
        </w:tc>
        <w:tc>
          <w:tcPr>
            <w:tcW w:w="246" w:type="dxa"/>
            <w:shd w:val="clear" w:color="auto" w:fill="auto"/>
          </w:tcPr>
          <w:p w14:paraId="1BB57F9D" w14:textId="77777777" w:rsidR="00B73656" w:rsidRPr="003B7D7B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D5ABE" w14:textId="0DD55373" w:rsidR="00B73656" w:rsidRPr="003B7D7B" w:rsidRDefault="00112B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215</w:t>
            </w:r>
          </w:p>
        </w:tc>
      </w:tr>
    </w:tbl>
    <w:p w14:paraId="39A32BED" w14:textId="77777777" w:rsidR="00B73656" w:rsidRDefault="00B73656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p w14:paraId="566E8F04" w14:textId="1515F8AB" w:rsidR="00A46761" w:rsidRDefault="00AC6E8D" w:rsidP="00B7073E">
      <w:pPr>
        <w:tabs>
          <w:tab w:val="clear" w:pos="227"/>
          <w:tab w:val="clear" w:pos="454"/>
          <w:tab w:val="clear" w:pos="680"/>
          <w:tab w:val="left" w:pos="720"/>
        </w:tabs>
        <w:ind w:left="540" w:right="-25" w:hanging="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โดยปกติระยะเวลาการให้สินเชื่อแก่ลูกค้าค่าเช่าและบริการของกลุ่มบริษัท มีระยะเวลาตั้งแต่ </w:t>
      </w:r>
      <w:r w:rsidR="00415B4C" w:rsidRPr="00415B4C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วันถึง </w:t>
      </w:r>
      <w:r w:rsidR="00415B4C" w:rsidRPr="00415B4C">
        <w:rPr>
          <w:rFonts w:ascii="Angsana New" w:hAnsi="Angsana New"/>
          <w:sz w:val="30"/>
          <w:szCs w:val="30"/>
        </w:rPr>
        <w:t>60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วัน </w:t>
      </w:r>
    </w:p>
    <w:p w14:paraId="7FBAC4B5" w14:textId="3521DF30" w:rsidR="00AE77DD" w:rsidRDefault="00AE7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</w:p>
    <w:p w14:paraId="00F6A9C1" w14:textId="77777777" w:rsidR="00D4611A" w:rsidRDefault="00D46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78A69BB" w14:textId="61B53D1F" w:rsidR="006719AD" w:rsidRPr="009E2F97" w:rsidRDefault="00C35F8B" w:rsidP="00235A39">
      <w:pPr>
        <w:pStyle w:val="Heading6"/>
        <w:numPr>
          <w:ilvl w:val="0"/>
          <w:numId w:val="27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lastRenderedPageBreak/>
        <w:t>ภาระผูกพันกับกิจการที่ไม่เกี่ยวข้องกัน</w:t>
      </w:r>
    </w:p>
    <w:p w14:paraId="0F995B89" w14:textId="5EB09DCF" w:rsidR="00977CC6" w:rsidRDefault="00977CC6" w:rsidP="00977CC6">
      <w:pPr>
        <w:pStyle w:val="ListParagraph"/>
        <w:ind w:left="900"/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15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49"/>
        <w:gridCol w:w="988"/>
        <w:gridCol w:w="269"/>
        <w:gridCol w:w="1040"/>
        <w:gridCol w:w="276"/>
        <w:gridCol w:w="1005"/>
        <w:gridCol w:w="287"/>
        <w:gridCol w:w="1038"/>
      </w:tblGrid>
      <w:tr w:rsidR="00B73656" w:rsidRPr="006375B5" w14:paraId="2C111EBE" w14:textId="77777777" w:rsidTr="00B73656">
        <w:trPr>
          <w:tblHeader/>
        </w:trPr>
        <w:tc>
          <w:tcPr>
            <w:tcW w:w="2321" w:type="pct"/>
          </w:tcPr>
          <w:p w14:paraId="61CB6F71" w14:textId="77777777" w:rsidR="00B73656" w:rsidRPr="006375B5" w:rsidRDefault="00B73656" w:rsidP="0004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pct"/>
            <w:gridSpan w:val="3"/>
          </w:tcPr>
          <w:p w14:paraId="547F3CEC" w14:textId="77777777" w:rsidR="00B73656" w:rsidRPr="006375B5" w:rsidRDefault="00B73656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30511675" w14:textId="77777777" w:rsidR="00B73656" w:rsidRPr="006375B5" w:rsidRDefault="00B73656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14:paraId="31D74F7C" w14:textId="77777777" w:rsidR="00B73656" w:rsidRPr="006375B5" w:rsidRDefault="00B73656" w:rsidP="0004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73656" w:rsidRPr="006375B5" w14:paraId="76C4E146" w14:textId="77777777" w:rsidTr="00B73656">
        <w:trPr>
          <w:tblHeader/>
        </w:trPr>
        <w:tc>
          <w:tcPr>
            <w:tcW w:w="2321" w:type="pct"/>
          </w:tcPr>
          <w:p w14:paraId="78A55B40" w14:textId="77777777" w:rsidR="00B73656" w:rsidRPr="006375B5" w:rsidRDefault="00B73656" w:rsidP="00B7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7AAAA80F" w14:textId="21A6A71F" w:rsidR="00B73656" w:rsidRPr="000E564C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7FFE4F24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5A2F167B" w14:textId="2EFF0BEE" w:rsidR="00B73656" w:rsidRPr="000E564C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</w:tcPr>
          <w:p w14:paraId="5B7E5701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18DCB7E7" w14:textId="6852939C" w:rsidR="00B73656" w:rsidRPr="000E564C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7" w:type="pct"/>
          </w:tcPr>
          <w:p w14:paraId="6687DA07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4C438D4" w14:textId="42F5C52D" w:rsidR="00B73656" w:rsidRPr="000E564C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B73656" w:rsidRPr="006375B5" w14:paraId="668C1C8C" w14:textId="77777777" w:rsidTr="00B73656">
        <w:trPr>
          <w:tblHeader/>
        </w:trPr>
        <w:tc>
          <w:tcPr>
            <w:tcW w:w="2321" w:type="pct"/>
          </w:tcPr>
          <w:p w14:paraId="27D51892" w14:textId="77777777" w:rsidR="00B73656" w:rsidRPr="006375B5" w:rsidRDefault="00B73656" w:rsidP="00B7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351C5FB3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1C901485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5E6FF886" w14:textId="65E7ED76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1" w:type="pct"/>
          </w:tcPr>
          <w:p w14:paraId="089E0E17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328F40ED" w14:textId="5B97F7AF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7" w:type="pct"/>
          </w:tcPr>
          <w:p w14:paraId="3CBAA342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F15E8AD" w14:textId="2BC9534A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6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73656" w:rsidRPr="006375B5" w14:paraId="7F98FA8C" w14:textId="77777777" w:rsidTr="00B73656">
        <w:trPr>
          <w:tblHeader/>
        </w:trPr>
        <w:tc>
          <w:tcPr>
            <w:tcW w:w="2321" w:type="pct"/>
          </w:tcPr>
          <w:p w14:paraId="28300FB0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9" w:type="pct"/>
            <w:gridSpan w:val="7"/>
          </w:tcPr>
          <w:p w14:paraId="56D68AD5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73656" w:rsidRPr="006375B5" w14:paraId="39FC8DAD" w14:textId="77777777" w:rsidTr="00B73656">
        <w:tc>
          <w:tcPr>
            <w:tcW w:w="2321" w:type="pct"/>
          </w:tcPr>
          <w:p w14:paraId="2AD0BFA7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40" w:type="pct"/>
          </w:tcPr>
          <w:p w14:paraId="255527A3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EDE5402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249A89E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1ED691B6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28A0C491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3AA1B329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6863067B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3656" w:rsidRPr="006375B5" w14:paraId="5BE066CA" w14:textId="77777777" w:rsidTr="00B73656">
        <w:tc>
          <w:tcPr>
            <w:tcW w:w="2321" w:type="pct"/>
          </w:tcPr>
          <w:p w14:paraId="28D3FC64" w14:textId="5C09B5CF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540" w:type="pct"/>
          </w:tcPr>
          <w:p w14:paraId="67865A4C" w14:textId="77777777" w:rsidR="00B73656" w:rsidRPr="006375B5" w:rsidRDefault="00B73656" w:rsidP="00B7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8430AE0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F04F11E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6BA2D926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61716B0F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5724F9C9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408F7DF8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3656" w:rsidRPr="006375B5" w14:paraId="677EEE64" w14:textId="77777777" w:rsidTr="00B73656">
        <w:tc>
          <w:tcPr>
            <w:tcW w:w="2321" w:type="pct"/>
          </w:tcPr>
          <w:p w14:paraId="4AD4291A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สัญญาจ้างผู้รับเหมาก่อสร้าง</w:t>
            </w:r>
          </w:p>
        </w:tc>
        <w:tc>
          <w:tcPr>
            <w:tcW w:w="540" w:type="pct"/>
          </w:tcPr>
          <w:p w14:paraId="48399C7E" w14:textId="400DA964" w:rsidR="00B73656" w:rsidRPr="006375B5" w:rsidRDefault="007C3F2A" w:rsidP="00B7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  <w:tc>
          <w:tcPr>
            <w:tcW w:w="147" w:type="pct"/>
          </w:tcPr>
          <w:p w14:paraId="653563A4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C3C6A90" w14:textId="5CB13FCD" w:rsidR="00B73656" w:rsidRPr="006375B5" w:rsidRDefault="00B73656" w:rsidP="00B7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F87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51" w:type="pct"/>
          </w:tcPr>
          <w:p w14:paraId="44D0E3F0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26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1CC54EEC" w14:textId="010D7C84" w:rsidR="00B73656" w:rsidRPr="006375B5" w:rsidRDefault="007C3F2A" w:rsidP="005D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58717A51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146E5350" w14:textId="5128E740" w:rsidR="00B73656" w:rsidRPr="006375B5" w:rsidRDefault="00B73656" w:rsidP="00B7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73656" w:rsidRPr="006375B5" w14:paraId="1E9A86FE" w14:textId="77777777" w:rsidTr="00B73656">
        <w:tc>
          <w:tcPr>
            <w:tcW w:w="2321" w:type="pct"/>
          </w:tcPr>
          <w:p w14:paraId="0B8C535D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สัญญาบริการที่ปรึกษา</w:t>
            </w:r>
          </w:p>
        </w:tc>
        <w:tc>
          <w:tcPr>
            <w:tcW w:w="540" w:type="pct"/>
          </w:tcPr>
          <w:p w14:paraId="2166D2E1" w14:textId="026F8715" w:rsidR="00B73656" w:rsidRPr="006375B5" w:rsidRDefault="007C3F2A" w:rsidP="00B7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00B4CF25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37B63E8" w14:textId="1609C6F1" w:rsidR="00B73656" w:rsidRPr="006375B5" w:rsidRDefault="00B73656" w:rsidP="00B7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824F87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</w:p>
        </w:tc>
        <w:tc>
          <w:tcPr>
            <w:tcW w:w="151" w:type="pct"/>
          </w:tcPr>
          <w:p w14:paraId="1FB48E3B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26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6CC12F55" w14:textId="7D6E91FE" w:rsidR="00B73656" w:rsidRPr="006375B5" w:rsidRDefault="007C3F2A" w:rsidP="005D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4A41B36C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58D08E1" w14:textId="0E9C8DE3" w:rsidR="00B73656" w:rsidRPr="006375B5" w:rsidRDefault="00B73656" w:rsidP="00B7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73656" w:rsidRPr="006375B5" w14:paraId="46C78B0B" w14:textId="77777777" w:rsidTr="00B73656">
        <w:tc>
          <w:tcPr>
            <w:tcW w:w="2321" w:type="pct"/>
          </w:tcPr>
          <w:p w14:paraId="29397D4A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1D885082" w14:textId="51CBCEEC" w:rsidR="00B73656" w:rsidRPr="006375B5" w:rsidRDefault="007C3F2A" w:rsidP="00B7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393</w:t>
            </w:r>
          </w:p>
        </w:tc>
        <w:tc>
          <w:tcPr>
            <w:tcW w:w="147" w:type="pct"/>
          </w:tcPr>
          <w:p w14:paraId="11854FCA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4252B394" w14:textId="7D9853F3" w:rsidR="00B73656" w:rsidRPr="006375B5" w:rsidRDefault="00B73656" w:rsidP="00B7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4F8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51" w:type="pct"/>
          </w:tcPr>
          <w:p w14:paraId="79BFFB45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26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55178358" w14:textId="15E3A667" w:rsidR="00B73656" w:rsidRPr="006375B5" w:rsidRDefault="007C3F2A" w:rsidP="005D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0216BBC9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3D2EC850" w14:textId="2DF4B595" w:rsidR="00B73656" w:rsidRPr="006375B5" w:rsidRDefault="00B73656" w:rsidP="00B7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B73656" w:rsidRPr="0007362C" w14:paraId="1FB8CC9A" w14:textId="77777777" w:rsidTr="00B73656">
        <w:tc>
          <w:tcPr>
            <w:tcW w:w="2321" w:type="pct"/>
          </w:tcPr>
          <w:p w14:paraId="702DF7A4" w14:textId="77777777" w:rsidR="00B73656" w:rsidRPr="0007362C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2E8235D5" w14:textId="77777777" w:rsidR="00B73656" w:rsidRPr="0007362C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457EB8B" w14:textId="77777777" w:rsidR="00B73656" w:rsidRPr="0007362C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BF4120E" w14:textId="77777777" w:rsidR="00B73656" w:rsidRPr="0007362C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6D6585C4" w14:textId="77777777" w:rsidR="00B73656" w:rsidRPr="0007362C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26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6AC99282" w14:textId="77777777" w:rsidR="00B73656" w:rsidRPr="0007362C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52066B0E" w14:textId="77777777" w:rsidR="00B73656" w:rsidRPr="0007362C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B45CC3B" w14:textId="77777777" w:rsidR="00B73656" w:rsidRPr="0007362C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3656" w:rsidRPr="006375B5" w14:paraId="34AFB072" w14:textId="77777777" w:rsidTr="00B73656">
        <w:tc>
          <w:tcPr>
            <w:tcW w:w="2321" w:type="pct"/>
          </w:tcPr>
          <w:p w14:paraId="5C2B7818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8"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540" w:type="pct"/>
          </w:tcPr>
          <w:p w14:paraId="0AAB094A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E9003D1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55EF6202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5B8FD4F2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37E9292C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06DD4DFC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73057D95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1DF5" w:rsidRPr="006375B5" w14:paraId="5EF77FD7" w14:textId="77777777" w:rsidTr="00B73656">
        <w:tc>
          <w:tcPr>
            <w:tcW w:w="2321" w:type="pct"/>
          </w:tcPr>
          <w:p w14:paraId="766198C3" w14:textId="3389C67D" w:rsidR="00531DF5" w:rsidRPr="006375B5" w:rsidRDefault="00531DF5" w:rsidP="00531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8"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847D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หรือมีมูลค่าต่ำ</w:t>
            </w:r>
          </w:p>
        </w:tc>
        <w:tc>
          <w:tcPr>
            <w:tcW w:w="540" w:type="pct"/>
          </w:tcPr>
          <w:p w14:paraId="192E620F" w14:textId="6596136D" w:rsidR="00531DF5" w:rsidRPr="00531DF5" w:rsidRDefault="00C20F53" w:rsidP="00531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47" w:type="pct"/>
          </w:tcPr>
          <w:p w14:paraId="23749E9C" w14:textId="77777777" w:rsidR="00531DF5" w:rsidRPr="00531DF5" w:rsidRDefault="00531DF5" w:rsidP="00531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BF59340" w14:textId="04A9A2D5" w:rsidR="00531DF5" w:rsidRPr="00531DF5" w:rsidRDefault="00531DF5" w:rsidP="00531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31DF5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51" w:type="pct"/>
          </w:tcPr>
          <w:p w14:paraId="271ECA27" w14:textId="77777777" w:rsidR="00531DF5" w:rsidRPr="00531DF5" w:rsidRDefault="00531DF5" w:rsidP="00531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633E1415" w14:textId="49741BAE" w:rsidR="00531DF5" w:rsidRPr="00531DF5" w:rsidRDefault="00C20F53" w:rsidP="00531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7" w:type="pct"/>
          </w:tcPr>
          <w:p w14:paraId="5F954244" w14:textId="77777777" w:rsidR="00531DF5" w:rsidRPr="00531DF5" w:rsidRDefault="00531DF5" w:rsidP="00531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7C1C2655" w14:textId="7AD865AB" w:rsidR="00531DF5" w:rsidRPr="00531DF5" w:rsidRDefault="00531DF5" w:rsidP="00531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31DF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73656" w:rsidRPr="006375B5" w14:paraId="506EC335" w14:textId="77777777" w:rsidTr="00B73656">
        <w:tc>
          <w:tcPr>
            <w:tcW w:w="2321" w:type="pct"/>
          </w:tcPr>
          <w:p w14:paraId="5310CDDE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540" w:type="pct"/>
          </w:tcPr>
          <w:p w14:paraId="46B6B04A" w14:textId="0209B2A5" w:rsidR="00B73656" w:rsidRPr="006375B5" w:rsidRDefault="00C20F53" w:rsidP="00B7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47" w:type="pct"/>
          </w:tcPr>
          <w:p w14:paraId="6995DD46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556B0D4" w14:textId="267461D9" w:rsidR="00B73656" w:rsidRPr="006375B5" w:rsidRDefault="00B73656" w:rsidP="00B7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824F87">
              <w:rPr>
                <w:rFonts w:asciiTheme="majorBidi" w:hAnsiTheme="majorBidi" w:cstheme="majorBidi" w:hint="cs"/>
                <w:sz w:val="30"/>
                <w:szCs w:val="30"/>
              </w:rPr>
              <w:t>475</w:t>
            </w:r>
          </w:p>
        </w:tc>
        <w:tc>
          <w:tcPr>
            <w:tcW w:w="151" w:type="pct"/>
          </w:tcPr>
          <w:p w14:paraId="59CA8C28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4A6FBDE3" w14:textId="0656CF4F" w:rsidR="00B73656" w:rsidRPr="006375B5" w:rsidRDefault="00C20F53" w:rsidP="00B7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3BD481C2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6282D693" w14:textId="27651ACE" w:rsidR="00B73656" w:rsidRPr="006375B5" w:rsidRDefault="00B73656" w:rsidP="00B7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3656" w:rsidRPr="006375B5" w14:paraId="72F84A25" w14:textId="77777777" w:rsidTr="00B73656">
        <w:tc>
          <w:tcPr>
            <w:tcW w:w="2321" w:type="pct"/>
          </w:tcPr>
          <w:p w14:paraId="4443A11E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40" w:type="pct"/>
          </w:tcPr>
          <w:p w14:paraId="7188E612" w14:textId="43864262" w:rsidR="00B73656" w:rsidRPr="006375B5" w:rsidRDefault="00C20F53" w:rsidP="00B7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4,282</w:t>
            </w:r>
          </w:p>
        </w:tc>
        <w:tc>
          <w:tcPr>
            <w:tcW w:w="147" w:type="pct"/>
          </w:tcPr>
          <w:p w14:paraId="2BEF2924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10A1370" w14:textId="2E265A1D" w:rsidR="00B73656" w:rsidRPr="006375B5" w:rsidRDefault="00B73656" w:rsidP="00B7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4,173</w:t>
            </w:r>
          </w:p>
        </w:tc>
        <w:tc>
          <w:tcPr>
            <w:tcW w:w="151" w:type="pct"/>
          </w:tcPr>
          <w:p w14:paraId="4A985C7F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52213F70" w14:textId="1C2719FC" w:rsidR="00B73656" w:rsidRPr="006375B5" w:rsidRDefault="00C20F53" w:rsidP="00B7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57" w:type="pct"/>
          </w:tcPr>
          <w:p w14:paraId="608B9A94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66B6195F" w14:textId="6D0F017F" w:rsidR="00B73656" w:rsidRPr="006375B5" w:rsidRDefault="00B73656" w:rsidP="00B7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B73656" w:rsidRPr="006375B5" w14:paraId="78F08457" w14:textId="77777777" w:rsidTr="00B73656">
        <w:tc>
          <w:tcPr>
            <w:tcW w:w="2321" w:type="pct"/>
          </w:tcPr>
          <w:p w14:paraId="3A415837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5" w:right="-131" w:hanging="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สัญญาจ้างเพื่องานอสังหาริมทรัพย์พัฒนา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7E209AC" w14:textId="3B8891D0" w:rsidR="00B73656" w:rsidRPr="006375B5" w:rsidRDefault="00C20F53" w:rsidP="00B7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1,289</w:t>
            </w:r>
          </w:p>
        </w:tc>
        <w:tc>
          <w:tcPr>
            <w:tcW w:w="147" w:type="pct"/>
          </w:tcPr>
          <w:p w14:paraId="359A0791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712117B8" w14:textId="2C613612" w:rsidR="00B73656" w:rsidRPr="006375B5" w:rsidRDefault="00B73656" w:rsidP="00B7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1,333</w:t>
            </w:r>
          </w:p>
        </w:tc>
        <w:tc>
          <w:tcPr>
            <w:tcW w:w="151" w:type="pct"/>
          </w:tcPr>
          <w:p w14:paraId="1D97EA14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67FBBB09" w14:textId="231C93F8" w:rsidR="00B73656" w:rsidRPr="006375B5" w:rsidRDefault="00C20F53" w:rsidP="005D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3F4323D5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0DC27ADF" w14:textId="26E53539" w:rsidR="00B73656" w:rsidRPr="006375B5" w:rsidRDefault="00B73656" w:rsidP="005D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3656" w:rsidRPr="006375B5" w14:paraId="7004D09D" w14:textId="77777777" w:rsidTr="00B73656">
        <w:tc>
          <w:tcPr>
            <w:tcW w:w="2321" w:type="pct"/>
          </w:tcPr>
          <w:p w14:paraId="3E11FAD0" w14:textId="77777777" w:rsidR="00B73656" w:rsidRPr="006375B5" w:rsidRDefault="00B73656" w:rsidP="00B7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52CFC51E" w14:textId="20D82648" w:rsidR="00B73656" w:rsidRPr="006375B5" w:rsidRDefault="00C20F53" w:rsidP="00B7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5,687</w:t>
            </w:r>
          </w:p>
        </w:tc>
        <w:tc>
          <w:tcPr>
            <w:tcW w:w="147" w:type="pct"/>
          </w:tcPr>
          <w:p w14:paraId="07C9FBA6" w14:textId="77777777" w:rsidR="00B73656" w:rsidRPr="006375B5" w:rsidRDefault="00B73656" w:rsidP="00B7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6AC7CA6C" w14:textId="450137D3" w:rsidR="00B73656" w:rsidRPr="006375B5" w:rsidRDefault="00B73656" w:rsidP="00B7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</w:t>
            </w:r>
            <w:r w:rsidR="000564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151" w:type="pct"/>
          </w:tcPr>
          <w:p w14:paraId="0DAD7724" w14:textId="77777777" w:rsidR="00B73656" w:rsidRPr="006375B5" w:rsidRDefault="00B73656" w:rsidP="00B7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52C054C0" w14:textId="3A40C3FF" w:rsidR="00B73656" w:rsidRPr="006375B5" w:rsidRDefault="00C20F53" w:rsidP="00B7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157" w:type="pct"/>
          </w:tcPr>
          <w:p w14:paraId="37803E30" w14:textId="77777777" w:rsidR="00B73656" w:rsidRPr="006375B5" w:rsidRDefault="00B73656" w:rsidP="00B7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4DDE9B9E" w14:textId="370C2295" w:rsidR="00B73656" w:rsidRPr="006375B5" w:rsidRDefault="00056406" w:rsidP="00B7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8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</w:tr>
    </w:tbl>
    <w:p w14:paraId="5333FCB8" w14:textId="11DAFC46" w:rsidR="00B65824" w:rsidRDefault="00B65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</w:p>
    <w:p w14:paraId="4C00F8C1" w14:textId="068FBC35" w:rsidR="00F06530" w:rsidRPr="00F06530" w:rsidRDefault="00F06530" w:rsidP="00235A39">
      <w:pPr>
        <w:pStyle w:val="Heading6"/>
        <w:numPr>
          <w:ilvl w:val="0"/>
          <w:numId w:val="27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F06530"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4A8E5F92" w14:textId="52F539C2" w:rsidR="00F06530" w:rsidRPr="00672E48" w:rsidRDefault="00F06530" w:rsidP="00F06530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2B4F6667" w14:textId="774370CB" w:rsidR="00636477" w:rsidRDefault="00F06530" w:rsidP="00984119">
      <w:pPr>
        <w:tabs>
          <w:tab w:val="clear" w:pos="227"/>
          <w:tab w:val="clear" w:pos="454"/>
          <w:tab w:val="clear" w:pos="680"/>
          <w:tab w:val="left" w:pos="720"/>
        </w:tabs>
        <w:ind w:left="540" w:right="-25" w:hanging="9"/>
        <w:jc w:val="thaiDistribute"/>
        <w:rPr>
          <w:rFonts w:ascii="Angsana New" w:hAnsi="Angsana New"/>
          <w:sz w:val="30"/>
          <w:szCs w:val="30"/>
        </w:rPr>
      </w:pPr>
      <w:r>
        <w:rPr>
          <w:lang w:val="x-none" w:eastAsia="x-none"/>
        </w:rPr>
        <w:tab/>
      </w:r>
      <w:r w:rsidR="00672E48" w:rsidRPr="003B7D7B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ในการประชุมสามัญผู้ถือหุ้นของบริษัท เมื่อวันที่ </w:t>
      </w:r>
      <w:r w:rsidR="001B1EEE">
        <w:rPr>
          <w:rFonts w:ascii="Angsana New" w:hAnsi="Angsana New"/>
          <w:sz w:val="30"/>
          <w:szCs w:val="30"/>
        </w:rPr>
        <w:t>16</w:t>
      </w:r>
      <w:r w:rsidR="00672E48" w:rsidRPr="003B7D7B">
        <w:rPr>
          <w:rFonts w:ascii="Angsana New" w:hAnsi="Angsana New"/>
          <w:sz w:val="30"/>
          <w:szCs w:val="30"/>
          <w:cs/>
        </w:rPr>
        <w:t xml:space="preserve"> มกราคม </w:t>
      </w:r>
      <w:r w:rsidR="00672E48" w:rsidRPr="003B7D7B">
        <w:rPr>
          <w:rFonts w:ascii="Angsana New" w:hAnsi="Angsana New"/>
          <w:sz w:val="30"/>
          <w:szCs w:val="30"/>
        </w:rPr>
        <w:t>256</w:t>
      </w:r>
      <w:r w:rsidR="00672E48">
        <w:rPr>
          <w:rFonts w:ascii="Angsana New" w:hAnsi="Angsana New"/>
          <w:sz w:val="30"/>
          <w:szCs w:val="30"/>
        </w:rPr>
        <w:t>6</w:t>
      </w:r>
      <w:r w:rsidR="00672E48" w:rsidRPr="003B7D7B">
        <w:rPr>
          <w:rFonts w:ascii="Angsana New" w:hAnsi="Angsana New"/>
          <w:sz w:val="30"/>
          <w:szCs w:val="30"/>
          <w:cs/>
        </w:rPr>
        <w:t xml:space="preserve"> ผู้ถือหุ้นมีมติ</w:t>
      </w:r>
      <w:r w:rsidR="00672E48">
        <w:rPr>
          <w:rFonts w:ascii="Angsana New" w:hAnsi="Angsana New" w:hint="cs"/>
          <w:sz w:val="30"/>
          <w:szCs w:val="30"/>
          <w:cs/>
        </w:rPr>
        <w:t>อนุมัติ</w:t>
      </w:r>
      <w:r w:rsidR="00984119">
        <w:rPr>
          <w:rFonts w:ascii="Angsana New" w:hAnsi="Angsana New" w:hint="cs"/>
          <w:sz w:val="30"/>
          <w:szCs w:val="30"/>
          <w:cs/>
        </w:rPr>
        <w:t>ให้</w:t>
      </w:r>
      <w:r w:rsidR="00636477" w:rsidRPr="00984119">
        <w:rPr>
          <w:rFonts w:ascii="Angsana New" w:hAnsi="Angsana New" w:hint="cs"/>
          <w:sz w:val="30"/>
          <w:szCs w:val="30"/>
          <w:cs/>
        </w:rPr>
        <w:t>จ่ายเงินปันผลในอัตรา</w:t>
      </w:r>
      <w:r w:rsidR="00984119">
        <w:rPr>
          <w:rFonts w:ascii="Angsana New" w:hAnsi="Angsana New"/>
          <w:sz w:val="30"/>
          <w:szCs w:val="30"/>
          <w:cs/>
        </w:rPr>
        <w:br/>
      </w:r>
      <w:r w:rsidR="00636477" w:rsidRPr="00984119">
        <w:rPr>
          <w:rFonts w:ascii="Angsana New" w:hAnsi="Angsana New" w:hint="cs"/>
          <w:sz w:val="30"/>
          <w:szCs w:val="30"/>
          <w:cs/>
        </w:rPr>
        <w:t>หุ้นละ</w:t>
      </w:r>
      <w:r w:rsidR="00636477" w:rsidRPr="00984119">
        <w:rPr>
          <w:rFonts w:ascii="Angsana New" w:hAnsi="Angsana New"/>
          <w:sz w:val="30"/>
          <w:szCs w:val="30"/>
          <w:cs/>
        </w:rPr>
        <w:t xml:space="preserve"> </w:t>
      </w:r>
      <w:r w:rsidR="00636477" w:rsidRPr="00984119">
        <w:rPr>
          <w:rFonts w:ascii="Angsana New" w:hAnsi="Angsana New"/>
          <w:sz w:val="30"/>
          <w:szCs w:val="30"/>
        </w:rPr>
        <w:t>0</w:t>
      </w:r>
      <w:r w:rsidR="00636477" w:rsidRPr="00984119">
        <w:rPr>
          <w:rFonts w:ascii="Angsana New" w:hAnsi="Angsana New"/>
          <w:sz w:val="30"/>
          <w:szCs w:val="30"/>
          <w:cs/>
        </w:rPr>
        <w:t>.</w:t>
      </w:r>
      <w:r w:rsidR="00636477" w:rsidRPr="00984119">
        <w:rPr>
          <w:rFonts w:ascii="Angsana New" w:hAnsi="Angsana New"/>
          <w:sz w:val="30"/>
          <w:szCs w:val="30"/>
        </w:rPr>
        <w:t>43</w:t>
      </w:r>
      <w:r w:rsidR="00636477" w:rsidRPr="00984119">
        <w:rPr>
          <w:rFonts w:ascii="Angsana New" w:hAnsi="Angsana New"/>
          <w:sz w:val="30"/>
          <w:szCs w:val="30"/>
          <w:cs/>
        </w:rPr>
        <w:t xml:space="preserve"> </w:t>
      </w:r>
      <w:r w:rsidR="00636477" w:rsidRPr="00984119">
        <w:rPr>
          <w:rFonts w:ascii="Angsana New" w:hAnsi="Angsana New" w:hint="cs"/>
          <w:sz w:val="30"/>
          <w:szCs w:val="30"/>
          <w:cs/>
        </w:rPr>
        <w:t>บาท</w:t>
      </w:r>
      <w:r w:rsidR="00636477" w:rsidRPr="00984119">
        <w:rPr>
          <w:rFonts w:ascii="Angsana New" w:hAnsi="Angsana New"/>
          <w:sz w:val="30"/>
          <w:szCs w:val="30"/>
          <w:cs/>
        </w:rPr>
        <w:t xml:space="preserve"> </w:t>
      </w:r>
      <w:r w:rsidR="00636477" w:rsidRPr="00984119">
        <w:rPr>
          <w:rFonts w:ascii="Angsana New" w:hAnsi="Angsana New" w:hint="cs"/>
          <w:sz w:val="30"/>
          <w:szCs w:val="30"/>
          <w:cs/>
        </w:rPr>
        <w:t>สำหรับหุ้นสามัญจำนวน</w:t>
      </w:r>
      <w:r w:rsidR="00636477" w:rsidRPr="00984119">
        <w:rPr>
          <w:rFonts w:ascii="Angsana New" w:hAnsi="Angsana New"/>
          <w:sz w:val="30"/>
          <w:szCs w:val="30"/>
          <w:cs/>
        </w:rPr>
        <w:t xml:space="preserve"> </w:t>
      </w:r>
      <w:r w:rsidR="00636477" w:rsidRPr="00984119">
        <w:rPr>
          <w:rFonts w:ascii="Angsana New" w:hAnsi="Angsana New"/>
          <w:sz w:val="30"/>
          <w:szCs w:val="30"/>
        </w:rPr>
        <w:t>2</w:t>
      </w:r>
      <w:r w:rsidR="00636477" w:rsidRPr="00984119">
        <w:rPr>
          <w:rFonts w:ascii="Angsana New" w:hAnsi="Angsana New"/>
          <w:sz w:val="30"/>
          <w:szCs w:val="30"/>
          <w:cs/>
        </w:rPr>
        <w:t>,</w:t>
      </w:r>
      <w:r w:rsidR="00636477" w:rsidRPr="00984119">
        <w:rPr>
          <w:rFonts w:ascii="Angsana New" w:hAnsi="Angsana New"/>
          <w:sz w:val="30"/>
          <w:szCs w:val="30"/>
        </w:rPr>
        <w:t>319</w:t>
      </w:r>
      <w:r w:rsidR="00636477" w:rsidRPr="00984119">
        <w:rPr>
          <w:rFonts w:ascii="Angsana New" w:hAnsi="Angsana New"/>
          <w:sz w:val="30"/>
          <w:szCs w:val="30"/>
          <w:cs/>
        </w:rPr>
        <w:t>.</w:t>
      </w:r>
      <w:r w:rsidR="00636477" w:rsidRPr="00984119">
        <w:rPr>
          <w:rFonts w:ascii="Angsana New" w:hAnsi="Angsana New"/>
          <w:sz w:val="30"/>
          <w:szCs w:val="30"/>
        </w:rPr>
        <w:t>28</w:t>
      </w:r>
      <w:r w:rsidR="00636477" w:rsidRPr="00984119">
        <w:rPr>
          <w:rFonts w:ascii="Angsana New" w:hAnsi="Angsana New"/>
          <w:sz w:val="30"/>
          <w:szCs w:val="30"/>
          <w:cs/>
        </w:rPr>
        <w:t xml:space="preserve"> </w:t>
      </w:r>
      <w:r w:rsidR="00636477" w:rsidRPr="00984119">
        <w:rPr>
          <w:rFonts w:ascii="Angsana New" w:hAnsi="Angsana New" w:hint="cs"/>
          <w:sz w:val="30"/>
          <w:szCs w:val="30"/>
          <w:cs/>
        </w:rPr>
        <w:t>ล้านหุ้น</w:t>
      </w:r>
      <w:r w:rsidR="00636477" w:rsidRPr="00984119">
        <w:rPr>
          <w:rFonts w:ascii="Angsana New" w:hAnsi="Angsana New"/>
          <w:sz w:val="30"/>
          <w:szCs w:val="30"/>
          <w:cs/>
        </w:rPr>
        <w:t xml:space="preserve"> </w:t>
      </w:r>
      <w:r w:rsidR="00636477" w:rsidRPr="00984119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="00636477" w:rsidRPr="00984119">
        <w:rPr>
          <w:rFonts w:ascii="Angsana New" w:hAnsi="Angsana New"/>
          <w:sz w:val="30"/>
          <w:szCs w:val="30"/>
          <w:cs/>
        </w:rPr>
        <w:t xml:space="preserve"> </w:t>
      </w:r>
      <w:r w:rsidR="00636477" w:rsidRPr="00984119">
        <w:rPr>
          <w:rFonts w:ascii="Angsana New" w:hAnsi="Angsana New"/>
          <w:sz w:val="30"/>
          <w:szCs w:val="30"/>
        </w:rPr>
        <w:t>997</w:t>
      </w:r>
      <w:r w:rsidR="00636477" w:rsidRPr="00984119">
        <w:rPr>
          <w:rFonts w:ascii="Angsana New" w:hAnsi="Angsana New"/>
          <w:sz w:val="30"/>
          <w:szCs w:val="30"/>
          <w:cs/>
        </w:rPr>
        <w:t>.</w:t>
      </w:r>
      <w:r w:rsidR="00636477" w:rsidRPr="00984119">
        <w:rPr>
          <w:rFonts w:ascii="Angsana New" w:hAnsi="Angsana New"/>
          <w:sz w:val="30"/>
          <w:szCs w:val="30"/>
        </w:rPr>
        <w:t>29</w:t>
      </w:r>
      <w:r w:rsidR="00636477" w:rsidRPr="00984119">
        <w:rPr>
          <w:rFonts w:ascii="Angsana New" w:hAnsi="Angsana New"/>
          <w:sz w:val="30"/>
          <w:szCs w:val="30"/>
          <w:cs/>
        </w:rPr>
        <w:t xml:space="preserve"> </w:t>
      </w:r>
      <w:r w:rsidR="00636477" w:rsidRPr="00984119">
        <w:rPr>
          <w:rFonts w:ascii="Angsana New" w:hAnsi="Angsana New" w:hint="cs"/>
          <w:sz w:val="30"/>
          <w:szCs w:val="30"/>
          <w:cs/>
        </w:rPr>
        <w:t>ล้านบาท</w:t>
      </w:r>
      <w:r w:rsidR="00B65824" w:rsidRPr="00984119">
        <w:rPr>
          <w:rFonts w:ascii="Angsana New" w:hAnsi="Angsana New" w:hint="cs"/>
          <w:sz w:val="30"/>
          <w:szCs w:val="30"/>
          <w:cs/>
        </w:rPr>
        <w:t xml:space="preserve"> </w:t>
      </w:r>
      <w:r w:rsidR="00636477" w:rsidRPr="00984119">
        <w:rPr>
          <w:rFonts w:ascii="Angsana New" w:hAnsi="Angsana New" w:hint="cs"/>
          <w:sz w:val="30"/>
          <w:szCs w:val="30"/>
          <w:cs/>
        </w:rPr>
        <w:t>โดยกำหนดจ่ายเงินปันผลวันที่</w:t>
      </w:r>
      <w:r w:rsidR="00636477" w:rsidRPr="00984119">
        <w:rPr>
          <w:rFonts w:ascii="Angsana New" w:hAnsi="Angsana New"/>
          <w:sz w:val="30"/>
          <w:szCs w:val="30"/>
          <w:cs/>
        </w:rPr>
        <w:t xml:space="preserve"> </w:t>
      </w:r>
      <w:r w:rsidR="008B50D7" w:rsidRPr="00984119">
        <w:rPr>
          <w:rFonts w:ascii="Angsana New" w:hAnsi="Angsana New"/>
          <w:sz w:val="30"/>
          <w:szCs w:val="30"/>
        </w:rPr>
        <w:t>10</w:t>
      </w:r>
      <w:r w:rsidR="00636477" w:rsidRPr="00984119">
        <w:rPr>
          <w:rFonts w:ascii="Angsana New" w:hAnsi="Angsana New" w:hint="cs"/>
          <w:sz w:val="30"/>
          <w:szCs w:val="30"/>
          <w:cs/>
        </w:rPr>
        <w:t xml:space="preserve"> กุมภาพันธ์</w:t>
      </w:r>
      <w:r w:rsidR="00636477" w:rsidRPr="00984119">
        <w:rPr>
          <w:rFonts w:ascii="Angsana New" w:hAnsi="Angsana New"/>
          <w:sz w:val="30"/>
          <w:szCs w:val="30"/>
          <w:cs/>
        </w:rPr>
        <w:t xml:space="preserve"> </w:t>
      </w:r>
      <w:r w:rsidR="00636477" w:rsidRPr="00984119">
        <w:rPr>
          <w:rFonts w:ascii="Angsana New" w:hAnsi="Angsana New"/>
          <w:sz w:val="30"/>
          <w:szCs w:val="30"/>
        </w:rPr>
        <w:t>256</w:t>
      </w:r>
      <w:r w:rsidR="001567E0" w:rsidRPr="00984119">
        <w:rPr>
          <w:rFonts w:ascii="Angsana New" w:hAnsi="Angsana New"/>
          <w:sz w:val="30"/>
          <w:szCs w:val="30"/>
        </w:rPr>
        <w:t>6</w:t>
      </w:r>
    </w:p>
    <w:p w14:paraId="4AE98191" w14:textId="7B1C82BF" w:rsidR="0078640B" w:rsidRDefault="0078640B" w:rsidP="00984119">
      <w:pPr>
        <w:tabs>
          <w:tab w:val="clear" w:pos="227"/>
          <w:tab w:val="clear" w:pos="454"/>
          <w:tab w:val="clear" w:pos="680"/>
          <w:tab w:val="left" w:pos="720"/>
        </w:tabs>
        <w:ind w:left="540" w:right="-25" w:hanging="9"/>
        <w:jc w:val="thaiDistribute"/>
        <w:rPr>
          <w:rFonts w:ascii="Angsana New" w:hAnsi="Angsana New"/>
          <w:sz w:val="30"/>
          <w:szCs w:val="30"/>
        </w:rPr>
      </w:pPr>
    </w:p>
    <w:p w14:paraId="0FD0C8E2" w14:textId="644066F6" w:rsidR="0078640B" w:rsidRPr="00984119" w:rsidRDefault="0078640B" w:rsidP="00984119">
      <w:pPr>
        <w:tabs>
          <w:tab w:val="clear" w:pos="227"/>
          <w:tab w:val="clear" w:pos="454"/>
          <w:tab w:val="clear" w:pos="680"/>
          <w:tab w:val="left" w:pos="720"/>
        </w:tabs>
        <w:ind w:left="540" w:right="-25" w:hanging="9"/>
        <w:jc w:val="thaiDistribute"/>
        <w:rPr>
          <w:rFonts w:ascii="Angsana New" w:hAnsi="Angsana New"/>
          <w:sz w:val="30"/>
          <w:szCs w:val="30"/>
        </w:rPr>
      </w:pPr>
      <w:r w:rsidRPr="0078640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78640B">
        <w:rPr>
          <w:rFonts w:ascii="Angsana New" w:hAnsi="Angsana New"/>
          <w:sz w:val="30"/>
          <w:szCs w:val="30"/>
          <w:cs/>
        </w:rPr>
        <w:t xml:space="preserve"> </w:t>
      </w:r>
      <w:r w:rsidR="00B11889" w:rsidRPr="00B11889">
        <w:rPr>
          <w:rFonts w:ascii="Angsana New" w:hAnsi="Angsana New"/>
          <w:sz w:val="30"/>
          <w:szCs w:val="30"/>
        </w:rPr>
        <w:t>30</w:t>
      </w:r>
      <w:r w:rsidRPr="0078640B">
        <w:rPr>
          <w:rFonts w:ascii="Angsana New" w:hAnsi="Angsana New"/>
          <w:sz w:val="30"/>
          <w:szCs w:val="30"/>
          <w:cs/>
        </w:rPr>
        <w:t xml:space="preserve"> - </w:t>
      </w:r>
      <w:r w:rsidR="00B11889" w:rsidRPr="00B11889">
        <w:rPr>
          <w:rFonts w:ascii="Angsana New" w:hAnsi="Angsana New"/>
          <w:sz w:val="30"/>
          <w:szCs w:val="30"/>
        </w:rPr>
        <w:t>31</w:t>
      </w:r>
      <w:r w:rsidRPr="0078640B">
        <w:rPr>
          <w:rFonts w:ascii="Angsana New" w:hAnsi="Angsana New"/>
          <w:sz w:val="30"/>
          <w:szCs w:val="30"/>
          <w:cs/>
        </w:rPr>
        <w:t xml:space="preserve"> </w:t>
      </w:r>
      <w:r w:rsidRPr="0078640B">
        <w:rPr>
          <w:rFonts w:ascii="Angsana New" w:hAnsi="Angsana New" w:hint="cs"/>
          <w:sz w:val="30"/>
          <w:szCs w:val="30"/>
          <w:cs/>
        </w:rPr>
        <w:t>มกราคม</w:t>
      </w:r>
      <w:r w:rsidRPr="0078640B">
        <w:rPr>
          <w:rFonts w:ascii="Angsana New" w:hAnsi="Angsana New"/>
          <w:sz w:val="30"/>
          <w:szCs w:val="30"/>
          <w:cs/>
        </w:rPr>
        <w:t xml:space="preserve"> </w:t>
      </w:r>
      <w:r w:rsidRPr="0078640B">
        <w:rPr>
          <w:rFonts w:ascii="Angsana New" w:hAnsi="Angsana New" w:hint="cs"/>
          <w:sz w:val="30"/>
          <w:szCs w:val="30"/>
          <w:cs/>
        </w:rPr>
        <w:t>และ</w:t>
      </w:r>
      <w:r w:rsidRPr="0078640B">
        <w:rPr>
          <w:rFonts w:ascii="Angsana New" w:hAnsi="Angsana New"/>
          <w:sz w:val="30"/>
          <w:szCs w:val="30"/>
          <w:cs/>
        </w:rPr>
        <w:t xml:space="preserve"> </w:t>
      </w:r>
      <w:r w:rsidR="00B11889" w:rsidRPr="00B11889">
        <w:rPr>
          <w:rFonts w:ascii="Angsana New" w:hAnsi="Angsana New"/>
          <w:sz w:val="30"/>
          <w:szCs w:val="30"/>
        </w:rPr>
        <w:t>1</w:t>
      </w:r>
      <w:r w:rsidRPr="0078640B">
        <w:rPr>
          <w:rFonts w:ascii="Angsana New" w:hAnsi="Angsana New"/>
          <w:sz w:val="30"/>
          <w:szCs w:val="30"/>
          <w:cs/>
        </w:rPr>
        <w:t xml:space="preserve"> </w:t>
      </w:r>
      <w:r w:rsidRPr="0078640B">
        <w:rPr>
          <w:rFonts w:ascii="Angsana New" w:hAnsi="Angsana New" w:hint="cs"/>
          <w:sz w:val="30"/>
          <w:szCs w:val="30"/>
          <w:cs/>
        </w:rPr>
        <w:t>กุมภาพันธ์</w:t>
      </w:r>
      <w:r w:rsidRPr="0078640B">
        <w:rPr>
          <w:rFonts w:ascii="Angsana New" w:hAnsi="Angsana New"/>
          <w:sz w:val="30"/>
          <w:szCs w:val="30"/>
          <w:cs/>
        </w:rPr>
        <w:t xml:space="preserve"> </w:t>
      </w:r>
      <w:r w:rsidR="00B11889" w:rsidRPr="00B11889">
        <w:rPr>
          <w:rFonts w:ascii="Angsana New" w:hAnsi="Angsana New"/>
          <w:sz w:val="30"/>
          <w:szCs w:val="30"/>
        </w:rPr>
        <w:t>2566</w:t>
      </w:r>
      <w:r w:rsidRPr="0078640B">
        <w:rPr>
          <w:rFonts w:ascii="Angsana New" w:hAnsi="Angsana New"/>
          <w:sz w:val="30"/>
          <w:szCs w:val="30"/>
          <w:cs/>
        </w:rPr>
        <w:t xml:space="preserve"> </w:t>
      </w:r>
      <w:r w:rsidRPr="0078640B">
        <w:rPr>
          <w:rFonts w:ascii="Angsana New" w:hAnsi="Angsana New" w:hint="cs"/>
          <w:sz w:val="30"/>
          <w:szCs w:val="30"/>
          <w:cs/>
        </w:rPr>
        <w:t>บริษัทได้ออกและเสนอขายหุ้นกู้ครั้งที่</w:t>
      </w:r>
      <w:r w:rsidRPr="0078640B">
        <w:rPr>
          <w:rFonts w:ascii="Angsana New" w:hAnsi="Angsana New"/>
          <w:sz w:val="30"/>
          <w:szCs w:val="30"/>
          <w:cs/>
        </w:rPr>
        <w:t xml:space="preserve"> </w:t>
      </w:r>
      <w:r w:rsidR="00B11889" w:rsidRPr="00B11889">
        <w:rPr>
          <w:rFonts w:ascii="Angsana New" w:hAnsi="Angsana New"/>
          <w:sz w:val="30"/>
          <w:szCs w:val="30"/>
        </w:rPr>
        <w:t>1</w:t>
      </w:r>
      <w:r w:rsidRPr="0078640B">
        <w:rPr>
          <w:rFonts w:ascii="Angsana New" w:hAnsi="Angsana New"/>
          <w:sz w:val="30"/>
          <w:szCs w:val="30"/>
          <w:cs/>
        </w:rPr>
        <w:t>/</w:t>
      </w:r>
      <w:r w:rsidR="00B11889" w:rsidRPr="00B11889">
        <w:rPr>
          <w:rFonts w:ascii="Angsana New" w:hAnsi="Angsana New"/>
          <w:sz w:val="30"/>
          <w:szCs w:val="30"/>
        </w:rPr>
        <w:t>2566</w:t>
      </w:r>
      <w:r w:rsidRPr="0078640B">
        <w:rPr>
          <w:rFonts w:ascii="Angsana New" w:hAnsi="Angsana New"/>
          <w:sz w:val="30"/>
          <w:szCs w:val="30"/>
          <w:cs/>
        </w:rPr>
        <w:t xml:space="preserve"> </w:t>
      </w:r>
      <w:r w:rsidRPr="0078640B">
        <w:rPr>
          <w:rFonts w:ascii="Angsana New" w:hAnsi="Angsana New" w:hint="cs"/>
          <w:sz w:val="30"/>
          <w:szCs w:val="30"/>
          <w:cs/>
        </w:rPr>
        <w:t>ประเภทไม่ด้อยสิทธิ</w:t>
      </w:r>
      <w:r w:rsidRPr="0078640B">
        <w:rPr>
          <w:rFonts w:ascii="Angsana New" w:hAnsi="Angsana New"/>
          <w:sz w:val="30"/>
          <w:szCs w:val="30"/>
          <w:cs/>
        </w:rPr>
        <w:t xml:space="preserve"> </w:t>
      </w:r>
      <w:r w:rsidRPr="0078640B">
        <w:rPr>
          <w:rFonts w:ascii="Angsana New" w:hAnsi="Angsana New" w:hint="cs"/>
          <w:sz w:val="30"/>
          <w:szCs w:val="30"/>
          <w:cs/>
        </w:rPr>
        <w:t>ไม่มีหลักประกัน</w:t>
      </w:r>
      <w:r w:rsidRPr="0078640B">
        <w:rPr>
          <w:rFonts w:ascii="Angsana New" w:hAnsi="Angsana New"/>
          <w:sz w:val="30"/>
          <w:szCs w:val="30"/>
          <w:cs/>
        </w:rPr>
        <w:t xml:space="preserve"> </w:t>
      </w:r>
      <w:r w:rsidRPr="0078640B">
        <w:rPr>
          <w:rFonts w:ascii="Angsana New" w:hAnsi="Angsana New" w:hint="cs"/>
          <w:sz w:val="30"/>
          <w:szCs w:val="30"/>
          <w:cs/>
        </w:rPr>
        <w:t>และมีผู้แทนผู้ถือหุ้นกู้</w:t>
      </w:r>
      <w:r w:rsidRPr="0078640B">
        <w:rPr>
          <w:rFonts w:ascii="Angsana New" w:hAnsi="Angsana New"/>
          <w:sz w:val="30"/>
          <w:szCs w:val="30"/>
          <w:cs/>
        </w:rPr>
        <w:t xml:space="preserve"> </w:t>
      </w:r>
      <w:r w:rsidRPr="0078640B">
        <w:rPr>
          <w:rFonts w:ascii="Angsana New" w:hAnsi="Angsana New" w:hint="cs"/>
          <w:sz w:val="30"/>
          <w:szCs w:val="30"/>
          <w:cs/>
        </w:rPr>
        <w:t>มูลค่ารวม</w:t>
      </w:r>
      <w:r w:rsidRPr="0078640B">
        <w:rPr>
          <w:rFonts w:ascii="Angsana New" w:hAnsi="Angsana New"/>
          <w:sz w:val="30"/>
          <w:szCs w:val="30"/>
          <w:cs/>
        </w:rPr>
        <w:t xml:space="preserve"> </w:t>
      </w:r>
      <w:r w:rsidR="00B11889" w:rsidRPr="00B11889">
        <w:rPr>
          <w:rFonts w:ascii="Angsana New" w:hAnsi="Angsana New"/>
          <w:sz w:val="30"/>
          <w:szCs w:val="30"/>
        </w:rPr>
        <w:t>4</w:t>
      </w:r>
      <w:r w:rsidRPr="0078640B">
        <w:rPr>
          <w:rFonts w:ascii="Angsana New" w:hAnsi="Angsana New"/>
          <w:sz w:val="30"/>
          <w:szCs w:val="30"/>
        </w:rPr>
        <w:t>,</w:t>
      </w:r>
      <w:r w:rsidR="00B11889" w:rsidRPr="00B11889">
        <w:rPr>
          <w:rFonts w:ascii="Angsana New" w:hAnsi="Angsana New"/>
          <w:sz w:val="30"/>
          <w:szCs w:val="30"/>
        </w:rPr>
        <w:t>000</w:t>
      </w:r>
      <w:r w:rsidRPr="0078640B">
        <w:rPr>
          <w:rFonts w:ascii="Angsana New" w:hAnsi="Angsana New"/>
          <w:sz w:val="30"/>
          <w:szCs w:val="30"/>
          <w:cs/>
        </w:rPr>
        <w:t xml:space="preserve"> </w:t>
      </w:r>
      <w:r w:rsidRPr="0078640B">
        <w:rPr>
          <w:rFonts w:ascii="Angsana New" w:hAnsi="Angsana New" w:hint="cs"/>
          <w:sz w:val="30"/>
          <w:szCs w:val="30"/>
          <w:cs/>
        </w:rPr>
        <w:t>ล้านบาท</w:t>
      </w:r>
      <w:r w:rsidRPr="0078640B">
        <w:rPr>
          <w:rFonts w:ascii="Angsana New" w:hAnsi="Angsana New"/>
          <w:sz w:val="30"/>
          <w:szCs w:val="30"/>
          <w:cs/>
        </w:rPr>
        <w:t xml:space="preserve"> </w:t>
      </w:r>
      <w:r w:rsidRPr="0078640B">
        <w:rPr>
          <w:rFonts w:ascii="Angsana New" w:hAnsi="Angsana New" w:hint="cs"/>
          <w:sz w:val="30"/>
          <w:szCs w:val="30"/>
          <w:cs/>
        </w:rPr>
        <w:t>โดยเป็นการออกและเสนอขายจากวงเงินเดิมที่เคยได้รับอนุมัติจากผู้ถือหุ้นแล้วจำนวน</w:t>
      </w:r>
      <w:r w:rsidRPr="0078640B">
        <w:rPr>
          <w:rFonts w:ascii="Angsana New" w:hAnsi="Angsana New"/>
          <w:sz w:val="30"/>
          <w:szCs w:val="30"/>
          <w:cs/>
        </w:rPr>
        <w:t xml:space="preserve"> </w:t>
      </w:r>
      <w:r w:rsidR="00B11889" w:rsidRPr="00B11889">
        <w:rPr>
          <w:rFonts w:ascii="Angsana New" w:hAnsi="Angsana New"/>
          <w:sz w:val="30"/>
          <w:szCs w:val="30"/>
        </w:rPr>
        <w:t>50</w:t>
      </w:r>
      <w:r w:rsidRPr="0078640B">
        <w:rPr>
          <w:rFonts w:ascii="Angsana New" w:hAnsi="Angsana New"/>
          <w:sz w:val="30"/>
          <w:szCs w:val="30"/>
        </w:rPr>
        <w:t>,</w:t>
      </w:r>
      <w:r w:rsidR="00B11889" w:rsidRPr="00B11889">
        <w:rPr>
          <w:rFonts w:ascii="Angsana New" w:hAnsi="Angsana New"/>
          <w:sz w:val="30"/>
          <w:szCs w:val="30"/>
        </w:rPr>
        <w:t>000</w:t>
      </w:r>
      <w:r w:rsidRPr="0078640B">
        <w:rPr>
          <w:rFonts w:ascii="Angsana New" w:hAnsi="Angsana New"/>
          <w:sz w:val="30"/>
          <w:szCs w:val="30"/>
          <w:cs/>
        </w:rPr>
        <w:t xml:space="preserve"> </w:t>
      </w:r>
      <w:r w:rsidRPr="0078640B">
        <w:rPr>
          <w:rFonts w:ascii="Angsana New" w:hAnsi="Angsana New" w:hint="cs"/>
          <w:sz w:val="30"/>
          <w:szCs w:val="30"/>
          <w:cs/>
        </w:rPr>
        <w:t>ล้านบาท</w:t>
      </w:r>
    </w:p>
    <w:p w14:paraId="05360D96" w14:textId="0EA77D8A" w:rsidR="00F06530" w:rsidRPr="009E2F97" w:rsidRDefault="00F06530" w:rsidP="0078640B">
      <w:pPr>
        <w:tabs>
          <w:tab w:val="clear" w:pos="227"/>
          <w:tab w:val="clear" w:pos="454"/>
          <w:tab w:val="clear" w:pos="680"/>
          <w:tab w:val="left" w:pos="720"/>
        </w:tabs>
        <w:ind w:left="540" w:right="-25" w:hanging="9"/>
        <w:jc w:val="thaiDistribute"/>
        <w:rPr>
          <w:rFonts w:ascii="Angsana New" w:hAnsi="Angsana New"/>
          <w:sz w:val="30"/>
          <w:szCs w:val="30"/>
        </w:rPr>
      </w:pPr>
    </w:p>
    <w:p w14:paraId="32C02392" w14:textId="37618E9E" w:rsidR="0091096D" w:rsidRDefault="0091096D"/>
    <w:sectPr w:rsidR="0091096D" w:rsidSect="00F1219B">
      <w:pgSz w:w="11909" w:h="16834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E3083" w14:textId="77777777" w:rsidR="00E368E5" w:rsidRDefault="00E368E5" w:rsidP="00900EE2">
      <w:r>
        <w:separator/>
      </w:r>
    </w:p>
  </w:endnote>
  <w:endnote w:type="continuationSeparator" w:id="0">
    <w:p w14:paraId="52444C5B" w14:textId="77777777" w:rsidR="00E368E5" w:rsidRDefault="00E368E5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35661" w14:textId="16D32030" w:rsidR="00E96C48" w:rsidRPr="003568C1" w:rsidRDefault="00E96C48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E26638">
      <w:rPr>
        <w:rFonts w:ascii="Angsana New" w:hAnsi="Angsana New"/>
        <w:sz w:val="30"/>
        <w:szCs w:val="30"/>
      </w:rPr>
      <w:fldChar w:fldCharType="begin"/>
    </w:r>
    <w:r w:rsidRPr="00E26638">
      <w:rPr>
        <w:rFonts w:ascii="Angsana New" w:hAnsi="Angsana New"/>
        <w:sz w:val="30"/>
        <w:szCs w:val="30"/>
      </w:rPr>
      <w:instrText xml:space="preserve"> PAGE   \* MERGEFORMAT </w:instrText>
    </w:r>
    <w:r w:rsidRPr="00E2663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="00415B4C" w:rsidRPr="00415B4C">
      <w:rPr>
        <w:rFonts w:ascii="Angsana New" w:hAnsi="Angsana New"/>
        <w:noProof/>
        <w:sz w:val="30"/>
        <w:szCs w:val="30"/>
        <w:lang w:val="en-US"/>
      </w:rPr>
      <w:t>9</w:t>
    </w:r>
    <w:r w:rsidRPr="00E26638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1F5BF" w14:textId="1F9E9167" w:rsidR="00E96C48" w:rsidRPr="00E26638" w:rsidRDefault="00E96C48">
    <w:pPr>
      <w:pStyle w:val="Footer"/>
      <w:jc w:val="center"/>
      <w:rPr>
        <w:rFonts w:ascii="Angsana New" w:hAnsi="Angsana New"/>
        <w:sz w:val="30"/>
        <w:szCs w:val="30"/>
      </w:rPr>
    </w:pPr>
    <w:r w:rsidRPr="00E26638">
      <w:rPr>
        <w:rFonts w:ascii="Angsana New" w:hAnsi="Angsana New"/>
        <w:sz w:val="30"/>
        <w:szCs w:val="30"/>
      </w:rPr>
      <w:fldChar w:fldCharType="begin"/>
    </w:r>
    <w:r w:rsidRPr="00E26638">
      <w:rPr>
        <w:rFonts w:ascii="Angsana New" w:hAnsi="Angsana New"/>
        <w:sz w:val="30"/>
        <w:szCs w:val="30"/>
      </w:rPr>
      <w:instrText xml:space="preserve"> PAGE   \* MERGEFORMAT </w:instrText>
    </w:r>
    <w:r w:rsidRPr="00E2663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="00415B4C" w:rsidRPr="00415B4C">
      <w:rPr>
        <w:rFonts w:ascii="Angsana New" w:hAnsi="Angsana New"/>
        <w:noProof/>
        <w:sz w:val="30"/>
        <w:szCs w:val="30"/>
        <w:lang w:val="en-US"/>
      </w:rPr>
      <w:t>3</w:t>
    </w:r>
    <w:r w:rsidRPr="00E2663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68306" w14:textId="77777777" w:rsidR="00E368E5" w:rsidRDefault="00E368E5" w:rsidP="00900EE2">
      <w:r>
        <w:separator/>
      </w:r>
    </w:p>
  </w:footnote>
  <w:footnote w:type="continuationSeparator" w:id="0">
    <w:p w14:paraId="2622E52D" w14:textId="77777777" w:rsidR="00E368E5" w:rsidRDefault="00E368E5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77D2F" w14:textId="0B3ABB30" w:rsidR="00E96C48" w:rsidRPr="004F256C" w:rsidRDefault="00E96C48" w:rsidP="0002488E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6ADA5148" w14:textId="77777777" w:rsidR="00E96C48" w:rsidRPr="005351FF" w:rsidRDefault="00E96C48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46D35DC" w14:textId="488F2D23" w:rsidR="00E96C48" w:rsidRPr="005351FF" w:rsidRDefault="00E96C48" w:rsidP="00E2628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 w:rsidRPr="004F0895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415B4C" w:rsidRPr="00415B4C">
      <w:rPr>
        <w:rFonts w:ascii="Angsana New" w:hAnsi="Angsana New"/>
        <w:bCs/>
        <w:sz w:val="32"/>
        <w:szCs w:val="32"/>
        <w:lang w:val="en-US"/>
      </w:rPr>
      <w:t>3</w:t>
    </w:r>
    <w:r w:rsidR="00892607">
      <w:rPr>
        <w:rFonts w:ascii="Angsana New" w:hAnsi="Angsana New"/>
        <w:bCs/>
        <w:sz w:val="32"/>
        <w:szCs w:val="32"/>
        <w:lang w:val="en-US" w:bidi="th-TH"/>
      </w:rPr>
      <w:t xml:space="preserve">1 </w:t>
    </w:r>
    <w:r w:rsidR="00892607"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 w:rsidR="00415B4C" w:rsidRPr="00415B4C">
      <w:rPr>
        <w:rFonts w:ascii="Angsana New" w:hAnsi="Angsana New"/>
        <w:sz w:val="32"/>
        <w:szCs w:val="32"/>
        <w:lang w:val="en-US"/>
      </w:rPr>
      <w:t>2565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Pr="004F0895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4F0895">
      <w:rPr>
        <w:rFonts w:ascii="Angsana New" w:hAnsi="Angsana New"/>
        <w:sz w:val="32"/>
        <w:szCs w:val="32"/>
      </w:rPr>
      <w:t>)</w:t>
    </w:r>
  </w:p>
  <w:p w14:paraId="7CB818C0" w14:textId="77777777" w:rsidR="00E96C48" w:rsidRPr="00781B1E" w:rsidRDefault="00E96C48" w:rsidP="00BE6579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83658" w14:textId="77777777" w:rsidR="00E96C48" w:rsidRPr="004F256C" w:rsidRDefault="00E96C48" w:rsidP="002F3ECA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6BA9D031" w14:textId="77777777" w:rsidR="00E96C48" w:rsidRPr="00F33198" w:rsidRDefault="00E96C48" w:rsidP="000909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CA4DC50" w14:textId="06DAAD5F" w:rsidR="00E96C48" w:rsidRPr="005351FF" w:rsidRDefault="000B394A" w:rsidP="0073199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 w:rsidRPr="004F0895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415B4C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 w:bidi="th-TH"/>
      </w:rPr>
      <w:t xml:space="preserve">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 w:rsidRPr="00415B4C">
      <w:rPr>
        <w:rFonts w:ascii="Angsana New" w:hAnsi="Angsana New"/>
        <w:sz w:val="32"/>
        <w:szCs w:val="32"/>
        <w:lang w:val="en-US"/>
      </w:rPr>
      <w:t>2565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Pr="004F0895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4F0895">
      <w:rPr>
        <w:rFonts w:ascii="Angsana New" w:hAnsi="Angsana New"/>
        <w:sz w:val="32"/>
        <w:szCs w:val="32"/>
      </w:rPr>
      <w:t>)</w:t>
    </w:r>
  </w:p>
  <w:p w14:paraId="0BA4D44A" w14:textId="77777777" w:rsidR="00E96C48" w:rsidRPr="00731992" w:rsidRDefault="00E96C48" w:rsidP="00BE6579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41379" w14:textId="77777777" w:rsidR="00081F04" w:rsidRPr="007515B9" w:rsidRDefault="00081F04" w:rsidP="00931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7515B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7515B9">
      <w:rPr>
        <w:rFonts w:ascii="Angsana New" w:hAnsi="Angsana New"/>
        <w:b/>
        <w:bCs/>
        <w:sz w:val="32"/>
        <w:szCs w:val="32"/>
        <w:cs/>
      </w:rPr>
      <w:t xml:space="preserve"> </w:t>
    </w:r>
    <w:r w:rsidRPr="007515B9">
      <w:rPr>
        <w:rFonts w:ascii="Angsana New" w:hAnsi="Angsana New" w:hint="cs"/>
        <w:b/>
        <w:bCs/>
        <w:sz w:val="32"/>
        <w:szCs w:val="32"/>
        <w:cs/>
      </w:rPr>
      <w:t>เฟรเซอร์ส</w:t>
    </w:r>
    <w:r w:rsidRPr="007515B9">
      <w:rPr>
        <w:rFonts w:ascii="Angsana New" w:hAnsi="Angsana New"/>
        <w:b/>
        <w:bCs/>
        <w:sz w:val="32"/>
        <w:szCs w:val="32"/>
        <w:cs/>
      </w:rPr>
      <w:t xml:space="preserve"> </w:t>
    </w:r>
    <w:r w:rsidRPr="007515B9">
      <w:rPr>
        <w:rFonts w:ascii="Angsana New" w:hAnsi="Angsana New" w:hint="cs"/>
        <w:b/>
        <w:bCs/>
        <w:sz w:val="32"/>
        <w:szCs w:val="32"/>
        <w:cs/>
      </w:rPr>
      <w:t>พร็อพเพอร์ตี้</w:t>
    </w:r>
    <w:r w:rsidRPr="007515B9">
      <w:rPr>
        <w:rFonts w:ascii="Angsana New" w:hAnsi="Angsana New"/>
        <w:b/>
        <w:bCs/>
        <w:sz w:val="32"/>
        <w:szCs w:val="32"/>
        <w:cs/>
      </w:rPr>
      <w:t xml:space="preserve"> (</w:t>
    </w:r>
    <w:r w:rsidRPr="007515B9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7515B9">
      <w:rPr>
        <w:rFonts w:ascii="Angsana New" w:hAnsi="Angsana New"/>
        <w:b/>
        <w:bCs/>
        <w:sz w:val="32"/>
        <w:szCs w:val="32"/>
        <w:cs/>
      </w:rPr>
      <w:t xml:space="preserve">) </w:t>
    </w:r>
    <w:r w:rsidRPr="007515B9">
      <w:rPr>
        <w:rFonts w:ascii="Angsana New" w:hAnsi="Angsana New" w:hint="cs"/>
        <w:b/>
        <w:bCs/>
        <w:sz w:val="32"/>
        <w:szCs w:val="32"/>
        <w:cs/>
      </w:rPr>
      <w:t>จำกัด</w:t>
    </w:r>
    <w:r w:rsidRPr="007515B9">
      <w:rPr>
        <w:rFonts w:ascii="Angsana New" w:hAnsi="Angsana New"/>
        <w:b/>
        <w:bCs/>
        <w:sz w:val="32"/>
        <w:szCs w:val="32"/>
        <w:cs/>
      </w:rPr>
      <w:t xml:space="preserve"> (</w:t>
    </w:r>
    <w:r w:rsidRPr="007515B9">
      <w:rPr>
        <w:rFonts w:ascii="Angsana New" w:hAnsi="Angsana New" w:hint="cs"/>
        <w:b/>
        <w:bCs/>
        <w:sz w:val="32"/>
        <w:szCs w:val="32"/>
        <w:cs/>
      </w:rPr>
      <w:t>มหาชน</w:t>
    </w:r>
    <w:r w:rsidRPr="007515B9">
      <w:rPr>
        <w:rFonts w:ascii="Angsana New" w:hAnsi="Angsana New"/>
        <w:b/>
        <w:bCs/>
        <w:sz w:val="32"/>
        <w:szCs w:val="32"/>
        <w:cs/>
      </w:rPr>
      <w:t xml:space="preserve">) </w:t>
    </w:r>
    <w:r w:rsidRPr="007515B9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D5BFFCC" w14:textId="77777777" w:rsidR="00081F04" w:rsidRPr="005351FF" w:rsidRDefault="00081F04" w:rsidP="00931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D70EBE2" w14:textId="49F6DDF6" w:rsidR="00081F04" w:rsidRPr="005351FF" w:rsidRDefault="00A15EB3" w:rsidP="0093178A">
    <w:pPr>
      <w:pStyle w:val="acctmainheading"/>
      <w:spacing w:after="0" w:line="240" w:lineRule="atLeast"/>
      <w:ind w:left="450" w:hanging="450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 w:rsidRPr="004F0895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415B4C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 w:bidi="th-TH"/>
      </w:rPr>
      <w:t xml:space="preserve">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 w:rsidRPr="00415B4C">
      <w:rPr>
        <w:rFonts w:ascii="Angsana New" w:hAnsi="Angsana New"/>
        <w:sz w:val="32"/>
        <w:szCs w:val="32"/>
        <w:lang w:val="en-US"/>
      </w:rPr>
      <w:t>2565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Pr="004F0895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4F0895">
      <w:rPr>
        <w:rFonts w:ascii="Angsana New" w:hAnsi="Angsana New"/>
        <w:sz w:val="32"/>
        <w:szCs w:val="32"/>
      </w:rPr>
      <w:t>)</w:t>
    </w:r>
  </w:p>
  <w:p w14:paraId="4D919B1A" w14:textId="77777777" w:rsidR="00414BB6" w:rsidRPr="00081F04" w:rsidRDefault="00414BB6" w:rsidP="003A592C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3E6AFC"/>
    <w:multiLevelType w:val="hybridMultilevel"/>
    <w:tmpl w:val="77849078"/>
    <w:lvl w:ilvl="0" w:tplc="80247B4C">
      <w:start w:val="1"/>
      <w:numFmt w:val="thaiLetters"/>
      <w:lvlText w:val="%1.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1" w15:restartNumberingAfterBreak="0">
    <w:nsid w:val="05B3641C"/>
    <w:multiLevelType w:val="hybridMultilevel"/>
    <w:tmpl w:val="72102C3A"/>
    <w:lvl w:ilvl="0" w:tplc="FFFFFFFF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57163A5"/>
    <w:multiLevelType w:val="hybridMultilevel"/>
    <w:tmpl w:val="B5A899C4"/>
    <w:lvl w:ilvl="0" w:tplc="86C24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D63F89"/>
    <w:multiLevelType w:val="hybridMultilevel"/>
    <w:tmpl w:val="D4160318"/>
    <w:lvl w:ilvl="0" w:tplc="08E6AE1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AE4E26"/>
    <w:multiLevelType w:val="hybridMultilevel"/>
    <w:tmpl w:val="B7745CCE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2237F8E"/>
    <w:multiLevelType w:val="hybridMultilevel"/>
    <w:tmpl w:val="CB68F174"/>
    <w:lvl w:ilvl="0" w:tplc="1E32ABD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480252"/>
    <w:multiLevelType w:val="hybridMultilevel"/>
    <w:tmpl w:val="72102C3A"/>
    <w:lvl w:ilvl="0" w:tplc="0636B898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2"/>
  </w:num>
  <w:num w:numId="13">
    <w:abstractNumId w:val="23"/>
  </w:num>
  <w:num w:numId="14">
    <w:abstractNumId w:val="14"/>
  </w:num>
  <w:num w:numId="15">
    <w:abstractNumId w:val="19"/>
  </w:num>
  <w:num w:numId="16">
    <w:abstractNumId w:val="21"/>
  </w:num>
  <w:num w:numId="17">
    <w:abstractNumId w:val="15"/>
  </w:num>
  <w:num w:numId="18">
    <w:abstractNumId w:val="22"/>
  </w:num>
  <w:num w:numId="19">
    <w:abstractNumId w:val="26"/>
  </w:num>
  <w:num w:numId="20">
    <w:abstractNumId w:val="20"/>
  </w:num>
  <w:num w:numId="21">
    <w:abstractNumId w:val="16"/>
  </w:num>
  <w:num w:numId="22">
    <w:abstractNumId w:val="13"/>
  </w:num>
  <w:num w:numId="23">
    <w:abstractNumId w:val="25"/>
  </w:num>
  <w:num w:numId="24">
    <w:abstractNumId w:val="11"/>
  </w:num>
  <w:num w:numId="25">
    <w:abstractNumId w:val="10"/>
  </w:num>
  <w:num w:numId="26">
    <w:abstractNumId w:val="17"/>
  </w:num>
  <w:num w:numId="27">
    <w:abstractNumId w:val="2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220"/>
    <w:rsid w:val="000002A3"/>
    <w:rsid w:val="0000050C"/>
    <w:rsid w:val="00000519"/>
    <w:rsid w:val="0000056B"/>
    <w:rsid w:val="00000D57"/>
    <w:rsid w:val="00000D88"/>
    <w:rsid w:val="00000DA9"/>
    <w:rsid w:val="0000111C"/>
    <w:rsid w:val="0000113A"/>
    <w:rsid w:val="00001335"/>
    <w:rsid w:val="000013E3"/>
    <w:rsid w:val="0000144D"/>
    <w:rsid w:val="00001454"/>
    <w:rsid w:val="0000155D"/>
    <w:rsid w:val="000015FB"/>
    <w:rsid w:val="000019F6"/>
    <w:rsid w:val="00001A22"/>
    <w:rsid w:val="00001B21"/>
    <w:rsid w:val="00001F9D"/>
    <w:rsid w:val="00002022"/>
    <w:rsid w:val="000022B1"/>
    <w:rsid w:val="00002377"/>
    <w:rsid w:val="00002378"/>
    <w:rsid w:val="00002620"/>
    <w:rsid w:val="000027DB"/>
    <w:rsid w:val="0000291C"/>
    <w:rsid w:val="00002B0D"/>
    <w:rsid w:val="00002B1F"/>
    <w:rsid w:val="00002E24"/>
    <w:rsid w:val="00002FF7"/>
    <w:rsid w:val="000030C7"/>
    <w:rsid w:val="0000325F"/>
    <w:rsid w:val="000033CE"/>
    <w:rsid w:val="000036F9"/>
    <w:rsid w:val="000039A3"/>
    <w:rsid w:val="00003A8F"/>
    <w:rsid w:val="00003BFC"/>
    <w:rsid w:val="00003D90"/>
    <w:rsid w:val="00003FDD"/>
    <w:rsid w:val="000040F6"/>
    <w:rsid w:val="00004206"/>
    <w:rsid w:val="00004681"/>
    <w:rsid w:val="00004EDA"/>
    <w:rsid w:val="00004F0C"/>
    <w:rsid w:val="00005193"/>
    <w:rsid w:val="00005444"/>
    <w:rsid w:val="00005497"/>
    <w:rsid w:val="000055B8"/>
    <w:rsid w:val="00005B19"/>
    <w:rsid w:val="00005EA5"/>
    <w:rsid w:val="00006838"/>
    <w:rsid w:val="0000688A"/>
    <w:rsid w:val="0000690E"/>
    <w:rsid w:val="000069FA"/>
    <w:rsid w:val="00006B43"/>
    <w:rsid w:val="00006BFA"/>
    <w:rsid w:val="00006C60"/>
    <w:rsid w:val="00006E27"/>
    <w:rsid w:val="00006E4F"/>
    <w:rsid w:val="00006F01"/>
    <w:rsid w:val="000070B8"/>
    <w:rsid w:val="0000721C"/>
    <w:rsid w:val="00007242"/>
    <w:rsid w:val="00007598"/>
    <w:rsid w:val="00007657"/>
    <w:rsid w:val="00007694"/>
    <w:rsid w:val="0000777D"/>
    <w:rsid w:val="00007883"/>
    <w:rsid w:val="000078C6"/>
    <w:rsid w:val="000079A9"/>
    <w:rsid w:val="000079AB"/>
    <w:rsid w:val="00007BC8"/>
    <w:rsid w:val="00007C5E"/>
    <w:rsid w:val="00007EAA"/>
    <w:rsid w:val="00007F2C"/>
    <w:rsid w:val="0001004E"/>
    <w:rsid w:val="000100A0"/>
    <w:rsid w:val="0001035F"/>
    <w:rsid w:val="00010467"/>
    <w:rsid w:val="00010522"/>
    <w:rsid w:val="00010897"/>
    <w:rsid w:val="0001089D"/>
    <w:rsid w:val="000108FE"/>
    <w:rsid w:val="00010959"/>
    <w:rsid w:val="00010B65"/>
    <w:rsid w:val="00010BE8"/>
    <w:rsid w:val="00010D3F"/>
    <w:rsid w:val="00010E30"/>
    <w:rsid w:val="00010FA3"/>
    <w:rsid w:val="000110AC"/>
    <w:rsid w:val="00011134"/>
    <w:rsid w:val="00011176"/>
    <w:rsid w:val="000114BE"/>
    <w:rsid w:val="00011572"/>
    <w:rsid w:val="0001176F"/>
    <w:rsid w:val="00011A10"/>
    <w:rsid w:val="00011A4E"/>
    <w:rsid w:val="00011C53"/>
    <w:rsid w:val="00011FE4"/>
    <w:rsid w:val="00011FFA"/>
    <w:rsid w:val="000122BD"/>
    <w:rsid w:val="000125B8"/>
    <w:rsid w:val="000125F1"/>
    <w:rsid w:val="0001260E"/>
    <w:rsid w:val="0001268F"/>
    <w:rsid w:val="00012836"/>
    <w:rsid w:val="00012F16"/>
    <w:rsid w:val="00012F48"/>
    <w:rsid w:val="00013278"/>
    <w:rsid w:val="000132ED"/>
    <w:rsid w:val="00013415"/>
    <w:rsid w:val="000134A8"/>
    <w:rsid w:val="00013792"/>
    <w:rsid w:val="0001389D"/>
    <w:rsid w:val="000138C8"/>
    <w:rsid w:val="000138CC"/>
    <w:rsid w:val="00013948"/>
    <w:rsid w:val="00013B9E"/>
    <w:rsid w:val="00013BD1"/>
    <w:rsid w:val="00013C9D"/>
    <w:rsid w:val="00013CE5"/>
    <w:rsid w:val="00013D2E"/>
    <w:rsid w:val="00013E7A"/>
    <w:rsid w:val="0001445F"/>
    <w:rsid w:val="00014601"/>
    <w:rsid w:val="0001465C"/>
    <w:rsid w:val="000146CB"/>
    <w:rsid w:val="00014733"/>
    <w:rsid w:val="00014827"/>
    <w:rsid w:val="00014BB5"/>
    <w:rsid w:val="00015022"/>
    <w:rsid w:val="000152F6"/>
    <w:rsid w:val="00015351"/>
    <w:rsid w:val="0001574B"/>
    <w:rsid w:val="000157B7"/>
    <w:rsid w:val="0001587F"/>
    <w:rsid w:val="00015A45"/>
    <w:rsid w:val="00015BD0"/>
    <w:rsid w:val="00015C25"/>
    <w:rsid w:val="00015E50"/>
    <w:rsid w:val="00015E87"/>
    <w:rsid w:val="00015F95"/>
    <w:rsid w:val="000160C5"/>
    <w:rsid w:val="0001622C"/>
    <w:rsid w:val="0001630E"/>
    <w:rsid w:val="00016437"/>
    <w:rsid w:val="00016576"/>
    <w:rsid w:val="000167C2"/>
    <w:rsid w:val="00016B25"/>
    <w:rsid w:val="00016D82"/>
    <w:rsid w:val="00017105"/>
    <w:rsid w:val="00017236"/>
    <w:rsid w:val="00017361"/>
    <w:rsid w:val="00017399"/>
    <w:rsid w:val="000174B3"/>
    <w:rsid w:val="000174CB"/>
    <w:rsid w:val="00017622"/>
    <w:rsid w:val="0001769A"/>
    <w:rsid w:val="000176C6"/>
    <w:rsid w:val="000176D0"/>
    <w:rsid w:val="00017738"/>
    <w:rsid w:val="00017AED"/>
    <w:rsid w:val="00017B97"/>
    <w:rsid w:val="00017F57"/>
    <w:rsid w:val="000200D7"/>
    <w:rsid w:val="0002025E"/>
    <w:rsid w:val="00020346"/>
    <w:rsid w:val="0002044F"/>
    <w:rsid w:val="00020696"/>
    <w:rsid w:val="000207DE"/>
    <w:rsid w:val="000210E2"/>
    <w:rsid w:val="000210EB"/>
    <w:rsid w:val="000212EB"/>
    <w:rsid w:val="00021364"/>
    <w:rsid w:val="000214E7"/>
    <w:rsid w:val="000216E8"/>
    <w:rsid w:val="00021763"/>
    <w:rsid w:val="000219B9"/>
    <w:rsid w:val="000219F1"/>
    <w:rsid w:val="000219FD"/>
    <w:rsid w:val="00021B0B"/>
    <w:rsid w:val="00021B1D"/>
    <w:rsid w:val="00022035"/>
    <w:rsid w:val="000220D8"/>
    <w:rsid w:val="00022155"/>
    <w:rsid w:val="0002232C"/>
    <w:rsid w:val="000225D0"/>
    <w:rsid w:val="000225F3"/>
    <w:rsid w:val="0002263F"/>
    <w:rsid w:val="000226BF"/>
    <w:rsid w:val="0002280F"/>
    <w:rsid w:val="000228E5"/>
    <w:rsid w:val="0002294B"/>
    <w:rsid w:val="00022A1A"/>
    <w:rsid w:val="00022B6D"/>
    <w:rsid w:val="00022BED"/>
    <w:rsid w:val="00022CA1"/>
    <w:rsid w:val="00022DA5"/>
    <w:rsid w:val="0002316D"/>
    <w:rsid w:val="00023350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4A1"/>
    <w:rsid w:val="000244E0"/>
    <w:rsid w:val="00024624"/>
    <w:rsid w:val="0002463B"/>
    <w:rsid w:val="000247AE"/>
    <w:rsid w:val="0002488E"/>
    <w:rsid w:val="00024AA2"/>
    <w:rsid w:val="00024B77"/>
    <w:rsid w:val="0002524D"/>
    <w:rsid w:val="000256B1"/>
    <w:rsid w:val="0002578B"/>
    <w:rsid w:val="0002579F"/>
    <w:rsid w:val="00025AFC"/>
    <w:rsid w:val="00025B5E"/>
    <w:rsid w:val="00025BAF"/>
    <w:rsid w:val="00025BD4"/>
    <w:rsid w:val="00025C0E"/>
    <w:rsid w:val="00025D4B"/>
    <w:rsid w:val="00025E9F"/>
    <w:rsid w:val="00026206"/>
    <w:rsid w:val="00026249"/>
    <w:rsid w:val="0002629D"/>
    <w:rsid w:val="000262E0"/>
    <w:rsid w:val="000264D2"/>
    <w:rsid w:val="0002694E"/>
    <w:rsid w:val="00026BA9"/>
    <w:rsid w:val="00026BEF"/>
    <w:rsid w:val="00026C38"/>
    <w:rsid w:val="00027008"/>
    <w:rsid w:val="00027154"/>
    <w:rsid w:val="00027305"/>
    <w:rsid w:val="00027407"/>
    <w:rsid w:val="000275C7"/>
    <w:rsid w:val="0002788B"/>
    <w:rsid w:val="00027A08"/>
    <w:rsid w:val="00027C4A"/>
    <w:rsid w:val="00027DF9"/>
    <w:rsid w:val="00027EBF"/>
    <w:rsid w:val="00027F49"/>
    <w:rsid w:val="000300B5"/>
    <w:rsid w:val="0003016A"/>
    <w:rsid w:val="00030199"/>
    <w:rsid w:val="000301CD"/>
    <w:rsid w:val="00030443"/>
    <w:rsid w:val="0003047E"/>
    <w:rsid w:val="000304DD"/>
    <w:rsid w:val="0003063B"/>
    <w:rsid w:val="00030661"/>
    <w:rsid w:val="00030ABC"/>
    <w:rsid w:val="00030D77"/>
    <w:rsid w:val="00030E00"/>
    <w:rsid w:val="00031270"/>
    <w:rsid w:val="000312A5"/>
    <w:rsid w:val="000312F7"/>
    <w:rsid w:val="0003137A"/>
    <w:rsid w:val="000314FA"/>
    <w:rsid w:val="000316B4"/>
    <w:rsid w:val="00031791"/>
    <w:rsid w:val="00031A0D"/>
    <w:rsid w:val="00031A4E"/>
    <w:rsid w:val="00031BD1"/>
    <w:rsid w:val="00031C46"/>
    <w:rsid w:val="00031CD2"/>
    <w:rsid w:val="00032315"/>
    <w:rsid w:val="000323AE"/>
    <w:rsid w:val="0003241F"/>
    <w:rsid w:val="0003247B"/>
    <w:rsid w:val="000324CA"/>
    <w:rsid w:val="000324EF"/>
    <w:rsid w:val="000326A9"/>
    <w:rsid w:val="000326C6"/>
    <w:rsid w:val="00032825"/>
    <w:rsid w:val="00032852"/>
    <w:rsid w:val="000329AC"/>
    <w:rsid w:val="00032B1D"/>
    <w:rsid w:val="00032C93"/>
    <w:rsid w:val="000330D2"/>
    <w:rsid w:val="00033183"/>
    <w:rsid w:val="00033211"/>
    <w:rsid w:val="000335B5"/>
    <w:rsid w:val="0003392B"/>
    <w:rsid w:val="00033A0A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986"/>
    <w:rsid w:val="00035C92"/>
    <w:rsid w:val="00035E96"/>
    <w:rsid w:val="00036023"/>
    <w:rsid w:val="0003631F"/>
    <w:rsid w:val="00036333"/>
    <w:rsid w:val="000364F9"/>
    <w:rsid w:val="000367C8"/>
    <w:rsid w:val="00036A39"/>
    <w:rsid w:val="00036CA8"/>
    <w:rsid w:val="00036CBF"/>
    <w:rsid w:val="00037095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3B"/>
    <w:rsid w:val="00037D66"/>
    <w:rsid w:val="00037E35"/>
    <w:rsid w:val="00037FFB"/>
    <w:rsid w:val="000401B2"/>
    <w:rsid w:val="000405D5"/>
    <w:rsid w:val="00040B06"/>
    <w:rsid w:val="00040B37"/>
    <w:rsid w:val="00040C52"/>
    <w:rsid w:val="00040F7C"/>
    <w:rsid w:val="00041068"/>
    <w:rsid w:val="0004108C"/>
    <w:rsid w:val="00041431"/>
    <w:rsid w:val="000415BB"/>
    <w:rsid w:val="0004180A"/>
    <w:rsid w:val="0004185A"/>
    <w:rsid w:val="00041939"/>
    <w:rsid w:val="000419E6"/>
    <w:rsid w:val="00041A2E"/>
    <w:rsid w:val="00041AE5"/>
    <w:rsid w:val="00041E6F"/>
    <w:rsid w:val="00041ED0"/>
    <w:rsid w:val="00042070"/>
    <w:rsid w:val="00042447"/>
    <w:rsid w:val="0004262B"/>
    <w:rsid w:val="0004266B"/>
    <w:rsid w:val="00042674"/>
    <w:rsid w:val="000426CB"/>
    <w:rsid w:val="00042863"/>
    <w:rsid w:val="00042931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CAB"/>
    <w:rsid w:val="00043CB9"/>
    <w:rsid w:val="00043ED8"/>
    <w:rsid w:val="00044137"/>
    <w:rsid w:val="00044269"/>
    <w:rsid w:val="000447E8"/>
    <w:rsid w:val="00044817"/>
    <w:rsid w:val="00044846"/>
    <w:rsid w:val="000449F5"/>
    <w:rsid w:val="00044CA9"/>
    <w:rsid w:val="00044CBA"/>
    <w:rsid w:val="00044F70"/>
    <w:rsid w:val="00045091"/>
    <w:rsid w:val="000450ED"/>
    <w:rsid w:val="00045178"/>
    <w:rsid w:val="000452BC"/>
    <w:rsid w:val="000454C9"/>
    <w:rsid w:val="00045556"/>
    <w:rsid w:val="00045784"/>
    <w:rsid w:val="000458EE"/>
    <w:rsid w:val="00045A72"/>
    <w:rsid w:val="00045E3F"/>
    <w:rsid w:val="00045ECF"/>
    <w:rsid w:val="000460B9"/>
    <w:rsid w:val="000467C8"/>
    <w:rsid w:val="00046AE8"/>
    <w:rsid w:val="00046D85"/>
    <w:rsid w:val="00046E6B"/>
    <w:rsid w:val="00046F93"/>
    <w:rsid w:val="00047051"/>
    <w:rsid w:val="0004733E"/>
    <w:rsid w:val="00047543"/>
    <w:rsid w:val="000477E5"/>
    <w:rsid w:val="00047A85"/>
    <w:rsid w:val="00047C69"/>
    <w:rsid w:val="00047DF2"/>
    <w:rsid w:val="00047F60"/>
    <w:rsid w:val="00050592"/>
    <w:rsid w:val="0005064F"/>
    <w:rsid w:val="0005075E"/>
    <w:rsid w:val="00051206"/>
    <w:rsid w:val="000512BA"/>
    <w:rsid w:val="0005136E"/>
    <w:rsid w:val="00051577"/>
    <w:rsid w:val="00051816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2547"/>
    <w:rsid w:val="00052C3D"/>
    <w:rsid w:val="00052C9F"/>
    <w:rsid w:val="00052CF7"/>
    <w:rsid w:val="00052E75"/>
    <w:rsid w:val="00053079"/>
    <w:rsid w:val="000530F4"/>
    <w:rsid w:val="000531AF"/>
    <w:rsid w:val="000533C7"/>
    <w:rsid w:val="000534BE"/>
    <w:rsid w:val="0005352D"/>
    <w:rsid w:val="000537A3"/>
    <w:rsid w:val="00053892"/>
    <w:rsid w:val="00053938"/>
    <w:rsid w:val="000539A7"/>
    <w:rsid w:val="00053AB1"/>
    <w:rsid w:val="00053D9E"/>
    <w:rsid w:val="00053FFC"/>
    <w:rsid w:val="00054102"/>
    <w:rsid w:val="0005426F"/>
    <w:rsid w:val="000544B1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35E"/>
    <w:rsid w:val="000554B1"/>
    <w:rsid w:val="000556E7"/>
    <w:rsid w:val="000556FF"/>
    <w:rsid w:val="00055837"/>
    <w:rsid w:val="00055CA3"/>
    <w:rsid w:val="00055CC3"/>
    <w:rsid w:val="00055DDD"/>
    <w:rsid w:val="00055EBA"/>
    <w:rsid w:val="000560BA"/>
    <w:rsid w:val="00056406"/>
    <w:rsid w:val="0005650E"/>
    <w:rsid w:val="00056831"/>
    <w:rsid w:val="000569D6"/>
    <w:rsid w:val="00056AAD"/>
    <w:rsid w:val="00056B99"/>
    <w:rsid w:val="00056BF6"/>
    <w:rsid w:val="00056C79"/>
    <w:rsid w:val="00056FF4"/>
    <w:rsid w:val="00057179"/>
    <w:rsid w:val="0005727A"/>
    <w:rsid w:val="000572B9"/>
    <w:rsid w:val="0005746E"/>
    <w:rsid w:val="000575A5"/>
    <w:rsid w:val="00057604"/>
    <w:rsid w:val="0005765D"/>
    <w:rsid w:val="000578C4"/>
    <w:rsid w:val="00057B71"/>
    <w:rsid w:val="00057C88"/>
    <w:rsid w:val="00057D66"/>
    <w:rsid w:val="0006009D"/>
    <w:rsid w:val="000600D5"/>
    <w:rsid w:val="0006026D"/>
    <w:rsid w:val="00060696"/>
    <w:rsid w:val="000606AF"/>
    <w:rsid w:val="000609DE"/>
    <w:rsid w:val="00060F41"/>
    <w:rsid w:val="000610F7"/>
    <w:rsid w:val="00061355"/>
    <w:rsid w:val="0006158D"/>
    <w:rsid w:val="00061B8F"/>
    <w:rsid w:val="00061DF6"/>
    <w:rsid w:val="00061E63"/>
    <w:rsid w:val="00061F0F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E28"/>
    <w:rsid w:val="00062F23"/>
    <w:rsid w:val="000630AE"/>
    <w:rsid w:val="00063164"/>
    <w:rsid w:val="0006335F"/>
    <w:rsid w:val="0006367C"/>
    <w:rsid w:val="000637A9"/>
    <w:rsid w:val="00063A4E"/>
    <w:rsid w:val="00063BD8"/>
    <w:rsid w:val="0006448C"/>
    <w:rsid w:val="00064632"/>
    <w:rsid w:val="000647C0"/>
    <w:rsid w:val="00064A31"/>
    <w:rsid w:val="00064B1E"/>
    <w:rsid w:val="00064F19"/>
    <w:rsid w:val="000652DA"/>
    <w:rsid w:val="00065508"/>
    <w:rsid w:val="00065841"/>
    <w:rsid w:val="00065BBA"/>
    <w:rsid w:val="00065CF3"/>
    <w:rsid w:val="00065F11"/>
    <w:rsid w:val="00065FAD"/>
    <w:rsid w:val="00066FC3"/>
    <w:rsid w:val="00067063"/>
    <w:rsid w:val="000670F6"/>
    <w:rsid w:val="00067752"/>
    <w:rsid w:val="00067942"/>
    <w:rsid w:val="00067A16"/>
    <w:rsid w:val="00067D44"/>
    <w:rsid w:val="00067D8E"/>
    <w:rsid w:val="00067ED2"/>
    <w:rsid w:val="00067F1A"/>
    <w:rsid w:val="00067F25"/>
    <w:rsid w:val="0007005E"/>
    <w:rsid w:val="000701DE"/>
    <w:rsid w:val="000702C9"/>
    <w:rsid w:val="00070446"/>
    <w:rsid w:val="00070535"/>
    <w:rsid w:val="000708C1"/>
    <w:rsid w:val="0007099F"/>
    <w:rsid w:val="00070A79"/>
    <w:rsid w:val="0007104E"/>
    <w:rsid w:val="000713D8"/>
    <w:rsid w:val="00071553"/>
    <w:rsid w:val="000716F8"/>
    <w:rsid w:val="00071775"/>
    <w:rsid w:val="00071904"/>
    <w:rsid w:val="00071946"/>
    <w:rsid w:val="0007199D"/>
    <w:rsid w:val="00071E21"/>
    <w:rsid w:val="00072162"/>
    <w:rsid w:val="00072261"/>
    <w:rsid w:val="00072310"/>
    <w:rsid w:val="00072311"/>
    <w:rsid w:val="00072473"/>
    <w:rsid w:val="000726C1"/>
    <w:rsid w:val="000728E7"/>
    <w:rsid w:val="00072C16"/>
    <w:rsid w:val="00072C70"/>
    <w:rsid w:val="00072D9D"/>
    <w:rsid w:val="00072FDB"/>
    <w:rsid w:val="00073165"/>
    <w:rsid w:val="000731A5"/>
    <w:rsid w:val="00073353"/>
    <w:rsid w:val="000733C7"/>
    <w:rsid w:val="0007362C"/>
    <w:rsid w:val="000736F9"/>
    <w:rsid w:val="00073A0F"/>
    <w:rsid w:val="00073A94"/>
    <w:rsid w:val="00073BB5"/>
    <w:rsid w:val="00073D91"/>
    <w:rsid w:val="00073FE1"/>
    <w:rsid w:val="00074027"/>
    <w:rsid w:val="00074247"/>
    <w:rsid w:val="00074264"/>
    <w:rsid w:val="0007432E"/>
    <w:rsid w:val="000743C3"/>
    <w:rsid w:val="000746A1"/>
    <w:rsid w:val="0007477B"/>
    <w:rsid w:val="00074B91"/>
    <w:rsid w:val="00074BDE"/>
    <w:rsid w:val="00074C0D"/>
    <w:rsid w:val="00074C9D"/>
    <w:rsid w:val="00074D9C"/>
    <w:rsid w:val="00075084"/>
    <w:rsid w:val="00075305"/>
    <w:rsid w:val="000756BA"/>
    <w:rsid w:val="00075981"/>
    <w:rsid w:val="00075C00"/>
    <w:rsid w:val="000761A3"/>
    <w:rsid w:val="000761DA"/>
    <w:rsid w:val="0007637D"/>
    <w:rsid w:val="000763C7"/>
    <w:rsid w:val="00076855"/>
    <w:rsid w:val="000768D2"/>
    <w:rsid w:val="0007697F"/>
    <w:rsid w:val="000769EC"/>
    <w:rsid w:val="00076A80"/>
    <w:rsid w:val="00076B9B"/>
    <w:rsid w:val="00076F29"/>
    <w:rsid w:val="00077132"/>
    <w:rsid w:val="0007721C"/>
    <w:rsid w:val="000772D4"/>
    <w:rsid w:val="00077924"/>
    <w:rsid w:val="000779B4"/>
    <w:rsid w:val="00077B8E"/>
    <w:rsid w:val="00077C38"/>
    <w:rsid w:val="00077F25"/>
    <w:rsid w:val="00077FB5"/>
    <w:rsid w:val="000802E6"/>
    <w:rsid w:val="000803DA"/>
    <w:rsid w:val="0008040B"/>
    <w:rsid w:val="00080420"/>
    <w:rsid w:val="000804E9"/>
    <w:rsid w:val="0008064D"/>
    <w:rsid w:val="000807D0"/>
    <w:rsid w:val="00080904"/>
    <w:rsid w:val="00080CB3"/>
    <w:rsid w:val="00080D3F"/>
    <w:rsid w:val="00080E88"/>
    <w:rsid w:val="00080F30"/>
    <w:rsid w:val="00081212"/>
    <w:rsid w:val="000817C9"/>
    <w:rsid w:val="000817D7"/>
    <w:rsid w:val="00081898"/>
    <w:rsid w:val="00081A10"/>
    <w:rsid w:val="00081BBB"/>
    <w:rsid w:val="00081CC7"/>
    <w:rsid w:val="00081F04"/>
    <w:rsid w:val="0008214C"/>
    <w:rsid w:val="000822B3"/>
    <w:rsid w:val="00082307"/>
    <w:rsid w:val="0008241A"/>
    <w:rsid w:val="00082547"/>
    <w:rsid w:val="00082A47"/>
    <w:rsid w:val="00082A8B"/>
    <w:rsid w:val="00082D5D"/>
    <w:rsid w:val="00082FBE"/>
    <w:rsid w:val="00083049"/>
    <w:rsid w:val="00083489"/>
    <w:rsid w:val="00083532"/>
    <w:rsid w:val="000836D3"/>
    <w:rsid w:val="000839A0"/>
    <w:rsid w:val="00083B42"/>
    <w:rsid w:val="00083B65"/>
    <w:rsid w:val="0008412A"/>
    <w:rsid w:val="00084164"/>
    <w:rsid w:val="00084434"/>
    <w:rsid w:val="00084837"/>
    <w:rsid w:val="00084866"/>
    <w:rsid w:val="00084A7D"/>
    <w:rsid w:val="00084D0B"/>
    <w:rsid w:val="00084ED8"/>
    <w:rsid w:val="0008520B"/>
    <w:rsid w:val="000853C5"/>
    <w:rsid w:val="00085A22"/>
    <w:rsid w:val="00085BF7"/>
    <w:rsid w:val="00085E61"/>
    <w:rsid w:val="000861E5"/>
    <w:rsid w:val="00086447"/>
    <w:rsid w:val="00086678"/>
    <w:rsid w:val="00086792"/>
    <w:rsid w:val="00086840"/>
    <w:rsid w:val="000868ED"/>
    <w:rsid w:val="00086AB5"/>
    <w:rsid w:val="00086D91"/>
    <w:rsid w:val="00086E8C"/>
    <w:rsid w:val="000870D6"/>
    <w:rsid w:val="00087449"/>
    <w:rsid w:val="0008760C"/>
    <w:rsid w:val="00087B8A"/>
    <w:rsid w:val="000901F2"/>
    <w:rsid w:val="0009032A"/>
    <w:rsid w:val="0009036C"/>
    <w:rsid w:val="000904CB"/>
    <w:rsid w:val="000905B4"/>
    <w:rsid w:val="0009077F"/>
    <w:rsid w:val="0009079D"/>
    <w:rsid w:val="000907A2"/>
    <w:rsid w:val="00090916"/>
    <w:rsid w:val="0009091C"/>
    <w:rsid w:val="000909FC"/>
    <w:rsid w:val="00090AC3"/>
    <w:rsid w:val="00090FDB"/>
    <w:rsid w:val="000911E1"/>
    <w:rsid w:val="000912CF"/>
    <w:rsid w:val="0009140D"/>
    <w:rsid w:val="00091495"/>
    <w:rsid w:val="00091713"/>
    <w:rsid w:val="00091751"/>
    <w:rsid w:val="00091792"/>
    <w:rsid w:val="000917E2"/>
    <w:rsid w:val="0009185E"/>
    <w:rsid w:val="00091879"/>
    <w:rsid w:val="000919FC"/>
    <w:rsid w:val="00091CC4"/>
    <w:rsid w:val="00091E67"/>
    <w:rsid w:val="00091EE1"/>
    <w:rsid w:val="00092553"/>
    <w:rsid w:val="0009260C"/>
    <w:rsid w:val="0009267B"/>
    <w:rsid w:val="000926A0"/>
    <w:rsid w:val="00092BA3"/>
    <w:rsid w:val="00092CF9"/>
    <w:rsid w:val="00092DDC"/>
    <w:rsid w:val="00092E1B"/>
    <w:rsid w:val="00093021"/>
    <w:rsid w:val="00093274"/>
    <w:rsid w:val="000932C3"/>
    <w:rsid w:val="000933BA"/>
    <w:rsid w:val="00093537"/>
    <w:rsid w:val="0009353E"/>
    <w:rsid w:val="0009358F"/>
    <w:rsid w:val="000936A8"/>
    <w:rsid w:val="00093844"/>
    <w:rsid w:val="000938FB"/>
    <w:rsid w:val="00093912"/>
    <w:rsid w:val="00093DDA"/>
    <w:rsid w:val="00093EB6"/>
    <w:rsid w:val="00093F7F"/>
    <w:rsid w:val="00094502"/>
    <w:rsid w:val="000945F2"/>
    <w:rsid w:val="00094772"/>
    <w:rsid w:val="00094B90"/>
    <w:rsid w:val="00095238"/>
    <w:rsid w:val="00095354"/>
    <w:rsid w:val="00095444"/>
    <w:rsid w:val="0009546C"/>
    <w:rsid w:val="00095510"/>
    <w:rsid w:val="0009553C"/>
    <w:rsid w:val="0009569B"/>
    <w:rsid w:val="00095ACB"/>
    <w:rsid w:val="00095B11"/>
    <w:rsid w:val="00095CD4"/>
    <w:rsid w:val="00095CDA"/>
    <w:rsid w:val="00095F2F"/>
    <w:rsid w:val="00096015"/>
    <w:rsid w:val="00096028"/>
    <w:rsid w:val="00096358"/>
    <w:rsid w:val="0009638F"/>
    <w:rsid w:val="00096514"/>
    <w:rsid w:val="00096630"/>
    <w:rsid w:val="000967BD"/>
    <w:rsid w:val="0009688C"/>
    <w:rsid w:val="000968BA"/>
    <w:rsid w:val="00096A47"/>
    <w:rsid w:val="00096A5E"/>
    <w:rsid w:val="00096AFA"/>
    <w:rsid w:val="00096B7B"/>
    <w:rsid w:val="00096C9E"/>
    <w:rsid w:val="0009734D"/>
    <w:rsid w:val="00097413"/>
    <w:rsid w:val="000976FF"/>
    <w:rsid w:val="000979F9"/>
    <w:rsid w:val="00097A83"/>
    <w:rsid w:val="00097B31"/>
    <w:rsid w:val="00097BF8"/>
    <w:rsid w:val="00097CDE"/>
    <w:rsid w:val="00097CFD"/>
    <w:rsid w:val="00097E01"/>
    <w:rsid w:val="00097FEF"/>
    <w:rsid w:val="000A0432"/>
    <w:rsid w:val="000A046A"/>
    <w:rsid w:val="000A06B0"/>
    <w:rsid w:val="000A0701"/>
    <w:rsid w:val="000A08BF"/>
    <w:rsid w:val="000A0914"/>
    <w:rsid w:val="000A092B"/>
    <w:rsid w:val="000A0D40"/>
    <w:rsid w:val="000A0E77"/>
    <w:rsid w:val="000A0F4D"/>
    <w:rsid w:val="000A117F"/>
    <w:rsid w:val="000A1486"/>
    <w:rsid w:val="000A15E0"/>
    <w:rsid w:val="000A163E"/>
    <w:rsid w:val="000A172F"/>
    <w:rsid w:val="000A18A1"/>
    <w:rsid w:val="000A19F3"/>
    <w:rsid w:val="000A1BA6"/>
    <w:rsid w:val="000A1DFC"/>
    <w:rsid w:val="000A1E55"/>
    <w:rsid w:val="000A2141"/>
    <w:rsid w:val="000A2208"/>
    <w:rsid w:val="000A2228"/>
    <w:rsid w:val="000A22B8"/>
    <w:rsid w:val="000A2516"/>
    <w:rsid w:val="000A2637"/>
    <w:rsid w:val="000A2640"/>
    <w:rsid w:val="000A2683"/>
    <w:rsid w:val="000A2696"/>
    <w:rsid w:val="000A2A21"/>
    <w:rsid w:val="000A2B1D"/>
    <w:rsid w:val="000A2C8E"/>
    <w:rsid w:val="000A2CAE"/>
    <w:rsid w:val="000A2F64"/>
    <w:rsid w:val="000A2F72"/>
    <w:rsid w:val="000A3065"/>
    <w:rsid w:val="000A3104"/>
    <w:rsid w:val="000A31D7"/>
    <w:rsid w:val="000A32E9"/>
    <w:rsid w:val="000A3407"/>
    <w:rsid w:val="000A36C7"/>
    <w:rsid w:val="000A3970"/>
    <w:rsid w:val="000A3996"/>
    <w:rsid w:val="000A3C04"/>
    <w:rsid w:val="000A3D1F"/>
    <w:rsid w:val="000A3D75"/>
    <w:rsid w:val="000A3D90"/>
    <w:rsid w:val="000A3E74"/>
    <w:rsid w:val="000A409E"/>
    <w:rsid w:val="000A4361"/>
    <w:rsid w:val="000A44BB"/>
    <w:rsid w:val="000A44D6"/>
    <w:rsid w:val="000A45EB"/>
    <w:rsid w:val="000A4668"/>
    <w:rsid w:val="000A47A5"/>
    <w:rsid w:val="000A4A91"/>
    <w:rsid w:val="000A4C67"/>
    <w:rsid w:val="000A4DBC"/>
    <w:rsid w:val="000A4EF9"/>
    <w:rsid w:val="000A504E"/>
    <w:rsid w:val="000A527F"/>
    <w:rsid w:val="000A5409"/>
    <w:rsid w:val="000A55BB"/>
    <w:rsid w:val="000A561C"/>
    <w:rsid w:val="000A5734"/>
    <w:rsid w:val="000A574D"/>
    <w:rsid w:val="000A599A"/>
    <w:rsid w:val="000A5C7B"/>
    <w:rsid w:val="000A5D30"/>
    <w:rsid w:val="000A6031"/>
    <w:rsid w:val="000A6127"/>
    <w:rsid w:val="000A6270"/>
    <w:rsid w:val="000A6396"/>
    <w:rsid w:val="000A665A"/>
    <w:rsid w:val="000A683F"/>
    <w:rsid w:val="000A6913"/>
    <w:rsid w:val="000A699E"/>
    <w:rsid w:val="000A6E37"/>
    <w:rsid w:val="000A6F63"/>
    <w:rsid w:val="000A711B"/>
    <w:rsid w:val="000A727E"/>
    <w:rsid w:val="000A7431"/>
    <w:rsid w:val="000A7961"/>
    <w:rsid w:val="000A79D8"/>
    <w:rsid w:val="000A7C66"/>
    <w:rsid w:val="000A7C7D"/>
    <w:rsid w:val="000A7D6E"/>
    <w:rsid w:val="000A7E5A"/>
    <w:rsid w:val="000A7ECD"/>
    <w:rsid w:val="000A7F7A"/>
    <w:rsid w:val="000A7F7F"/>
    <w:rsid w:val="000B0001"/>
    <w:rsid w:val="000B00E6"/>
    <w:rsid w:val="000B0346"/>
    <w:rsid w:val="000B0563"/>
    <w:rsid w:val="000B0667"/>
    <w:rsid w:val="000B0706"/>
    <w:rsid w:val="000B0A2B"/>
    <w:rsid w:val="000B0B6E"/>
    <w:rsid w:val="000B0C89"/>
    <w:rsid w:val="000B0CEE"/>
    <w:rsid w:val="000B10E5"/>
    <w:rsid w:val="000B12B4"/>
    <w:rsid w:val="000B1463"/>
    <w:rsid w:val="000B1523"/>
    <w:rsid w:val="000B1567"/>
    <w:rsid w:val="000B171F"/>
    <w:rsid w:val="000B177F"/>
    <w:rsid w:val="000B1BC3"/>
    <w:rsid w:val="000B1C92"/>
    <w:rsid w:val="000B1E0A"/>
    <w:rsid w:val="000B1FB2"/>
    <w:rsid w:val="000B20C4"/>
    <w:rsid w:val="000B2444"/>
    <w:rsid w:val="000B2599"/>
    <w:rsid w:val="000B2A77"/>
    <w:rsid w:val="000B2CEB"/>
    <w:rsid w:val="000B2FD4"/>
    <w:rsid w:val="000B30AE"/>
    <w:rsid w:val="000B30DC"/>
    <w:rsid w:val="000B34FC"/>
    <w:rsid w:val="000B3869"/>
    <w:rsid w:val="000B394A"/>
    <w:rsid w:val="000B3B8A"/>
    <w:rsid w:val="000B3CFB"/>
    <w:rsid w:val="000B3D01"/>
    <w:rsid w:val="000B3D71"/>
    <w:rsid w:val="000B3D7A"/>
    <w:rsid w:val="000B3F90"/>
    <w:rsid w:val="000B4141"/>
    <w:rsid w:val="000B4171"/>
    <w:rsid w:val="000B4237"/>
    <w:rsid w:val="000B4410"/>
    <w:rsid w:val="000B4809"/>
    <w:rsid w:val="000B4821"/>
    <w:rsid w:val="000B49DA"/>
    <w:rsid w:val="000B4D7C"/>
    <w:rsid w:val="000B4DB2"/>
    <w:rsid w:val="000B50E0"/>
    <w:rsid w:val="000B51BC"/>
    <w:rsid w:val="000B533B"/>
    <w:rsid w:val="000B53DE"/>
    <w:rsid w:val="000B5620"/>
    <w:rsid w:val="000B56C5"/>
    <w:rsid w:val="000B5955"/>
    <w:rsid w:val="000B5A72"/>
    <w:rsid w:val="000B5B72"/>
    <w:rsid w:val="000B5BCE"/>
    <w:rsid w:val="000B5BEB"/>
    <w:rsid w:val="000B5BEC"/>
    <w:rsid w:val="000B5D6C"/>
    <w:rsid w:val="000B5D80"/>
    <w:rsid w:val="000B5DE5"/>
    <w:rsid w:val="000B5F86"/>
    <w:rsid w:val="000B60AA"/>
    <w:rsid w:val="000B64BB"/>
    <w:rsid w:val="000B65DC"/>
    <w:rsid w:val="000B67CE"/>
    <w:rsid w:val="000B67D1"/>
    <w:rsid w:val="000B681B"/>
    <w:rsid w:val="000B68B2"/>
    <w:rsid w:val="000B69DD"/>
    <w:rsid w:val="000B6A9E"/>
    <w:rsid w:val="000B6B51"/>
    <w:rsid w:val="000B6E36"/>
    <w:rsid w:val="000B7208"/>
    <w:rsid w:val="000B7502"/>
    <w:rsid w:val="000B7546"/>
    <w:rsid w:val="000B771B"/>
    <w:rsid w:val="000B78AA"/>
    <w:rsid w:val="000B79BF"/>
    <w:rsid w:val="000B7D57"/>
    <w:rsid w:val="000C005E"/>
    <w:rsid w:val="000C023C"/>
    <w:rsid w:val="000C024F"/>
    <w:rsid w:val="000C095D"/>
    <w:rsid w:val="000C09B2"/>
    <w:rsid w:val="000C0B99"/>
    <w:rsid w:val="000C0EFF"/>
    <w:rsid w:val="000C115B"/>
    <w:rsid w:val="000C12A9"/>
    <w:rsid w:val="000C1959"/>
    <w:rsid w:val="000C19F3"/>
    <w:rsid w:val="000C1CF8"/>
    <w:rsid w:val="000C1D28"/>
    <w:rsid w:val="000C1D94"/>
    <w:rsid w:val="000C1DAC"/>
    <w:rsid w:val="000C21C9"/>
    <w:rsid w:val="000C21D9"/>
    <w:rsid w:val="000C24F0"/>
    <w:rsid w:val="000C259D"/>
    <w:rsid w:val="000C25C8"/>
    <w:rsid w:val="000C2603"/>
    <w:rsid w:val="000C26D8"/>
    <w:rsid w:val="000C2A19"/>
    <w:rsid w:val="000C2EF6"/>
    <w:rsid w:val="000C30DB"/>
    <w:rsid w:val="000C317E"/>
    <w:rsid w:val="000C39B3"/>
    <w:rsid w:val="000C3AD4"/>
    <w:rsid w:val="000C3BA8"/>
    <w:rsid w:val="000C416B"/>
    <w:rsid w:val="000C43CD"/>
    <w:rsid w:val="000C4414"/>
    <w:rsid w:val="000C4428"/>
    <w:rsid w:val="000C44C2"/>
    <w:rsid w:val="000C4506"/>
    <w:rsid w:val="000C4BB7"/>
    <w:rsid w:val="000C5287"/>
    <w:rsid w:val="000C55AB"/>
    <w:rsid w:val="000C5EF3"/>
    <w:rsid w:val="000C5F11"/>
    <w:rsid w:val="000C61BC"/>
    <w:rsid w:val="000C64C2"/>
    <w:rsid w:val="000C64C9"/>
    <w:rsid w:val="000C66AC"/>
    <w:rsid w:val="000C6786"/>
    <w:rsid w:val="000C6C95"/>
    <w:rsid w:val="000C6D23"/>
    <w:rsid w:val="000C6DE9"/>
    <w:rsid w:val="000C6E70"/>
    <w:rsid w:val="000C6F6E"/>
    <w:rsid w:val="000C6FE9"/>
    <w:rsid w:val="000C71E8"/>
    <w:rsid w:val="000C77EB"/>
    <w:rsid w:val="000C77F5"/>
    <w:rsid w:val="000C794F"/>
    <w:rsid w:val="000C7B47"/>
    <w:rsid w:val="000C7C3E"/>
    <w:rsid w:val="000C7CFF"/>
    <w:rsid w:val="000C7E98"/>
    <w:rsid w:val="000D0245"/>
    <w:rsid w:val="000D0466"/>
    <w:rsid w:val="000D04C7"/>
    <w:rsid w:val="000D05A9"/>
    <w:rsid w:val="000D06C9"/>
    <w:rsid w:val="000D06E1"/>
    <w:rsid w:val="000D075B"/>
    <w:rsid w:val="000D0912"/>
    <w:rsid w:val="000D0935"/>
    <w:rsid w:val="000D0A81"/>
    <w:rsid w:val="000D0B19"/>
    <w:rsid w:val="000D0CB7"/>
    <w:rsid w:val="000D0D42"/>
    <w:rsid w:val="000D0DA2"/>
    <w:rsid w:val="000D10EC"/>
    <w:rsid w:val="000D14B5"/>
    <w:rsid w:val="000D170F"/>
    <w:rsid w:val="000D198F"/>
    <w:rsid w:val="000D1BFD"/>
    <w:rsid w:val="000D1C3D"/>
    <w:rsid w:val="000D1C4D"/>
    <w:rsid w:val="000D1CCF"/>
    <w:rsid w:val="000D2162"/>
    <w:rsid w:val="000D2381"/>
    <w:rsid w:val="000D23A5"/>
    <w:rsid w:val="000D23DB"/>
    <w:rsid w:val="000D2462"/>
    <w:rsid w:val="000D27CB"/>
    <w:rsid w:val="000D2A07"/>
    <w:rsid w:val="000D2C11"/>
    <w:rsid w:val="000D2CD8"/>
    <w:rsid w:val="000D2D5F"/>
    <w:rsid w:val="000D2E4F"/>
    <w:rsid w:val="000D2F2D"/>
    <w:rsid w:val="000D2FC6"/>
    <w:rsid w:val="000D303F"/>
    <w:rsid w:val="000D3240"/>
    <w:rsid w:val="000D3393"/>
    <w:rsid w:val="000D33CC"/>
    <w:rsid w:val="000D340E"/>
    <w:rsid w:val="000D36FB"/>
    <w:rsid w:val="000D3706"/>
    <w:rsid w:val="000D390C"/>
    <w:rsid w:val="000D3919"/>
    <w:rsid w:val="000D3CE6"/>
    <w:rsid w:val="000D4190"/>
    <w:rsid w:val="000D4344"/>
    <w:rsid w:val="000D43C2"/>
    <w:rsid w:val="000D44CE"/>
    <w:rsid w:val="000D48A0"/>
    <w:rsid w:val="000D4AAC"/>
    <w:rsid w:val="000D4EE9"/>
    <w:rsid w:val="000D561E"/>
    <w:rsid w:val="000D56D8"/>
    <w:rsid w:val="000D580D"/>
    <w:rsid w:val="000D596B"/>
    <w:rsid w:val="000D5A35"/>
    <w:rsid w:val="000D5AC3"/>
    <w:rsid w:val="000D5ADB"/>
    <w:rsid w:val="000D5AF9"/>
    <w:rsid w:val="000D5D13"/>
    <w:rsid w:val="000D5D2D"/>
    <w:rsid w:val="000D5D87"/>
    <w:rsid w:val="000D5FDD"/>
    <w:rsid w:val="000D62E4"/>
    <w:rsid w:val="000D62FF"/>
    <w:rsid w:val="000D6426"/>
    <w:rsid w:val="000D65F2"/>
    <w:rsid w:val="000D66C2"/>
    <w:rsid w:val="000D676F"/>
    <w:rsid w:val="000D681D"/>
    <w:rsid w:val="000D6ABB"/>
    <w:rsid w:val="000D6BB0"/>
    <w:rsid w:val="000D6E21"/>
    <w:rsid w:val="000D6E50"/>
    <w:rsid w:val="000D6F7D"/>
    <w:rsid w:val="000D7378"/>
    <w:rsid w:val="000D769C"/>
    <w:rsid w:val="000D78B0"/>
    <w:rsid w:val="000D7BFE"/>
    <w:rsid w:val="000D7C4F"/>
    <w:rsid w:val="000D7C80"/>
    <w:rsid w:val="000D7D09"/>
    <w:rsid w:val="000D7FD2"/>
    <w:rsid w:val="000E00C4"/>
    <w:rsid w:val="000E00E0"/>
    <w:rsid w:val="000E01EF"/>
    <w:rsid w:val="000E0265"/>
    <w:rsid w:val="000E0348"/>
    <w:rsid w:val="000E03F3"/>
    <w:rsid w:val="000E0555"/>
    <w:rsid w:val="000E0807"/>
    <w:rsid w:val="000E082B"/>
    <w:rsid w:val="000E0E22"/>
    <w:rsid w:val="000E0FCF"/>
    <w:rsid w:val="000E131E"/>
    <w:rsid w:val="000E16A8"/>
    <w:rsid w:val="000E1A6C"/>
    <w:rsid w:val="000E1C67"/>
    <w:rsid w:val="000E1D13"/>
    <w:rsid w:val="000E1E18"/>
    <w:rsid w:val="000E2067"/>
    <w:rsid w:val="000E218D"/>
    <w:rsid w:val="000E2622"/>
    <w:rsid w:val="000E26EE"/>
    <w:rsid w:val="000E271B"/>
    <w:rsid w:val="000E2AAC"/>
    <w:rsid w:val="000E2B23"/>
    <w:rsid w:val="000E2B2A"/>
    <w:rsid w:val="000E2E17"/>
    <w:rsid w:val="000E32C2"/>
    <w:rsid w:val="000E3592"/>
    <w:rsid w:val="000E3770"/>
    <w:rsid w:val="000E387B"/>
    <w:rsid w:val="000E4058"/>
    <w:rsid w:val="000E4137"/>
    <w:rsid w:val="000E415C"/>
    <w:rsid w:val="000E42DA"/>
    <w:rsid w:val="000E432E"/>
    <w:rsid w:val="000E43A0"/>
    <w:rsid w:val="000E4511"/>
    <w:rsid w:val="000E4512"/>
    <w:rsid w:val="000E48CD"/>
    <w:rsid w:val="000E4999"/>
    <w:rsid w:val="000E4DBE"/>
    <w:rsid w:val="000E4E0B"/>
    <w:rsid w:val="000E4F05"/>
    <w:rsid w:val="000E52B5"/>
    <w:rsid w:val="000E541A"/>
    <w:rsid w:val="000E558D"/>
    <w:rsid w:val="000E5648"/>
    <w:rsid w:val="000E58D9"/>
    <w:rsid w:val="000E58DB"/>
    <w:rsid w:val="000E5942"/>
    <w:rsid w:val="000E6186"/>
    <w:rsid w:val="000E6337"/>
    <w:rsid w:val="000E63A2"/>
    <w:rsid w:val="000E66A9"/>
    <w:rsid w:val="000E671D"/>
    <w:rsid w:val="000E682E"/>
    <w:rsid w:val="000E6862"/>
    <w:rsid w:val="000E6D85"/>
    <w:rsid w:val="000E6E2C"/>
    <w:rsid w:val="000E6F12"/>
    <w:rsid w:val="000E7219"/>
    <w:rsid w:val="000E7420"/>
    <w:rsid w:val="000E7737"/>
    <w:rsid w:val="000E77FC"/>
    <w:rsid w:val="000E7A24"/>
    <w:rsid w:val="000E7AD9"/>
    <w:rsid w:val="000E7AE9"/>
    <w:rsid w:val="000E7B40"/>
    <w:rsid w:val="000E7BF5"/>
    <w:rsid w:val="000E7D89"/>
    <w:rsid w:val="000F0021"/>
    <w:rsid w:val="000F014F"/>
    <w:rsid w:val="000F0273"/>
    <w:rsid w:val="000F06C7"/>
    <w:rsid w:val="000F0730"/>
    <w:rsid w:val="000F0C14"/>
    <w:rsid w:val="000F1208"/>
    <w:rsid w:val="000F12BE"/>
    <w:rsid w:val="000F1342"/>
    <w:rsid w:val="000F16E6"/>
    <w:rsid w:val="000F1A4E"/>
    <w:rsid w:val="000F1C0A"/>
    <w:rsid w:val="000F1F5D"/>
    <w:rsid w:val="000F24BC"/>
    <w:rsid w:val="000F25CD"/>
    <w:rsid w:val="000F2646"/>
    <w:rsid w:val="000F29E1"/>
    <w:rsid w:val="000F2B8B"/>
    <w:rsid w:val="000F2E3D"/>
    <w:rsid w:val="000F2E48"/>
    <w:rsid w:val="000F2EC5"/>
    <w:rsid w:val="000F2F2E"/>
    <w:rsid w:val="000F2FB1"/>
    <w:rsid w:val="000F2FCE"/>
    <w:rsid w:val="000F3200"/>
    <w:rsid w:val="000F327B"/>
    <w:rsid w:val="000F35CB"/>
    <w:rsid w:val="000F35F1"/>
    <w:rsid w:val="000F37CA"/>
    <w:rsid w:val="000F3A8A"/>
    <w:rsid w:val="000F3B00"/>
    <w:rsid w:val="000F3E09"/>
    <w:rsid w:val="000F3FBD"/>
    <w:rsid w:val="000F406D"/>
    <w:rsid w:val="000F415C"/>
    <w:rsid w:val="000F4174"/>
    <w:rsid w:val="000F4179"/>
    <w:rsid w:val="000F4448"/>
    <w:rsid w:val="000F4DAF"/>
    <w:rsid w:val="000F4EC0"/>
    <w:rsid w:val="000F4ED4"/>
    <w:rsid w:val="000F5155"/>
    <w:rsid w:val="000F522B"/>
    <w:rsid w:val="000F5626"/>
    <w:rsid w:val="000F5759"/>
    <w:rsid w:val="000F5D4C"/>
    <w:rsid w:val="000F5E2D"/>
    <w:rsid w:val="000F5F75"/>
    <w:rsid w:val="000F60D5"/>
    <w:rsid w:val="000F6295"/>
    <w:rsid w:val="000F62D5"/>
    <w:rsid w:val="000F63E2"/>
    <w:rsid w:val="000F644E"/>
    <w:rsid w:val="000F655E"/>
    <w:rsid w:val="000F6616"/>
    <w:rsid w:val="000F6674"/>
    <w:rsid w:val="000F6776"/>
    <w:rsid w:val="000F680B"/>
    <w:rsid w:val="000F688F"/>
    <w:rsid w:val="000F6FAE"/>
    <w:rsid w:val="000F7329"/>
    <w:rsid w:val="000F74DE"/>
    <w:rsid w:val="000F75D4"/>
    <w:rsid w:val="000F775E"/>
    <w:rsid w:val="000F7DA0"/>
    <w:rsid w:val="000F7F4A"/>
    <w:rsid w:val="000F7FE2"/>
    <w:rsid w:val="00100100"/>
    <w:rsid w:val="001001C3"/>
    <w:rsid w:val="001004BD"/>
    <w:rsid w:val="00100804"/>
    <w:rsid w:val="00100866"/>
    <w:rsid w:val="00100A72"/>
    <w:rsid w:val="00100A89"/>
    <w:rsid w:val="00100CFD"/>
    <w:rsid w:val="001012E0"/>
    <w:rsid w:val="00101395"/>
    <w:rsid w:val="0010140E"/>
    <w:rsid w:val="00101513"/>
    <w:rsid w:val="001015DD"/>
    <w:rsid w:val="00101739"/>
    <w:rsid w:val="00101B1E"/>
    <w:rsid w:val="00101C17"/>
    <w:rsid w:val="00101DB0"/>
    <w:rsid w:val="0010204A"/>
    <w:rsid w:val="00102075"/>
    <w:rsid w:val="001021DB"/>
    <w:rsid w:val="001025BB"/>
    <w:rsid w:val="00102739"/>
    <w:rsid w:val="0010280E"/>
    <w:rsid w:val="001028B3"/>
    <w:rsid w:val="0010309B"/>
    <w:rsid w:val="00103466"/>
    <w:rsid w:val="00103548"/>
    <w:rsid w:val="001037B5"/>
    <w:rsid w:val="00103C3B"/>
    <w:rsid w:val="00103D0D"/>
    <w:rsid w:val="00103D70"/>
    <w:rsid w:val="00103DB7"/>
    <w:rsid w:val="0010412B"/>
    <w:rsid w:val="0010445E"/>
    <w:rsid w:val="00104D13"/>
    <w:rsid w:val="00104D62"/>
    <w:rsid w:val="00104D74"/>
    <w:rsid w:val="00104E62"/>
    <w:rsid w:val="00104F93"/>
    <w:rsid w:val="00104FD4"/>
    <w:rsid w:val="001050C3"/>
    <w:rsid w:val="0010531C"/>
    <w:rsid w:val="001054F2"/>
    <w:rsid w:val="00105653"/>
    <w:rsid w:val="00105680"/>
    <w:rsid w:val="001056B4"/>
    <w:rsid w:val="00105705"/>
    <w:rsid w:val="00105BB0"/>
    <w:rsid w:val="00105E19"/>
    <w:rsid w:val="001064F9"/>
    <w:rsid w:val="00106554"/>
    <w:rsid w:val="001067A5"/>
    <w:rsid w:val="00106847"/>
    <w:rsid w:val="00106C37"/>
    <w:rsid w:val="00106C38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AFB"/>
    <w:rsid w:val="00107B61"/>
    <w:rsid w:val="00107C98"/>
    <w:rsid w:val="00107EEC"/>
    <w:rsid w:val="00107EF3"/>
    <w:rsid w:val="00107FC8"/>
    <w:rsid w:val="001102E4"/>
    <w:rsid w:val="00110357"/>
    <w:rsid w:val="0011042C"/>
    <w:rsid w:val="00110576"/>
    <w:rsid w:val="0011071B"/>
    <w:rsid w:val="0011079A"/>
    <w:rsid w:val="00110868"/>
    <w:rsid w:val="00110A76"/>
    <w:rsid w:val="00110CE7"/>
    <w:rsid w:val="00110D42"/>
    <w:rsid w:val="00110D63"/>
    <w:rsid w:val="00111159"/>
    <w:rsid w:val="00111335"/>
    <w:rsid w:val="001114B4"/>
    <w:rsid w:val="00111532"/>
    <w:rsid w:val="0011156B"/>
    <w:rsid w:val="001115B9"/>
    <w:rsid w:val="001117F0"/>
    <w:rsid w:val="00111814"/>
    <w:rsid w:val="001118F6"/>
    <w:rsid w:val="00111C4C"/>
    <w:rsid w:val="00111CA6"/>
    <w:rsid w:val="00111DAB"/>
    <w:rsid w:val="00111FD6"/>
    <w:rsid w:val="00112039"/>
    <w:rsid w:val="001122B3"/>
    <w:rsid w:val="001123C4"/>
    <w:rsid w:val="00112751"/>
    <w:rsid w:val="00112802"/>
    <w:rsid w:val="00112A0D"/>
    <w:rsid w:val="00112A49"/>
    <w:rsid w:val="00112B56"/>
    <w:rsid w:val="00112B86"/>
    <w:rsid w:val="00112FFF"/>
    <w:rsid w:val="0011315E"/>
    <w:rsid w:val="0011318B"/>
    <w:rsid w:val="001131F1"/>
    <w:rsid w:val="001133A1"/>
    <w:rsid w:val="0011348D"/>
    <w:rsid w:val="001136D5"/>
    <w:rsid w:val="00113D8B"/>
    <w:rsid w:val="00113F4B"/>
    <w:rsid w:val="00113FF8"/>
    <w:rsid w:val="0011421E"/>
    <w:rsid w:val="001142D8"/>
    <w:rsid w:val="0011445A"/>
    <w:rsid w:val="0011447D"/>
    <w:rsid w:val="001144A8"/>
    <w:rsid w:val="001145EE"/>
    <w:rsid w:val="00114C93"/>
    <w:rsid w:val="00114CF3"/>
    <w:rsid w:val="00114FC0"/>
    <w:rsid w:val="00115162"/>
    <w:rsid w:val="001151B0"/>
    <w:rsid w:val="00115384"/>
    <w:rsid w:val="0011542E"/>
    <w:rsid w:val="0011547B"/>
    <w:rsid w:val="0011555A"/>
    <w:rsid w:val="00115817"/>
    <w:rsid w:val="00115990"/>
    <w:rsid w:val="00115A23"/>
    <w:rsid w:val="00115A91"/>
    <w:rsid w:val="00115CE1"/>
    <w:rsid w:val="00115D12"/>
    <w:rsid w:val="00115D8E"/>
    <w:rsid w:val="0011640E"/>
    <w:rsid w:val="00116475"/>
    <w:rsid w:val="00116583"/>
    <w:rsid w:val="00116708"/>
    <w:rsid w:val="00116737"/>
    <w:rsid w:val="001167C7"/>
    <w:rsid w:val="00116838"/>
    <w:rsid w:val="00116985"/>
    <w:rsid w:val="00116A17"/>
    <w:rsid w:val="00116BFD"/>
    <w:rsid w:val="00116F8D"/>
    <w:rsid w:val="00116FDC"/>
    <w:rsid w:val="00117187"/>
    <w:rsid w:val="001171F4"/>
    <w:rsid w:val="00117205"/>
    <w:rsid w:val="00117290"/>
    <w:rsid w:val="001174EA"/>
    <w:rsid w:val="0011762C"/>
    <w:rsid w:val="00117716"/>
    <w:rsid w:val="00117776"/>
    <w:rsid w:val="00117797"/>
    <w:rsid w:val="001177A4"/>
    <w:rsid w:val="00117AE7"/>
    <w:rsid w:val="00117D16"/>
    <w:rsid w:val="00117D98"/>
    <w:rsid w:val="00117DF1"/>
    <w:rsid w:val="00120083"/>
    <w:rsid w:val="001203DF"/>
    <w:rsid w:val="0012040D"/>
    <w:rsid w:val="00120434"/>
    <w:rsid w:val="001204BD"/>
    <w:rsid w:val="00120A86"/>
    <w:rsid w:val="00120ABB"/>
    <w:rsid w:val="00120CF4"/>
    <w:rsid w:val="00120D8A"/>
    <w:rsid w:val="00120E21"/>
    <w:rsid w:val="00120FF3"/>
    <w:rsid w:val="0012107D"/>
    <w:rsid w:val="0012143E"/>
    <w:rsid w:val="00121492"/>
    <w:rsid w:val="001217BA"/>
    <w:rsid w:val="00121986"/>
    <w:rsid w:val="00121EFE"/>
    <w:rsid w:val="00121F9B"/>
    <w:rsid w:val="001221E7"/>
    <w:rsid w:val="00122642"/>
    <w:rsid w:val="00122952"/>
    <w:rsid w:val="0012298A"/>
    <w:rsid w:val="001229B2"/>
    <w:rsid w:val="00122C0A"/>
    <w:rsid w:val="00122F49"/>
    <w:rsid w:val="0012315E"/>
    <w:rsid w:val="00123264"/>
    <w:rsid w:val="00123577"/>
    <w:rsid w:val="00123702"/>
    <w:rsid w:val="0012372A"/>
    <w:rsid w:val="00123B93"/>
    <w:rsid w:val="00123BF7"/>
    <w:rsid w:val="00123E86"/>
    <w:rsid w:val="00123F38"/>
    <w:rsid w:val="00123FA0"/>
    <w:rsid w:val="00124222"/>
    <w:rsid w:val="0012423F"/>
    <w:rsid w:val="0012425D"/>
    <w:rsid w:val="001244D4"/>
    <w:rsid w:val="00124517"/>
    <w:rsid w:val="001246F6"/>
    <w:rsid w:val="001248C6"/>
    <w:rsid w:val="001249FE"/>
    <w:rsid w:val="00124E81"/>
    <w:rsid w:val="00124F5C"/>
    <w:rsid w:val="00125355"/>
    <w:rsid w:val="00125422"/>
    <w:rsid w:val="00125487"/>
    <w:rsid w:val="00125659"/>
    <w:rsid w:val="00125908"/>
    <w:rsid w:val="00125B9F"/>
    <w:rsid w:val="00125BA5"/>
    <w:rsid w:val="00125BC2"/>
    <w:rsid w:val="00125CE4"/>
    <w:rsid w:val="00125D69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6E6B"/>
    <w:rsid w:val="001272CE"/>
    <w:rsid w:val="0012774C"/>
    <w:rsid w:val="00127975"/>
    <w:rsid w:val="00127B2C"/>
    <w:rsid w:val="00127BAE"/>
    <w:rsid w:val="0013000F"/>
    <w:rsid w:val="00130207"/>
    <w:rsid w:val="00130241"/>
    <w:rsid w:val="0013031B"/>
    <w:rsid w:val="0013034C"/>
    <w:rsid w:val="00130890"/>
    <w:rsid w:val="0013096C"/>
    <w:rsid w:val="00130975"/>
    <w:rsid w:val="001309B4"/>
    <w:rsid w:val="00130BEF"/>
    <w:rsid w:val="00130C4A"/>
    <w:rsid w:val="00130CDA"/>
    <w:rsid w:val="00130E2B"/>
    <w:rsid w:val="001310ED"/>
    <w:rsid w:val="00131570"/>
    <w:rsid w:val="0013160A"/>
    <w:rsid w:val="001316C2"/>
    <w:rsid w:val="0013175C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77F"/>
    <w:rsid w:val="00133850"/>
    <w:rsid w:val="00133A9C"/>
    <w:rsid w:val="00133C46"/>
    <w:rsid w:val="00133E67"/>
    <w:rsid w:val="00133ED6"/>
    <w:rsid w:val="001340C0"/>
    <w:rsid w:val="001341C2"/>
    <w:rsid w:val="001342CB"/>
    <w:rsid w:val="0013464F"/>
    <w:rsid w:val="00134DCE"/>
    <w:rsid w:val="00134FA3"/>
    <w:rsid w:val="0013518D"/>
    <w:rsid w:val="001352AD"/>
    <w:rsid w:val="001352C2"/>
    <w:rsid w:val="0013548F"/>
    <w:rsid w:val="00135FEE"/>
    <w:rsid w:val="00136037"/>
    <w:rsid w:val="0013608B"/>
    <w:rsid w:val="0013624F"/>
    <w:rsid w:val="001363DE"/>
    <w:rsid w:val="00136536"/>
    <w:rsid w:val="00136B7F"/>
    <w:rsid w:val="00136DC2"/>
    <w:rsid w:val="00136E1E"/>
    <w:rsid w:val="00136F73"/>
    <w:rsid w:val="0013754D"/>
    <w:rsid w:val="00137605"/>
    <w:rsid w:val="001377D7"/>
    <w:rsid w:val="00137850"/>
    <w:rsid w:val="00137B74"/>
    <w:rsid w:val="00140077"/>
    <w:rsid w:val="00140334"/>
    <w:rsid w:val="001403D1"/>
    <w:rsid w:val="0014040D"/>
    <w:rsid w:val="0014058C"/>
    <w:rsid w:val="00140670"/>
    <w:rsid w:val="001407B8"/>
    <w:rsid w:val="00140BF0"/>
    <w:rsid w:val="00140C3C"/>
    <w:rsid w:val="00140D56"/>
    <w:rsid w:val="00140DB0"/>
    <w:rsid w:val="00141067"/>
    <w:rsid w:val="00141215"/>
    <w:rsid w:val="001413B0"/>
    <w:rsid w:val="0014148C"/>
    <w:rsid w:val="00141626"/>
    <w:rsid w:val="00141954"/>
    <w:rsid w:val="00141BC6"/>
    <w:rsid w:val="00141CD5"/>
    <w:rsid w:val="00141CEB"/>
    <w:rsid w:val="00141F9E"/>
    <w:rsid w:val="00141FB5"/>
    <w:rsid w:val="00141FE0"/>
    <w:rsid w:val="0014226C"/>
    <w:rsid w:val="0014287C"/>
    <w:rsid w:val="00142A1B"/>
    <w:rsid w:val="001431ED"/>
    <w:rsid w:val="001431F0"/>
    <w:rsid w:val="00143563"/>
    <w:rsid w:val="001437E2"/>
    <w:rsid w:val="001437F6"/>
    <w:rsid w:val="00143866"/>
    <w:rsid w:val="00143A19"/>
    <w:rsid w:val="00143CD2"/>
    <w:rsid w:val="00143D8D"/>
    <w:rsid w:val="0014419E"/>
    <w:rsid w:val="00144413"/>
    <w:rsid w:val="00144AB0"/>
    <w:rsid w:val="00144BB8"/>
    <w:rsid w:val="00144CE0"/>
    <w:rsid w:val="00144D9D"/>
    <w:rsid w:val="00144E77"/>
    <w:rsid w:val="00144F3C"/>
    <w:rsid w:val="00145062"/>
    <w:rsid w:val="001450B7"/>
    <w:rsid w:val="0014533D"/>
    <w:rsid w:val="0014564F"/>
    <w:rsid w:val="001457EB"/>
    <w:rsid w:val="00145AAC"/>
    <w:rsid w:val="00145B81"/>
    <w:rsid w:val="00145BB9"/>
    <w:rsid w:val="00145E40"/>
    <w:rsid w:val="0014630F"/>
    <w:rsid w:val="00146BC1"/>
    <w:rsid w:val="00146D3C"/>
    <w:rsid w:val="00146F37"/>
    <w:rsid w:val="00146FF2"/>
    <w:rsid w:val="0014707D"/>
    <w:rsid w:val="001470D9"/>
    <w:rsid w:val="00147220"/>
    <w:rsid w:val="001474B1"/>
    <w:rsid w:val="001474DC"/>
    <w:rsid w:val="00147506"/>
    <w:rsid w:val="00147681"/>
    <w:rsid w:val="0014776C"/>
    <w:rsid w:val="001477AD"/>
    <w:rsid w:val="00147858"/>
    <w:rsid w:val="00147AF2"/>
    <w:rsid w:val="00147C7B"/>
    <w:rsid w:val="00147C86"/>
    <w:rsid w:val="00147D3B"/>
    <w:rsid w:val="00147D9B"/>
    <w:rsid w:val="00147EED"/>
    <w:rsid w:val="00150589"/>
    <w:rsid w:val="001506B9"/>
    <w:rsid w:val="001509EE"/>
    <w:rsid w:val="00150B37"/>
    <w:rsid w:val="00150CED"/>
    <w:rsid w:val="00150D96"/>
    <w:rsid w:val="00150D9B"/>
    <w:rsid w:val="00150E25"/>
    <w:rsid w:val="00150FBD"/>
    <w:rsid w:val="0015104C"/>
    <w:rsid w:val="001511D6"/>
    <w:rsid w:val="0015174A"/>
    <w:rsid w:val="0015175C"/>
    <w:rsid w:val="001517DF"/>
    <w:rsid w:val="001517EB"/>
    <w:rsid w:val="00151A1C"/>
    <w:rsid w:val="00151A6D"/>
    <w:rsid w:val="00151B1B"/>
    <w:rsid w:val="00151D3C"/>
    <w:rsid w:val="00151E4C"/>
    <w:rsid w:val="001521A1"/>
    <w:rsid w:val="0015240B"/>
    <w:rsid w:val="00152455"/>
    <w:rsid w:val="0015247A"/>
    <w:rsid w:val="00152593"/>
    <w:rsid w:val="001527A6"/>
    <w:rsid w:val="00152B5D"/>
    <w:rsid w:val="00152EED"/>
    <w:rsid w:val="00153013"/>
    <w:rsid w:val="00153553"/>
    <w:rsid w:val="0015358B"/>
    <w:rsid w:val="00153830"/>
    <w:rsid w:val="00153A79"/>
    <w:rsid w:val="00153BFE"/>
    <w:rsid w:val="00153C82"/>
    <w:rsid w:val="00153D1F"/>
    <w:rsid w:val="00153DF8"/>
    <w:rsid w:val="001540AA"/>
    <w:rsid w:val="0015422A"/>
    <w:rsid w:val="00154505"/>
    <w:rsid w:val="00154978"/>
    <w:rsid w:val="001549AB"/>
    <w:rsid w:val="00154A9E"/>
    <w:rsid w:val="00154BDB"/>
    <w:rsid w:val="00154F49"/>
    <w:rsid w:val="00155288"/>
    <w:rsid w:val="00155554"/>
    <w:rsid w:val="00155655"/>
    <w:rsid w:val="00155906"/>
    <w:rsid w:val="00155A52"/>
    <w:rsid w:val="00155AD9"/>
    <w:rsid w:val="00155C9B"/>
    <w:rsid w:val="00155D0A"/>
    <w:rsid w:val="00155E23"/>
    <w:rsid w:val="00155F80"/>
    <w:rsid w:val="0015600F"/>
    <w:rsid w:val="00156162"/>
    <w:rsid w:val="0015621D"/>
    <w:rsid w:val="001565E1"/>
    <w:rsid w:val="00156746"/>
    <w:rsid w:val="001567E0"/>
    <w:rsid w:val="00156C48"/>
    <w:rsid w:val="00156C82"/>
    <w:rsid w:val="00156D0F"/>
    <w:rsid w:val="00156E71"/>
    <w:rsid w:val="00156E80"/>
    <w:rsid w:val="00156F14"/>
    <w:rsid w:val="00156F20"/>
    <w:rsid w:val="00156F97"/>
    <w:rsid w:val="00157044"/>
    <w:rsid w:val="0015785B"/>
    <w:rsid w:val="00157897"/>
    <w:rsid w:val="001579DB"/>
    <w:rsid w:val="00157A82"/>
    <w:rsid w:val="00157BF6"/>
    <w:rsid w:val="00157E38"/>
    <w:rsid w:val="00157EB3"/>
    <w:rsid w:val="00160058"/>
    <w:rsid w:val="001600F2"/>
    <w:rsid w:val="0016027D"/>
    <w:rsid w:val="001603C5"/>
    <w:rsid w:val="001603F3"/>
    <w:rsid w:val="0016076F"/>
    <w:rsid w:val="001607F8"/>
    <w:rsid w:val="00160A62"/>
    <w:rsid w:val="00160A78"/>
    <w:rsid w:val="00160CBB"/>
    <w:rsid w:val="00160F08"/>
    <w:rsid w:val="0016126D"/>
    <w:rsid w:val="001612F6"/>
    <w:rsid w:val="00161304"/>
    <w:rsid w:val="001613A1"/>
    <w:rsid w:val="00161415"/>
    <w:rsid w:val="00161439"/>
    <w:rsid w:val="001614B9"/>
    <w:rsid w:val="0016168B"/>
    <w:rsid w:val="001618A0"/>
    <w:rsid w:val="001618C3"/>
    <w:rsid w:val="00161910"/>
    <w:rsid w:val="00161950"/>
    <w:rsid w:val="0016196B"/>
    <w:rsid w:val="00161BCB"/>
    <w:rsid w:val="00161C39"/>
    <w:rsid w:val="00161EEF"/>
    <w:rsid w:val="00161FED"/>
    <w:rsid w:val="001621B9"/>
    <w:rsid w:val="00162306"/>
    <w:rsid w:val="001624BC"/>
    <w:rsid w:val="00162790"/>
    <w:rsid w:val="00162B9C"/>
    <w:rsid w:val="00162BC2"/>
    <w:rsid w:val="00162C71"/>
    <w:rsid w:val="00162CA4"/>
    <w:rsid w:val="00162D58"/>
    <w:rsid w:val="00162DB4"/>
    <w:rsid w:val="00162DBC"/>
    <w:rsid w:val="00162E94"/>
    <w:rsid w:val="00162F49"/>
    <w:rsid w:val="00162F82"/>
    <w:rsid w:val="00162FC5"/>
    <w:rsid w:val="00162FDA"/>
    <w:rsid w:val="00163196"/>
    <w:rsid w:val="00163200"/>
    <w:rsid w:val="001632FE"/>
    <w:rsid w:val="00163519"/>
    <w:rsid w:val="00163735"/>
    <w:rsid w:val="001637C0"/>
    <w:rsid w:val="00163811"/>
    <w:rsid w:val="00163960"/>
    <w:rsid w:val="00163AA6"/>
    <w:rsid w:val="00163AF7"/>
    <w:rsid w:val="00163BB2"/>
    <w:rsid w:val="00163CF6"/>
    <w:rsid w:val="00163D55"/>
    <w:rsid w:val="00163FF3"/>
    <w:rsid w:val="001640BA"/>
    <w:rsid w:val="001641CE"/>
    <w:rsid w:val="00164237"/>
    <w:rsid w:val="001642F4"/>
    <w:rsid w:val="0016456F"/>
    <w:rsid w:val="001647FC"/>
    <w:rsid w:val="001649F3"/>
    <w:rsid w:val="00164A5E"/>
    <w:rsid w:val="00164A66"/>
    <w:rsid w:val="00164D16"/>
    <w:rsid w:val="00164E37"/>
    <w:rsid w:val="00164E55"/>
    <w:rsid w:val="001650BD"/>
    <w:rsid w:val="00165330"/>
    <w:rsid w:val="00165745"/>
    <w:rsid w:val="001657F4"/>
    <w:rsid w:val="001659BB"/>
    <w:rsid w:val="00165AFE"/>
    <w:rsid w:val="00165BFD"/>
    <w:rsid w:val="00165C0D"/>
    <w:rsid w:val="00165C5D"/>
    <w:rsid w:val="00165F38"/>
    <w:rsid w:val="0016607F"/>
    <w:rsid w:val="0016610F"/>
    <w:rsid w:val="0016629B"/>
    <w:rsid w:val="00166559"/>
    <w:rsid w:val="00166567"/>
    <w:rsid w:val="0016656E"/>
    <w:rsid w:val="00166CA9"/>
    <w:rsid w:val="00166F45"/>
    <w:rsid w:val="00167072"/>
    <w:rsid w:val="001671DC"/>
    <w:rsid w:val="001671E0"/>
    <w:rsid w:val="001673D2"/>
    <w:rsid w:val="00167482"/>
    <w:rsid w:val="00167649"/>
    <w:rsid w:val="00167C2B"/>
    <w:rsid w:val="00167CF1"/>
    <w:rsid w:val="00167EBE"/>
    <w:rsid w:val="00167EEC"/>
    <w:rsid w:val="00167F05"/>
    <w:rsid w:val="001702F3"/>
    <w:rsid w:val="001706BB"/>
    <w:rsid w:val="00170772"/>
    <w:rsid w:val="00170A9C"/>
    <w:rsid w:val="00170B23"/>
    <w:rsid w:val="00170C90"/>
    <w:rsid w:val="00170CB8"/>
    <w:rsid w:val="00170DC3"/>
    <w:rsid w:val="00171218"/>
    <w:rsid w:val="00171292"/>
    <w:rsid w:val="0017160C"/>
    <w:rsid w:val="00171765"/>
    <w:rsid w:val="001717C9"/>
    <w:rsid w:val="0017199F"/>
    <w:rsid w:val="00171A06"/>
    <w:rsid w:val="00171D93"/>
    <w:rsid w:val="00171D9E"/>
    <w:rsid w:val="00171E12"/>
    <w:rsid w:val="00171EC4"/>
    <w:rsid w:val="00171EDF"/>
    <w:rsid w:val="00171EF9"/>
    <w:rsid w:val="00171F8C"/>
    <w:rsid w:val="00172030"/>
    <w:rsid w:val="00172067"/>
    <w:rsid w:val="001721C5"/>
    <w:rsid w:val="001723AA"/>
    <w:rsid w:val="001723F1"/>
    <w:rsid w:val="00172544"/>
    <w:rsid w:val="001727C0"/>
    <w:rsid w:val="001729EC"/>
    <w:rsid w:val="00172CC6"/>
    <w:rsid w:val="00172DDF"/>
    <w:rsid w:val="00172EFB"/>
    <w:rsid w:val="001736DD"/>
    <w:rsid w:val="00173750"/>
    <w:rsid w:val="00173B5C"/>
    <w:rsid w:val="00173CAA"/>
    <w:rsid w:val="00174085"/>
    <w:rsid w:val="00174137"/>
    <w:rsid w:val="001742C4"/>
    <w:rsid w:val="00174497"/>
    <w:rsid w:val="00174554"/>
    <w:rsid w:val="00174701"/>
    <w:rsid w:val="0017490B"/>
    <w:rsid w:val="0017495D"/>
    <w:rsid w:val="00174A73"/>
    <w:rsid w:val="00174D69"/>
    <w:rsid w:val="00175099"/>
    <w:rsid w:val="00175464"/>
    <w:rsid w:val="00175A42"/>
    <w:rsid w:val="001760FB"/>
    <w:rsid w:val="00176149"/>
    <w:rsid w:val="001763C2"/>
    <w:rsid w:val="001765A6"/>
    <w:rsid w:val="0017668B"/>
    <w:rsid w:val="00176858"/>
    <w:rsid w:val="001768ED"/>
    <w:rsid w:val="001769F1"/>
    <w:rsid w:val="00176A50"/>
    <w:rsid w:val="00176A76"/>
    <w:rsid w:val="00176AE7"/>
    <w:rsid w:val="00176BE5"/>
    <w:rsid w:val="00176CFE"/>
    <w:rsid w:val="00176D1B"/>
    <w:rsid w:val="00176D8F"/>
    <w:rsid w:val="00176DB6"/>
    <w:rsid w:val="00176E9C"/>
    <w:rsid w:val="0017724C"/>
    <w:rsid w:val="00177383"/>
    <w:rsid w:val="00177636"/>
    <w:rsid w:val="0017768B"/>
    <w:rsid w:val="001776CC"/>
    <w:rsid w:val="0017788F"/>
    <w:rsid w:val="00177981"/>
    <w:rsid w:val="00177A58"/>
    <w:rsid w:val="00177AD1"/>
    <w:rsid w:val="00177C02"/>
    <w:rsid w:val="00177DF2"/>
    <w:rsid w:val="00177E1E"/>
    <w:rsid w:val="00180024"/>
    <w:rsid w:val="0018014E"/>
    <w:rsid w:val="0018020D"/>
    <w:rsid w:val="001803BC"/>
    <w:rsid w:val="00180583"/>
    <w:rsid w:val="00180705"/>
    <w:rsid w:val="0018095E"/>
    <w:rsid w:val="00181107"/>
    <w:rsid w:val="00181192"/>
    <w:rsid w:val="001813D1"/>
    <w:rsid w:val="001813DE"/>
    <w:rsid w:val="0018143D"/>
    <w:rsid w:val="00181454"/>
    <w:rsid w:val="00181923"/>
    <w:rsid w:val="00182057"/>
    <w:rsid w:val="0018223A"/>
    <w:rsid w:val="001823F9"/>
    <w:rsid w:val="00182473"/>
    <w:rsid w:val="001825DB"/>
    <w:rsid w:val="00182697"/>
    <w:rsid w:val="00182710"/>
    <w:rsid w:val="00182766"/>
    <w:rsid w:val="00182CBF"/>
    <w:rsid w:val="00182E3D"/>
    <w:rsid w:val="00182ED3"/>
    <w:rsid w:val="001830EB"/>
    <w:rsid w:val="0018312F"/>
    <w:rsid w:val="001831B4"/>
    <w:rsid w:val="00183616"/>
    <w:rsid w:val="00183AB4"/>
    <w:rsid w:val="00183DC0"/>
    <w:rsid w:val="00184086"/>
    <w:rsid w:val="001841EB"/>
    <w:rsid w:val="001844E8"/>
    <w:rsid w:val="001845DE"/>
    <w:rsid w:val="00184D2A"/>
    <w:rsid w:val="00184F8D"/>
    <w:rsid w:val="00185141"/>
    <w:rsid w:val="00185397"/>
    <w:rsid w:val="001854CE"/>
    <w:rsid w:val="00185558"/>
    <w:rsid w:val="00185576"/>
    <w:rsid w:val="00185871"/>
    <w:rsid w:val="00185902"/>
    <w:rsid w:val="00185904"/>
    <w:rsid w:val="00185C16"/>
    <w:rsid w:val="00185DCB"/>
    <w:rsid w:val="00185DFD"/>
    <w:rsid w:val="00186042"/>
    <w:rsid w:val="001866F1"/>
    <w:rsid w:val="0018676D"/>
    <w:rsid w:val="00186AEE"/>
    <w:rsid w:val="00186B8B"/>
    <w:rsid w:val="00186C98"/>
    <w:rsid w:val="00186EC7"/>
    <w:rsid w:val="00187056"/>
    <w:rsid w:val="00187307"/>
    <w:rsid w:val="00187387"/>
    <w:rsid w:val="001873D4"/>
    <w:rsid w:val="001875A7"/>
    <w:rsid w:val="00187B98"/>
    <w:rsid w:val="00187E54"/>
    <w:rsid w:val="00187F40"/>
    <w:rsid w:val="001900E8"/>
    <w:rsid w:val="00190182"/>
    <w:rsid w:val="001903F0"/>
    <w:rsid w:val="00190783"/>
    <w:rsid w:val="001907F0"/>
    <w:rsid w:val="00190DEC"/>
    <w:rsid w:val="00190E97"/>
    <w:rsid w:val="00191004"/>
    <w:rsid w:val="00191321"/>
    <w:rsid w:val="0019132F"/>
    <w:rsid w:val="001915E4"/>
    <w:rsid w:val="00191661"/>
    <w:rsid w:val="00191692"/>
    <w:rsid w:val="001918BA"/>
    <w:rsid w:val="00191C63"/>
    <w:rsid w:val="00191D93"/>
    <w:rsid w:val="00191F31"/>
    <w:rsid w:val="001920AE"/>
    <w:rsid w:val="00192259"/>
    <w:rsid w:val="00192316"/>
    <w:rsid w:val="0019240C"/>
    <w:rsid w:val="00192548"/>
    <w:rsid w:val="00192559"/>
    <w:rsid w:val="00192AC6"/>
    <w:rsid w:val="00192D1C"/>
    <w:rsid w:val="00192F3A"/>
    <w:rsid w:val="00192F42"/>
    <w:rsid w:val="001930B8"/>
    <w:rsid w:val="00193420"/>
    <w:rsid w:val="00193AA3"/>
    <w:rsid w:val="00193B7E"/>
    <w:rsid w:val="00193C15"/>
    <w:rsid w:val="00193C7B"/>
    <w:rsid w:val="00193E9B"/>
    <w:rsid w:val="00193F97"/>
    <w:rsid w:val="00193FA8"/>
    <w:rsid w:val="00194102"/>
    <w:rsid w:val="001947FC"/>
    <w:rsid w:val="00194845"/>
    <w:rsid w:val="00194893"/>
    <w:rsid w:val="0019489D"/>
    <w:rsid w:val="00194DBC"/>
    <w:rsid w:val="00194E69"/>
    <w:rsid w:val="00195513"/>
    <w:rsid w:val="001958EF"/>
    <w:rsid w:val="001958FC"/>
    <w:rsid w:val="00195A31"/>
    <w:rsid w:val="00195B76"/>
    <w:rsid w:val="00195CDD"/>
    <w:rsid w:val="00195E66"/>
    <w:rsid w:val="00195E78"/>
    <w:rsid w:val="00195F31"/>
    <w:rsid w:val="00196012"/>
    <w:rsid w:val="00196AAD"/>
    <w:rsid w:val="00196AC6"/>
    <w:rsid w:val="00196DF5"/>
    <w:rsid w:val="00197489"/>
    <w:rsid w:val="001977F1"/>
    <w:rsid w:val="00197858"/>
    <w:rsid w:val="0019787D"/>
    <w:rsid w:val="00197A5C"/>
    <w:rsid w:val="00197DFA"/>
    <w:rsid w:val="00197F6B"/>
    <w:rsid w:val="001A0164"/>
    <w:rsid w:val="001A021D"/>
    <w:rsid w:val="001A02AC"/>
    <w:rsid w:val="001A03BB"/>
    <w:rsid w:val="001A0532"/>
    <w:rsid w:val="001A0568"/>
    <w:rsid w:val="001A057B"/>
    <w:rsid w:val="001A0754"/>
    <w:rsid w:val="001A0E1C"/>
    <w:rsid w:val="001A10CC"/>
    <w:rsid w:val="001A11D9"/>
    <w:rsid w:val="001A1311"/>
    <w:rsid w:val="001A169E"/>
    <w:rsid w:val="001A18DC"/>
    <w:rsid w:val="001A1BB1"/>
    <w:rsid w:val="001A1E46"/>
    <w:rsid w:val="001A226A"/>
    <w:rsid w:val="001A2271"/>
    <w:rsid w:val="001A2291"/>
    <w:rsid w:val="001A24B0"/>
    <w:rsid w:val="001A29C7"/>
    <w:rsid w:val="001A2C88"/>
    <w:rsid w:val="001A2D7A"/>
    <w:rsid w:val="001A3072"/>
    <w:rsid w:val="001A3398"/>
    <w:rsid w:val="001A3491"/>
    <w:rsid w:val="001A3549"/>
    <w:rsid w:val="001A3975"/>
    <w:rsid w:val="001A39A0"/>
    <w:rsid w:val="001A3BEE"/>
    <w:rsid w:val="001A3F15"/>
    <w:rsid w:val="001A4036"/>
    <w:rsid w:val="001A455B"/>
    <w:rsid w:val="001A4768"/>
    <w:rsid w:val="001A4BCF"/>
    <w:rsid w:val="001A4C5B"/>
    <w:rsid w:val="001A4DEF"/>
    <w:rsid w:val="001A50AE"/>
    <w:rsid w:val="001A5430"/>
    <w:rsid w:val="001A549F"/>
    <w:rsid w:val="001A568D"/>
    <w:rsid w:val="001A57CB"/>
    <w:rsid w:val="001A592E"/>
    <w:rsid w:val="001A598B"/>
    <w:rsid w:val="001A5DBC"/>
    <w:rsid w:val="001A6090"/>
    <w:rsid w:val="001A613A"/>
    <w:rsid w:val="001A616A"/>
    <w:rsid w:val="001A626A"/>
    <w:rsid w:val="001A64A8"/>
    <w:rsid w:val="001A65F0"/>
    <w:rsid w:val="001A6697"/>
    <w:rsid w:val="001A66D8"/>
    <w:rsid w:val="001A6869"/>
    <w:rsid w:val="001A69FD"/>
    <w:rsid w:val="001A6D47"/>
    <w:rsid w:val="001A6DB9"/>
    <w:rsid w:val="001A6E05"/>
    <w:rsid w:val="001A6E8F"/>
    <w:rsid w:val="001A6FC1"/>
    <w:rsid w:val="001A6FCA"/>
    <w:rsid w:val="001A7299"/>
    <w:rsid w:val="001A7468"/>
    <w:rsid w:val="001A7510"/>
    <w:rsid w:val="001A7576"/>
    <w:rsid w:val="001A76CE"/>
    <w:rsid w:val="001A7918"/>
    <w:rsid w:val="001A79E5"/>
    <w:rsid w:val="001A7D31"/>
    <w:rsid w:val="001A7D84"/>
    <w:rsid w:val="001A7DAB"/>
    <w:rsid w:val="001B03ED"/>
    <w:rsid w:val="001B0491"/>
    <w:rsid w:val="001B0716"/>
    <w:rsid w:val="001B08B5"/>
    <w:rsid w:val="001B08FF"/>
    <w:rsid w:val="001B0974"/>
    <w:rsid w:val="001B097C"/>
    <w:rsid w:val="001B10A2"/>
    <w:rsid w:val="001B123E"/>
    <w:rsid w:val="001B155D"/>
    <w:rsid w:val="001B17CB"/>
    <w:rsid w:val="001B192D"/>
    <w:rsid w:val="001B1970"/>
    <w:rsid w:val="001B1E01"/>
    <w:rsid w:val="001B1EE5"/>
    <w:rsid w:val="001B1EEE"/>
    <w:rsid w:val="001B1F6B"/>
    <w:rsid w:val="001B1FCF"/>
    <w:rsid w:val="001B1FF7"/>
    <w:rsid w:val="001B20F9"/>
    <w:rsid w:val="001B27AD"/>
    <w:rsid w:val="001B283A"/>
    <w:rsid w:val="001B2955"/>
    <w:rsid w:val="001B2E4E"/>
    <w:rsid w:val="001B2E69"/>
    <w:rsid w:val="001B308F"/>
    <w:rsid w:val="001B313F"/>
    <w:rsid w:val="001B3925"/>
    <w:rsid w:val="001B3A4E"/>
    <w:rsid w:val="001B404C"/>
    <w:rsid w:val="001B43AC"/>
    <w:rsid w:val="001B451C"/>
    <w:rsid w:val="001B4605"/>
    <w:rsid w:val="001B47A2"/>
    <w:rsid w:val="001B487C"/>
    <w:rsid w:val="001B491A"/>
    <w:rsid w:val="001B4970"/>
    <w:rsid w:val="001B4DCB"/>
    <w:rsid w:val="001B5022"/>
    <w:rsid w:val="001B529F"/>
    <w:rsid w:val="001B54AE"/>
    <w:rsid w:val="001B5591"/>
    <w:rsid w:val="001B568B"/>
    <w:rsid w:val="001B56F9"/>
    <w:rsid w:val="001B5752"/>
    <w:rsid w:val="001B57B9"/>
    <w:rsid w:val="001B5CAC"/>
    <w:rsid w:val="001B6170"/>
    <w:rsid w:val="001B6200"/>
    <w:rsid w:val="001B6542"/>
    <w:rsid w:val="001B6695"/>
    <w:rsid w:val="001B6837"/>
    <w:rsid w:val="001B687C"/>
    <w:rsid w:val="001B6FBC"/>
    <w:rsid w:val="001B7007"/>
    <w:rsid w:val="001B70D2"/>
    <w:rsid w:val="001B797F"/>
    <w:rsid w:val="001B7A8D"/>
    <w:rsid w:val="001B7B8B"/>
    <w:rsid w:val="001B7CF7"/>
    <w:rsid w:val="001C0094"/>
    <w:rsid w:val="001C00C0"/>
    <w:rsid w:val="001C0106"/>
    <w:rsid w:val="001C02CF"/>
    <w:rsid w:val="001C0470"/>
    <w:rsid w:val="001C0484"/>
    <w:rsid w:val="001C0872"/>
    <w:rsid w:val="001C0A2E"/>
    <w:rsid w:val="001C0BB4"/>
    <w:rsid w:val="001C0BDB"/>
    <w:rsid w:val="001C0D86"/>
    <w:rsid w:val="001C0F69"/>
    <w:rsid w:val="001C1041"/>
    <w:rsid w:val="001C12E3"/>
    <w:rsid w:val="001C140B"/>
    <w:rsid w:val="001C1514"/>
    <w:rsid w:val="001C1A27"/>
    <w:rsid w:val="001C1A28"/>
    <w:rsid w:val="001C1F46"/>
    <w:rsid w:val="001C1F52"/>
    <w:rsid w:val="001C2174"/>
    <w:rsid w:val="001C224B"/>
    <w:rsid w:val="001C2306"/>
    <w:rsid w:val="001C23E4"/>
    <w:rsid w:val="001C2541"/>
    <w:rsid w:val="001C258D"/>
    <w:rsid w:val="001C2A69"/>
    <w:rsid w:val="001C2BA2"/>
    <w:rsid w:val="001C2C66"/>
    <w:rsid w:val="001C2CDF"/>
    <w:rsid w:val="001C2FDD"/>
    <w:rsid w:val="001C306F"/>
    <w:rsid w:val="001C30D3"/>
    <w:rsid w:val="001C34F9"/>
    <w:rsid w:val="001C353F"/>
    <w:rsid w:val="001C37EF"/>
    <w:rsid w:val="001C3B54"/>
    <w:rsid w:val="001C3D07"/>
    <w:rsid w:val="001C3D50"/>
    <w:rsid w:val="001C3DE6"/>
    <w:rsid w:val="001C3F49"/>
    <w:rsid w:val="001C40BD"/>
    <w:rsid w:val="001C43AB"/>
    <w:rsid w:val="001C4647"/>
    <w:rsid w:val="001C48C6"/>
    <w:rsid w:val="001C4990"/>
    <w:rsid w:val="001C4C2D"/>
    <w:rsid w:val="001C53F4"/>
    <w:rsid w:val="001C5E30"/>
    <w:rsid w:val="001C5EFB"/>
    <w:rsid w:val="001C63EC"/>
    <w:rsid w:val="001C6451"/>
    <w:rsid w:val="001C6A29"/>
    <w:rsid w:val="001C6AE4"/>
    <w:rsid w:val="001C6B04"/>
    <w:rsid w:val="001C6B5A"/>
    <w:rsid w:val="001C6C55"/>
    <w:rsid w:val="001C6D65"/>
    <w:rsid w:val="001C6E8D"/>
    <w:rsid w:val="001C6FFD"/>
    <w:rsid w:val="001C71F2"/>
    <w:rsid w:val="001C77F9"/>
    <w:rsid w:val="001C7804"/>
    <w:rsid w:val="001C7950"/>
    <w:rsid w:val="001C79B9"/>
    <w:rsid w:val="001C7D4B"/>
    <w:rsid w:val="001C7D99"/>
    <w:rsid w:val="001C7F3D"/>
    <w:rsid w:val="001D0146"/>
    <w:rsid w:val="001D040C"/>
    <w:rsid w:val="001D0418"/>
    <w:rsid w:val="001D06B3"/>
    <w:rsid w:val="001D0842"/>
    <w:rsid w:val="001D0A8F"/>
    <w:rsid w:val="001D10F3"/>
    <w:rsid w:val="001D1102"/>
    <w:rsid w:val="001D11D1"/>
    <w:rsid w:val="001D12FC"/>
    <w:rsid w:val="001D1609"/>
    <w:rsid w:val="001D1711"/>
    <w:rsid w:val="001D1A07"/>
    <w:rsid w:val="001D1BD8"/>
    <w:rsid w:val="001D1EFF"/>
    <w:rsid w:val="001D1F47"/>
    <w:rsid w:val="001D1FB6"/>
    <w:rsid w:val="001D2003"/>
    <w:rsid w:val="001D2061"/>
    <w:rsid w:val="001D25F8"/>
    <w:rsid w:val="001D2724"/>
    <w:rsid w:val="001D28B7"/>
    <w:rsid w:val="001D28CD"/>
    <w:rsid w:val="001D29CC"/>
    <w:rsid w:val="001D29F3"/>
    <w:rsid w:val="001D2A44"/>
    <w:rsid w:val="001D2C75"/>
    <w:rsid w:val="001D2D65"/>
    <w:rsid w:val="001D2D6D"/>
    <w:rsid w:val="001D3145"/>
    <w:rsid w:val="001D334D"/>
    <w:rsid w:val="001D3808"/>
    <w:rsid w:val="001D3941"/>
    <w:rsid w:val="001D3AB9"/>
    <w:rsid w:val="001D3AE1"/>
    <w:rsid w:val="001D40A9"/>
    <w:rsid w:val="001D43EF"/>
    <w:rsid w:val="001D43FB"/>
    <w:rsid w:val="001D4468"/>
    <w:rsid w:val="001D475D"/>
    <w:rsid w:val="001D4C1C"/>
    <w:rsid w:val="001D4C8D"/>
    <w:rsid w:val="001D4DE5"/>
    <w:rsid w:val="001D5002"/>
    <w:rsid w:val="001D544A"/>
    <w:rsid w:val="001D5683"/>
    <w:rsid w:val="001D572C"/>
    <w:rsid w:val="001D5AFF"/>
    <w:rsid w:val="001D5C15"/>
    <w:rsid w:val="001D5CBD"/>
    <w:rsid w:val="001D5E9E"/>
    <w:rsid w:val="001D5EAF"/>
    <w:rsid w:val="001D5F1F"/>
    <w:rsid w:val="001D6022"/>
    <w:rsid w:val="001D639B"/>
    <w:rsid w:val="001D6685"/>
    <w:rsid w:val="001D66B2"/>
    <w:rsid w:val="001D6814"/>
    <w:rsid w:val="001D69B1"/>
    <w:rsid w:val="001D6A98"/>
    <w:rsid w:val="001D6B77"/>
    <w:rsid w:val="001D6D6F"/>
    <w:rsid w:val="001D6D75"/>
    <w:rsid w:val="001D6F52"/>
    <w:rsid w:val="001D7101"/>
    <w:rsid w:val="001D721F"/>
    <w:rsid w:val="001D72DE"/>
    <w:rsid w:val="001D7354"/>
    <w:rsid w:val="001D73F1"/>
    <w:rsid w:val="001D7454"/>
    <w:rsid w:val="001D7598"/>
    <w:rsid w:val="001D78D8"/>
    <w:rsid w:val="001D7B14"/>
    <w:rsid w:val="001D7D9E"/>
    <w:rsid w:val="001E0285"/>
    <w:rsid w:val="001E0466"/>
    <w:rsid w:val="001E05A7"/>
    <w:rsid w:val="001E0744"/>
    <w:rsid w:val="001E0A58"/>
    <w:rsid w:val="001E0BCC"/>
    <w:rsid w:val="001E0BD5"/>
    <w:rsid w:val="001E0C6F"/>
    <w:rsid w:val="001E0FFB"/>
    <w:rsid w:val="001E11A9"/>
    <w:rsid w:val="001E124F"/>
    <w:rsid w:val="001E13E0"/>
    <w:rsid w:val="001E14AB"/>
    <w:rsid w:val="001E1706"/>
    <w:rsid w:val="001E186A"/>
    <w:rsid w:val="001E18A9"/>
    <w:rsid w:val="001E18EA"/>
    <w:rsid w:val="001E19A1"/>
    <w:rsid w:val="001E19CE"/>
    <w:rsid w:val="001E1A5D"/>
    <w:rsid w:val="001E1AB9"/>
    <w:rsid w:val="001E1AEC"/>
    <w:rsid w:val="001E1BD4"/>
    <w:rsid w:val="001E1C96"/>
    <w:rsid w:val="001E1E02"/>
    <w:rsid w:val="001E2319"/>
    <w:rsid w:val="001E25F8"/>
    <w:rsid w:val="001E261D"/>
    <w:rsid w:val="001E27DB"/>
    <w:rsid w:val="001E2867"/>
    <w:rsid w:val="001E2BF6"/>
    <w:rsid w:val="001E2CA2"/>
    <w:rsid w:val="001E2D6F"/>
    <w:rsid w:val="001E33FE"/>
    <w:rsid w:val="001E367A"/>
    <w:rsid w:val="001E3842"/>
    <w:rsid w:val="001E3862"/>
    <w:rsid w:val="001E38CF"/>
    <w:rsid w:val="001E3A29"/>
    <w:rsid w:val="001E3CCE"/>
    <w:rsid w:val="001E3EE6"/>
    <w:rsid w:val="001E3F13"/>
    <w:rsid w:val="001E445C"/>
    <w:rsid w:val="001E46F4"/>
    <w:rsid w:val="001E4737"/>
    <w:rsid w:val="001E4B4F"/>
    <w:rsid w:val="001E4B62"/>
    <w:rsid w:val="001E4EAF"/>
    <w:rsid w:val="001E4EEC"/>
    <w:rsid w:val="001E4F1C"/>
    <w:rsid w:val="001E5006"/>
    <w:rsid w:val="001E506F"/>
    <w:rsid w:val="001E50EB"/>
    <w:rsid w:val="001E528B"/>
    <w:rsid w:val="001E538C"/>
    <w:rsid w:val="001E53AD"/>
    <w:rsid w:val="001E5438"/>
    <w:rsid w:val="001E54E0"/>
    <w:rsid w:val="001E5568"/>
    <w:rsid w:val="001E59DC"/>
    <w:rsid w:val="001E59EB"/>
    <w:rsid w:val="001E5BAE"/>
    <w:rsid w:val="001E5BDA"/>
    <w:rsid w:val="001E5D9B"/>
    <w:rsid w:val="001E6667"/>
    <w:rsid w:val="001E6E00"/>
    <w:rsid w:val="001E6EAC"/>
    <w:rsid w:val="001E6EC0"/>
    <w:rsid w:val="001E7089"/>
    <w:rsid w:val="001E746C"/>
    <w:rsid w:val="001E74C5"/>
    <w:rsid w:val="001E753C"/>
    <w:rsid w:val="001E76AB"/>
    <w:rsid w:val="001E7767"/>
    <w:rsid w:val="001E7833"/>
    <w:rsid w:val="001E7956"/>
    <w:rsid w:val="001E795E"/>
    <w:rsid w:val="001E7986"/>
    <w:rsid w:val="001E79C7"/>
    <w:rsid w:val="001E7A1B"/>
    <w:rsid w:val="001E7C75"/>
    <w:rsid w:val="001E7D22"/>
    <w:rsid w:val="001E7E41"/>
    <w:rsid w:val="001F0240"/>
    <w:rsid w:val="001F06BF"/>
    <w:rsid w:val="001F07D0"/>
    <w:rsid w:val="001F0AF2"/>
    <w:rsid w:val="001F0BD7"/>
    <w:rsid w:val="001F0EB6"/>
    <w:rsid w:val="001F115C"/>
    <w:rsid w:val="001F1AC8"/>
    <w:rsid w:val="001F1AD5"/>
    <w:rsid w:val="001F1B8E"/>
    <w:rsid w:val="001F1E37"/>
    <w:rsid w:val="001F1E80"/>
    <w:rsid w:val="001F1E89"/>
    <w:rsid w:val="001F204B"/>
    <w:rsid w:val="001F20FE"/>
    <w:rsid w:val="001F2577"/>
    <w:rsid w:val="001F2639"/>
    <w:rsid w:val="001F2743"/>
    <w:rsid w:val="001F2864"/>
    <w:rsid w:val="001F2A28"/>
    <w:rsid w:val="001F2F27"/>
    <w:rsid w:val="001F31B8"/>
    <w:rsid w:val="001F31D7"/>
    <w:rsid w:val="001F3229"/>
    <w:rsid w:val="001F32CE"/>
    <w:rsid w:val="001F3370"/>
    <w:rsid w:val="001F3372"/>
    <w:rsid w:val="001F3466"/>
    <w:rsid w:val="001F3525"/>
    <w:rsid w:val="001F3565"/>
    <w:rsid w:val="001F35F3"/>
    <w:rsid w:val="001F379F"/>
    <w:rsid w:val="001F38DB"/>
    <w:rsid w:val="001F3935"/>
    <w:rsid w:val="001F3953"/>
    <w:rsid w:val="001F3CA4"/>
    <w:rsid w:val="001F3F8D"/>
    <w:rsid w:val="001F3FA7"/>
    <w:rsid w:val="001F404D"/>
    <w:rsid w:val="001F42B8"/>
    <w:rsid w:val="001F44A1"/>
    <w:rsid w:val="001F4584"/>
    <w:rsid w:val="001F46F1"/>
    <w:rsid w:val="001F48C3"/>
    <w:rsid w:val="001F5148"/>
    <w:rsid w:val="001F5424"/>
    <w:rsid w:val="001F567B"/>
    <w:rsid w:val="001F57FF"/>
    <w:rsid w:val="001F592C"/>
    <w:rsid w:val="001F5D01"/>
    <w:rsid w:val="001F5E0C"/>
    <w:rsid w:val="001F6045"/>
    <w:rsid w:val="001F6225"/>
    <w:rsid w:val="001F6284"/>
    <w:rsid w:val="001F631B"/>
    <w:rsid w:val="001F63AB"/>
    <w:rsid w:val="001F6444"/>
    <w:rsid w:val="001F6511"/>
    <w:rsid w:val="001F65C8"/>
    <w:rsid w:val="001F6655"/>
    <w:rsid w:val="001F6688"/>
    <w:rsid w:val="001F69CD"/>
    <w:rsid w:val="001F6B36"/>
    <w:rsid w:val="001F6B9D"/>
    <w:rsid w:val="001F6BD6"/>
    <w:rsid w:val="001F6C58"/>
    <w:rsid w:val="001F6D38"/>
    <w:rsid w:val="001F7126"/>
    <w:rsid w:val="001F73D5"/>
    <w:rsid w:val="001F76BC"/>
    <w:rsid w:val="001F78CE"/>
    <w:rsid w:val="001F7949"/>
    <w:rsid w:val="001F7CA2"/>
    <w:rsid w:val="001F7D39"/>
    <w:rsid w:val="001F7D44"/>
    <w:rsid w:val="00200173"/>
    <w:rsid w:val="00200537"/>
    <w:rsid w:val="00200603"/>
    <w:rsid w:val="00200B90"/>
    <w:rsid w:val="00200EA2"/>
    <w:rsid w:val="00200FA4"/>
    <w:rsid w:val="002012A1"/>
    <w:rsid w:val="002013A1"/>
    <w:rsid w:val="002014CA"/>
    <w:rsid w:val="00201976"/>
    <w:rsid w:val="00201BD7"/>
    <w:rsid w:val="00201DE3"/>
    <w:rsid w:val="00201E33"/>
    <w:rsid w:val="00201E60"/>
    <w:rsid w:val="00201F86"/>
    <w:rsid w:val="00201F96"/>
    <w:rsid w:val="002020B5"/>
    <w:rsid w:val="00202357"/>
    <w:rsid w:val="00202602"/>
    <w:rsid w:val="0020266B"/>
    <w:rsid w:val="00202897"/>
    <w:rsid w:val="00202930"/>
    <w:rsid w:val="00202BB3"/>
    <w:rsid w:val="00202BBB"/>
    <w:rsid w:val="0020302C"/>
    <w:rsid w:val="002030C1"/>
    <w:rsid w:val="00203176"/>
    <w:rsid w:val="0020331B"/>
    <w:rsid w:val="0020360F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637"/>
    <w:rsid w:val="00205763"/>
    <w:rsid w:val="002058DE"/>
    <w:rsid w:val="0020599C"/>
    <w:rsid w:val="00205B13"/>
    <w:rsid w:val="00205C2E"/>
    <w:rsid w:val="002064F5"/>
    <w:rsid w:val="002066D8"/>
    <w:rsid w:val="00206750"/>
    <w:rsid w:val="002067AD"/>
    <w:rsid w:val="00206926"/>
    <w:rsid w:val="0020696D"/>
    <w:rsid w:val="00206A08"/>
    <w:rsid w:val="00206A80"/>
    <w:rsid w:val="00206DD2"/>
    <w:rsid w:val="00206FB3"/>
    <w:rsid w:val="00206FC1"/>
    <w:rsid w:val="0020705D"/>
    <w:rsid w:val="002070A4"/>
    <w:rsid w:val="00207108"/>
    <w:rsid w:val="002073BD"/>
    <w:rsid w:val="00207D75"/>
    <w:rsid w:val="00210026"/>
    <w:rsid w:val="002101E6"/>
    <w:rsid w:val="00210396"/>
    <w:rsid w:val="002105D2"/>
    <w:rsid w:val="00210A96"/>
    <w:rsid w:val="00210B08"/>
    <w:rsid w:val="00210BBC"/>
    <w:rsid w:val="00211500"/>
    <w:rsid w:val="002117D6"/>
    <w:rsid w:val="002118D6"/>
    <w:rsid w:val="00211939"/>
    <w:rsid w:val="00211A68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606"/>
    <w:rsid w:val="002126EE"/>
    <w:rsid w:val="002129A2"/>
    <w:rsid w:val="00212D08"/>
    <w:rsid w:val="00212DE8"/>
    <w:rsid w:val="00212F8E"/>
    <w:rsid w:val="0021301D"/>
    <w:rsid w:val="00213188"/>
    <w:rsid w:val="002131BF"/>
    <w:rsid w:val="0021333C"/>
    <w:rsid w:val="002133CA"/>
    <w:rsid w:val="002133F9"/>
    <w:rsid w:val="00213649"/>
    <w:rsid w:val="0021388A"/>
    <w:rsid w:val="00213893"/>
    <w:rsid w:val="002139B2"/>
    <w:rsid w:val="00213C58"/>
    <w:rsid w:val="00213D0E"/>
    <w:rsid w:val="00213DDC"/>
    <w:rsid w:val="00213E81"/>
    <w:rsid w:val="0021417A"/>
    <w:rsid w:val="002141AF"/>
    <w:rsid w:val="0021425A"/>
    <w:rsid w:val="00214405"/>
    <w:rsid w:val="0021454A"/>
    <w:rsid w:val="00214665"/>
    <w:rsid w:val="00214B3A"/>
    <w:rsid w:val="00214B3B"/>
    <w:rsid w:val="002150FF"/>
    <w:rsid w:val="0021515B"/>
    <w:rsid w:val="002151D0"/>
    <w:rsid w:val="00215567"/>
    <w:rsid w:val="002157EB"/>
    <w:rsid w:val="00215ADE"/>
    <w:rsid w:val="00215DF7"/>
    <w:rsid w:val="002161DA"/>
    <w:rsid w:val="00216258"/>
    <w:rsid w:val="0021629B"/>
    <w:rsid w:val="002164D2"/>
    <w:rsid w:val="0021657E"/>
    <w:rsid w:val="00216598"/>
    <w:rsid w:val="00216622"/>
    <w:rsid w:val="002166C0"/>
    <w:rsid w:val="00216773"/>
    <w:rsid w:val="00217034"/>
    <w:rsid w:val="0021704F"/>
    <w:rsid w:val="0021708D"/>
    <w:rsid w:val="00217138"/>
    <w:rsid w:val="0021720A"/>
    <w:rsid w:val="002176E2"/>
    <w:rsid w:val="00217C08"/>
    <w:rsid w:val="00217DFD"/>
    <w:rsid w:val="00217E94"/>
    <w:rsid w:val="002200BC"/>
    <w:rsid w:val="00220400"/>
    <w:rsid w:val="002207BF"/>
    <w:rsid w:val="002209C7"/>
    <w:rsid w:val="00220AAB"/>
    <w:rsid w:val="00220DEF"/>
    <w:rsid w:val="00220ED1"/>
    <w:rsid w:val="00220F11"/>
    <w:rsid w:val="0022101F"/>
    <w:rsid w:val="002212F4"/>
    <w:rsid w:val="002213D3"/>
    <w:rsid w:val="002213DD"/>
    <w:rsid w:val="0022153A"/>
    <w:rsid w:val="0022194A"/>
    <w:rsid w:val="00221DF0"/>
    <w:rsid w:val="00221F2D"/>
    <w:rsid w:val="002220FC"/>
    <w:rsid w:val="00222140"/>
    <w:rsid w:val="00222154"/>
    <w:rsid w:val="002223ED"/>
    <w:rsid w:val="00222544"/>
    <w:rsid w:val="00222976"/>
    <w:rsid w:val="00222AEC"/>
    <w:rsid w:val="00222CE3"/>
    <w:rsid w:val="00222D03"/>
    <w:rsid w:val="00222DA4"/>
    <w:rsid w:val="002232C9"/>
    <w:rsid w:val="0022343D"/>
    <w:rsid w:val="00223851"/>
    <w:rsid w:val="002238B0"/>
    <w:rsid w:val="00223BE0"/>
    <w:rsid w:val="00223CE6"/>
    <w:rsid w:val="00223F02"/>
    <w:rsid w:val="00223F08"/>
    <w:rsid w:val="00223F6A"/>
    <w:rsid w:val="0022416A"/>
    <w:rsid w:val="00224232"/>
    <w:rsid w:val="0022437A"/>
    <w:rsid w:val="00224448"/>
    <w:rsid w:val="0022476A"/>
    <w:rsid w:val="00224B94"/>
    <w:rsid w:val="00224BA4"/>
    <w:rsid w:val="00224BB5"/>
    <w:rsid w:val="00224C06"/>
    <w:rsid w:val="00224C45"/>
    <w:rsid w:val="00224CB1"/>
    <w:rsid w:val="00224DEC"/>
    <w:rsid w:val="00225280"/>
    <w:rsid w:val="0022538C"/>
    <w:rsid w:val="002255F7"/>
    <w:rsid w:val="00225EEC"/>
    <w:rsid w:val="002260F3"/>
    <w:rsid w:val="00226269"/>
    <w:rsid w:val="002262DC"/>
    <w:rsid w:val="0022647F"/>
    <w:rsid w:val="0022656E"/>
    <w:rsid w:val="002265B3"/>
    <w:rsid w:val="002267A8"/>
    <w:rsid w:val="002267F6"/>
    <w:rsid w:val="00226B70"/>
    <w:rsid w:val="00226BDA"/>
    <w:rsid w:val="00226F80"/>
    <w:rsid w:val="00226F98"/>
    <w:rsid w:val="00227201"/>
    <w:rsid w:val="00227797"/>
    <w:rsid w:val="002278B1"/>
    <w:rsid w:val="00227C16"/>
    <w:rsid w:val="00227D01"/>
    <w:rsid w:val="00227D3B"/>
    <w:rsid w:val="00227DBA"/>
    <w:rsid w:val="00227EF9"/>
    <w:rsid w:val="00227F69"/>
    <w:rsid w:val="002303A6"/>
    <w:rsid w:val="00230544"/>
    <w:rsid w:val="002305EC"/>
    <w:rsid w:val="00230840"/>
    <w:rsid w:val="00230AA3"/>
    <w:rsid w:val="00230BA0"/>
    <w:rsid w:val="00230F0B"/>
    <w:rsid w:val="00230F67"/>
    <w:rsid w:val="002317FB"/>
    <w:rsid w:val="002318D9"/>
    <w:rsid w:val="00231919"/>
    <w:rsid w:val="00231A48"/>
    <w:rsid w:val="00231B41"/>
    <w:rsid w:val="00231CC7"/>
    <w:rsid w:val="00231DDB"/>
    <w:rsid w:val="00231F31"/>
    <w:rsid w:val="00231F90"/>
    <w:rsid w:val="00231FC0"/>
    <w:rsid w:val="00232345"/>
    <w:rsid w:val="00232346"/>
    <w:rsid w:val="00232542"/>
    <w:rsid w:val="00232732"/>
    <w:rsid w:val="002327B5"/>
    <w:rsid w:val="00232841"/>
    <w:rsid w:val="00232863"/>
    <w:rsid w:val="00232DBB"/>
    <w:rsid w:val="00232E63"/>
    <w:rsid w:val="00232EF9"/>
    <w:rsid w:val="0023320D"/>
    <w:rsid w:val="00233228"/>
    <w:rsid w:val="002335B1"/>
    <w:rsid w:val="002335FE"/>
    <w:rsid w:val="0023367B"/>
    <w:rsid w:val="002337C3"/>
    <w:rsid w:val="00233806"/>
    <w:rsid w:val="002338AC"/>
    <w:rsid w:val="0023395B"/>
    <w:rsid w:val="002339F3"/>
    <w:rsid w:val="00233B76"/>
    <w:rsid w:val="00233CA6"/>
    <w:rsid w:val="00233CFB"/>
    <w:rsid w:val="00233D65"/>
    <w:rsid w:val="00233E1B"/>
    <w:rsid w:val="00233E71"/>
    <w:rsid w:val="00234353"/>
    <w:rsid w:val="002345B0"/>
    <w:rsid w:val="00234849"/>
    <w:rsid w:val="0023489F"/>
    <w:rsid w:val="0023495C"/>
    <w:rsid w:val="00234A7A"/>
    <w:rsid w:val="00234B79"/>
    <w:rsid w:val="00234CB7"/>
    <w:rsid w:val="00234F47"/>
    <w:rsid w:val="00235098"/>
    <w:rsid w:val="002353EC"/>
    <w:rsid w:val="00235582"/>
    <w:rsid w:val="00235770"/>
    <w:rsid w:val="00235840"/>
    <w:rsid w:val="00235A39"/>
    <w:rsid w:val="00235A41"/>
    <w:rsid w:val="00235B65"/>
    <w:rsid w:val="00235C3E"/>
    <w:rsid w:val="00235C4B"/>
    <w:rsid w:val="00235EF5"/>
    <w:rsid w:val="00235F36"/>
    <w:rsid w:val="0023610A"/>
    <w:rsid w:val="00236284"/>
    <w:rsid w:val="0023636D"/>
    <w:rsid w:val="00236378"/>
    <w:rsid w:val="00236442"/>
    <w:rsid w:val="00236528"/>
    <w:rsid w:val="002366A9"/>
    <w:rsid w:val="0023677E"/>
    <w:rsid w:val="002367A0"/>
    <w:rsid w:val="00236832"/>
    <w:rsid w:val="00236834"/>
    <w:rsid w:val="002369C8"/>
    <w:rsid w:val="00236DE6"/>
    <w:rsid w:val="00236F1A"/>
    <w:rsid w:val="00237057"/>
    <w:rsid w:val="0023721F"/>
    <w:rsid w:val="002372AF"/>
    <w:rsid w:val="00237620"/>
    <w:rsid w:val="00237B6C"/>
    <w:rsid w:val="00237CE9"/>
    <w:rsid w:val="00237D5E"/>
    <w:rsid w:val="00237E65"/>
    <w:rsid w:val="002400F0"/>
    <w:rsid w:val="00240179"/>
    <w:rsid w:val="002401B0"/>
    <w:rsid w:val="0024029A"/>
    <w:rsid w:val="00240532"/>
    <w:rsid w:val="00240628"/>
    <w:rsid w:val="002406BE"/>
    <w:rsid w:val="00240739"/>
    <w:rsid w:val="00240783"/>
    <w:rsid w:val="0024091A"/>
    <w:rsid w:val="00240D72"/>
    <w:rsid w:val="00240DB9"/>
    <w:rsid w:val="002410B0"/>
    <w:rsid w:val="002411BC"/>
    <w:rsid w:val="00241625"/>
    <w:rsid w:val="00241681"/>
    <w:rsid w:val="002417CC"/>
    <w:rsid w:val="00241862"/>
    <w:rsid w:val="002419A4"/>
    <w:rsid w:val="00241ABD"/>
    <w:rsid w:val="00241C12"/>
    <w:rsid w:val="00241D66"/>
    <w:rsid w:val="00241FB5"/>
    <w:rsid w:val="002420F4"/>
    <w:rsid w:val="00242149"/>
    <w:rsid w:val="00242226"/>
    <w:rsid w:val="0024223C"/>
    <w:rsid w:val="0024235A"/>
    <w:rsid w:val="002427C6"/>
    <w:rsid w:val="00242C5A"/>
    <w:rsid w:val="00242F6C"/>
    <w:rsid w:val="00243203"/>
    <w:rsid w:val="002434BB"/>
    <w:rsid w:val="0024390E"/>
    <w:rsid w:val="00243B35"/>
    <w:rsid w:val="00243E02"/>
    <w:rsid w:val="00243E96"/>
    <w:rsid w:val="00244117"/>
    <w:rsid w:val="00244229"/>
    <w:rsid w:val="00244291"/>
    <w:rsid w:val="002442AD"/>
    <w:rsid w:val="0024433D"/>
    <w:rsid w:val="0024491F"/>
    <w:rsid w:val="00244A4C"/>
    <w:rsid w:val="00244D04"/>
    <w:rsid w:val="00244D1B"/>
    <w:rsid w:val="00244EF0"/>
    <w:rsid w:val="00245099"/>
    <w:rsid w:val="002453AC"/>
    <w:rsid w:val="002456DA"/>
    <w:rsid w:val="00245743"/>
    <w:rsid w:val="00245840"/>
    <w:rsid w:val="00245995"/>
    <w:rsid w:val="00245CF8"/>
    <w:rsid w:val="00245DC2"/>
    <w:rsid w:val="0024628A"/>
    <w:rsid w:val="002462CB"/>
    <w:rsid w:val="00246426"/>
    <w:rsid w:val="002464A3"/>
    <w:rsid w:val="00246C60"/>
    <w:rsid w:val="002472CF"/>
    <w:rsid w:val="002472F8"/>
    <w:rsid w:val="002473FD"/>
    <w:rsid w:val="002479AF"/>
    <w:rsid w:val="00247A57"/>
    <w:rsid w:val="00247AB0"/>
    <w:rsid w:val="00247BCC"/>
    <w:rsid w:val="00247C31"/>
    <w:rsid w:val="00247D26"/>
    <w:rsid w:val="00247E7D"/>
    <w:rsid w:val="00247F2D"/>
    <w:rsid w:val="00247F9E"/>
    <w:rsid w:val="00247FD4"/>
    <w:rsid w:val="00247FE0"/>
    <w:rsid w:val="0025000F"/>
    <w:rsid w:val="0025024B"/>
    <w:rsid w:val="0025029A"/>
    <w:rsid w:val="0025036C"/>
    <w:rsid w:val="002503DE"/>
    <w:rsid w:val="002503F7"/>
    <w:rsid w:val="00250805"/>
    <w:rsid w:val="0025088C"/>
    <w:rsid w:val="00250CE2"/>
    <w:rsid w:val="00250E30"/>
    <w:rsid w:val="00250FE3"/>
    <w:rsid w:val="002511FB"/>
    <w:rsid w:val="00251241"/>
    <w:rsid w:val="0025133F"/>
    <w:rsid w:val="00251444"/>
    <w:rsid w:val="00251615"/>
    <w:rsid w:val="00251657"/>
    <w:rsid w:val="002516E6"/>
    <w:rsid w:val="00251901"/>
    <w:rsid w:val="00251916"/>
    <w:rsid w:val="00251CA4"/>
    <w:rsid w:val="00251D50"/>
    <w:rsid w:val="00251F6C"/>
    <w:rsid w:val="00251F9A"/>
    <w:rsid w:val="00252102"/>
    <w:rsid w:val="00252625"/>
    <w:rsid w:val="0025262D"/>
    <w:rsid w:val="002526AF"/>
    <w:rsid w:val="002526BD"/>
    <w:rsid w:val="002526D9"/>
    <w:rsid w:val="00252738"/>
    <w:rsid w:val="002527C3"/>
    <w:rsid w:val="0025283A"/>
    <w:rsid w:val="0025285D"/>
    <w:rsid w:val="002528DD"/>
    <w:rsid w:val="00252AF1"/>
    <w:rsid w:val="00252C1D"/>
    <w:rsid w:val="00252CE0"/>
    <w:rsid w:val="00252DC8"/>
    <w:rsid w:val="0025313C"/>
    <w:rsid w:val="00253238"/>
    <w:rsid w:val="002535C2"/>
    <w:rsid w:val="00253677"/>
    <w:rsid w:val="00253761"/>
    <w:rsid w:val="0025393E"/>
    <w:rsid w:val="002539A3"/>
    <w:rsid w:val="00253B32"/>
    <w:rsid w:val="00253BA5"/>
    <w:rsid w:val="00253C14"/>
    <w:rsid w:val="00253DB6"/>
    <w:rsid w:val="00253E57"/>
    <w:rsid w:val="00253EB9"/>
    <w:rsid w:val="0025401D"/>
    <w:rsid w:val="00254026"/>
    <w:rsid w:val="002540FA"/>
    <w:rsid w:val="00254669"/>
    <w:rsid w:val="00254785"/>
    <w:rsid w:val="00255605"/>
    <w:rsid w:val="0025598F"/>
    <w:rsid w:val="00255B0F"/>
    <w:rsid w:val="00255B60"/>
    <w:rsid w:val="00255F13"/>
    <w:rsid w:val="00255F15"/>
    <w:rsid w:val="00255F69"/>
    <w:rsid w:val="00255FCB"/>
    <w:rsid w:val="002565F8"/>
    <w:rsid w:val="00256646"/>
    <w:rsid w:val="002568BC"/>
    <w:rsid w:val="00256A0C"/>
    <w:rsid w:val="00256B02"/>
    <w:rsid w:val="00256DE1"/>
    <w:rsid w:val="00257133"/>
    <w:rsid w:val="002571A3"/>
    <w:rsid w:val="002571D8"/>
    <w:rsid w:val="0025730C"/>
    <w:rsid w:val="002574EB"/>
    <w:rsid w:val="00257545"/>
    <w:rsid w:val="002575D3"/>
    <w:rsid w:val="0025792D"/>
    <w:rsid w:val="0026001A"/>
    <w:rsid w:val="0026020D"/>
    <w:rsid w:val="002607DA"/>
    <w:rsid w:val="002609A8"/>
    <w:rsid w:val="0026109F"/>
    <w:rsid w:val="00261256"/>
    <w:rsid w:val="00261326"/>
    <w:rsid w:val="00261388"/>
    <w:rsid w:val="002615EC"/>
    <w:rsid w:val="0026186A"/>
    <w:rsid w:val="00261A0A"/>
    <w:rsid w:val="00261EC9"/>
    <w:rsid w:val="00261F16"/>
    <w:rsid w:val="0026218C"/>
    <w:rsid w:val="00262659"/>
    <w:rsid w:val="0026278A"/>
    <w:rsid w:val="00262944"/>
    <w:rsid w:val="002629EE"/>
    <w:rsid w:val="00262A58"/>
    <w:rsid w:val="00262D3B"/>
    <w:rsid w:val="00263305"/>
    <w:rsid w:val="002633C8"/>
    <w:rsid w:val="0026350B"/>
    <w:rsid w:val="00263586"/>
    <w:rsid w:val="00263699"/>
    <w:rsid w:val="002636E0"/>
    <w:rsid w:val="0026398D"/>
    <w:rsid w:val="00263B26"/>
    <w:rsid w:val="00263B6C"/>
    <w:rsid w:val="00263C1E"/>
    <w:rsid w:val="00263CC6"/>
    <w:rsid w:val="00263F95"/>
    <w:rsid w:val="00263FC4"/>
    <w:rsid w:val="0026411C"/>
    <w:rsid w:val="00264297"/>
    <w:rsid w:val="00264A04"/>
    <w:rsid w:val="00264A4B"/>
    <w:rsid w:val="00264B45"/>
    <w:rsid w:val="00264CF9"/>
    <w:rsid w:val="00264D75"/>
    <w:rsid w:val="00264DA4"/>
    <w:rsid w:val="00265012"/>
    <w:rsid w:val="002651F2"/>
    <w:rsid w:val="002654D9"/>
    <w:rsid w:val="002657EF"/>
    <w:rsid w:val="00265957"/>
    <w:rsid w:val="00265F1E"/>
    <w:rsid w:val="00266066"/>
    <w:rsid w:val="0026610D"/>
    <w:rsid w:val="00266299"/>
    <w:rsid w:val="0026630F"/>
    <w:rsid w:val="00266386"/>
    <w:rsid w:val="002663A0"/>
    <w:rsid w:val="002667DE"/>
    <w:rsid w:val="002668CD"/>
    <w:rsid w:val="002668F7"/>
    <w:rsid w:val="00266A78"/>
    <w:rsid w:val="00266A8D"/>
    <w:rsid w:val="00266CC8"/>
    <w:rsid w:val="00266D72"/>
    <w:rsid w:val="00267197"/>
    <w:rsid w:val="002671AC"/>
    <w:rsid w:val="002671B8"/>
    <w:rsid w:val="00267338"/>
    <w:rsid w:val="0026741A"/>
    <w:rsid w:val="002675E2"/>
    <w:rsid w:val="002676BB"/>
    <w:rsid w:val="0026770C"/>
    <w:rsid w:val="002679C4"/>
    <w:rsid w:val="00267BB2"/>
    <w:rsid w:val="00267BE3"/>
    <w:rsid w:val="00267C55"/>
    <w:rsid w:val="00267F95"/>
    <w:rsid w:val="00270301"/>
    <w:rsid w:val="00270663"/>
    <w:rsid w:val="00270673"/>
    <w:rsid w:val="00270781"/>
    <w:rsid w:val="00270820"/>
    <w:rsid w:val="00270C81"/>
    <w:rsid w:val="00270CA7"/>
    <w:rsid w:val="00270EB7"/>
    <w:rsid w:val="002710F7"/>
    <w:rsid w:val="00271160"/>
    <w:rsid w:val="002712FF"/>
    <w:rsid w:val="002714AE"/>
    <w:rsid w:val="002715F0"/>
    <w:rsid w:val="002718AB"/>
    <w:rsid w:val="002718B3"/>
    <w:rsid w:val="00271948"/>
    <w:rsid w:val="002719AF"/>
    <w:rsid w:val="00271A16"/>
    <w:rsid w:val="00271C32"/>
    <w:rsid w:val="0027212B"/>
    <w:rsid w:val="0027221B"/>
    <w:rsid w:val="002724DF"/>
    <w:rsid w:val="0027255B"/>
    <w:rsid w:val="00272697"/>
    <w:rsid w:val="00272A86"/>
    <w:rsid w:val="00272EB5"/>
    <w:rsid w:val="002730DE"/>
    <w:rsid w:val="00273691"/>
    <w:rsid w:val="002736DB"/>
    <w:rsid w:val="002738A9"/>
    <w:rsid w:val="00273B58"/>
    <w:rsid w:val="00273D5A"/>
    <w:rsid w:val="00273D8B"/>
    <w:rsid w:val="00273D90"/>
    <w:rsid w:val="00273EE9"/>
    <w:rsid w:val="00273F92"/>
    <w:rsid w:val="0027413B"/>
    <w:rsid w:val="002743E2"/>
    <w:rsid w:val="00274797"/>
    <w:rsid w:val="0027479D"/>
    <w:rsid w:val="0027483A"/>
    <w:rsid w:val="00274928"/>
    <w:rsid w:val="00274A55"/>
    <w:rsid w:val="00274CAD"/>
    <w:rsid w:val="00275221"/>
    <w:rsid w:val="00275258"/>
    <w:rsid w:val="00275527"/>
    <w:rsid w:val="002757BB"/>
    <w:rsid w:val="002758E5"/>
    <w:rsid w:val="0027591E"/>
    <w:rsid w:val="00275F92"/>
    <w:rsid w:val="00276309"/>
    <w:rsid w:val="00276613"/>
    <w:rsid w:val="002767E2"/>
    <w:rsid w:val="002767E6"/>
    <w:rsid w:val="002768B0"/>
    <w:rsid w:val="00276A7C"/>
    <w:rsid w:val="00276AFC"/>
    <w:rsid w:val="00276DAA"/>
    <w:rsid w:val="00276DE6"/>
    <w:rsid w:val="0027704B"/>
    <w:rsid w:val="00277672"/>
    <w:rsid w:val="00277AAD"/>
    <w:rsid w:val="00277C8A"/>
    <w:rsid w:val="00277DA7"/>
    <w:rsid w:val="00277E3C"/>
    <w:rsid w:val="00277F65"/>
    <w:rsid w:val="002805BF"/>
    <w:rsid w:val="002806D3"/>
    <w:rsid w:val="002808E9"/>
    <w:rsid w:val="00280F69"/>
    <w:rsid w:val="00281159"/>
    <w:rsid w:val="0028119D"/>
    <w:rsid w:val="00281263"/>
    <w:rsid w:val="002812AB"/>
    <w:rsid w:val="002812BC"/>
    <w:rsid w:val="0028185C"/>
    <w:rsid w:val="002818A7"/>
    <w:rsid w:val="00281978"/>
    <w:rsid w:val="0028198E"/>
    <w:rsid w:val="00281AF4"/>
    <w:rsid w:val="00281F24"/>
    <w:rsid w:val="00281FFC"/>
    <w:rsid w:val="0028221C"/>
    <w:rsid w:val="0028225E"/>
    <w:rsid w:val="002824A7"/>
    <w:rsid w:val="002827AE"/>
    <w:rsid w:val="002827DB"/>
    <w:rsid w:val="0028293A"/>
    <w:rsid w:val="00282BD6"/>
    <w:rsid w:val="00282BF5"/>
    <w:rsid w:val="00282D74"/>
    <w:rsid w:val="00282EB2"/>
    <w:rsid w:val="00283116"/>
    <w:rsid w:val="002834CA"/>
    <w:rsid w:val="0028353A"/>
    <w:rsid w:val="00283688"/>
    <w:rsid w:val="00283798"/>
    <w:rsid w:val="0028399D"/>
    <w:rsid w:val="00283B02"/>
    <w:rsid w:val="00283BF2"/>
    <w:rsid w:val="00283CA9"/>
    <w:rsid w:val="00283D49"/>
    <w:rsid w:val="00284099"/>
    <w:rsid w:val="0028435B"/>
    <w:rsid w:val="0028522D"/>
    <w:rsid w:val="002852B0"/>
    <w:rsid w:val="0028554F"/>
    <w:rsid w:val="002856C4"/>
    <w:rsid w:val="00285A01"/>
    <w:rsid w:val="00285A30"/>
    <w:rsid w:val="00285A5C"/>
    <w:rsid w:val="00285DA0"/>
    <w:rsid w:val="00285E2C"/>
    <w:rsid w:val="00285E84"/>
    <w:rsid w:val="002860DA"/>
    <w:rsid w:val="002860F4"/>
    <w:rsid w:val="00286368"/>
    <w:rsid w:val="00286809"/>
    <w:rsid w:val="00286EF4"/>
    <w:rsid w:val="00286F10"/>
    <w:rsid w:val="00286FE1"/>
    <w:rsid w:val="00287028"/>
    <w:rsid w:val="0028722D"/>
    <w:rsid w:val="00287288"/>
    <w:rsid w:val="002873EC"/>
    <w:rsid w:val="00287507"/>
    <w:rsid w:val="00287667"/>
    <w:rsid w:val="00287790"/>
    <w:rsid w:val="002878AE"/>
    <w:rsid w:val="002878D4"/>
    <w:rsid w:val="00287921"/>
    <w:rsid w:val="00287BB1"/>
    <w:rsid w:val="00287CFE"/>
    <w:rsid w:val="00287D64"/>
    <w:rsid w:val="002900B7"/>
    <w:rsid w:val="00290269"/>
    <w:rsid w:val="0029049B"/>
    <w:rsid w:val="002906E3"/>
    <w:rsid w:val="0029082E"/>
    <w:rsid w:val="002908D5"/>
    <w:rsid w:val="002908EF"/>
    <w:rsid w:val="00290BBE"/>
    <w:rsid w:val="00290C76"/>
    <w:rsid w:val="00290DD9"/>
    <w:rsid w:val="00290E73"/>
    <w:rsid w:val="00290EBD"/>
    <w:rsid w:val="00290F3E"/>
    <w:rsid w:val="00290FB9"/>
    <w:rsid w:val="00291238"/>
    <w:rsid w:val="00291337"/>
    <w:rsid w:val="00291439"/>
    <w:rsid w:val="002914DE"/>
    <w:rsid w:val="0029155A"/>
    <w:rsid w:val="002915E0"/>
    <w:rsid w:val="002916A5"/>
    <w:rsid w:val="002916C1"/>
    <w:rsid w:val="00291968"/>
    <w:rsid w:val="00291AB3"/>
    <w:rsid w:val="00291CE2"/>
    <w:rsid w:val="00291D01"/>
    <w:rsid w:val="00291D62"/>
    <w:rsid w:val="00291F3B"/>
    <w:rsid w:val="00291FF4"/>
    <w:rsid w:val="00292064"/>
    <w:rsid w:val="002923C0"/>
    <w:rsid w:val="00292460"/>
    <w:rsid w:val="002924DE"/>
    <w:rsid w:val="0029274E"/>
    <w:rsid w:val="002928E0"/>
    <w:rsid w:val="00292BDD"/>
    <w:rsid w:val="00292C4E"/>
    <w:rsid w:val="0029323A"/>
    <w:rsid w:val="002932EF"/>
    <w:rsid w:val="002934D1"/>
    <w:rsid w:val="002934E0"/>
    <w:rsid w:val="00293518"/>
    <w:rsid w:val="0029361D"/>
    <w:rsid w:val="0029379B"/>
    <w:rsid w:val="0029391B"/>
    <w:rsid w:val="00293961"/>
    <w:rsid w:val="00293D68"/>
    <w:rsid w:val="00293F9F"/>
    <w:rsid w:val="00294018"/>
    <w:rsid w:val="002942F2"/>
    <w:rsid w:val="00294496"/>
    <w:rsid w:val="00294582"/>
    <w:rsid w:val="0029459B"/>
    <w:rsid w:val="002947A8"/>
    <w:rsid w:val="00294EB0"/>
    <w:rsid w:val="00294F99"/>
    <w:rsid w:val="0029501A"/>
    <w:rsid w:val="0029528A"/>
    <w:rsid w:val="0029549E"/>
    <w:rsid w:val="00295555"/>
    <w:rsid w:val="0029560F"/>
    <w:rsid w:val="002959B5"/>
    <w:rsid w:val="00295ACD"/>
    <w:rsid w:val="00295C87"/>
    <w:rsid w:val="00295CE4"/>
    <w:rsid w:val="00295CF0"/>
    <w:rsid w:val="00296285"/>
    <w:rsid w:val="002962F4"/>
    <w:rsid w:val="0029654D"/>
    <w:rsid w:val="00296AAA"/>
    <w:rsid w:val="00296B2D"/>
    <w:rsid w:val="00296CAE"/>
    <w:rsid w:val="00296D2A"/>
    <w:rsid w:val="0029714E"/>
    <w:rsid w:val="00297356"/>
    <w:rsid w:val="00297483"/>
    <w:rsid w:val="002979A7"/>
    <w:rsid w:val="00297A25"/>
    <w:rsid w:val="00297A81"/>
    <w:rsid w:val="00297E63"/>
    <w:rsid w:val="002A02AB"/>
    <w:rsid w:val="002A030F"/>
    <w:rsid w:val="002A0325"/>
    <w:rsid w:val="002A0336"/>
    <w:rsid w:val="002A0530"/>
    <w:rsid w:val="002A0754"/>
    <w:rsid w:val="002A0928"/>
    <w:rsid w:val="002A0E0A"/>
    <w:rsid w:val="002A1249"/>
    <w:rsid w:val="002A18EE"/>
    <w:rsid w:val="002A1A1A"/>
    <w:rsid w:val="002A1A59"/>
    <w:rsid w:val="002A1C89"/>
    <w:rsid w:val="002A24DC"/>
    <w:rsid w:val="002A25CC"/>
    <w:rsid w:val="002A2729"/>
    <w:rsid w:val="002A2C5A"/>
    <w:rsid w:val="002A2D8C"/>
    <w:rsid w:val="002A2DA1"/>
    <w:rsid w:val="002A2E03"/>
    <w:rsid w:val="002A2FAF"/>
    <w:rsid w:val="002A30E8"/>
    <w:rsid w:val="002A33A1"/>
    <w:rsid w:val="002A346D"/>
    <w:rsid w:val="002A384B"/>
    <w:rsid w:val="002A391D"/>
    <w:rsid w:val="002A3B27"/>
    <w:rsid w:val="002A424B"/>
    <w:rsid w:val="002A44FA"/>
    <w:rsid w:val="002A4510"/>
    <w:rsid w:val="002A4A92"/>
    <w:rsid w:val="002A4AB4"/>
    <w:rsid w:val="002A4B37"/>
    <w:rsid w:val="002A4C6E"/>
    <w:rsid w:val="002A4ED6"/>
    <w:rsid w:val="002A5046"/>
    <w:rsid w:val="002A5090"/>
    <w:rsid w:val="002A5145"/>
    <w:rsid w:val="002A5348"/>
    <w:rsid w:val="002A5365"/>
    <w:rsid w:val="002A58CA"/>
    <w:rsid w:val="002A5B55"/>
    <w:rsid w:val="002A5B56"/>
    <w:rsid w:val="002A5C3E"/>
    <w:rsid w:val="002A5F0B"/>
    <w:rsid w:val="002A5FE4"/>
    <w:rsid w:val="002A62D5"/>
    <w:rsid w:val="002A6306"/>
    <w:rsid w:val="002A6581"/>
    <w:rsid w:val="002A66B5"/>
    <w:rsid w:val="002A6C19"/>
    <w:rsid w:val="002A6CBB"/>
    <w:rsid w:val="002A6DE7"/>
    <w:rsid w:val="002A70E5"/>
    <w:rsid w:val="002A7189"/>
    <w:rsid w:val="002A726E"/>
    <w:rsid w:val="002A72F3"/>
    <w:rsid w:val="002A73C1"/>
    <w:rsid w:val="002A7547"/>
    <w:rsid w:val="002A75BD"/>
    <w:rsid w:val="002A763C"/>
    <w:rsid w:val="002A7828"/>
    <w:rsid w:val="002A7D5C"/>
    <w:rsid w:val="002B0006"/>
    <w:rsid w:val="002B029F"/>
    <w:rsid w:val="002B0C69"/>
    <w:rsid w:val="002B0C9D"/>
    <w:rsid w:val="002B0E46"/>
    <w:rsid w:val="002B0E7A"/>
    <w:rsid w:val="002B0EC9"/>
    <w:rsid w:val="002B1027"/>
    <w:rsid w:val="002B1284"/>
    <w:rsid w:val="002B13EA"/>
    <w:rsid w:val="002B155B"/>
    <w:rsid w:val="002B1812"/>
    <w:rsid w:val="002B19D2"/>
    <w:rsid w:val="002B1C79"/>
    <w:rsid w:val="002B1D98"/>
    <w:rsid w:val="002B1F5E"/>
    <w:rsid w:val="002B1FC7"/>
    <w:rsid w:val="002B23D1"/>
    <w:rsid w:val="002B24DB"/>
    <w:rsid w:val="002B2739"/>
    <w:rsid w:val="002B295D"/>
    <w:rsid w:val="002B29E8"/>
    <w:rsid w:val="002B2A4B"/>
    <w:rsid w:val="002B2B2A"/>
    <w:rsid w:val="002B2B30"/>
    <w:rsid w:val="002B2E0E"/>
    <w:rsid w:val="002B2F62"/>
    <w:rsid w:val="002B30B9"/>
    <w:rsid w:val="002B3138"/>
    <w:rsid w:val="002B321B"/>
    <w:rsid w:val="002B34FE"/>
    <w:rsid w:val="002B353F"/>
    <w:rsid w:val="002B35F5"/>
    <w:rsid w:val="002B3818"/>
    <w:rsid w:val="002B38BE"/>
    <w:rsid w:val="002B39D7"/>
    <w:rsid w:val="002B3FF5"/>
    <w:rsid w:val="002B415A"/>
    <w:rsid w:val="002B42E5"/>
    <w:rsid w:val="002B44EB"/>
    <w:rsid w:val="002B465C"/>
    <w:rsid w:val="002B476A"/>
    <w:rsid w:val="002B483B"/>
    <w:rsid w:val="002B4941"/>
    <w:rsid w:val="002B4AB5"/>
    <w:rsid w:val="002B4AB7"/>
    <w:rsid w:val="002B4BB5"/>
    <w:rsid w:val="002B4C7B"/>
    <w:rsid w:val="002B4D94"/>
    <w:rsid w:val="002B4DF6"/>
    <w:rsid w:val="002B4F4E"/>
    <w:rsid w:val="002B5003"/>
    <w:rsid w:val="002B50A7"/>
    <w:rsid w:val="002B50B4"/>
    <w:rsid w:val="002B5186"/>
    <w:rsid w:val="002B526B"/>
    <w:rsid w:val="002B55ED"/>
    <w:rsid w:val="002B5AB9"/>
    <w:rsid w:val="002B5AF3"/>
    <w:rsid w:val="002B5E80"/>
    <w:rsid w:val="002B6450"/>
    <w:rsid w:val="002B6487"/>
    <w:rsid w:val="002B64EC"/>
    <w:rsid w:val="002B6FAD"/>
    <w:rsid w:val="002B737E"/>
    <w:rsid w:val="002B780A"/>
    <w:rsid w:val="002B786E"/>
    <w:rsid w:val="002B7E72"/>
    <w:rsid w:val="002B7F5F"/>
    <w:rsid w:val="002B7FA5"/>
    <w:rsid w:val="002C00C2"/>
    <w:rsid w:val="002C0243"/>
    <w:rsid w:val="002C035E"/>
    <w:rsid w:val="002C0520"/>
    <w:rsid w:val="002C0738"/>
    <w:rsid w:val="002C080B"/>
    <w:rsid w:val="002C0860"/>
    <w:rsid w:val="002C0B87"/>
    <w:rsid w:val="002C0CBF"/>
    <w:rsid w:val="002C1131"/>
    <w:rsid w:val="002C1259"/>
    <w:rsid w:val="002C1454"/>
    <w:rsid w:val="002C16DF"/>
    <w:rsid w:val="002C16EF"/>
    <w:rsid w:val="002C17D3"/>
    <w:rsid w:val="002C1A74"/>
    <w:rsid w:val="002C1B97"/>
    <w:rsid w:val="002C1BDE"/>
    <w:rsid w:val="002C1BF5"/>
    <w:rsid w:val="002C1FB4"/>
    <w:rsid w:val="002C2161"/>
    <w:rsid w:val="002C233B"/>
    <w:rsid w:val="002C252F"/>
    <w:rsid w:val="002C2652"/>
    <w:rsid w:val="002C275A"/>
    <w:rsid w:val="002C298E"/>
    <w:rsid w:val="002C299E"/>
    <w:rsid w:val="002C2D58"/>
    <w:rsid w:val="002C2D81"/>
    <w:rsid w:val="002C2E92"/>
    <w:rsid w:val="002C320F"/>
    <w:rsid w:val="002C328C"/>
    <w:rsid w:val="002C340D"/>
    <w:rsid w:val="002C3534"/>
    <w:rsid w:val="002C356E"/>
    <w:rsid w:val="002C3A00"/>
    <w:rsid w:val="002C3AA8"/>
    <w:rsid w:val="002C3C0B"/>
    <w:rsid w:val="002C3CAC"/>
    <w:rsid w:val="002C3CDC"/>
    <w:rsid w:val="002C3EC5"/>
    <w:rsid w:val="002C3F43"/>
    <w:rsid w:val="002C4252"/>
    <w:rsid w:val="002C435D"/>
    <w:rsid w:val="002C441B"/>
    <w:rsid w:val="002C4446"/>
    <w:rsid w:val="002C45B8"/>
    <w:rsid w:val="002C4883"/>
    <w:rsid w:val="002C49AF"/>
    <w:rsid w:val="002C51DF"/>
    <w:rsid w:val="002C5224"/>
    <w:rsid w:val="002C52BA"/>
    <w:rsid w:val="002C5476"/>
    <w:rsid w:val="002C54D2"/>
    <w:rsid w:val="002C54F6"/>
    <w:rsid w:val="002C5648"/>
    <w:rsid w:val="002C58DA"/>
    <w:rsid w:val="002C59C4"/>
    <w:rsid w:val="002C59D1"/>
    <w:rsid w:val="002C5A1A"/>
    <w:rsid w:val="002C5A97"/>
    <w:rsid w:val="002C5AEB"/>
    <w:rsid w:val="002C5BC1"/>
    <w:rsid w:val="002C5F8E"/>
    <w:rsid w:val="002C6424"/>
    <w:rsid w:val="002C648C"/>
    <w:rsid w:val="002C64C4"/>
    <w:rsid w:val="002C6578"/>
    <w:rsid w:val="002C65BC"/>
    <w:rsid w:val="002C67AD"/>
    <w:rsid w:val="002C691D"/>
    <w:rsid w:val="002C6946"/>
    <w:rsid w:val="002C6A53"/>
    <w:rsid w:val="002C6A93"/>
    <w:rsid w:val="002C6BB1"/>
    <w:rsid w:val="002C6C3B"/>
    <w:rsid w:val="002C6CCF"/>
    <w:rsid w:val="002C700A"/>
    <w:rsid w:val="002C7165"/>
    <w:rsid w:val="002C722B"/>
    <w:rsid w:val="002C72CE"/>
    <w:rsid w:val="002C7DAC"/>
    <w:rsid w:val="002C7DF7"/>
    <w:rsid w:val="002C7E3D"/>
    <w:rsid w:val="002D022E"/>
    <w:rsid w:val="002D0281"/>
    <w:rsid w:val="002D0520"/>
    <w:rsid w:val="002D06B5"/>
    <w:rsid w:val="002D07DE"/>
    <w:rsid w:val="002D0819"/>
    <w:rsid w:val="002D08D5"/>
    <w:rsid w:val="002D0928"/>
    <w:rsid w:val="002D0C28"/>
    <w:rsid w:val="002D106A"/>
    <w:rsid w:val="002D14C7"/>
    <w:rsid w:val="002D1590"/>
    <w:rsid w:val="002D16A3"/>
    <w:rsid w:val="002D1E85"/>
    <w:rsid w:val="002D1FEB"/>
    <w:rsid w:val="002D216D"/>
    <w:rsid w:val="002D2218"/>
    <w:rsid w:val="002D2414"/>
    <w:rsid w:val="002D2975"/>
    <w:rsid w:val="002D2A92"/>
    <w:rsid w:val="002D2C1E"/>
    <w:rsid w:val="002D2EDC"/>
    <w:rsid w:val="002D2F2D"/>
    <w:rsid w:val="002D2F87"/>
    <w:rsid w:val="002D2F9D"/>
    <w:rsid w:val="002D32FA"/>
    <w:rsid w:val="002D332D"/>
    <w:rsid w:val="002D35B6"/>
    <w:rsid w:val="002D3633"/>
    <w:rsid w:val="002D3711"/>
    <w:rsid w:val="002D3A4D"/>
    <w:rsid w:val="002D3CF6"/>
    <w:rsid w:val="002D3F6F"/>
    <w:rsid w:val="002D40FC"/>
    <w:rsid w:val="002D4307"/>
    <w:rsid w:val="002D4361"/>
    <w:rsid w:val="002D4450"/>
    <w:rsid w:val="002D450D"/>
    <w:rsid w:val="002D4554"/>
    <w:rsid w:val="002D4665"/>
    <w:rsid w:val="002D4697"/>
    <w:rsid w:val="002D4758"/>
    <w:rsid w:val="002D507E"/>
    <w:rsid w:val="002D50DC"/>
    <w:rsid w:val="002D5325"/>
    <w:rsid w:val="002D533D"/>
    <w:rsid w:val="002D552B"/>
    <w:rsid w:val="002D5540"/>
    <w:rsid w:val="002D55E9"/>
    <w:rsid w:val="002D55ED"/>
    <w:rsid w:val="002D5AB5"/>
    <w:rsid w:val="002D5B46"/>
    <w:rsid w:val="002D5C28"/>
    <w:rsid w:val="002D5D70"/>
    <w:rsid w:val="002D5F34"/>
    <w:rsid w:val="002D6682"/>
    <w:rsid w:val="002D6847"/>
    <w:rsid w:val="002D68F1"/>
    <w:rsid w:val="002D6F4F"/>
    <w:rsid w:val="002D70CD"/>
    <w:rsid w:val="002D75CE"/>
    <w:rsid w:val="002D77ED"/>
    <w:rsid w:val="002D7880"/>
    <w:rsid w:val="002D7B97"/>
    <w:rsid w:val="002D7D64"/>
    <w:rsid w:val="002D7DBB"/>
    <w:rsid w:val="002D7E53"/>
    <w:rsid w:val="002E00DA"/>
    <w:rsid w:val="002E0145"/>
    <w:rsid w:val="002E0697"/>
    <w:rsid w:val="002E08F6"/>
    <w:rsid w:val="002E0D1C"/>
    <w:rsid w:val="002E0D4C"/>
    <w:rsid w:val="002E1016"/>
    <w:rsid w:val="002E1184"/>
    <w:rsid w:val="002E1695"/>
    <w:rsid w:val="002E1767"/>
    <w:rsid w:val="002E1CCB"/>
    <w:rsid w:val="002E1D37"/>
    <w:rsid w:val="002E1DDC"/>
    <w:rsid w:val="002E24E3"/>
    <w:rsid w:val="002E2692"/>
    <w:rsid w:val="002E27C5"/>
    <w:rsid w:val="002E2840"/>
    <w:rsid w:val="002E28B9"/>
    <w:rsid w:val="002E2A77"/>
    <w:rsid w:val="002E2A81"/>
    <w:rsid w:val="002E2E13"/>
    <w:rsid w:val="002E34F1"/>
    <w:rsid w:val="002E3511"/>
    <w:rsid w:val="002E3696"/>
    <w:rsid w:val="002E36BE"/>
    <w:rsid w:val="002E39FC"/>
    <w:rsid w:val="002E3AFC"/>
    <w:rsid w:val="002E3CE0"/>
    <w:rsid w:val="002E3CF0"/>
    <w:rsid w:val="002E3F8C"/>
    <w:rsid w:val="002E4167"/>
    <w:rsid w:val="002E42E3"/>
    <w:rsid w:val="002E4355"/>
    <w:rsid w:val="002E4434"/>
    <w:rsid w:val="002E4606"/>
    <w:rsid w:val="002E49DC"/>
    <w:rsid w:val="002E4B1D"/>
    <w:rsid w:val="002E4C05"/>
    <w:rsid w:val="002E4CF4"/>
    <w:rsid w:val="002E4EF2"/>
    <w:rsid w:val="002E504E"/>
    <w:rsid w:val="002E51AE"/>
    <w:rsid w:val="002E5524"/>
    <w:rsid w:val="002E55CD"/>
    <w:rsid w:val="002E5937"/>
    <w:rsid w:val="002E595D"/>
    <w:rsid w:val="002E5A63"/>
    <w:rsid w:val="002E5B75"/>
    <w:rsid w:val="002E5C8F"/>
    <w:rsid w:val="002E5D02"/>
    <w:rsid w:val="002E5D6B"/>
    <w:rsid w:val="002E5E6C"/>
    <w:rsid w:val="002E5E98"/>
    <w:rsid w:val="002E6057"/>
    <w:rsid w:val="002E6121"/>
    <w:rsid w:val="002E631A"/>
    <w:rsid w:val="002E63FA"/>
    <w:rsid w:val="002E65AD"/>
    <w:rsid w:val="002E688F"/>
    <w:rsid w:val="002E696D"/>
    <w:rsid w:val="002E6CF9"/>
    <w:rsid w:val="002E6EC1"/>
    <w:rsid w:val="002E6FE2"/>
    <w:rsid w:val="002E7664"/>
    <w:rsid w:val="002E7759"/>
    <w:rsid w:val="002E788A"/>
    <w:rsid w:val="002E7B04"/>
    <w:rsid w:val="002E7D83"/>
    <w:rsid w:val="002E7F7E"/>
    <w:rsid w:val="002F008F"/>
    <w:rsid w:val="002F0208"/>
    <w:rsid w:val="002F04D7"/>
    <w:rsid w:val="002F04FC"/>
    <w:rsid w:val="002F055E"/>
    <w:rsid w:val="002F07A1"/>
    <w:rsid w:val="002F08B5"/>
    <w:rsid w:val="002F0AA8"/>
    <w:rsid w:val="002F0BA9"/>
    <w:rsid w:val="002F0F12"/>
    <w:rsid w:val="002F0F7F"/>
    <w:rsid w:val="002F11D8"/>
    <w:rsid w:val="002F1234"/>
    <w:rsid w:val="002F1235"/>
    <w:rsid w:val="002F124B"/>
    <w:rsid w:val="002F1339"/>
    <w:rsid w:val="002F1485"/>
    <w:rsid w:val="002F17A7"/>
    <w:rsid w:val="002F18AA"/>
    <w:rsid w:val="002F193F"/>
    <w:rsid w:val="002F1964"/>
    <w:rsid w:val="002F1DAF"/>
    <w:rsid w:val="002F1E1D"/>
    <w:rsid w:val="002F248E"/>
    <w:rsid w:val="002F264F"/>
    <w:rsid w:val="002F2AAA"/>
    <w:rsid w:val="002F2B66"/>
    <w:rsid w:val="002F2B98"/>
    <w:rsid w:val="002F2CFB"/>
    <w:rsid w:val="002F3033"/>
    <w:rsid w:val="002F3187"/>
    <w:rsid w:val="002F32A9"/>
    <w:rsid w:val="002F3317"/>
    <w:rsid w:val="002F3625"/>
    <w:rsid w:val="002F3724"/>
    <w:rsid w:val="002F381C"/>
    <w:rsid w:val="002F391A"/>
    <w:rsid w:val="002F394D"/>
    <w:rsid w:val="002F3B81"/>
    <w:rsid w:val="002F3CAD"/>
    <w:rsid w:val="002F3D84"/>
    <w:rsid w:val="002F3ECA"/>
    <w:rsid w:val="002F3F2E"/>
    <w:rsid w:val="002F3FC3"/>
    <w:rsid w:val="002F449C"/>
    <w:rsid w:val="002F4814"/>
    <w:rsid w:val="002F497A"/>
    <w:rsid w:val="002F4DAB"/>
    <w:rsid w:val="002F5590"/>
    <w:rsid w:val="002F5AAA"/>
    <w:rsid w:val="002F5ADF"/>
    <w:rsid w:val="002F5C6A"/>
    <w:rsid w:val="002F5D1E"/>
    <w:rsid w:val="002F5D35"/>
    <w:rsid w:val="002F5EBE"/>
    <w:rsid w:val="002F5FE4"/>
    <w:rsid w:val="002F60A5"/>
    <w:rsid w:val="002F624F"/>
    <w:rsid w:val="002F62A2"/>
    <w:rsid w:val="002F62DA"/>
    <w:rsid w:val="002F66E7"/>
    <w:rsid w:val="002F686C"/>
    <w:rsid w:val="002F6919"/>
    <w:rsid w:val="002F6B9A"/>
    <w:rsid w:val="002F6C32"/>
    <w:rsid w:val="002F6E41"/>
    <w:rsid w:val="002F6EBD"/>
    <w:rsid w:val="002F6ED1"/>
    <w:rsid w:val="002F6FB0"/>
    <w:rsid w:val="002F7C0D"/>
    <w:rsid w:val="002F7ED6"/>
    <w:rsid w:val="00300183"/>
    <w:rsid w:val="003002A5"/>
    <w:rsid w:val="00300362"/>
    <w:rsid w:val="003005C3"/>
    <w:rsid w:val="00300630"/>
    <w:rsid w:val="003006BD"/>
    <w:rsid w:val="00300F20"/>
    <w:rsid w:val="00301210"/>
    <w:rsid w:val="003017D0"/>
    <w:rsid w:val="00301B58"/>
    <w:rsid w:val="00302124"/>
    <w:rsid w:val="0030254C"/>
    <w:rsid w:val="00302649"/>
    <w:rsid w:val="003026E3"/>
    <w:rsid w:val="00302767"/>
    <w:rsid w:val="0030282A"/>
    <w:rsid w:val="00302A28"/>
    <w:rsid w:val="00302B69"/>
    <w:rsid w:val="00302C22"/>
    <w:rsid w:val="00302D67"/>
    <w:rsid w:val="00302F7D"/>
    <w:rsid w:val="003032A7"/>
    <w:rsid w:val="0030342C"/>
    <w:rsid w:val="0030386D"/>
    <w:rsid w:val="003039F5"/>
    <w:rsid w:val="00303D96"/>
    <w:rsid w:val="00303DD5"/>
    <w:rsid w:val="003042CC"/>
    <w:rsid w:val="003043DF"/>
    <w:rsid w:val="003043F2"/>
    <w:rsid w:val="00304481"/>
    <w:rsid w:val="00304626"/>
    <w:rsid w:val="00304652"/>
    <w:rsid w:val="00304678"/>
    <w:rsid w:val="00304740"/>
    <w:rsid w:val="00304772"/>
    <w:rsid w:val="003047BC"/>
    <w:rsid w:val="003047BD"/>
    <w:rsid w:val="00304873"/>
    <w:rsid w:val="00304987"/>
    <w:rsid w:val="003049B8"/>
    <w:rsid w:val="003049E5"/>
    <w:rsid w:val="00304ADE"/>
    <w:rsid w:val="00304AE8"/>
    <w:rsid w:val="00304C60"/>
    <w:rsid w:val="00304D6A"/>
    <w:rsid w:val="00304E04"/>
    <w:rsid w:val="00304E63"/>
    <w:rsid w:val="00304F71"/>
    <w:rsid w:val="003050A9"/>
    <w:rsid w:val="003051EC"/>
    <w:rsid w:val="00305315"/>
    <w:rsid w:val="003053D2"/>
    <w:rsid w:val="0030541B"/>
    <w:rsid w:val="003057F5"/>
    <w:rsid w:val="00305B8F"/>
    <w:rsid w:val="00305D5F"/>
    <w:rsid w:val="00305EE0"/>
    <w:rsid w:val="00306066"/>
    <w:rsid w:val="00306272"/>
    <w:rsid w:val="003064AB"/>
    <w:rsid w:val="00306BC5"/>
    <w:rsid w:val="00306CE8"/>
    <w:rsid w:val="00307028"/>
    <w:rsid w:val="003070E8"/>
    <w:rsid w:val="00307474"/>
    <w:rsid w:val="0030765C"/>
    <w:rsid w:val="00307965"/>
    <w:rsid w:val="00307DA4"/>
    <w:rsid w:val="00307DFE"/>
    <w:rsid w:val="00307ED5"/>
    <w:rsid w:val="00310313"/>
    <w:rsid w:val="0031044F"/>
    <w:rsid w:val="003105E5"/>
    <w:rsid w:val="0031062B"/>
    <w:rsid w:val="0031083E"/>
    <w:rsid w:val="00310AA5"/>
    <w:rsid w:val="00310BED"/>
    <w:rsid w:val="00310DBE"/>
    <w:rsid w:val="00310ECD"/>
    <w:rsid w:val="00310EE4"/>
    <w:rsid w:val="0031115B"/>
    <w:rsid w:val="003111CA"/>
    <w:rsid w:val="00311523"/>
    <w:rsid w:val="0031161B"/>
    <w:rsid w:val="003116BC"/>
    <w:rsid w:val="00311808"/>
    <w:rsid w:val="00311943"/>
    <w:rsid w:val="00311B0D"/>
    <w:rsid w:val="00311B16"/>
    <w:rsid w:val="00311B62"/>
    <w:rsid w:val="00311DCA"/>
    <w:rsid w:val="00311F67"/>
    <w:rsid w:val="003120AE"/>
    <w:rsid w:val="00312284"/>
    <w:rsid w:val="00312BC4"/>
    <w:rsid w:val="00312CF8"/>
    <w:rsid w:val="003130FB"/>
    <w:rsid w:val="003131E8"/>
    <w:rsid w:val="00313242"/>
    <w:rsid w:val="003132D2"/>
    <w:rsid w:val="003133AD"/>
    <w:rsid w:val="00313742"/>
    <w:rsid w:val="0031396A"/>
    <w:rsid w:val="00313AB6"/>
    <w:rsid w:val="00313DDD"/>
    <w:rsid w:val="00313DE1"/>
    <w:rsid w:val="0031418D"/>
    <w:rsid w:val="003144E0"/>
    <w:rsid w:val="00314542"/>
    <w:rsid w:val="0031469C"/>
    <w:rsid w:val="0031483C"/>
    <w:rsid w:val="00314DD4"/>
    <w:rsid w:val="00314E0A"/>
    <w:rsid w:val="003154F8"/>
    <w:rsid w:val="003155DC"/>
    <w:rsid w:val="00315607"/>
    <w:rsid w:val="0031578A"/>
    <w:rsid w:val="003157D4"/>
    <w:rsid w:val="00315897"/>
    <w:rsid w:val="003159FC"/>
    <w:rsid w:val="00315A90"/>
    <w:rsid w:val="00315C55"/>
    <w:rsid w:val="00315C62"/>
    <w:rsid w:val="00315D63"/>
    <w:rsid w:val="00316093"/>
    <w:rsid w:val="00316126"/>
    <w:rsid w:val="00316272"/>
    <w:rsid w:val="00316396"/>
    <w:rsid w:val="003166E2"/>
    <w:rsid w:val="003168A9"/>
    <w:rsid w:val="00316903"/>
    <w:rsid w:val="00316A42"/>
    <w:rsid w:val="00316D99"/>
    <w:rsid w:val="00316FE3"/>
    <w:rsid w:val="0031702F"/>
    <w:rsid w:val="00317110"/>
    <w:rsid w:val="0031733A"/>
    <w:rsid w:val="003174BC"/>
    <w:rsid w:val="003176BE"/>
    <w:rsid w:val="00317946"/>
    <w:rsid w:val="00317998"/>
    <w:rsid w:val="00317B1F"/>
    <w:rsid w:val="00317BED"/>
    <w:rsid w:val="00317F00"/>
    <w:rsid w:val="00317F09"/>
    <w:rsid w:val="00320189"/>
    <w:rsid w:val="003202FB"/>
    <w:rsid w:val="00320448"/>
    <w:rsid w:val="0032050F"/>
    <w:rsid w:val="003207B2"/>
    <w:rsid w:val="00320CAA"/>
    <w:rsid w:val="00320F19"/>
    <w:rsid w:val="0032100D"/>
    <w:rsid w:val="003212AD"/>
    <w:rsid w:val="003212C4"/>
    <w:rsid w:val="003215EF"/>
    <w:rsid w:val="00321666"/>
    <w:rsid w:val="00321788"/>
    <w:rsid w:val="0032188E"/>
    <w:rsid w:val="0032194D"/>
    <w:rsid w:val="00321974"/>
    <w:rsid w:val="00321A64"/>
    <w:rsid w:val="00321BEF"/>
    <w:rsid w:val="00321C3C"/>
    <w:rsid w:val="00321E71"/>
    <w:rsid w:val="00322008"/>
    <w:rsid w:val="003220CC"/>
    <w:rsid w:val="0032213F"/>
    <w:rsid w:val="003221CD"/>
    <w:rsid w:val="003224E8"/>
    <w:rsid w:val="00322588"/>
    <w:rsid w:val="00322712"/>
    <w:rsid w:val="003228E8"/>
    <w:rsid w:val="00322984"/>
    <w:rsid w:val="00322AA1"/>
    <w:rsid w:val="00322C18"/>
    <w:rsid w:val="00322C22"/>
    <w:rsid w:val="00322CDF"/>
    <w:rsid w:val="00323335"/>
    <w:rsid w:val="00323430"/>
    <w:rsid w:val="00323451"/>
    <w:rsid w:val="00323741"/>
    <w:rsid w:val="0032385D"/>
    <w:rsid w:val="003238D5"/>
    <w:rsid w:val="00323A66"/>
    <w:rsid w:val="00323ACD"/>
    <w:rsid w:val="00323CB2"/>
    <w:rsid w:val="00323E24"/>
    <w:rsid w:val="00323F30"/>
    <w:rsid w:val="00324130"/>
    <w:rsid w:val="00324262"/>
    <w:rsid w:val="00324371"/>
    <w:rsid w:val="00324397"/>
    <w:rsid w:val="00324423"/>
    <w:rsid w:val="003246B6"/>
    <w:rsid w:val="003249F2"/>
    <w:rsid w:val="00324A9D"/>
    <w:rsid w:val="00324B10"/>
    <w:rsid w:val="00324BC0"/>
    <w:rsid w:val="00324FF8"/>
    <w:rsid w:val="00324FFE"/>
    <w:rsid w:val="0032541D"/>
    <w:rsid w:val="003255DF"/>
    <w:rsid w:val="0032564A"/>
    <w:rsid w:val="00325725"/>
    <w:rsid w:val="00325A78"/>
    <w:rsid w:val="00325BB9"/>
    <w:rsid w:val="00325C26"/>
    <w:rsid w:val="00325DA3"/>
    <w:rsid w:val="00325ED1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B02"/>
    <w:rsid w:val="00326C67"/>
    <w:rsid w:val="00326C6C"/>
    <w:rsid w:val="00326EE5"/>
    <w:rsid w:val="00327002"/>
    <w:rsid w:val="00327081"/>
    <w:rsid w:val="003271E8"/>
    <w:rsid w:val="00327396"/>
    <w:rsid w:val="0032747C"/>
    <w:rsid w:val="00327583"/>
    <w:rsid w:val="00327677"/>
    <w:rsid w:val="003277CA"/>
    <w:rsid w:val="00327985"/>
    <w:rsid w:val="00327A89"/>
    <w:rsid w:val="00327FDE"/>
    <w:rsid w:val="003302A2"/>
    <w:rsid w:val="00330407"/>
    <w:rsid w:val="003304E7"/>
    <w:rsid w:val="0033097F"/>
    <w:rsid w:val="00330C99"/>
    <w:rsid w:val="00330CF2"/>
    <w:rsid w:val="00330E82"/>
    <w:rsid w:val="00331164"/>
    <w:rsid w:val="00331292"/>
    <w:rsid w:val="003314EE"/>
    <w:rsid w:val="0033162B"/>
    <w:rsid w:val="00331686"/>
    <w:rsid w:val="00331AD5"/>
    <w:rsid w:val="00331B48"/>
    <w:rsid w:val="00331E29"/>
    <w:rsid w:val="00332063"/>
    <w:rsid w:val="0033265B"/>
    <w:rsid w:val="00332D1B"/>
    <w:rsid w:val="00332D44"/>
    <w:rsid w:val="00332D8C"/>
    <w:rsid w:val="00332EE3"/>
    <w:rsid w:val="00333020"/>
    <w:rsid w:val="003332B3"/>
    <w:rsid w:val="003332F7"/>
    <w:rsid w:val="003333AD"/>
    <w:rsid w:val="003333C1"/>
    <w:rsid w:val="00333437"/>
    <w:rsid w:val="0033353A"/>
    <w:rsid w:val="00333601"/>
    <w:rsid w:val="00333607"/>
    <w:rsid w:val="00333714"/>
    <w:rsid w:val="00333A61"/>
    <w:rsid w:val="00333B1F"/>
    <w:rsid w:val="00333CEB"/>
    <w:rsid w:val="00333DF6"/>
    <w:rsid w:val="0033403F"/>
    <w:rsid w:val="003340D7"/>
    <w:rsid w:val="003341A8"/>
    <w:rsid w:val="00334259"/>
    <w:rsid w:val="0033436E"/>
    <w:rsid w:val="0033484C"/>
    <w:rsid w:val="003348C0"/>
    <w:rsid w:val="00334931"/>
    <w:rsid w:val="00334D1C"/>
    <w:rsid w:val="00334F1F"/>
    <w:rsid w:val="00335314"/>
    <w:rsid w:val="003353DF"/>
    <w:rsid w:val="0033578D"/>
    <w:rsid w:val="0033585A"/>
    <w:rsid w:val="003358B4"/>
    <w:rsid w:val="00335C45"/>
    <w:rsid w:val="00335CF7"/>
    <w:rsid w:val="00336270"/>
    <w:rsid w:val="00336283"/>
    <w:rsid w:val="0033644F"/>
    <w:rsid w:val="00336A4A"/>
    <w:rsid w:val="00336EE5"/>
    <w:rsid w:val="00336F55"/>
    <w:rsid w:val="0033718F"/>
    <w:rsid w:val="003372D8"/>
    <w:rsid w:val="0033751E"/>
    <w:rsid w:val="003375D6"/>
    <w:rsid w:val="003375E6"/>
    <w:rsid w:val="003376A1"/>
    <w:rsid w:val="0033778B"/>
    <w:rsid w:val="003378E8"/>
    <w:rsid w:val="00337EA9"/>
    <w:rsid w:val="00337F4C"/>
    <w:rsid w:val="0034041A"/>
    <w:rsid w:val="003405BC"/>
    <w:rsid w:val="003407EA"/>
    <w:rsid w:val="003409A1"/>
    <w:rsid w:val="00340C07"/>
    <w:rsid w:val="00340C8D"/>
    <w:rsid w:val="00340E82"/>
    <w:rsid w:val="00341058"/>
    <w:rsid w:val="003410FB"/>
    <w:rsid w:val="00341190"/>
    <w:rsid w:val="003411C0"/>
    <w:rsid w:val="0034131F"/>
    <w:rsid w:val="0034133D"/>
    <w:rsid w:val="00341401"/>
    <w:rsid w:val="003414D0"/>
    <w:rsid w:val="00341991"/>
    <w:rsid w:val="00341BC8"/>
    <w:rsid w:val="00341E0E"/>
    <w:rsid w:val="00341F48"/>
    <w:rsid w:val="003425AB"/>
    <w:rsid w:val="003425E0"/>
    <w:rsid w:val="00342627"/>
    <w:rsid w:val="0034268B"/>
    <w:rsid w:val="003427EC"/>
    <w:rsid w:val="00342ADA"/>
    <w:rsid w:val="00342B12"/>
    <w:rsid w:val="00342BCD"/>
    <w:rsid w:val="00343156"/>
    <w:rsid w:val="0034332E"/>
    <w:rsid w:val="003434DA"/>
    <w:rsid w:val="003434F9"/>
    <w:rsid w:val="003438BA"/>
    <w:rsid w:val="003438F3"/>
    <w:rsid w:val="00343972"/>
    <w:rsid w:val="00343D4F"/>
    <w:rsid w:val="00343D85"/>
    <w:rsid w:val="003442E2"/>
    <w:rsid w:val="003445E9"/>
    <w:rsid w:val="00344689"/>
    <w:rsid w:val="003447E3"/>
    <w:rsid w:val="00344C5B"/>
    <w:rsid w:val="00344E0D"/>
    <w:rsid w:val="00344E54"/>
    <w:rsid w:val="00344F85"/>
    <w:rsid w:val="00345022"/>
    <w:rsid w:val="003452B9"/>
    <w:rsid w:val="00345717"/>
    <w:rsid w:val="00345811"/>
    <w:rsid w:val="00345909"/>
    <w:rsid w:val="00345939"/>
    <w:rsid w:val="00345964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EE"/>
    <w:rsid w:val="00346863"/>
    <w:rsid w:val="00346D15"/>
    <w:rsid w:val="00346E4C"/>
    <w:rsid w:val="00346EA2"/>
    <w:rsid w:val="0034733B"/>
    <w:rsid w:val="003473B6"/>
    <w:rsid w:val="00347484"/>
    <w:rsid w:val="00347558"/>
    <w:rsid w:val="003475DC"/>
    <w:rsid w:val="003477C1"/>
    <w:rsid w:val="003477F6"/>
    <w:rsid w:val="003478C8"/>
    <w:rsid w:val="00347917"/>
    <w:rsid w:val="00347A14"/>
    <w:rsid w:val="00347C32"/>
    <w:rsid w:val="00347CE9"/>
    <w:rsid w:val="00347E91"/>
    <w:rsid w:val="00350058"/>
    <w:rsid w:val="00350310"/>
    <w:rsid w:val="0035049C"/>
    <w:rsid w:val="00350BEC"/>
    <w:rsid w:val="00350D5E"/>
    <w:rsid w:val="00350DAE"/>
    <w:rsid w:val="00350E27"/>
    <w:rsid w:val="00350F80"/>
    <w:rsid w:val="00350F83"/>
    <w:rsid w:val="003510AC"/>
    <w:rsid w:val="003510E7"/>
    <w:rsid w:val="003511B6"/>
    <w:rsid w:val="003511EB"/>
    <w:rsid w:val="003515B8"/>
    <w:rsid w:val="00351770"/>
    <w:rsid w:val="003519D7"/>
    <w:rsid w:val="00351A19"/>
    <w:rsid w:val="00351C50"/>
    <w:rsid w:val="00351FF3"/>
    <w:rsid w:val="00352038"/>
    <w:rsid w:val="00352251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C4"/>
    <w:rsid w:val="00352D17"/>
    <w:rsid w:val="00353198"/>
    <w:rsid w:val="0035330B"/>
    <w:rsid w:val="0035331C"/>
    <w:rsid w:val="00353520"/>
    <w:rsid w:val="003535A0"/>
    <w:rsid w:val="00353780"/>
    <w:rsid w:val="00353782"/>
    <w:rsid w:val="0035384C"/>
    <w:rsid w:val="003538FD"/>
    <w:rsid w:val="0035391B"/>
    <w:rsid w:val="00353949"/>
    <w:rsid w:val="00353A52"/>
    <w:rsid w:val="00353DDB"/>
    <w:rsid w:val="00354097"/>
    <w:rsid w:val="003541C0"/>
    <w:rsid w:val="00354220"/>
    <w:rsid w:val="0035433F"/>
    <w:rsid w:val="00354407"/>
    <w:rsid w:val="003544F1"/>
    <w:rsid w:val="00354579"/>
    <w:rsid w:val="003547EA"/>
    <w:rsid w:val="00354B61"/>
    <w:rsid w:val="00354D6E"/>
    <w:rsid w:val="00354FAD"/>
    <w:rsid w:val="003551D0"/>
    <w:rsid w:val="00355293"/>
    <w:rsid w:val="00355637"/>
    <w:rsid w:val="003556DE"/>
    <w:rsid w:val="003556E4"/>
    <w:rsid w:val="00355771"/>
    <w:rsid w:val="003558E3"/>
    <w:rsid w:val="0035593B"/>
    <w:rsid w:val="00355996"/>
    <w:rsid w:val="00355A85"/>
    <w:rsid w:val="00355CFC"/>
    <w:rsid w:val="00355D71"/>
    <w:rsid w:val="00355DED"/>
    <w:rsid w:val="00355DF8"/>
    <w:rsid w:val="00355EC0"/>
    <w:rsid w:val="00355F56"/>
    <w:rsid w:val="00356044"/>
    <w:rsid w:val="00356252"/>
    <w:rsid w:val="003565C7"/>
    <w:rsid w:val="00356821"/>
    <w:rsid w:val="003568C1"/>
    <w:rsid w:val="003568FF"/>
    <w:rsid w:val="003569A3"/>
    <w:rsid w:val="00356A25"/>
    <w:rsid w:val="00356BF8"/>
    <w:rsid w:val="00356F6E"/>
    <w:rsid w:val="003570FB"/>
    <w:rsid w:val="003577A2"/>
    <w:rsid w:val="00357BFA"/>
    <w:rsid w:val="00357DB7"/>
    <w:rsid w:val="00357F46"/>
    <w:rsid w:val="00360434"/>
    <w:rsid w:val="00360533"/>
    <w:rsid w:val="0036075B"/>
    <w:rsid w:val="003608BA"/>
    <w:rsid w:val="00360BB2"/>
    <w:rsid w:val="00360BE3"/>
    <w:rsid w:val="00360CB0"/>
    <w:rsid w:val="00361011"/>
    <w:rsid w:val="0036148E"/>
    <w:rsid w:val="003618D9"/>
    <w:rsid w:val="00361A20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2F"/>
    <w:rsid w:val="00362216"/>
    <w:rsid w:val="00362254"/>
    <w:rsid w:val="003625B1"/>
    <w:rsid w:val="00362614"/>
    <w:rsid w:val="00362683"/>
    <w:rsid w:val="0036273F"/>
    <w:rsid w:val="0036279F"/>
    <w:rsid w:val="00362940"/>
    <w:rsid w:val="003629A9"/>
    <w:rsid w:val="00362B98"/>
    <w:rsid w:val="00362CC2"/>
    <w:rsid w:val="00362DD8"/>
    <w:rsid w:val="0036313E"/>
    <w:rsid w:val="00363518"/>
    <w:rsid w:val="00363535"/>
    <w:rsid w:val="00363537"/>
    <w:rsid w:val="003639BD"/>
    <w:rsid w:val="00363D7D"/>
    <w:rsid w:val="00363E1E"/>
    <w:rsid w:val="00363E27"/>
    <w:rsid w:val="00363EF2"/>
    <w:rsid w:val="0036410B"/>
    <w:rsid w:val="00364215"/>
    <w:rsid w:val="00364348"/>
    <w:rsid w:val="0036437A"/>
    <w:rsid w:val="00364621"/>
    <w:rsid w:val="00364E51"/>
    <w:rsid w:val="003650E4"/>
    <w:rsid w:val="0036513B"/>
    <w:rsid w:val="00365231"/>
    <w:rsid w:val="003652F8"/>
    <w:rsid w:val="0036531D"/>
    <w:rsid w:val="003655FB"/>
    <w:rsid w:val="00365A8B"/>
    <w:rsid w:val="00365C8A"/>
    <w:rsid w:val="00365FA7"/>
    <w:rsid w:val="00365FED"/>
    <w:rsid w:val="003660EC"/>
    <w:rsid w:val="0036619B"/>
    <w:rsid w:val="003661D8"/>
    <w:rsid w:val="00366389"/>
    <w:rsid w:val="00366473"/>
    <w:rsid w:val="003665FD"/>
    <w:rsid w:val="00366692"/>
    <w:rsid w:val="003666C2"/>
    <w:rsid w:val="003666F0"/>
    <w:rsid w:val="00366935"/>
    <w:rsid w:val="00366A2C"/>
    <w:rsid w:val="00366C19"/>
    <w:rsid w:val="00366D41"/>
    <w:rsid w:val="00366DA4"/>
    <w:rsid w:val="00366ECA"/>
    <w:rsid w:val="003671C5"/>
    <w:rsid w:val="00367979"/>
    <w:rsid w:val="00367AA5"/>
    <w:rsid w:val="00367EDF"/>
    <w:rsid w:val="00370182"/>
    <w:rsid w:val="0037029D"/>
    <w:rsid w:val="00370561"/>
    <w:rsid w:val="0037077B"/>
    <w:rsid w:val="00370857"/>
    <w:rsid w:val="0037086A"/>
    <w:rsid w:val="00370A8E"/>
    <w:rsid w:val="00370BF2"/>
    <w:rsid w:val="00370CED"/>
    <w:rsid w:val="00370D20"/>
    <w:rsid w:val="00370E9A"/>
    <w:rsid w:val="00370F3D"/>
    <w:rsid w:val="00371357"/>
    <w:rsid w:val="003715D6"/>
    <w:rsid w:val="003715DD"/>
    <w:rsid w:val="00371697"/>
    <w:rsid w:val="00371735"/>
    <w:rsid w:val="00371760"/>
    <w:rsid w:val="00371800"/>
    <w:rsid w:val="0037191D"/>
    <w:rsid w:val="00371CE2"/>
    <w:rsid w:val="00372002"/>
    <w:rsid w:val="00372318"/>
    <w:rsid w:val="003723D0"/>
    <w:rsid w:val="0037258B"/>
    <w:rsid w:val="00372684"/>
    <w:rsid w:val="003727D0"/>
    <w:rsid w:val="003729F6"/>
    <w:rsid w:val="00372BF3"/>
    <w:rsid w:val="00373029"/>
    <w:rsid w:val="0037303B"/>
    <w:rsid w:val="0037313F"/>
    <w:rsid w:val="003733A0"/>
    <w:rsid w:val="003733E3"/>
    <w:rsid w:val="0037340C"/>
    <w:rsid w:val="003736ED"/>
    <w:rsid w:val="0037392F"/>
    <w:rsid w:val="00374327"/>
    <w:rsid w:val="003745BF"/>
    <w:rsid w:val="003746AC"/>
    <w:rsid w:val="0037476F"/>
    <w:rsid w:val="00374877"/>
    <w:rsid w:val="003748B0"/>
    <w:rsid w:val="00374AB4"/>
    <w:rsid w:val="00374C23"/>
    <w:rsid w:val="00374C40"/>
    <w:rsid w:val="00374CAD"/>
    <w:rsid w:val="00374D16"/>
    <w:rsid w:val="00374FA1"/>
    <w:rsid w:val="00375249"/>
    <w:rsid w:val="003752F5"/>
    <w:rsid w:val="00375346"/>
    <w:rsid w:val="00375414"/>
    <w:rsid w:val="0037564C"/>
    <w:rsid w:val="0037585C"/>
    <w:rsid w:val="00375A52"/>
    <w:rsid w:val="00375FA8"/>
    <w:rsid w:val="00376257"/>
    <w:rsid w:val="003762DC"/>
    <w:rsid w:val="00376502"/>
    <w:rsid w:val="003765E7"/>
    <w:rsid w:val="0037661F"/>
    <w:rsid w:val="0037663B"/>
    <w:rsid w:val="003767F1"/>
    <w:rsid w:val="003768F8"/>
    <w:rsid w:val="00376A7D"/>
    <w:rsid w:val="00376A9B"/>
    <w:rsid w:val="00376AE6"/>
    <w:rsid w:val="00376DA0"/>
    <w:rsid w:val="00377153"/>
    <w:rsid w:val="003772DD"/>
    <w:rsid w:val="00377556"/>
    <w:rsid w:val="00377580"/>
    <w:rsid w:val="0037773A"/>
    <w:rsid w:val="003777EC"/>
    <w:rsid w:val="00377A11"/>
    <w:rsid w:val="00377A35"/>
    <w:rsid w:val="00377B15"/>
    <w:rsid w:val="00377C21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6C8"/>
    <w:rsid w:val="003806E4"/>
    <w:rsid w:val="00380902"/>
    <w:rsid w:val="00380A61"/>
    <w:rsid w:val="00380F06"/>
    <w:rsid w:val="00380FC8"/>
    <w:rsid w:val="0038105E"/>
    <w:rsid w:val="00381350"/>
    <w:rsid w:val="00381355"/>
    <w:rsid w:val="0038141B"/>
    <w:rsid w:val="003816A6"/>
    <w:rsid w:val="00381834"/>
    <w:rsid w:val="0038195E"/>
    <w:rsid w:val="00381C7F"/>
    <w:rsid w:val="00381DA4"/>
    <w:rsid w:val="00381F82"/>
    <w:rsid w:val="00381FB1"/>
    <w:rsid w:val="00381FE9"/>
    <w:rsid w:val="0038201E"/>
    <w:rsid w:val="003821E1"/>
    <w:rsid w:val="0038237D"/>
    <w:rsid w:val="003826B4"/>
    <w:rsid w:val="0038277D"/>
    <w:rsid w:val="00382AD8"/>
    <w:rsid w:val="00382B79"/>
    <w:rsid w:val="00382D5C"/>
    <w:rsid w:val="00382DD9"/>
    <w:rsid w:val="00383060"/>
    <w:rsid w:val="00383AFA"/>
    <w:rsid w:val="00383B91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30D"/>
    <w:rsid w:val="00384453"/>
    <w:rsid w:val="0038491B"/>
    <w:rsid w:val="003849B0"/>
    <w:rsid w:val="00384A92"/>
    <w:rsid w:val="00384C10"/>
    <w:rsid w:val="00384E71"/>
    <w:rsid w:val="00384F64"/>
    <w:rsid w:val="0038501F"/>
    <w:rsid w:val="003851BA"/>
    <w:rsid w:val="00385432"/>
    <w:rsid w:val="00385776"/>
    <w:rsid w:val="00385959"/>
    <w:rsid w:val="00385BAA"/>
    <w:rsid w:val="00385E53"/>
    <w:rsid w:val="003862A6"/>
    <w:rsid w:val="003862C7"/>
    <w:rsid w:val="0038642C"/>
    <w:rsid w:val="003864A4"/>
    <w:rsid w:val="00386613"/>
    <w:rsid w:val="0038676F"/>
    <w:rsid w:val="00386B64"/>
    <w:rsid w:val="00386B84"/>
    <w:rsid w:val="00386BBE"/>
    <w:rsid w:val="00386BE5"/>
    <w:rsid w:val="00386CCC"/>
    <w:rsid w:val="00386DF4"/>
    <w:rsid w:val="00386DF6"/>
    <w:rsid w:val="00386E9C"/>
    <w:rsid w:val="0038701A"/>
    <w:rsid w:val="003870CB"/>
    <w:rsid w:val="00387855"/>
    <w:rsid w:val="00387985"/>
    <w:rsid w:val="00387B1E"/>
    <w:rsid w:val="00387D68"/>
    <w:rsid w:val="00387EF8"/>
    <w:rsid w:val="00390118"/>
    <w:rsid w:val="00390474"/>
    <w:rsid w:val="003904C2"/>
    <w:rsid w:val="0039071E"/>
    <w:rsid w:val="00390E87"/>
    <w:rsid w:val="00390FDA"/>
    <w:rsid w:val="003912A3"/>
    <w:rsid w:val="00391301"/>
    <w:rsid w:val="003913B1"/>
    <w:rsid w:val="00391515"/>
    <w:rsid w:val="00391EE1"/>
    <w:rsid w:val="0039228B"/>
    <w:rsid w:val="00392631"/>
    <w:rsid w:val="003929B4"/>
    <w:rsid w:val="00392A4E"/>
    <w:rsid w:val="00392A52"/>
    <w:rsid w:val="00392B37"/>
    <w:rsid w:val="00392D12"/>
    <w:rsid w:val="00392E9D"/>
    <w:rsid w:val="00392F5F"/>
    <w:rsid w:val="0039343F"/>
    <w:rsid w:val="003934CA"/>
    <w:rsid w:val="00393609"/>
    <w:rsid w:val="00393880"/>
    <w:rsid w:val="003938AD"/>
    <w:rsid w:val="00393E4F"/>
    <w:rsid w:val="00394285"/>
    <w:rsid w:val="003948EE"/>
    <w:rsid w:val="00394B4B"/>
    <w:rsid w:val="00394BA0"/>
    <w:rsid w:val="00394E83"/>
    <w:rsid w:val="00394EBF"/>
    <w:rsid w:val="00394EE6"/>
    <w:rsid w:val="00395074"/>
    <w:rsid w:val="003950DC"/>
    <w:rsid w:val="0039510E"/>
    <w:rsid w:val="00395265"/>
    <w:rsid w:val="00395281"/>
    <w:rsid w:val="00395AEF"/>
    <w:rsid w:val="00395E03"/>
    <w:rsid w:val="0039632F"/>
    <w:rsid w:val="0039675B"/>
    <w:rsid w:val="003968F9"/>
    <w:rsid w:val="00396A85"/>
    <w:rsid w:val="00396C69"/>
    <w:rsid w:val="00396C97"/>
    <w:rsid w:val="00396EC5"/>
    <w:rsid w:val="00396F5E"/>
    <w:rsid w:val="00397496"/>
    <w:rsid w:val="003976D1"/>
    <w:rsid w:val="0039795F"/>
    <w:rsid w:val="00397A31"/>
    <w:rsid w:val="00397CF5"/>
    <w:rsid w:val="00397F32"/>
    <w:rsid w:val="00397FA2"/>
    <w:rsid w:val="003A031B"/>
    <w:rsid w:val="003A0430"/>
    <w:rsid w:val="003A0450"/>
    <w:rsid w:val="003A0474"/>
    <w:rsid w:val="003A0662"/>
    <w:rsid w:val="003A085B"/>
    <w:rsid w:val="003A0AB1"/>
    <w:rsid w:val="003A0E6B"/>
    <w:rsid w:val="003A1556"/>
    <w:rsid w:val="003A16B3"/>
    <w:rsid w:val="003A172E"/>
    <w:rsid w:val="003A1C55"/>
    <w:rsid w:val="003A1C59"/>
    <w:rsid w:val="003A1F19"/>
    <w:rsid w:val="003A219B"/>
    <w:rsid w:val="003A22BA"/>
    <w:rsid w:val="003A2388"/>
    <w:rsid w:val="003A245A"/>
    <w:rsid w:val="003A252C"/>
    <w:rsid w:val="003A2573"/>
    <w:rsid w:val="003A2B2F"/>
    <w:rsid w:val="003A2BAA"/>
    <w:rsid w:val="003A2C9A"/>
    <w:rsid w:val="003A2E9C"/>
    <w:rsid w:val="003A30BF"/>
    <w:rsid w:val="003A30D2"/>
    <w:rsid w:val="003A3120"/>
    <w:rsid w:val="003A33D9"/>
    <w:rsid w:val="003A3682"/>
    <w:rsid w:val="003A3C37"/>
    <w:rsid w:val="003A3EE6"/>
    <w:rsid w:val="003A43B1"/>
    <w:rsid w:val="003A4953"/>
    <w:rsid w:val="003A4975"/>
    <w:rsid w:val="003A497C"/>
    <w:rsid w:val="003A49C6"/>
    <w:rsid w:val="003A49FC"/>
    <w:rsid w:val="003A4ECC"/>
    <w:rsid w:val="003A4FB8"/>
    <w:rsid w:val="003A517B"/>
    <w:rsid w:val="003A51B0"/>
    <w:rsid w:val="003A51B8"/>
    <w:rsid w:val="003A52DF"/>
    <w:rsid w:val="003A53CE"/>
    <w:rsid w:val="003A5542"/>
    <w:rsid w:val="003A5806"/>
    <w:rsid w:val="003A592C"/>
    <w:rsid w:val="003A5B8E"/>
    <w:rsid w:val="003A5B94"/>
    <w:rsid w:val="003A5C46"/>
    <w:rsid w:val="003A5CD5"/>
    <w:rsid w:val="003A5EE0"/>
    <w:rsid w:val="003A5F52"/>
    <w:rsid w:val="003A5FD9"/>
    <w:rsid w:val="003A610C"/>
    <w:rsid w:val="003A622D"/>
    <w:rsid w:val="003A62D9"/>
    <w:rsid w:val="003A6626"/>
    <w:rsid w:val="003A66C1"/>
    <w:rsid w:val="003A6D0F"/>
    <w:rsid w:val="003A7544"/>
    <w:rsid w:val="003A75C6"/>
    <w:rsid w:val="003A776F"/>
    <w:rsid w:val="003A7770"/>
    <w:rsid w:val="003A77D5"/>
    <w:rsid w:val="003A7994"/>
    <w:rsid w:val="003A7D9F"/>
    <w:rsid w:val="003A7E0D"/>
    <w:rsid w:val="003B0118"/>
    <w:rsid w:val="003B017D"/>
    <w:rsid w:val="003B04E3"/>
    <w:rsid w:val="003B0527"/>
    <w:rsid w:val="003B0568"/>
    <w:rsid w:val="003B0A60"/>
    <w:rsid w:val="003B0B01"/>
    <w:rsid w:val="003B0B96"/>
    <w:rsid w:val="003B0BC6"/>
    <w:rsid w:val="003B0CFB"/>
    <w:rsid w:val="003B0D44"/>
    <w:rsid w:val="003B0DC3"/>
    <w:rsid w:val="003B0F52"/>
    <w:rsid w:val="003B10AA"/>
    <w:rsid w:val="003B12BD"/>
    <w:rsid w:val="003B1726"/>
    <w:rsid w:val="003B192A"/>
    <w:rsid w:val="003B192F"/>
    <w:rsid w:val="003B1A10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CB5"/>
    <w:rsid w:val="003B2E28"/>
    <w:rsid w:val="003B2FC8"/>
    <w:rsid w:val="003B31D1"/>
    <w:rsid w:val="003B332E"/>
    <w:rsid w:val="003B3808"/>
    <w:rsid w:val="003B3A45"/>
    <w:rsid w:val="003B3BC0"/>
    <w:rsid w:val="003B3F91"/>
    <w:rsid w:val="003B4062"/>
    <w:rsid w:val="003B4190"/>
    <w:rsid w:val="003B427D"/>
    <w:rsid w:val="003B4612"/>
    <w:rsid w:val="003B4663"/>
    <w:rsid w:val="003B4776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6AA"/>
    <w:rsid w:val="003B574B"/>
    <w:rsid w:val="003B5884"/>
    <w:rsid w:val="003B59B8"/>
    <w:rsid w:val="003B5A88"/>
    <w:rsid w:val="003B5B10"/>
    <w:rsid w:val="003B5B42"/>
    <w:rsid w:val="003B5CBE"/>
    <w:rsid w:val="003B5D93"/>
    <w:rsid w:val="003B5E10"/>
    <w:rsid w:val="003B5E45"/>
    <w:rsid w:val="003B5F0A"/>
    <w:rsid w:val="003B5F22"/>
    <w:rsid w:val="003B600C"/>
    <w:rsid w:val="003B6134"/>
    <w:rsid w:val="003B644E"/>
    <w:rsid w:val="003B6457"/>
    <w:rsid w:val="003B67F7"/>
    <w:rsid w:val="003B6966"/>
    <w:rsid w:val="003B6CAF"/>
    <w:rsid w:val="003B6E67"/>
    <w:rsid w:val="003B7184"/>
    <w:rsid w:val="003B7238"/>
    <w:rsid w:val="003B7327"/>
    <w:rsid w:val="003B7469"/>
    <w:rsid w:val="003B7539"/>
    <w:rsid w:val="003B7775"/>
    <w:rsid w:val="003B778F"/>
    <w:rsid w:val="003B77B5"/>
    <w:rsid w:val="003B78DA"/>
    <w:rsid w:val="003B7A6D"/>
    <w:rsid w:val="003B7B19"/>
    <w:rsid w:val="003B7C7A"/>
    <w:rsid w:val="003B7DAD"/>
    <w:rsid w:val="003C0034"/>
    <w:rsid w:val="003C0128"/>
    <w:rsid w:val="003C02D7"/>
    <w:rsid w:val="003C0492"/>
    <w:rsid w:val="003C0794"/>
    <w:rsid w:val="003C08EB"/>
    <w:rsid w:val="003C1125"/>
    <w:rsid w:val="003C1155"/>
    <w:rsid w:val="003C11A0"/>
    <w:rsid w:val="003C13FB"/>
    <w:rsid w:val="003C14EF"/>
    <w:rsid w:val="003C155B"/>
    <w:rsid w:val="003C15D1"/>
    <w:rsid w:val="003C15D8"/>
    <w:rsid w:val="003C1732"/>
    <w:rsid w:val="003C1856"/>
    <w:rsid w:val="003C18C6"/>
    <w:rsid w:val="003C1909"/>
    <w:rsid w:val="003C19A5"/>
    <w:rsid w:val="003C19D1"/>
    <w:rsid w:val="003C1AFF"/>
    <w:rsid w:val="003C1BA0"/>
    <w:rsid w:val="003C1F57"/>
    <w:rsid w:val="003C1F73"/>
    <w:rsid w:val="003C242A"/>
    <w:rsid w:val="003C242C"/>
    <w:rsid w:val="003C244A"/>
    <w:rsid w:val="003C245F"/>
    <w:rsid w:val="003C26BD"/>
    <w:rsid w:val="003C26F0"/>
    <w:rsid w:val="003C2AA6"/>
    <w:rsid w:val="003C2BE8"/>
    <w:rsid w:val="003C2D1C"/>
    <w:rsid w:val="003C2DBD"/>
    <w:rsid w:val="003C2EAF"/>
    <w:rsid w:val="003C307C"/>
    <w:rsid w:val="003C3378"/>
    <w:rsid w:val="003C35D1"/>
    <w:rsid w:val="003C3791"/>
    <w:rsid w:val="003C3920"/>
    <w:rsid w:val="003C3981"/>
    <w:rsid w:val="003C3B50"/>
    <w:rsid w:val="003C3C0C"/>
    <w:rsid w:val="003C3CCA"/>
    <w:rsid w:val="003C3D4E"/>
    <w:rsid w:val="003C3E4E"/>
    <w:rsid w:val="003C4267"/>
    <w:rsid w:val="003C4386"/>
    <w:rsid w:val="003C458D"/>
    <w:rsid w:val="003C45CB"/>
    <w:rsid w:val="003C4775"/>
    <w:rsid w:val="003C482D"/>
    <w:rsid w:val="003C49D6"/>
    <w:rsid w:val="003C49FA"/>
    <w:rsid w:val="003C4B79"/>
    <w:rsid w:val="003C4F7D"/>
    <w:rsid w:val="003C5132"/>
    <w:rsid w:val="003C54DE"/>
    <w:rsid w:val="003C5797"/>
    <w:rsid w:val="003C5C4B"/>
    <w:rsid w:val="003C5DE7"/>
    <w:rsid w:val="003C6178"/>
    <w:rsid w:val="003C630D"/>
    <w:rsid w:val="003C634A"/>
    <w:rsid w:val="003C6509"/>
    <w:rsid w:val="003C652C"/>
    <w:rsid w:val="003C65AF"/>
    <w:rsid w:val="003C69E5"/>
    <w:rsid w:val="003C6B56"/>
    <w:rsid w:val="003C7270"/>
    <w:rsid w:val="003C730B"/>
    <w:rsid w:val="003C74DA"/>
    <w:rsid w:val="003C76F6"/>
    <w:rsid w:val="003C79D5"/>
    <w:rsid w:val="003D01F8"/>
    <w:rsid w:val="003D03EB"/>
    <w:rsid w:val="003D05E3"/>
    <w:rsid w:val="003D0689"/>
    <w:rsid w:val="003D0737"/>
    <w:rsid w:val="003D0946"/>
    <w:rsid w:val="003D0A1F"/>
    <w:rsid w:val="003D0A99"/>
    <w:rsid w:val="003D0A9C"/>
    <w:rsid w:val="003D0FFE"/>
    <w:rsid w:val="003D1170"/>
    <w:rsid w:val="003D1286"/>
    <w:rsid w:val="003D1344"/>
    <w:rsid w:val="003D1649"/>
    <w:rsid w:val="003D167C"/>
    <w:rsid w:val="003D17BA"/>
    <w:rsid w:val="003D17CC"/>
    <w:rsid w:val="003D18C7"/>
    <w:rsid w:val="003D190F"/>
    <w:rsid w:val="003D1B3F"/>
    <w:rsid w:val="003D1C49"/>
    <w:rsid w:val="003D1C50"/>
    <w:rsid w:val="003D20BF"/>
    <w:rsid w:val="003D21AD"/>
    <w:rsid w:val="003D2234"/>
    <w:rsid w:val="003D229A"/>
    <w:rsid w:val="003D2581"/>
    <w:rsid w:val="003D2F28"/>
    <w:rsid w:val="003D2F59"/>
    <w:rsid w:val="003D3150"/>
    <w:rsid w:val="003D31F4"/>
    <w:rsid w:val="003D325A"/>
    <w:rsid w:val="003D3350"/>
    <w:rsid w:val="003D337E"/>
    <w:rsid w:val="003D34E9"/>
    <w:rsid w:val="003D38F3"/>
    <w:rsid w:val="003D3C68"/>
    <w:rsid w:val="003D41F9"/>
    <w:rsid w:val="003D4373"/>
    <w:rsid w:val="003D48EC"/>
    <w:rsid w:val="003D4CCD"/>
    <w:rsid w:val="003D4D1E"/>
    <w:rsid w:val="003D4E1F"/>
    <w:rsid w:val="003D50E5"/>
    <w:rsid w:val="003D5271"/>
    <w:rsid w:val="003D52E5"/>
    <w:rsid w:val="003D53C9"/>
    <w:rsid w:val="003D58A9"/>
    <w:rsid w:val="003D5972"/>
    <w:rsid w:val="003D5A59"/>
    <w:rsid w:val="003D5A65"/>
    <w:rsid w:val="003D5D3F"/>
    <w:rsid w:val="003D5D8A"/>
    <w:rsid w:val="003D5E18"/>
    <w:rsid w:val="003D5E7E"/>
    <w:rsid w:val="003D5FAE"/>
    <w:rsid w:val="003D6377"/>
    <w:rsid w:val="003D685D"/>
    <w:rsid w:val="003D690D"/>
    <w:rsid w:val="003D6CC7"/>
    <w:rsid w:val="003D6EF5"/>
    <w:rsid w:val="003D7090"/>
    <w:rsid w:val="003D74A8"/>
    <w:rsid w:val="003D753D"/>
    <w:rsid w:val="003D77EA"/>
    <w:rsid w:val="003D780A"/>
    <w:rsid w:val="003D7BC9"/>
    <w:rsid w:val="003D7BCC"/>
    <w:rsid w:val="003D7D18"/>
    <w:rsid w:val="003E00F1"/>
    <w:rsid w:val="003E029A"/>
    <w:rsid w:val="003E0335"/>
    <w:rsid w:val="003E03A0"/>
    <w:rsid w:val="003E076D"/>
    <w:rsid w:val="003E07AF"/>
    <w:rsid w:val="003E09A1"/>
    <w:rsid w:val="003E0B89"/>
    <w:rsid w:val="003E0CE5"/>
    <w:rsid w:val="003E0F03"/>
    <w:rsid w:val="003E1060"/>
    <w:rsid w:val="003E128F"/>
    <w:rsid w:val="003E14C2"/>
    <w:rsid w:val="003E185B"/>
    <w:rsid w:val="003E18B7"/>
    <w:rsid w:val="003E1A0B"/>
    <w:rsid w:val="003E1EF8"/>
    <w:rsid w:val="003E2153"/>
    <w:rsid w:val="003E217F"/>
    <w:rsid w:val="003E21EF"/>
    <w:rsid w:val="003E23C9"/>
    <w:rsid w:val="003E259A"/>
    <w:rsid w:val="003E26A7"/>
    <w:rsid w:val="003E26E9"/>
    <w:rsid w:val="003E28A3"/>
    <w:rsid w:val="003E2964"/>
    <w:rsid w:val="003E2ABA"/>
    <w:rsid w:val="003E2C27"/>
    <w:rsid w:val="003E2DE9"/>
    <w:rsid w:val="003E2E30"/>
    <w:rsid w:val="003E2EDB"/>
    <w:rsid w:val="003E31F3"/>
    <w:rsid w:val="003E324A"/>
    <w:rsid w:val="003E34CA"/>
    <w:rsid w:val="003E3530"/>
    <w:rsid w:val="003E3772"/>
    <w:rsid w:val="003E39DF"/>
    <w:rsid w:val="003E3A2A"/>
    <w:rsid w:val="003E3CAE"/>
    <w:rsid w:val="003E3FA6"/>
    <w:rsid w:val="003E41D2"/>
    <w:rsid w:val="003E4268"/>
    <w:rsid w:val="003E42EE"/>
    <w:rsid w:val="003E42FF"/>
    <w:rsid w:val="003E44EA"/>
    <w:rsid w:val="003E45B9"/>
    <w:rsid w:val="003E469E"/>
    <w:rsid w:val="003E469F"/>
    <w:rsid w:val="003E46C5"/>
    <w:rsid w:val="003E4891"/>
    <w:rsid w:val="003E4A68"/>
    <w:rsid w:val="003E4BF0"/>
    <w:rsid w:val="003E4C86"/>
    <w:rsid w:val="003E4D3D"/>
    <w:rsid w:val="003E4DBE"/>
    <w:rsid w:val="003E515E"/>
    <w:rsid w:val="003E5268"/>
    <w:rsid w:val="003E535E"/>
    <w:rsid w:val="003E53E0"/>
    <w:rsid w:val="003E55AC"/>
    <w:rsid w:val="003E575F"/>
    <w:rsid w:val="003E5842"/>
    <w:rsid w:val="003E589F"/>
    <w:rsid w:val="003E5A64"/>
    <w:rsid w:val="003E5B9C"/>
    <w:rsid w:val="003E5C0D"/>
    <w:rsid w:val="003E5CA8"/>
    <w:rsid w:val="003E5F7A"/>
    <w:rsid w:val="003E627D"/>
    <w:rsid w:val="003E6417"/>
    <w:rsid w:val="003E6764"/>
    <w:rsid w:val="003E67D4"/>
    <w:rsid w:val="003E6955"/>
    <w:rsid w:val="003E697F"/>
    <w:rsid w:val="003E69F5"/>
    <w:rsid w:val="003E6C8C"/>
    <w:rsid w:val="003E6E25"/>
    <w:rsid w:val="003E71DA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10B"/>
    <w:rsid w:val="003F01C7"/>
    <w:rsid w:val="003F04A9"/>
    <w:rsid w:val="003F055C"/>
    <w:rsid w:val="003F067C"/>
    <w:rsid w:val="003F0A0E"/>
    <w:rsid w:val="003F0A5B"/>
    <w:rsid w:val="003F0AB7"/>
    <w:rsid w:val="003F0DBE"/>
    <w:rsid w:val="003F0ED6"/>
    <w:rsid w:val="003F0FE1"/>
    <w:rsid w:val="003F1039"/>
    <w:rsid w:val="003F1319"/>
    <w:rsid w:val="003F133B"/>
    <w:rsid w:val="003F13A7"/>
    <w:rsid w:val="003F1713"/>
    <w:rsid w:val="003F1AE8"/>
    <w:rsid w:val="003F1F94"/>
    <w:rsid w:val="003F29EB"/>
    <w:rsid w:val="003F2A86"/>
    <w:rsid w:val="003F2B35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2C5"/>
    <w:rsid w:val="003F457C"/>
    <w:rsid w:val="003F48DA"/>
    <w:rsid w:val="003F4A63"/>
    <w:rsid w:val="003F4A81"/>
    <w:rsid w:val="003F4C50"/>
    <w:rsid w:val="003F4D90"/>
    <w:rsid w:val="003F4E96"/>
    <w:rsid w:val="003F4EE6"/>
    <w:rsid w:val="003F4F48"/>
    <w:rsid w:val="003F5352"/>
    <w:rsid w:val="003F550F"/>
    <w:rsid w:val="003F5708"/>
    <w:rsid w:val="003F5960"/>
    <w:rsid w:val="003F598B"/>
    <w:rsid w:val="003F5AB1"/>
    <w:rsid w:val="003F5AC2"/>
    <w:rsid w:val="003F5D65"/>
    <w:rsid w:val="003F618B"/>
    <w:rsid w:val="003F62EB"/>
    <w:rsid w:val="003F65E8"/>
    <w:rsid w:val="003F6857"/>
    <w:rsid w:val="003F6955"/>
    <w:rsid w:val="003F6B4C"/>
    <w:rsid w:val="003F6D92"/>
    <w:rsid w:val="003F6F81"/>
    <w:rsid w:val="003F70FF"/>
    <w:rsid w:val="003F734C"/>
    <w:rsid w:val="003F740D"/>
    <w:rsid w:val="003F764F"/>
    <w:rsid w:val="003F7A19"/>
    <w:rsid w:val="003F7D2D"/>
    <w:rsid w:val="003F7F4B"/>
    <w:rsid w:val="00400412"/>
    <w:rsid w:val="00400423"/>
    <w:rsid w:val="004004F4"/>
    <w:rsid w:val="0040055D"/>
    <w:rsid w:val="004006C6"/>
    <w:rsid w:val="004008BC"/>
    <w:rsid w:val="004008E7"/>
    <w:rsid w:val="00400AFE"/>
    <w:rsid w:val="0040131C"/>
    <w:rsid w:val="0040139E"/>
    <w:rsid w:val="004016F3"/>
    <w:rsid w:val="00401753"/>
    <w:rsid w:val="0040191F"/>
    <w:rsid w:val="00401BC3"/>
    <w:rsid w:val="00401DEB"/>
    <w:rsid w:val="004020B7"/>
    <w:rsid w:val="00402250"/>
    <w:rsid w:val="00402412"/>
    <w:rsid w:val="004027C1"/>
    <w:rsid w:val="00402934"/>
    <w:rsid w:val="00402B39"/>
    <w:rsid w:val="00402D07"/>
    <w:rsid w:val="00403092"/>
    <w:rsid w:val="00403158"/>
    <w:rsid w:val="00403301"/>
    <w:rsid w:val="00403465"/>
    <w:rsid w:val="00403839"/>
    <w:rsid w:val="0040397B"/>
    <w:rsid w:val="00403F83"/>
    <w:rsid w:val="004040B9"/>
    <w:rsid w:val="004040C9"/>
    <w:rsid w:val="00404167"/>
    <w:rsid w:val="004041EC"/>
    <w:rsid w:val="00404299"/>
    <w:rsid w:val="004042AC"/>
    <w:rsid w:val="004042FC"/>
    <w:rsid w:val="004045D4"/>
    <w:rsid w:val="00404854"/>
    <w:rsid w:val="0040486E"/>
    <w:rsid w:val="00404A05"/>
    <w:rsid w:val="00404B32"/>
    <w:rsid w:val="00404C43"/>
    <w:rsid w:val="00404D72"/>
    <w:rsid w:val="00404F60"/>
    <w:rsid w:val="004052A8"/>
    <w:rsid w:val="00405513"/>
    <w:rsid w:val="004059B8"/>
    <w:rsid w:val="004059D4"/>
    <w:rsid w:val="00405FDD"/>
    <w:rsid w:val="004061BE"/>
    <w:rsid w:val="004061DA"/>
    <w:rsid w:val="004062FC"/>
    <w:rsid w:val="00406311"/>
    <w:rsid w:val="004063A1"/>
    <w:rsid w:val="004063A5"/>
    <w:rsid w:val="004065BA"/>
    <w:rsid w:val="004066DE"/>
    <w:rsid w:val="0040671A"/>
    <w:rsid w:val="00406806"/>
    <w:rsid w:val="00406BEE"/>
    <w:rsid w:val="00406CC6"/>
    <w:rsid w:val="00406D69"/>
    <w:rsid w:val="00406FA7"/>
    <w:rsid w:val="004072D5"/>
    <w:rsid w:val="0040739A"/>
    <w:rsid w:val="00407513"/>
    <w:rsid w:val="00407832"/>
    <w:rsid w:val="00407C74"/>
    <w:rsid w:val="00407CD5"/>
    <w:rsid w:val="00407E56"/>
    <w:rsid w:val="004100B4"/>
    <w:rsid w:val="004102BC"/>
    <w:rsid w:val="00410BED"/>
    <w:rsid w:val="00410E9A"/>
    <w:rsid w:val="0041102D"/>
    <w:rsid w:val="00411095"/>
    <w:rsid w:val="004110CD"/>
    <w:rsid w:val="00411245"/>
    <w:rsid w:val="0041154B"/>
    <w:rsid w:val="00411661"/>
    <w:rsid w:val="004116E9"/>
    <w:rsid w:val="004119C4"/>
    <w:rsid w:val="00411ABA"/>
    <w:rsid w:val="00411B1D"/>
    <w:rsid w:val="00411C41"/>
    <w:rsid w:val="00411C4B"/>
    <w:rsid w:val="00412214"/>
    <w:rsid w:val="00412274"/>
    <w:rsid w:val="00412328"/>
    <w:rsid w:val="004123A3"/>
    <w:rsid w:val="004124D5"/>
    <w:rsid w:val="004124E7"/>
    <w:rsid w:val="00412913"/>
    <w:rsid w:val="00412B18"/>
    <w:rsid w:val="00412B7C"/>
    <w:rsid w:val="00412BF7"/>
    <w:rsid w:val="00412E6D"/>
    <w:rsid w:val="00413098"/>
    <w:rsid w:val="0041314B"/>
    <w:rsid w:val="004135C2"/>
    <w:rsid w:val="00413B1B"/>
    <w:rsid w:val="00413BC0"/>
    <w:rsid w:val="00413BF8"/>
    <w:rsid w:val="00413D36"/>
    <w:rsid w:val="00413D7D"/>
    <w:rsid w:val="004140BE"/>
    <w:rsid w:val="004144FC"/>
    <w:rsid w:val="004146BA"/>
    <w:rsid w:val="00414B30"/>
    <w:rsid w:val="00414BB6"/>
    <w:rsid w:val="00414F10"/>
    <w:rsid w:val="00414F41"/>
    <w:rsid w:val="0041513D"/>
    <w:rsid w:val="0041526F"/>
    <w:rsid w:val="004152FA"/>
    <w:rsid w:val="00415356"/>
    <w:rsid w:val="00415729"/>
    <w:rsid w:val="00415B4C"/>
    <w:rsid w:val="00415C4C"/>
    <w:rsid w:val="00415CB6"/>
    <w:rsid w:val="00415D98"/>
    <w:rsid w:val="00415E85"/>
    <w:rsid w:val="00416076"/>
    <w:rsid w:val="0041626A"/>
    <w:rsid w:val="00416890"/>
    <w:rsid w:val="00416A97"/>
    <w:rsid w:val="00416BD7"/>
    <w:rsid w:val="00416EF7"/>
    <w:rsid w:val="00417411"/>
    <w:rsid w:val="0041742F"/>
    <w:rsid w:val="00417F1F"/>
    <w:rsid w:val="00417F26"/>
    <w:rsid w:val="00417FDC"/>
    <w:rsid w:val="00420049"/>
    <w:rsid w:val="0042022A"/>
    <w:rsid w:val="00420594"/>
    <w:rsid w:val="004205AE"/>
    <w:rsid w:val="004209B1"/>
    <w:rsid w:val="00420FCF"/>
    <w:rsid w:val="0042124F"/>
    <w:rsid w:val="004214CE"/>
    <w:rsid w:val="00421617"/>
    <w:rsid w:val="00421720"/>
    <w:rsid w:val="00421C12"/>
    <w:rsid w:val="00421C1F"/>
    <w:rsid w:val="00421DB2"/>
    <w:rsid w:val="00421DEC"/>
    <w:rsid w:val="00421E2B"/>
    <w:rsid w:val="00421F22"/>
    <w:rsid w:val="0042209B"/>
    <w:rsid w:val="00422193"/>
    <w:rsid w:val="00422263"/>
    <w:rsid w:val="00422381"/>
    <w:rsid w:val="004226D9"/>
    <w:rsid w:val="0042270E"/>
    <w:rsid w:val="004227A6"/>
    <w:rsid w:val="004228B0"/>
    <w:rsid w:val="00422C18"/>
    <w:rsid w:val="00422C71"/>
    <w:rsid w:val="00422CB0"/>
    <w:rsid w:val="0042314B"/>
    <w:rsid w:val="00423278"/>
    <w:rsid w:val="0042336B"/>
    <w:rsid w:val="004233AE"/>
    <w:rsid w:val="004235B1"/>
    <w:rsid w:val="00423919"/>
    <w:rsid w:val="00423967"/>
    <w:rsid w:val="00423A99"/>
    <w:rsid w:val="00423D93"/>
    <w:rsid w:val="00423E9E"/>
    <w:rsid w:val="00424207"/>
    <w:rsid w:val="00424878"/>
    <w:rsid w:val="00424B1D"/>
    <w:rsid w:val="00424C79"/>
    <w:rsid w:val="00424CE5"/>
    <w:rsid w:val="00424EE6"/>
    <w:rsid w:val="00424F8D"/>
    <w:rsid w:val="004250FB"/>
    <w:rsid w:val="0042514E"/>
    <w:rsid w:val="004252BA"/>
    <w:rsid w:val="00425549"/>
    <w:rsid w:val="0042559A"/>
    <w:rsid w:val="0042593D"/>
    <w:rsid w:val="00425963"/>
    <w:rsid w:val="00425A56"/>
    <w:rsid w:val="00425B5A"/>
    <w:rsid w:val="00425D16"/>
    <w:rsid w:val="00425EAA"/>
    <w:rsid w:val="00425F1A"/>
    <w:rsid w:val="00426089"/>
    <w:rsid w:val="004260B3"/>
    <w:rsid w:val="00426107"/>
    <w:rsid w:val="00426414"/>
    <w:rsid w:val="00426468"/>
    <w:rsid w:val="004264EA"/>
    <w:rsid w:val="0042684A"/>
    <w:rsid w:val="0042699C"/>
    <w:rsid w:val="00426AD0"/>
    <w:rsid w:val="00426B90"/>
    <w:rsid w:val="00426CE9"/>
    <w:rsid w:val="00426D08"/>
    <w:rsid w:val="00426DD0"/>
    <w:rsid w:val="00426E0A"/>
    <w:rsid w:val="00426E0E"/>
    <w:rsid w:val="0042707C"/>
    <w:rsid w:val="004270D9"/>
    <w:rsid w:val="00427347"/>
    <w:rsid w:val="00427398"/>
    <w:rsid w:val="004273BB"/>
    <w:rsid w:val="004275A8"/>
    <w:rsid w:val="00427806"/>
    <w:rsid w:val="004278D2"/>
    <w:rsid w:val="004279FC"/>
    <w:rsid w:val="00427B84"/>
    <w:rsid w:val="00427C10"/>
    <w:rsid w:val="00427D29"/>
    <w:rsid w:val="00427F85"/>
    <w:rsid w:val="00427FA5"/>
    <w:rsid w:val="00430032"/>
    <w:rsid w:val="00430174"/>
    <w:rsid w:val="00430218"/>
    <w:rsid w:val="00430259"/>
    <w:rsid w:val="00430356"/>
    <w:rsid w:val="0043055F"/>
    <w:rsid w:val="00430711"/>
    <w:rsid w:val="0043082B"/>
    <w:rsid w:val="00430840"/>
    <w:rsid w:val="0043090E"/>
    <w:rsid w:val="00430BD6"/>
    <w:rsid w:val="00430F5D"/>
    <w:rsid w:val="0043102C"/>
    <w:rsid w:val="00431191"/>
    <w:rsid w:val="00431211"/>
    <w:rsid w:val="00431304"/>
    <w:rsid w:val="00431325"/>
    <w:rsid w:val="00431812"/>
    <w:rsid w:val="004318A2"/>
    <w:rsid w:val="00431A6C"/>
    <w:rsid w:val="00431ACF"/>
    <w:rsid w:val="00431BE0"/>
    <w:rsid w:val="00431F50"/>
    <w:rsid w:val="0043202B"/>
    <w:rsid w:val="0043256B"/>
    <w:rsid w:val="004327DB"/>
    <w:rsid w:val="00432877"/>
    <w:rsid w:val="00432AC9"/>
    <w:rsid w:val="00432C9B"/>
    <w:rsid w:val="00432FC4"/>
    <w:rsid w:val="004330BA"/>
    <w:rsid w:val="004330DB"/>
    <w:rsid w:val="004330E7"/>
    <w:rsid w:val="00433423"/>
    <w:rsid w:val="00433573"/>
    <w:rsid w:val="004335CD"/>
    <w:rsid w:val="00433668"/>
    <w:rsid w:val="0043380D"/>
    <w:rsid w:val="00433941"/>
    <w:rsid w:val="00433B5C"/>
    <w:rsid w:val="00433E19"/>
    <w:rsid w:val="00433EC1"/>
    <w:rsid w:val="00433FB7"/>
    <w:rsid w:val="00433FED"/>
    <w:rsid w:val="00434122"/>
    <w:rsid w:val="00434A38"/>
    <w:rsid w:val="00434B6C"/>
    <w:rsid w:val="00434B8A"/>
    <w:rsid w:val="00434D0C"/>
    <w:rsid w:val="00435103"/>
    <w:rsid w:val="0043549E"/>
    <w:rsid w:val="0043584B"/>
    <w:rsid w:val="00435A08"/>
    <w:rsid w:val="00436172"/>
    <w:rsid w:val="0043668F"/>
    <w:rsid w:val="00436E06"/>
    <w:rsid w:val="00436EED"/>
    <w:rsid w:val="0043708D"/>
    <w:rsid w:val="0043709E"/>
    <w:rsid w:val="004370E4"/>
    <w:rsid w:val="004373D1"/>
    <w:rsid w:val="00437568"/>
    <w:rsid w:val="0043756B"/>
    <w:rsid w:val="0043795D"/>
    <w:rsid w:val="004379E9"/>
    <w:rsid w:val="00437A1E"/>
    <w:rsid w:val="00437D3E"/>
    <w:rsid w:val="004400C1"/>
    <w:rsid w:val="00440526"/>
    <w:rsid w:val="0044065B"/>
    <w:rsid w:val="00440864"/>
    <w:rsid w:val="004409CD"/>
    <w:rsid w:val="00440A87"/>
    <w:rsid w:val="00440BBF"/>
    <w:rsid w:val="00440C52"/>
    <w:rsid w:val="00441126"/>
    <w:rsid w:val="004411C4"/>
    <w:rsid w:val="00441265"/>
    <w:rsid w:val="004412CE"/>
    <w:rsid w:val="004412DA"/>
    <w:rsid w:val="00441344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2079"/>
    <w:rsid w:val="0044207B"/>
    <w:rsid w:val="004420E1"/>
    <w:rsid w:val="00442156"/>
    <w:rsid w:val="00442172"/>
    <w:rsid w:val="004421E6"/>
    <w:rsid w:val="0044220F"/>
    <w:rsid w:val="0044234D"/>
    <w:rsid w:val="0044246D"/>
    <w:rsid w:val="00442557"/>
    <w:rsid w:val="00442A9E"/>
    <w:rsid w:val="00442AB6"/>
    <w:rsid w:val="00442ACB"/>
    <w:rsid w:val="00442E50"/>
    <w:rsid w:val="0044319D"/>
    <w:rsid w:val="00443331"/>
    <w:rsid w:val="0044336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6B"/>
    <w:rsid w:val="004453FD"/>
    <w:rsid w:val="00445602"/>
    <w:rsid w:val="004457BB"/>
    <w:rsid w:val="004457CA"/>
    <w:rsid w:val="0044581A"/>
    <w:rsid w:val="00445A01"/>
    <w:rsid w:val="00445A3E"/>
    <w:rsid w:val="00445D0C"/>
    <w:rsid w:val="00445E7E"/>
    <w:rsid w:val="00446165"/>
    <w:rsid w:val="0044641B"/>
    <w:rsid w:val="004467F1"/>
    <w:rsid w:val="004468B1"/>
    <w:rsid w:val="00446AB9"/>
    <w:rsid w:val="00446CD5"/>
    <w:rsid w:val="00446E19"/>
    <w:rsid w:val="00447007"/>
    <w:rsid w:val="00447051"/>
    <w:rsid w:val="004470E2"/>
    <w:rsid w:val="0044730B"/>
    <w:rsid w:val="00447388"/>
    <w:rsid w:val="0044747B"/>
    <w:rsid w:val="00447612"/>
    <w:rsid w:val="00447781"/>
    <w:rsid w:val="00447B45"/>
    <w:rsid w:val="00447CA5"/>
    <w:rsid w:val="00447DD2"/>
    <w:rsid w:val="00447E08"/>
    <w:rsid w:val="0045003D"/>
    <w:rsid w:val="004500AB"/>
    <w:rsid w:val="00450261"/>
    <w:rsid w:val="004502AC"/>
    <w:rsid w:val="0045042D"/>
    <w:rsid w:val="0045074C"/>
    <w:rsid w:val="0045099A"/>
    <w:rsid w:val="00451019"/>
    <w:rsid w:val="0045108C"/>
    <w:rsid w:val="004511A8"/>
    <w:rsid w:val="004511C2"/>
    <w:rsid w:val="004512CC"/>
    <w:rsid w:val="004512CF"/>
    <w:rsid w:val="00451582"/>
    <w:rsid w:val="004515CB"/>
    <w:rsid w:val="0045184D"/>
    <w:rsid w:val="004518C0"/>
    <w:rsid w:val="00451920"/>
    <w:rsid w:val="00451B3A"/>
    <w:rsid w:val="00451CAD"/>
    <w:rsid w:val="00451CEC"/>
    <w:rsid w:val="00451E31"/>
    <w:rsid w:val="00451E8F"/>
    <w:rsid w:val="004520D6"/>
    <w:rsid w:val="00452362"/>
    <w:rsid w:val="004526BB"/>
    <w:rsid w:val="004526BF"/>
    <w:rsid w:val="00452734"/>
    <w:rsid w:val="0045290C"/>
    <w:rsid w:val="004529F7"/>
    <w:rsid w:val="00452D15"/>
    <w:rsid w:val="00452E59"/>
    <w:rsid w:val="00452FB4"/>
    <w:rsid w:val="00453020"/>
    <w:rsid w:val="00453131"/>
    <w:rsid w:val="0045321B"/>
    <w:rsid w:val="00453F19"/>
    <w:rsid w:val="00453F89"/>
    <w:rsid w:val="00454107"/>
    <w:rsid w:val="0045421F"/>
    <w:rsid w:val="00454300"/>
    <w:rsid w:val="00454652"/>
    <w:rsid w:val="00454847"/>
    <w:rsid w:val="004549A6"/>
    <w:rsid w:val="00454A63"/>
    <w:rsid w:val="00454A74"/>
    <w:rsid w:val="00454B99"/>
    <w:rsid w:val="00454E8D"/>
    <w:rsid w:val="004550D3"/>
    <w:rsid w:val="00455148"/>
    <w:rsid w:val="004551DF"/>
    <w:rsid w:val="0045528B"/>
    <w:rsid w:val="00455451"/>
    <w:rsid w:val="0045546C"/>
    <w:rsid w:val="004557EA"/>
    <w:rsid w:val="004558CA"/>
    <w:rsid w:val="00455A40"/>
    <w:rsid w:val="00455AE3"/>
    <w:rsid w:val="00455D9C"/>
    <w:rsid w:val="00455FFC"/>
    <w:rsid w:val="004562A2"/>
    <w:rsid w:val="00456422"/>
    <w:rsid w:val="0045653F"/>
    <w:rsid w:val="004565B7"/>
    <w:rsid w:val="00456F57"/>
    <w:rsid w:val="004570B4"/>
    <w:rsid w:val="00457110"/>
    <w:rsid w:val="0045738A"/>
    <w:rsid w:val="00457586"/>
    <w:rsid w:val="0045759D"/>
    <w:rsid w:val="004577CB"/>
    <w:rsid w:val="00457AFC"/>
    <w:rsid w:val="00457BD9"/>
    <w:rsid w:val="00457E1C"/>
    <w:rsid w:val="00457E9E"/>
    <w:rsid w:val="00457ECC"/>
    <w:rsid w:val="00457FE8"/>
    <w:rsid w:val="00460034"/>
    <w:rsid w:val="00460049"/>
    <w:rsid w:val="004604EC"/>
    <w:rsid w:val="0046054B"/>
    <w:rsid w:val="0046065D"/>
    <w:rsid w:val="00460841"/>
    <w:rsid w:val="00460F66"/>
    <w:rsid w:val="004610A8"/>
    <w:rsid w:val="0046126F"/>
    <w:rsid w:val="0046151D"/>
    <w:rsid w:val="00461743"/>
    <w:rsid w:val="00461779"/>
    <w:rsid w:val="00461866"/>
    <w:rsid w:val="004619E3"/>
    <w:rsid w:val="00461CCB"/>
    <w:rsid w:val="00461D9B"/>
    <w:rsid w:val="00462472"/>
    <w:rsid w:val="004625B2"/>
    <w:rsid w:val="00462650"/>
    <w:rsid w:val="00462845"/>
    <w:rsid w:val="0046296D"/>
    <w:rsid w:val="00462A98"/>
    <w:rsid w:val="00462D8F"/>
    <w:rsid w:val="00462E13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DAB"/>
    <w:rsid w:val="00464EB4"/>
    <w:rsid w:val="00464EBB"/>
    <w:rsid w:val="00464F9C"/>
    <w:rsid w:val="00465440"/>
    <w:rsid w:val="0046553B"/>
    <w:rsid w:val="004659C9"/>
    <w:rsid w:val="00465A1E"/>
    <w:rsid w:val="00465A6E"/>
    <w:rsid w:val="00465C50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560"/>
    <w:rsid w:val="004668A0"/>
    <w:rsid w:val="004669A3"/>
    <w:rsid w:val="00466A29"/>
    <w:rsid w:val="00466BC0"/>
    <w:rsid w:val="00466CEF"/>
    <w:rsid w:val="00466D9D"/>
    <w:rsid w:val="00466F12"/>
    <w:rsid w:val="00466F14"/>
    <w:rsid w:val="0046700D"/>
    <w:rsid w:val="00467029"/>
    <w:rsid w:val="00467081"/>
    <w:rsid w:val="004670C8"/>
    <w:rsid w:val="0046738C"/>
    <w:rsid w:val="004673E6"/>
    <w:rsid w:val="0046753F"/>
    <w:rsid w:val="004676A6"/>
    <w:rsid w:val="0046776A"/>
    <w:rsid w:val="0046785D"/>
    <w:rsid w:val="00467AB7"/>
    <w:rsid w:val="00467D87"/>
    <w:rsid w:val="00467DA1"/>
    <w:rsid w:val="00467E05"/>
    <w:rsid w:val="00467EE6"/>
    <w:rsid w:val="0047002A"/>
    <w:rsid w:val="004701A5"/>
    <w:rsid w:val="00470391"/>
    <w:rsid w:val="00470470"/>
    <w:rsid w:val="004704A1"/>
    <w:rsid w:val="00470585"/>
    <w:rsid w:val="00470699"/>
    <w:rsid w:val="00470863"/>
    <w:rsid w:val="004708FC"/>
    <w:rsid w:val="0047098A"/>
    <w:rsid w:val="00470B6B"/>
    <w:rsid w:val="00470E0A"/>
    <w:rsid w:val="00471061"/>
    <w:rsid w:val="0047113B"/>
    <w:rsid w:val="00471169"/>
    <w:rsid w:val="0047118C"/>
    <w:rsid w:val="0047142E"/>
    <w:rsid w:val="00471509"/>
    <w:rsid w:val="004716BE"/>
    <w:rsid w:val="00471714"/>
    <w:rsid w:val="004717E3"/>
    <w:rsid w:val="00471864"/>
    <w:rsid w:val="00471F6E"/>
    <w:rsid w:val="004727C6"/>
    <w:rsid w:val="00472808"/>
    <w:rsid w:val="00472946"/>
    <w:rsid w:val="004729E3"/>
    <w:rsid w:val="00472A2B"/>
    <w:rsid w:val="00472B96"/>
    <w:rsid w:val="00472E3C"/>
    <w:rsid w:val="0047309D"/>
    <w:rsid w:val="004730D4"/>
    <w:rsid w:val="0047322D"/>
    <w:rsid w:val="004738A3"/>
    <w:rsid w:val="00473CF0"/>
    <w:rsid w:val="00473D2E"/>
    <w:rsid w:val="0047404E"/>
    <w:rsid w:val="00474069"/>
    <w:rsid w:val="0047457E"/>
    <w:rsid w:val="004745C8"/>
    <w:rsid w:val="0047477B"/>
    <w:rsid w:val="0047485D"/>
    <w:rsid w:val="00474881"/>
    <w:rsid w:val="00474A0F"/>
    <w:rsid w:val="00474A21"/>
    <w:rsid w:val="00474B5F"/>
    <w:rsid w:val="00474B89"/>
    <w:rsid w:val="00474D08"/>
    <w:rsid w:val="00474E91"/>
    <w:rsid w:val="00474F67"/>
    <w:rsid w:val="004752A5"/>
    <w:rsid w:val="00475361"/>
    <w:rsid w:val="00475506"/>
    <w:rsid w:val="004755ED"/>
    <w:rsid w:val="00475695"/>
    <w:rsid w:val="00475827"/>
    <w:rsid w:val="00475A4A"/>
    <w:rsid w:val="00475B27"/>
    <w:rsid w:val="00475D73"/>
    <w:rsid w:val="00475DC4"/>
    <w:rsid w:val="004760D0"/>
    <w:rsid w:val="00476206"/>
    <w:rsid w:val="00476423"/>
    <w:rsid w:val="00476A60"/>
    <w:rsid w:val="00476D31"/>
    <w:rsid w:val="00476E1C"/>
    <w:rsid w:val="00476E64"/>
    <w:rsid w:val="0047737C"/>
    <w:rsid w:val="00477398"/>
    <w:rsid w:val="00477608"/>
    <w:rsid w:val="004778D3"/>
    <w:rsid w:val="00477C2E"/>
    <w:rsid w:val="00477C6E"/>
    <w:rsid w:val="00477CD9"/>
    <w:rsid w:val="00477EF0"/>
    <w:rsid w:val="00480042"/>
    <w:rsid w:val="004807AA"/>
    <w:rsid w:val="00480890"/>
    <w:rsid w:val="004808E2"/>
    <w:rsid w:val="00480AB8"/>
    <w:rsid w:val="00480AE1"/>
    <w:rsid w:val="00480C37"/>
    <w:rsid w:val="00480DAD"/>
    <w:rsid w:val="00480E08"/>
    <w:rsid w:val="00480F3A"/>
    <w:rsid w:val="004810BB"/>
    <w:rsid w:val="00481250"/>
    <w:rsid w:val="00481274"/>
    <w:rsid w:val="00481375"/>
    <w:rsid w:val="004819F3"/>
    <w:rsid w:val="00481D22"/>
    <w:rsid w:val="004825C5"/>
    <w:rsid w:val="00482637"/>
    <w:rsid w:val="0048272D"/>
    <w:rsid w:val="00482887"/>
    <w:rsid w:val="00482A65"/>
    <w:rsid w:val="00482D18"/>
    <w:rsid w:val="00482E79"/>
    <w:rsid w:val="00482E96"/>
    <w:rsid w:val="00482F86"/>
    <w:rsid w:val="00483240"/>
    <w:rsid w:val="0048353F"/>
    <w:rsid w:val="0048378C"/>
    <w:rsid w:val="00483917"/>
    <w:rsid w:val="00483B76"/>
    <w:rsid w:val="00483CEA"/>
    <w:rsid w:val="00483F57"/>
    <w:rsid w:val="00484076"/>
    <w:rsid w:val="0048423E"/>
    <w:rsid w:val="00484316"/>
    <w:rsid w:val="0048470D"/>
    <w:rsid w:val="0048473C"/>
    <w:rsid w:val="00484A02"/>
    <w:rsid w:val="00484BA0"/>
    <w:rsid w:val="00484BBF"/>
    <w:rsid w:val="00484F15"/>
    <w:rsid w:val="00485234"/>
    <w:rsid w:val="00485599"/>
    <w:rsid w:val="004855C9"/>
    <w:rsid w:val="004855E1"/>
    <w:rsid w:val="0048568C"/>
    <w:rsid w:val="0048593D"/>
    <w:rsid w:val="00485A01"/>
    <w:rsid w:val="00485E6B"/>
    <w:rsid w:val="00485E93"/>
    <w:rsid w:val="004860C0"/>
    <w:rsid w:val="0048610C"/>
    <w:rsid w:val="004863A0"/>
    <w:rsid w:val="004863EF"/>
    <w:rsid w:val="00486444"/>
    <w:rsid w:val="004864A4"/>
    <w:rsid w:val="00486747"/>
    <w:rsid w:val="004867F8"/>
    <w:rsid w:val="00486A9C"/>
    <w:rsid w:val="00486C3A"/>
    <w:rsid w:val="00486CEF"/>
    <w:rsid w:val="00486D49"/>
    <w:rsid w:val="00486EED"/>
    <w:rsid w:val="004870D9"/>
    <w:rsid w:val="0048752D"/>
    <w:rsid w:val="0048779E"/>
    <w:rsid w:val="004878DB"/>
    <w:rsid w:val="00487ABC"/>
    <w:rsid w:val="00487C80"/>
    <w:rsid w:val="00487F3C"/>
    <w:rsid w:val="004900D0"/>
    <w:rsid w:val="004904D0"/>
    <w:rsid w:val="004909A0"/>
    <w:rsid w:val="00491045"/>
    <w:rsid w:val="00491276"/>
    <w:rsid w:val="004913A4"/>
    <w:rsid w:val="004915E5"/>
    <w:rsid w:val="00491824"/>
    <w:rsid w:val="004918A2"/>
    <w:rsid w:val="00491A7A"/>
    <w:rsid w:val="00491B82"/>
    <w:rsid w:val="00491BE1"/>
    <w:rsid w:val="00491CEF"/>
    <w:rsid w:val="0049217A"/>
    <w:rsid w:val="00492280"/>
    <w:rsid w:val="004923FD"/>
    <w:rsid w:val="004929EE"/>
    <w:rsid w:val="00492A6C"/>
    <w:rsid w:val="00492B3A"/>
    <w:rsid w:val="00492C06"/>
    <w:rsid w:val="00492FD0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0DC"/>
    <w:rsid w:val="0049411A"/>
    <w:rsid w:val="004942F0"/>
    <w:rsid w:val="00494505"/>
    <w:rsid w:val="004948DD"/>
    <w:rsid w:val="00494B75"/>
    <w:rsid w:val="00494C88"/>
    <w:rsid w:val="00494E72"/>
    <w:rsid w:val="00494F73"/>
    <w:rsid w:val="00495127"/>
    <w:rsid w:val="004951B6"/>
    <w:rsid w:val="004954B4"/>
    <w:rsid w:val="0049558A"/>
    <w:rsid w:val="00495625"/>
    <w:rsid w:val="004958AB"/>
    <w:rsid w:val="0049598F"/>
    <w:rsid w:val="00495B19"/>
    <w:rsid w:val="00496034"/>
    <w:rsid w:val="0049603A"/>
    <w:rsid w:val="00496068"/>
    <w:rsid w:val="0049629B"/>
    <w:rsid w:val="004963B9"/>
    <w:rsid w:val="00496433"/>
    <w:rsid w:val="0049668B"/>
    <w:rsid w:val="004968A2"/>
    <w:rsid w:val="004968A9"/>
    <w:rsid w:val="00496AA8"/>
    <w:rsid w:val="00496C1B"/>
    <w:rsid w:val="00496C7A"/>
    <w:rsid w:val="00497164"/>
    <w:rsid w:val="004973B7"/>
    <w:rsid w:val="004975F5"/>
    <w:rsid w:val="00497721"/>
    <w:rsid w:val="00497737"/>
    <w:rsid w:val="004978A3"/>
    <w:rsid w:val="0049790E"/>
    <w:rsid w:val="00497A97"/>
    <w:rsid w:val="00497BD5"/>
    <w:rsid w:val="00497C37"/>
    <w:rsid w:val="00497DF4"/>
    <w:rsid w:val="00497E33"/>
    <w:rsid w:val="00497EF1"/>
    <w:rsid w:val="00497F23"/>
    <w:rsid w:val="004A0021"/>
    <w:rsid w:val="004A0054"/>
    <w:rsid w:val="004A0413"/>
    <w:rsid w:val="004A0419"/>
    <w:rsid w:val="004A07B6"/>
    <w:rsid w:val="004A0836"/>
    <w:rsid w:val="004A08B9"/>
    <w:rsid w:val="004A09C6"/>
    <w:rsid w:val="004A0A5B"/>
    <w:rsid w:val="004A0B5A"/>
    <w:rsid w:val="004A0D3E"/>
    <w:rsid w:val="004A0EB9"/>
    <w:rsid w:val="004A1066"/>
    <w:rsid w:val="004A1333"/>
    <w:rsid w:val="004A139A"/>
    <w:rsid w:val="004A13CC"/>
    <w:rsid w:val="004A14A8"/>
    <w:rsid w:val="004A161F"/>
    <w:rsid w:val="004A1672"/>
    <w:rsid w:val="004A1A4B"/>
    <w:rsid w:val="004A1B4E"/>
    <w:rsid w:val="004A1B60"/>
    <w:rsid w:val="004A1E36"/>
    <w:rsid w:val="004A1F52"/>
    <w:rsid w:val="004A2069"/>
    <w:rsid w:val="004A247D"/>
    <w:rsid w:val="004A2488"/>
    <w:rsid w:val="004A2766"/>
    <w:rsid w:val="004A27B2"/>
    <w:rsid w:val="004A2819"/>
    <w:rsid w:val="004A2846"/>
    <w:rsid w:val="004A28E3"/>
    <w:rsid w:val="004A29DC"/>
    <w:rsid w:val="004A29F1"/>
    <w:rsid w:val="004A2B59"/>
    <w:rsid w:val="004A2C21"/>
    <w:rsid w:val="004A32B5"/>
    <w:rsid w:val="004A338D"/>
    <w:rsid w:val="004A3432"/>
    <w:rsid w:val="004A35FE"/>
    <w:rsid w:val="004A3895"/>
    <w:rsid w:val="004A3A1E"/>
    <w:rsid w:val="004A3AEB"/>
    <w:rsid w:val="004A3AF3"/>
    <w:rsid w:val="004A41AB"/>
    <w:rsid w:val="004A451F"/>
    <w:rsid w:val="004A46C1"/>
    <w:rsid w:val="004A485D"/>
    <w:rsid w:val="004A48E8"/>
    <w:rsid w:val="004A4912"/>
    <w:rsid w:val="004A4AB4"/>
    <w:rsid w:val="004A4D55"/>
    <w:rsid w:val="004A51B8"/>
    <w:rsid w:val="004A51E9"/>
    <w:rsid w:val="004A570B"/>
    <w:rsid w:val="004A589E"/>
    <w:rsid w:val="004A59CC"/>
    <w:rsid w:val="004A5A58"/>
    <w:rsid w:val="004A5AE5"/>
    <w:rsid w:val="004A5DDE"/>
    <w:rsid w:val="004A64E8"/>
    <w:rsid w:val="004A6A14"/>
    <w:rsid w:val="004A6C24"/>
    <w:rsid w:val="004A790F"/>
    <w:rsid w:val="004A7984"/>
    <w:rsid w:val="004A7989"/>
    <w:rsid w:val="004A7A0B"/>
    <w:rsid w:val="004A7F13"/>
    <w:rsid w:val="004B02B5"/>
    <w:rsid w:val="004B0308"/>
    <w:rsid w:val="004B0459"/>
    <w:rsid w:val="004B09D0"/>
    <w:rsid w:val="004B09F5"/>
    <w:rsid w:val="004B0A6B"/>
    <w:rsid w:val="004B0AA0"/>
    <w:rsid w:val="004B0CAD"/>
    <w:rsid w:val="004B0CEA"/>
    <w:rsid w:val="004B0E66"/>
    <w:rsid w:val="004B118E"/>
    <w:rsid w:val="004B1318"/>
    <w:rsid w:val="004B1356"/>
    <w:rsid w:val="004B1493"/>
    <w:rsid w:val="004B16EA"/>
    <w:rsid w:val="004B1773"/>
    <w:rsid w:val="004B1792"/>
    <w:rsid w:val="004B1A3F"/>
    <w:rsid w:val="004B1B98"/>
    <w:rsid w:val="004B1D25"/>
    <w:rsid w:val="004B1F2E"/>
    <w:rsid w:val="004B20CA"/>
    <w:rsid w:val="004B22B7"/>
    <w:rsid w:val="004B2310"/>
    <w:rsid w:val="004B249F"/>
    <w:rsid w:val="004B25C6"/>
    <w:rsid w:val="004B28A0"/>
    <w:rsid w:val="004B2AC0"/>
    <w:rsid w:val="004B2B74"/>
    <w:rsid w:val="004B2BA7"/>
    <w:rsid w:val="004B2C8C"/>
    <w:rsid w:val="004B300E"/>
    <w:rsid w:val="004B308E"/>
    <w:rsid w:val="004B3197"/>
    <w:rsid w:val="004B3282"/>
    <w:rsid w:val="004B3390"/>
    <w:rsid w:val="004B3403"/>
    <w:rsid w:val="004B3686"/>
    <w:rsid w:val="004B3AA4"/>
    <w:rsid w:val="004B3C0B"/>
    <w:rsid w:val="004B3E82"/>
    <w:rsid w:val="004B4068"/>
    <w:rsid w:val="004B4321"/>
    <w:rsid w:val="004B4428"/>
    <w:rsid w:val="004B4869"/>
    <w:rsid w:val="004B4892"/>
    <w:rsid w:val="004B4A96"/>
    <w:rsid w:val="004B4AB6"/>
    <w:rsid w:val="004B4D23"/>
    <w:rsid w:val="004B4F5E"/>
    <w:rsid w:val="004B508F"/>
    <w:rsid w:val="004B53A8"/>
    <w:rsid w:val="004B57D2"/>
    <w:rsid w:val="004B58AA"/>
    <w:rsid w:val="004B58AE"/>
    <w:rsid w:val="004B5BC4"/>
    <w:rsid w:val="004B5DF2"/>
    <w:rsid w:val="004B5F32"/>
    <w:rsid w:val="004B5F43"/>
    <w:rsid w:val="004B5F66"/>
    <w:rsid w:val="004B620C"/>
    <w:rsid w:val="004B623B"/>
    <w:rsid w:val="004B6253"/>
    <w:rsid w:val="004B64F9"/>
    <w:rsid w:val="004B66CF"/>
    <w:rsid w:val="004B695E"/>
    <w:rsid w:val="004B6C40"/>
    <w:rsid w:val="004B6D63"/>
    <w:rsid w:val="004B7199"/>
    <w:rsid w:val="004B71C1"/>
    <w:rsid w:val="004B72CF"/>
    <w:rsid w:val="004B7356"/>
    <w:rsid w:val="004B753A"/>
    <w:rsid w:val="004B7752"/>
    <w:rsid w:val="004B7840"/>
    <w:rsid w:val="004B7B18"/>
    <w:rsid w:val="004B7B4E"/>
    <w:rsid w:val="004B7B65"/>
    <w:rsid w:val="004B7BDE"/>
    <w:rsid w:val="004B7CD0"/>
    <w:rsid w:val="004B7DB2"/>
    <w:rsid w:val="004B7E9F"/>
    <w:rsid w:val="004C00F5"/>
    <w:rsid w:val="004C0119"/>
    <w:rsid w:val="004C0251"/>
    <w:rsid w:val="004C0990"/>
    <w:rsid w:val="004C0A6C"/>
    <w:rsid w:val="004C0CD8"/>
    <w:rsid w:val="004C0E54"/>
    <w:rsid w:val="004C1151"/>
    <w:rsid w:val="004C11F2"/>
    <w:rsid w:val="004C12D2"/>
    <w:rsid w:val="004C13C1"/>
    <w:rsid w:val="004C1544"/>
    <w:rsid w:val="004C1794"/>
    <w:rsid w:val="004C1973"/>
    <w:rsid w:val="004C1AC6"/>
    <w:rsid w:val="004C1AFF"/>
    <w:rsid w:val="004C1B21"/>
    <w:rsid w:val="004C1CF1"/>
    <w:rsid w:val="004C211C"/>
    <w:rsid w:val="004C21A8"/>
    <w:rsid w:val="004C21F9"/>
    <w:rsid w:val="004C2350"/>
    <w:rsid w:val="004C241E"/>
    <w:rsid w:val="004C2556"/>
    <w:rsid w:val="004C2736"/>
    <w:rsid w:val="004C27E7"/>
    <w:rsid w:val="004C2830"/>
    <w:rsid w:val="004C28AA"/>
    <w:rsid w:val="004C29C0"/>
    <w:rsid w:val="004C2C11"/>
    <w:rsid w:val="004C2C95"/>
    <w:rsid w:val="004C2DEC"/>
    <w:rsid w:val="004C2E0D"/>
    <w:rsid w:val="004C2E2D"/>
    <w:rsid w:val="004C2EDF"/>
    <w:rsid w:val="004C31F0"/>
    <w:rsid w:val="004C3A24"/>
    <w:rsid w:val="004C3B9D"/>
    <w:rsid w:val="004C4614"/>
    <w:rsid w:val="004C4642"/>
    <w:rsid w:val="004C4B1E"/>
    <w:rsid w:val="004C4B45"/>
    <w:rsid w:val="004C4D30"/>
    <w:rsid w:val="004C4E09"/>
    <w:rsid w:val="004C4E59"/>
    <w:rsid w:val="004C532C"/>
    <w:rsid w:val="004C54C0"/>
    <w:rsid w:val="004C559B"/>
    <w:rsid w:val="004C55CE"/>
    <w:rsid w:val="004C55EE"/>
    <w:rsid w:val="004C56EA"/>
    <w:rsid w:val="004C577A"/>
    <w:rsid w:val="004C61EC"/>
    <w:rsid w:val="004C62B7"/>
    <w:rsid w:val="004C670F"/>
    <w:rsid w:val="004C6742"/>
    <w:rsid w:val="004C6755"/>
    <w:rsid w:val="004C6795"/>
    <w:rsid w:val="004C67B0"/>
    <w:rsid w:val="004C68B2"/>
    <w:rsid w:val="004C68C1"/>
    <w:rsid w:val="004C6A93"/>
    <w:rsid w:val="004C6CD4"/>
    <w:rsid w:val="004C6E78"/>
    <w:rsid w:val="004C747A"/>
    <w:rsid w:val="004C78A4"/>
    <w:rsid w:val="004C79C2"/>
    <w:rsid w:val="004C7BB6"/>
    <w:rsid w:val="004C7BD4"/>
    <w:rsid w:val="004C7C2C"/>
    <w:rsid w:val="004C7EF0"/>
    <w:rsid w:val="004D008D"/>
    <w:rsid w:val="004D00C3"/>
    <w:rsid w:val="004D04D1"/>
    <w:rsid w:val="004D04F7"/>
    <w:rsid w:val="004D0A84"/>
    <w:rsid w:val="004D0B56"/>
    <w:rsid w:val="004D0B65"/>
    <w:rsid w:val="004D0BA0"/>
    <w:rsid w:val="004D0F18"/>
    <w:rsid w:val="004D1090"/>
    <w:rsid w:val="004D11E5"/>
    <w:rsid w:val="004D12C8"/>
    <w:rsid w:val="004D14BA"/>
    <w:rsid w:val="004D17C4"/>
    <w:rsid w:val="004D1824"/>
    <w:rsid w:val="004D1851"/>
    <w:rsid w:val="004D194C"/>
    <w:rsid w:val="004D1A01"/>
    <w:rsid w:val="004D1A6D"/>
    <w:rsid w:val="004D1B83"/>
    <w:rsid w:val="004D1C53"/>
    <w:rsid w:val="004D1CCD"/>
    <w:rsid w:val="004D20AB"/>
    <w:rsid w:val="004D20C4"/>
    <w:rsid w:val="004D213F"/>
    <w:rsid w:val="004D2206"/>
    <w:rsid w:val="004D22C8"/>
    <w:rsid w:val="004D2387"/>
    <w:rsid w:val="004D2582"/>
    <w:rsid w:val="004D27E7"/>
    <w:rsid w:val="004D28C9"/>
    <w:rsid w:val="004D28FB"/>
    <w:rsid w:val="004D2A6C"/>
    <w:rsid w:val="004D2D60"/>
    <w:rsid w:val="004D2E2D"/>
    <w:rsid w:val="004D32A7"/>
    <w:rsid w:val="004D336C"/>
    <w:rsid w:val="004D33BB"/>
    <w:rsid w:val="004D39E5"/>
    <w:rsid w:val="004D3BC4"/>
    <w:rsid w:val="004D3F30"/>
    <w:rsid w:val="004D412D"/>
    <w:rsid w:val="004D4187"/>
    <w:rsid w:val="004D4308"/>
    <w:rsid w:val="004D43F5"/>
    <w:rsid w:val="004D441F"/>
    <w:rsid w:val="004D44AC"/>
    <w:rsid w:val="004D4505"/>
    <w:rsid w:val="004D45B9"/>
    <w:rsid w:val="004D469A"/>
    <w:rsid w:val="004D46B0"/>
    <w:rsid w:val="004D4A54"/>
    <w:rsid w:val="004D4CA3"/>
    <w:rsid w:val="004D4F1F"/>
    <w:rsid w:val="004D522E"/>
    <w:rsid w:val="004D57BA"/>
    <w:rsid w:val="004D57F4"/>
    <w:rsid w:val="004D5DC2"/>
    <w:rsid w:val="004D5FED"/>
    <w:rsid w:val="004D6442"/>
    <w:rsid w:val="004D6528"/>
    <w:rsid w:val="004D66DB"/>
    <w:rsid w:val="004D66E1"/>
    <w:rsid w:val="004D6793"/>
    <w:rsid w:val="004D68C3"/>
    <w:rsid w:val="004D6C57"/>
    <w:rsid w:val="004D6D4E"/>
    <w:rsid w:val="004D6E94"/>
    <w:rsid w:val="004D7039"/>
    <w:rsid w:val="004D713B"/>
    <w:rsid w:val="004D721D"/>
    <w:rsid w:val="004D753D"/>
    <w:rsid w:val="004D7A27"/>
    <w:rsid w:val="004D7A53"/>
    <w:rsid w:val="004D7AAE"/>
    <w:rsid w:val="004D7BA9"/>
    <w:rsid w:val="004D7CCA"/>
    <w:rsid w:val="004D7D68"/>
    <w:rsid w:val="004D7D7E"/>
    <w:rsid w:val="004D7EBF"/>
    <w:rsid w:val="004E0009"/>
    <w:rsid w:val="004E0082"/>
    <w:rsid w:val="004E022B"/>
    <w:rsid w:val="004E026C"/>
    <w:rsid w:val="004E0495"/>
    <w:rsid w:val="004E05F5"/>
    <w:rsid w:val="004E078A"/>
    <w:rsid w:val="004E09CD"/>
    <w:rsid w:val="004E09EC"/>
    <w:rsid w:val="004E0A43"/>
    <w:rsid w:val="004E0FF8"/>
    <w:rsid w:val="004E14A3"/>
    <w:rsid w:val="004E1603"/>
    <w:rsid w:val="004E163A"/>
    <w:rsid w:val="004E1A0C"/>
    <w:rsid w:val="004E1A3B"/>
    <w:rsid w:val="004E1C01"/>
    <w:rsid w:val="004E1DFA"/>
    <w:rsid w:val="004E20D0"/>
    <w:rsid w:val="004E2330"/>
    <w:rsid w:val="004E23A0"/>
    <w:rsid w:val="004E24B9"/>
    <w:rsid w:val="004E2513"/>
    <w:rsid w:val="004E253C"/>
    <w:rsid w:val="004E2558"/>
    <w:rsid w:val="004E27DE"/>
    <w:rsid w:val="004E2941"/>
    <w:rsid w:val="004E2A55"/>
    <w:rsid w:val="004E2B27"/>
    <w:rsid w:val="004E2DCB"/>
    <w:rsid w:val="004E2DF7"/>
    <w:rsid w:val="004E2ECE"/>
    <w:rsid w:val="004E2F90"/>
    <w:rsid w:val="004E33D5"/>
    <w:rsid w:val="004E3580"/>
    <w:rsid w:val="004E362B"/>
    <w:rsid w:val="004E38F4"/>
    <w:rsid w:val="004E3983"/>
    <w:rsid w:val="004E3A91"/>
    <w:rsid w:val="004E3AC6"/>
    <w:rsid w:val="004E3B3E"/>
    <w:rsid w:val="004E3C14"/>
    <w:rsid w:val="004E3E92"/>
    <w:rsid w:val="004E3F07"/>
    <w:rsid w:val="004E4257"/>
    <w:rsid w:val="004E468D"/>
    <w:rsid w:val="004E4726"/>
    <w:rsid w:val="004E499A"/>
    <w:rsid w:val="004E4A2A"/>
    <w:rsid w:val="004E4E26"/>
    <w:rsid w:val="004E5337"/>
    <w:rsid w:val="004E546E"/>
    <w:rsid w:val="004E55EE"/>
    <w:rsid w:val="004E58EE"/>
    <w:rsid w:val="004E5959"/>
    <w:rsid w:val="004E59C0"/>
    <w:rsid w:val="004E5A7D"/>
    <w:rsid w:val="004E5D6A"/>
    <w:rsid w:val="004E5DDB"/>
    <w:rsid w:val="004E5ECE"/>
    <w:rsid w:val="004E5F3D"/>
    <w:rsid w:val="004E6201"/>
    <w:rsid w:val="004E62C6"/>
    <w:rsid w:val="004E6419"/>
    <w:rsid w:val="004E6720"/>
    <w:rsid w:val="004E6877"/>
    <w:rsid w:val="004E6B4A"/>
    <w:rsid w:val="004E6D5A"/>
    <w:rsid w:val="004E6EC1"/>
    <w:rsid w:val="004E70B9"/>
    <w:rsid w:val="004E71A9"/>
    <w:rsid w:val="004E722A"/>
    <w:rsid w:val="004E72D8"/>
    <w:rsid w:val="004E7466"/>
    <w:rsid w:val="004E7505"/>
    <w:rsid w:val="004E7810"/>
    <w:rsid w:val="004E7BF4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680"/>
    <w:rsid w:val="004F06D8"/>
    <w:rsid w:val="004F07A1"/>
    <w:rsid w:val="004F0895"/>
    <w:rsid w:val="004F0AD2"/>
    <w:rsid w:val="004F0DEA"/>
    <w:rsid w:val="004F0E22"/>
    <w:rsid w:val="004F0E69"/>
    <w:rsid w:val="004F1090"/>
    <w:rsid w:val="004F12D6"/>
    <w:rsid w:val="004F1551"/>
    <w:rsid w:val="004F162B"/>
    <w:rsid w:val="004F172A"/>
    <w:rsid w:val="004F17B9"/>
    <w:rsid w:val="004F1846"/>
    <w:rsid w:val="004F1AC0"/>
    <w:rsid w:val="004F1D64"/>
    <w:rsid w:val="004F1E27"/>
    <w:rsid w:val="004F1E2C"/>
    <w:rsid w:val="004F2186"/>
    <w:rsid w:val="004F2233"/>
    <w:rsid w:val="004F23B0"/>
    <w:rsid w:val="004F24B5"/>
    <w:rsid w:val="004F24D7"/>
    <w:rsid w:val="004F2500"/>
    <w:rsid w:val="004F2B02"/>
    <w:rsid w:val="004F2BA6"/>
    <w:rsid w:val="004F2C83"/>
    <w:rsid w:val="004F34D3"/>
    <w:rsid w:val="004F396D"/>
    <w:rsid w:val="004F39A9"/>
    <w:rsid w:val="004F39F8"/>
    <w:rsid w:val="004F3A04"/>
    <w:rsid w:val="004F3A2A"/>
    <w:rsid w:val="004F3A54"/>
    <w:rsid w:val="004F3DA0"/>
    <w:rsid w:val="004F408F"/>
    <w:rsid w:val="004F42AD"/>
    <w:rsid w:val="004F44DC"/>
    <w:rsid w:val="004F45A6"/>
    <w:rsid w:val="004F48AD"/>
    <w:rsid w:val="004F4913"/>
    <w:rsid w:val="004F4B59"/>
    <w:rsid w:val="004F4BC6"/>
    <w:rsid w:val="004F4C65"/>
    <w:rsid w:val="004F4F2D"/>
    <w:rsid w:val="004F51DD"/>
    <w:rsid w:val="004F5215"/>
    <w:rsid w:val="004F5216"/>
    <w:rsid w:val="004F55E4"/>
    <w:rsid w:val="004F56AB"/>
    <w:rsid w:val="004F5C4F"/>
    <w:rsid w:val="004F5CA4"/>
    <w:rsid w:val="004F5CEE"/>
    <w:rsid w:val="004F63E4"/>
    <w:rsid w:val="004F6633"/>
    <w:rsid w:val="004F6646"/>
    <w:rsid w:val="004F6713"/>
    <w:rsid w:val="004F6A62"/>
    <w:rsid w:val="004F6BC3"/>
    <w:rsid w:val="004F6BFC"/>
    <w:rsid w:val="004F6C8B"/>
    <w:rsid w:val="004F6DBF"/>
    <w:rsid w:val="004F7170"/>
    <w:rsid w:val="004F736C"/>
    <w:rsid w:val="004F756C"/>
    <w:rsid w:val="004F783C"/>
    <w:rsid w:val="004F7928"/>
    <w:rsid w:val="004F79BA"/>
    <w:rsid w:val="004F79F5"/>
    <w:rsid w:val="004F7B5C"/>
    <w:rsid w:val="004F7BFD"/>
    <w:rsid w:val="004F7C94"/>
    <w:rsid w:val="005000AB"/>
    <w:rsid w:val="005000E7"/>
    <w:rsid w:val="00500247"/>
    <w:rsid w:val="0050032E"/>
    <w:rsid w:val="0050045D"/>
    <w:rsid w:val="00500465"/>
    <w:rsid w:val="005004FE"/>
    <w:rsid w:val="00500C42"/>
    <w:rsid w:val="005011E3"/>
    <w:rsid w:val="0050122E"/>
    <w:rsid w:val="00501238"/>
    <w:rsid w:val="00501337"/>
    <w:rsid w:val="00501701"/>
    <w:rsid w:val="0050181F"/>
    <w:rsid w:val="005018F6"/>
    <w:rsid w:val="0050197A"/>
    <w:rsid w:val="00501AE5"/>
    <w:rsid w:val="00501D3A"/>
    <w:rsid w:val="00501E23"/>
    <w:rsid w:val="005027F1"/>
    <w:rsid w:val="00502AA0"/>
    <w:rsid w:val="00502B92"/>
    <w:rsid w:val="00502BAC"/>
    <w:rsid w:val="00502CA0"/>
    <w:rsid w:val="00502ED5"/>
    <w:rsid w:val="00502FA8"/>
    <w:rsid w:val="005032A3"/>
    <w:rsid w:val="0050346D"/>
    <w:rsid w:val="005035C5"/>
    <w:rsid w:val="0050367E"/>
    <w:rsid w:val="005038A5"/>
    <w:rsid w:val="00503D30"/>
    <w:rsid w:val="00503D3B"/>
    <w:rsid w:val="00503F22"/>
    <w:rsid w:val="00504167"/>
    <w:rsid w:val="0050422F"/>
    <w:rsid w:val="00504517"/>
    <w:rsid w:val="005046C1"/>
    <w:rsid w:val="0050475B"/>
    <w:rsid w:val="0050490A"/>
    <w:rsid w:val="00504AFA"/>
    <w:rsid w:val="00504BB2"/>
    <w:rsid w:val="00504E4B"/>
    <w:rsid w:val="00504E4C"/>
    <w:rsid w:val="00504F08"/>
    <w:rsid w:val="005051D8"/>
    <w:rsid w:val="00505250"/>
    <w:rsid w:val="00505266"/>
    <w:rsid w:val="0050537B"/>
    <w:rsid w:val="00505383"/>
    <w:rsid w:val="00505901"/>
    <w:rsid w:val="0050594C"/>
    <w:rsid w:val="005059D9"/>
    <w:rsid w:val="005059ED"/>
    <w:rsid w:val="00505A8F"/>
    <w:rsid w:val="00505B55"/>
    <w:rsid w:val="00505DC6"/>
    <w:rsid w:val="00506060"/>
    <w:rsid w:val="005060C2"/>
    <w:rsid w:val="0050619F"/>
    <w:rsid w:val="00506211"/>
    <w:rsid w:val="005062F4"/>
    <w:rsid w:val="005063D5"/>
    <w:rsid w:val="005067BE"/>
    <w:rsid w:val="005067CB"/>
    <w:rsid w:val="00506819"/>
    <w:rsid w:val="00506BB4"/>
    <w:rsid w:val="00506C92"/>
    <w:rsid w:val="00506F3D"/>
    <w:rsid w:val="00506FFF"/>
    <w:rsid w:val="0050718E"/>
    <w:rsid w:val="005071E6"/>
    <w:rsid w:val="00507385"/>
    <w:rsid w:val="005073E7"/>
    <w:rsid w:val="005075C0"/>
    <w:rsid w:val="0050799E"/>
    <w:rsid w:val="00507B39"/>
    <w:rsid w:val="00507BD9"/>
    <w:rsid w:val="00507D3E"/>
    <w:rsid w:val="00507FB6"/>
    <w:rsid w:val="005100EB"/>
    <w:rsid w:val="00510221"/>
    <w:rsid w:val="005103E6"/>
    <w:rsid w:val="0051046C"/>
    <w:rsid w:val="005104B3"/>
    <w:rsid w:val="00510722"/>
    <w:rsid w:val="0051072B"/>
    <w:rsid w:val="00510835"/>
    <w:rsid w:val="0051083E"/>
    <w:rsid w:val="00510A2F"/>
    <w:rsid w:val="00510B23"/>
    <w:rsid w:val="00511290"/>
    <w:rsid w:val="005114B8"/>
    <w:rsid w:val="005114C5"/>
    <w:rsid w:val="00511561"/>
    <w:rsid w:val="005115BC"/>
    <w:rsid w:val="005116FF"/>
    <w:rsid w:val="00511846"/>
    <w:rsid w:val="0051196C"/>
    <w:rsid w:val="00511CDF"/>
    <w:rsid w:val="00511D25"/>
    <w:rsid w:val="00511D27"/>
    <w:rsid w:val="00511E5C"/>
    <w:rsid w:val="005120BB"/>
    <w:rsid w:val="0051278F"/>
    <w:rsid w:val="005129CF"/>
    <w:rsid w:val="00512A4A"/>
    <w:rsid w:val="00512D8D"/>
    <w:rsid w:val="00512D99"/>
    <w:rsid w:val="00512FDE"/>
    <w:rsid w:val="005130F6"/>
    <w:rsid w:val="00513228"/>
    <w:rsid w:val="005134FB"/>
    <w:rsid w:val="00513936"/>
    <w:rsid w:val="00513A58"/>
    <w:rsid w:val="00513B7B"/>
    <w:rsid w:val="00513D9E"/>
    <w:rsid w:val="00513F31"/>
    <w:rsid w:val="0051408A"/>
    <w:rsid w:val="00514253"/>
    <w:rsid w:val="00514372"/>
    <w:rsid w:val="005143F3"/>
    <w:rsid w:val="0051446A"/>
    <w:rsid w:val="005144AE"/>
    <w:rsid w:val="00514699"/>
    <w:rsid w:val="00514AE5"/>
    <w:rsid w:val="00514B35"/>
    <w:rsid w:val="00514BC5"/>
    <w:rsid w:val="00514C31"/>
    <w:rsid w:val="005150DD"/>
    <w:rsid w:val="00515104"/>
    <w:rsid w:val="00515380"/>
    <w:rsid w:val="00515403"/>
    <w:rsid w:val="00515AA7"/>
    <w:rsid w:val="00515AFE"/>
    <w:rsid w:val="00515BD4"/>
    <w:rsid w:val="00515E21"/>
    <w:rsid w:val="005161C7"/>
    <w:rsid w:val="005161D4"/>
    <w:rsid w:val="00516279"/>
    <w:rsid w:val="005162D2"/>
    <w:rsid w:val="005164A1"/>
    <w:rsid w:val="005168AA"/>
    <w:rsid w:val="00516AC3"/>
    <w:rsid w:val="00516AED"/>
    <w:rsid w:val="00516BE4"/>
    <w:rsid w:val="00516D4A"/>
    <w:rsid w:val="00516D85"/>
    <w:rsid w:val="00516F1D"/>
    <w:rsid w:val="00516F71"/>
    <w:rsid w:val="005171FC"/>
    <w:rsid w:val="00517245"/>
    <w:rsid w:val="0051724C"/>
    <w:rsid w:val="005173B9"/>
    <w:rsid w:val="00517521"/>
    <w:rsid w:val="005175C9"/>
    <w:rsid w:val="005175FF"/>
    <w:rsid w:val="005178DC"/>
    <w:rsid w:val="00517A67"/>
    <w:rsid w:val="00517C90"/>
    <w:rsid w:val="00520237"/>
    <w:rsid w:val="005203AA"/>
    <w:rsid w:val="0052049A"/>
    <w:rsid w:val="00520863"/>
    <w:rsid w:val="005208F2"/>
    <w:rsid w:val="00520BB6"/>
    <w:rsid w:val="00520BEF"/>
    <w:rsid w:val="00520C26"/>
    <w:rsid w:val="00520D2B"/>
    <w:rsid w:val="00520E20"/>
    <w:rsid w:val="00520EA3"/>
    <w:rsid w:val="00520F92"/>
    <w:rsid w:val="00520FE2"/>
    <w:rsid w:val="005212C7"/>
    <w:rsid w:val="0052136F"/>
    <w:rsid w:val="005213E6"/>
    <w:rsid w:val="00521517"/>
    <w:rsid w:val="00521575"/>
    <w:rsid w:val="00521D61"/>
    <w:rsid w:val="00521E6A"/>
    <w:rsid w:val="00522051"/>
    <w:rsid w:val="005222E9"/>
    <w:rsid w:val="0052235F"/>
    <w:rsid w:val="005226F7"/>
    <w:rsid w:val="005226FB"/>
    <w:rsid w:val="0052287F"/>
    <w:rsid w:val="00522940"/>
    <w:rsid w:val="00522C6C"/>
    <w:rsid w:val="0052310C"/>
    <w:rsid w:val="0052313A"/>
    <w:rsid w:val="00523157"/>
    <w:rsid w:val="0052324C"/>
    <w:rsid w:val="00523423"/>
    <w:rsid w:val="00523866"/>
    <w:rsid w:val="0052399B"/>
    <w:rsid w:val="00523B2A"/>
    <w:rsid w:val="00523BCA"/>
    <w:rsid w:val="00523E22"/>
    <w:rsid w:val="00524043"/>
    <w:rsid w:val="005241D3"/>
    <w:rsid w:val="005241E6"/>
    <w:rsid w:val="00524200"/>
    <w:rsid w:val="00524329"/>
    <w:rsid w:val="0052440D"/>
    <w:rsid w:val="00524632"/>
    <w:rsid w:val="005246D6"/>
    <w:rsid w:val="005246DB"/>
    <w:rsid w:val="00524742"/>
    <w:rsid w:val="0052486E"/>
    <w:rsid w:val="00524CBD"/>
    <w:rsid w:val="00524D24"/>
    <w:rsid w:val="00525025"/>
    <w:rsid w:val="00525038"/>
    <w:rsid w:val="00525062"/>
    <w:rsid w:val="005251E4"/>
    <w:rsid w:val="0052525F"/>
    <w:rsid w:val="005253EC"/>
    <w:rsid w:val="00525405"/>
    <w:rsid w:val="00525720"/>
    <w:rsid w:val="00525780"/>
    <w:rsid w:val="0052590A"/>
    <w:rsid w:val="00525BD4"/>
    <w:rsid w:val="00525C86"/>
    <w:rsid w:val="00525C99"/>
    <w:rsid w:val="00525CDD"/>
    <w:rsid w:val="00525D4A"/>
    <w:rsid w:val="00525DE3"/>
    <w:rsid w:val="00525E8D"/>
    <w:rsid w:val="0052613A"/>
    <w:rsid w:val="0052614B"/>
    <w:rsid w:val="005261BE"/>
    <w:rsid w:val="00526625"/>
    <w:rsid w:val="005266F5"/>
    <w:rsid w:val="0052700E"/>
    <w:rsid w:val="00527213"/>
    <w:rsid w:val="0052740B"/>
    <w:rsid w:val="005275F2"/>
    <w:rsid w:val="005277A2"/>
    <w:rsid w:val="00527A52"/>
    <w:rsid w:val="00527D55"/>
    <w:rsid w:val="00527D7C"/>
    <w:rsid w:val="005304CF"/>
    <w:rsid w:val="00530717"/>
    <w:rsid w:val="00530981"/>
    <w:rsid w:val="005309CF"/>
    <w:rsid w:val="00530B2F"/>
    <w:rsid w:val="00530DDB"/>
    <w:rsid w:val="00531478"/>
    <w:rsid w:val="00531671"/>
    <w:rsid w:val="0053194F"/>
    <w:rsid w:val="00531DF5"/>
    <w:rsid w:val="00531E5B"/>
    <w:rsid w:val="00532276"/>
    <w:rsid w:val="00532351"/>
    <w:rsid w:val="0053271F"/>
    <w:rsid w:val="00532815"/>
    <w:rsid w:val="00532872"/>
    <w:rsid w:val="00532C30"/>
    <w:rsid w:val="00532C69"/>
    <w:rsid w:val="00533277"/>
    <w:rsid w:val="005332C1"/>
    <w:rsid w:val="005332DD"/>
    <w:rsid w:val="00533349"/>
    <w:rsid w:val="005334DF"/>
    <w:rsid w:val="005335B1"/>
    <w:rsid w:val="00533AE5"/>
    <w:rsid w:val="00533BC7"/>
    <w:rsid w:val="00533CB8"/>
    <w:rsid w:val="00533FB0"/>
    <w:rsid w:val="0053412E"/>
    <w:rsid w:val="005341EF"/>
    <w:rsid w:val="00534299"/>
    <w:rsid w:val="00534558"/>
    <w:rsid w:val="0053455B"/>
    <w:rsid w:val="0053469A"/>
    <w:rsid w:val="005349C1"/>
    <w:rsid w:val="00534A55"/>
    <w:rsid w:val="00534AD8"/>
    <w:rsid w:val="00534AEF"/>
    <w:rsid w:val="00534C56"/>
    <w:rsid w:val="00534D4D"/>
    <w:rsid w:val="00534EC4"/>
    <w:rsid w:val="0053509D"/>
    <w:rsid w:val="005351FF"/>
    <w:rsid w:val="00535358"/>
    <w:rsid w:val="005353D7"/>
    <w:rsid w:val="00535722"/>
    <w:rsid w:val="00535A33"/>
    <w:rsid w:val="00535D94"/>
    <w:rsid w:val="00535FB1"/>
    <w:rsid w:val="0053612E"/>
    <w:rsid w:val="005366C6"/>
    <w:rsid w:val="005367F4"/>
    <w:rsid w:val="0053680F"/>
    <w:rsid w:val="005369FF"/>
    <w:rsid w:val="00536A00"/>
    <w:rsid w:val="00536DEB"/>
    <w:rsid w:val="005370EA"/>
    <w:rsid w:val="00537199"/>
    <w:rsid w:val="005373EF"/>
    <w:rsid w:val="00537A54"/>
    <w:rsid w:val="00537A63"/>
    <w:rsid w:val="00537BCD"/>
    <w:rsid w:val="00537CBE"/>
    <w:rsid w:val="005400D5"/>
    <w:rsid w:val="005403B8"/>
    <w:rsid w:val="00540491"/>
    <w:rsid w:val="00540620"/>
    <w:rsid w:val="0054082E"/>
    <w:rsid w:val="005408F0"/>
    <w:rsid w:val="00540A85"/>
    <w:rsid w:val="00540B63"/>
    <w:rsid w:val="00540E7D"/>
    <w:rsid w:val="00540E8D"/>
    <w:rsid w:val="00540F83"/>
    <w:rsid w:val="00541172"/>
    <w:rsid w:val="0054128C"/>
    <w:rsid w:val="0054134C"/>
    <w:rsid w:val="00541520"/>
    <w:rsid w:val="005415A4"/>
    <w:rsid w:val="00541BD9"/>
    <w:rsid w:val="00541F29"/>
    <w:rsid w:val="00541F96"/>
    <w:rsid w:val="00542221"/>
    <w:rsid w:val="005428E0"/>
    <w:rsid w:val="00542942"/>
    <w:rsid w:val="00542A85"/>
    <w:rsid w:val="00542B96"/>
    <w:rsid w:val="00542BAB"/>
    <w:rsid w:val="00542BAD"/>
    <w:rsid w:val="00542FF0"/>
    <w:rsid w:val="00543B61"/>
    <w:rsid w:val="00543C6F"/>
    <w:rsid w:val="00543CD1"/>
    <w:rsid w:val="00543D82"/>
    <w:rsid w:val="00543E6A"/>
    <w:rsid w:val="00544228"/>
    <w:rsid w:val="0054456C"/>
    <w:rsid w:val="005449AD"/>
    <w:rsid w:val="00544B79"/>
    <w:rsid w:val="00544C4E"/>
    <w:rsid w:val="00544E72"/>
    <w:rsid w:val="00544FCA"/>
    <w:rsid w:val="0054517C"/>
    <w:rsid w:val="00545418"/>
    <w:rsid w:val="00545548"/>
    <w:rsid w:val="005455FB"/>
    <w:rsid w:val="005457D5"/>
    <w:rsid w:val="00545845"/>
    <w:rsid w:val="00545926"/>
    <w:rsid w:val="00545E8F"/>
    <w:rsid w:val="005460D7"/>
    <w:rsid w:val="005460D9"/>
    <w:rsid w:val="005461BE"/>
    <w:rsid w:val="005462F7"/>
    <w:rsid w:val="005467DE"/>
    <w:rsid w:val="005469D2"/>
    <w:rsid w:val="00546A7A"/>
    <w:rsid w:val="00546B00"/>
    <w:rsid w:val="00546B01"/>
    <w:rsid w:val="00546E10"/>
    <w:rsid w:val="00546EF2"/>
    <w:rsid w:val="00546F04"/>
    <w:rsid w:val="00546FA6"/>
    <w:rsid w:val="005473FA"/>
    <w:rsid w:val="0054744A"/>
    <w:rsid w:val="005474BE"/>
    <w:rsid w:val="00547A35"/>
    <w:rsid w:val="00547AC7"/>
    <w:rsid w:val="00547ACE"/>
    <w:rsid w:val="0055008A"/>
    <w:rsid w:val="00550189"/>
    <w:rsid w:val="0055048B"/>
    <w:rsid w:val="0055049F"/>
    <w:rsid w:val="005504AB"/>
    <w:rsid w:val="00550637"/>
    <w:rsid w:val="0055068B"/>
    <w:rsid w:val="0055097E"/>
    <w:rsid w:val="00550B1E"/>
    <w:rsid w:val="00550DCB"/>
    <w:rsid w:val="00550EE8"/>
    <w:rsid w:val="00551152"/>
    <w:rsid w:val="0055119D"/>
    <w:rsid w:val="00551268"/>
    <w:rsid w:val="00551275"/>
    <w:rsid w:val="00551380"/>
    <w:rsid w:val="0055158D"/>
    <w:rsid w:val="00551663"/>
    <w:rsid w:val="00551725"/>
    <w:rsid w:val="00551916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5C"/>
    <w:rsid w:val="00552FCE"/>
    <w:rsid w:val="0055300C"/>
    <w:rsid w:val="00553019"/>
    <w:rsid w:val="005530BD"/>
    <w:rsid w:val="005530CE"/>
    <w:rsid w:val="005536D5"/>
    <w:rsid w:val="00553D84"/>
    <w:rsid w:val="00553F20"/>
    <w:rsid w:val="005546A3"/>
    <w:rsid w:val="00554A06"/>
    <w:rsid w:val="00554B23"/>
    <w:rsid w:val="00554EA8"/>
    <w:rsid w:val="0055507E"/>
    <w:rsid w:val="00555288"/>
    <w:rsid w:val="0055532C"/>
    <w:rsid w:val="005556AB"/>
    <w:rsid w:val="005556AC"/>
    <w:rsid w:val="00555882"/>
    <w:rsid w:val="00555ACA"/>
    <w:rsid w:val="00555B9A"/>
    <w:rsid w:val="00555D17"/>
    <w:rsid w:val="00555DCE"/>
    <w:rsid w:val="00555E13"/>
    <w:rsid w:val="005562C6"/>
    <w:rsid w:val="00556317"/>
    <w:rsid w:val="00556462"/>
    <w:rsid w:val="0055665D"/>
    <w:rsid w:val="0055665F"/>
    <w:rsid w:val="0055690E"/>
    <w:rsid w:val="0055695A"/>
    <w:rsid w:val="005569D2"/>
    <w:rsid w:val="00556C2C"/>
    <w:rsid w:val="00556CBD"/>
    <w:rsid w:val="00556FDB"/>
    <w:rsid w:val="005570F9"/>
    <w:rsid w:val="00557399"/>
    <w:rsid w:val="00557530"/>
    <w:rsid w:val="0055784C"/>
    <w:rsid w:val="00557872"/>
    <w:rsid w:val="00557B04"/>
    <w:rsid w:val="00557F57"/>
    <w:rsid w:val="00560135"/>
    <w:rsid w:val="00560192"/>
    <w:rsid w:val="00560194"/>
    <w:rsid w:val="00560288"/>
    <w:rsid w:val="0056054B"/>
    <w:rsid w:val="00560860"/>
    <w:rsid w:val="00560899"/>
    <w:rsid w:val="0056095E"/>
    <w:rsid w:val="00560AF0"/>
    <w:rsid w:val="00560C8D"/>
    <w:rsid w:val="00560DB1"/>
    <w:rsid w:val="00560E43"/>
    <w:rsid w:val="00561021"/>
    <w:rsid w:val="005610D5"/>
    <w:rsid w:val="0056111B"/>
    <w:rsid w:val="005618D9"/>
    <w:rsid w:val="00561928"/>
    <w:rsid w:val="00561AA8"/>
    <w:rsid w:val="00561B99"/>
    <w:rsid w:val="00561C3A"/>
    <w:rsid w:val="00561C87"/>
    <w:rsid w:val="00561DCE"/>
    <w:rsid w:val="005620E3"/>
    <w:rsid w:val="005622C6"/>
    <w:rsid w:val="00562570"/>
    <w:rsid w:val="005626E9"/>
    <w:rsid w:val="0056271E"/>
    <w:rsid w:val="0056279E"/>
    <w:rsid w:val="005628F0"/>
    <w:rsid w:val="00563537"/>
    <w:rsid w:val="00563650"/>
    <w:rsid w:val="005637BC"/>
    <w:rsid w:val="00563928"/>
    <w:rsid w:val="00563A05"/>
    <w:rsid w:val="00563A39"/>
    <w:rsid w:val="00563F10"/>
    <w:rsid w:val="00564038"/>
    <w:rsid w:val="0056427C"/>
    <w:rsid w:val="00564343"/>
    <w:rsid w:val="0056458D"/>
    <w:rsid w:val="00564D20"/>
    <w:rsid w:val="00564D34"/>
    <w:rsid w:val="00564F21"/>
    <w:rsid w:val="005650EF"/>
    <w:rsid w:val="00565260"/>
    <w:rsid w:val="005652DD"/>
    <w:rsid w:val="00565687"/>
    <w:rsid w:val="005656B4"/>
    <w:rsid w:val="00565977"/>
    <w:rsid w:val="00565AEB"/>
    <w:rsid w:val="00565DF6"/>
    <w:rsid w:val="005660A7"/>
    <w:rsid w:val="005663AE"/>
    <w:rsid w:val="00566525"/>
    <w:rsid w:val="0056659C"/>
    <w:rsid w:val="0056660C"/>
    <w:rsid w:val="005666D2"/>
    <w:rsid w:val="00566946"/>
    <w:rsid w:val="00566A1F"/>
    <w:rsid w:val="00566BBE"/>
    <w:rsid w:val="00566DDE"/>
    <w:rsid w:val="00566E1F"/>
    <w:rsid w:val="00566FD2"/>
    <w:rsid w:val="0056722E"/>
    <w:rsid w:val="0056726D"/>
    <w:rsid w:val="005672AD"/>
    <w:rsid w:val="00567307"/>
    <w:rsid w:val="00567703"/>
    <w:rsid w:val="0056790F"/>
    <w:rsid w:val="00567E4E"/>
    <w:rsid w:val="00567E5F"/>
    <w:rsid w:val="00567F3C"/>
    <w:rsid w:val="005700CD"/>
    <w:rsid w:val="0057022E"/>
    <w:rsid w:val="005703A0"/>
    <w:rsid w:val="005703D9"/>
    <w:rsid w:val="005705E7"/>
    <w:rsid w:val="00570707"/>
    <w:rsid w:val="00570733"/>
    <w:rsid w:val="00570797"/>
    <w:rsid w:val="00570818"/>
    <w:rsid w:val="005708F5"/>
    <w:rsid w:val="005708FA"/>
    <w:rsid w:val="0057096E"/>
    <w:rsid w:val="00570EC1"/>
    <w:rsid w:val="00570EE2"/>
    <w:rsid w:val="005710A1"/>
    <w:rsid w:val="0057116E"/>
    <w:rsid w:val="00571192"/>
    <w:rsid w:val="00571304"/>
    <w:rsid w:val="005714B6"/>
    <w:rsid w:val="005716D0"/>
    <w:rsid w:val="00571C7E"/>
    <w:rsid w:val="00571C95"/>
    <w:rsid w:val="00571E01"/>
    <w:rsid w:val="005721DA"/>
    <w:rsid w:val="00572549"/>
    <w:rsid w:val="00572608"/>
    <w:rsid w:val="005727AF"/>
    <w:rsid w:val="0057281E"/>
    <w:rsid w:val="00572998"/>
    <w:rsid w:val="00572A27"/>
    <w:rsid w:val="00572AD2"/>
    <w:rsid w:val="00572C14"/>
    <w:rsid w:val="00572D6F"/>
    <w:rsid w:val="005730A6"/>
    <w:rsid w:val="0057322B"/>
    <w:rsid w:val="005732E6"/>
    <w:rsid w:val="005734B3"/>
    <w:rsid w:val="00573571"/>
    <w:rsid w:val="005736F8"/>
    <w:rsid w:val="00573827"/>
    <w:rsid w:val="00573AAE"/>
    <w:rsid w:val="00573C97"/>
    <w:rsid w:val="00573CF3"/>
    <w:rsid w:val="00573D11"/>
    <w:rsid w:val="00574087"/>
    <w:rsid w:val="005740BE"/>
    <w:rsid w:val="0057421A"/>
    <w:rsid w:val="00574282"/>
    <w:rsid w:val="005742F3"/>
    <w:rsid w:val="00574309"/>
    <w:rsid w:val="0057463F"/>
    <w:rsid w:val="00574CD4"/>
    <w:rsid w:val="00574D3E"/>
    <w:rsid w:val="00574DAF"/>
    <w:rsid w:val="00574DCE"/>
    <w:rsid w:val="0057520F"/>
    <w:rsid w:val="005752D8"/>
    <w:rsid w:val="00575341"/>
    <w:rsid w:val="00575657"/>
    <w:rsid w:val="005756D0"/>
    <w:rsid w:val="00575763"/>
    <w:rsid w:val="00575972"/>
    <w:rsid w:val="00576047"/>
    <w:rsid w:val="005761D8"/>
    <w:rsid w:val="005764D0"/>
    <w:rsid w:val="0057659E"/>
    <w:rsid w:val="00576726"/>
    <w:rsid w:val="005767C8"/>
    <w:rsid w:val="0057695A"/>
    <w:rsid w:val="00576B9B"/>
    <w:rsid w:val="00576BEF"/>
    <w:rsid w:val="00576FF9"/>
    <w:rsid w:val="005777F5"/>
    <w:rsid w:val="00577866"/>
    <w:rsid w:val="005778C8"/>
    <w:rsid w:val="0057795D"/>
    <w:rsid w:val="00577998"/>
    <w:rsid w:val="00577A05"/>
    <w:rsid w:val="00577FCD"/>
    <w:rsid w:val="00580078"/>
    <w:rsid w:val="00580773"/>
    <w:rsid w:val="00580814"/>
    <w:rsid w:val="00580C6D"/>
    <w:rsid w:val="00580F32"/>
    <w:rsid w:val="005810D1"/>
    <w:rsid w:val="005810D3"/>
    <w:rsid w:val="0058110F"/>
    <w:rsid w:val="00581148"/>
    <w:rsid w:val="005812A6"/>
    <w:rsid w:val="005812AB"/>
    <w:rsid w:val="0058138A"/>
    <w:rsid w:val="005814F0"/>
    <w:rsid w:val="0058156E"/>
    <w:rsid w:val="00581705"/>
    <w:rsid w:val="005817C6"/>
    <w:rsid w:val="00581840"/>
    <w:rsid w:val="00581CC5"/>
    <w:rsid w:val="00581DBC"/>
    <w:rsid w:val="00581F88"/>
    <w:rsid w:val="00582DF4"/>
    <w:rsid w:val="00582E29"/>
    <w:rsid w:val="00582E7D"/>
    <w:rsid w:val="0058301D"/>
    <w:rsid w:val="0058305C"/>
    <w:rsid w:val="00583099"/>
    <w:rsid w:val="005830DE"/>
    <w:rsid w:val="00583181"/>
    <w:rsid w:val="00583324"/>
    <w:rsid w:val="00583663"/>
    <w:rsid w:val="005836A7"/>
    <w:rsid w:val="00583722"/>
    <w:rsid w:val="005837AF"/>
    <w:rsid w:val="005837FE"/>
    <w:rsid w:val="0058382E"/>
    <w:rsid w:val="00583D11"/>
    <w:rsid w:val="00583DAF"/>
    <w:rsid w:val="00583F19"/>
    <w:rsid w:val="00583FFE"/>
    <w:rsid w:val="0058404F"/>
    <w:rsid w:val="0058409A"/>
    <w:rsid w:val="005841B9"/>
    <w:rsid w:val="005842F0"/>
    <w:rsid w:val="00584793"/>
    <w:rsid w:val="00584908"/>
    <w:rsid w:val="00584BBC"/>
    <w:rsid w:val="00584BD1"/>
    <w:rsid w:val="00584BDB"/>
    <w:rsid w:val="00584C17"/>
    <w:rsid w:val="00584D23"/>
    <w:rsid w:val="00584E75"/>
    <w:rsid w:val="00584FF8"/>
    <w:rsid w:val="00585105"/>
    <w:rsid w:val="0058518B"/>
    <w:rsid w:val="0058554A"/>
    <w:rsid w:val="00585688"/>
    <w:rsid w:val="005857E0"/>
    <w:rsid w:val="0058580D"/>
    <w:rsid w:val="00585B52"/>
    <w:rsid w:val="00585C49"/>
    <w:rsid w:val="00585FED"/>
    <w:rsid w:val="00585FF4"/>
    <w:rsid w:val="0058601A"/>
    <w:rsid w:val="005862BD"/>
    <w:rsid w:val="00586417"/>
    <w:rsid w:val="00586AEB"/>
    <w:rsid w:val="00586B4E"/>
    <w:rsid w:val="00586BAB"/>
    <w:rsid w:val="00586BBC"/>
    <w:rsid w:val="00586CC1"/>
    <w:rsid w:val="00586E23"/>
    <w:rsid w:val="00587177"/>
    <w:rsid w:val="0058753A"/>
    <w:rsid w:val="0059049C"/>
    <w:rsid w:val="00590843"/>
    <w:rsid w:val="00590994"/>
    <w:rsid w:val="00590A2B"/>
    <w:rsid w:val="00590A76"/>
    <w:rsid w:val="00590BB2"/>
    <w:rsid w:val="00590CA1"/>
    <w:rsid w:val="00590DEB"/>
    <w:rsid w:val="00590E4E"/>
    <w:rsid w:val="00590F76"/>
    <w:rsid w:val="00591046"/>
    <w:rsid w:val="005912B1"/>
    <w:rsid w:val="005913AF"/>
    <w:rsid w:val="00591533"/>
    <w:rsid w:val="00591549"/>
    <w:rsid w:val="005915CB"/>
    <w:rsid w:val="005917B1"/>
    <w:rsid w:val="00591904"/>
    <w:rsid w:val="0059193F"/>
    <w:rsid w:val="00591D1D"/>
    <w:rsid w:val="00591F09"/>
    <w:rsid w:val="00591FE3"/>
    <w:rsid w:val="0059207F"/>
    <w:rsid w:val="005924B4"/>
    <w:rsid w:val="00592527"/>
    <w:rsid w:val="005925EE"/>
    <w:rsid w:val="00592659"/>
    <w:rsid w:val="00592B00"/>
    <w:rsid w:val="00592E0A"/>
    <w:rsid w:val="00592ED8"/>
    <w:rsid w:val="00592EEB"/>
    <w:rsid w:val="00593225"/>
    <w:rsid w:val="005937EC"/>
    <w:rsid w:val="005939E7"/>
    <w:rsid w:val="00593A29"/>
    <w:rsid w:val="00593A74"/>
    <w:rsid w:val="00593B24"/>
    <w:rsid w:val="00593C4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3C5"/>
    <w:rsid w:val="00595442"/>
    <w:rsid w:val="00595444"/>
    <w:rsid w:val="005954BF"/>
    <w:rsid w:val="00595851"/>
    <w:rsid w:val="00595915"/>
    <w:rsid w:val="00595B68"/>
    <w:rsid w:val="00595CF7"/>
    <w:rsid w:val="00595D3E"/>
    <w:rsid w:val="00595FF0"/>
    <w:rsid w:val="005960EE"/>
    <w:rsid w:val="005961AF"/>
    <w:rsid w:val="005961FA"/>
    <w:rsid w:val="005963A4"/>
    <w:rsid w:val="00596421"/>
    <w:rsid w:val="005964E2"/>
    <w:rsid w:val="00596537"/>
    <w:rsid w:val="0059666A"/>
    <w:rsid w:val="005966F4"/>
    <w:rsid w:val="00596830"/>
    <w:rsid w:val="00596A2B"/>
    <w:rsid w:val="00596AD6"/>
    <w:rsid w:val="00596C4E"/>
    <w:rsid w:val="00596CC5"/>
    <w:rsid w:val="00596D8B"/>
    <w:rsid w:val="00596DBF"/>
    <w:rsid w:val="00596E6E"/>
    <w:rsid w:val="00596E9A"/>
    <w:rsid w:val="00596F39"/>
    <w:rsid w:val="00597032"/>
    <w:rsid w:val="0059711A"/>
    <w:rsid w:val="00597156"/>
    <w:rsid w:val="0059754B"/>
    <w:rsid w:val="005975C9"/>
    <w:rsid w:val="00597798"/>
    <w:rsid w:val="005977AE"/>
    <w:rsid w:val="005977CD"/>
    <w:rsid w:val="00597959"/>
    <w:rsid w:val="00597BAA"/>
    <w:rsid w:val="00597BF0"/>
    <w:rsid w:val="00597D2F"/>
    <w:rsid w:val="00597DB5"/>
    <w:rsid w:val="00597E8D"/>
    <w:rsid w:val="00597F4F"/>
    <w:rsid w:val="00597FC5"/>
    <w:rsid w:val="005A0319"/>
    <w:rsid w:val="005A04E3"/>
    <w:rsid w:val="005A0505"/>
    <w:rsid w:val="005A0623"/>
    <w:rsid w:val="005A0978"/>
    <w:rsid w:val="005A0A87"/>
    <w:rsid w:val="005A0ECB"/>
    <w:rsid w:val="005A0EDE"/>
    <w:rsid w:val="005A10D5"/>
    <w:rsid w:val="005A14B0"/>
    <w:rsid w:val="005A1848"/>
    <w:rsid w:val="005A191F"/>
    <w:rsid w:val="005A1AF1"/>
    <w:rsid w:val="005A1F1D"/>
    <w:rsid w:val="005A1FEE"/>
    <w:rsid w:val="005A222C"/>
    <w:rsid w:val="005A230B"/>
    <w:rsid w:val="005A241E"/>
    <w:rsid w:val="005A2AF4"/>
    <w:rsid w:val="005A2C26"/>
    <w:rsid w:val="005A2C8F"/>
    <w:rsid w:val="005A2CBE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3D3A"/>
    <w:rsid w:val="005A3EDB"/>
    <w:rsid w:val="005A42E6"/>
    <w:rsid w:val="005A45CD"/>
    <w:rsid w:val="005A475E"/>
    <w:rsid w:val="005A481E"/>
    <w:rsid w:val="005A4A68"/>
    <w:rsid w:val="005A4A73"/>
    <w:rsid w:val="005A4B28"/>
    <w:rsid w:val="005A4BE2"/>
    <w:rsid w:val="005A4D01"/>
    <w:rsid w:val="005A4D2C"/>
    <w:rsid w:val="005A50B9"/>
    <w:rsid w:val="005A50CB"/>
    <w:rsid w:val="005A50F8"/>
    <w:rsid w:val="005A54B2"/>
    <w:rsid w:val="005A54EA"/>
    <w:rsid w:val="005A57AA"/>
    <w:rsid w:val="005A5AAB"/>
    <w:rsid w:val="005A5DBC"/>
    <w:rsid w:val="005A6203"/>
    <w:rsid w:val="005A6360"/>
    <w:rsid w:val="005A676B"/>
    <w:rsid w:val="005A67DD"/>
    <w:rsid w:val="005A69D4"/>
    <w:rsid w:val="005A6C40"/>
    <w:rsid w:val="005A6F16"/>
    <w:rsid w:val="005A72A3"/>
    <w:rsid w:val="005A7386"/>
    <w:rsid w:val="005A74A1"/>
    <w:rsid w:val="005A7593"/>
    <w:rsid w:val="005A7680"/>
    <w:rsid w:val="005A779D"/>
    <w:rsid w:val="005A7AD9"/>
    <w:rsid w:val="005A7B0F"/>
    <w:rsid w:val="005A7C76"/>
    <w:rsid w:val="005A7DF8"/>
    <w:rsid w:val="005B0264"/>
    <w:rsid w:val="005B03BD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5"/>
    <w:rsid w:val="005B117A"/>
    <w:rsid w:val="005B11E9"/>
    <w:rsid w:val="005B146F"/>
    <w:rsid w:val="005B16D3"/>
    <w:rsid w:val="005B181D"/>
    <w:rsid w:val="005B1976"/>
    <w:rsid w:val="005B1AAC"/>
    <w:rsid w:val="005B1B34"/>
    <w:rsid w:val="005B1B85"/>
    <w:rsid w:val="005B1C6B"/>
    <w:rsid w:val="005B1E21"/>
    <w:rsid w:val="005B1EB8"/>
    <w:rsid w:val="005B1F45"/>
    <w:rsid w:val="005B2481"/>
    <w:rsid w:val="005B25EA"/>
    <w:rsid w:val="005B27E6"/>
    <w:rsid w:val="005B2807"/>
    <w:rsid w:val="005B2AFD"/>
    <w:rsid w:val="005B2BEE"/>
    <w:rsid w:val="005B2CE5"/>
    <w:rsid w:val="005B2E3C"/>
    <w:rsid w:val="005B2EC1"/>
    <w:rsid w:val="005B2FE2"/>
    <w:rsid w:val="005B32E6"/>
    <w:rsid w:val="005B340B"/>
    <w:rsid w:val="005B3537"/>
    <w:rsid w:val="005B36A4"/>
    <w:rsid w:val="005B373D"/>
    <w:rsid w:val="005B3BB0"/>
    <w:rsid w:val="005B3C92"/>
    <w:rsid w:val="005B4060"/>
    <w:rsid w:val="005B4225"/>
    <w:rsid w:val="005B4279"/>
    <w:rsid w:val="005B427C"/>
    <w:rsid w:val="005B4393"/>
    <w:rsid w:val="005B43B5"/>
    <w:rsid w:val="005B44B7"/>
    <w:rsid w:val="005B4623"/>
    <w:rsid w:val="005B4762"/>
    <w:rsid w:val="005B4842"/>
    <w:rsid w:val="005B48AB"/>
    <w:rsid w:val="005B4908"/>
    <w:rsid w:val="005B4A73"/>
    <w:rsid w:val="005B4C9C"/>
    <w:rsid w:val="005B4FB5"/>
    <w:rsid w:val="005B5253"/>
    <w:rsid w:val="005B52FF"/>
    <w:rsid w:val="005B54C3"/>
    <w:rsid w:val="005B554F"/>
    <w:rsid w:val="005B56B6"/>
    <w:rsid w:val="005B5709"/>
    <w:rsid w:val="005B5A80"/>
    <w:rsid w:val="005B5D92"/>
    <w:rsid w:val="005B5EC8"/>
    <w:rsid w:val="005B6007"/>
    <w:rsid w:val="005B63DC"/>
    <w:rsid w:val="005B64CD"/>
    <w:rsid w:val="005B686C"/>
    <w:rsid w:val="005B68C2"/>
    <w:rsid w:val="005B6AAB"/>
    <w:rsid w:val="005B6CB9"/>
    <w:rsid w:val="005B6D60"/>
    <w:rsid w:val="005B6F62"/>
    <w:rsid w:val="005B6F64"/>
    <w:rsid w:val="005B705E"/>
    <w:rsid w:val="005B70EF"/>
    <w:rsid w:val="005B70FB"/>
    <w:rsid w:val="005B71F1"/>
    <w:rsid w:val="005B722E"/>
    <w:rsid w:val="005B72D9"/>
    <w:rsid w:val="005B7346"/>
    <w:rsid w:val="005B73F5"/>
    <w:rsid w:val="005B7526"/>
    <w:rsid w:val="005B7561"/>
    <w:rsid w:val="005B7A83"/>
    <w:rsid w:val="005B7AA0"/>
    <w:rsid w:val="005B7C3E"/>
    <w:rsid w:val="005C012E"/>
    <w:rsid w:val="005C0239"/>
    <w:rsid w:val="005C047C"/>
    <w:rsid w:val="005C04E6"/>
    <w:rsid w:val="005C065D"/>
    <w:rsid w:val="005C0891"/>
    <w:rsid w:val="005C0987"/>
    <w:rsid w:val="005C0A50"/>
    <w:rsid w:val="005C0A99"/>
    <w:rsid w:val="005C0B06"/>
    <w:rsid w:val="005C0B5D"/>
    <w:rsid w:val="005C0D62"/>
    <w:rsid w:val="005C0E25"/>
    <w:rsid w:val="005C0F2E"/>
    <w:rsid w:val="005C123C"/>
    <w:rsid w:val="005C17C8"/>
    <w:rsid w:val="005C18B3"/>
    <w:rsid w:val="005C1FC8"/>
    <w:rsid w:val="005C1FF4"/>
    <w:rsid w:val="005C21F9"/>
    <w:rsid w:val="005C2309"/>
    <w:rsid w:val="005C24CE"/>
    <w:rsid w:val="005C2569"/>
    <w:rsid w:val="005C25DA"/>
    <w:rsid w:val="005C2952"/>
    <w:rsid w:val="005C2BF6"/>
    <w:rsid w:val="005C2E1F"/>
    <w:rsid w:val="005C2F05"/>
    <w:rsid w:val="005C2F25"/>
    <w:rsid w:val="005C30CF"/>
    <w:rsid w:val="005C32D7"/>
    <w:rsid w:val="005C3413"/>
    <w:rsid w:val="005C3430"/>
    <w:rsid w:val="005C3443"/>
    <w:rsid w:val="005C3896"/>
    <w:rsid w:val="005C3907"/>
    <w:rsid w:val="005C39CB"/>
    <w:rsid w:val="005C3F77"/>
    <w:rsid w:val="005C41A6"/>
    <w:rsid w:val="005C4209"/>
    <w:rsid w:val="005C42B7"/>
    <w:rsid w:val="005C44E2"/>
    <w:rsid w:val="005C473E"/>
    <w:rsid w:val="005C4965"/>
    <w:rsid w:val="005C49EE"/>
    <w:rsid w:val="005C4B34"/>
    <w:rsid w:val="005C4CCC"/>
    <w:rsid w:val="005C4DC5"/>
    <w:rsid w:val="005C4FB1"/>
    <w:rsid w:val="005C529C"/>
    <w:rsid w:val="005C5436"/>
    <w:rsid w:val="005C5671"/>
    <w:rsid w:val="005C5B94"/>
    <w:rsid w:val="005C5DF6"/>
    <w:rsid w:val="005C5F22"/>
    <w:rsid w:val="005C5F52"/>
    <w:rsid w:val="005C6461"/>
    <w:rsid w:val="005C649C"/>
    <w:rsid w:val="005C65F8"/>
    <w:rsid w:val="005C66A3"/>
    <w:rsid w:val="005C673F"/>
    <w:rsid w:val="005C67EC"/>
    <w:rsid w:val="005C6DEF"/>
    <w:rsid w:val="005C6EE1"/>
    <w:rsid w:val="005C73E0"/>
    <w:rsid w:val="005C7531"/>
    <w:rsid w:val="005C76EE"/>
    <w:rsid w:val="005C78D0"/>
    <w:rsid w:val="005C7992"/>
    <w:rsid w:val="005C7C61"/>
    <w:rsid w:val="005D0044"/>
    <w:rsid w:val="005D00C4"/>
    <w:rsid w:val="005D0196"/>
    <w:rsid w:val="005D0231"/>
    <w:rsid w:val="005D0449"/>
    <w:rsid w:val="005D059E"/>
    <w:rsid w:val="005D0635"/>
    <w:rsid w:val="005D0A52"/>
    <w:rsid w:val="005D0A9C"/>
    <w:rsid w:val="005D0E5F"/>
    <w:rsid w:val="005D0F9A"/>
    <w:rsid w:val="005D1161"/>
    <w:rsid w:val="005D145A"/>
    <w:rsid w:val="005D19C8"/>
    <w:rsid w:val="005D1AB0"/>
    <w:rsid w:val="005D1CDA"/>
    <w:rsid w:val="005D1EA0"/>
    <w:rsid w:val="005D1ECD"/>
    <w:rsid w:val="005D1EDE"/>
    <w:rsid w:val="005D218D"/>
    <w:rsid w:val="005D246A"/>
    <w:rsid w:val="005D2969"/>
    <w:rsid w:val="005D2A65"/>
    <w:rsid w:val="005D2A66"/>
    <w:rsid w:val="005D2ABC"/>
    <w:rsid w:val="005D2B0E"/>
    <w:rsid w:val="005D2B12"/>
    <w:rsid w:val="005D2D75"/>
    <w:rsid w:val="005D2F2A"/>
    <w:rsid w:val="005D3169"/>
    <w:rsid w:val="005D327E"/>
    <w:rsid w:val="005D35CD"/>
    <w:rsid w:val="005D3782"/>
    <w:rsid w:val="005D39EB"/>
    <w:rsid w:val="005D3B48"/>
    <w:rsid w:val="005D3E8A"/>
    <w:rsid w:val="005D3EFE"/>
    <w:rsid w:val="005D4000"/>
    <w:rsid w:val="005D4013"/>
    <w:rsid w:val="005D406C"/>
    <w:rsid w:val="005D4406"/>
    <w:rsid w:val="005D4661"/>
    <w:rsid w:val="005D471F"/>
    <w:rsid w:val="005D4767"/>
    <w:rsid w:val="005D49C8"/>
    <w:rsid w:val="005D4B0A"/>
    <w:rsid w:val="005D5004"/>
    <w:rsid w:val="005D50B3"/>
    <w:rsid w:val="005D5238"/>
    <w:rsid w:val="005D52B7"/>
    <w:rsid w:val="005D53B5"/>
    <w:rsid w:val="005D57A4"/>
    <w:rsid w:val="005D58B7"/>
    <w:rsid w:val="005D5A05"/>
    <w:rsid w:val="005D5F93"/>
    <w:rsid w:val="005D6059"/>
    <w:rsid w:val="005D619F"/>
    <w:rsid w:val="005D6317"/>
    <w:rsid w:val="005D63D6"/>
    <w:rsid w:val="005D641E"/>
    <w:rsid w:val="005D6615"/>
    <w:rsid w:val="005D6A8F"/>
    <w:rsid w:val="005D6AA9"/>
    <w:rsid w:val="005D6AF3"/>
    <w:rsid w:val="005D6FD4"/>
    <w:rsid w:val="005D715E"/>
    <w:rsid w:val="005D7298"/>
    <w:rsid w:val="005D73FE"/>
    <w:rsid w:val="005D772E"/>
    <w:rsid w:val="005D7912"/>
    <w:rsid w:val="005D7C96"/>
    <w:rsid w:val="005D7CD3"/>
    <w:rsid w:val="005E0080"/>
    <w:rsid w:val="005E0130"/>
    <w:rsid w:val="005E019F"/>
    <w:rsid w:val="005E0223"/>
    <w:rsid w:val="005E029F"/>
    <w:rsid w:val="005E02AC"/>
    <w:rsid w:val="005E02C8"/>
    <w:rsid w:val="005E0313"/>
    <w:rsid w:val="005E04C4"/>
    <w:rsid w:val="005E06E8"/>
    <w:rsid w:val="005E0773"/>
    <w:rsid w:val="005E07EB"/>
    <w:rsid w:val="005E09A8"/>
    <w:rsid w:val="005E09C8"/>
    <w:rsid w:val="005E0A63"/>
    <w:rsid w:val="005E0DC6"/>
    <w:rsid w:val="005E1146"/>
    <w:rsid w:val="005E135F"/>
    <w:rsid w:val="005E1538"/>
    <w:rsid w:val="005E158F"/>
    <w:rsid w:val="005E15DB"/>
    <w:rsid w:val="005E1716"/>
    <w:rsid w:val="005E1770"/>
    <w:rsid w:val="005E18CA"/>
    <w:rsid w:val="005E1C2B"/>
    <w:rsid w:val="005E1C36"/>
    <w:rsid w:val="005E1E2E"/>
    <w:rsid w:val="005E1E39"/>
    <w:rsid w:val="005E21C7"/>
    <w:rsid w:val="005E233E"/>
    <w:rsid w:val="005E2590"/>
    <w:rsid w:val="005E2782"/>
    <w:rsid w:val="005E27F3"/>
    <w:rsid w:val="005E28D8"/>
    <w:rsid w:val="005E29DF"/>
    <w:rsid w:val="005E2B5B"/>
    <w:rsid w:val="005E2F77"/>
    <w:rsid w:val="005E3092"/>
    <w:rsid w:val="005E3309"/>
    <w:rsid w:val="005E39B1"/>
    <w:rsid w:val="005E39B2"/>
    <w:rsid w:val="005E3ECA"/>
    <w:rsid w:val="005E3F2D"/>
    <w:rsid w:val="005E40DA"/>
    <w:rsid w:val="005E43C4"/>
    <w:rsid w:val="005E4415"/>
    <w:rsid w:val="005E44E8"/>
    <w:rsid w:val="005E4526"/>
    <w:rsid w:val="005E4553"/>
    <w:rsid w:val="005E4943"/>
    <w:rsid w:val="005E4964"/>
    <w:rsid w:val="005E49C2"/>
    <w:rsid w:val="005E4A41"/>
    <w:rsid w:val="005E4A74"/>
    <w:rsid w:val="005E4A89"/>
    <w:rsid w:val="005E4B27"/>
    <w:rsid w:val="005E4CEC"/>
    <w:rsid w:val="005E4E36"/>
    <w:rsid w:val="005E4EB4"/>
    <w:rsid w:val="005E4EC6"/>
    <w:rsid w:val="005E5282"/>
    <w:rsid w:val="005E5445"/>
    <w:rsid w:val="005E58E1"/>
    <w:rsid w:val="005E5981"/>
    <w:rsid w:val="005E5A53"/>
    <w:rsid w:val="005E5EC9"/>
    <w:rsid w:val="005E6043"/>
    <w:rsid w:val="005E6472"/>
    <w:rsid w:val="005E66D6"/>
    <w:rsid w:val="005E6889"/>
    <w:rsid w:val="005E68C4"/>
    <w:rsid w:val="005E6A52"/>
    <w:rsid w:val="005E6A76"/>
    <w:rsid w:val="005E6B2A"/>
    <w:rsid w:val="005E6BC2"/>
    <w:rsid w:val="005E6EF6"/>
    <w:rsid w:val="005E7265"/>
    <w:rsid w:val="005E72B4"/>
    <w:rsid w:val="005E736A"/>
    <w:rsid w:val="005E744D"/>
    <w:rsid w:val="005E747D"/>
    <w:rsid w:val="005E75EC"/>
    <w:rsid w:val="005E7856"/>
    <w:rsid w:val="005E78C2"/>
    <w:rsid w:val="005E78F0"/>
    <w:rsid w:val="005E79A3"/>
    <w:rsid w:val="005E7B14"/>
    <w:rsid w:val="005F085D"/>
    <w:rsid w:val="005F0A60"/>
    <w:rsid w:val="005F0C22"/>
    <w:rsid w:val="005F0CCA"/>
    <w:rsid w:val="005F0D29"/>
    <w:rsid w:val="005F0D48"/>
    <w:rsid w:val="005F0E51"/>
    <w:rsid w:val="005F0E92"/>
    <w:rsid w:val="005F0FA6"/>
    <w:rsid w:val="005F1061"/>
    <w:rsid w:val="005F128E"/>
    <w:rsid w:val="005F14FE"/>
    <w:rsid w:val="005F1823"/>
    <w:rsid w:val="005F1855"/>
    <w:rsid w:val="005F1888"/>
    <w:rsid w:val="005F18A9"/>
    <w:rsid w:val="005F1ABC"/>
    <w:rsid w:val="005F1E99"/>
    <w:rsid w:val="005F1FB6"/>
    <w:rsid w:val="005F20AA"/>
    <w:rsid w:val="005F2426"/>
    <w:rsid w:val="005F25EB"/>
    <w:rsid w:val="005F29D1"/>
    <w:rsid w:val="005F29E7"/>
    <w:rsid w:val="005F2A99"/>
    <w:rsid w:val="005F2B84"/>
    <w:rsid w:val="005F2C2E"/>
    <w:rsid w:val="005F2EEF"/>
    <w:rsid w:val="005F30F9"/>
    <w:rsid w:val="005F35B5"/>
    <w:rsid w:val="005F3BA7"/>
    <w:rsid w:val="005F3E36"/>
    <w:rsid w:val="005F3E40"/>
    <w:rsid w:val="005F4000"/>
    <w:rsid w:val="005F4123"/>
    <w:rsid w:val="005F4461"/>
    <w:rsid w:val="005F44FD"/>
    <w:rsid w:val="005F460D"/>
    <w:rsid w:val="005F4736"/>
    <w:rsid w:val="005F48C1"/>
    <w:rsid w:val="005F4974"/>
    <w:rsid w:val="005F497A"/>
    <w:rsid w:val="005F4C62"/>
    <w:rsid w:val="005F4D03"/>
    <w:rsid w:val="005F4F51"/>
    <w:rsid w:val="005F5227"/>
    <w:rsid w:val="005F52B8"/>
    <w:rsid w:val="005F5324"/>
    <w:rsid w:val="005F5419"/>
    <w:rsid w:val="005F551A"/>
    <w:rsid w:val="005F58FE"/>
    <w:rsid w:val="005F59F7"/>
    <w:rsid w:val="005F5B2C"/>
    <w:rsid w:val="005F6177"/>
    <w:rsid w:val="005F628D"/>
    <w:rsid w:val="005F642C"/>
    <w:rsid w:val="005F6483"/>
    <w:rsid w:val="005F64EB"/>
    <w:rsid w:val="005F64F6"/>
    <w:rsid w:val="005F6792"/>
    <w:rsid w:val="005F6829"/>
    <w:rsid w:val="005F6911"/>
    <w:rsid w:val="005F6B47"/>
    <w:rsid w:val="005F6C36"/>
    <w:rsid w:val="005F6D3D"/>
    <w:rsid w:val="005F6E86"/>
    <w:rsid w:val="005F703C"/>
    <w:rsid w:val="005F7178"/>
    <w:rsid w:val="005F79DA"/>
    <w:rsid w:val="005F7BB3"/>
    <w:rsid w:val="005F7EFF"/>
    <w:rsid w:val="005F7F4C"/>
    <w:rsid w:val="00600190"/>
    <w:rsid w:val="00600279"/>
    <w:rsid w:val="00600395"/>
    <w:rsid w:val="0060040D"/>
    <w:rsid w:val="00600572"/>
    <w:rsid w:val="00600CB8"/>
    <w:rsid w:val="00600CEB"/>
    <w:rsid w:val="00600DA2"/>
    <w:rsid w:val="00600E2C"/>
    <w:rsid w:val="00600F3F"/>
    <w:rsid w:val="00601086"/>
    <w:rsid w:val="006010B9"/>
    <w:rsid w:val="006013A4"/>
    <w:rsid w:val="006015A7"/>
    <w:rsid w:val="0060164B"/>
    <w:rsid w:val="0060171F"/>
    <w:rsid w:val="00601982"/>
    <w:rsid w:val="006019D1"/>
    <w:rsid w:val="00601E2A"/>
    <w:rsid w:val="00601ED1"/>
    <w:rsid w:val="00602222"/>
    <w:rsid w:val="00602464"/>
    <w:rsid w:val="00602763"/>
    <w:rsid w:val="00602C83"/>
    <w:rsid w:val="00602D97"/>
    <w:rsid w:val="00602E74"/>
    <w:rsid w:val="00602FC6"/>
    <w:rsid w:val="006037C2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3AA"/>
    <w:rsid w:val="00604420"/>
    <w:rsid w:val="00604837"/>
    <w:rsid w:val="006048EA"/>
    <w:rsid w:val="00604C5D"/>
    <w:rsid w:val="00604D96"/>
    <w:rsid w:val="006050E5"/>
    <w:rsid w:val="0060520C"/>
    <w:rsid w:val="006053A6"/>
    <w:rsid w:val="00605674"/>
    <w:rsid w:val="00605868"/>
    <w:rsid w:val="006059E7"/>
    <w:rsid w:val="00605A4F"/>
    <w:rsid w:val="00605BC9"/>
    <w:rsid w:val="00605EF6"/>
    <w:rsid w:val="00606182"/>
    <w:rsid w:val="0060662F"/>
    <w:rsid w:val="00606852"/>
    <w:rsid w:val="00606B6E"/>
    <w:rsid w:val="00606E34"/>
    <w:rsid w:val="00607107"/>
    <w:rsid w:val="0060742F"/>
    <w:rsid w:val="0060768A"/>
    <w:rsid w:val="00607699"/>
    <w:rsid w:val="006076BA"/>
    <w:rsid w:val="0060778E"/>
    <w:rsid w:val="006077A8"/>
    <w:rsid w:val="00607D12"/>
    <w:rsid w:val="0061053A"/>
    <w:rsid w:val="00610609"/>
    <w:rsid w:val="0061077C"/>
    <w:rsid w:val="0061087E"/>
    <w:rsid w:val="006109BF"/>
    <w:rsid w:val="00610A03"/>
    <w:rsid w:val="00610E64"/>
    <w:rsid w:val="00610F7C"/>
    <w:rsid w:val="006110AD"/>
    <w:rsid w:val="006110B8"/>
    <w:rsid w:val="006111C6"/>
    <w:rsid w:val="006116A5"/>
    <w:rsid w:val="0061173F"/>
    <w:rsid w:val="0061195C"/>
    <w:rsid w:val="00611D5C"/>
    <w:rsid w:val="00611E17"/>
    <w:rsid w:val="00611F79"/>
    <w:rsid w:val="00612027"/>
    <w:rsid w:val="00612045"/>
    <w:rsid w:val="006121A3"/>
    <w:rsid w:val="00612510"/>
    <w:rsid w:val="0061264B"/>
    <w:rsid w:val="006126B3"/>
    <w:rsid w:val="0061270E"/>
    <w:rsid w:val="00612B23"/>
    <w:rsid w:val="00613279"/>
    <w:rsid w:val="00613442"/>
    <w:rsid w:val="006134B7"/>
    <w:rsid w:val="006135C2"/>
    <w:rsid w:val="006135D1"/>
    <w:rsid w:val="00613670"/>
    <w:rsid w:val="00613826"/>
    <w:rsid w:val="006138F7"/>
    <w:rsid w:val="0061394D"/>
    <w:rsid w:val="00613A08"/>
    <w:rsid w:val="00613AFD"/>
    <w:rsid w:val="00613C63"/>
    <w:rsid w:val="00613FFA"/>
    <w:rsid w:val="00614080"/>
    <w:rsid w:val="006140FB"/>
    <w:rsid w:val="00614104"/>
    <w:rsid w:val="006148A2"/>
    <w:rsid w:val="00614982"/>
    <w:rsid w:val="00614AFF"/>
    <w:rsid w:val="00614BF5"/>
    <w:rsid w:val="00614C02"/>
    <w:rsid w:val="00614D10"/>
    <w:rsid w:val="00614E39"/>
    <w:rsid w:val="00614E44"/>
    <w:rsid w:val="0061500A"/>
    <w:rsid w:val="006152CF"/>
    <w:rsid w:val="006156B8"/>
    <w:rsid w:val="00615712"/>
    <w:rsid w:val="00615B0D"/>
    <w:rsid w:val="00615CA8"/>
    <w:rsid w:val="00615D4E"/>
    <w:rsid w:val="00615E48"/>
    <w:rsid w:val="00615EBD"/>
    <w:rsid w:val="00616070"/>
    <w:rsid w:val="00616303"/>
    <w:rsid w:val="006163BB"/>
    <w:rsid w:val="006168C6"/>
    <w:rsid w:val="00616940"/>
    <w:rsid w:val="00616FC4"/>
    <w:rsid w:val="00617039"/>
    <w:rsid w:val="00617346"/>
    <w:rsid w:val="00617831"/>
    <w:rsid w:val="006179D4"/>
    <w:rsid w:val="006200A4"/>
    <w:rsid w:val="00620174"/>
    <w:rsid w:val="00620198"/>
    <w:rsid w:val="00620279"/>
    <w:rsid w:val="00620420"/>
    <w:rsid w:val="00620463"/>
    <w:rsid w:val="00620650"/>
    <w:rsid w:val="00620894"/>
    <w:rsid w:val="006208C1"/>
    <w:rsid w:val="0062099F"/>
    <w:rsid w:val="006209FE"/>
    <w:rsid w:val="00620ACA"/>
    <w:rsid w:val="00620B96"/>
    <w:rsid w:val="00620EC1"/>
    <w:rsid w:val="00620F03"/>
    <w:rsid w:val="0062128A"/>
    <w:rsid w:val="00621446"/>
    <w:rsid w:val="0062158E"/>
    <w:rsid w:val="00621666"/>
    <w:rsid w:val="0062181F"/>
    <w:rsid w:val="00621832"/>
    <w:rsid w:val="00621A87"/>
    <w:rsid w:val="00621AC3"/>
    <w:rsid w:val="00621B61"/>
    <w:rsid w:val="00621C70"/>
    <w:rsid w:val="00622104"/>
    <w:rsid w:val="00622339"/>
    <w:rsid w:val="0062236F"/>
    <w:rsid w:val="006226E2"/>
    <w:rsid w:val="006226F8"/>
    <w:rsid w:val="00622A1F"/>
    <w:rsid w:val="00622A2E"/>
    <w:rsid w:val="00622B8B"/>
    <w:rsid w:val="00622B93"/>
    <w:rsid w:val="00622BC0"/>
    <w:rsid w:val="00622C21"/>
    <w:rsid w:val="00622F36"/>
    <w:rsid w:val="0062301A"/>
    <w:rsid w:val="0062314E"/>
    <w:rsid w:val="006231D8"/>
    <w:rsid w:val="006233D5"/>
    <w:rsid w:val="00623424"/>
    <w:rsid w:val="006235F0"/>
    <w:rsid w:val="0062360F"/>
    <w:rsid w:val="00623786"/>
    <w:rsid w:val="00623BED"/>
    <w:rsid w:val="00623E27"/>
    <w:rsid w:val="006246B3"/>
    <w:rsid w:val="0062470A"/>
    <w:rsid w:val="00624932"/>
    <w:rsid w:val="00624CB1"/>
    <w:rsid w:val="00624EA1"/>
    <w:rsid w:val="00624EE1"/>
    <w:rsid w:val="00624F8E"/>
    <w:rsid w:val="00625032"/>
    <w:rsid w:val="0062516A"/>
    <w:rsid w:val="006252B0"/>
    <w:rsid w:val="00625AB5"/>
    <w:rsid w:val="00625B5F"/>
    <w:rsid w:val="00625C6F"/>
    <w:rsid w:val="00625EB1"/>
    <w:rsid w:val="00625F95"/>
    <w:rsid w:val="00626088"/>
    <w:rsid w:val="006262E6"/>
    <w:rsid w:val="0062634F"/>
    <w:rsid w:val="006267AC"/>
    <w:rsid w:val="00626ABB"/>
    <w:rsid w:val="00626B35"/>
    <w:rsid w:val="00627019"/>
    <w:rsid w:val="00627184"/>
    <w:rsid w:val="0062742D"/>
    <w:rsid w:val="0062746A"/>
    <w:rsid w:val="006276B0"/>
    <w:rsid w:val="006277D6"/>
    <w:rsid w:val="0062784F"/>
    <w:rsid w:val="00627925"/>
    <w:rsid w:val="00627A44"/>
    <w:rsid w:val="00627D64"/>
    <w:rsid w:val="00627E16"/>
    <w:rsid w:val="00627FF7"/>
    <w:rsid w:val="0063000F"/>
    <w:rsid w:val="00630010"/>
    <w:rsid w:val="0063013C"/>
    <w:rsid w:val="00630639"/>
    <w:rsid w:val="006306B4"/>
    <w:rsid w:val="006306DF"/>
    <w:rsid w:val="0063071A"/>
    <w:rsid w:val="00630B33"/>
    <w:rsid w:val="00630CB1"/>
    <w:rsid w:val="00630D7B"/>
    <w:rsid w:val="00630ECC"/>
    <w:rsid w:val="0063105A"/>
    <w:rsid w:val="006312FC"/>
    <w:rsid w:val="0063148B"/>
    <w:rsid w:val="0063179C"/>
    <w:rsid w:val="00631861"/>
    <w:rsid w:val="006318AF"/>
    <w:rsid w:val="00631E30"/>
    <w:rsid w:val="006320AB"/>
    <w:rsid w:val="0063227D"/>
    <w:rsid w:val="006322C7"/>
    <w:rsid w:val="0063244F"/>
    <w:rsid w:val="00632645"/>
    <w:rsid w:val="00632818"/>
    <w:rsid w:val="0063299B"/>
    <w:rsid w:val="00632A69"/>
    <w:rsid w:val="00632D78"/>
    <w:rsid w:val="00632E84"/>
    <w:rsid w:val="006332D5"/>
    <w:rsid w:val="00633333"/>
    <w:rsid w:val="0063334F"/>
    <w:rsid w:val="006334E1"/>
    <w:rsid w:val="006334E5"/>
    <w:rsid w:val="0063373F"/>
    <w:rsid w:val="00633744"/>
    <w:rsid w:val="006339CE"/>
    <w:rsid w:val="006339FF"/>
    <w:rsid w:val="00633A5F"/>
    <w:rsid w:val="00633B8A"/>
    <w:rsid w:val="00633D84"/>
    <w:rsid w:val="00633D90"/>
    <w:rsid w:val="00633E67"/>
    <w:rsid w:val="00633E9F"/>
    <w:rsid w:val="00634195"/>
    <w:rsid w:val="006343B8"/>
    <w:rsid w:val="00634710"/>
    <w:rsid w:val="0063484F"/>
    <w:rsid w:val="00634943"/>
    <w:rsid w:val="00634A89"/>
    <w:rsid w:val="00634DB7"/>
    <w:rsid w:val="00634E34"/>
    <w:rsid w:val="00634E48"/>
    <w:rsid w:val="00634FFE"/>
    <w:rsid w:val="00635023"/>
    <w:rsid w:val="0063509C"/>
    <w:rsid w:val="00635531"/>
    <w:rsid w:val="006357E1"/>
    <w:rsid w:val="00635923"/>
    <w:rsid w:val="00635958"/>
    <w:rsid w:val="00635CFC"/>
    <w:rsid w:val="00635E0D"/>
    <w:rsid w:val="00635E6E"/>
    <w:rsid w:val="0063617D"/>
    <w:rsid w:val="00636477"/>
    <w:rsid w:val="00636511"/>
    <w:rsid w:val="00636874"/>
    <w:rsid w:val="006368BF"/>
    <w:rsid w:val="0063698E"/>
    <w:rsid w:val="00636BC1"/>
    <w:rsid w:val="00636C97"/>
    <w:rsid w:val="00636F16"/>
    <w:rsid w:val="00637007"/>
    <w:rsid w:val="006371A7"/>
    <w:rsid w:val="00637228"/>
    <w:rsid w:val="006374E8"/>
    <w:rsid w:val="00637780"/>
    <w:rsid w:val="0063789F"/>
    <w:rsid w:val="006378E4"/>
    <w:rsid w:val="00637A36"/>
    <w:rsid w:val="00637A60"/>
    <w:rsid w:val="00637D19"/>
    <w:rsid w:val="00637DC2"/>
    <w:rsid w:val="00637FB0"/>
    <w:rsid w:val="006402CC"/>
    <w:rsid w:val="006402CE"/>
    <w:rsid w:val="00640358"/>
    <w:rsid w:val="0064051A"/>
    <w:rsid w:val="00640569"/>
    <w:rsid w:val="0064065A"/>
    <w:rsid w:val="00640763"/>
    <w:rsid w:val="006407AC"/>
    <w:rsid w:val="00640C2C"/>
    <w:rsid w:val="00640D10"/>
    <w:rsid w:val="00640E90"/>
    <w:rsid w:val="00640EBD"/>
    <w:rsid w:val="00640F9A"/>
    <w:rsid w:val="00641125"/>
    <w:rsid w:val="00641135"/>
    <w:rsid w:val="00641224"/>
    <w:rsid w:val="00641579"/>
    <w:rsid w:val="00641637"/>
    <w:rsid w:val="006417DA"/>
    <w:rsid w:val="00641A17"/>
    <w:rsid w:val="00641E6B"/>
    <w:rsid w:val="00641ED2"/>
    <w:rsid w:val="00641F13"/>
    <w:rsid w:val="006422A8"/>
    <w:rsid w:val="0064241F"/>
    <w:rsid w:val="00642436"/>
    <w:rsid w:val="006425CD"/>
    <w:rsid w:val="0064293E"/>
    <w:rsid w:val="006429DC"/>
    <w:rsid w:val="00642AA0"/>
    <w:rsid w:val="00642E40"/>
    <w:rsid w:val="00642FB9"/>
    <w:rsid w:val="00642FCB"/>
    <w:rsid w:val="006430B4"/>
    <w:rsid w:val="006430B5"/>
    <w:rsid w:val="006430F0"/>
    <w:rsid w:val="0064328E"/>
    <w:rsid w:val="006433EB"/>
    <w:rsid w:val="00643D9C"/>
    <w:rsid w:val="00643F60"/>
    <w:rsid w:val="00643FE1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D82"/>
    <w:rsid w:val="00644E24"/>
    <w:rsid w:val="00644ECD"/>
    <w:rsid w:val="006450E2"/>
    <w:rsid w:val="00645156"/>
    <w:rsid w:val="0064540A"/>
    <w:rsid w:val="0064551A"/>
    <w:rsid w:val="00645621"/>
    <w:rsid w:val="00645655"/>
    <w:rsid w:val="00645AA9"/>
    <w:rsid w:val="00645AF5"/>
    <w:rsid w:val="00645B28"/>
    <w:rsid w:val="00645C45"/>
    <w:rsid w:val="006460AA"/>
    <w:rsid w:val="00646196"/>
    <w:rsid w:val="00646482"/>
    <w:rsid w:val="00646561"/>
    <w:rsid w:val="00646BA0"/>
    <w:rsid w:val="00646CD0"/>
    <w:rsid w:val="00646EBA"/>
    <w:rsid w:val="00646FE1"/>
    <w:rsid w:val="00647025"/>
    <w:rsid w:val="0064762D"/>
    <w:rsid w:val="00647759"/>
    <w:rsid w:val="00647B83"/>
    <w:rsid w:val="00647D84"/>
    <w:rsid w:val="00647E32"/>
    <w:rsid w:val="00647E6A"/>
    <w:rsid w:val="00647F21"/>
    <w:rsid w:val="00647FA7"/>
    <w:rsid w:val="00650023"/>
    <w:rsid w:val="006500F4"/>
    <w:rsid w:val="006501B7"/>
    <w:rsid w:val="006501FD"/>
    <w:rsid w:val="0065051A"/>
    <w:rsid w:val="00650533"/>
    <w:rsid w:val="0065077C"/>
    <w:rsid w:val="00650783"/>
    <w:rsid w:val="006507CC"/>
    <w:rsid w:val="006508B3"/>
    <w:rsid w:val="00650A9B"/>
    <w:rsid w:val="00650E47"/>
    <w:rsid w:val="00650E68"/>
    <w:rsid w:val="00650F80"/>
    <w:rsid w:val="0065112F"/>
    <w:rsid w:val="00651589"/>
    <w:rsid w:val="0065171D"/>
    <w:rsid w:val="0065175E"/>
    <w:rsid w:val="00651771"/>
    <w:rsid w:val="00651858"/>
    <w:rsid w:val="00651B5C"/>
    <w:rsid w:val="00651E61"/>
    <w:rsid w:val="00651F12"/>
    <w:rsid w:val="00652063"/>
    <w:rsid w:val="00652173"/>
    <w:rsid w:val="006524DA"/>
    <w:rsid w:val="006528C9"/>
    <w:rsid w:val="00652A8F"/>
    <w:rsid w:val="00652C4F"/>
    <w:rsid w:val="00652D41"/>
    <w:rsid w:val="00652D89"/>
    <w:rsid w:val="00652D8B"/>
    <w:rsid w:val="00652F93"/>
    <w:rsid w:val="00652FB6"/>
    <w:rsid w:val="00653313"/>
    <w:rsid w:val="0065394C"/>
    <w:rsid w:val="00653F5F"/>
    <w:rsid w:val="0065420B"/>
    <w:rsid w:val="00654405"/>
    <w:rsid w:val="006544FD"/>
    <w:rsid w:val="00654602"/>
    <w:rsid w:val="006547F5"/>
    <w:rsid w:val="006548E6"/>
    <w:rsid w:val="00654BE3"/>
    <w:rsid w:val="00654D7D"/>
    <w:rsid w:val="006552DD"/>
    <w:rsid w:val="00655A48"/>
    <w:rsid w:val="006560D9"/>
    <w:rsid w:val="00656154"/>
    <w:rsid w:val="0065645E"/>
    <w:rsid w:val="006564F1"/>
    <w:rsid w:val="0065654F"/>
    <w:rsid w:val="0065665B"/>
    <w:rsid w:val="00656765"/>
    <w:rsid w:val="00656803"/>
    <w:rsid w:val="00656999"/>
    <w:rsid w:val="00656A0E"/>
    <w:rsid w:val="00656AE1"/>
    <w:rsid w:val="00656B17"/>
    <w:rsid w:val="00656D93"/>
    <w:rsid w:val="00656E57"/>
    <w:rsid w:val="00656E74"/>
    <w:rsid w:val="006570FA"/>
    <w:rsid w:val="00657220"/>
    <w:rsid w:val="00657336"/>
    <w:rsid w:val="00657380"/>
    <w:rsid w:val="006574AD"/>
    <w:rsid w:val="00657756"/>
    <w:rsid w:val="00657922"/>
    <w:rsid w:val="006579F7"/>
    <w:rsid w:val="00657FC4"/>
    <w:rsid w:val="006601E3"/>
    <w:rsid w:val="00660279"/>
    <w:rsid w:val="00660472"/>
    <w:rsid w:val="0066063C"/>
    <w:rsid w:val="00660684"/>
    <w:rsid w:val="0066069C"/>
    <w:rsid w:val="00660A1E"/>
    <w:rsid w:val="00660C90"/>
    <w:rsid w:val="00661045"/>
    <w:rsid w:val="006610A4"/>
    <w:rsid w:val="006612F1"/>
    <w:rsid w:val="006613CB"/>
    <w:rsid w:val="0066144D"/>
    <w:rsid w:val="006618D6"/>
    <w:rsid w:val="00661E85"/>
    <w:rsid w:val="00661EF6"/>
    <w:rsid w:val="00662043"/>
    <w:rsid w:val="006620E8"/>
    <w:rsid w:val="00662291"/>
    <w:rsid w:val="006622AE"/>
    <w:rsid w:val="006623CC"/>
    <w:rsid w:val="00662414"/>
    <w:rsid w:val="00662423"/>
    <w:rsid w:val="006626D2"/>
    <w:rsid w:val="00662774"/>
    <w:rsid w:val="00662C7C"/>
    <w:rsid w:val="00662F7A"/>
    <w:rsid w:val="0066335A"/>
    <w:rsid w:val="0066374C"/>
    <w:rsid w:val="006637CE"/>
    <w:rsid w:val="00663AB5"/>
    <w:rsid w:val="0066400C"/>
    <w:rsid w:val="006640F9"/>
    <w:rsid w:val="00664283"/>
    <w:rsid w:val="00664844"/>
    <w:rsid w:val="006649B0"/>
    <w:rsid w:val="00664A92"/>
    <w:rsid w:val="00664C22"/>
    <w:rsid w:val="00664C2D"/>
    <w:rsid w:val="00664E99"/>
    <w:rsid w:val="0066512F"/>
    <w:rsid w:val="00665285"/>
    <w:rsid w:val="006652C6"/>
    <w:rsid w:val="006652D0"/>
    <w:rsid w:val="006655C0"/>
    <w:rsid w:val="0066577B"/>
    <w:rsid w:val="006657B7"/>
    <w:rsid w:val="00665817"/>
    <w:rsid w:val="00665878"/>
    <w:rsid w:val="00665B9A"/>
    <w:rsid w:val="00665F74"/>
    <w:rsid w:val="006664C5"/>
    <w:rsid w:val="00666578"/>
    <w:rsid w:val="006666E4"/>
    <w:rsid w:val="006667F8"/>
    <w:rsid w:val="006669B4"/>
    <w:rsid w:val="00666A35"/>
    <w:rsid w:val="00666CA7"/>
    <w:rsid w:val="006670DB"/>
    <w:rsid w:val="006676BA"/>
    <w:rsid w:val="0066795D"/>
    <w:rsid w:val="00667AA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4D"/>
    <w:rsid w:val="00670D84"/>
    <w:rsid w:val="00670F4C"/>
    <w:rsid w:val="00670F8B"/>
    <w:rsid w:val="00671075"/>
    <w:rsid w:val="006711EA"/>
    <w:rsid w:val="0067121D"/>
    <w:rsid w:val="0067121F"/>
    <w:rsid w:val="00671748"/>
    <w:rsid w:val="0067178C"/>
    <w:rsid w:val="006717E2"/>
    <w:rsid w:val="006718A1"/>
    <w:rsid w:val="006718EE"/>
    <w:rsid w:val="006719AD"/>
    <w:rsid w:val="00671A79"/>
    <w:rsid w:val="00671B42"/>
    <w:rsid w:val="00671CD2"/>
    <w:rsid w:val="00671D69"/>
    <w:rsid w:val="00671D98"/>
    <w:rsid w:val="006722CE"/>
    <w:rsid w:val="00672420"/>
    <w:rsid w:val="0067251A"/>
    <w:rsid w:val="006726E2"/>
    <w:rsid w:val="00672733"/>
    <w:rsid w:val="00672D3E"/>
    <w:rsid w:val="00672E48"/>
    <w:rsid w:val="00673141"/>
    <w:rsid w:val="006735C1"/>
    <w:rsid w:val="00673995"/>
    <w:rsid w:val="00673AAB"/>
    <w:rsid w:val="00673B82"/>
    <w:rsid w:val="00673C50"/>
    <w:rsid w:val="00673F36"/>
    <w:rsid w:val="006741D4"/>
    <w:rsid w:val="0067435F"/>
    <w:rsid w:val="0067436E"/>
    <w:rsid w:val="00674396"/>
    <w:rsid w:val="00674417"/>
    <w:rsid w:val="00674450"/>
    <w:rsid w:val="0067450C"/>
    <w:rsid w:val="00674979"/>
    <w:rsid w:val="00674A8D"/>
    <w:rsid w:val="00674D5B"/>
    <w:rsid w:val="00674E1B"/>
    <w:rsid w:val="0067532C"/>
    <w:rsid w:val="00675873"/>
    <w:rsid w:val="006758B0"/>
    <w:rsid w:val="00675A7D"/>
    <w:rsid w:val="00675B33"/>
    <w:rsid w:val="00675F1E"/>
    <w:rsid w:val="006761F9"/>
    <w:rsid w:val="00676375"/>
    <w:rsid w:val="00676833"/>
    <w:rsid w:val="006769A7"/>
    <w:rsid w:val="00676A7F"/>
    <w:rsid w:val="00676AED"/>
    <w:rsid w:val="00676E8F"/>
    <w:rsid w:val="00676EF6"/>
    <w:rsid w:val="00676FCF"/>
    <w:rsid w:val="0067701B"/>
    <w:rsid w:val="00677112"/>
    <w:rsid w:val="006773CE"/>
    <w:rsid w:val="00677472"/>
    <w:rsid w:val="006776D3"/>
    <w:rsid w:val="0067777D"/>
    <w:rsid w:val="006777FA"/>
    <w:rsid w:val="00677842"/>
    <w:rsid w:val="00677856"/>
    <w:rsid w:val="006779E0"/>
    <w:rsid w:val="00677B3C"/>
    <w:rsid w:val="00677B7C"/>
    <w:rsid w:val="00677C86"/>
    <w:rsid w:val="00677CB9"/>
    <w:rsid w:val="00677D6B"/>
    <w:rsid w:val="00677E00"/>
    <w:rsid w:val="00677FB7"/>
    <w:rsid w:val="006800C3"/>
    <w:rsid w:val="0068012D"/>
    <w:rsid w:val="00680253"/>
    <w:rsid w:val="00680292"/>
    <w:rsid w:val="006805AD"/>
    <w:rsid w:val="00680623"/>
    <w:rsid w:val="0068067F"/>
    <w:rsid w:val="0068068C"/>
    <w:rsid w:val="006808ED"/>
    <w:rsid w:val="006809F5"/>
    <w:rsid w:val="00680A8A"/>
    <w:rsid w:val="00680AE4"/>
    <w:rsid w:val="00680B84"/>
    <w:rsid w:val="00680CDF"/>
    <w:rsid w:val="00680D1C"/>
    <w:rsid w:val="00680E41"/>
    <w:rsid w:val="00681269"/>
    <w:rsid w:val="006812C0"/>
    <w:rsid w:val="006812C1"/>
    <w:rsid w:val="006817C0"/>
    <w:rsid w:val="00681B8F"/>
    <w:rsid w:val="00681D02"/>
    <w:rsid w:val="00681D98"/>
    <w:rsid w:val="006821C2"/>
    <w:rsid w:val="00682486"/>
    <w:rsid w:val="0068281A"/>
    <w:rsid w:val="006828C7"/>
    <w:rsid w:val="00682A66"/>
    <w:rsid w:val="00682BDA"/>
    <w:rsid w:val="00683070"/>
    <w:rsid w:val="006834ED"/>
    <w:rsid w:val="00683570"/>
    <w:rsid w:val="00683607"/>
    <w:rsid w:val="0068391E"/>
    <w:rsid w:val="00683BE5"/>
    <w:rsid w:val="00684A23"/>
    <w:rsid w:val="00684A96"/>
    <w:rsid w:val="00684CEE"/>
    <w:rsid w:val="00684D17"/>
    <w:rsid w:val="00684E60"/>
    <w:rsid w:val="006851D4"/>
    <w:rsid w:val="006851F8"/>
    <w:rsid w:val="00685335"/>
    <w:rsid w:val="00685544"/>
    <w:rsid w:val="00685844"/>
    <w:rsid w:val="006858A6"/>
    <w:rsid w:val="0068597E"/>
    <w:rsid w:val="00685ACE"/>
    <w:rsid w:val="00685AF0"/>
    <w:rsid w:val="00685B8A"/>
    <w:rsid w:val="00685D88"/>
    <w:rsid w:val="00686145"/>
    <w:rsid w:val="00686396"/>
    <w:rsid w:val="006864E6"/>
    <w:rsid w:val="006869BD"/>
    <w:rsid w:val="00686A94"/>
    <w:rsid w:val="00686D1F"/>
    <w:rsid w:val="00686D86"/>
    <w:rsid w:val="00686E91"/>
    <w:rsid w:val="00686EC5"/>
    <w:rsid w:val="00687126"/>
    <w:rsid w:val="00687420"/>
    <w:rsid w:val="006874BC"/>
    <w:rsid w:val="00687652"/>
    <w:rsid w:val="0068770D"/>
    <w:rsid w:val="00687710"/>
    <w:rsid w:val="0068793B"/>
    <w:rsid w:val="0068799B"/>
    <w:rsid w:val="00687A20"/>
    <w:rsid w:val="00687AC0"/>
    <w:rsid w:val="00687C7D"/>
    <w:rsid w:val="00687F90"/>
    <w:rsid w:val="00687FD9"/>
    <w:rsid w:val="0069014B"/>
    <w:rsid w:val="006901AD"/>
    <w:rsid w:val="006903C0"/>
    <w:rsid w:val="006906F1"/>
    <w:rsid w:val="006907E6"/>
    <w:rsid w:val="00690C25"/>
    <w:rsid w:val="00691009"/>
    <w:rsid w:val="00691041"/>
    <w:rsid w:val="0069131D"/>
    <w:rsid w:val="0069154F"/>
    <w:rsid w:val="006915C3"/>
    <w:rsid w:val="006915F7"/>
    <w:rsid w:val="00691655"/>
    <w:rsid w:val="0069166E"/>
    <w:rsid w:val="006916AC"/>
    <w:rsid w:val="00691ACC"/>
    <w:rsid w:val="00691C40"/>
    <w:rsid w:val="00691D1B"/>
    <w:rsid w:val="00691E26"/>
    <w:rsid w:val="006923FD"/>
    <w:rsid w:val="00692749"/>
    <w:rsid w:val="006929AA"/>
    <w:rsid w:val="00692A02"/>
    <w:rsid w:val="00692A62"/>
    <w:rsid w:val="00692DCE"/>
    <w:rsid w:val="00692EAE"/>
    <w:rsid w:val="00692FC4"/>
    <w:rsid w:val="006936B3"/>
    <w:rsid w:val="00693775"/>
    <w:rsid w:val="006938BC"/>
    <w:rsid w:val="006938CC"/>
    <w:rsid w:val="006939A6"/>
    <w:rsid w:val="00693A19"/>
    <w:rsid w:val="00693EFD"/>
    <w:rsid w:val="0069424D"/>
    <w:rsid w:val="006942C4"/>
    <w:rsid w:val="006946D9"/>
    <w:rsid w:val="00694B87"/>
    <w:rsid w:val="00694D40"/>
    <w:rsid w:val="00695116"/>
    <w:rsid w:val="0069531D"/>
    <w:rsid w:val="00695418"/>
    <w:rsid w:val="00695A31"/>
    <w:rsid w:val="006961C8"/>
    <w:rsid w:val="0069627A"/>
    <w:rsid w:val="0069629C"/>
    <w:rsid w:val="006962B9"/>
    <w:rsid w:val="006963E8"/>
    <w:rsid w:val="00696662"/>
    <w:rsid w:val="006966F3"/>
    <w:rsid w:val="00696D5D"/>
    <w:rsid w:val="00696E99"/>
    <w:rsid w:val="00696F16"/>
    <w:rsid w:val="0069730C"/>
    <w:rsid w:val="00697459"/>
    <w:rsid w:val="00697573"/>
    <w:rsid w:val="0069759F"/>
    <w:rsid w:val="006976D5"/>
    <w:rsid w:val="006976DB"/>
    <w:rsid w:val="006976E3"/>
    <w:rsid w:val="00697728"/>
    <w:rsid w:val="006977F4"/>
    <w:rsid w:val="006978C6"/>
    <w:rsid w:val="00697DDC"/>
    <w:rsid w:val="006A00CC"/>
    <w:rsid w:val="006A0128"/>
    <w:rsid w:val="006A014F"/>
    <w:rsid w:val="006A02DF"/>
    <w:rsid w:val="006A0368"/>
    <w:rsid w:val="006A059C"/>
    <w:rsid w:val="006A05BA"/>
    <w:rsid w:val="006A0BFD"/>
    <w:rsid w:val="006A0CFD"/>
    <w:rsid w:val="006A10EC"/>
    <w:rsid w:val="006A11D9"/>
    <w:rsid w:val="006A142E"/>
    <w:rsid w:val="006A147A"/>
    <w:rsid w:val="006A1489"/>
    <w:rsid w:val="006A1719"/>
    <w:rsid w:val="006A192A"/>
    <w:rsid w:val="006A19C1"/>
    <w:rsid w:val="006A1A7F"/>
    <w:rsid w:val="006A1AA7"/>
    <w:rsid w:val="006A1AA8"/>
    <w:rsid w:val="006A1AE2"/>
    <w:rsid w:val="006A1AE5"/>
    <w:rsid w:val="006A1B09"/>
    <w:rsid w:val="006A1B23"/>
    <w:rsid w:val="006A1CB4"/>
    <w:rsid w:val="006A1DDD"/>
    <w:rsid w:val="006A1F2F"/>
    <w:rsid w:val="006A2141"/>
    <w:rsid w:val="006A22E9"/>
    <w:rsid w:val="006A2559"/>
    <w:rsid w:val="006A275D"/>
    <w:rsid w:val="006A27D7"/>
    <w:rsid w:val="006A2A1A"/>
    <w:rsid w:val="006A2BC6"/>
    <w:rsid w:val="006A2CEE"/>
    <w:rsid w:val="006A30A4"/>
    <w:rsid w:val="006A322C"/>
    <w:rsid w:val="006A348F"/>
    <w:rsid w:val="006A35AF"/>
    <w:rsid w:val="006A35B6"/>
    <w:rsid w:val="006A43AD"/>
    <w:rsid w:val="006A444D"/>
    <w:rsid w:val="006A4462"/>
    <w:rsid w:val="006A45E2"/>
    <w:rsid w:val="006A4763"/>
    <w:rsid w:val="006A48B7"/>
    <w:rsid w:val="006A4A5C"/>
    <w:rsid w:val="006A4ADE"/>
    <w:rsid w:val="006A4C69"/>
    <w:rsid w:val="006A503F"/>
    <w:rsid w:val="006A514F"/>
    <w:rsid w:val="006A53DB"/>
    <w:rsid w:val="006A5591"/>
    <w:rsid w:val="006A55C9"/>
    <w:rsid w:val="006A5667"/>
    <w:rsid w:val="006A567B"/>
    <w:rsid w:val="006A5690"/>
    <w:rsid w:val="006A581E"/>
    <w:rsid w:val="006A58D5"/>
    <w:rsid w:val="006A5D1F"/>
    <w:rsid w:val="006A6038"/>
    <w:rsid w:val="006A62CE"/>
    <w:rsid w:val="006A64F3"/>
    <w:rsid w:val="006A6809"/>
    <w:rsid w:val="006A686C"/>
    <w:rsid w:val="006A6BF7"/>
    <w:rsid w:val="006A6C3C"/>
    <w:rsid w:val="006A6C4D"/>
    <w:rsid w:val="006A6E2B"/>
    <w:rsid w:val="006A7174"/>
    <w:rsid w:val="006A74BB"/>
    <w:rsid w:val="006A74D4"/>
    <w:rsid w:val="006A77E8"/>
    <w:rsid w:val="006A798F"/>
    <w:rsid w:val="006A7CBF"/>
    <w:rsid w:val="006A7D14"/>
    <w:rsid w:val="006A7D53"/>
    <w:rsid w:val="006A7E78"/>
    <w:rsid w:val="006B0054"/>
    <w:rsid w:val="006B0150"/>
    <w:rsid w:val="006B0197"/>
    <w:rsid w:val="006B0295"/>
    <w:rsid w:val="006B0AD7"/>
    <w:rsid w:val="006B0B70"/>
    <w:rsid w:val="006B0E00"/>
    <w:rsid w:val="006B11BF"/>
    <w:rsid w:val="006B1323"/>
    <w:rsid w:val="006B1605"/>
    <w:rsid w:val="006B16ED"/>
    <w:rsid w:val="006B188D"/>
    <w:rsid w:val="006B1A90"/>
    <w:rsid w:val="006B1ACA"/>
    <w:rsid w:val="006B1B4A"/>
    <w:rsid w:val="006B1C88"/>
    <w:rsid w:val="006B1D80"/>
    <w:rsid w:val="006B1F75"/>
    <w:rsid w:val="006B214D"/>
    <w:rsid w:val="006B217C"/>
    <w:rsid w:val="006B2258"/>
    <w:rsid w:val="006B23B4"/>
    <w:rsid w:val="006B24F8"/>
    <w:rsid w:val="006B254F"/>
    <w:rsid w:val="006B25CD"/>
    <w:rsid w:val="006B2A72"/>
    <w:rsid w:val="006B2D23"/>
    <w:rsid w:val="006B3048"/>
    <w:rsid w:val="006B3101"/>
    <w:rsid w:val="006B34E7"/>
    <w:rsid w:val="006B3875"/>
    <w:rsid w:val="006B3945"/>
    <w:rsid w:val="006B3978"/>
    <w:rsid w:val="006B3AAE"/>
    <w:rsid w:val="006B3D07"/>
    <w:rsid w:val="006B3D30"/>
    <w:rsid w:val="006B3D46"/>
    <w:rsid w:val="006B3D9B"/>
    <w:rsid w:val="006B3E05"/>
    <w:rsid w:val="006B3FA5"/>
    <w:rsid w:val="006B40F4"/>
    <w:rsid w:val="006B475A"/>
    <w:rsid w:val="006B4A1F"/>
    <w:rsid w:val="006B4A74"/>
    <w:rsid w:val="006B4F00"/>
    <w:rsid w:val="006B4F97"/>
    <w:rsid w:val="006B5242"/>
    <w:rsid w:val="006B5260"/>
    <w:rsid w:val="006B53DC"/>
    <w:rsid w:val="006B5578"/>
    <w:rsid w:val="006B55A9"/>
    <w:rsid w:val="006B55F9"/>
    <w:rsid w:val="006B5720"/>
    <w:rsid w:val="006B5856"/>
    <w:rsid w:val="006B5862"/>
    <w:rsid w:val="006B5E29"/>
    <w:rsid w:val="006B5EBC"/>
    <w:rsid w:val="006B631F"/>
    <w:rsid w:val="006B635C"/>
    <w:rsid w:val="006B6605"/>
    <w:rsid w:val="006B678D"/>
    <w:rsid w:val="006B6932"/>
    <w:rsid w:val="006B69FE"/>
    <w:rsid w:val="006B6C42"/>
    <w:rsid w:val="006B6D3D"/>
    <w:rsid w:val="006B6E44"/>
    <w:rsid w:val="006B7245"/>
    <w:rsid w:val="006B72A2"/>
    <w:rsid w:val="006B767B"/>
    <w:rsid w:val="006B7716"/>
    <w:rsid w:val="006B790B"/>
    <w:rsid w:val="006B7912"/>
    <w:rsid w:val="006B796D"/>
    <w:rsid w:val="006B7B1C"/>
    <w:rsid w:val="006B7E43"/>
    <w:rsid w:val="006B7F9D"/>
    <w:rsid w:val="006C0170"/>
    <w:rsid w:val="006C01A3"/>
    <w:rsid w:val="006C01C4"/>
    <w:rsid w:val="006C0294"/>
    <w:rsid w:val="006C042D"/>
    <w:rsid w:val="006C04BD"/>
    <w:rsid w:val="006C0512"/>
    <w:rsid w:val="006C0A49"/>
    <w:rsid w:val="006C0A74"/>
    <w:rsid w:val="006C0C9B"/>
    <w:rsid w:val="006C0E6F"/>
    <w:rsid w:val="006C0F21"/>
    <w:rsid w:val="006C0FC5"/>
    <w:rsid w:val="006C11CC"/>
    <w:rsid w:val="006C127F"/>
    <w:rsid w:val="006C175C"/>
    <w:rsid w:val="006C1814"/>
    <w:rsid w:val="006C1E4E"/>
    <w:rsid w:val="006C1EBF"/>
    <w:rsid w:val="006C2226"/>
    <w:rsid w:val="006C2353"/>
    <w:rsid w:val="006C254E"/>
    <w:rsid w:val="006C2823"/>
    <w:rsid w:val="006C28D9"/>
    <w:rsid w:val="006C2923"/>
    <w:rsid w:val="006C2F6F"/>
    <w:rsid w:val="006C335A"/>
    <w:rsid w:val="006C3557"/>
    <w:rsid w:val="006C358C"/>
    <w:rsid w:val="006C3746"/>
    <w:rsid w:val="006C3798"/>
    <w:rsid w:val="006C3859"/>
    <w:rsid w:val="006C3960"/>
    <w:rsid w:val="006C3ACD"/>
    <w:rsid w:val="006C3B5E"/>
    <w:rsid w:val="006C3D3A"/>
    <w:rsid w:val="006C3FCB"/>
    <w:rsid w:val="006C43B9"/>
    <w:rsid w:val="006C43F0"/>
    <w:rsid w:val="006C4487"/>
    <w:rsid w:val="006C47FC"/>
    <w:rsid w:val="006C48B1"/>
    <w:rsid w:val="006C497E"/>
    <w:rsid w:val="006C4A2D"/>
    <w:rsid w:val="006C4B36"/>
    <w:rsid w:val="006C4CF0"/>
    <w:rsid w:val="006C4D85"/>
    <w:rsid w:val="006C4EFB"/>
    <w:rsid w:val="006C4F52"/>
    <w:rsid w:val="006C553F"/>
    <w:rsid w:val="006C55B4"/>
    <w:rsid w:val="006C563A"/>
    <w:rsid w:val="006C5E7A"/>
    <w:rsid w:val="006C6129"/>
    <w:rsid w:val="006C6136"/>
    <w:rsid w:val="006C62CC"/>
    <w:rsid w:val="006C632D"/>
    <w:rsid w:val="006C6386"/>
    <w:rsid w:val="006C65ED"/>
    <w:rsid w:val="006C68A9"/>
    <w:rsid w:val="006C6A2D"/>
    <w:rsid w:val="006C6C44"/>
    <w:rsid w:val="006C6C5C"/>
    <w:rsid w:val="006C6D4C"/>
    <w:rsid w:val="006C6D8A"/>
    <w:rsid w:val="006C6E25"/>
    <w:rsid w:val="006C6E81"/>
    <w:rsid w:val="006C6FB9"/>
    <w:rsid w:val="006C7089"/>
    <w:rsid w:val="006C70F3"/>
    <w:rsid w:val="006C77DF"/>
    <w:rsid w:val="006C7833"/>
    <w:rsid w:val="006C7AE8"/>
    <w:rsid w:val="006C7E7E"/>
    <w:rsid w:val="006D033D"/>
    <w:rsid w:val="006D03C3"/>
    <w:rsid w:val="006D07BD"/>
    <w:rsid w:val="006D0A1B"/>
    <w:rsid w:val="006D0AD3"/>
    <w:rsid w:val="006D0BB3"/>
    <w:rsid w:val="006D0EDE"/>
    <w:rsid w:val="006D114D"/>
    <w:rsid w:val="006D131E"/>
    <w:rsid w:val="006D13B7"/>
    <w:rsid w:val="006D1843"/>
    <w:rsid w:val="006D1A7D"/>
    <w:rsid w:val="006D1D3A"/>
    <w:rsid w:val="006D1D6A"/>
    <w:rsid w:val="006D203A"/>
    <w:rsid w:val="006D2164"/>
    <w:rsid w:val="006D2265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49E"/>
    <w:rsid w:val="006D387C"/>
    <w:rsid w:val="006D3A8F"/>
    <w:rsid w:val="006D3C2C"/>
    <w:rsid w:val="006D3F26"/>
    <w:rsid w:val="006D409D"/>
    <w:rsid w:val="006D4305"/>
    <w:rsid w:val="006D435A"/>
    <w:rsid w:val="006D437F"/>
    <w:rsid w:val="006D448B"/>
    <w:rsid w:val="006D44F2"/>
    <w:rsid w:val="006D475C"/>
    <w:rsid w:val="006D4B53"/>
    <w:rsid w:val="006D4E4F"/>
    <w:rsid w:val="006D4F64"/>
    <w:rsid w:val="006D4F92"/>
    <w:rsid w:val="006D532E"/>
    <w:rsid w:val="006D534E"/>
    <w:rsid w:val="006D5623"/>
    <w:rsid w:val="006D5656"/>
    <w:rsid w:val="006D579B"/>
    <w:rsid w:val="006D5C3E"/>
    <w:rsid w:val="006D62D1"/>
    <w:rsid w:val="006D63A6"/>
    <w:rsid w:val="006D63F5"/>
    <w:rsid w:val="006D64B8"/>
    <w:rsid w:val="006D64C6"/>
    <w:rsid w:val="006D666E"/>
    <w:rsid w:val="006D669C"/>
    <w:rsid w:val="006D6895"/>
    <w:rsid w:val="006D6ADC"/>
    <w:rsid w:val="006D6BD1"/>
    <w:rsid w:val="006D6C4A"/>
    <w:rsid w:val="006D70EE"/>
    <w:rsid w:val="006D73B4"/>
    <w:rsid w:val="006D7590"/>
    <w:rsid w:val="006D7733"/>
    <w:rsid w:val="006D78F2"/>
    <w:rsid w:val="006D7CA0"/>
    <w:rsid w:val="006E008D"/>
    <w:rsid w:val="006E0188"/>
    <w:rsid w:val="006E032A"/>
    <w:rsid w:val="006E04AC"/>
    <w:rsid w:val="006E05AC"/>
    <w:rsid w:val="006E0868"/>
    <w:rsid w:val="006E0933"/>
    <w:rsid w:val="006E0DA8"/>
    <w:rsid w:val="006E0DAA"/>
    <w:rsid w:val="006E0E5E"/>
    <w:rsid w:val="006E0FB9"/>
    <w:rsid w:val="006E1055"/>
    <w:rsid w:val="006E146D"/>
    <w:rsid w:val="006E146E"/>
    <w:rsid w:val="006E1791"/>
    <w:rsid w:val="006E1834"/>
    <w:rsid w:val="006E186B"/>
    <w:rsid w:val="006E1881"/>
    <w:rsid w:val="006E1AD4"/>
    <w:rsid w:val="006E1ADA"/>
    <w:rsid w:val="006E1B0C"/>
    <w:rsid w:val="006E1CB5"/>
    <w:rsid w:val="006E1CCC"/>
    <w:rsid w:val="006E1F1A"/>
    <w:rsid w:val="006E2094"/>
    <w:rsid w:val="006E20F9"/>
    <w:rsid w:val="006E2106"/>
    <w:rsid w:val="006E216D"/>
    <w:rsid w:val="006E272D"/>
    <w:rsid w:val="006E28D9"/>
    <w:rsid w:val="006E2AB2"/>
    <w:rsid w:val="006E2EF3"/>
    <w:rsid w:val="006E3178"/>
    <w:rsid w:val="006E335F"/>
    <w:rsid w:val="006E35EE"/>
    <w:rsid w:val="006E3670"/>
    <w:rsid w:val="006E370F"/>
    <w:rsid w:val="006E3772"/>
    <w:rsid w:val="006E3843"/>
    <w:rsid w:val="006E3899"/>
    <w:rsid w:val="006E3BED"/>
    <w:rsid w:val="006E3CC8"/>
    <w:rsid w:val="006E3CEB"/>
    <w:rsid w:val="006E3D9F"/>
    <w:rsid w:val="006E3F4A"/>
    <w:rsid w:val="006E4067"/>
    <w:rsid w:val="006E4302"/>
    <w:rsid w:val="006E4411"/>
    <w:rsid w:val="006E466A"/>
    <w:rsid w:val="006E47D2"/>
    <w:rsid w:val="006E47D8"/>
    <w:rsid w:val="006E4923"/>
    <w:rsid w:val="006E49F7"/>
    <w:rsid w:val="006E4BCB"/>
    <w:rsid w:val="006E4FE6"/>
    <w:rsid w:val="006E50F6"/>
    <w:rsid w:val="006E50FE"/>
    <w:rsid w:val="006E52A1"/>
    <w:rsid w:val="006E567B"/>
    <w:rsid w:val="006E5979"/>
    <w:rsid w:val="006E5E51"/>
    <w:rsid w:val="006E5F3A"/>
    <w:rsid w:val="006E5F85"/>
    <w:rsid w:val="006E6022"/>
    <w:rsid w:val="006E631C"/>
    <w:rsid w:val="006E6469"/>
    <w:rsid w:val="006E6522"/>
    <w:rsid w:val="006E6526"/>
    <w:rsid w:val="006E6732"/>
    <w:rsid w:val="006E67F9"/>
    <w:rsid w:val="006E697B"/>
    <w:rsid w:val="006E69EF"/>
    <w:rsid w:val="006E6AA7"/>
    <w:rsid w:val="006E6B53"/>
    <w:rsid w:val="006E6BAC"/>
    <w:rsid w:val="006E6D56"/>
    <w:rsid w:val="006E6E63"/>
    <w:rsid w:val="006E740C"/>
    <w:rsid w:val="006E75BB"/>
    <w:rsid w:val="006E773E"/>
    <w:rsid w:val="006E77F6"/>
    <w:rsid w:val="006E7ADB"/>
    <w:rsid w:val="006E7ADF"/>
    <w:rsid w:val="006E7C2C"/>
    <w:rsid w:val="006E7D42"/>
    <w:rsid w:val="006E7D68"/>
    <w:rsid w:val="006F0022"/>
    <w:rsid w:val="006F0124"/>
    <w:rsid w:val="006F015B"/>
    <w:rsid w:val="006F0721"/>
    <w:rsid w:val="006F076D"/>
    <w:rsid w:val="006F0828"/>
    <w:rsid w:val="006F08F7"/>
    <w:rsid w:val="006F096D"/>
    <w:rsid w:val="006F0A88"/>
    <w:rsid w:val="006F0B89"/>
    <w:rsid w:val="006F0C81"/>
    <w:rsid w:val="006F0FEF"/>
    <w:rsid w:val="006F117D"/>
    <w:rsid w:val="006F1294"/>
    <w:rsid w:val="006F1353"/>
    <w:rsid w:val="006F1510"/>
    <w:rsid w:val="006F1597"/>
    <w:rsid w:val="006F15ED"/>
    <w:rsid w:val="006F1782"/>
    <w:rsid w:val="006F1A29"/>
    <w:rsid w:val="006F1EBC"/>
    <w:rsid w:val="006F1F7F"/>
    <w:rsid w:val="006F2128"/>
    <w:rsid w:val="006F219D"/>
    <w:rsid w:val="006F221E"/>
    <w:rsid w:val="006F23C3"/>
    <w:rsid w:val="006F281D"/>
    <w:rsid w:val="006F2958"/>
    <w:rsid w:val="006F2962"/>
    <w:rsid w:val="006F2CCB"/>
    <w:rsid w:val="006F2D7D"/>
    <w:rsid w:val="006F2E89"/>
    <w:rsid w:val="006F309F"/>
    <w:rsid w:val="006F3119"/>
    <w:rsid w:val="006F321B"/>
    <w:rsid w:val="006F33B7"/>
    <w:rsid w:val="006F34BB"/>
    <w:rsid w:val="006F35CE"/>
    <w:rsid w:val="006F3630"/>
    <w:rsid w:val="006F376B"/>
    <w:rsid w:val="006F3B1C"/>
    <w:rsid w:val="006F3EF7"/>
    <w:rsid w:val="006F3F23"/>
    <w:rsid w:val="006F440F"/>
    <w:rsid w:val="006F4857"/>
    <w:rsid w:val="006F49B5"/>
    <w:rsid w:val="006F4FEE"/>
    <w:rsid w:val="006F5040"/>
    <w:rsid w:val="006F5103"/>
    <w:rsid w:val="006F5142"/>
    <w:rsid w:val="006F5418"/>
    <w:rsid w:val="006F54C6"/>
    <w:rsid w:val="006F54D3"/>
    <w:rsid w:val="006F55BD"/>
    <w:rsid w:val="006F5885"/>
    <w:rsid w:val="006F5A36"/>
    <w:rsid w:val="006F5DD6"/>
    <w:rsid w:val="006F6100"/>
    <w:rsid w:val="006F613F"/>
    <w:rsid w:val="006F62D8"/>
    <w:rsid w:val="006F63D1"/>
    <w:rsid w:val="006F63E9"/>
    <w:rsid w:val="006F6448"/>
    <w:rsid w:val="006F654E"/>
    <w:rsid w:val="006F65FD"/>
    <w:rsid w:val="006F66F5"/>
    <w:rsid w:val="006F6827"/>
    <w:rsid w:val="006F682D"/>
    <w:rsid w:val="006F6887"/>
    <w:rsid w:val="006F69E9"/>
    <w:rsid w:val="006F6AFE"/>
    <w:rsid w:val="006F6B95"/>
    <w:rsid w:val="006F6C02"/>
    <w:rsid w:val="006F6C8F"/>
    <w:rsid w:val="006F6DD0"/>
    <w:rsid w:val="006F6F85"/>
    <w:rsid w:val="006F6F91"/>
    <w:rsid w:val="006F7114"/>
    <w:rsid w:val="006F72F6"/>
    <w:rsid w:val="006F730C"/>
    <w:rsid w:val="006F735F"/>
    <w:rsid w:val="006F74A0"/>
    <w:rsid w:val="006F786E"/>
    <w:rsid w:val="006F7996"/>
    <w:rsid w:val="006F7A0C"/>
    <w:rsid w:val="006F7A8C"/>
    <w:rsid w:val="006F7BC8"/>
    <w:rsid w:val="006F7DB5"/>
    <w:rsid w:val="006F7ED9"/>
    <w:rsid w:val="006F7F12"/>
    <w:rsid w:val="00700289"/>
    <w:rsid w:val="007007B6"/>
    <w:rsid w:val="00700994"/>
    <w:rsid w:val="007009F4"/>
    <w:rsid w:val="00700D8C"/>
    <w:rsid w:val="0070106F"/>
    <w:rsid w:val="00701306"/>
    <w:rsid w:val="007013BF"/>
    <w:rsid w:val="007014B2"/>
    <w:rsid w:val="00701509"/>
    <w:rsid w:val="00701AE4"/>
    <w:rsid w:val="00702307"/>
    <w:rsid w:val="00702865"/>
    <w:rsid w:val="00702EE1"/>
    <w:rsid w:val="00702F5E"/>
    <w:rsid w:val="0070308B"/>
    <w:rsid w:val="0070338E"/>
    <w:rsid w:val="0070348A"/>
    <w:rsid w:val="00703510"/>
    <w:rsid w:val="00703552"/>
    <w:rsid w:val="00703998"/>
    <w:rsid w:val="00703BF8"/>
    <w:rsid w:val="00703D67"/>
    <w:rsid w:val="00704071"/>
    <w:rsid w:val="007040E1"/>
    <w:rsid w:val="007041A9"/>
    <w:rsid w:val="00704211"/>
    <w:rsid w:val="007044B1"/>
    <w:rsid w:val="00704840"/>
    <w:rsid w:val="00704A71"/>
    <w:rsid w:val="00704AD5"/>
    <w:rsid w:val="00704B0D"/>
    <w:rsid w:val="00704CA4"/>
    <w:rsid w:val="00704D01"/>
    <w:rsid w:val="00704D65"/>
    <w:rsid w:val="00704E33"/>
    <w:rsid w:val="00704ECF"/>
    <w:rsid w:val="00704F2F"/>
    <w:rsid w:val="00705068"/>
    <w:rsid w:val="00705304"/>
    <w:rsid w:val="00705397"/>
    <w:rsid w:val="00705525"/>
    <w:rsid w:val="00705CA8"/>
    <w:rsid w:val="00705D33"/>
    <w:rsid w:val="00705FA3"/>
    <w:rsid w:val="00705FC4"/>
    <w:rsid w:val="007060BF"/>
    <w:rsid w:val="00706139"/>
    <w:rsid w:val="007061D8"/>
    <w:rsid w:val="00706374"/>
    <w:rsid w:val="007063DE"/>
    <w:rsid w:val="00706462"/>
    <w:rsid w:val="00706549"/>
    <w:rsid w:val="007068D8"/>
    <w:rsid w:val="00706976"/>
    <w:rsid w:val="00706B77"/>
    <w:rsid w:val="00706EC5"/>
    <w:rsid w:val="0070701A"/>
    <w:rsid w:val="00707205"/>
    <w:rsid w:val="0070734E"/>
    <w:rsid w:val="0070754B"/>
    <w:rsid w:val="00707618"/>
    <w:rsid w:val="007079C1"/>
    <w:rsid w:val="00707AAE"/>
    <w:rsid w:val="00707C19"/>
    <w:rsid w:val="007100EF"/>
    <w:rsid w:val="00710589"/>
    <w:rsid w:val="00710D18"/>
    <w:rsid w:val="00710DA3"/>
    <w:rsid w:val="00710DD0"/>
    <w:rsid w:val="00710E1F"/>
    <w:rsid w:val="00710E78"/>
    <w:rsid w:val="00710F10"/>
    <w:rsid w:val="007111BF"/>
    <w:rsid w:val="007111FB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ED"/>
    <w:rsid w:val="00711F8A"/>
    <w:rsid w:val="00711FC4"/>
    <w:rsid w:val="00711FEF"/>
    <w:rsid w:val="007121DC"/>
    <w:rsid w:val="00712207"/>
    <w:rsid w:val="007122CB"/>
    <w:rsid w:val="007122D7"/>
    <w:rsid w:val="00712604"/>
    <w:rsid w:val="007126A7"/>
    <w:rsid w:val="00712769"/>
    <w:rsid w:val="00712898"/>
    <w:rsid w:val="00712A0D"/>
    <w:rsid w:val="00712C3A"/>
    <w:rsid w:val="00712D00"/>
    <w:rsid w:val="00712E01"/>
    <w:rsid w:val="00712E09"/>
    <w:rsid w:val="00712F76"/>
    <w:rsid w:val="0071316E"/>
    <w:rsid w:val="00713253"/>
    <w:rsid w:val="007132E5"/>
    <w:rsid w:val="0071331A"/>
    <w:rsid w:val="0071335A"/>
    <w:rsid w:val="007134F7"/>
    <w:rsid w:val="00713623"/>
    <w:rsid w:val="0071366F"/>
    <w:rsid w:val="00713693"/>
    <w:rsid w:val="0071376E"/>
    <w:rsid w:val="0071380B"/>
    <w:rsid w:val="00713931"/>
    <w:rsid w:val="00713A70"/>
    <w:rsid w:val="00713D48"/>
    <w:rsid w:val="00713E28"/>
    <w:rsid w:val="00713F2D"/>
    <w:rsid w:val="00713FB8"/>
    <w:rsid w:val="0071408D"/>
    <w:rsid w:val="00714193"/>
    <w:rsid w:val="00714199"/>
    <w:rsid w:val="00714260"/>
    <w:rsid w:val="007145DB"/>
    <w:rsid w:val="007146C1"/>
    <w:rsid w:val="0071495F"/>
    <w:rsid w:val="00714A0E"/>
    <w:rsid w:val="0071528A"/>
    <w:rsid w:val="007153D8"/>
    <w:rsid w:val="007153E1"/>
    <w:rsid w:val="0071547C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1D6"/>
    <w:rsid w:val="007164CE"/>
    <w:rsid w:val="00716BC9"/>
    <w:rsid w:val="00717145"/>
    <w:rsid w:val="007171DF"/>
    <w:rsid w:val="0071728D"/>
    <w:rsid w:val="00717451"/>
    <w:rsid w:val="0071780B"/>
    <w:rsid w:val="00717959"/>
    <w:rsid w:val="00717A10"/>
    <w:rsid w:val="00717D51"/>
    <w:rsid w:val="00717E5D"/>
    <w:rsid w:val="0072014C"/>
    <w:rsid w:val="007201EF"/>
    <w:rsid w:val="00720301"/>
    <w:rsid w:val="0072098B"/>
    <w:rsid w:val="00720A77"/>
    <w:rsid w:val="00720CA3"/>
    <w:rsid w:val="00720D19"/>
    <w:rsid w:val="00720E71"/>
    <w:rsid w:val="007211CA"/>
    <w:rsid w:val="00721242"/>
    <w:rsid w:val="00721591"/>
    <w:rsid w:val="007217E4"/>
    <w:rsid w:val="00721994"/>
    <w:rsid w:val="00721DAA"/>
    <w:rsid w:val="00721F19"/>
    <w:rsid w:val="00722011"/>
    <w:rsid w:val="00722091"/>
    <w:rsid w:val="007221E7"/>
    <w:rsid w:val="007225C5"/>
    <w:rsid w:val="00722667"/>
    <w:rsid w:val="00722692"/>
    <w:rsid w:val="007227A0"/>
    <w:rsid w:val="00722814"/>
    <w:rsid w:val="00722861"/>
    <w:rsid w:val="00722D2F"/>
    <w:rsid w:val="00722F20"/>
    <w:rsid w:val="0072327E"/>
    <w:rsid w:val="007235F6"/>
    <w:rsid w:val="00723709"/>
    <w:rsid w:val="007237A7"/>
    <w:rsid w:val="00723829"/>
    <w:rsid w:val="007239ED"/>
    <w:rsid w:val="00723AC2"/>
    <w:rsid w:val="00723CA1"/>
    <w:rsid w:val="00723D00"/>
    <w:rsid w:val="00723FEA"/>
    <w:rsid w:val="007241A5"/>
    <w:rsid w:val="0072426B"/>
    <w:rsid w:val="007242FA"/>
    <w:rsid w:val="0072439A"/>
    <w:rsid w:val="0072448C"/>
    <w:rsid w:val="007244AD"/>
    <w:rsid w:val="007245BD"/>
    <w:rsid w:val="00724672"/>
    <w:rsid w:val="007246A1"/>
    <w:rsid w:val="007246C0"/>
    <w:rsid w:val="0072471E"/>
    <w:rsid w:val="007248B5"/>
    <w:rsid w:val="00724C33"/>
    <w:rsid w:val="00724CA2"/>
    <w:rsid w:val="00724D7D"/>
    <w:rsid w:val="00724EC6"/>
    <w:rsid w:val="00725016"/>
    <w:rsid w:val="00725210"/>
    <w:rsid w:val="0072568B"/>
    <w:rsid w:val="00725770"/>
    <w:rsid w:val="00725857"/>
    <w:rsid w:val="00725D7A"/>
    <w:rsid w:val="0072617E"/>
    <w:rsid w:val="007261AB"/>
    <w:rsid w:val="00726222"/>
    <w:rsid w:val="007262EB"/>
    <w:rsid w:val="00726487"/>
    <w:rsid w:val="007264E0"/>
    <w:rsid w:val="00726580"/>
    <w:rsid w:val="0072665C"/>
    <w:rsid w:val="00726857"/>
    <w:rsid w:val="00726919"/>
    <w:rsid w:val="00726C22"/>
    <w:rsid w:val="00726EE5"/>
    <w:rsid w:val="007270AD"/>
    <w:rsid w:val="00727105"/>
    <w:rsid w:val="007272B0"/>
    <w:rsid w:val="007276E2"/>
    <w:rsid w:val="007279CD"/>
    <w:rsid w:val="00727D23"/>
    <w:rsid w:val="00727D97"/>
    <w:rsid w:val="00727FAE"/>
    <w:rsid w:val="00727FC7"/>
    <w:rsid w:val="00730152"/>
    <w:rsid w:val="0073059C"/>
    <w:rsid w:val="00730649"/>
    <w:rsid w:val="007306A2"/>
    <w:rsid w:val="00730A18"/>
    <w:rsid w:val="00730FEB"/>
    <w:rsid w:val="007310D7"/>
    <w:rsid w:val="0073111E"/>
    <w:rsid w:val="00731241"/>
    <w:rsid w:val="0073124F"/>
    <w:rsid w:val="0073127E"/>
    <w:rsid w:val="0073158E"/>
    <w:rsid w:val="007316B6"/>
    <w:rsid w:val="0073188A"/>
    <w:rsid w:val="007318FD"/>
    <w:rsid w:val="00731984"/>
    <w:rsid w:val="00731992"/>
    <w:rsid w:val="00731B69"/>
    <w:rsid w:val="00731BEB"/>
    <w:rsid w:val="00731D61"/>
    <w:rsid w:val="00731ECD"/>
    <w:rsid w:val="007320EF"/>
    <w:rsid w:val="007321BC"/>
    <w:rsid w:val="007321FC"/>
    <w:rsid w:val="00732266"/>
    <w:rsid w:val="007323B9"/>
    <w:rsid w:val="00732538"/>
    <w:rsid w:val="00732551"/>
    <w:rsid w:val="007325F8"/>
    <w:rsid w:val="00732B65"/>
    <w:rsid w:val="00732C75"/>
    <w:rsid w:val="00732FAA"/>
    <w:rsid w:val="00733170"/>
    <w:rsid w:val="007331FD"/>
    <w:rsid w:val="00733535"/>
    <w:rsid w:val="0073369C"/>
    <w:rsid w:val="007337E9"/>
    <w:rsid w:val="00733847"/>
    <w:rsid w:val="00733BBF"/>
    <w:rsid w:val="00733C0B"/>
    <w:rsid w:val="00733E86"/>
    <w:rsid w:val="007341E3"/>
    <w:rsid w:val="007342E1"/>
    <w:rsid w:val="0073433D"/>
    <w:rsid w:val="007343FC"/>
    <w:rsid w:val="0073444B"/>
    <w:rsid w:val="007345BD"/>
    <w:rsid w:val="00734668"/>
    <w:rsid w:val="007348AE"/>
    <w:rsid w:val="007348D1"/>
    <w:rsid w:val="00734921"/>
    <w:rsid w:val="00734C86"/>
    <w:rsid w:val="00734DA8"/>
    <w:rsid w:val="00734EA9"/>
    <w:rsid w:val="00735007"/>
    <w:rsid w:val="00735067"/>
    <w:rsid w:val="00735083"/>
    <w:rsid w:val="007357F7"/>
    <w:rsid w:val="00735888"/>
    <w:rsid w:val="00735D2F"/>
    <w:rsid w:val="00735DA4"/>
    <w:rsid w:val="00735F51"/>
    <w:rsid w:val="00735F55"/>
    <w:rsid w:val="00735FAF"/>
    <w:rsid w:val="007360FD"/>
    <w:rsid w:val="00736256"/>
    <w:rsid w:val="00736423"/>
    <w:rsid w:val="00736504"/>
    <w:rsid w:val="00736908"/>
    <w:rsid w:val="00736B7A"/>
    <w:rsid w:val="00736CBA"/>
    <w:rsid w:val="00736EF4"/>
    <w:rsid w:val="00736FBF"/>
    <w:rsid w:val="00737403"/>
    <w:rsid w:val="0073749E"/>
    <w:rsid w:val="00737708"/>
    <w:rsid w:val="00737978"/>
    <w:rsid w:val="00737EAF"/>
    <w:rsid w:val="00740169"/>
    <w:rsid w:val="00740443"/>
    <w:rsid w:val="00740541"/>
    <w:rsid w:val="007405B7"/>
    <w:rsid w:val="0074078E"/>
    <w:rsid w:val="007407CA"/>
    <w:rsid w:val="007407F0"/>
    <w:rsid w:val="00740A27"/>
    <w:rsid w:val="0074103D"/>
    <w:rsid w:val="007414AE"/>
    <w:rsid w:val="00741526"/>
    <w:rsid w:val="007416C7"/>
    <w:rsid w:val="00741763"/>
    <w:rsid w:val="0074185B"/>
    <w:rsid w:val="007419B6"/>
    <w:rsid w:val="00741A65"/>
    <w:rsid w:val="00741DC5"/>
    <w:rsid w:val="00741FFA"/>
    <w:rsid w:val="00742006"/>
    <w:rsid w:val="00742288"/>
    <w:rsid w:val="0074233E"/>
    <w:rsid w:val="00742344"/>
    <w:rsid w:val="00742755"/>
    <w:rsid w:val="00742897"/>
    <w:rsid w:val="00742B75"/>
    <w:rsid w:val="00742C37"/>
    <w:rsid w:val="00742E19"/>
    <w:rsid w:val="00742F0D"/>
    <w:rsid w:val="00742FAD"/>
    <w:rsid w:val="0074349D"/>
    <w:rsid w:val="007434B3"/>
    <w:rsid w:val="0074355A"/>
    <w:rsid w:val="007435C5"/>
    <w:rsid w:val="0074384A"/>
    <w:rsid w:val="0074389E"/>
    <w:rsid w:val="0074399A"/>
    <w:rsid w:val="007440A3"/>
    <w:rsid w:val="00744286"/>
    <w:rsid w:val="00744321"/>
    <w:rsid w:val="007443BF"/>
    <w:rsid w:val="007449C7"/>
    <w:rsid w:val="00744F61"/>
    <w:rsid w:val="00745293"/>
    <w:rsid w:val="00745471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45"/>
    <w:rsid w:val="007460B0"/>
    <w:rsid w:val="007460BE"/>
    <w:rsid w:val="007460D9"/>
    <w:rsid w:val="0074616C"/>
    <w:rsid w:val="00746268"/>
    <w:rsid w:val="007462EC"/>
    <w:rsid w:val="00746320"/>
    <w:rsid w:val="00746497"/>
    <w:rsid w:val="00746619"/>
    <w:rsid w:val="00746763"/>
    <w:rsid w:val="00746E17"/>
    <w:rsid w:val="00746EAA"/>
    <w:rsid w:val="00746F44"/>
    <w:rsid w:val="007470B7"/>
    <w:rsid w:val="00747180"/>
    <w:rsid w:val="007471EF"/>
    <w:rsid w:val="00747231"/>
    <w:rsid w:val="00747246"/>
    <w:rsid w:val="0074742A"/>
    <w:rsid w:val="007475FF"/>
    <w:rsid w:val="0074789B"/>
    <w:rsid w:val="00747950"/>
    <w:rsid w:val="00747AFE"/>
    <w:rsid w:val="00750693"/>
    <w:rsid w:val="007506F8"/>
    <w:rsid w:val="00750818"/>
    <w:rsid w:val="00750D41"/>
    <w:rsid w:val="00750DCD"/>
    <w:rsid w:val="00750E04"/>
    <w:rsid w:val="00750F2C"/>
    <w:rsid w:val="00751066"/>
    <w:rsid w:val="007510FF"/>
    <w:rsid w:val="00751330"/>
    <w:rsid w:val="007513D9"/>
    <w:rsid w:val="007513EC"/>
    <w:rsid w:val="007515B9"/>
    <w:rsid w:val="007516D9"/>
    <w:rsid w:val="007516DF"/>
    <w:rsid w:val="00751912"/>
    <w:rsid w:val="00751916"/>
    <w:rsid w:val="00751C90"/>
    <w:rsid w:val="00751CD9"/>
    <w:rsid w:val="00751DB5"/>
    <w:rsid w:val="007523C3"/>
    <w:rsid w:val="00752591"/>
    <w:rsid w:val="00752887"/>
    <w:rsid w:val="007528DC"/>
    <w:rsid w:val="00752A0F"/>
    <w:rsid w:val="00752A5A"/>
    <w:rsid w:val="00752B03"/>
    <w:rsid w:val="00752C77"/>
    <w:rsid w:val="00752EC1"/>
    <w:rsid w:val="00752F4D"/>
    <w:rsid w:val="00752F60"/>
    <w:rsid w:val="007530C0"/>
    <w:rsid w:val="0075342C"/>
    <w:rsid w:val="007534A1"/>
    <w:rsid w:val="00753626"/>
    <w:rsid w:val="0075381D"/>
    <w:rsid w:val="007538D7"/>
    <w:rsid w:val="00753972"/>
    <w:rsid w:val="00753AE1"/>
    <w:rsid w:val="00753AE6"/>
    <w:rsid w:val="00753BBD"/>
    <w:rsid w:val="00753E3F"/>
    <w:rsid w:val="0075441E"/>
    <w:rsid w:val="00754423"/>
    <w:rsid w:val="007547B9"/>
    <w:rsid w:val="00754860"/>
    <w:rsid w:val="00754C02"/>
    <w:rsid w:val="00754E04"/>
    <w:rsid w:val="00754EBA"/>
    <w:rsid w:val="00754F3F"/>
    <w:rsid w:val="007551FA"/>
    <w:rsid w:val="00755271"/>
    <w:rsid w:val="007552D3"/>
    <w:rsid w:val="0075544D"/>
    <w:rsid w:val="00755577"/>
    <w:rsid w:val="0075569D"/>
    <w:rsid w:val="00755742"/>
    <w:rsid w:val="0075585D"/>
    <w:rsid w:val="007558C6"/>
    <w:rsid w:val="007559EC"/>
    <w:rsid w:val="00755A43"/>
    <w:rsid w:val="00755B08"/>
    <w:rsid w:val="00755C6A"/>
    <w:rsid w:val="00755D5E"/>
    <w:rsid w:val="00755E61"/>
    <w:rsid w:val="007560E2"/>
    <w:rsid w:val="007562C5"/>
    <w:rsid w:val="007562DC"/>
    <w:rsid w:val="00756561"/>
    <w:rsid w:val="007565E4"/>
    <w:rsid w:val="0075687F"/>
    <w:rsid w:val="007568F7"/>
    <w:rsid w:val="00756A23"/>
    <w:rsid w:val="00756E16"/>
    <w:rsid w:val="00756EBA"/>
    <w:rsid w:val="007571C2"/>
    <w:rsid w:val="0075735B"/>
    <w:rsid w:val="007575BD"/>
    <w:rsid w:val="00757841"/>
    <w:rsid w:val="007578EA"/>
    <w:rsid w:val="00757A47"/>
    <w:rsid w:val="00757F5E"/>
    <w:rsid w:val="00760077"/>
    <w:rsid w:val="00760114"/>
    <w:rsid w:val="007601DA"/>
    <w:rsid w:val="007602E8"/>
    <w:rsid w:val="007602F4"/>
    <w:rsid w:val="007603FF"/>
    <w:rsid w:val="0076053F"/>
    <w:rsid w:val="007605FF"/>
    <w:rsid w:val="00760768"/>
    <w:rsid w:val="007607B8"/>
    <w:rsid w:val="00760936"/>
    <w:rsid w:val="00760945"/>
    <w:rsid w:val="00760A05"/>
    <w:rsid w:val="00760AC2"/>
    <w:rsid w:val="00760BD8"/>
    <w:rsid w:val="00760BF8"/>
    <w:rsid w:val="00760CF8"/>
    <w:rsid w:val="00760E57"/>
    <w:rsid w:val="0076107C"/>
    <w:rsid w:val="0076136F"/>
    <w:rsid w:val="00761886"/>
    <w:rsid w:val="00761944"/>
    <w:rsid w:val="00761D94"/>
    <w:rsid w:val="007620C3"/>
    <w:rsid w:val="00762204"/>
    <w:rsid w:val="00762238"/>
    <w:rsid w:val="00762792"/>
    <w:rsid w:val="007627E9"/>
    <w:rsid w:val="00762935"/>
    <w:rsid w:val="00762CEB"/>
    <w:rsid w:val="00762D35"/>
    <w:rsid w:val="0076313B"/>
    <w:rsid w:val="007631D1"/>
    <w:rsid w:val="00763346"/>
    <w:rsid w:val="00763519"/>
    <w:rsid w:val="0076356B"/>
    <w:rsid w:val="007637DF"/>
    <w:rsid w:val="007639D5"/>
    <w:rsid w:val="00763AAD"/>
    <w:rsid w:val="00763D54"/>
    <w:rsid w:val="00763D61"/>
    <w:rsid w:val="00763DE5"/>
    <w:rsid w:val="00763F45"/>
    <w:rsid w:val="00764060"/>
    <w:rsid w:val="007641DE"/>
    <w:rsid w:val="007642FD"/>
    <w:rsid w:val="00764559"/>
    <w:rsid w:val="00764735"/>
    <w:rsid w:val="007647A9"/>
    <w:rsid w:val="0076485F"/>
    <w:rsid w:val="00764A26"/>
    <w:rsid w:val="00764C5E"/>
    <w:rsid w:val="00764D07"/>
    <w:rsid w:val="0076507B"/>
    <w:rsid w:val="007651CE"/>
    <w:rsid w:val="007651FB"/>
    <w:rsid w:val="0076588D"/>
    <w:rsid w:val="00765B52"/>
    <w:rsid w:val="00765CCB"/>
    <w:rsid w:val="00765E5D"/>
    <w:rsid w:val="0076698D"/>
    <w:rsid w:val="007669B0"/>
    <w:rsid w:val="00766A0D"/>
    <w:rsid w:val="00766A37"/>
    <w:rsid w:val="00766AC4"/>
    <w:rsid w:val="00766E5B"/>
    <w:rsid w:val="00766EF4"/>
    <w:rsid w:val="00766F85"/>
    <w:rsid w:val="007670B8"/>
    <w:rsid w:val="00767136"/>
    <w:rsid w:val="0076718C"/>
    <w:rsid w:val="0076753A"/>
    <w:rsid w:val="0076769D"/>
    <w:rsid w:val="00767896"/>
    <w:rsid w:val="00767976"/>
    <w:rsid w:val="00767A8F"/>
    <w:rsid w:val="00767B11"/>
    <w:rsid w:val="00767B6D"/>
    <w:rsid w:val="00767C3A"/>
    <w:rsid w:val="00767F19"/>
    <w:rsid w:val="00767F51"/>
    <w:rsid w:val="0077016B"/>
    <w:rsid w:val="00770371"/>
    <w:rsid w:val="0077060D"/>
    <w:rsid w:val="007706E6"/>
    <w:rsid w:val="007707D2"/>
    <w:rsid w:val="00770D13"/>
    <w:rsid w:val="00770E05"/>
    <w:rsid w:val="007711E5"/>
    <w:rsid w:val="00771833"/>
    <w:rsid w:val="007718E5"/>
    <w:rsid w:val="0077191E"/>
    <w:rsid w:val="00771ABB"/>
    <w:rsid w:val="00771C46"/>
    <w:rsid w:val="00771F65"/>
    <w:rsid w:val="00771F74"/>
    <w:rsid w:val="00772057"/>
    <w:rsid w:val="00772186"/>
    <w:rsid w:val="007721C8"/>
    <w:rsid w:val="007722E7"/>
    <w:rsid w:val="0077241D"/>
    <w:rsid w:val="00772C20"/>
    <w:rsid w:val="00772CBF"/>
    <w:rsid w:val="00772D31"/>
    <w:rsid w:val="00772DFD"/>
    <w:rsid w:val="00772E73"/>
    <w:rsid w:val="00772E7F"/>
    <w:rsid w:val="00773211"/>
    <w:rsid w:val="00773269"/>
    <w:rsid w:val="00773319"/>
    <w:rsid w:val="007737C0"/>
    <w:rsid w:val="0077386D"/>
    <w:rsid w:val="007738EF"/>
    <w:rsid w:val="00773CDC"/>
    <w:rsid w:val="00773F74"/>
    <w:rsid w:val="00773F77"/>
    <w:rsid w:val="00773FAE"/>
    <w:rsid w:val="007740BE"/>
    <w:rsid w:val="007741A5"/>
    <w:rsid w:val="007741C8"/>
    <w:rsid w:val="007741EF"/>
    <w:rsid w:val="007744FD"/>
    <w:rsid w:val="00774A36"/>
    <w:rsid w:val="00774E07"/>
    <w:rsid w:val="00775034"/>
    <w:rsid w:val="00775066"/>
    <w:rsid w:val="00775193"/>
    <w:rsid w:val="007753BE"/>
    <w:rsid w:val="0077560E"/>
    <w:rsid w:val="00775761"/>
    <w:rsid w:val="00775AB7"/>
    <w:rsid w:val="00775B5E"/>
    <w:rsid w:val="00775E5D"/>
    <w:rsid w:val="00775EF1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A24"/>
    <w:rsid w:val="00776B23"/>
    <w:rsid w:val="00776D42"/>
    <w:rsid w:val="007770FC"/>
    <w:rsid w:val="007776CC"/>
    <w:rsid w:val="0077772F"/>
    <w:rsid w:val="007779F6"/>
    <w:rsid w:val="00777B9C"/>
    <w:rsid w:val="00777CE2"/>
    <w:rsid w:val="00777D80"/>
    <w:rsid w:val="007803BF"/>
    <w:rsid w:val="00780606"/>
    <w:rsid w:val="00780773"/>
    <w:rsid w:val="00780870"/>
    <w:rsid w:val="007808BA"/>
    <w:rsid w:val="00780A7E"/>
    <w:rsid w:val="00780BD4"/>
    <w:rsid w:val="00780C76"/>
    <w:rsid w:val="00780F03"/>
    <w:rsid w:val="00781152"/>
    <w:rsid w:val="007811C0"/>
    <w:rsid w:val="007811C8"/>
    <w:rsid w:val="0078172B"/>
    <w:rsid w:val="00781745"/>
    <w:rsid w:val="00781A45"/>
    <w:rsid w:val="00781A5B"/>
    <w:rsid w:val="00781ACA"/>
    <w:rsid w:val="00781AD1"/>
    <w:rsid w:val="00781B1E"/>
    <w:rsid w:val="007820D4"/>
    <w:rsid w:val="007823DF"/>
    <w:rsid w:val="007824BF"/>
    <w:rsid w:val="00782560"/>
    <w:rsid w:val="007827C1"/>
    <w:rsid w:val="0078296C"/>
    <w:rsid w:val="00782ACF"/>
    <w:rsid w:val="00782B2A"/>
    <w:rsid w:val="00782E17"/>
    <w:rsid w:val="00782ECE"/>
    <w:rsid w:val="007831A9"/>
    <w:rsid w:val="007832D7"/>
    <w:rsid w:val="007832DF"/>
    <w:rsid w:val="00783409"/>
    <w:rsid w:val="007834D0"/>
    <w:rsid w:val="0078363F"/>
    <w:rsid w:val="0078364C"/>
    <w:rsid w:val="0078379A"/>
    <w:rsid w:val="007837A9"/>
    <w:rsid w:val="00783848"/>
    <w:rsid w:val="00783CD8"/>
    <w:rsid w:val="00783D25"/>
    <w:rsid w:val="00783D34"/>
    <w:rsid w:val="00783D73"/>
    <w:rsid w:val="00783E76"/>
    <w:rsid w:val="00783E7A"/>
    <w:rsid w:val="00783F72"/>
    <w:rsid w:val="00784019"/>
    <w:rsid w:val="00784479"/>
    <w:rsid w:val="0078484C"/>
    <w:rsid w:val="0078487E"/>
    <w:rsid w:val="007848D4"/>
    <w:rsid w:val="00784981"/>
    <w:rsid w:val="00784AC3"/>
    <w:rsid w:val="007853D6"/>
    <w:rsid w:val="007854A3"/>
    <w:rsid w:val="00785533"/>
    <w:rsid w:val="007856C0"/>
    <w:rsid w:val="00785763"/>
    <w:rsid w:val="007858A7"/>
    <w:rsid w:val="00785929"/>
    <w:rsid w:val="00785A36"/>
    <w:rsid w:val="00785A3F"/>
    <w:rsid w:val="00785B01"/>
    <w:rsid w:val="00785C29"/>
    <w:rsid w:val="00785CF2"/>
    <w:rsid w:val="00785F7F"/>
    <w:rsid w:val="0078600B"/>
    <w:rsid w:val="007860BD"/>
    <w:rsid w:val="0078626A"/>
    <w:rsid w:val="007862C5"/>
    <w:rsid w:val="0078640B"/>
    <w:rsid w:val="00786448"/>
    <w:rsid w:val="007865B3"/>
    <w:rsid w:val="007866E6"/>
    <w:rsid w:val="0078696A"/>
    <w:rsid w:val="00786B93"/>
    <w:rsid w:val="00786BFE"/>
    <w:rsid w:val="00786C5D"/>
    <w:rsid w:val="0078703E"/>
    <w:rsid w:val="00787085"/>
    <w:rsid w:val="00787173"/>
    <w:rsid w:val="0078729F"/>
    <w:rsid w:val="007873D9"/>
    <w:rsid w:val="00787522"/>
    <w:rsid w:val="00787580"/>
    <w:rsid w:val="007875A1"/>
    <w:rsid w:val="00787668"/>
    <w:rsid w:val="007876CC"/>
    <w:rsid w:val="0078775B"/>
    <w:rsid w:val="007877BC"/>
    <w:rsid w:val="007878BA"/>
    <w:rsid w:val="0078790A"/>
    <w:rsid w:val="00787D1E"/>
    <w:rsid w:val="00787F67"/>
    <w:rsid w:val="00790060"/>
    <w:rsid w:val="00790143"/>
    <w:rsid w:val="007901A6"/>
    <w:rsid w:val="0079040C"/>
    <w:rsid w:val="00790CBA"/>
    <w:rsid w:val="007914D7"/>
    <w:rsid w:val="00791634"/>
    <w:rsid w:val="0079186E"/>
    <w:rsid w:val="00791D74"/>
    <w:rsid w:val="00791E9F"/>
    <w:rsid w:val="00792182"/>
    <w:rsid w:val="007921C1"/>
    <w:rsid w:val="00792285"/>
    <w:rsid w:val="00792462"/>
    <w:rsid w:val="00792DCB"/>
    <w:rsid w:val="00792DDE"/>
    <w:rsid w:val="00792F41"/>
    <w:rsid w:val="007932C2"/>
    <w:rsid w:val="007935F8"/>
    <w:rsid w:val="0079365A"/>
    <w:rsid w:val="0079375E"/>
    <w:rsid w:val="007937AF"/>
    <w:rsid w:val="00793929"/>
    <w:rsid w:val="007939DA"/>
    <w:rsid w:val="00793AF6"/>
    <w:rsid w:val="00793B39"/>
    <w:rsid w:val="00793BF8"/>
    <w:rsid w:val="00793E37"/>
    <w:rsid w:val="00793FA5"/>
    <w:rsid w:val="0079417F"/>
    <w:rsid w:val="007941D0"/>
    <w:rsid w:val="00794378"/>
    <w:rsid w:val="007943AE"/>
    <w:rsid w:val="0079457D"/>
    <w:rsid w:val="007947C6"/>
    <w:rsid w:val="00794C5B"/>
    <w:rsid w:val="00794DC6"/>
    <w:rsid w:val="00794FBC"/>
    <w:rsid w:val="00795091"/>
    <w:rsid w:val="00795174"/>
    <w:rsid w:val="00795201"/>
    <w:rsid w:val="007957D2"/>
    <w:rsid w:val="00795932"/>
    <w:rsid w:val="0079597A"/>
    <w:rsid w:val="00795987"/>
    <w:rsid w:val="00795C04"/>
    <w:rsid w:val="00795D46"/>
    <w:rsid w:val="00795F7A"/>
    <w:rsid w:val="00795F80"/>
    <w:rsid w:val="0079601B"/>
    <w:rsid w:val="00796167"/>
    <w:rsid w:val="007961A1"/>
    <w:rsid w:val="007961B9"/>
    <w:rsid w:val="0079648F"/>
    <w:rsid w:val="00796536"/>
    <w:rsid w:val="007965AC"/>
    <w:rsid w:val="0079678E"/>
    <w:rsid w:val="00796997"/>
    <w:rsid w:val="007969AD"/>
    <w:rsid w:val="00796AC2"/>
    <w:rsid w:val="00796B32"/>
    <w:rsid w:val="00796C5C"/>
    <w:rsid w:val="00796C6D"/>
    <w:rsid w:val="00796CB0"/>
    <w:rsid w:val="00796CEF"/>
    <w:rsid w:val="00797001"/>
    <w:rsid w:val="00797179"/>
    <w:rsid w:val="0079722F"/>
    <w:rsid w:val="00797292"/>
    <w:rsid w:val="007972C8"/>
    <w:rsid w:val="007973F1"/>
    <w:rsid w:val="0079747E"/>
    <w:rsid w:val="00797741"/>
    <w:rsid w:val="0079798F"/>
    <w:rsid w:val="00797B11"/>
    <w:rsid w:val="00797EA5"/>
    <w:rsid w:val="00797F4B"/>
    <w:rsid w:val="007A00DB"/>
    <w:rsid w:val="007A0144"/>
    <w:rsid w:val="007A0224"/>
    <w:rsid w:val="007A02A4"/>
    <w:rsid w:val="007A03F1"/>
    <w:rsid w:val="007A0791"/>
    <w:rsid w:val="007A0884"/>
    <w:rsid w:val="007A0A73"/>
    <w:rsid w:val="007A0CEF"/>
    <w:rsid w:val="007A0E67"/>
    <w:rsid w:val="007A0F0C"/>
    <w:rsid w:val="007A10D7"/>
    <w:rsid w:val="007A1202"/>
    <w:rsid w:val="007A1313"/>
    <w:rsid w:val="007A169D"/>
    <w:rsid w:val="007A1908"/>
    <w:rsid w:val="007A1A3D"/>
    <w:rsid w:val="007A1BF8"/>
    <w:rsid w:val="007A1C6E"/>
    <w:rsid w:val="007A2286"/>
    <w:rsid w:val="007A2358"/>
    <w:rsid w:val="007A2485"/>
    <w:rsid w:val="007A24AC"/>
    <w:rsid w:val="007A24EC"/>
    <w:rsid w:val="007A2670"/>
    <w:rsid w:val="007A26E5"/>
    <w:rsid w:val="007A29DE"/>
    <w:rsid w:val="007A2D43"/>
    <w:rsid w:val="007A2D46"/>
    <w:rsid w:val="007A2E7E"/>
    <w:rsid w:val="007A2F07"/>
    <w:rsid w:val="007A2FE3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3FE"/>
    <w:rsid w:val="007A4537"/>
    <w:rsid w:val="007A45E7"/>
    <w:rsid w:val="007A46AD"/>
    <w:rsid w:val="007A471D"/>
    <w:rsid w:val="007A4764"/>
    <w:rsid w:val="007A4A5F"/>
    <w:rsid w:val="007A4AE3"/>
    <w:rsid w:val="007A4E57"/>
    <w:rsid w:val="007A4E6F"/>
    <w:rsid w:val="007A4EFF"/>
    <w:rsid w:val="007A51A7"/>
    <w:rsid w:val="007A541B"/>
    <w:rsid w:val="007A5C27"/>
    <w:rsid w:val="007A5DCD"/>
    <w:rsid w:val="007A5FAB"/>
    <w:rsid w:val="007A6229"/>
    <w:rsid w:val="007A628C"/>
    <w:rsid w:val="007A6305"/>
    <w:rsid w:val="007A63A6"/>
    <w:rsid w:val="007A687B"/>
    <w:rsid w:val="007A69F8"/>
    <w:rsid w:val="007A6A07"/>
    <w:rsid w:val="007A6DD9"/>
    <w:rsid w:val="007A7421"/>
    <w:rsid w:val="007A7632"/>
    <w:rsid w:val="007A771F"/>
    <w:rsid w:val="007A789C"/>
    <w:rsid w:val="007A78ED"/>
    <w:rsid w:val="007A7955"/>
    <w:rsid w:val="007A7B63"/>
    <w:rsid w:val="007A7DB2"/>
    <w:rsid w:val="007A7E18"/>
    <w:rsid w:val="007A7F0E"/>
    <w:rsid w:val="007A7F1E"/>
    <w:rsid w:val="007B0027"/>
    <w:rsid w:val="007B00D1"/>
    <w:rsid w:val="007B028C"/>
    <w:rsid w:val="007B0319"/>
    <w:rsid w:val="007B046B"/>
    <w:rsid w:val="007B05D1"/>
    <w:rsid w:val="007B0870"/>
    <w:rsid w:val="007B08E5"/>
    <w:rsid w:val="007B0AFE"/>
    <w:rsid w:val="007B0D1C"/>
    <w:rsid w:val="007B0D80"/>
    <w:rsid w:val="007B0EFA"/>
    <w:rsid w:val="007B101A"/>
    <w:rsid w:val="007B112B"/>
    <w:rsid w:val="007B11DA"/>
    <w:rsid w:val="007B12E4"/>
    <w:rsid w:val="007B13D8"/>
    <w:rsid w:val="007B1518"/>
    <w:rsid w:val="007B1708"/>
    <w:rsid w:val="007B174B"/>
    <w:rsid w:val="007B18F0"/>
    <w:rsid w:val="007B1922"/>
    <w:rsid w:val="007B1BD9"/>
    <w:rsid w:val="007B1D4B"/>
    <w:rsid w:val="007B1E8A"/>
    <w:rsid w:val="007B1F17"/>
    <w:rsid w:val="007B205C"/>
    <w:rsid w:val="007B2118"/>
    <w:rsid w:val="007B2147"/>
    <w:rsid w:val="007B2222"/>
    <w:rsid w:val="007B223B"/>
    <w:rsid w:val="007B2553"/>
    <w:rsid w:val="007B2B6F"/>
    <w:rsid w:val="007B2C5D"/>
    <w:rsid w:val="007B2D25"/>
    <w:rsid w:val="007B2F53"/>
    <w:rsid w:val="007B3010"/>
    <w:rsid w:val="007B305F"/>
    <w:rsid w:val="007B30BA"/>
    <w:rsid w:val="007B32E1"/>
    <w:rsid w:val="007B331F"/>
    <w:rsid w:val="007B33DC"/>
    <w:rsid w:val="007B350D"/>
    <w:rsid w:val="007B361A"/>
    <w:rsid w:val="007B36C1"/>
    <w:rsid w:val="007B3761"/>
    <w:rsid w:val="007B3962"/>
    <w:rsid w:val="007B3A62"/>
    <w:rsid w:val="007B3A81"/>
    <w:rsid w:val="007B3B0A"/>
    <w:rsid w:val="007B4157"/>
    <w:rsid w:val="007B41EC"/>
    <w:rsid w:val="007B4255"/>
    <w:rsid w:val="007B4358"/>
    <w:rsid w:val="007B45F2"/>
    <w:rsid w:val="007B4832"/>
    <w:rsid w:val="007B4A08"/>
    <w:rsid w:val="007B4AB3"/>
    <w:rsid w:val="007B4B90"/>
    <w:rsid w:val="007B4B9E"/>
    <w:rsid w:val="007B50DF"/>
    <w:rsid w:val="007B521B"/>
    <w:rsid w:val="007B5411"/>
    <w:rsid w:val="007B5426"/>
    <w:rsid w:val="007B55F3"/>
    <w:rsid w:val="007B599A"/>
    <w:rsid w:val="007B5BBD"/>
    <w:rsid w:val="007B5BDF"/>
    <w:rsid w:val="007B5D90"/>
    <w:rsid w:val="007B5DCA"/>
    <w:rsid w:val="007B5DE8"/>
    <w:rsid w:val="007B5F44"/>
    <w:rsid w:val="007B6334"/>
    <w:rsid w:val="007B6735"/>
    <w:rsid w:val="007B6975"/>
    <w:rsid w:val="007B6C1C"/>
    <w:rsid w:val="007B6E5C"/>
    <w:rsid w:val="007B70D5"/>
    <w:rsid w:val="007B727E"/>
    <w:rsid w:val="007B7560"/>
    <w:rsid w:val="007B772A"/>
    <w:rsid w:val="007B796A"/>
    <w:rsid w:val="007B7BCA"/>
    <w:rsid w:val="007B7E3F"/>
    <w:rsid w:val="007C0007"/>
    <w:rsid w:val="007C004C"/>
    <w:rsid w:val="007C032C"/>
    <w:rsid w:val="007C0347"/>
    <w:rsid w:val="007C06BD"/>
    <w:rsid w:val="007C0952"/>
    <w:rsid w:val="007C0A14"/>
    <w:rsid w:val="007C0BB6"/>
    <w:rsid w:val="007C0BE9"/>
    <w:rsid w:val="007C0DA2"/>
    <w:rsid w:val="007C0E68"/>
    <w:rsid w:val="007C0EC8"/>
    <w:rsid w:val="007C0ED2"/>
    <w:rsid w:val="007C0F48"/>
    <w:rsid w:val="007C1107"/>
    <w:rsid w:val="007C1553"/>
    <w:rsid w:val="007C171B"/>
    <w:rsid w:val="007C1A62"/>
    <w:rsid w:val="007C1A7E"/>
    <w:rsid w:val="007C1BDB"/>
    <w:rsid w:val="007C1CA0"/>
    <w:rsid w:val="007C1D06"/>
    <w:rsid w:val="007C20A5"/>
    <w:rsid w:val="007C227F"/>
    <w:rsid w:val="007C26AA"/>
    <w:rsid w:val="007C28A4"/>
    <w:rsid w:val="007C2978"/>
    <w:rsid w:val="007C29EA"/>
    <w:rsid w:val="007C2CC7"/>
    <w:rsid w:val="007C2D59"/>
    <w:rsid w:val="007C3316"/>
    <w:rsid w:val="007C3332"/>
    <w:rsid w:val="007C39DB"/>
    <w:rsid w:val="007C3BF2"/>
    <w:rsid w:val="007C3C71"/>
    <w:rsid w:val="007C3EA8"/>
    <w:rsid w:val="007C3EFB"/>
    <w:rsid w:val="007C3F2A"/>
    <w:rsid w:val="007C3F60"/>
    <w:rsid w:val="007C40BE"/>
    <w:rsid w:val="007C41B7"/>
    <w:rsid w:val="007C43D9"/>
    <w:rsid w:val="007C445C"/>
    <w:rsid w:val="007C44ED"/>
    <w:rsid w:val="007C45A0"/>
    <w:rsid w:val="007C4691"/>
    <w:rsid w:val="007C49B6"/>
    <w:rsid w:val="007C4DAE"/>
    <w:rsid w:val="007C5047"/>
    <w:rsid w:val="007C53F8"/>
    <w:rsid w:val="007C55AC"/>
    <w:rsid w:val="007C586C"/>
    <w:rsid w:val="007C5B27"/>
    <w:rsid w:val="007C5B65"/>
    <w:rsid w:val="007C5BEE"/>
    <w:rsid w:val="007C5E6D"/>
    <w:rsid w:val="007C6164"/>
    <w:rsid w:val="007C6748"/>
    <w:rsid w:val="007C674F"/>
    <w:rsid w:val="007C6B0D"/>
    <w:rsid w:val="007C6E20"/>
    <w:rsid w:val="007C6FA8"/>
    <w:rsid w:val="007C70DA"/>
    <w:rsid w:val="007C712F"/>
    <w:rsid w:val="007C7233"/>
    <w:rsid w:val="007C7304"/>
    <w:rsid w:val="007C7AD6"/>
    <w:rsid w:val="007C7D9C"/>
    <w:rsid w:val="007C7DA5"/>
    <w:rsid w:val="007C7E24"/>
    <w:rsid w:val="007C7F74"/>
    <w:rsid w:val="007D006F"/>
    <w:rsid w:val="007D00AC"/>
    <w:rsid w:val="007D0338"/>
    <w:rsid w:val="007D057D"/>
    <w:rsid w:val="007D061C"/>
    <w:rsid w:val="007D07D5"/>
    <w:rsid w:val="007D082D"/>
    <w:rsid w:val="007D0897"/>
    <w:rsid w:val="007D091C"/>
    <w:rsid w:val="007D0944"/>
    <w:rsid w:val="007D0A13"/>
    <w:rsid w:val="007D0B38"/>
    <w:rsid w:val="007D0B46"/>
    <w:rsid w:val="007D0C67"/>
    <w:rsid w:val="007D0C9F"/>
    <w:rsid w:val="007D0CF8"/>
    <w:rsid w:val="007D0F6F"/>
    <w:rsid w:val="007D1236"/>
    <w:rsid w:val="007D13BB"/>
    <w:rsid w:val="007D144C"/>
    <w:rsid w:val="007D16D4"/>
    <w:rsid w:val="007D1D4B"/>
    <w:rsid w:val="007D1DA3"/>
    <w:rsid w:val="007D1FDD"/>
    <w:rsid w:val="007D1FEB"/>
    <w:rsid w:val="007D2003"/>
    <w:rsid w:val="007D205C"/>
    <w:rsid w:val="007D22E1"/>
    <w:rsid w:val="007D237D"/>
    <w:rsid w:val="007D2467"/>
    <w:rsid w:val="007D2516"/>
    <w:rsid w:val="007D255F"/>
    <w:rsid w:val="007D2979"/>
    <w:rsid w:val="007D2A25"/>
    <w:rsid w:val="007D2A30"/>
    <w:rsid w:val="007D2AB8"/>
    <w:rsid w:val="007D2D08"/>
    <w:rsid w:val="007D2FE3"/>
    <w:rsid w:val="007D3313"/>
    <w:rsid w:val="007D356D"/>
    <w:rsid w:val="007D35A6"/>
    <w:rsid w:val="007D35F4"/>
    <w:rsid w:val="007D3ADB"/>
    <w:rsid w:val="007D3BA1"/>
    <w:rsid w:val="007D3FED"/>
    <w:rsid w:val="007D4189"/>
    <w:rsid w:val="007D44B8"/>
    <w:rsid w:val="007D47E3"/>
    <w:rsid w:val="007D4A97"/>
    <w:rsid w:val="007D4E56"/>
    <w:rsid w:val="007D4E6C"/>
    <w:rsid w:val="007D5165"/>
    <w:rsid w:val="007D51D1"/>
    <w:rsid w:val="007D56BC"/>
    <w:rsid w:val="007D5B09"/>
    <w:rsid w:val="007D5DBF"/>
    <w:rsid w:val="007D5E80"/>
    <w:rsid w:val="007D5F4A"/>
    <w:rsid w:val="007D5F9E"/>
    <w:rsid w:val="007D60F2"/>
    <w:rsid w:val="007D626C"/>
    <w:rsid w:val="007D676B"/>
    <w:rsid w:val="007D68A7"/>
    <w:rsid w:val="007D69D9"/>
    <w:rsid w:val="007D6A00"/>
    <w:rsid w:val="007D6A1A"/>
    <w:rsid w:val="007D6AA8"/>
    <w:rsid w:val="007D6D04"/>
    <w:rsid w:val="007D6EE3"/>
    <w:rsid w:val="007D6F19"/>
    <w:rsid w:val="007D71E9"/>
    <w:rsid w:val="007D71F1"/>
    <w:rsid w:val="007D77C6"/>
    <w:rsid w:val="007D792A"/>
    <w:rsid w:val="007D7988"/>
    <w:rsid w:val="007D7D9A"/>
    <w:rsid w:val="007D7E03"/>
    <w:rsid w:val="007E0112"/>
    <w:rsid w:val="007E04A8"/>
    <w:rsid w:val="007E06DD"/>
    <w:rsid w:val="007E074C"/>
    <w:rsid w:val="007E080D"/>
    <w:rsid w:val="007E08F6"/>
    <w:rsid w:val="007E09A5"/>
    <w:rsid w:val="007E0A3E"/>
    <w:rsid w:val="007E0C0E"/>
    <w:rsid w:val="007E0CA3"/>
    <w:rsid w:val="007E0F82"/>
    <w:rsid w:val="007E0FF8"/>
    <w:rsid w:val="007E104C"/>
    <w:rsid w:val="007E1146"/>
    <w:rsid w:val="007E1660"/>
    <w:rsid w:val="007E180B"/>
    <w:rsid w:val="007E196C"/>
    <w:rsid w:val="007E19E1"/>
    <w:rsid w:val="007E1D2B"/>
    <w:rsid w:val="007E2257"/>
    <w:rsid w:val="007E22C4"/>
    <w:rsid w:val="007E25CD"/>
    <w:rsid w:val="007E280F"/>
    <w:rsid w:val="007E2B1F"/>
    <w:rsid w:val="007E2CB6"/>
    <w:rsid w:val="007E2CFD"/>
    <w:rsid w:val="007E31F6"/>
    <w:rsid w:val="007E32B2"/>
    <w:rsid w:val="007E3419"/>
    <w:rsid w:val="007E354E"/>
    <w:rsid w:val="007E3608"/>
    <w:rsid w:val="007E38F4"/>
    <w:rsid w:val="007E397D"/>
    <w:rsid w:val="007E3AC9"/>
    <w:rsid w:val="007E3C5C"/>
    <w:rsid w:val="007E423C"/>
    <w:rsid w:val="007E4262"/>
    <w:rsid w:val="007E4378"/>
    <w:rsid w:val="007E446C"/>
    <w:rsid w:val="007E466E"/>
    <w:rsid w:val="007E46AE"/>
    <w:rsid w:val="007E471E"/>
    <w:rsid w:val="007E4771"/>
    <w:rsid w:val="007E4B8A"/>
    <w:rsid w:val="007E4CA8"/>
    <w:rsid w:val="007E4CC3"/>
    <w:rsid w:val="007E52C5"/>
    <w:rsid w:val="007E5335"/>
    <w:rsid w:val="007E55B1"/>
    <w:rsid w:val="007E59B4"/>
    <w:rsid w:val="007E5A5D"/>
    <w:rsid w:val="007E5B9D"/>
    <w:rsid w:val="007E5C3C"/>
    <w:rsid w:val="007E5D21"/>
    <w:rsid w:val="007E5EDA"/>
    <w:rsid w:val="007E5F6A"/>
    <w:rsid w:val="007E609A"/>
    <w:rsid w:val="007E62B7"/>
    <w:rsid w:val="007E6406"/>
    <w:rsid w:val="007E6411"/>
    <w:rsid w:val="007E696B"/>
    <w:rsid w:val="007E6B8B"/>
    <w:rsid w:val="007E6DCF"/>
    <w:rsid w:val="007E6F4E"/>
    <w:rsid w:val="007E76DD"/>
    <w:rsid w:val="007E7787"/>
    <w:rsid w:val="007E77C5"/>
    <w:rsid w:val="007E78BF"/>
    <w:rsid w:val="007E795F"/>
    <w:rsid w:val="007E7A1E"/>
    <w:rsid w:val="007E7B0B"/>
    <w:rsid w:val="007E7C43"/>
    <w:rsid w:val="007E7C84"/>
    <w:rsid w:val="007E7ED6"/>
    <w:rsid w:val="007E7FD9"/>
    <w:rsid w:val="007F010C"/>
    <w:rsid w:val="007F01E3"/>
    <w:rsid w:val="007F030C"/>
    <w:rsid w:val="007F0387"/>
    <w:rsid w:val="007F059B"/>
    <w:rsid w:val="007F05F4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307"/>
    <w:rsid w:val="007F1534"/>
    <w:rsid w:val="007F1587"/>
    <w:rsid w:val="007F15E6"/>
    <w:rsid w:val="007F179F"/>
    <w:rsid w:val="007F17F3"/>
    <w:rsid w:val="007F189A"/>
    <w:rsid w:val="007F198A"/>
    <w:rsid w:val="007F1A04"/>
    <w:rsid w:val="007F1A41"/>
    <w:rsid w:val="007F1D4C"/>
    <w:rsid w:val="007F211A"/>
    <w:rsid w:val="007F2156"/>
    <w:rsid w:val="007F2273"/>
    <w:rsid w:val="007F2293"/>
    <w:rsid w:val="007F2349"/>
    <w:rsid w:val="007F2B90"/>
    <w:rsid w:val="007F2CA3"/>
    <w:rsid w:val="007F2CA4"/>
    <w:rsid w:val="007F2D7A"/>
    <w:rsid w:val="007F331A"/>
    <w:rsid w:val="007F3485"/>
    <w:rsid w:val="007F3C87"/>
    <w:rsid w:val="007F3CBB"/>
    <w:rsid w:val="007F3EA0"/>
    <w:rsid w:val="007F4485"/>
    <w:rsid w:val="007F4611"/>
    <w:rsid w:val="007F46BB"/>
    <w:rsid w:val="007F46FF"/>
    <w:rsid w:val="007F4764"/>
    <w:rsid w:val="007F47CF"/>
    <w:rsid w:val="007F4AB2"/>
    <w:rsid w:val="007F4C3A"/>
    <w:rsid w:val="007F4D41"/>
    <w:rsid w:val="007F4EA8"/>
    <w:rsid w:val="007F50E0"/>
    <w:rsid w:val="007F513E"/>
    <w:rsid w:val="007F524B"/>
    <w:rsid w:val="007F5271"/>
    <w:rsid w:val="007F5388"/>
    <w:rsid w:val="007F5560"/>
    <w:rsid w:val="007F5A97"/>
    <w:rsid w:val="007F5BE8"/>
    <w:rsid w:val="007F5D2B"/>
    <w:rsid w:val="007F5EA9"/>
    <w:rsid w:val="007F5FC8"/>
    <w:rsid w:val="007F650D"/>
    <w:rsid w:val="007F656F"/>
    <w:rsid w:val="007F67C8"/>
    <w:rsid w:val="007F68C1"/>
    <w:rsid w:val="007F6B3C"/>
    <w:rsid w:val="007F6DCB"/>
    <w:rsid w:val="007F70C2"/>
    <w:rsid w:val="007F713E"/>
    <w:rsid w:val="007F7451"/>
    <w:rsid w:val="007F75E6"/>
    <w:rsid w:val="007F7770"/>
    <w:rsid w:val="007F79EE"/>
    <w:rsid w:val="007F7C72"/>
    <w:rsid w:val="007F7D9A"/>
    <w:rsid w:val="007F7DFC"/>
    <w:rsid w:val="007F7F43"/>
    <w:rsid w:val="007F7FDA"/>
    <w:rsid w:val="0080014C"/>
    <w:rsid w:val="0080046F"/>
    <w:rsid w:val="00800482"/>
    <w:rsid w:val="00800884"/>
    <w:rsid w:val="00800A7C"/>
    <w:rsid w:val="00800BF5"/>
    <w:rsid w:val="00800C65"/>
    <w:rsid w:val="00800CB4"/>
    <w:rsid w:val="0080143C"/>
    <w:rsid w:val="008014F3"/>
    <w:rsid w:val="00801614"/>
    <w:rsid w:val="00801808"/>
    <w:rsid w:val="00801D08"/>
    <w:rsid w:val="00801F23"/>
    <w:rsid w:val="00801F50"/>
    <w:rsid w:val="008022DF"/>
    <w:rsid w:val="0080234F"/>
    <w:rsid w:val="00802538"/>
    <w:rsid w:val="008026A5"/>
    <w:rsid w:val="00802726"/>
    <w:rsid w:val="00802823"/>
    <w:rsid w:val="00802910"/>
    <w:rsid w:val="00802A1F"/>
    <w:rsid w:val="00802BEF"/>
    <w:rsid w:val="00802D1A"/>
    <w:rsid w:val="00803931"/>
    <w:rsid w:val="00803ADD"/>
    <w:rsid w:val="00803B2D"/>
    <w:rsid w:val="00803CBB"/>
    <w:rsid w:val="00803D3E"/>
    <w:rsid w:val="00803D82"/>
    <w:rsid w:val="00803DEE"/>
    <w:rsid w:val="00803E63"/>
    <w:rsid w:val="0080409C"/>
    <w:rsid w:val="00804148"/>
    <w:rsid w:val="00804408"/>
    <w:rsid w:val="008049F0"/>
    <w:rsid w:val="00804B82"/>
    <w:rsid w:val="00804C58"/>
    <w:rsid w:val="00804D0A"/>
    <w:rsid w:val="00804D53"/>
    <w:rsid w:val="00804E2B"/>
    <w:rsid w:val="00805032"/>
    <w:rsid w:val="0080586B"/>
    <w:rsid w:val="00805921"/>
    <w:rsid w:val="00805972"/>
    <w:rsid w:val="008059B7"/>
    <w:rsid w:val="008059FD"/>
    <w:rsid w:val="00805A5B"/>
    <w:rsid w:val="00805B16"/>
    <w:rsid w:val="00805BD5"/>
    <w:rsid w:val="00805CF1"/>
    <w:rsid w:val="00805DC5"/>
    <w:rsid w:val="00805E2D"/>
    <w:rsid w:val="00805F7A"/>
    <w:rsid w:val="008060CB"/>
    <w:rsid w:val="008060F9"/>
    <w:rsid w:val="008061A2"/>
    <w:rsid w:val="008065B0"/>
    <w:rsid w:val="008065BD"/>
    <w:rsid w:val="0080684C"/>
    <w:rsid w:val="0080688F"/>
    <w:rsid w:val="008068D2"/>
    <w:rsid w:val="008068E7"/>
    <w:rsid w:val="008068F7"/>
    <w:rsid w:val="008069DF"/>
    <w:rsid w:val="00806F9D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5FD"/>
    <w:rsid w:val="00810840"/>
    <w:rsid w:val="00810B10"/>
    <w:rsid w:val="00810BC5"/>
    <w:rsid w:val="00810C14"/>
    <w:rsid w:val="00810D5B"/>
    <w:rsid w:val="00810FC3"/>
    <w:rsid w:val="00811088"/>
    <w:rsid w:val="0081140A"/>
    <w:rsid w:val="008115C0"/>
    <w:rsid w:val="00811802"/>
    <w:rsid w:val="00811B1F"/>
    <w:rsid w:val="00811C67"/>
    <w:rsid w:val="00811E56"/>
    <w:rsid w:val="008120C2"/>
    <w:rsid w:val="008125A2"/>
    <w:rsid w:val="0081260A"/>
    <w:rsid w:val="0081265C"/>
    <w:rsid w:val="008127A3"/>
    <w:rsid w:val="0081299E"/>
    <w:rsid w:val="00812A32"/>
    <w:rsid w:val="00812A45"/>
    <w:rsid w:val="00812BCE"/>
    <w:rsid w:val="00812EC5"/>
    <w:rsid w:val="00812F8A"/>
    <w:rsid w:val="008130E1"/>
    <w:rsid w:val="00813267"/>
    <w:rsid w:val="008133AF"/>
    <w:rsid w:val="008133B1"/>
    <w:rsid w:val="008135BB"/>
    <w:rsid w:val="00813981"/>
    <w:rsid w:val="00813CDA"/>
    <w:rsid w:val="00813CF0"/>
    <w:rsid w:val="00813F8B"/>
    <w:rsid w:val="008140A5"/>
    <w:rsid w:val="008141DF"/>
    <w:rsid w:val="0081424D"/>
    <w:rsid w:val="00814285"/>
    <w:rsid w:val="0081432D"/>
    <w:rsid w:val="00814470"/>
    <w:rsid w:val="00814546"/>
    <w:rsid w:val="00814879"/>
    <w:rsid w:val="00814A45"/>
    <w:rsid w:val="00814A7E"/>
    <w:rsid w:val="00814D19"/>
    <w:rsid w:val="00814E3F"/>
    <w:rsid w:val="00814E4A"/>
    <w:rsid w:val="00814EA5"/>
    <w:rsid w:val="00815150"/>
    <w:rsid w:val="00815205"/>
    <w:rsid w:val="0081534E"/>
    <w:rsid w:val="0081540D"/>
    <w:rsid w:val="0081565F"/>
    <w:rsid w:val="0081573B"/>
    <w:rsid w:val="00815938"/>
    <w:rsid w:val="0081599B"/>
    <w:rsid w:val="008159F2"/>
    <w:rsid w:val="00815A03"/>
    <w:rsid w:val="00815DF3"/>
    <w:rsid w:val="00816027"/>
    <w:rsid w:val="00816138"/>
    <w:rsid w:val="0081627A"/>
    <w:rsid w:val="008164EF"/>
    <w:rsid w:val="00816645"/>
    <w:rsid w:val="008166C5"/>
    <w:rsid w:val="008166FB"/>
    <w:rsid w:val="0081680F"/>
    <w:rsid w:val="00816982"/>
    <w:rsid w:val="008169B1"/>
    <w:rsid w:val="00816C62"/>
    <w:rsid w:val="00816CB7"/>
    <w:rsid w:val="00816D33"/>
    <w:rsid w:val="00816FB2"/>
    <w:rsid w:val="00816FFD"/>
    <w:rsid w:val="0081701D"/>
    <w:rsid w:val="00817045"/>
    <w:rsid w:val="008170D3"/>
    <w:rsid w:val="00817156"/>
    <w:rsid w:val="0081721E"/>
    <w:rsid w:val="00817289"/>
    <w:rsid w:val="0081785A"/>
    <w:rsid w:val="00817947"/>
    <w:rsid w:val="00817AA6"/>
    <w:rsid w:val="00817C30"/>
    <w:rsid w:val="00817CBB"/>
    <w:rsid w:val="00817D85"/>
    <w:rsid w:val="0082005F"/>
    <w:rsid w:val="00820242"/>
    <w:rsid w:val="008203F1"/>
    <w:rsid w:val="00820882"/>
    <w:rsid w:val="00820904"/>
    <w:rsid w:val="00820931"/>
    <w:rsid w:val="00820A13"/>
    <w:rsid w:val="00820AEE"/>
    <w:rsid w:val="00820B8A"/>
    <w:rsid w:val="00820CD0"/>
    <w:rsid w:val="00820CD8"/>
    <w:rsid w:val="00820F68"/>
    <w:rsid w:val="00821061"/>
    <w:rsid w:val="008213DC"/>
    <w:rsid w:val="008213F0"/>
    <w:rsid w:val="00821567"/>
    <w:rsid w:val="008218B7"/>
    <w:rsid w:val="0082193F"/>
    <w:rsid w:val="00821A7B"/>
    <w:rsid w:val="00821ABB"/>
    <w:rsid w:val="00821AE5"/>
    <w:rsid w:val="00821C17"/>
    <w:rsid w:val="00821D02"/>
    <w:rsid w:val="00821E6D"/>
    <w:rsid w:val="00821FCC"/>
    <w:rsid w:val="008220AB"/>
    <w:rsid w:val="008221AB"/>
    <w:rsid w:val="008221C6"/>
    <w:rsid w:val="008223AA"/>
    <w:rsid w:val="008224AB"/>
    <w:rsid w:val="0082256D"/>
    <w:rsid w:val="00822631"/>
    <w:rsid w:val="008226DD"/>
    <w:rsid w:val="0082281D"/>
    <w:rsid w:val="00822B6A"/>
    <w:rsid w:val="00822B8B"/>
    <w:rsid w:val="00823080"/>
    <w:rsid w:val="008230F5"/>
    <w:rsid w:val="0082310D"/>
    <w:rsid w:val="00823128"/>
    <w:rsid w:val="00823485"/>
    <w:rsid w:val="008239B2"/>
    <w:rsid w:val="00823C84"/>
    <w:rsid w:val="00823CF2"/>
    <w:rsid w:val="00823CF6"/>
    <w:rsid w:val="00823ECA"/>
    <w:rsid w:val="00824184"/>
    <w:rsid w:val="008241DA"/>
    <w:rsid w:val="00824390"/>
    <w:rsid w:val="008244C0"/>
    <w:rsid w:val="008244FF"/>
    <w:rsid w:val="00824612"/>
    <w:rsid w:val="00824664"/>
    <w:rsid w:val="0082473E"/>
    <w:rsid w:val="00824970"/>
    <w:rsid w:val="00824A4F"/>
    <w:rsid w:val="00824AFC"/>
    <w:rsid w:val="00824B80"/>
    <w:rsid w:val="00825279"/>
    <w:rsid w:val="0082545B"/>
    <w:rsid w:val="008256F9"/>
    <w:rsid w:val="00825972"/>
    <w:rsid w:val="00825A31"/>
    <w:rsid w:val="00825D50"/>
    <w:rsid w:val="00825D63"/>
    <w:rsid w:val="00826038"/>
    <w:rsid w:val="008260E7"/>
    <w:rsid w:val="0082615C"/>
    <w:rsid w:val="0082620B"/>
    <w:rsid w:val="0082621F"/>
    <w:rsid w:val="0082693F"/>
    <w:rsid w:val="00826A99"/>
    <w:rsid w:val="00826ACB"/>
    <w:rsid w:val="00826CA2"/>
    <w:rsid w:val="008274C9"/>
    <w:rsid w:val="00827840"/>
    <w:rsid w:val="00827E1B"/>
    <w:rsid w:val="0083039F"/>
    <w:rsid w:val="008304B5"/>
    <w:rsid w:val="008304D8"/>
    <w:rsid w:val="00830AD7"/>
    <w:rsid w:val="00830BC6"/>
    <w:rsid w:val="008314ED"/>
    <w:rsid w:val="00831F26"/>
    <w:rsid w:val="00831F47"/>
    <w:rsid w:val="0083202D"/>
    <w:rsid w:val="008324B2"/>
    <w:rsid w:val="0083253F"/>
    <w:rsid w:val="008326B7"/>
    <w:rsid w:val="0083287D"/>
    <w:rsid w:val="00832947"/>
    <w:rsid w:val="008329CD"/>
    <w:rsid w:val="008329D1"/>
    <w:rsid w:val="00832D3D"/>
    <w:rsid w:val="00832F72"/>
    <w:rsid w:val="008331BF"/>
    <w:rsid w:val="008331C6"/>
    <w:rsid w:val="00833241"/>
    <w:rsid w:val="00833340"/>
    <w:rsid w:val="00833431"/>
    <w:rsid w:val="00833899"/>
    <w:rsid w:val="008338AA"/>
    <w:rsid w:val="00833C2E"/>
    <w:rsid w:val="00834050"/>
    <w:rsid w:val="0083459B"/>
    <w:rsid w:val="00834953"/>
    <w:rsid w:val="00834969"/>
    <w:rsid w:val="00834B9E"/>
    <w:rsid w:val="00834D08"/>
    <w:rsid w:val="00834D49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A2A"/>
    <w:rsid w:val="00835CE7"/>
    <w:rsid w:val="00835EC1"/>
    <w:rsid w:val="00835FE6"/>
    <w:rsid w:val="008360A6"/>
    <w:rsid w:val="00836559"/>
    <w:rsid w:val="008369DF"/>
    <w:rsid w:val="00836A66"/>
    <w:rsid w:val="00836A93"/>
    <w:rsid w:val="00836B59"/>
    <w:rsid w:val="00836CCA"/>
    <w:rsid w:val="00836CCE"/>
    <w:rsid w:val="00836F3E"/>
    <w:rsid w:val="00837088"/>
    <w:rsid w:val="008370BC"/>
    <w:rsid w:val="00837371"/>
    <w:rsid w:val="0083764B"/>
    <w:rsid w:val="00837741"/>
    <w:rsid w:val="0083788B"/>
    <w:rsid w:val="008378A6"/>
    <w:rsid w:val="00837C0F"/>
    <w:rsid w:val="00837CC8"/>
    <w:rsid w:val="00837D10"/>
    <w:rsid w:val="00837EA0"/>
    <w:rsid w:val="008402F7"/>
    <w:rsid w:val="008404DE"/>
    <w:rsid w:val="008408F9"/>
    <w:rsid w:val="00840D60"/>
    <w:rsid w:val="00840DBE"/>
    <w:rsid w:val="0084125B"/>
    <w:rsid w:val="008417D1"/>
    <w:rsid w:val="00841900"/>
    <w:rsid w:val="00841BA7"/>
    <w:rsid w:val="00841C7E"/>
    <w:rsid w:val="00841D5D"/>
    <w:rsid w:val="00841E1A"/>
    <w:rsid w:val="00841EFC"/>
    <w:rsid w:val="00841FBF"/>
    <w:rsid w:val="008421D1"/>
    <w:rsid w:val="008424F0"/>
    <w:rsid w:val="00842DBA"/>
    <w:rsid w:val="0084322A"/>
    <w:rsid w:val="008433E2"/>
    <w:rsid w:val="0084381E"/>
    <w:rsid w:val="008439B8"/>
    <w:rsid w:val="008439C8"/>
    <w:rsid w:val="00843ADD"/>
    <w:rsid w:val="00843F3F"/>
    <w:rsid w:val="008440EF"/>
    <w:rsid w:val="00844194"/>
    <w:rsid w:val="00844208"/>
    <w:rsid w:val="00844433"/>
    <w:rsid w:val="008444E9"/>
    <w:rsid w:val="0084453B"/>
    <w:rsid w:val="0084458E"/>
    <w:rsid w:val="008445DA"/>
    <w:rsid w:val="00844719"/>
    <w:rsid w:val="0084491A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487"/>
    <w:rsid w:val="0084551B"/>
    <w:rsid w:val="008455AD"/>
    <w:rsid w:val="008459DD"/>
    <w:rsid w:val="00845A30"/>
    <w:rsid w:val="00845B85"/>
    <w:rsid w:val="00845C88"/>
    <w:rsid w:val="00845D2D"/>
    <w:rsid w:val="00845DED"/>
    <w:rsid w:val="00845E51"/>
    <w:rsid w:val="00846162"/>
    <w:rsid w:val="00846369"/>
    <w:rsid w:val="00846371"/>
    <w:rsid w:val="00846942"/>
    <w:rsid w:val="0084694A"/>
    <w:rsid w:val="008469E7"/>
    <w:rsid w:val="008469E8"/>
    <w:rsid w:val="00846CA9"/>
    <w:rsid w:val="00846CAC"/>
    <w:rsid w:val="00847022"/>
    <w:rsid w:val="00847AFF"/>
    <w:rsid w:val="00847B70"/>
    <w:rsid w:val="00847F16"/>
    <w:rsid w:val="008500FE"/>
    <w:rsid w:val="008501C8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1DD"/>
    <w:rsid w:val="0085122F"/>
    <w:rsid w:val="008512C4"/>
    <w:rsid w:val="008513CF"/>
    <w:rsid w:val="008513ED"/>
    <w:rsid w:val="008515B6"/>
    <w:rsid w:val="00851716"/>
    <w:rsid w:val="00851813"/>
    <w:rsid w:val="00851916"/>
    <w:rsid w:val="00851B8A"/>
    <w:rsid w:val="00851CA9"/>
    <w:rsid w:val="00851D9B"/>
    <w:rsid w:val="00851E0A"/>
    <w:rsid w:val="00851E76"/>
    <w:rsid w:val="00851E9D"/>
    <w:rsid w:val="00851EC0"/>
    <w:rsid w:val="00851F16"/>
    <w:rsid w:val="00851FF3"/>
    <w:rsid w:val="0085210E"/>
    <w:rsid w:val="008521FF"/>
    <w:rsid w:val="0085221C"/>
    <w:rsid w:val="00852291"/>
    <w:rsid w:val="008522B2"/>
    <w:rsid w:val="00852376"/>
    <w:rsid w:val="00852393"/>
    <w:rsid w:val="00852415"/>
    <w:rsid w:val="008524E2"/>
    <w:rsid w:val="008527E8"/>
    <w:rsid w:val="00852A21"/>
    <w:rsid w:val="00852A43"/>
    <w:rsid w:val="00852AAA"/>
    <w:rsid w:val="00852B29"/>
    <w:rsid w:val="00852B37"/>
    <w:rsid w:val="00852C05"/>
    <w:rsid w:val="00852E2A"/>
    <w:rsid w:val="00853270"/>
    <w:rsid w:val="008533C4"/>
    <w:rsid w:val="00853404"/>
    <w:rsid w:val="00853499"/>
    <w:rsid w:val="00853610"/>
    <w:rsid w:val="00853615"/>
    <w:rsid w:val="0085380D"/>
    <w:rsid w:val="00853A4A"/>
    <w:rsid w:val="00853C1C"/>
    <w:rsid w:val="00853D24"/>
    <w:rsid w:val="00853E60"/>
    <w:rsid w:val="0085417D"/>
    <w:rsid w:val="008542F1"/>
    <w:rsid w:val="00854550"/>
    <w:rsid w:val="008547D2"/>
    <w:rsid w:val="00854AD5"/>
    <w:rsid w:val="00854AF6"/>
    <w:rsid w:val="00854BD2"/>
    <w:rsid w:val="00855100"/>
    <w:rsid w:val="0085515C"/>
    <w:rsid w:val="0085536A"/>
    <w:rsid w:val="008556AE"/>
    <w:rsid w:val="00855764"/>
    <w:rsid w:val="00855A20"/>
    <w:rsid w:val="00855B1C"/>
    <w:rsid w:val="00855C8E"/>
    <w:rsid w:val="00855D8D"/>
    <w:rsid w:val="00855DFC"/>
    <w:rsid w:val="00855F82"/>
    <w:rsid w:val="00855FE1"/>
    <w:rsid w:val="0085608B"/>
    <w:rsid w:val="008562AB"/>
    <w:rsid w:val="0085684A"/>
    <w:rsid w:val="00856ADC"/>
    <w:rsid w:val="00856BAD"/>
    <w:rsid w:val="00856D6C"/>
    <w:rsid w:val="00856D6F"/>
    <w:rsid w:val="00856F02"/>
    <w:rsid w:val="00856FB8"/>
    <w:rsid w:val="00857104"/>
    <w:rsid w:val="00857507"/>
    <w:rsid w:val="0085756A"/>
    <w:rsid w:val="00857895"/>
    <w:rsid w:val="00857AB1"/>
    <w:rsid w:val="00857D95"/>
    <w:rsid w:val="00857D99"/>
    <w:rsid w:val="0086006C"/>
    <w:rsid w:val="0086021F"/>
    <w:rsid w:val="00860366"/>
    <w:rsid w:val="00860700"/>
    <w:rsid w:val="00860813"/>
    <w:rsid w:val="00860C7E"/>
    <w:rsid w:val="00860D51"/>
    <w:rsid w:val="00860E82"/>
    <w:rsid w:val="00860F2D"/>
    <w:rsid w:val="0086118B"/>
    <w:rsid w:val="00861277"/>
    <w:rsid w:val="00861345"/>
    <w:rsid w:val="00861482"/>
    <w:rsid w:val="008614B5"/>
    <w:rsid w:val="008614F7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A49"/>
    <w:rsid w:val="00862A6B"/>
    <w:rsid w:val="00862B06"/>
    <w:rsid w:val="00862E6B"/>
    <w:rsid w:val="0086306F"/>
    <w:rsid w:val="00863162"/>
    <w:rsid w:val="008631C0"/>
    <w:rsid w:val="008633DD"/>
    <w:rsid w:val="00863510"/>
    <w:rsid w:val="008635E8"/>
    <w:rsid w:val="00863A8A"/>
    <w:rsid w:val="00863C90"/>
    <w:rsid w:val="00863CAF"/>
    <w:rsid w:val="008640E0"/>
    <w:rsid w:val="008643AB"/>
    <w:rsid w:val="008644F8"/>
    <w:rsid w:val="00864508"/>
    <w:rsid w:val="008646A7"/>
    <w:rsid w:val="0086477A"/>
    <w:rsid w:val="0086490C"/>
    <w:rsid w:val="00864C4C"/>
    <w:rsid w:val="00864F22"/>
    <w:rsid w:val="00865035"/>
    <w:rsid w:val="0086508E"/>
    <w:rsid w:val="00865334"/>
    <w:rsid w:val="0086535C"/>
    <w:rsid w:val="0086537B"/>
    <w:rsid w:val="008653C3"/>
    <w:rsid w:val="0086557D"/>
    <w:rsid w:val="0086568F"/>
    <w:rsid w:val="00865C59"/>
    <w:rsid w:val="00865D20"/>
    <w:rsid w:val="00865DA3"/>
    <w:rsid w:val="00865E3E"/>
    <w:rsid w:val="008660A9"/>
    <w:rsid w:val="008662EC"/>
    <w:rsid w:val="00866819"/>
    <w:rsid w:val="00866952"/>
    <w:rsid w:val="00866CC7"/>
    <w:rsid w:val="00866D1E"/>
    <w:rsid w:val="00866D51"/>
    <w:rsid w:val="00866E06"/>
    <w:rsid w:val="00866FC5"/>
    <w:rsid w:val="00867024"/>
    <w:rsid w:val="00867070"/>
    <w:rsid w:val="008672E3"/>
    <w:rsid w:val="0086732C"/>
    <w:rsid w:val="008674CB"/>
    <w:rsid w:val="0086755C"/>
    <w:rsid w:val="00867674"/>
    <w:rsid w:val="008676E7"/>
    <w:rsid w:val="0086775D"/>
    <w:rsid w:val="00867CE1"/>
    <w:rsid w:val="00867E69"/>
    <w:rsid w:val="00867EF6"/>
    <w:rsid w:val="00870130"/>
    <w:rsid w:val="00870192"/>
    <w:rsid w:val="00870513"/>
    <w:rsid w:val="00870605"/>
    <w:rsid w:val="00870EC4"/>
    <w:rsid w:val="00870FDF"/>
    <w:rsid w:val="0087106A"/>
    <w:rsid w:val="00871408"/>
    <w:rsid w:val="00871622"/>
    <w:rsid w:val="00871A0E"/>
    <w:rsid w:val="00871B37"/>
    <w:rsid w:val="00871C21"/>
    <w:rsid w:val="00871D3E"/>
    <w:rsid w:val="0087207C"/>
    <w:rsid w:val="0087213D"/>
    <w:rsid w:val="00872270"/>
    <w:rsid w:val="008727E0"/>
    <w:rsid w:val="008728DA"/>
    <w:rsid w:val="008729E1"/>
    <w:rsid w:val="00872ABC"/>
    <w:rsid w:val="00872AD2"/>
    <w:rsid w:val="00872B0A"/>
    <w:rsid w:val="00872E06"/>
    <w:rsid w:val="00872E91"/>
    <w:rsid w:val="00872FF0"/>
    <w:rsid w:val="00873018"/>
    <w:rsid w:val="008730A9"/>
    <w:rsid w:val="008733CF"/>
    <w:rsid w:val="00873617"/>
    <w:rsid w:val="00873734"/>
    <w:rsid w:val="00873735"/>
    <w:rsid w:val="00873743"/>
    <w:rsid w:val="008737D0"/>
    <w:rsid w:val="00873B28"/>
    <w:rsid w:val="00873C57"/>
    <w:rsid w:val="00873FFA"/>
    <w:rsid w:val="008740A6"/>
    <w:rsid w:val="008740F8"/>
    <w:rsid w:val="008741C1"/>
    <w:rsid w:val="00874721"/>
    <w:rsid w:val="0087479C"/>
    <w:rsid w:val="008749B4"/>
    <w:rsid w:val="00874B10"/>
    <w:rsid w:val="00874C1F"/>
    <w:rsid w:val="00874C66"/>
    <w:rsid w:val="00874D2C"/>
    <w:rsid w:val="00875204"/>
    <w:rsid w:val="00875455"/>
    <w:rsid w:val="0087565E"/>
    <w:rsid w:val="00875A0C"/>
    <w:rsid w:val="00875DDB"/>
    <w:rsid w:val="00875E4E"/>
    <w:rsid w:val="00876147"/>
    <w:rsid w:val="00876634"/>
    <w:rsid w:val="00876653"/>
    <w:rsid w:val="008766C5"/>
    <w:rsid w:val="00876714"/>
    <w:rsid w:val="008767A0"/>
    <w:rsid w:val="00876903"/>
    <w:rsid w:val="00876AB4"/>
    <w:rsid w:val="00876B12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19"/>
    <w:rsid w:val="00877864"/>
    <w:rsid w:val="00877BBA"/>
    <w:rsid w:val="00877C68"/>
    <w:rsid w:val="00877D59"/>
    <w:rsid w:val="00880024"/>
    <w:rsid w:val="00880095"/>
    <w:rsid w:val="00880425"/>
    <w:rsid w:val="008804AC"/>
    <w:rsid w:val="008805DD"/>
    <w:rsid w:val="00880601"/>
    <w:rsid w:val="008806A3"/>
    <w:rsid w:val="0088070B"/>
    <w:rsid w:val="00880D87"/>
    <w:rsid w:val="00880E86"/>
    <w:rsid w:val="00880ED5"/>
    <w:rsid w:val="0088114B"/>
    <w:rsid w:val="008815F0"/>
    <w:rsid w:val="008816A1"/>
    <w:rsid w:val="0088178D"/>
    <w:rsid w:val="008817E9"/>
    <w:rsid w:val="00881962"/>
    <w:rsid w:val="00881E2E"/>
    <w:rsid w:val="0088203F"/>
    <w:rsid w:val="008821A2"/>
    <w:rsid w:val="00882B85"/>
    <w:rsid w:val="00882E2B"/>
    <w:rsid w:val="00882FAF"/>
    <w:rsid w:val="00883190"/>
    <w:rsid w:val="008832A3"/>
    <w:rsid w:val="00883472"/>
    <w:rsid w:val="00883554"/>
    <w:rsid w:val="008836E8"/>
    <w:rsid w:val="0088379D"/>
    <w:rsid w:val="008839FF"/>
    <w:rsid w:val="00883BA0"/>
    <w:rsid w:val="00883BEC"/>
    <w:rsid w:val="00883D46"/>
    <w:rsid w:val="00883ED9"/>
    <w:rsid w:val="00884102"/>
    <w:rsid w:val="00884379"/>
    <w:rsid w:val="00884601"/>
    <w:rsid w:val="00884763"/>
    <w:rsid w:val="0088482C"/>
    <w:rsid w:val="00884A0C"/>
    <w:rsid w:val="00884E11"/>
    <w:rsid w:val="00884F18"/>
    <w:rsid w:val="008854DC"/>
    <w:rsid w:val="008855AB"/>
    <w:rsid w:val="00885908"/>
    <w:rsid w:val="00885AF5"/>
    <w:rsid w:val="00885BEB"/>
    <w:rsid w:val="00885DBF"/>
    <w:rsid w:val="00885F36"/>
    <w:rsid w:val="00886021"/>
    <w:rsid w:val="0088626C"/>
    <w:rsid w:val="00886976"/>
    <w:rsid w:val="00886ADC"/>
    <w:rsid w:val="00886CE1"/>
    <w:rsid w:val="00886CFF"/>
    <w:rsid w:val="00886D86"/>
    <w:rsid w:val="00886E19"/>
    <w:rsid w:val="00887548"/>
    <w:rsid w:val="00887661"/>
    <w:rsid w:val="008876EC"/>
    <w:rsid w:val="00887867"/>
    <w:rsid w:val="0088790F"/>
    <w:rsid w:val="00887C3F"/>
    <w:rsid w:val="0089004B"/>
    <w:rsid w:val="008900B7"/>
    <w:rsid w:val="00890200"/>
    <w:rsid w:val="008903E6"/>
    <w:rsid w:val="008905CB"/>
    <w:rsid w:val="008905E2"/>
    <w:rsid w:val="00890723"/>
    <w:rsid w:val="00890755"/>
    <w:rsid w:val="0089078F"/>
    <w:rsid w:val="008908E2"/>
    <w:rsid w:val="00890A1D"/>
    <w:rsid w:val="00890A9C"/>
    <w:rsid w:val="00890D79"/>
    <w:rsid w:val="00890E11"/>
    <w:rsid w:val="008911B4"/>
    <w:rsid w:val="00891637"/>
    <w:rsid w:val="00891782"/>
    <w:rsid w:val="00891835"/>
    <w:rsid w:val="00891AF0"/>
    <w:rsid w:val="00891AF4"/>
    <w:rsid w:val="00891BB9"/>
    <w:rsid w:val="00891DFA"/>
    <w:rsid w:val="00891E80"/>
    <w:rsid w:val="0089217E"/>
    <w:rsid w:val="00892241"/>
    <w:rsid w:val="008923B2"/>
    <w:rsid w:val="0089249F"/>
    <w:rsid w:val="00892603"/>
    <w:rsid w:val="00892607"/>
    <w:rsid w:val="008926A7"/>
    <w:rsid w:val="0089274A"/>
    <w:rsid w:val="008929A4"/>
    <w:rsid w:val="00892A9D"/>
    <w:rsid w:val="00892B3B"/>
    <w:rsid w:val="00892C1C"/>
    <w:rsid w:val="00892D59"/>
    <w:rsid w:val="00892E9E"/>
    <w:rsid w:val="00892FBC"/>
    <w:rsid w:val="0089311F"/>
    <w:rsid w:val="0089324E"/>
    <w:rsid w:val="00893271"/>
    <w:rsid w:val="00893297"/>
    <w:rsid w:val="008934A0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4D27"/>
    <w:rsid w:val="0089525A"/>
    <w:rsid w:val="00895310"/>
    <w:rsid w:val="0089535E"/>
    <w:rsid w:val="00895504"/>
    <w:rsid w:val="0089555F"/>
    <w:rsid w:val="008955FC"/>
    <w:rsid w:val="0089566E"/>
    <w:rsid w:val="00895B07"/>
    <w:rsid w:val="00895B09"/>
    <w:rsid w:val="00895B49"/>
    <w:rsid w:val="00895B88"/>
    <w:rsid w:val="00895F71"/>
    <w:rsid w:val="00896385"/>
    <w:rsid w:val="00896387"/>
    <w:rsid w:val="00896480"/>
    <w:rsid w:val="00896708"/>
    <w:rsid w:val="00896742"/>
    <w:rsid w:val="0089678A"/>
    <w:rsid w:val="008969E6"/>
    <w:rsid w:val="00896C95"/>
    <w:rsid w:val="00897699"/>
    <w:rsid w:val="0089771A"/>
    <w:rsid w:val="008978A4"/>
    <w:rsid w:val="00897B6E"/>
    <w:rsid w:val="00897C59"/>
    <w:rsid w:val="00897D06"/>
    <w:rsid w:val="00897DE5"/>
    <w:rsid w:val="00897E97"/>
    <w:rsid w:val="00897ECF"/>
    <w:rsid w:val="008A003C"/>
    <w:rsid w:val="008A02F2"/>
    <w:rsid w:val="008A0316"/>
    <w:rsid w:val="008A042F"/>
    <w:rsid w:val="008A0453"/>
    <w:rsid w:val="008A04BD"/>
    <w:rsid w:val="008A0C51"/>
    <w:rsid w:val="008A0C54"/>
    <w:rsid w:val="008A0D81"/>
    <w:rsid w:val="008A104D"/>
    <w:rsid w:val="008A10CD"/>
    <w:rsid w:val="008A11B4"/>
    <w:rsid w:val="008A11C2"/>
    <w:rsid w:val="008A1452"/>
    <w:rsid w:val="008A14AC"/>
    <w:rsid w:val="008A1634"/>
    <w:rsid w:val="008A17F6"/>
    <w:rsid w:val="008A1871"/>
    <w:rsid w:val="008A188F"/>
    <w:rsid w:val="008A1F62"/>
    <w:rsid w:val="008A1F66"/>
    <w:rsid w:val="008A1FA8"/>
    <w:rsid w:val="008A2515"/>
    <w:rsid w:val="008A2674"/>
    <w:rsid w:val="008A2735"/>
    <w:rsid w:val="008A27CB"/>
    <w:rsid w:val="008A2878"/>
    <w:rsid w:val="008A28A6"/>
    <w:rsid w:val="008A2971"/>
    <w:rsid w:val="008A29E8"/>
    <w:rsid w:val="008A2C9F"/>
    <w:rsid w:val="008A2D45"/>
    <w:rsid w:val="008A2DE6"/>
    <w:rsid w:val="008A304F"/>
    <w:rsid w:val="008A3239"/>
    <w:rsid w:val="008A327B"/>
    <w:rsid w:val="008A32B8"/>
    <w:rsid w:val="008A37E2"/>
    <w:rsid w:val="008A3B22"/>
    <w:rsid w:val="008A3BA7"/>
    <w:rsid w:val="008A3DC1"/>
    <w:rsid w:val="008A40BF"/>
    <w:rsid w:val="008A4119"/>
    <w:rsid w:val="008A41AB"/>
    <w:rsid w:val="008A422D"/>
    <w:rsid w:val="008A45FB"/>
    <w:rsid w:val="008A466B"/>
    <w:rsid w:val="008A4927"/>
    <w:rsid w:val="008A4AD1"/>
    <w:rsid w:val="008A4B28"/>
    <w:rsid w:val="008A4C4B"/>
    <w:rsid w:val="008A4CD3"/>
    <w:rsid w:val="008A4D15"/>
    <w:rsid w:val="008A4D84"/>
    <w:rsid w:val="008A4E46"/>
    <w:rsid w:val="008A4EE7"/>
    <w:rsid w:val="008A5169"/>
    <w:rsid w:val="008A522A"/>
    <w:rsid w:val="008A5276"/>
    <w:rsid w:val="008A5281"/>
    <w:rsid w:val="008A53FE"/>
    <w:rsid w:val="008A58EF"/>
    <w:rsid w:val="008A5A37"/>
    <w:rsid w:val="008A5E0E"/>
    <w:rsid w:val="008A5E86"/>
    <w:rsid w:val="008A6166"/>
    <w:rsid w:val="008A624E"/>
    <w:rsid w:val="008A6360"/>
    <w:rsid w:val="008A695F"/>
    <w:rsid w:val="008A6A93"/>
    <w:rsid w:val="008A6BAF"/>
    <w:rsid w:val="008A6EEA"/>
    <w:rsid w:val="008A6F39"/>
    <w:rsid w:val="008A6FA9"/>
    <w:rsid w:val="008A7009"/>
    <w:rsid w:val="008A774A"/>
    <w:rsid w:val="008A7782"/>
    <w:rsid w:val="008A785B"/>
    <w:rsid w:val="008A78DD"/>
    <w:rsid w:val="008A7B08"/>
    <w:rsid w:val="008A7E94"/>
    <w:rsid w:val="008B0094"/>
    <w:rsid w:val="008B02EA"/>
    <w:rsid w:val="008B0342"/>
    <w:rsid w:val="008B048D"/>
    <w:rsid w:val="008B0BAA"/>
    <w:rsid w:val="008B0C50"/>
    <w:rsid w:val="008B0C9B"/>
    <w:rsid w:val="008B0CE7"/>
    <w:rsid w:val="008B0D5B"/>
    <w:rsid w:val="008B13C5"/>
    <w:rsid w:val="008B14B5"/>
    <w:rsid w:val="008B1631"/>
    <w:rsid w:val="008B1823"/>
    <w:rsid w:val="008B1E4C"/>
    <w:rsid w:val="008B1ED5"/>
    <w:rsid w:val="008B20C6"/>
    <w:rsid w:val="008B225C"/>
    <w:rsid w:val="008B2655"/>
    <w:rsid w:val="008B282B"/>
    <w:rsid w:val="008B28D2"/>
    <w:rsid w:val="008B2968"/>
    <w:rsid w:val="008B2CED"/>
    <w:rsid w:val="008B31C0"/>
    <w:rsid w:val="008B3281"/>
    <w:rsid w:val="008B33FB"/>
    <w:rsid w:val="008B3454"/>
    <w:rsid w:val="008B352F"/>
    <w:rsid w:val="008B35BC"/>
    <w:rsid w:val="008B35F9"/>
    <w:rsid w:val="008B371F"/>
    <w:rsid w:val="008B3960"/>
    <w:rsid w:val="008B3B5B"/>
    <w:rsid w:val="008B3F28"/>
    <w:rsid w:val="008B40AA"/>
    <w:rsid w:val="008B421C"/>
    <w:rsid w:val="008B42A7"/>
    <w:rsid w:val="008B44E6"/>
    <w:rsid w:val="008B46EB"/>
    <w:rsid w:val="008B493D"/>
    <w:rsid w:val="008B4A00"/>
    <w:rsid w:val="008B4AB4"/>
    <w:rsid w:val="008B4B6C"/>
    <w:rsid w:val="008B4DA8"/>
    <w:rsid w:val="008B4EC9"/>
    <w:rsid w:val="008B50A4"/>
    <w:rsid w:val="008B50D7"/>
    <w:rsid w:val="008B51A5"/>
    <w:rsid w:val="008B52E3"/>
    <w:rsid w:val="008B53AC"/>
    <w:rsid w:val="008B563A"/>
    <w:rsid w:val="008B5817"/>
    <w:rsid w:val="008B59A7"/>
    <w:rsid w:val="008B5BA5"/>
    <w:rsid w:val="008B5C27"/>
    <w:rsid w:val="008B5EA1"/>
    <w:rsid w:val="008B5FC7"/>
    <w:rsid w:val="008B627A"/>
    <w:rsid w:val="008B628A"/>
    <w:rsid w:val="008B62AE"/>
    <w:rsid w:val="008B639A"/>
    <w:rsid w:val="008B6611"/>
    <w:rsid w:val="008B6A5D"/>
    <w:rsid w:val="008B6A93"/>
    <w:rsid w:val="008B6BF3"/>
    <w:rsid w:val="008B6D04"/>
    <w:rsid w:val="008B6D0D"/>
    <w:rsid w:val="008B6E05"/>
    <w:rsid w:val="008B6F7D"/>
    <w:rsid w:val="008B7106"/>
    <w:rsid w:val="008B71EF"/>
    <w:rsid w:val="008B7277"/>
    <w:rsid w:val="008B7441"/>
    <w:rsid w:val="008B7586"/>
    <w:rsid w:val="008B79A7"/>
    <w:rsid w:val="008B7A50"/>
    <w:rsid w:val="008B7B22"/>
    <w:rsid w:val="008B7B85"/>
    <w:rsid w:val="008B7E0B"/>
    <w:rsid w:val="008B7F4B"/>
    <w:rsid w:val="008C0001"/>
    <w:rsid w:val="008C001B"/>
    <w:rsid w:val="008C0025"/>
    <w:rsid w:val="008C00AC"/>
    <w:rsid w:val="008C030B"/>
    <w:rsid w:val="008C0357"/>
    <w:rsid w:val="008C03CD"/>
    <w:rsid w:val="008C05D7"/>
    <w:rsid w:val="008C0724"/>
    <w:rsid w:val="008C07B6"/>
    <w:rsid w:val="008C0C46"/>
    <w:rsid w:val="008C1484"/>
    <w:rsid w:val="008C15FE"/>
    <w:rsid w:val="008C191D"/>
    <w:rsid w:val="008C1C52"/>
    <w:rsid w:val="008C1E1B"/>
    <w:rsid w:val="008C20FC"/>
    <w:rsid w:val="008C2454"/>
    <w:rsid w:val="008C24C1"/>
    <w:rsid w:val="008C287F"/>
    <w:rsid w:val="008C29D2"/>
    <w:rsid w:val="008C2DDC"/>
    <w:rsid w:val="008C2E91"/>
    <w:rsid w:val="008C30AB"/>
    <w:rsid w:val="008C3257"/>
    <w:rsid w:val="008C32BA"/>
    <w:rsid w:val="008C3577"/>
    <w:rsid w:val="008C36D4"/>
    <w:rsid w:val="008C376C"/>
    <w:rsid w:val="008C3AC7"/>
    <w:rsid w:val="008C3C1A"/>
    <w:rsid w:val="008C4604"/>
    <w:rsid w:val="008C4642"/>
    <w:rsid w:val="008C4B1C"/>
    <w:rsid w:val="008C4B53"/>
    <w:rsid w:val="008C4B5E"/>
    <w:rsid w:val="008C4F30"/>
    <w:rsid w:val="008C5385"/>
    <w:rsid w:val="008C53C0"/>
    <w:rsid w:val="008C53EA"/>
    <w:rsid w:val="008C5415"/>
    <w:rsid w:val="008C57C5"/>
    <w:rsid w:val="008C5871"/>
    <w:rsid w:val="008C59AB"/>
    <w:rsid w:val="008C59E9"/>
    <w:rsid w:val="008C5A2B"/>
    <w:rsid w:val="008C5A67"/>
    <w:rsid w:val="008C5A89"/>
    <w:rsid w:val="008C5C45"/>
    <w:rsid w:val="008C5D42"/>
    <w:rsid w:val="008C5F10"/>
    <w:rsid w:val="008C677C"/>
    <w:rsid w:val="008C6B44"/>
    <w:rsid w:val="008C6BEE"/>
    <w:rsid w:val="008C6D23"/>
    <w:rsid w:val="008C7022"/>
    <w:rsid w:val="008C72FC"/>
    <w:rsid w:val="008C7418"/>
    <w:rsid w:val="008C75C4"/>
    <w:rsid w:val="008C75ED"/>
    <w:rsid w:val="008C78B0"/>
    <w:rsid w:val="008C7A79"/>
    <w:rsid w:val="008C7B09"/>
    <w:rsid w:val="008C7CF1"/>
    <w:rsid w:val="008C7E7D"/>
    <w:rsid w:val="008C7F15"/>
    <w:rsid w:val="008D002E"/>
    <w:rsid w:val="008D05E3"/>
    <w:rsid w:val="008D068C"/>
    <w:rsid w:val="008D071D"/>
    <w:rsid w:val="008D08B4"/>
    <w:rsid w:val="008D0D28"/>
    <w:rsid w:val="008D0EDE"/>
    <w:rsid w:val="008D0F9D"/>
    <w:rsid w:val="008D1001"/>
    <w:rsid w:val="008D1546"/>
    <w:rsid w:val="008D1577"/>
    <w:rsid w:val="008D1608"/>
    <w:rsid w:val="008D187E"/>
    <w:rsid w:val="008D1A93"/>
    <w:rsid w:val="008D1AF2"/>
    <w:rsid w:val="008D1BF9"/>
    <w:rsid w:val="008D1D5E"/>
    <w:rsid w:val="008D1DDA"/>
    <w:rsid w:val="008D1E61"/>
    <w:rsid w:val="008D1E84"/>
    <w:rsid w:val="008D1EEB"/>
    <w:rsid w:val="008D244F"/>
    <w:rsid w:val="008D2721"/>
    <w:rsid w:val="008D2958"/>
    <w:rsid w:val="008D2965"/>
    <w:rsid w:val="008D29F8"/>
    <w:rsid w:val="008D2C62"/>
    <w:rsid w:val="008D2F3F"/>
    <w:rsid w:val="008D2FCB"/>
    <w:rsid w:val="008D3063"/>
    <w:rsid w:val="008D317C"/>
    <w:rsid w:val="008D3561"/>
    <w:rsid w:val="008D3686"/>
    <w:rsid w:val="008D3712"/>
    <w:rsid w:val="008D3841"/>
    <w:rsid w:val="008D4013"/>
    <w:rsid w:val="008D41BA"/>
    <w:rsid w:val="008D43A7"/>
    <w:rsid w:val="008D49FD"/>
    <w:rsid w:val="008D4A0E"/>
    <w:rsid w:val="008D4B22"/>
    <w:rsid w:val="008D4BA1"/>
    <w:rsid w:val="008D4BBA"/>
    <w:rsid w:val="008D4C01"/>
    <w:rsid w:val="008D503B"/>
    <w:rsid w:val="008D519B"/>
    <w:rsid w:val="008D5203"/>
    <w:rsid w:val="008D52A3"/>
    <w:rsid w:val="008D5300"/>
    <w:rsid w:val="008D532A"/>
    <w:rsid w:val="008D5616"/>
    <w:rsid w:val="008D561E"/>
    <w:rsid w:val="008D5684"/>
    <w:rsid w:val="008D57DD"/>
    <w:rsid w:val="008D5A88"/>
    <w:rsid w:val="008D5C3A"/>
    <w:rsid w:val="008D6176"/>
    <w:rsid w:val="008D624B"/>
    <w:rsid w:val="008D64E7"/>
    <w:rsid w:val="008D677B"/>
    <w:rsid w:val="008D67AC"/>
    <w:rsid w:val="008D6923"/>
    <w:rsid w:val="008D69DB"/>
    <w:rsid w:val="008D6C22"/>
    <w:rsid w:val="008D6CE6"/>
    <w:rsid w:val="008D6D28"/>
    <w:rsid w:val="008D6D83"/>
    <w:rsid w:val="008D7007"/>
    <w:rsid w:val="008D70A5"/>
    <w:rsid w:val="008D718A"/>
    <w:rsid w:val="008D74AA"/>
    <w:rsid w:val="008D7522"/>
    <w:rsid w:val="008D78FE"/>
    <w:rsid w:val="008D797E"/>
    <w:rsid w:val="008D7C5E"/>
    <w:rsid w:val="008D7CF8"/>
    <w:rsid w:val="008E03A4"/>
    <w:rsid w:val="008E03EA"/>
    <w:rsid w:val="008E05E1"/>
    <w:rsid w:val="008E084C"/>
    <w:rsid w:val="008E0963"/>
    <w:rsid w:val="008E0980"/>
    <w:rsid w:val="008E0B47"/>
    <w:rsid w:val="008E0CF6"/>
    <w:rsid w:val="008E0D1D"/>
    <w:rsid w:val="008E0E88"/>
    <w:rsid w:val="008E0FD5"/>
    <w:rsid w:val="008E12CC"/>
    <w:rsid w:val="008E15D4"/>
    <w:rsid w:val="008E1C93"/>
    <w:rsid w:val="008E1CF3"/>
    <w:rsid w:val="008E1E34"/>
    <w:rsid w:val="008E1E63"/>
    <w:rsid w:val="008E1F34"/>
    <w:rsid w:val="008E1F94"/>
    <w:rsid w:val="008E233A"/>
    <w:rsid w:val="008E243C"/>
    <w:rsid w:val="008E276A"/>
    <w:rsid w:val="008E28AC"/>
    <w:rsid w:val="008E2977"/>
    <w:rsid w:val="008E2AD6"/>
    <w:rsid w:val="008E2C86"/>
    <w:rsid w:val="008E2D9B"/>
    <w:rsid w:val="008E2E9A"/>
    <w:rsid w:val="008E2EE4"/>
    <w:rsid w:val="008E30F6"/>
    <w:rsid w:val="008E343A"/>
    <w:rsid w:val="008E3537"/>
    <w:rsid w:val="008E3609"/>
    <w:rsid w:val="008E409F"/>
    <w:rsid w:val="008E40B7"/>
    <w:rsid w:val="008E4286"/>
    <w:rsid w:val="008E4487"/>
    <w:rsid w:val="008E4571"/>
    <w:rsid w:val="008E4B46"/>
    <w:rsid w:val="008E4C1B"/>
    <w:rsid w:val="008E4D9B"/>
    <w:rsid w:val="008E4DF6"/>
    <w:rsid w:val="008E4EE0"/>
    <w:rsid w:val="008E4EE4"/>
    <w:rsid w:val="008E502A"/>
    <w:rsid w:val="008E531E"/>
    <w:rsid w:val="008E53A0"/>
    <w:rsid w:val="008E5884"/>
    <w:rsid w:val="008E5A44"/>
    <w:rsid w:val="008E62F9"/>
    <w:rsid w:val="008E64D7"/>
    <w:rsid w:val="008E65A3"/>
    <w:rsid w:val="008E66CF"/>
    <w:rsid w:val="008E6A99"/>
    <w:rsid w:val="008E6AAA"/>
    <w:rsid w:val="008E6B0B"/>
    <w:rsid w:val="008E749A"/>
    <w:rsid w:val="008E7644"/>
    <w:rsid w:val="008E766D"/>
    <w:rsid w:val="008E7A3E"/>
    <w:rsid w:val="008E7AF6"/>
    <w:rsid w:val="008E7C6F"/>
    <w:rsid w:val="008E7F56"/>
    <w:rsid w:val="008E7FED"/>
    <w:rsid w:val="008F0096"/>
    <w:rsid w:val="008F00BE"/>
    <w:rsid w:val="008F00E5"/>
    <w:rsid w:val="008F028D"/>
    <w:rsid w:val="008F0328"/>
    <w:rsid w:val="008F05BA"/>
    <w:rsid w:val="008F0653"/>
    <w:rsid w:val="008F0831"/>
    <w:rsid w:val="008F0988"/>
    <w:rsid w:val="008F0A42"/>
    <w:rsid w:val="008F0CD3"/>
    <w:rsid w:val="008F0CE9"/>
    <w:rsid w:val="008F0D40"/>
    <w:rsid w:val="008F0D89"/>
    <w:rsid w:val="008F0E8E"/>
    <w:rsid w:val="008F0ECA"/>
    <w:rsid w:val="008F0F34"/>
    <w:rsid w:val="008F0FF8"/>
    <w:rsid w:val="008F10D0"/>
    <w:rsid w:val="008F11AB"/>
    <w:rsid w:val="008F13EE"/>
    <w:rsid w:val="008F151B"/>
    <w:rsid w:val="008F15FE"/>
    <w:rsid w:val="008F1A20"/>
    <w:rsid w:val="008F1A62"/>
    <w:rsid w:val="008F1B9F"/>
    <w:rsid w:val="008F1DE1"/>
    <w:rsid w:val="008F2022"/>
    <w:rsid w:val="008F2226"/>
    <w:rsid w:val="008F231E"/>
    <w:rsid w:val="008F239A"/>
    <w:rsid w:val="008F23C7"/>
    <w:rsid w:val="008F2519"/>
    <w:rsid w:val="008F282B"/>
    <w:rsid w:val="008F2A87"/>
    <w:rsid w:val="008F2C0C"/>
    <w:rsid w:val="008F2CA2"/>
    <w:rsid w:val="008F2CCF"/>
    <w:rsid w:val="008F2E5A"/>
    <w:rsid w:val="008F33B2"/>
    <w:rsid w:val="008F34AB"/>
    <w:rsid w:val="008F376B"/>
    <w:rsid w:val="008F3900"/>
    <w:rsid w:val="008F3A90"/>
    <w:rsid w:val="008F3EA7"/>
    <w:rsid w:val="008F4096"/>
    <w:rsid w:val="008F4164"/>
    <w:rsid w:val="008F41AB"/>
    <w:rsid w:val="008F4215"/>
    <w:rsid w:val="008F445A"/>
    <w:rsid w:val="008F4516"/>
    <w:rsid w:val="008F4D7D"/>
    <w:rsid w:val="008F53E4"/>
    <w:rsid w:val="008F5457"/>
    <w:rsid w:val="008F588D"/>
    <w:rsid w:val="008F59AD"/>
    <w:rsid w:val="008F5D4F"/>
    <w:rsid w:val="008F60DF"/>
    <w:rsid w:val="008F60EA"/>
    <w:rsid w:val="008F61EB"/>
    <w:rsid w:val="008F658F"/>
    <w:rsid w:val="008F661E"/>
    <w:rsid w:val="008F6758"/>
    <w:rsid w:val="008F6778"/>
    <w:rsid w:val="008F6D3E"/>
    <w:rsid w:val="008F72C1"/>
    <w:rsid w:val="008F743D"/>
    <w:rsid w:val="008F745C"/>
    <w:rsid w:val="008F79CE"/>
    <w:rsid w:val="008F7A7A"/>
    <w:rsid w:val="008F7B5A"/>
    <w:rsid w:val="008F7DAD"/>
    <w:rsid w:val="008F7EAE"/>
    <w:rsid w:val="008F7FB8"/>
    <w:rsid w:val="0090023F"/>
    <w:rsid w:val="00900265"/>
    <w:rsid w:val="0090044E"/>
    <w:rsid w:val="00900551"/>
    <w:rsid w:val="00900B49"/>
    <w:rsid w:val="00900C9F"/>
    <w:rsid w:val="00900D70"/>
    <w:rsid w:val="00900ED0"/>
    <w:rsid w:val="00900EE2"/>
    <w:rsid w:val="00900FF7"/>
    <w:rsid w:val="0090102E"/>
    <w:rsid w:val="009010BD"/>
    <w:rsid w:val="00901347"/>
    <w:rsid w:val="00901380"/>
    <w:rsid w:val="009019C4"/>
    <w:rsid w:val="00901BD9"/>
    <w:rsid w:val="00901F4C"/>
    <w:rsid w:val="00902347"/>
    <w:rsid w:val="009029DC"/>
    <w:rsid w:val="00902A6D"/>
    <w:rsid w:val="00902BB1"/>
    <w:rsid w:val="00902BD8"/>
    <w:rsid w:val="00902D9C"/>
    <w:rsid w:val="0090335D"/>
    <w:rsid w:val="0090341F"/>
    <w:rsid w:val="00903569"/>
    <w:rsid w:val="009039B3"/>
    <w:rsid w:val="00903A30"/>
    <w:rsid w:val="00903ABD"/>
    <w:rsid w:val="00904206"/>
    <w:rsid w:val="0090420D"/>
    <w:rsid w:val="009042C4"/>
    <w:rsid w:val="00904374"/>
    <w:rsid w:val="009044F1"/>
    <w:rsid w:val="009044FD"/>
    <w:rsid w:val="009044FE"/>
    <w:rsid w:val="00904579"/>
    <w:rsid w:val="0090472E"/>
    <w:rsid w:val="0090490C"/>
    <w:rsid w:val="00904926"/>
    <w:rsid w:val="009049CA"/>
    <w:rsid w:val="00904D02"/>
    <w:rsid w:val="00904D2B"/>
    <w:rsid w:val="00904D3C"/>
    <w:rsid w:val="00904D40"/>
    <w:rsid w:val="00904ED7"/>
    <w:rsid w:val="00904F8C"/>
    <w:rsid w:val="00905019"/>
    <w:rsid w:val="00905532"/>
    <w:rsid w:val="00905679"/>
    <w:rsid w:val="00905727"/>
    <w:rsid w:val="0090583E"/>
    <w:rsid w:val="00905853"/>
    <w:rsid w:val="009058EC"/>
    <w:rsid w:val="00905954"/>
    <w:rsid w:val="00905A39"/>
    <w:rsid w:val="00905D7F"/>
    <w:rsid w:val="00905E90"/>
    <w:rsid w:val="009061EA"/>
    <w:rsid w:val="00906242"/>
    <w:rsid w:val="009064BE"/>
    <w:rsid w:val="00906690"/>
    <w:rsid w:val="00906B63"/>
    <w:rsid w:val="00906C09"/>
    <w:rsid w:val="00906EB5"/>
    <w:rsid w:val="0090712A"/>
    <w:rsid w:val="00907156"/>
    <w:rsid w:val="009074CA"/>
    <w:rsid w:val="009076B0"/>
    <w:rsid w:val="009078C1"/>
    <w:rsid w:val="00907CEE"/>
    <w:rsid w:val="00907FCD"/>
    <w:rsid w:val="009100B1"/>
    <w:rsid w:val="00910302"/>
    <w:rsid w:val="00910433"/>
    <w:rsid w:val="0091056C"/>
    <w:rsid w:val="00910616"/>
    <w:rsid w:val="00910629"/>
    <w:rsid w:val="0091081E"/>
    <w:rsid w:val="00910876"/>
    <w:rsid w:val="0091096D"/>
    <w:rsid w:val="009109EA"/>
    <w:rsid w:val="00910CD7"/>
    <w:rsid w:val="0091102F"/>
    <w:rsid w:val="00911102"/>
    <w:rsid w:val="009113CF"/>
    <w:rsid w:val="0091147D"/>
    <w:rsid w:val="009114E2"/>
    <w:rsid w:val="00911603"/>
    <w:rsid w:val="00911831"/>
    <w:rsid w:val="00911885"/>
    <w:rsid w:val="00911B21"/>
    <w:rsid w:val="00911C75"/>
    <w:rsid w:val="00911C9B"/>
    <w:rsid w:val="00912160"/>
    <w:rsid w:val="00912315"/>
    <w:rsid w:val="0091236C"/>
    <w:rsid w:val="00912520"/>
    <w:rsid w:val="009126EF"/>
    <w:rsid w:val="0091283D"/>
    <w:rsid w:val="00912A27"/>
    <w:rsid w:val="00912A2B"/>
    <w:rsid w:val="00912A69"/>
    <w:rsid w:val="00912B98"/>
    <w:rsid w:val="00912B99"/>
    <w:rsid w:val="00912BB1"/>
    <w:rsid w:val="00912E03"/>
    <w:rsid w:val="00912FD6"/>
    <w:rsid w:val="00913090"/>
    <w:rsid w:val="009132A8"/>
    <w:rsid w:val="00913400"/>
    <w:rsid w:val="0091343B"/>
    <w:rsid w:val="0091346A"/>
    <w:rsid w:val="00913697"/>
    <w:rsid w:val="00913DB2"/>
    <w:rsid w:val="00914268"/>
    <w:rsid w:val="009143E4"/>
    <w:rsid w:val="0091448E"/>
    <w:rsid w:val="009144E0"/>
    <w:rsid w:val="0091478A"/>
    <w:rsid w:val="0091537F"/>
    <w:rsid w:val="009153BF"/>
    <w:rsid w:val="009157DF"/>
    <w:rsid w:val="00915856"/>
    <w:rsid w:val="0091585E"/>
    <w:rsid w:val="00915C22"/>
    <w:rsid w:val="00915C93"/>
    <w:rsid w:val="00915CA8"/>
    <w:rsid w:val="00915DF4"/>
    <w:rsid w:val="00915E28"/>
    <w:rsid w:val="00915E57"/>
    <w:rsid w:val="00915FB6"/>
    <w:rsid w:val="0091601C"/>
    <w:rsid w:val="00916215"/>
    <w:rsid w:val="009165B3"/>
    <w:rsid w:val="009167F8"/>
    <w:rsid w:val="0091695C"/>
    <w:rsid w:val="00916A02"/>
    <w:rsid w:val="00916A32"/>
    <w:rsid w:val="00916BB0"/>
    <w:rsid w:val="00916E6C"/>
    <w:rsid w:val="00917255"/>
    <w:rsid w:val="00917431"/>
    <w:rsid w:val="0091769A"/>
    <w:rsid w:val="00917B6A"/>
    <w:rsid w:val="00917BCB"/>
    <w:rsid w:val="00917D61"/>
    <w:rsid w:val="00917DA9"/>
    <w:rsid w:val="009205A0"/>
    <w:rsid w:val="00920624"/>
    <w:rsid w:val="0092086E"/>
    <w:rsid w:val="009209BB"/>
    <w:rsid w:val="00920C30"/>
    <w:rsid w:val="00920C72"/>
    <w:rsid w:val="00920C73"/>
    <w:rsid w:val="00920CC5"/>
    <w:rsid w:val="00920D90"/>
    <w:rsid w:val="00920E26"/>
    <w:rsid w:val="00920F53"/>
    <w:rsid w:val="00921132"/>
    <w:rsid w:val="0092117B"/>
    <w:rsid w:val="00921213"/>
    <w:rsid w:val="009212EE"/>
    <w:rsid w:val="00921434"/>
    <w:rsid w:val="0092155D"/>
    <w:rsid w:val="00921595"/>
    <w:rsid w:val="00921623"/>
    <w:rsid w:val="00921790"/>
    <w:rsid w:val="00921816"/>
    <w:rsid w:val="009219C2"/>
    <w:rsid w:val="00921A9F"/>
    <w:rsid w:val="00921AEE"/>
    <w:rsid w:val="00921BC2"/>
    <w:rsid w:val="00921D04"/>
    <w:rsid w:val="00921DCD"/>
    <w:rsid w:val="0092214F"/>
    <w:rsid w:val="009221A1"/>
    <w:rsid w:val="0092222A"/>
    <w:rsid w:val="00922254"/>
    <w:rsid w:val="00922358"/>
    <w:rsid w:val="009223CB"/>
    <w:rsid w:val="0092287D"/>
    <w:rsid w:val="0092291A"/>
    <w:rsid w:val="00922A79"/>
    <w:rsid w:val="00922AB0"/>
    <w:rsid w:val="0092322C"/>
    <w:rsid w:val="009233D8"/>
    <w:rsid w:val="0092369A"/>
    <w:rsid w:val="00923AF5"/>
    <w:rsid w:val="00923E59"/>
    <w:rsid w:val="009240ED"/>
    <w:rsid w:val="00924219"/>
    <w:rsid w:val="00924383"/>
    <w:rsid w:val="009245D1"/>
    <w:rsid w:val="009247F6"/>
    <w:rsid w:val="00925275"/>
    <w:rsid w:val="0092528A"/>
    <w:rsid w:val="009252B5"/>
    <w:rsid w:val="00925378"/>
    <w:rsid w:val="0092575F"/>
    <w:rsid w:val="00925CBA"/>
    <w:rsid w:val="00925EB0"/>
    <w:rsid w:val="009260AE"/>
    <w:rsid w:val="009260CC"/>
    <w:rsid w:val="00926141"/>
    <w:rsid w:val="00926292"/>
    <w:rsid w:val="00926401"/>
    <w:rsid w:val="0092642F"/>
    <w:rsid w:val="009265DC"/>
    <w:rsid w:val="00926643"/>
    <w:rsid w:val="0092667A"/>
    <w:rsid w:val="009266B6"/>
    <w:rsid w:val="0092682E"/>
    <w:rsid w:val="00926AC7"/>
    <w:rsid w:val="00926D72"/>
    <w:rsid w:val="00926E15"/>
    <w:rsid w:val="009272A5"/>
    <w:rsid w:val="009274C7"/>
    <w:rsid w:val="00927664"/>
    <w:rsid w:val="009277CD"/>
    <w:rsid w:val="009278E1"/>
    <w:rsid w:val="00927F36"/>
    <w:rsid w:val="00927F84"/>
    <w:rsid w:val="00927FF1"/>
    <w:rsid w:val="0093007B"/>
    <w:rsid w:val="009304F3"/>
    <w:rsid w:val="00930675"/>
    <w:rsid w:val="0093089A"/>
    <w:rsid w:val="00930931"/>
    <w:rsid w:val="00930CEB"/>
    <w:rsid w:val="00930E09"/>
    <w:rsid w:val="00930FD4"/>
    <w:rsid w:val="009311A4"/>
    <w:rsid w:val="00931266"/>
    <w:rsid w:val="009313B8"/>
    <w:rsid w:val="00931526"/>
    <w:rsid w:val="0093178A"/>
    <w:rsid w:val="009317F2"/>
    <w:rsid w:val="00931ABA"/>
    <w:rsid w:val="00931B24"/>
    <w:rsid w:val="00932051"/>
    <w:rsid w:val="009320EE"/>
    <w:rsid w:val="00932354"/>
    <w:rsid w:val="0093249F"/>
    <w:rsid w:val="009326A2"/>
    <w:rsid w:val="009329DF"/>
    <w:rsid w:val="00932AC4"/>
    <w:rsid w:val="00932BE9"/>
    <w:rsid w:val="00932D34"/>
    <w:rsid w:val="0093321C"/>
    <w:rsid w:val="00933407"/>
    <w:rsid w:val="009335EA"/>
    <w:rsid w:val="0093365A"/>
    <w:rsid w:val="009337F1"/>
    <w:rsid w:val="0093386E"/>
    <w:rsid w:val="00933871"/>
    <w:rsid w:val="00933888"/>
    <w:rsid w:val="00933C14"/>
    <w:rsid w:val="00933E55"/>
    <w:rsid w:val="00933E70"/>
    <w:rsid w:val="0093401F"/>
    <w:rsid w:val="009341E3"/>
    <w:rsid w:val="009343DB"/>
    <w:rsid w:val="009343F6"/>
    <w:rsid w:val="009347F2"/>
    <w:rsid w:val="00934A7B"/>
    <w:rsid w:val="00934AD6"/>
    <w:rsid w:val="00934C37"/>
    <w:rsid w:val="00934EBF"/>
    <w:rsid w:val="00934F78"/>
    <w:rsid w:val="0093520D"/>
    <w:rsid w:val="009356C1"/>
    <w:rsid w:val="00935708"/>
    <w:rsid w:val="00935795"/>
    <w:rsid w:val="009359FF"/>
    <w:rsid w:val="0093633D"/>
    <w:rsid w:val="0093641D"/>
    <w:rsid w:val="0093656B"/>
    <w:rsid w:val="009366BA"/>
    <w:rsid w:val="009367D2"/>
    <w:rsid w:val="00936AE7"/>
    <w:rsid w:val="00936AF0"/>
    <w:rsid w:val="00936EF4"/>
    <w:rsid w:val="00937095"/>
    <w:rsid w:val="0093712D"/>
    <w:rsid w:val="0093730F"/>
    <w:rsid w:val="009373DB"/>
    <w:rsid w:val="00937475"/>
    <w:rsid w:val="00937512"/>
    <w:rsid w:val="0093752D"/>
    <w:rsid w:val="009375A0"/>
    <w:rsid w:val="00937C5E"/>
    <w:rsid w:val="00937F20"/>
    <w:rsid w:val="0094023C"/>
    <w:rsid w:val="009407DD"/>
    <w:rsid w:val="0094087D"/>
    <w:rsid w:val="009408D4"/>
    <w:rsid w:val="009409A2"/>
    <w:rsid w:val="00940ABC"/>
    <w:rsid w:val="00940B62"/>
    <w:rsid w:val="00940DDE"/>
    <w:rsid w:val="00940EF6"/>
    <w:rsid w:val="00941023"/>
    <w:rsid w:val="00941092"/>
    <w:rsid w:val="009410B5"/>
    <w:rsid w:val="0094110A"/>
    <w:rsid w:val="00941137"/>
    <w:rsid w:val="0094120A"/>
    <w:rsid w:val="0094128D"/>
    <w:rsid w:val="00941293"/>
    <w:rsid w:val="0094132C"/>
    <w:rsid w:val="009415A7"/>
    <w:rsid w:val="009415C8"/>
    <w:rsid w:val="00941A18"/>
    <w:rsid w:val="00941BF6"/>
    <w:rsid w:val="00941CC6"/>
    <w:rsid w:val="00941FAE"/>
    <w:rsid w:val="0094220B"/>
    <w:rsid w:val="0094221E"/>
    <w:rsid w:val="00942569"/>
    <w:rsid w:val="00942AF8"/>
    <w:rsid w:val="00942E8F"/>
    <w:rsid w:val="00942F36"/>
    <w:rsid w:val="00942FF5"/>
    <w:rsid w:val="00943065"/>
    <w:rsid w:val="009430BE"/>
    <w:rsid w:val="0094335D"/>
    <w:rsid w:val="00943A24"/>
    <w:rsid w:val="00943BB4"/>
    <w:rsid w:val="00943DBE"/>
    <w:rsid w:val="00943E31"/>
    <w:rsid w:val="0094412D"/>
    <w:rsid w:val="0094437D"/>
    <w:rsid w:val="00944384"/>
    <w:rsid w:val="00944427"/>
    <w:rsid w:val="009446B4"/>
    <w:rsid w:val="009446C7"/>
    <w:rsid w:val="009446F2"/>
    <w:rsid w:val="009447DC"/>
    <w:rsid w:val="009447DF"/>
    <w:rsid w:val="0094493F"/>
    <w:rsid w:val="0094499C"/>
    <w:rsid w:val="009449CA"/>
    <w:rsid w:val="00944B9B"/>
    <w:rsid w:val="00944D00"/>
    <w:rsid w:val="00944D4E"/>
    <w:rsid w:val="00944FF8"/>
    <w:rsid w:val="0094522E"/>
    <w:rsid w:val="00945423"/>
    <w:rsid w:val="0094585F"/>
    <w:rsid w:val="00945AC5"/>
    <w:rsid w:val="00945BA4"/>
    <w:rsid w:val="00945C77"/>
    <w:rsid w:val="00945E90"/>
    <w:rsid w:val="00946049"/>
    <w:rsid w:val="0094620D"/>
    <w:rsid w:val="009466A2"/>
    <w:rsid w:val="00946DED"/>
    <w:rsid w:val="00947038"/>
    <w:rsid w:val="0094728D"/>
    <w:rsid w:val="009472A8"/>
    <w:rsid w:val="009472F3"/>
    <w:rsid w:val="0094732C"/>
    <w:rsid w:val="009474FA"/>
    <w:rsid w:val="00947906"/>
    <w:rsid w:val="00947997"/>
    <w:rsid w:val="00947AC1"/>
    <w:rsid w:val="00947C67"/>
    <w:rsid w:val="00947DA4"/>
    <w:rsid w:val="0095028C"/>
    <w:rsid w:val="009504FE"/>
    <w:rsid w:val="009505CA"/>
    <w:rsid w:val="00950693"/>
    <w:rsid w:val="00950697"/>
    <w:rsid w:val="009507E7"/>
    <w:rsid w:val="00950881"/>
    <w:rsid w:val="00950992"/>
    <w:rsid w:val="00950C92"/>
    <w:rsid w:val="00950E62"/>
    <w:rsid w:val="0095133E"/>
    <w:rsid w:val="009513BA"/>
    <w:rsid w:val="00951512"/>
    <w:rsid w:val="00951613"/>
    <w:rsid w:val="009516CC"/>
    <w:rsid w:val="009516E5"/>
    <w:rsid w:val="00951A8F"/>
    <w:rsid w:val="00951B6A"/>
    <w:rsid w:val="00951E13"/>
    <w:rsid w:val="00952194"/>
    <w:rsid w:val="009521C1"/>
    <w:rsid w:val="00952292"/>
    <w:rsid w:val="00952466"/>
    <w:rsid w:val="00952673"/>
    <w:rsid w:val="00952674"/>
    <w:rsid w:val="00952711"/>
    <w:rsid w:val="0095272F"/>
    <w:rsid w:val="00952777"/>
    <w:rsid w:val="009527FB"/>
    <w:rsid w:val="00952B14"/>
    <w:rsid w:val="00952BF5"/>
    <w:rsid w:val="009533BC"/>
    <w:rsid w:val="009533D5"/>
    <w:rsid w:val="009533DD"/>
    <w:rsid w:val="009536CC"/>
    <w:rsid w:val="00953728"/>
    <w:rsid w:val="0095375A"/>
    <w:rsid w:val="00953887"/>
    <w:rsid w:val="009539A2"/>
    <w:rsid w:val="009539BA"/>
    <w:rsid w:val="00953B05"/>
    <w:rsid w:val="00953CC5"/>
    <w:rsid w:val="00953FC5"/>
    <w:rsid w:val="00954508"/>
    <w:rsid w:val="0095463A"/>
    <w:rsid w:val="009548B6"/>
    <w:rsid w:val="009548BC"/>
    <w:rsid w:val="00954916"/>
    <w:rsid w:val="0095495F"/>
    <w:rsid w:val="0095497C"/>
    <w:rsid w:val="00954B3B"/>
    <w:rsid w:val="00954BA2"/>
    <w:rsid w:val="00954DE9"/>
    <w:rsid w:val="00954DEC"/>
    <w:rsid w:val="00954E23"/>
    <w:rsid w:val="00954F09"/>
    <w:rsid w:val="00954F15"/>
    <w:rsid w:val="0095541C"/>
    <w:rsid w:val="00955446"/>
    <w:rsid w:val="009556E9"/>
    <w:rsid w:val="0095574B"/>
    <w:rsid w:val="0095591D"/>
    <w:rsid w:val="00955CB6"/>
    <w:rsid w:val="00955D02"/>
    <w:rsid w:val="00955DD3"/>
    <w:rsid w:val="00955F49"/>
    <w:rsid w:val="009565B3"/>
    <w:rsid w:val="00956D12"/>
    <w:rsid w:val="00956ED2"/>
    <w:rsid w:val="0095757D"/>
    <w:rsid w:val="009575EA"/>
    <w:rsid w:val="00957698"/>
    <w:rsid w:val="00957775"/>
    <w:rsid w:val="009578DF"/>
    <w:rsid w:val="0095790C"/>
    <w:rsid w:val="0095798E"/>
    <w:rsid w:val="00957A6E"/>
    <w:rsid w:val="00957CAB"/>
    <w:rsid w:val="00957D6C"/>
    <w:rsid w:val="00957E70"/>
    <w:rsid w:val="00960029"/>
    <w:rsid w:val="00960085"/>
    <w:rsid w:val="009600FD"/>
    <w:rsid w:val="009602D0"/>
    <w:rsid w:val="0096031C"/>
    <w:rsid w:val="00960810"/>
    <w:rsid w:val="00960826"/>
    <w:rsid w:val="00960A16"/>
    <w:rsid w:val="00960A57"/>
    <w:rsid w:val="0096129D"/>
    <w:rsid w:val="0096158E"/>
    <w:rsid w:val="0096167C"/>
    <w:rsid w:val="009619A5"/>
    <w:rsid w:val="00961B59"/>
    <w:rsid w:val="00961D4D"/>
    <w:rsid w:val="0096227A"/>
    <w:rsid w:val="00962314"/>
    <w:rsid w:val="00962351"/>
    <w:rsid w:val="00962456"/>
    <w:rsid w:val="009624D5"/>
    <w:rsid w:val="009629DB"/>
    <w:rsid w:val="00963111"/>
    <w:rsid w:val="00963258"/>
    <w:rsid w:val="009632F7"/>
    <w:rsid w:val="0096331A"/>
    <w:rsid w:val="0096335A"/>
    <w:rsid w:val="009636A0"/>
    <w:rsid w:val="009637D6"/>
    <w:rsid w:val="00963975"/>
    <w:rsid w:val="00963A5A"/>
    <w:rsid w:val="00963A6F"/>
    <w:rsid w:val="00963B5B"/>
    <w:rsid w:val="00963C1E"/>
    <w:rsid w:val="00963C59"/>
    <w:rsid w:val="00963C7D"/>
    <w:rsid w:val="00963E27"/>
    <w:rsid w:val="00963F31"/>
    <w:rsid w:val="00963FA1"/>
    <w:rsid w:val="00964201"/>
    <w:rsid w:val="009642A0"/>
    <w:rsid w:val="009643D9"/>
    <w:rsid w:val="00964400"/>
    <w:rsid w:val="00964487"/>
    <w:rsid w:val="00964614"/>
    <w:rsid w:val="00964697"/>
    <w:rsid w:val="0096478A"/>
    <w:rsid w:val="00964A70"/>
    <w:rsid w:val="00964D72"/>
    <w:rsid w:val="00964E95"/>
    <w:rsid w:val="009650F1"/>
    <w:rsid w:val="00965166"/>
    <w:rsid w:val="0096550E"/>
    <w:rsid w:val="00965547"/>
    <w:rsid w:val="00965BC3"/>
    <w:rsid w:val="00965D88"/>
    <w:rsid w:val="00965EFF"/>
    <w:rsid w:val="00966368"/>
    <w:rsid w:val="009666A6"/>
    <w:rsid w:val="00966738"/>
    <w:rsid w:val="009667BF"/>
    <w:rsid w:val="00966BC9"/>
    <w:rsid w:val="00966DC8"/>
    <w:rsid w:val="00966E07"/>
    <w:rsid w:val="00966E45"/>
    <w:rsid w:val="00966F5B"/>
    <w:rsid w:val="0096701C"/>
    <w:rsid w:val="00967165"/>
    <w:rsid w:val="009671DA"/>
    <w:rsid w:val="00967233"/>
    <w:rsid w:val="0096723B"/>
    <w:rsid w:val="00967294"/>
    <w:rsid w:val="009672C2"/>
    <w:rsid w:val="0096732D"/>
    <w:rsid w:val="009675C2"/>
    <w:rsid w:val="0096789C"/>
    <w:rsid w:val="0096792C"/>
    <w:rsid w:val="0096799B"/>
    <w:rsid w:val="00967AEC"/>
    <w:rsid w:val="00967C1D"/>
    <w:rsid w:val="00967E50"/>
    <w:rsid w:val="009700C7"/>
    <w:rsid w:val="00970330"/>
    <w:rsid w:val="009704C4"/>
    <w:rsid w:val="00970579"/>
    <w:rsid w:val="00970620"/>
    <w:rsid w:val="00970645"/>
    <w:rsid w:val="009707A2"/>
    <w:rsid w:val="009709B2"/>
    <w:rsid w:val="009709ED"/>
    <w:rsid w:val="00970A33"/>
    <w:rsid w:val="00970AD4"/>
    <w:rsid w:val="00970B2E"/>
    <w:rsid w:val="00970BF6"/>
    <w:rsid w:val="00970EB3"/>
    <w:rsid w:val="00970F69"/>
    <w:rsid w:val="00970FA2"/>
    <w:rsid w:val="009712BC"/>
    <w:rsid w:val="00971306"/>
    <w:rsid w:val="0097178D"/>
    <w:rsid w:val="009718CA"/>
    <w:rsid w:val="00971A6A"/>
    <w:rsid w:val="00971A98"/>
    <w:rsid w:val="00971C87"/>
    <w:rsid w:val="009720B5"/>
    <w:rsid w:val="009720C1"/>
    <w:rsid w:val="00972135"/>
    <w:rsid w:val="0097221F"/>
    <w:rsid w:val="009722CE"/>
    <w:rsid w:val="009723EC"/>
    <w:rsid w:val="00972411"/>
    <w:rsid w:val="00972581"/>
    <w:rsid w:val="00972910"/>
    <w:rsid w:val="00972B06"/>
    <w:rsid w:val="00972B44"/>
    <w:rsid w:val="00972B47"/>
    <w:rsid w:val="00972C71"/>
    <w:rsid w:val="00972F6C"/>
    <w:rsid w:val="00972FD5"/>
    <w:rsid w:val="00973023"/>
    <w:rsid w:val="0097303A"/>
    <w:rsid w:val="00973445"/>
    <w:rsid w:val="00973486"/>
    <w:rsid w:val="009734B7"/>
    <w:rsid w:val="00973531"/>
    <w:rsid w:val="0097353F"/>
    <w:rsid w:val="00973678"/>
    <w:rsid w:val="009736A7"/>
    <w:rsid w:val="00973712"/>
    <w:rsid w:val="00973A40"/>
    <w:rsid w:val="00973B48"/>
    <w:rsid w:val="00973C25"/>
    <w:rsid w:val="00973E43"/>
    <w:rsid w:val="00973F24"/>
    <w:rsid w:val="00974094"/>
    <w:rsid w:val="0097424F"/>
    <w:rsid w:val="00974270"/>
    <w:rsid w:val="0097436E"/>
    <w:rsid w:val="009743FE"/>
    <w:rsid w:val="00974721"/>
    <w:rsid w:val="00974723"/>
    <w:rsid w:val="0097476B"/>
    <w:rsid w:val="00974C39"/>
    <w:rsid w:val="00974D14"/>
    <w:rsid w:val="009751AE"/>
    <w:rsid w:val="009755CC"/>
    <w:rsid w:val="009755DE"/>
    <w:rsid w:val="00975660"/>
    <w:rsid w:val="009756BF"/>
    <w:rsid w:val="009757D0"/>
    <w:rsid w:val="00975EA4"/>
    <w:rsid w:val="00975F0E"/>
    <w:rsid w:val="00975F5A"/>
    <w:rsid w:val="0097617A"/>
    <w:rsid w:val="009762DB"/>
    <w:rsid w:val="0097631F"/>
    <w:rsid w:val="0097634E"/>
    <w:rsid w:val="009764B1"/>
    <w:rsid w:val="009764BF"/>
    <w:rsid w:val="009769DC"/>
    <w:rsid w:val="00976AB3"/>
    <w:rsid w:val="00976B00"/>
    <w:rsid w:val="00976B96"/>
    <w:rsid w:val="00976CD8"/>
    <w:rsid w:val="00976D54"/>
    <w:rsid w:val="00976F3D"/>
    <w:rsid w:val="00976FFE"/>
    <w:rsid w:val="00977020"/>
    <w:rsid w:val="0097737A"/>
    <w:rsid w:val="0097758D"/>
    <w:rsid w:val="00977960"/>
    <w:rsid w:val="00977BF7"/>
    <w:rsid w:val="00977CC6"/>
    <w:rsid w:val="00977CDE"/>
    <w:rsid w:val="00977D0B"/>
    <w:rsid w:val="00977FE7"/>
    <w:rsid w:val="0098009E"/>
    <w:rsid w:val="009801A9"/>
    <w:rsid w:val="009804A4"/>
    <w:rsid w:val="009805CF"/>
    <w:rsid w:val="009806EE"/>
    <w:rsid w:val="00980708"/>
    <w:rsid w:val="0098075C"/>
    <w:rsid w:val="00980A5A"/>
    <w:rsid w:val="00980C4A"/>
    <w:rsid w:val="00980D26"/>
    <w:rsid w:val="00980D35"/>
    <w:rsid w:val="00980D9B"/>
    <w:rsid w:val="00980E14"/>
    <w:rsid w:val="0098111D"/>
    <w:rsid w:val="0098130D"/>
    <w:rsid w:val="00981395"/>
    <w:rsid w:val="00981472"/>
    <w:rsid w:val="0098153B"/>
    <w:rsid w:val="009819CC"/>
    <w:rsid w:val="00981B08"/>
    <w:rsid w:val="00981B14"/>
    <w:rsid w:val="00981CEF"/>
    <w:rsid w:val="00981E58"/>
    <w:rsid w:val="0098209F"/>
    <w:rsid w:val="00982452"/>
    <w:rsid w:val="0098274F"/>
    <w:rsid w:val="00982A8E"/>
    <w:rsid w:val="00982CEC"/>
    <w:rsid w:val="00982D44"/>
    <w:rsid w:val="00982FF8"/>
    <w:rsid w:val="0098311A"/>
    <w:rsid w:val="0098362C"/>
    <w:rsid w:val="00983643"/>
    <w:rsid w:val="0098367F"/>
    <w:rsid w:val="009837B6"/>
    <w:rsid w:val="009837CA"/>
    <w:rsid w:val="00983CEA"/>
    <w:rsid w:val="00984025"/>
    <w:rsid w:val="00984119"/>
    <w:rsid w:val="009841B0"/>
    <w:rsid w:val="00984841"/>
    <w:rsid w:val="0098495E"/>
    <w:rsid w:val="009849DD"/>
    <w:rsid w:val="00984B0D"/>
    <w:rsid w:val="00984B6E"/>
    <w:rsid w:val="00984DA7"/>
    <w:rsid w:val="00984E81"/>
    <w:rsid w:val="00984EAA"/>
    <w:rsid w:val="00985009"/>
    <w:rsid w:val="00985068"/>
    <w:rsid w:val="00985107"/>
    <w:rsid w:val="00985389"/>
    <w:rsid w:val="009855A7"/>
    <w:rsid w:val="00985607"/>
    <w:rsid w:val="00985817"/>
    <w:rsid w:val="00985999"/>
    <w:rsid w:val="00985AF3"/>
    <w:rsid w:val="009860FA"/>
    <w:rsid w:val="009864B3"/>
    <w:rsid w:val="00986621"/>
    <w:rsid w:val="00986A54"/>
    <w:rsid w:val="00986B30"/>
    <w:rsid w:val="00986CC0"/>
    <w:rsid w:val="00986D83"/>
    <w:rsid w:val="00986D91"/>
    <w:rsid w:val="00986DF8"/>
    <w:rsid w:val="00986E8C"/>
    <w:rsid w:val="00986F23"/>
    <w:rsid w:val="00987002"/>
    <w:rsid w:val="009878C5"/>
    <w:rsid w:val="00987C47"/>
    <w:rsid w:val="00987CFD"/>
    <w:rsid w:val="009902DB"/>
    <w:rsid w:val="00990339"/>
    <w:rsid w:val="0099037F"/>
    <w:rsid w:val="00990517"/>
    <w:rsid w:val="009909D8"/>
    <w:rsid w:val="00990AC4"/>
    <w:rsid w:val="00990AD4"/>
    <w:rsid w:val="00990B65"/>
    <w:rsid w:val="00990E77"/>
    <w:rsid w:val="009910FB"/>
    <w:rsid w:val="009912D3"/>
    <w:rsid w:val="009916B9"/>
    <w:rsid w:val="009918D7"/>
    <w:rsid w:val="00991932"/>
    <w:rsid w:val="00991953"/>
    <w:rsid w:val="009919F3"/>
    <w:rsid w:val="00991A5E"/>
    <w:rsid w:val="00991CE0"/>
    <w:rsid w:val="00992089"/>
    <w:rsid w:val="00992276"/>
    <w:rsid w:val="0099254F"/>
    <w:rsid w:val="0099264B"/>
    <w:rsid w:val="009926D3"/>
    <w:rsid w:val="009927B8"/>
    <w:rsid w:val="0099280F"/>
    <w:rsid w:val="0099293E"/>
    <w:rsid w:val="00992A47"/>
    <w:rsid w:val="00992A7D"/>
    <w:rsid w:val="00992DBA"/>
    <w:rsid w:val="00992FCE"/>
    <w:rsid w:val="009931FA"/>
    <w:rsid w:val="00993245"/>
    <w:rsid w:val="009932B4"/>
    <w:rsid w:val="009932CA"/>
    <w:rsid w:val="0099379B"/>
    <w:rsid w:val="009938E7"/>
    <w:rsid w:val="00993974"/>
    <w:rsid w:val="00993CFC"/>
    <w:rsid w:val="00993DD6"/>
    <w:rsid w:val="00994796"/>
    <w:rsid w:val="00994954"/>
    <w:rsid w:val="00994A51"/>
    <w:rsid w:val="00994EF8"/>
    <w:rsid w:val="00994FA8"/>
    <w:rsid w:val="00994FF6"/>
    <w:rsid w:val="00995217"/>
    <w:rsid w:val="00995322"/>
    <w:rsid w:val="00995335"/>
    <w:rsid w:val="0099536D"/>
    <w:rsid w:val="009954C8"/>
    <w:rsid w:val="009956A0"/>
    <w:rsid w:val="00995754"/>
    <w:rsid w:val="009957CE"/>
    <w:rsid w:val="00995888"/>
    <w:rsid w:val="009958CB"/>
    <w:rsid w:val="00995958"/>
    <w:rsid w:val="00995968"/>
    <w:rsid w:val="009959E1"/>
    <w:rsid w:val="00995A46"/>
    <w:rsid w:val="00995AD4"/>
    <w:rsid w:val="00995C00"/>
    <w:rsid w:val="00995EB3"/>
    <w:rsid w:val="009960AD"/>
    <w:rsid w:val="00996194"/>
    <w:rsid w:val="00996244"/>
    <w:rsid w:val="00996302"/>
    <w:rsid w:val="00996337"/>
    <w:rsid w:val="00996BE2"/>
    <w:rsid w:val="00996EC3"/>
    <w:rsid w:val="009970C0"/>
    <w:rsid w:val="009971CB"/>
    <w:rsid w:val="00997429"/>
    <w:rsid w:val="00997556"/>
    <w:rsid w:val="00997631"/>
    <w:rsid w:val="0099766A"/>
    <w:rsid w:val="009977FA"/>
    <w:rsid w:val="00997939"/>
    <w:rsid w:val="009979E2"/>
    <w:rsid w:val="00997AF9"/>
    <w:rsid w:val="00997C69"/>
    <w:rsid w:val="00997E15"/>
    <w:rsid w:val="009A0350"/>
    <w:rsid w:val="009A0361"/>
    <w:rsid w:val="009A0495"/>
    <w:rsid w:val="009A0584"/>
    <w:rsid w:val="009A089E"/>
    <w:rsid w:val="009A08B9"/>
    <w:rsid w:val="009A0BB4"/>
    <w:rsid w:val="009A0BF8"/>
    <w:rsid w:val="009A0C7C"/>
    <w:rsid w:val="009A0D61"/>
    <w:rsid w:val="009A0DD8"/>
    <w:rsid w:val="009A0F95"/>
    <w:rsid w:val="009A103C"/>
    <w:rsid w:val="009A1044"/>
    <w:rsid w:val="009A10C6"/>
    <w:rsid w:val="009A1174"/>
    <w:rsid w:val="009A1293"/>
    <w:rsid w:val="009A162E"/>
    <w:rsid w:val="009A171D"/>
    <w:rsid w:val="009A1C3D"/>
    <w:rsid w:val="009A1D70"/>
    <w:rsid w:val="009A1DF2"/>
    <w:rsid w:val="009A1E31"/>
    <w:rsid w:val="009A1EC9"/>
    <w:rsid w:val="009A2207"/>
    <w:rsid w:val="009A2247"/>
    <w:rsid w:val="009A2685"/>
    <w:rsid w:val="009A2A81"/>
    <w:rsid w:val="009A2B22"/>
    <w:rsid w:val="009A2B78"/>
    <w:rsid w:val="009A2C34"/>
    <w:rsid w:val="009A2C76"/>
    <w:rsid w:val="009A2D8F"/>
    <w:rsid w:val="009A3110"/>
    <w:rsid w:val="009A33DF"/>
    <w:rsid w:val="009A350A"/>
    <w:rsid w:val="009A3855"/>
    <w:rsid w:val="009A3883"/>
    <w:rsid w:val="009A3938"/>
    <w:rsid w:val="009A394C"/>
    <w:rsid w:val="009A3A50"/>
    <w:rsid w:val="009A3DEB"/>
    <w:rsid w:val="009A3E9A"/>
    <w:rsid w:val="009A401C"/>
    <w:rsid w:val="009A405A"/>
    <w:rsid w:val="009A41A5"/>
    <w:rsid w:val="009A4285"/>
    <w:rsid w:val="009A45B0"/>
    <w:rsid w:val="009A4B48"/>
    <w:rsid w:val="009A50E8"/>
    <w:rsid w:val="009A5172"/>
    <w:rsid w:val="009A56CB"/>
    <w:rsid w:val="009A5947"/>
    <w:rsid w:val="009A5A0E"/>
    <w:rsid w:val="009A5D00"/>
    <w:rsid w:val="009A5D1A"/>
    <w:rsid w:val="009A5F91"/>
    <w:rsid w:val="009A63DA"/>
    <w:rsid w:val="009A64B3"/>
    <w:rsid w:val="009A6C01"/>
    <w:rsid w:val="009A6C95"/>
    <w:rsid w:val="009A7145"/>
    <w:rsid w:val="009A7355"/>
    <w:rsid w:val="009A7471"/>
    <w:rsid w:val="009A764C"/>
    <w:rsid w:val="009A76EC"/>
    <w:rsid w:val="009A7A5A"/>
    <w:rsid w:val="009A7C66"/>
    <w:rsid w:val="009A7D65"/>
    <w:rsid w:val="009A7E95"/>
    <w:rsid w:val="009A7EE9"/>
    <w:rsid w:val="009A7F9F"/>
    <w:rsid w:val="009B0356"/>
    <w:rsid w:val="009B0540"/>
    <w:rsid w:val="009B08E2"/>
    <w:rsid w:val="009B0995"/>
    <w:rsid w:val="009B0C75"/>
    <w:rsid w:val="009B0DBC"/>
    <w:rsid w:val="009B104C"/>
    <w:rsid w:val="009B10B2"/>
    <w:rsid w:val="009B10DE"/>
    <w:rsid w:val="009B111A"/>
    <w:rsid w:val="009B1177"/>
    <w:rsid w:val="009B15D4"/>
    <w:rsid w:val="009B163E"/>
    <w:rsid w:val="009B1899"/>
    <w:rsid w:val="009B1ADA"/>
    <w:rsid w:val="009B1C47"/>
    <w:rsid w:val="009B1C5B"/>
    <w:rsid w:val="009B1E7B"/>
    <w:rsid w:val="009B209E"/>
    <w:rsid w:val="009B2441"/>
    <w:rsid w:val="009B25BE"/>
    <w:rsid w:val="009B26C1"/>
    <w:rsid w:val="009B26DC"/>
    <w:rsid w:val="009B27DD"/>
    <w:rsid w:val="009B2839"/>
    <w:rsid w:val="009B2876"/>
    <w:rsid w:val="009B2A2F"/>
    <w:rsid w:val="009B2C3E"/>
    <w:rsid w:val="009B2CAA"/>
    <w:rsid w:val="009B2F39"/>
    <w:rsid w:val="009B2FC0"/>
    <w:rsid w:val="009B2FE7"/>
    <w:rsid w:val="009B30C1"/>
    <w:rsid w:val="009B30D0"/>
    <w:rsid w:val="009B3120"/>
    <w:rsid w:val="009B3182"/>
    <w:rsid w:val="009B31D9"/>
    <w:rsid w:val="009B3292"/>
    <w:rsid w:val="009B3326"/>
    <w:rsid w:val="009B3360"/>
    <w:rsid w:val="009B33C3"/>
    <w:rsid w:val="009B3536"/>
    <w:rsid w:val="009B3611"/>
    <w:rsid w:val="009B36BF"/>
    <w:rsid w:val="009B3791"/>
    <w:rsid w:val="009B3884"/>
    <w:rsid w:val="009B3A23"/>
    <w:rsid w:val="009B3C52"/>
    <w:rsid w:val="009B3EBA"/>
    <w:rsid w:val="009B401A"/>
    <w:rsid w:val="009B4059"/>
    <w:rsid w:val="009B436C"/>
    <w:rsid w:val="009B446B"/>
    <w:rsid w:val="009B4485"/>
    <w:rsid w:val="009B4593"/>
    <w:rsid w:val="009B46DE"/>
    <w:rsid w:val="009B46DF"/>
    <w:rsid w:val="009B46F0"/>
    <w:rsid w:val="009B493A"/>
    <w:rsid w:val="009B4B68"/>
    <w:rsid w:val="009B4C3B"/>
    <w:rsid w:val="009B4D9C"/>
    <w:rsid w:val="009B4DC7"/>
    <w:rsid w:val="009B4EA6"/>
    <w:rsid w:val="009B50D4"/>
    <w:rsid w:val="009B5166"/>
    <w:rsid w:val="009B5908"/>
    <w:rsid w:val="009B5ACE"/>
    <w:rsid w:val="009B5AE6"/>
    <w:rsid w:val="009B5CFD"/>
    <w:rsid w:val="009B6494"/>
    <w:rsid w:val="009B6676"/>
    <w:rsid w:val="009B6890"/>
    <w:rsid w:val="009B6CBD"/>
    <w:rsid w:val="009B6F36"/>
    <w:rsid w:val="009B7013"/>
    <w:rsid w:val="009B71EE"/>
    <w:rsid w:val="009B7353"/>
    <w:rsid w:val="009B736C"/>
    <w:rsid w:val="009B7445"/>
    <w:rsid w:val="009B7625"/>
    <w:rsid w:val="009B7A96"/>
    <w:rsid w:val="009B7CDA"/>
    <w:rsid w:val="009B7E80"/>
    <w:rsid w:val="009B7E9C"/>
    <w:rsid w:val="009C00FD"/>
    <w:rsid w:val="009C0355"/>
    <w:rsid w:val="009C03A2"/>
    <w:rsid w:val="009C03C0"/>
    <w:rsid w:val="009C0508"/>
    <w:rsid w:val="009C05F6"/>
    <w:rsid w:val="009C064B"/>
    <w:rsid w:val="009C07AE"/>
    <w:rsid w:val="009C08F9"/>
    <w:rsid w:val="009C0923"/>
    <w:rsid w:val="009C0A63"/>
    <w:rsid w:val="009C0E43"/>
    <w:rsid w:val="009C0E5B"/>
    <w:rsid w:val="009C0F19"/>
    <w:rsid w:val="009C0FC3"/>
    <w:rsid w:val="009C121D"/>
    <w:rsid w:val="009C1350"/>
    <w:rsid w:val="009C141B"/>
    <w:rsid w:val="009C154F"/>
    <w:rsid w:val="009C1862"/>
    <w:rsid w:val="009C197A"/>
    <w:rsid w:val="009C1A88"/>
    <w:rsid w:val="009C1ADA"/>
    <w:rsid w:val="009C1E02"/>
    <w:rsid w:val="009C1E06"/>
    <w:rsid w:val="009C1EC5"/>
    <w:rsid w:val="009C21BA"/>
    <w:rsid w:val="009C2249"/>
    <w:rsid w:val="009C237B"/>
    <w:rsid w:val="009C2396"/>
    <w:rsid w:val="009C246B"/>
    <w:rsid w:val="009C2490"/>
    <w:rsid w:val="009C2827"/>
    <w:rsid w:val="009C285B"/>
    <w:rsid w:val="009C2906"/>
    <w:rsid w:val="009C29A0"/>
    <w:rsid w:val="009C2CAE"/>
    <w:rsid w:val="009C2D18"/>
    <w:rsid w:val="009C2D3D"/>
    <w:rsid w:val="009C2F53"/>
    <w:rsid w:val="009C30B6"/>
    <w:rsid w:val="009C31EF"/>
    <w:rsid w:val="009C3499"/>
    <w:rsid w:val="009C3592"/>
    <w:rsid w:val="009C367C"/>
    <w:rsid w:val="009C39AB"/>
    <w:rsid w:val="009C3B11"/>
    <w:rsid w:val="009C3B1D"/>
    <w:rsid w:val="009C3BB6"/>
    <w:rsid w:val="009C3C1D"/>
    <w:rsid w:val="009C3D44"/>
    <w:rsid w:val="009C3FED"/>
    <w:rsid w:val="009C4173"/>
    <w:rsid w:val="009C42C0"/>
    <w:rsid w:val="009C43B6"/>
    <w:rsid w:val="009C4435"/>
    <w:rsid w:val="009C4655"/>
    <w:rsid w:val="009C46FD"/>
    <w:rsid w:val="009C4AE8"/>
    <w:rsid w:val="009C4B92"/>
    <w:rsid w:val="009C4BF9"/>
    <w:rsid w:val="009C4C69"/>
    <w:rsid w:val="009C4E51"/>
    <w:rsid w:val="009C50DE"/>
    <w:rsid w:val="009C5247"/>
    <w:rsid w:val="009C55C0"/>
    <w:rsid w:val="009C59A0"/>
    <w:rsid w:val="009C5AFF"/>
    <w:rsid w:val="009C5E02"/>
    <w:rsid w:val="009C5E31"/>
    <w:rsid w:val="009C62EE"/>
    <w:rsid w:val="009C6473"/>
    <w:rsid w:val="009C671E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988"/>
    <w:rsid w:val="009C7A00"/>
    <w:rsid w:val="009C7C75"/>
    <w:rsid w:val="009C7D6D"/>
    <w:rsid w:val="009C7E6A"/>
    <w:rsid w:val="009C7F3B"/>
    <w:rsid w:val="009D004A"/>
    <w:rsid w:val="009D0076"/>
    <w:rsid w:val="009D016C"/>
    <w:rsid w:val="009D01E0"/>
    <w:rsid w:val="009D0223"/>
    <w:rsid w:val="009D0461"/>
    <w:rsid w:val="009D0733"/>
    <w:rsid w:val="009D0B78"/>
    <w:rsid w:val="009D0BE3"/>
    <w:rsid w:val="009D0CF9"/>
    <w:rsid w:val="009D1048"/>
    <w:rsid w:val="009D10B7"/>
    <w:rsid w:val="009D128E"/>
    <w:rsid w:val="009D1459"/>
    <w:rsid w:val="009D15D2"/>
    <w:rsid w:val="009D15FD"/>
    <w:rsid w:val="009D1680"/>
    <w:rsid w:val="009D16C6"/>
    <w:rsid w:val="009D1D28"/>
    <w:rsid w:val="009D1EAD"/>
    <w:rsid w:val="009D20D7"/>
    <w:rsid w:val="009D2311"/>
    <w:rsid w:val="009D253C"/>
    <w:rsid w:val="009D25DE"/>
    <w:rsid w:val="009D26AB"/>
    <w:rsid w:val="009D26EF"/>
    <w:rsid w:val="009D2742"/>
    <w:rsid w:val="009D290F"/>
    <w:rsid w:val="009D2CEF"/>
    <w:rsid w:val="009D2CF5"/>
    <w:rsid w:val="009D2E30"/>
    <w:rsid w:val="009D3067"/>
    <w:rsid w:val="009D329E"/>
    <w:rsid w:val="009D3359"/>
    <w:rsid w:val="009D3382"/>
    <w:rsid w:val="009D33A0"/>
    <w:rsid w:val="009D34EF"/>
    <w:rsid w:val="009D35F0"/>
    <w:rsid w:val="009D3644"/>
    <w:rsid w:val="009D3B3D"/>
    <w:rsid w:val="009D3B60"/>
    <w:rsid w:val="009D3D86"/>
    <w:rsid w:val="009D3F1B"/>
    <w:rsid w:val="009D40EB"/>
    <w:rsid w:val="009D413C"/>
    <w:rsid w:val="009D41D5"/>
    <w:rsid w:val="009D483F"/>
    <w:rsid w:val="009D48BA"/>
    <w:rsid w:val="009D4A63"/>
    <w:rsid w:val="009D4B5C"/>
    <w:rsid w:val="009D4FF6"/>
    <w:rsid w:val="009D5093"/>
    <w:rsid w:val="009D5303"/>
    <w:rsid w:val="009D55A3"/>
    <w:rsid w:val="009D58BD"/>
    <w:rsid w:val="009D5999"/>
    <w:rsid w:val="009D5AC6"/>
    <w:rsid w:val="009D5B7F"/>
    <w:rsid w:val="009D62A6"/>
    <w:rsid w:val="009D64A7"/>
    <w:rsid w:val="009D662B"/>
    <w:rsid w:val="009D6810"/>
    <w:rsid w:val="009D6897"/>
    <w:rsid w:val="009D6923"/>
    <w:rsid w:val="009D6A6A"/>
    <w:rsid w:val="009D7100"/>
    <w:rsid w:val="009D74A8"/>
    <w:rsid w:val="009D759E"/>
    <w:rsid w:val="009D75E7"/>
    <w:rsid w:val="009D7631"/>
    <w:rsid w:val="009D7665"/>
    <w:rsid w:val="009D7775"/>
    <w:rsid w:val="009D7855"/>
    <w:rsid w:val="009D7889"/>
    <w:rsid w:val="009D7949"/>
    <w:rsid w:val="009E01A0"/>
    <w:rsid w:val="009E01B7"/>
    <w:rsid w:val="009E03AE"/>
    <w:rsid w:val="009E03B6"/>
    <w:rsid w:val="009E0615"/>
    <w:rsid w:val="009E0731"/>
    <w:rsid w:val="009E08CA"/>
    <w:rsid w:val="009E08E7"/>
    <w:rsid w:val="009E0CD2"/>
    <w:rsid w:val="009E0EDF"/>
    <w:rsid w:val="009E0FB1"/>
    <w:rsid w:val="009E105B"/>
    <w:rsid w:val="009E10FB"/>
    <w:rsid w:val="009E1146"/>
    <w:rsid w:val="009E11FF"/>
    <w:rsid w:val="009E17E1"/>
    <w:rsid w:val="009E1850"/>
    <w:rsid w:val="009E19E7"/>
    <w:rsid w:val="009E1AF0"/>
    <w:rsid w:val="009E1BCB"/>
    <w:rsid w:val="009E1E57"/>
    <w:rsid w:val="009E22E2"/>
    <w:rsid w:val="009E23C6"/>
    <w:rsid w:val="009E2576"/>
    <w:rsid w:val="009E25D4"/>
    <w:rsid w:val="009E2E2E"/>
    <w:rsid w:val="009E2F33"/>
    <w:rsid w:val="009E2F97"/>
    <w:rsid w:val="009E33AF"/>
    <w:rsid w:val="009E3499"/>
    <w:rsid w:val="009E34C5"/>
    <w:rsid w:val="009E3554"/>
    <w:rsid w:val="009E377D"/>
    <w:rsid w:val="009E37F4"/>
    <w:rsid w:val="009E381B"/>
    <w:rsid w:val="009E394B"/>
    <w:rsid w:val="009E399C"/>
    <w:rsid w:val="009E3B83"/>
    <w:rsid w:val="009E3DA7"/>
    <w:rsid w:val="009E4098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7F"/>
    <w:rsid w:val="009E4F6E"/>
    <w:rsid w:val="009E4F82"/>
    <w:rsid w:val="009E4FDC"/>
    <w:rsid w:val="009E5162"/>
    <w:rsid w:val="009E5490"/>
    <w:rsid w:val="009E559A"/>
    <w:rsid w:val="009E5AAF"/>
    <w:rsid w:val="009E5AD1"/>
    <w:rsid w:val="009E5E2F"/>
    <w:rsid w:val="009E6489"/>
    <w:rsid w:val="009E6674"/>
    <w:rsid w:val="009E67CC"/>
    <w:rsid w:val="009E6868"/>
    <w:rsid w:val="009E6B41"/>
    <w:rsid w:val="009E6B61"/>
    <w:rsid w:val="009E6E62"/>
    <w:rsid w:val="009E6E6C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88"/>
    <w:rsid w:val="009F03D8"/>
    <w:rsid w:val="009F0A48"/>
    <w:rsid w:val="009F1138"/>
    <w:rsid w:val="009F1458"/>
    <w:rsid w:val="009F151F"/>
    <w:rsid w:val="009F15C6"/>
    <w:rsid w:val="009F16F7"/>
    <w:rsid w:val="009F1845"/>
    <w:rsid w:val="009F1B75"/>
    <w:rsid w:val="009F1C4B"/>
    <w:rsid w:val="009F1FB0"/>
    <w:rsid w:val="009F2026"/>
    <w:rsid w:val="009F207C"/>
    <w:rsid w:val="009F2087"/>
    <w:rsid w:val="009F2129"/>
    <w:rsid w:val="009F2406"/>
    <w:rsid w:val="009F241B"/>
    <w:rsid w:val="009F24C1"/>
    <w:rsid w:val="009F2873"/>
    <w:rsid w:val="009F293D"/>
    <w:rsid w:val="009F29B7"/>
    <w:rsid w:val="009F2A21"/>
    <w:rsid w:val="009F2DD0"/>
    <w:rsid w:val="009F2E24"/>
    <w:rsid w:val="009F3008"/>
    <w:rsid w:val="009F31FA"/>
    <w:rsid w:val="009F35DA"/>
    <w:rsid w:val="009F3752"/>
    <w:rsid w:val="009F3968"/>
    <w:rsid w:val="009F3A6D"/>
    <w:rsid w:val="009F3B1E"/>
    <w:rsid w:val="009F3F03"/>
    <w:rsid w:val="009F4250"/>
    <w:rsid w:val="009F433E"/>
    <w:rsid w:val="009F43C4"/>
    <w:rsid w:val="009F43E4"/>
    <w:rsid w:val="009F449E"/>
    <w:rsid w:val="009F46CD"/>
    <w:rsid w:val="009F4746"/>
    <w:rsid w:val="009F4893"/>
    <w:rsid w:val="009F4966"/>
    <w:rsid w:val="009F498D"/>
    <w:rsid w:val="009F4A0E"/>
    <w:rsid w:val="009F5239"/>
    <w:rsid w:val="009F5620"/>
    <w:rsid w:val="009F56C4"/>
    <w:rsid w:val="009F5A7A"/>
    <w:rsid w:val="009F5B7D"/>
    <w:rsid w:val="009F5DEC"/>
    <w:rsid w:val="009F5EEA"/>
    <w:rsid w:val="009F60D7"/>
    <w:rsid w:val="009F6176"/>
    <w:rsid w:val="009F6376"/>
    <w:rsid w:val="009F67FC"/>
    <w:rsid w:val="009F70E1"/>
    <w:rsid w:val="009F71A5"/>
    <w:rsid w:val="009F76FD"/>
    <w:rsid w:val="009F7799"/>
    <w:rsid w:val="009F793F"/>
    <w:rsid w:val="009F7993"/>
    <w:rsid w:val="009F7B3A"/>
    <w:rsid w:val="009F7D60"/>
    <w:rsid w:val="009F7DC4"/>
    <w:rsid w:val="00A000EB"/>
    <w:rsid w:val="00A00274"/>
    <w:rsid w:val="00A00590"/>
    <w:rsid w:val="00A00686"/>
    <w:rsid w:val="00A00B17"/>
    <w:rsid w:val="00A00BA8"/>
    <w:rsid w:val="00A00BF5"/>
    <w:rsid w:val="00A01201"/>
    <w:rsid w:val="00A0123C"/>
    <w:rsid w:val="00A01277"/>
    <w:rsid w:val="00A0129D"/>
    <w:rsid w:val="00A01499"/>
    <w:rsid w:val="00A01B4E"/>
    <w:rsid w:val="00A01FAF"/>
    <w:rsid w:val="00A0201E"/>
    <w:rsid w:val="00A02059"/>
    <w:rsid w:val="00A0209D"/>
    <w:rsid w:val="00A0219D"/>
    <w:rsid w:val="00A0224F"/>
    <w:rsid w:val="00A022D1"/>
    <w:rsid w:val="00A02308"/>
    <w:rsid w:val="00A0265A"/>
    <w:rsid w:val="00A02793"/>
    <w:rsid w:val="00A02940"/>
    <w:rsid w:val="00A0318E"/>
    <w:rsid w:val="00A03377"/>
    <w:rsid w:val="00A03481"/>
    <w:rsid w:val="00A03523"/>
    <w:rsid w:val="00A03534"/>
    <w:rsid w:val="00A038AB"/>
    <w:rsid w:val="00A03C53"/>
    <w:rsid w:val="00A03EF7"/>
    <w:rsid w:val="00A0439C"/>
    <w:rsid w:val="00A043B3"/>
    <w:rsid w:val="00A045B5"/>
    <w:rsid w:val="00A046F4"/>
    <w:rsid w:val="00A04823"/>
    <w:rsid w:val="00A048D9"/>
    <w:rsid w:val="00A049BB"/>
    <w:rsid w:val="00A04A48"/>
    <w:rsid w:val="00A05029"/>
    <w:rsid w:val="00A054AD"/>
    <w:rsid w:val="00A0564C"/>
    <w:rsid w:val="00A05721"/>
    <w:rsid w:val="00A05728"/>
    <w:rsid w:val="00A05871"/>
    <w:rsid w:val="00A058FC"/>
    <w:rsid w:val="00A059E0"/>
    <w:rsid w:val="00A05A96"/>
    <w:rsid w:val="00A05EB1"/>
    <w:rsid w:val="00A06476"/>
    <w:rsid w:val="00A064EA"/>
    <w:rsid w:val="00A06B98"/>
    <w:rsid w:val="00A06BF8"/>
    <w:rsid w:val="00A06C5A"/>
    <w:rsid w:val="00A06C66"/>
    <w:rsid w:val="00A06CBF"/>
    <w:rsid w:val="00A06EB3"/>
    <w:rsid w:val="00A06EB8"/>
    <w:rsid w:val="00A06F57"/>
    <w:rsid w:val="00A06F60"/>
    <w:rsid w:val="00A070B5"/>
    <w:rsid w:val="00A07286"/>
    <w:rsid w:val="00A072E6"/>
    <w:rsid w:val="00A07350"/>
    <w:rsid w:val="00A073CD"/>
    <w:rsid w:val="00A073F9"/>
    <w:rsid w:val="00A076C0"/>
    <w:rsid w:val="00A07992"/>
    <w:rsid w:val="00A07A2D"/>
    <w:rsid w:val="00A07BDB"/>
    <w:rsid w:val="00A07C30"/>
    <w:rsid w:val="00A07C8E"/>
    <w:rsid w:val="00A1001A"/>
    <w:rsid w:val="00A1006A"/>
    <w:rsid w:val="00A10153"/>
    <w:rsid w:val="00A10208"/>
    <w:rsid w:val="00A1048C"/>
    <w:rsid w:val="00A10533"/>
    <w:rsid w:val="00A1058E"/>
    <w:rsid w:val="00A1076F"/>
    <w:rsid w:val="00A1089D"/>
    <w:rsid w:val="00A108B1"/>
    <w:rsid w:val="00A109AA"/>
    <w:rsid w:val="00A10EAE"/>
    <w:rsid w:val="00A10EEF"/>
    <w:rsid w:val="00A111C4"/>
    <w:rsid w:val="00A112A6"/>
    <w:rsid w:val="00A113BE"/>
    <w:rsid w:val="00A1154D"/>
    <w:rsid w:val="00A1167F"/>
    <w:rsid w:val="00A119EB"/>
    <w:rsid w:val="00A11A56"/>
    <w:rsid w:val="00A11A7D"/>
    <w:rsid w:val="00A11C0D"/>
    <w:rsid w:val="00A11C32"/>
    <w:rsid w:val="00A12374"/>
    <w:rsid w:val="00A1253F"/>
    <w:rsid w:val="00A126E5"/>
    <w:rsid w:val="00A12758"/>
    <w:rsid w:val="00A12D56"/>
    <w:rsid w:val="00A1313B"/>
    <w:rsid w:val="00A13527"/>
    <w:rsid w:val="00A13531"/>
    <w:rsid w:val="00A1356D"/>
    <w:rsid w:val="00A1375B"/>
    <w:rsid w:val="00A13836"/>
    <w:rsid w:val="00A13990"/>
    <w:rsid w:val="00A13AE5"/>
    <w:rsid w:val="00A13B41"/>
    <w:rsid w:val="00A13B4A"/>
    <w:rsid w:val="00A143F2"/>
    <w:rsid w:val="00A14885"/>
    <w:rsid w:val="00A14D23"/>
    <w:rsid w:val="00A14D57"/>
    <w:rsid w:val="00A14DAF"/>
    <w:rsid w:val="00A150D5"/>
    <w:rsid w:val="00A15321"/>
    <w:rsid w:val="00A153FF"/>
    <w:rsid w:val="00A154DD"/>
    <w:rsid w:val="00A155DE"/>
    <w:rsid w:val="00A156A8"/>
    <w:rsid w:val="00A156DA"/>
    <w:rsid w:val="00A15765"/>
    <w:rsid w:val="00A1576A"/>
    <w:rsid w:val="00A15954"/>
    <w:rsid w:val="00A15A7F"/>
    <w:rsid w:val="00A15E57"/>
    <w:rsid w:val="00A15EB3"/>
    <w:rsid w:val="00A15F00"/>
    <w:rsid w:val="00A16356"/>
    <w:rsid w:val="00A1641C"/>
    <w:rsid w:val="00A165C2"/>
    <w:rsid w:val="00A16DD0"/>
    <w:rsid w:val="00A16E23"/>
    <w:rsid w:val="00A16EB2"/>
    <w:rsid w:val="00A1721B"/>
    <w:rsid w:val="00A1727D"/>
    <w:rsid w:val="00A172A6"/>
    <w:rsid w:val="00A173C0"/>
    <w:rsid w:val="00A1769B"/>
    <w:rsid w:val="00A17A1C"/>
    <w:rsid w:val="00A17AC8"/>
    <w:rsid w:val="00A17BB1"/>
    <w:rsid w:val="00A17D24"/>
    <w:rsid w:val="00A17D6E"/>
    <w:rsid w:val="00A17DBD"/>
    <w:rsid w:val="00A17F67"/>
    <w:rsid w:val="00A20020"/>
    <w:rsid w:val="00A20027"/>
    <w:rsid w:val="00A20085"/>
    <w:rsid w:val="00A20269"/>
    <w:rsid w:val="00A2029D"/>
    <w:rsid w:val="00A2037F"/>
    <w:rsid w:val="00A2047A"/>
    <w:rsid w:val="00A20564"/>
    <w:rsid w:val="00A205A6"/>
    <w:rsid w:val="00A207EE"/>
    <w:rsid w:val="00A20A14"/>
    <w:rsid w:val="00A20C34"/>
    <w:rsid w:val="00A20DCC"/>
    <w:rsid w:val="00A21160"/>
    <w:rsid w:val="00A21339"/>
    <w:rsid w:val="00A21AB8"/>
    <w:rsid w:val="00A220AB"/>
    <w:rsid w:val="00A220EC"/>
    <w:rsid w:val="00A222C9"/>
    <w:rsid w:val="00A222FB"/>
    <w:rsid w:val="00A223A5"/>
    <w:rsid w:val="00A22510"/>
    <w:rsid w:val="00A22546"/>
    <w:rsid w:val="00A22678"/>
    <w:rsid w:val="00A22A44"/>
    <w:rsid w:val="00A22C05"/>
    <w:rsid w:val="00A22C67"/>
    <w:rsid w:val="00A22DB2"/>
    <w:rsid w:val="00A22F11"/>
    <w:rsid w:val="00A23164"/>
    <w:rsid w:val="00A2318B"/>
    <w:rsid w:val="00A2333F"/>
    <w:rsid w:val="00A2338E"/>
    <w:rsid w:val="00A23556"/>
    <w:rsid w:val="00A23585"/>
    <w:rsid w:val="00A23AB9"/>
    <w:rsid w:val="00A23C66"/>
    <w:rsid w:val="00A23CA5"/>
    <w:rsid w:val="00A23DBA"/>
    <w:rsid w:val="00A242DA"/>
    <w:rsid w:val="00A242E1"/>
    <w:rsid w:val="00A243EB"/>
    <w:rsid w:val="00A24CA0"/>
    <w:rsid w:val="00A2531F"/>
    <w:rsid w:val="00A2533B"/>
    <w:rsid w:val="00A25804"/>
    <w:rsid w:val="00A25B8B"/>
    <w:rsid w:val="00A25C89"/>
    <w:rsid w:val="00A25D2B"/>
    <w:rsid w:val="00A25FD9"/>
    <w:rsid w:val="00A2603F"/>
    <w:rsid w:val="00A26248"/>
    <w:rsid w:val="00A2665F"/>
    <w:rsid w:val="00A269FD"/>
    <w:rsid w:val="00A26C7D"/>
    <w:rsid w:val="00A26CE6"/>
    <w:rsid w:val="00A26E4E"/>
    <w:rsid w:val="00A27117"/>
    <w:rsid w:val="00A271FD"/>
    <w:rsid w:val="00A2720A"/>
    <w:rsid w:val="00A2746F"/>
    <w:rsid w:val="00A275D0"/>
    <w:rsid w:val="00A27659"/>
    <w:rsid w:val="00A27A68"/>
    <w:rsid w:val="00A27A7B"/>
    <w:rsid w:val="00A27ADF"/>
    <w:rsid w:val="00A27B00"/>
    <w:rsid w:val="00A30128"/>
    <w:rsid w:val="00A30287"/>
    <w:rsid w:val="00A303A9"/>
    <w:rsid w:val="00A30411"/>
    <w:rsid w:val="00A30544"/>
    <w:rsid w:val="00A3095D"/>
    <w:rsid w:val="00A30A57"/>
    <w:rsid w:val="00A30A89"/>
    <w:rsid w:val="00A30BAA"/>
    <w:rsid w:val="00A30CE2"/>
    <w:rsid w:val="00A30D02"/>
    <w:rsid w:val="00A30D52"/>
    <w:rsid w:val="00A30E81"/>
    <w:rsid w:val="00A30F67"/>
    <w:rsid w:val="00A313CA"/>
    <w:rsid w:val="00A3140A"/>
    <w:rsid w:val="00A3148C"/>
    <w:rsid w:val="00A3149C"/>
    <w:rsid w:val="00A314D2"/>
    <w:rsid w:val="00A315B2"/>
    <w:rsid w:val="00A317AE"/>
    <w:rsid w:val="00A31BCE"/>
    <w:rsid w:val="00A31C09"/>
    <w:rsid w:val="00A31EC3"/>
    <w:rsid w:val="00A31EC5"/>
    <w:rsid w:val="00A31EDE"/>
    <w:rsid w:val="00A31EF8"/>
    <w:rsid w:val="00A32916"/>
    <w:rsid w:val="00A32CB9"/>
    <w:rsid w:val="00A32F2D"/>
    <w:rsid w:val="00A32F32"/>
    <w:rsid w:val="00A32F4C"/>
    <w:rsid w:val="00A32F92"/>
    <w:rsid w:val="00A33008"/>
    <w:rsid w:val="00A33171"/>
    <w:rsid w:val="00A33173"/>
    <w:rsid w:val="00A33209"/>
    <w:rsid w:val="00A3371B"/>
    <w:rsid w:val="00A33A0B"/>
    <w:rsid w:val="00A33E81"/>
    <w:rsid w:val="00A341F3"/>
    <w:rsid w:val="00A34226"/>
    <w:rsid w:val="00A34441"/>
    <w:rsid w:val="00A347B1"/>
    <w:rsid w:val="00A3482A"/>
    <w:rsid w:val="00A34864"/>
    <w:rsid w:val="00A34C1F"/>
    <w:rsid w:val="00A34C8E"/>
    <w:rsid w:val="00A34D53"/>
    <w:rsid w:val="00A34ECE"/>
    <w:rsid w:val="00A35001"/>
    <w:rsid w:val="00A352DB"/>
    <w:rsid w:val="00A3537D"/>
    <w:rsid w:val="00A3565C"/>
    <w:rsid w:val="00A35B9A"/>
    <w:rsid w:val="00A35EA4"/>
    <w:rsid w:val="00A35F12"/>
    <w:rsid w:val="00A35F56"/>
    <w:rsid w:val="00A368DF"/>
    <w:rsid w:val="00A3698A"/>
    <w:rsid w:val="00A36B32"/>
    <w:rsid w:val="00A36B58"/>
    <w:rsid w:val="00A36BD7"/>
    <w:rsid w:val="00A36BF3"/>
    <w:rsid w:val="00A36C21"/>
    <w:rsid w:val="00A36ED2"/>
    <w:rsid w:val="00A372E2"/>
    <w:rsid w:val="00A3760C"/>
    <w:rsid w:val="00A37836"/>
    <w:rsid w:val="00A37859"/>
    <w:rsid w:val="00A3786E"/>
    <w:rsid w:val="00A378C9"/>
    <w:rsid w:val="00A37C22"/>
    <w:rsid w:val="00A37D84"/>
    <w:rsid w:val="00A37DA0"/>
    <w:rsid w:val="00A40326"/>
    <w:rsid w:val="00A40630"/>
    <w:rsid w:val="00A406DD"/>
    <w:rsid w:val="00A40D87"/>
    <w:rsid w:val="00A40EAD"/>
    <w:rsid w:val="00A40F67"/>
    <w:rsid w:val="00A40F7F"/>
    <w:rsid w:val="00A4124D"/>
    <w:rsid w:val="00A41404"/>
    <w:rsid w:val="00A414FC"/>
    <w:rsid w:val="00A41753"/>
    <w:rsid w:val="00A41A9E"/>
    <w:rsid w:val="00A41BAE"/>
    <w:rsid w:val="00A41DB6"/>
    <w:rsid w:val="00A42085"/>
    <w:rsid w:val="00A421A1"/>
    <w:rsid w:val="00A421B3"/>
    <w:rsid w:val="00A42222"/>
    <w:rsid w:val="00A42429"/>
    <w:rsid w:val="00A424E0"/>
    <w:rsid w:val="00A42609"/>
    <w:rsid w:val="00A42676"/>
    <w:rsid w:val="00A42701"/>
    <w:rsid w:val="00A4282A"/>
    <w:rsid w:val="00A42A6C"/>
    <w:rsid w:val="00A42B38"/>
    <w:rsid w:val="00A42F7F"/>
    <w:rsid w:val="00A42F90"/>
    <w:rsid w:val="00A430A1"/>
    <w:rsid w:val="00A4311D"/>
    <w:rsid w:val="00A433C6"/>
    <w:rsid w:val="00A433DC"/>
    <w:rsid w:val="00A43486"/>
    <w:rsid w:val="00A438B0"/>
    <w:rsid w:val="00A439DE"/>
    <w:rsid w:val="00A43B70"/>
    <w:rsid w:val="00A43F7E"/>
    <w:rsid w:val="00A44105"/>
    <w:rsid w:val="00A4449D"/>
    <w:rsid w:val="00A444AD"/>
    <w:rsid w:val="00A446C0"/>
    <w:rsid w:val="00A44D18"/>
    <w:rsid w:val="00A44D21"/>
    <w:rsid w:val="00A450DC"/>
    <w:rsid w:val="00A451C6"/>
    <w:rsid w:val="00A45AED"/>
    <w:rsid w:val="00A45B3A"/>
    <w:rsid w:val="00A45B63"/>
    <w:rsid w:val="00A45DCD"/>
    <w:rsid w:val="00A45ECC"/>
    <w:rsid w:val="00A45EF6"/>
    <w:rsid w:val="00A4610A"/>
    <w:rsid w:val="00A46125"/>
    <w:rsid w:val="00A4628A"/>
    <w:rsid w:val="00A46295"/>
    <w:rsid w:val="00A464D0"/>
    <w:rsid w:val="00A46572"/>
    <w:rsid w:val="00A465CE"/>
    <w:rsid w:val="00A46761"/>
    <w:rsid w:val="00A4681A"/>
    <w:rsid w:val="00A46B18"/>
    <w:rsid w:val="00A46F43"/>
    <w:rsid w:val="00A4708D"/>
    <w:rsid w:val="00A47247"/>
    <w:rsid w:val="00A4750F"/>
    <w:rsid w:val="00A47641"/>
    <w:rsid w:val="00A47654"/>
    <w:rsid w:val="00A4766E"/>
    <w:rsid w:val="00A47704"/>
    <w:rsid w:val="00A47AE9"/>
    <w:rsid w:val="00A47D66"/>
    <w:rsid w:val="00A47EED"/>
    <w:rsid w:val="00A47EFD"/>
    <w:rsid w:val="00A47FA7"/>
    <w:rsid w:val="00A5001A"/>
    <w:rsid w:val="00A5005C"/>
    <w:rsid w:val="00A508AF"/>
    <w:rsid w:val="00A50968"/>
    <w:rsid w:val="00A50A94"/>
    <w:rsid w:val="00A50BC5"/>
    <w:rsid w:val="00A50C3E"/>
    <w:rsid w:val="00A50D9A"/>
    <w:rsid w:val="00A50E27"/>
    <w:rsid w:val="00A50EC5"/>
    <w:rsid w:val="00A512F6"/>
    <w:rsid w:val="00A5131B"/>
    <w:rsid w:val="00A51432"/>
    <w:rsid w:val="00A516AB"/>
    <w:rsid w:val="00A517DF"/>
    <w:rsid w:val="00A519A0"/>
    <w:rsid w:val="00A51D0A"/>
    <w:rsid w:val="00A5206C"/>
    <w:rsid w:val="00A520E8"/>
    <w:rsid w:val="00A5218A"/>
    <w:rsid w:val="00A524FB"/>
    <w:rsid w:val="00A526BB"/>
    <w:rsid w:val="00A5284B"/>
    <w:rsid w:val="00A528E1"/>
    <w:rsid w:val="00A52900"/>
    <w:rsid w:val="00A52C19"/>
    <w:rsid w:val="00A53158"/>
    <w:rsid w:val="00A53451"/>
    <w:rsid w:val="00A534D4"/>
    <w:rsid w:val="00A53AB2"/>
    <w:rsid w:val="00A53E25"/>
    <w:rsid w:val="00A53F99"/>
    <w:rsid w:val="00A53F9C"/>
    <w:rsid w:val="00A5441C"/>
    <w:rsid w:val="00A54457"/>
    <w:rsid w:val="00A54768"/>
    <w:rsid w:val="00A549A9"/>
    <w:rsid w:val="00A54A68"/>
    <w:rsid w:val="00A54B1F"/>
    <w:rsid w:val="00A54B76"/>
    <w:rsid w:val="00A54CA8"/>
    <w:rsid w:val="00A54D60"/>
    <w:rsid w:val="00A54D80"/>
    <w:rsid w:val="00A54F07"/>
    <w:rsid w:val="00A54F2A"/>
    <w:rsid w:val="00A5517A"/>
    <w:rsid w:val="00A55577"/>
    <w:rsid w:val="00A558D5"/>
    <w:rsid w:val="00A55A3B"/>
    <w:rsid w:val="00A55ADE"/>
    <w:rsid w:val="00A55B5E"/>
    <w:rsid w:val="00A55BD8"/>
    <w:rsid w:val="00A55C25"/>
    <w:rsid w:val="00A5610B"/>
    <w:rsid w:val="00A56184"/>
    <w:rsid w:val="00A5647D"/>
    <w:rsid w:val="00A569CB"/>
    <w:rsid w:val="00A57040"/>
    <w:rsid w:val="00A57635"/>
    <w:rsid w:val="00A576BF"/>
    <w:rsid w:val="00A57AF1"/>
    <w:rsid w:val="00A57CF9"/>
    <w:rsid w:val="00A57D2B"/>
    <w:rsid w:val="00A57F80"/>
    <w:rsid w:val="00A60013"/>
    <w:rsid w:val="00A60337"/>
    <w:rsid w:val="00A604C4"/>
    <w:rsid w:val="00A605EE"/>
    <w:rsid w:val="00A6066E"/>
    <w:rsid w:val="00A606E6"/>
    <w:rsid w:val="00A608DC"/>
    <w:rsid w:val="00A60AFC"/>
    <w:rsid w:val="00A60B20"/>
    <w:rsid w:val="00A60D62"/>
    <w:rsid w:val="00A60E25"/>
    <w:rsid w:val="00A60E3E"/>
    <w:rsid w:val="00A60E92"/>
    <w:rsid w:val="00A60FD5"/>
    <w:rsid w:val="00A61048"/>
    <w:rsid w:val="00A61064"/>
    <w:rsid w:val="00A61222"/>
    <w:rsid w:val="00A6136D"/>
    <w:rsid w:val="00A6143D"/>
    <w:rsid w:val="00A6156C"/>
    <w:rsid w:val="00A615C9"/>
    <w:rsid w:val="00A61775"/>
    <w:rsid w:val="00A619D2"/>
    <w:rsid w:val="00A61A8C"/>
    <w:rsid w:val="00A61BF1"/>
    <w:rsid w:val="00A61E8B"/>
    <w:rsid w:val="00A61EDD"/>
    <w:rsid w:val="00A61F8B"/>
    <w:rsid w:val="00A62307"/>
    <w:rsid w:val="00A623BC"/>
    <w:rsid w:val="00A62551"/>
    <w:rsid w:val="00A628DC"/>
    <w:rsid w:val="00A6294B"/>
    <w:rsid w:val="00A6297E"/>
    <w:rsid w:val="00A62A0F"/>
    <w:rsid w:val="00A62BC2"/>
    <w:rsid w:val="00A62DFA"/>
    <w:rsid w:val="00A62E28"/>
    <w:rsid w:val="00A62F81"/>
    <w:rsid w:val="00A63746"/>
    <w:rsid w:val="00A6377F"/>
    <w:rsid w:val="00A6386A"/>
    <w:rsid w:val="00A63A27"/>
    <w:rsid w:val="00A63C01"/>
    <w:rsid w:val="00A63CF0"/>
    <w:rsid w:val="00A63E3F"/>
    <w:rsid w:val="00A640A6"/>
    <w:rsid w:val="00A646BE"/>
    <w:rsid w:val="00A64825"/>
    <w:rsid w:val="00A64A7F"/>
    <w:rsid w:val="00A6505F"/>
    <w:rsid w:val="00A65116"/>
    <w:rsid w:val="00A65127"/>
    <w:rsid w:val="00A65167"/>
    <w:rsid w:val="00A651FD"/>
    <w:rsid w:val="00A65381"/>
    <w:rsid w:val="00A653FF"/>
    <w:rsid w:val="00A65502"/>
    <w:rsid w:val="00A656F5"/>
    <w:rsid w:val="00A6583A"/>
    <w:rsid w:val="00A65857"/>
    <w:rsid w:val="00A6588B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F2"/>
    <w:rsid w:val="00A66A25"/>
    <w:rsid w:val="00A66AF9"/>
    <w:rsid w:val="00A66C0A"/>
    <w:rsid w:val="00A66E5F"/>
    <w:rsid w:val="00A66EEE"/>
    <w:rsid w:val="00A6739C"/>
    <w:rsid w:val="00A674AA"/>
    <w:rsid w:val="00A6777F"/>
    <w:rsid w:val="00A6788E"/>
    <w:rsid w:val="00A67B1C"/>
    <w:rsid w:val="00A67D0D"/>
    <w:rsid w:val="00A7008D"/>
    <w:rsid w:val="00A700CA"/>
    <w:rsid w:val="00A7013C"/>
    <w:rsid w:val="00A7045F"/>
    <w:rsid w:val="00A704ED"/>
    <w:rsid w:val="00A70647"/>
    <w:rsid w:val="00A706B9"/>
    <w:rsid w:val="00A706EE"/>
    <w:rsid w:val="00A7076A"/>
    <w:rsid w:val="00A7076B"/>
    <w:rsid w:val="00A707E0"/>
    <w:rsid w:val="00A70801"/>
    <w:rsid w:val="00A7082A"/>
    <w:rsid w:val="00A7086C"/>
    <w:rsid w:val="00A70AEC"/>
    <w:rsid w:val="00A70B93"/>
    <w:rsid w:val="00A70BF5"/>
    <w:rsid w:val="00A70CD4"/>
    <w:rsid w:val="00A70D5F"/>
    <w:rsid w:val="00A70DBF"/>
    <w:rsid w:val="00A70DD1"/>
    <w:rsid w:val="00A70E9B"/>
    <w:rsid w:val="00A70EE9"/>
    <w:rsid w:val="00A70EF3"/>
    <w:rsid w:val="00A70FDE"/>
    <w:rsid w:val="00A70FEA"/>
    <w:rsid w:val="00A7109B"/>
    <w:rsid w:val="00A71170"/>
    <w:rsid w:val="00A716D9"/>
    <w:rsid w:val="00A716DB"/>
    <w:rsid w:val="00A718BF"/>
    <w:rsid w:val="00A718D5"/>
    <w:rsid w:val="00A71969"/>
    <w:rsid w:val="00A71A5C"/>
    <w:rsid w:val="00A71CA7"/>
    <w:rsid w:val="00A71D82"/>
    <w:rsid w:val="00A71FF2"/>
    <w:rsid w:val="00A7229A"/>
    <w:rsid w:val="00A72800"/>
    <w:rsid w:val="00A728E0"/>
    <w:rsid w:val="00A72B10"/>
    <w:rsid w:val="00A72B17"/>
    <w:rsid w:val="00A72F0F"/>
    <w:rsid w:val="00A7304A"/>
    <w:rsid w:val="00A7317D"/>
    <w:rsid w:val="00A73361"/>
    <w:rsid w:val="00A733B7"/>
    <w:rsid w:val="00A73607"/>
    <w:rsid w:val="00A7376A"/>
    <w:rsid w:val="00A73A48"/>
    <w:rsid w:val="00A73E16"/>
    <w:rsid w:val="00A73F70"/>
    <w:rsid w:val="00A7417B"/>
    <w:rsid w:val="00A74551"/>
    <w:rsid w:val="00A7457C"/>
    <w:rsid w:val="00A7479A"/>
    <w:rsid w:val="00A74A99"/>
    <w:rsid w:val="00A74B18"/>
    <w:rsid w:val="00A74D11"/>
    <w:rsid w:val="00A74E62"/>
    <w:rsid w:val="00A75076"/>
    <w:rsid w:val="00A75215"/>
    <w:rsid w:val="00A75669"/>
    <w:rsid w:val="00A75797"/>
    <w:rsid w:val="00A75825"/>
    <w:rsid w:val="00A758B0"/>
    <w:rsid w:val="00A75C6D"/>
    <w:rsid w:val="00A75CDC"/>
    <w:rsid w:val="00A76080"/>
    <w:rsid w:val="00A761A9"/>
    <w:rsid w:val="00A762B0"/>
    <w:rsid w:val="00A76456"/>
    <w:rsid w:val="00A765FC"/>
    <w:rsid w:val="00A76841"/>
    <w:rsid w:val="00A76876"/>
    <w:rsid w:val="00A76950"/>
    <w:rsid w:val="00A76B8F"/>
    <w:rsid w:val="00A76D12"/>
    <w:rsid w:val="00A76D5C"/>
    <w:rsid w:val="00A76DC6"/>
    <w:rsid w:val="00A76E0F"/>
    <w:rsid w:val="00A77080"/>
    <w:rsid w:val="00A7714E"/>
    <w:rsid w:val="00A774D9"/>
    <w:rsid w:val="00A775B3"/>
    <w:rsid w:val="00A77634"/>
    <w:rsid w:val="00A779B9"/>
    <w:rsid w:val="00A77A28"/>
    <w:rsid w:val="00A77AF0"/>
    <w:rsid w:val="00A77BC9"/>
    <w:rsid w:val="00A77CFE"/>
    <w:rsid w:val="00A77D8F"/>
    <w:rsid w:val="00A77F5B"/>
    <w:rsid w:val="00A77FA3"/>
    <w:rsid w:val="00A80415"/>
    <w:rsid w:val="00A805F3"/>
    <w:rsid w:val="00A8065D"/>
    <w:rsid w:val="00A807BC"/>
    <w:rsid w:val="00A808EB"/>
    <w:rsid w:val="00A80B89"/>
    <w:rsid w:val="00A80E8B"/>
    <w:rsid w:val="00A810B1"/>
    <w:rsid w:val="00A810D7"/>
    <w:rsid w:val="00A81510"/>
    <w:rsid w:val="00A8164F"/>
    <w:rsid w:val="00A8186B"/>
    <w:rsid w:val="00A818A4"/>
    <w:rsid w:val="00A8196A"/>
    <w:rsid w:val="00A81CB8"/>
    <w:rsid w:val="00A81DDE"/>
    <w:rsid w:val="00A82594"/>
    <w:rsid w:val="00A82DCA"/>
    <w:rsid w:val="00A830B3"/>
    <w:rsid w:val="00A83291"/>
    <w:rsid w:val="00A83388"/>
    <w:rsid w:val="00A83482"/>
    <w:rsid w:val="00A8361F"/>
    <w:rsid w:val="00A836C8"/>
    <w:rsid w:val="00A8376D"/>
    <w:rsid w:val="00A83829"/>
    <w:rsid w:val="00A83964"/>
    <w:rsid w:val="00A83A0B"/>
    <w:rsid w:val="00A83B53"/>
    <w:rsid w:val="00A83BDC"/>
    <w:rsid w:val="00A83CA4"/>
    <w:rsid w:val="00A83D39"/>
    <w:rsid w:val="00A83D5A"/>
    <w:rsid w:val="00A83DC7"/>
    <w:rsid w:val="00A83E80"/>
    <w:rsid w:val="00A841A2"/>
    <w:rsid w:val="00A84340"/>
    <w:rsid w:val="00A84361"/>
    <w:rsid w:val="00A84626"/>
    <w:rsid w:val="00A8473D"/>
    <w:rsid w:val="00A8475A"/>
    <w:rsid w:val="00A84872"/>
    <w:rsid w:val="00A84888"/>
    <w:rsid w:val="00A84A03"/>
    <w:rsid w:val="00A84BB3"/>
    <w:rsid w:val="00A84C20"/>
    <w:rsid w:val="00A84DFC"/>
    <w:rsid w:val="00A8539C"/>
    <w:rsid w:val="00A857F1"/>
    <w:rsid w:val="00A85DF0"/>
    <w:rsid w:val="00A85E64"/>
    <w:rsid w:val="00A86221"/>
    <w:rsid w:val="00A8630E"/>
    <w:rsid w:val="00A8648A"/>
    <w:rsid w:val="00A86833"/>
    <w:rsid w:val="00A86878"/>
    <w:rsid w:val="00A86C3B"/>
    <w:rsid w:val="00A86CE1"/>
    <w:rsid w:val="00A86DCB"/>
    <w:rsid w:val="00A86EE7"/>
    <w:rsid w:val="00A86F62"/>
    <w:rsid w:val="00A871B7"/>
    <w:rsid w:val="00A87240"/>
    <w:rsid w:val="00A8739B"/>
    <w:rsid w:val="00A87515"/>
    <w:rsid w:val="00A878F9"/>
    <w:rsid w:val="00A87B03"/>
    <w:rsid w:val="00A87BC7"/>
    <w:rsid w:val="00A87C4F"/>
    <w:rsid w:val="00A87ED2"/>
    <w:rsid w:val="00A90449"/>
    <w:rsid w:val="00A90672"/>
    <w:rsid w:val="00A90836"/>
    <w:rsid w:val="00A90AE7"/>
    <w:rsid w:val="00A90AFC"/>
    <w:rsid w:val="00A90CD8"/>
    <w:rsid w:val="00A90E3F"/>
    <w:rsid w:val="00A90F68"/>
    <w:rsid w:val="00A91004"/>
    <w:rsid w:val="00A91241"/>
    <w:rsid w:val="00A91557"/>
    <w:rsid w:val="00A915A9"/>
    <w:rsid w:val="00A916E3"/>
    <w:rsid w:val="00A91794"/>
    <w:rsid w:val="00A917DE"/>
    <w:rsid w:val="00A919A6"/>
    <w:rsid w:val="00A91BC6"/>
    <w:rsid w:val="00A91C4A"/>
    <w:rsid w:val="00A91CEE"/>
    <w:rsid w:val="00A91DAF"/>
    <w:rsid w:val="00A91F20"/>
    <w:rsid w:val="00A91F6D"/>
    <w:rsid w:val="00A9213E"/>
    <w:rsid w:val="00A921DE"/>
    <w:rsid w:val="00A92436"/>
    <w:rsid w:val="00A92456"/>
    <w:rsid w:val="00A9283C"/>
    <w:rsid w:val="00A92AB3"/>
    <w:rsid w:val="00A92AC7"/>
    <w:rsid w:val="00A92C8F"/>
    <w:rsid w:val="00A92C9B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AA9"/>
    <w:rsid w:val="00A94AC4"/>
    <w:rsid w:val="00A94BD2"/>
    <w:rsid w:val="00A951C5"/>
    <w:rsid w:val="00A951D1"/>
    <w:rsid w:val="00A952B2"/>
    <w:rsid w:val="00A95834"/>
    <w:rsid w:val="00A95992"/>
    <w:rsid w:val="00A95A3D"/>
    <w:rsid w:val="00A95BB1"/>
    <w:rsid w:val="00A95D34"/>
    <w:rsid w:val="00A96084"/>
    <w:rsid w:val="00A96228"/>
    <w:rsid w:val="00A964F0"/>
    <w:rsid w:val="00A96541"/>
    <w:rsid w:val="00A965D9"/>
    <w:rsid w:val="00A9671D"/>
    <w:rsid w:val="00A96AD1"/>
    <w:rsid w:val="00A96C11"/>
    <w:rsid w:val="00A96D8D"/>
    <w:rsid w:val="00A9716C"/>
    <w:rsid w:val="00A975E1"/>
    <w:rsid w:val="00A97803"/>
    <w:rsid w:val="00A97902"/>
    <w:rsid w:val="00A97A28"/>
    <w:rsid w:val="00A97AB9"/>
    <w:rsid w:val="00A97B44"/>
    <w:rsid w:val="00A97B80"/>
    <w:rsid w:val="00A97C59"/>
    <w:rsid w:val="00A97D1B"/>
    <w:rsid w:val="00AA00E6"/>
    <w:rsid w:val="00AA01A6"/>
    <w:rsid w:val="00AA047B"/>
    <w:rsid w:val="00AA0718"/>
    <w:rsid w:val="00AA0799"/>
    <w:rsid w:val="00AA0918"/>
    <w:rsid w:val="00AA0986"/>
    <w:rsid w:val="00AA0AAC"/>
    <w:rsid w:val="00AA0BF4"/>
    <w:rsid w:val="00AA11B0"/>
    <w:rsid w:val="00AA1254"/>
    <w:rsid w:val="00AA12E1"/>
    <w:rsid w:val="00AA1576"/>
    <w:rsid w:val="00AA159C"/>
    <w:rsid w:val="00AA1691"/>
    <w:rsid w:val="00AA178E"/>
    <w:rsid w:val="00AA1807"/>
    <w:rsid w:val="00AA188F"/>
    <w:rsid w:val="00AA19E9"/>
    <w:rsid w:val="00AA19EC"/>
    <w:rsid w:val="00AA1DD0"/>
    <w:rsid w:val="00AA21B4"/>
    <w:rsid w:val="00AA21E4"/>
    <w:rsid w:val="00AA22DB"/>
    <w:rsid w:val="00AA281C"/>
    <w:rsid w:val="00AA285F"/>
    <w:rsid w:val="00AA29A1"/>
    <w:rsid w:val="00AA2B3C"/>
    <w:rsid w:val="00AA2E9D"/>
    <w:rsid w:val="00AA2F4E"/>
    <w:rsid w:val="00AA31A5"/>
    <w:rsid w:val="00AA32EC"/>
    <w:rsid w:val="00AA35CE"/>
    <w:rsid w:val="00AA3884"/>
    <w:rsid w:val="00AA3918"/>
    <w:rsid w:val="00AA3941"/>
    <w:rsid w:val="00AA3953"/>
    <w:rsid w:val="00AA3A7F"/>
    <w:rsid w:val="00AA3B97"/>
    <w:rsid w:val="00AA3BE5"/>
    <w:rsid w:val="00AA3C3E"/>
    <w:rsid w:val="00AA3E54"/>
    <w:rsid w:val="00AA4130"/>
    <w:rsid w:val="00AA42A3"/>
    <w:rsid w:val="00AA4327"/>
    <w:rsid w:val="00AA439F"/>
    <w:rsid w:val="00AA4712"/>
    <w:rsid w:val="00AA486C"/>
    <w:rsid w:val="00AA4A4D"/>
    <w:rsid w:val="00AA4B60"/>
    <w:rsid w:val="00AA4C3F"/>
    <w:rsid w:val="00AA4E31"/>
    <w:rsid w:val="00AA4F93"/>
    <w:rsid w:val="00AA51E0"/>
    <w:rsid w:val="00AA51EB"/>
    <w:rsid w:val="00AA5278"/>
    <w:rsid w:val="00AA56D1"/>
    <w:rsid w:val="00AA58DE"/>
    <w:rsid w:val="00AA58E6"/>
    <w:rsid w:val="00AA5B3F"/>
    <w:rsid w:val="00AA5D86"/>
    <w:rsid w:val="00AA5EB8"/>
    <w:rsid w:val="00AA5FC7"/>
    <w:rsid w:val="00AA608B"/>
    <w:rsid w:val="00AA614C"/>
    <w:rsid w:val="00AA6324"/>
    <w:rsid w:val="00AA63EC"/>
    <w:rsid w:val="00AA669F"/>
    <w:rsid w:val="00AA68DB"/>
    <w:rsid w:val="00AA6934"/>
    <w:rsid w:val="00AA6AB2"/>
    <w:rsid w:val="00AA6AF1"/>
    <w:rsid w:val="00AA6C06"/>
    <w:rsid w:val="00AA6D62"/>
    <w:rsid w:val="00AA6EBD"/>
    <w:rsid w:val="00AA72A6"/>
    <w:rsid w:val="00AA735A"/>
    <w:rsid w:val="00AA75EB"/>
    <w:rsid w:val="00AA76F8"/>
    <w:rsid w:val="00AA796E"/>
    <w:rsid w:val="00AB0037"/>
    <w:rsid w:val="00AB016B"/>
    <w:rsid w:val="00AB01BF"/>
    <w:rsid w:val="00AB0200"/>
    <w:rsid w:val="00AB0299"/>
    <w:rsid w:val="00AB02F1"/>
    <w:rsid w:val="00AB0557"/>
    <w:rsid w:val="00AB064E"/>
    <w:rsid w:val="00AB0668"/>
    <w:rsid w:val="00AB06AE"/>
    <w:rsid w:val="00AB07F2"/>
    <w:rsid w:val="00AB0836"/>
    <w:rsid w:val="00AB08FE"/>
    <w:rsid w:val="00AB0A9B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377"/>
    <w:rsid w:val="00AB159C"/>
    <w:rsid w:val="00AB1813"/>
    <w:rsid w:val="00AB1A71"/>
    <w:rsid w:val="00AB1CD2"/>
    <w:rsid w:val="00AB1D3A"/>
    <w:rsid w:val="00AB1F1E"/>
    <w:rsid w:val="00AB201B"/>
    <w:rsid w:val="00AB21FC"/>
    <w:rsid w:val="00AB2749"/>
    <w:rsid w:val="00AB2844"/>
    <w:rsid w:val="00AB2D74"/>
    <w:rsid w:val="00AB2FDB"/>
    <w:rsid w:val="00AB356B"/>
    <w:rsid w:val="00AB358D"/>
    <w:rsid w:val="00AB35DC"/>
    <w:rsid w:val="00AB35EE"/>
    <w:rsid w:val="00AB369D"/>
    <w:rsid w:val="00AB3798"/>
    <w:rsid w:val="00AB37CE"/>
    <w:rsid w:val="00AB3983"/>
    <w:rsid w:val="00AB39A3"/>
    <w:rsid w:val="00AB3ADA"/>
    <w:rsid w:val="00AB3F11"/>
    <w:rsid w:val="00AB4304"/>
    <w:rsid w:val="00AB482C"/>
    <w:rsid w:val="00AB4990"/>
    <w:rsid w:val="00AB49A9"/>
    <w:rsid w:val="00AB4A09"/>
    <w:rsid w:val="00AB4A28"/>
    <w:rsid w:val="00AB4F1A"/>
    <w:rsid w:val="00AB503D"/>
    <w:rsid w:val="00AB5104"/>
    <w:rsid w:val="00AB51BA"/>
    <w:rsid w:val="00AB555C"/>
    <w:rsid w:val="00AB58B7"/>
    <w:rsid w:val="00AB59FD"/>
    <w:rsid w:val="00AB60FF"/>
    <w:rsid w:val="00AB612C"/>
    <w:rsid w:val="00AB62F6"/>
    <w:rsid w:val="00AB6457"/>
    <w:rsid w:val="00AB64F6"/>
    <w:rsid w:val="00AB6562"/>
    <w:rsid w:val="00AB6A1B"/>
    <w:rsid w:val="00AB6E25"/>
    <w:rsid w:val="00AB6F58"/>
    <w:rsid w:val="00AB7401"/>
    <w:rsid w:val="00AB74F7"/>
    <w:rsid w:val="00AB75A2"/>
    <w:rsid w:val="00AB767C"/>
    <w:rsid w:val="00AB7760"/>
    <w:rsid w:val="00AB778A"/>
    <w:rsid w:val="00AB7818"/>
    <w:rsid w:val="00AB782F"/>
    <w:rsid w:val="00AB7907"/>
    <w:rsid w:val="00AB7916"/>
    <w:rsid w:val="00AB7AC0"/>
    <w:rsid w:val="00AC0077"/>
    <w:rsid w:val="00AC03CD"/>
    <w:rsid w:val="00AC04FE"/>
    <w:rsid w:val="00AC0535"/>
    <w:rsid w:val="00AC05F0"/>
    <w:rsid w:val="00AC066F"/>
    <w:rsid w:val="00AC06A0"/>
    <w:rsid w:val="00AC0AC7"/>
    <w:rsid w:val="00AC0F54"/>
    <w:rsid w:val="00AC12EC"/>
    <w:rsid w:val="00AC156C"/>
    <w:rsid w:val="00AC1896"/>
    <w:rsid w:val="00AC18B6"/>
    <w:rsid w:val="00AC1955"/>
    <w:rsid w:val="00AC1A5C"/>
    <w:rsid w:val="00AC1C91"/>
    <w:rsid w:val="00AC1D84"/>
    <w:rsid w:val="00AC1DC4"/>
    <w:rsid w:val="00AC1F20"/>
    <w:rsid w:val="00AC1FE6"/>
    <w:rsid w:val="00AC1FFA"/>
    <w:rsid w:val="00AC202E"/>
    <w:rsid w:val="00AC215E"/>
    <w:rsid w:val="00AC2532"/>
    <w:rsid w:val="00AC28FE"/>
    <w:rsid w:val="00AC2933"/>
    <w:rsid w:val="00AC2995"/>
    <w:rsid w:val="00AC2B57"/>
    <w:rsid w:val="00AC2CF4"/>
    <w:rsid w:val="00AC2D28"/>
    <w:rsid w:val="00AC300D"/>
    <w:rsid w:val="00AC318A"/>
    <w:rsid w:val="00AC31C1"/>
    <w:rsid w:val="00AC3616"/>
    <w:rsid w:val="00AC391E"/>
    <w:rsid w:val="00AC3B03"/>
    <w:rsid w:val="00AC3B0B"/>
    <w:rsid w:val="00AC3B93"/>
    <w:rsid w:val="00AC3C68"/>
    <w:rsid w:val="00AC3D67"/>
    <w:rsid w:val="00AC4057"/>
    <w:rsid w:val="00AC407D"/>
    <w:rsid w:val="00AC414A"/>
    <w:rsid w:val="00AC421B"/>
    <w:rsid w:val="00AC42E6"/>
    <w:rsid w:val="00AC440A"/>
    <w:rsid w:val="00AC4571"/>
    <w:rsid w:val="00AC4621"/>
    <w:rsid w:val="00AC46CE"/>
    <w:rsid w:val="00AC4A7B"/>
    <w:rsid w:val="00AC4CA5"/>
    <w:rsid w:val="00AC4CBC"/>
    <w:rsid w:val="00AC4F8B"/>
    <w:rsid w:val="00AC5028"/>
    <w:rsid w:val="00AC5345"/>
    <w:rsid w:val="00AC561A"/>
    <w:rsid w:val="00AC5639"/>
    <w:rsid w:val="00AC5684"/>
    <w:rsid w:val="00AC5701"/>
    <w:rsid w:val="00AC575E"/>
    <w:rsid w:val="00AC57B2"/>
    <w:rsid w:val="00AC5BD7"/>
    <w:rsid w:val="00AC5CB7"/>
    <w:rsid w:val="00AC5D2E"/>
    <w:rsid w:val="00AC5D82"/>
    <w:rsid w:val="00AC5EC0"/>
    <w:rsid w:val="00AC5FCA"/>
    <w:rsid w:val="00AC5FEE"/>
    <w:rsid w:val="00AC606D"/>
    <w:rsid w:val="00AC6384"/>
    <w:rsid w:val="00AC63FC"/>
    <w:rsid w:val="00AC64A6"/>
    <w:rsid w:val="00AC6B63"/>
    <w:rsid w:val="00AC6C23"/>
    <w:rsid w:val="00AC6CE5"/>
    <w:rsid w:val="00AC6D6E"/>
    <w:rsid w:val="00AC6E8D"/>
    <w:rsid w:val="00AC6F43"/>
    <w:rsid w:val="00AC6F68"/>
    <w:rsid w:val="00AC6F99"/>
    <w:rsid w:val="00AC70A9"/>
    <w:rsid w:val="00AC742A"/>
    <w:rsid w:val="00AC750E"/>
    <w:rsid w:val="00AC762F"/>
    <w:rsid w:val="00AC76F3"/>
    <w:rsid w:val="00AC783A"/>
    <w:rsid w:val="00AC784B"/>
    <w:rsid w:val="00AC7896"/>
    <w:rsid w:val="00AC78E4"/>
    <w:rsid w:val="00AC7919"/>
    <w:rsid w:val="00AC7A21"/>
    <w:rsid w:val="00AC7A2A"/>
    <w:rsid w:val="00AC7C2F"/>
    <w:rsid w:val="00AC7D6C"/>
    <w:rsid w:val="00AC7D7A"/>
    <w:rsid w:val="00AC7DD9"/>
    <w:rsid w:val="00AC7E47"/>
    <w:rsid w:val="00AD009F"/>
    <w:rsid w:val="00AD0109"/>
    <w:rsid w:val="00AD01F0"/>
    <w:rsid w:val="00AD053D"/>
    <w:rsid w:val="00AD05D9"/>
    <w:rsid w:val="00AD07C2"/>
    <w:rsid w:val="00AD089D"/>
    <w:rsid w:val="00AD0A30"/>
    <w:rsid w:val="00AD0C96"/>
    <w:rsid w:val="00AD10E0"/>
    <w:rsid w:val="00AD11F8"/>
    <w:rsid w:val="00AD12D3"/>
    <w:rsid w:val="00AD1479"/>
    <w:rsid w:val="00AD14CE"/>
    <w:rsid w:val="00AD19F4"/>
    <w:rsid w:val="00AD1A49"/>
    <w:rsid w:val="00AD1B30"/>
    <w:rsid w:val="00AD1FAC"/>
    <w:rsid w:val="00AD235D"/>
    <w:rsid w:val="00AD236C"/>
    <w:rsid w:val="00AD2664"/>
    <w:rsid w:val="00AD283E"/>
    <w:rsid w:val="00AD2A29"/>
    <w:rsid w:val="00AD2DCF"/>
    <w:rsid w:val="00AD2DDE"/>
    <w:rsid w:val="00AD2E13"/>
    <w:rsid w:val="00AD3400"/>
    <w:rsid w:val="00AD36A0"/>
    <w:rsid w:val="00AD37A9"/>
    <w:rsid w:val="00AD39F3"/>
    <w:rsid w:val="00AD3A8C"/>
    <w:rsid w:val="00AD3AA6"/>
    <w:rsid w:val="00AD3AF6"/>
    <w:rsid w:val="00AD3BF6"/>
    <w:rsid w:val="00AD41FD"/>
    <w:rsid w:val="00AD4521"/>
    <w:rsid w:val="00AD47A3"/>
    <w:rsid w:val="00AD47EA"/>
    <w:rsid w:val="00AD4A02"/>
    <w:rsid w:val="00AD4A33"/>
    <w:rsid w:val="00AD4AB4"/>
    <w:rsid w:val="00AD4DD3"/>
    <w:rsid w:val="00AD4E96"/>
    <w:rsid w:val="00AD4FE4"/>
    <w:rsid w:val="00AD511C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E92"/>
    <w:rsid w:val="00AD5F5D"/>
    <w:rsid w:val="00AD62A5"/>
    <w:rsid w:val="00AD6408"/>
    <w:rsid w:val="00AD64D4"/>
    <w:rsid w:val="00AD672A"/>
    <w:rsid w:val="00AD687D"/>
    <w:rsid w:val="00AD6884"/>
    <w:rsid w:val="00AD6903"/>
    <w:rsid w:val="00AD69B8"/>
    <w:rsid w:val="00AD6A0A"/>
    <w:rsid w:val="00AD6D2E"/>
    <w:rsid w:val="00AD6D8F"/>
    <w:rsid w:val="00AD6F88"/>
    <w:rsid w:val="00AD71B8"/>
    <w:rsid w:val="00AD72A3"/>
    <w:rsid w:val="00AD77E0"/>
    <w:rsid w:val="00AD7A39"/>
    <w:rsid w:val="00AD7AB6"/>
    <w:rsid w:val="00AD7D57"/>
    <w:rsid w:val="00AD7E5D"/>
    <w:rsid w:val="00AD7E64"/>
    <w:rsid w:val="00AD7EB3"/>
    <w:rsid w:val="00AE004B"/>
    <w:rsid w:val="00AE0331"/>
    <w:rsid w:val="00AE0537"/>
    <w:rsid w:val="00AE065E"/>
    <w:rsid w:val="00AE097D"/>
    <w:rsid w:val="00AE099C"/>
    <w:rsid w:val="00AE0B0E"/>
    <w:rsid w:val="00AE0B84"/>
    <w:rsid w:val="00AE0D60"/>
    <w:rsid w:val="00AE0F32"/>
    <w:rsid w:val="00AE11C2"/>
    <w:rsid w:val="00AE11FE"/>
    <w:rsid w:val="00AE1310"/>
    <w:rsid w:val="00AE139C"/>
    <w:rsid w:val="00AE1425"/>
    <w:rsid w:val="00AE14CF"/>
    <w:rsid w:val="00AE163A"/>
    <w:rsid w:val="00AE1641"/>
    <w:rsid w:val="00AE1729"/>
    <w:rsid w:val="00AE175F"/>
    <w:rsid w:val="00AE1783"/>
    <w:rsid w:val="00AE18D9"/>
    <w:rsid w:val="00AE1C68"/>
    <w:rsid w:val="00AE1D1B"/>
    <w:rsid w:val="00AE208B"/>
    <w:rsid w:val="00AE22F5"/>
    <w:rsid w:val="00AE245E"/>
    <w:rsid w:val="00AE246A"/>
    <w:rsid w:val="00AE2533"/>
    <w:rsid w:val="00AE2547"/>
    <w:rsid w:val="00AE269E"/>
    <w:rsid w:val="00AE27CD"/>
    <w:rsid w:val="00AE2C8D"/>
    <w:rsid w:val="00AE2CA9"/>
    <w:rsid w:val="00AE2D4E"/>
    <w:rsid w:val="00AE2DF3"/>
    <w:rsid w:val="00AE2EB6"/>
    <w:rsid w:val="00AE2F2D"/>
    <w:rsid w:val="00AE2FCB"/>
    <w:rsid w:val="00AE2FCD"/>
    <w:rsid w:val="00AE3216"/>
    <w:rsid w:val="00AE32FC"/>
    <w:rsid w:val="00AE35ED"/>
    <w:rsid w:val="00AE3709"/>
    <w:rsid w:val="00AE371B"/>
    <w:rsid w:val="00AE3934"/>
    <w:rsid w:val="00AE3A98"/>
    <w:rsid w:val="00AE3B2F"/>
    <w:rsid w:val="00AE3C63"/>
    <w:rsid w:val="00AE3E6F"/>
    <w:rsid w:val="00AE3EF9"/>
    <w:rsid w:val="00AE4103"/>
    <w:rsid w:val="00AE422B"/>
    <w:rsid w:val="00AE42DF"/>
    <w:rsid w:val="00AE4491"/>
    <w:rsid w:val="00AE4559"/>
    <w:rsid w:val="00AE4788"/>
    <w:rsid w:val="00AE496B"/>
    <w:rsid w:val="00AE4B88"/>
    <w:rsid w:val="00AE4C2D"/>
    <w:rsid w:val="00AE5071"/>
    <w:rsid w:val="00AE53E4"/>
    <w:rsid w:val="00AE5909"/>
    <w:rsid w:val="00AE59C3"/>
    <w:rsid w:val="00AE59C4"/>
    <w:rsid w:val="00AE5F84"/>
    <w:rsid w:val="00AE5FA4"/>
    <w:rsid w:val="00AE60F4"/>
    <w:rsid w:val="00AE613D"/>
    <w:rsid w:val="00AE6157"/>
    <w:rsid w:val="00AE615B"/>
    <w:rsid w:val="00AE6537"/>
    <w:rsid w:val="00AE67F3"/>
    <w:rsid w:val="00AE680A"/>
    <w:rsid w:val="00AE6FCC"/>
    <w:rsid w:val="00AE710A"/>
    <w:rsid w:val="00AE71DB"/>
    <w:rsid w:val="00AE72D3"/>
    <w:rsid w:val="00AE737F"/>
    <w:rsid w:val="00AE7611"/>
    <w:rsid w:val="00AE7760"/>
    <w:rsid w:val="00AE7783"/>
    <w:rsid w:val="00AE77DD"/>
    <w:rsid w:val="00AE781B"/>
    <w:rsid w:val="00AE7827"/>
    <w:rsid w:val="00AE7F23"/>
    <w:rsid w:val="00AE7F63"/>
    <w:rsid w:val="00AF06B7"/>
    <w:rsid w:val="00AF06EB"/>
    <w:rsid w:val="00AF09BB"/>
    <w:rsid w:val="00AF1073"/>
    <w:rsid w:val="00AF11F7"/>
    <w:rsid w:val="00AF150C"/>
    <w:rsid w:val="00AF1709"/>
    <w:rsid w:val="00AF1AA4"/>
    <w:rsid w:val="00AF2506"/>
    <w:rsid w:val="00AF2553"/>
    <w:rsid w:val="00AF2B47"/>
    <w:rsid w:val="00AF2D60"/>
    <w:rsid w:val="00AF306A"/>
    <w:rsid w:val="00AF313C"/>
    <w:rsid w:val="00AF318C"/>
    <w:rsid w:val="00AF3481"/>
    <w:rsid w:val="00AF348C"/>
    <w:rsid w:val="00AF349E"/>
    <w:rsid w:val="00AF34CF"/>
    <w:rsid w:val="00AF34D2"/>
    <w:rsid w:val="00AF3581"/>
    <w:rsid w:val="00AF36DE"/>
    <w:rsid w:val="00AF3847"/>
    <w:rsid w:val="00AF3867"/>
    <w:rsid w:val="00AF3AB0"/>
    <w:rsid w:val="00AF3AD4"/>
    <w:rsid w:val="00AF3B64"/>
    <w:rsid w:val="00AF3C24"/>
    <w:rsid w:val="00AF3E9C"/>
    <w:rsid w:val="00AF3EC3"/>
    <w:rsid w:val="00AF4503"/>
    <w:rsid w:val="00AF45DE"/>
    <w:rsid w:val="00AF49CF"/>
    <w:rsid w:val="00AF4A0F"/>
    <w:rsid w:val="00AF4C6A"/>
    <w:rsid w:val="00AF4E4D"/>
    <w:rsid w:val="00AF4FAB"/>
    <w:rsid w:val="00AF5395"/>
    <w:rsid w:val="00AF54F4"/>
    <w:rsid w:val="00AF55E7"/>
    <w:rsid w:val="00AF5659"/>
    <w:rsid w:val="00AF5877"/>
    <w:rsid w:val="00AF58B4"/>
    <w:rsid w:val="00AF59D7"/>
    <w:rsid w:val="00AF5A5A"/>
    <w:rsid w:val="00AF5C6D"/>
    <w:rsid w:val="00AF5EBB"/>
    <w:rsid w:val="00AF61B0"/>
    <w:rsid w:val="00AF6384"/>
    <w:rsid w:val="00AF6463"/>
    <w:rsid w:val="00AF6547"/>
    <w:rsid w:val="00AF690B"/>
    <w:rsid w:val="00AF69AA"/>
    <w:rsid w:val="00AF6AE8"/>
    <w:rsid w:val="00AF6CAD"/>
    <w:rsid w:val="00AF6EED"/>
    <w:rsid w:val="00AF6F0F"/>
    <w:rsid w:val="00AF6F4E"/>
    <w:rsid w:val="00AF7405"/>
    <w:rsid w:val="00AF7455"/>
    <w:rsid w:val="00AF7473"/>
    <w:rsid w:val="00AF7789"/>
    <w:rsid w:val="00AF7A55"/>
    <w:rsid w:val="00AF7C55"/>
    <w:rsid w:val="00AF7DAC"/>
    <w:rsid w:val="00AF7ED0"/>
    <w:rsid w:val="00B001A6"/>
    <w:rsid w:val="00B00265"/>
    <w:rsid w:val="00B004AC"/>
    <w:rsid w:val="00B00586"/>
    <w:rsid w:val="00B00D55"/>
    <w:rsid w:val="00B00F1D"/>
    <w:rsid w:val="00B00F22"/>
    <w:rsid w:val="00B0107C"/>
    <w:rsid w:val="00B01142"/>
    <w:rsid w:val="00B01389"/>
    <w:rsid w:val="00B01497"/>
    <w:rsid w:val="00B01590"/>
    <w:rsid w:val="00B01620"/>
    <w:rsid w:val="00B01A1A"/>
    <w:rsid w:val="00B01ADB"/>
    <w:rsid w:val="00B01EC1"/>
    <w:rsid w:val="00B021D2"/>
    <w:rsid w:val="00B0227B"/>
    <w:rsid w:val="00B0233E"/>
    <w:rsid w:val="00B0259C"/>
    <w:rsid w:val="00B02758"/>
    <w:rsid w:val="00B027A9"/>
    <w:rsid w:val="00B0291F"/>
    <w:rsid w:val="00B02DC1"/>
    <w:rsid w:val="00B02F72"/>
    <w:rsid w:val="00B02F90"/>
    <w:rsid w:val="00B03052"/>
    <w:rsid w:val="00B03053"/>
    <w:rsid w:val="00B03071"/>
    <w:rsid w:val="00B03090"/>
    <w:rsid w:val="00B031C0"/>
    <w:rsid w:val="00B03614"/>
    <w:rsid w:val="00B036C7"/>
    <w:rsid w:val="00B0386A"/>
    <w:rsid w:val="00B03997"/>
    <w:rsid w:val="00B039D2"/>
    <w:rsid w:val="00B03AC5"/>
    <w:rsid w:val="00B03C81"/>
    <w:rsid w:val="00B040A7"/>
    <w:rsid w:val="00B0410A"/>
    <w:rsid w:val="00B0416C"/>
    <w:rsid w:val="00B04A22"/>
    <w:rsid w:val="00B0517A"/>
    <w:rsid w:val="00B0520C"/>
    <w:rsid w:val="00B0534D"/>
    <w:rsid w:val="00B0535C"/>
    <w:rsid w:val="00B05553"/>
    <w:rsid w:val="00B05594"/>
    <w:rsid w:val="00B05F2C"/>
    <w:rsid w:val="00B05F65"/>
    <w:rsid w:val="00B063C7"/>
    <w:rsid w:val="00B065B3"/>
    <w:rsid w:val="00B066C6"/>
    <w:rsid w:val="00B06761"/>
    <w:rsid w:val="00B0698B"/>
    <w:rsid w:val="00B06ADB"/>
    <w:rsid w:val="00B07056"/>
    <w:rsid w:val="00B072B3"/>
    <w:rsid w:val="00B072D6"/>
    <w:rsid w:val="00B075C6"/>
    <w:rsid w:val="00B07857"/>
    <w:rsid w:val="00B07863"/>
    <w:rsid w:val="00B07877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622"/>
    <w:rsid w:val="00B1074C"/>
    <w:rsid w:val="00B10A7D"/>
    <w:rsid w:val="00B10C5C"/>
    <w:rsid w:val="00B10C7C"/>
    <w:rsid w:val="00B10C8C"/>
    <w:rsid w:val="00B10CB6"/>
    <w:rsid w:val="00B10D1A"/>
    <w:rsid w:val="00B10D4B"/>
    <w:rsid w:val="00B10DCE"/>
    <w:rsid w:val="00B10EA8"/>
    <w:rsid w:val="00B110F1"/>
    <w:rsid w:val="00B11385"/>
    <w:rsid w:val="00B11457"/>
    <w:rsid w:val="00B114A3"/>
    <w:rsid w:val="00B114B0"/>
    <w:rsid w:val="00B115F8"/>
    <w:rsid w:val="00B11706"/>
    <w:rsid w:val="00B11736"/>
    <w:rsid w:val="00B11881"/>
    <w:rsid w:val="00B11889"/>
    <w:rsid w:val="00B1188A"/>
    <w:rsid w:val="00B118EE"/>
    <w:rsid w:val="00B11E07"/>
    <w:rsid w:val="00B11E17"/>
    <w:rsid w:val="00B120EB"/>
    <w:rsid w:val="00B1214A"/>
    <w:rsid w:val="00B121EB"/>
    <w:rsid w:val="00B1224D"/>
    <w:rsid w:val="00B12278"/>
    <w:rsid w:val="00B12327"/>
    <w:rsid w:val="00B124E9"/>
    <w:rsid w:val="00B12511"/>
    <w:rsid w:val="00B125C2"/>
    <w:rsid w:val="00B125FE"/>
    <w:rsid w:val="00B12DC8"/>
    <w:rsid w:val="00B130CD"/>
    <w:rsid w:val="00B131C0"/>
    <w:rsid w:val="00B133AD"/>
    <w:rsid w:val="00B133D4"/>
    <w:rsid w:val="00B1347D"/>
    <w:rsid w:val="00B13671"/>
    <w:rsid w:val="00B1380E"/>
    <w:rsid w:val="00B13C28"/>
    <w:rsid w:val="00B14062"/>
    <w:rsid w:val="00B14161"/>
    <w:rsid w:val="00B141CF"/>
    <w:rsid w:val="00B14390"/>
    <w:rsid w:val="00B144AC"/>
    <w:rsid w:val="00B14575"/>
    <w:rsid w:val="00B14631"/>
    <w:rsid w:val="00B146D8"/>
    <w:rsid w:val="00B14952"/>
    <w:rsid w:val="00B149DE"/>
    <w:rsid w:val="00B14A47"/>
    <w:rsid w:val="00B14A99"/>
    <w:rsid w:val="00B14C81"/>
    <w:rsid w:val="00B14C9B"/>
    <w:rsid w:val="00B15348"/>
    <w:rsid w:val="00B15679"/>
    <w:rsid w:val="00B158E3"/>
    <w:rsid w:val="00B15C7F"/>
    <w:rsid w:val="00B15D47"/>
    <w:rsid w:val="00B16056"/>
    <w:rsid w:val="00B1609F"/>
    <w:rsid w:val="00B16136"/>
    <w:rsid w:val="00B163E2"/>
    <w:rsid w:val="00B16453"/>
    <w:rsid w:val="00B165DB"/>
    <w:rsid w:val="00B16870"/>
    <w:rsid w:val="00B168C8"/>
    <w:rsid w:val="00B16E51"/>
    <w:rsid w:val="00B16E97"/>
    <w:rsid w:val="00B16EA8"/>
    <w:rsid w:val="00B16EB0"/>
    <w:rsid w:val="00B16FA7"/>
    <w:rsid w:val="00B171C7"/>
    <w:rsid w:val="00B17463"/>
    <w:rsid w:val="00B17767"/>
    <w:rsid w:val="00B178C9"/>
    <w:rsid w:val="00B17971"/>
    <w:rsid w:val="00B17B50"/>
    <w:rsid w:val="00B17C12"/>
    <w:rsid w:val="00B17C45"/>
    <w:rsid w:val="00B200B6"/>
    <w:rsid w:val="00B200C5"/>
    <w:rsid w:val="00B2010D"/>
    <w:rsid w:val="00B20161"/>
    <w:rsid w:val="00B20247"/>
    <w:rsid w:val="00B20514"/>
    <w:rsid w:val="00B2054E"/>
    <w:rsid w:val="00B20569"/>
    <w:rsid w:val="00B20823"/>
    <w:rsid w:val="00B20829"/>
    <w:rsid w:val="00B2098B"/>
    <w:rsid w:val="00B2099B"/>
    <w:rsid w:val="00B209A8"/>
    <w:rsid w:val="00B20D3F"/>
    <w:rsid w:val="00B20E96"/>
    <w:rsid w:val="00B20FC7"/>
    <w:rsid w:val="00B20FF7"/>
    <w:rsid w:val="00B21151"/>
    <w:rsid w:val="00B21194"/>
    <w:rsid w:val="00B211D9"/>
    <w:rsid w:val="00B213B1"/>
    <w:rsid w:val="00B2142F"/>
    <w:rsid w:val="00B21437"/>
    <w:rsid w:val="00B21480"/>
    <w:rsid w:val="00B214D6"/>
    <w:rsid w:val="00B217AD"/>
    <w:rsid w:val="00B21A46"/>
    <w:rsid w:val="00B21A7B"/>
    <w:rsid w:val="00B21C7B"/>
    <w:rsid w:val="00B21EC9"/>
    <w:rsid w:val="00B21FFA"/>
    <w:rsid w:val="00B223AB"/>
    <w:rsid w:val="00B2248E"/>
    <w:rsid w:val="00B22782"/>
    <w:rsid w:val="00B2280A"/>
    <w:rsid w:val="00B229D7"/>
    <w:rsid w:val="00B22A4E"/>
    <w:rsid w:val="00B22BCF"/>
    <w:rsid w:val="00B22BD7"/>
    <w:rsid w:val="00B22C94"/>
    <w:rsid w:val="00B22EC1"/>
    <w:rsid w:val="00B22F66"/>
    <w:rsid w:val="00B232C3"/>
    <w:rsid w:val="00B23543"/>
    <w:rsid w:val="00B237B9"/>
    <w:rsid w:val="00B239FF"/>
    <w:rsid w:val="00B23B38"/>
    <w:rsid w:val="00B23D45"/>
    <w:rsid w:val="00B23E4C"/>
    <w:rsid w:val="00B240A6"/>
    <w:rsid w:val="00B24128"/>
    <w:rsid w:val="00B24997"/>
    <w:rsid w:val="00B24BCE"/>
    <w:rsid w:val="00B25342"/>
    <w:rsid w:val="00B2539A"/>
    <w:rsid w:val="00B254CF"/>
    <w:rsid w:val="00B25914"/>
    <w:rsid w:val="00B25B06"/>
    <w:rsid w:val="00B25C35"/>
    <w:rsid w:val="00B25FD3"/>
    <w:rsid w:val="00B265EE"/>
    <w:rsid w:val="00B2672E"/>
    <w:rsid w:val="00B26753"/>
    <w:rsid w:val="00B26833"/>
    <w:rsid w:val="00B26835"/>
    <w:rsid w:val="00B26909"/>
    <w:rsid w:val="00B26921"/>
    <w:rsid w:val="00B26A10"/>
    <w:rsid w:val="00B26A48"/>
    <w:rsid w:val="00B26AD1"/>
    <w:rsid w:val="00B26B57"/>
    <w:rsid w:val="00B26F08"/>
    <w:rsid w:val="00B27252"/>
    <w:rsid w:val="00B275F5"/>
    <w:rsid w:val="00B278A1"/>
    <w:rsid w:val="00B279AB"/>
    <w:rsid w:val="00B27A5A"/>
    <w:rsid w:val="00B27B4C"/>
    <w:rsid w:val="00B27BB3"/>
    <w:rsid w:val="00B27C62"/>
    <w:rsid w:val="00B27DF1"/>
    <w:rsid w:val="00B27F63"/>
    <w:rsid w:val="00B27FDA"/>
    <w:rsid w:val="00B27FE5"/>
    <w:rsid w:val="00B3005D"/>
    <w:rsid w:val="00B303F2"/>
    <w:rsid w:val="00B303FA"/>
    <w:rsid w:val="00B303FC"/>
    <w:rsid w:val="00B305D7"/>
    <w:rsid w:val="00B306CC"/>
    <w:rsid w:val="00B30CA7"/>
    <w:rsid w:val="00B30E8E"/>
    <w:rsid w:val="00B30F10"/>
    <w:rsid w:val="00B30F2D"/>
    <w:rsid w:val="00B3120D"/>
    <w:rsid w:val="00B31398"/>
    <w:rsid w:val="00B313B6"/>
    <w:rsid w:val="00B3149C"/>
    <w:rsid w:val="00B316C6"/>
    <w:rsid w:val="00B3170F"/>
    <w:rsid w:val="00B317D9"/>
    <w:rsid w:val="00B3195D"/>
    <w:rsid w:val="00B319A0"/>
    <w:rsid w:val="00B31A1E"/>
    <w:rsid w:val="00B31C73"/>
    <w:rsid w:val="00B31D05"/>
    <w:rsid w:val="00B31D9B"/>
    <w:rsid w:val="00B31E50"/>
    <w:rsid w:val="00B31EDB"/>
    <w:rsid w:val="00B3203D"/>
    <w:rsid w:val="00B32044"/>
    <w:rsid w:val="00B320C8"/>
    <w:rsid w:val="00B3259E"/>
    <w:rsid w:val="00B327CF"/>
    <w:rsid w:val="00B32EDE"/>
    <w:rsid w:val="00B32F3E"/>
    <w:rsid w:val="00B3304B"/>
    <w:rsid w:val="00B33193"/>
    <w:rsid w:val="00B33373"/>
    <w:rsid w:val="00B33657"/>
    <w:rsid w:val="00B33ACF"/>
    <w:rsid w:val="00B33B06"/>
    <w:rsid w:val="00B33BCF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B0D"/>
    <w:rsid w:val="00B34E53"/>
    <w:rsid w:val="00B34EBA"/>
    <w:rsid w:val="00B35557"/>
    <w:rsid w:val="00B35756"/>
    <w:rsid w:val="00B35B1B"/>
    <w:rsid w:val="00B35C09"/>
    <w:rsid w:val="00B35D50"/>
    <w:rsid w:val="00B35E71"/>
    <w:rsid w:val="00B361B7"/>
    <w:rsid w:val="00B365D0"/>
    <w:rsid w:val="00B36786"/>
    <w:rsid w:val="00B36BC4"/>
    <w:rsid w:val="00B36E7B"/>
    <w:rsid w:val="00B36EF5"/>
    <w:rsid w:val="00B37183"/>
    <w:rsid w:val="00B37554"/>
    <w:rsid w:val="00B375F7"/>
    <w:rsid w:val="00B377D3"/>
    <w:rsid w:val="00B378C2"/>
    <w:rsid w:val="00B37A08"/>
    <w:rsid w:val="00B37B7C"/>
    <w:rsid w:val="00B37C2E"/>
    <w:rsid w:val="00B37D58"/>
    <w:rsid w:val="00B40378"/>
    <w:rsid w:val="00B4062D"/>
    <w:rsid w:val="00B406BB"/>
    <w:rsid w:val="00B40796"/>
    <w:rsid w:val="00B4079E"/>
    <w:rsid w:val="00B409D9"/>
    <w:rsid w:val="00B40AD4"/>
    <w:rsid w:val="00B40DED"/>
    <w:rsid w:val="00B40F06"/>
    <w:rsid w:val="00B40F2E"/>
    <w:rsid w:val="00B4149F"/>
    <w:rsid w:val="00B415D8"/>
    <w:rsid w:val="00B4164E"/>
    <w:rsid w:val="00B41683"/>
    <w:rsid w:val="00B418D5"/>
    <w:rsid w:val="00B419A4"/>
    <w:rsid w:val="00B41B83"/>
    <w:rsid w:val="00B41B9E"/>
    <w:rsid w:val="00B41F0F"/>
    <w:rsid w:val="00B41F92"/>
    <w:rsid w:val="00B41F9A"/>
    <w:rsid w:val="00B42265"/>
    <w:rsid w:val="00B4232D"/>
    <w:rsid w:val="00B4236D"/>
    <w:rsid w:val="00B4273E"/>
    <w:rsid w:val="00B427F5"/>
    <w:rsid w:val="00B42A85"/>
    <w:rsid w:val="00B42C74"/>
    <w:rsid w:val="00B42DED"/>
    <w:rsid w:val="00B430F6"/>
    <w:rsid w:val="00B432AA"/>
    <w:rsid w:val="00B4354E"/>
    <w:rsid w:val="00B4398D"/>
    <w:rsid w:val="00B43A07"/>
    <w:rsid w:val="00B43BFF"/>
    <w:rsid w:val="00B43CB5"/>
    <w:rsid w:val="00B43CDF"/>
    <w:rsid w:val="00B43EDF"/>
    <w:rsid w:val="00B43F27"/>
    <w:rsid w:val="00B441C7"/>
    <w:rsid w:val="00B445F3"/>
    <w:rsid w:val="00B44602"/>
    <w:rsid w:val="00B4473A"/>
    <w:rsid w:val="00B44A62"/>
    <w:rsid w:val="00B44CD2"/>
    <w:rsid w:val="00B44E40"/>
    <w:rsid w:val="00B44E86"/>
    <w:rsid w:val="00B451D5"/>
    <w:rsid w:val="00B45345"/>
    <w:rsid w:val="00B4537C"/>
    <w:rsid w:val="00B454C6"/>
    <w:rsid w:val="00B454EC"/>
    <w:rsid w:val="00B456C6"/>
    <w:rsid w:val="00B459DC"/>
    <w:rsid w:val="00B45AFD"/>
    <w:rsid w:val="00B45B3D"/>
    <w:rsid w:val="00B45C05"/>
    <w:rsid w:val="00B45DDB"/>
    <w:rsid w:val="00B45E3E"/>
    <w:rsid w:val="00B46494"/>
    <w:rsid w:val="00B46834"/>
    <w:rsid w:val="00B4689A"/>
    <w:rsid w:val="00B468AD"/>
    <w:rsid w:val="00B46991"/>
    <w:rsid w:val="00B46A9C"/>
    <w:rsid w:val="00B46CD7"/>
    <w:rsid w:val="00B46D0B"/>
    <w:rsid w:val="00B46F6A"/>
    <w:rsid w:val="00B470B8"/>
    <w:rsid w:val="00B4716F"/>
    <w:rsid w:val="00B471A3"/>
    <w:rsid w:val="00B4726A"/>
    <w:rsid w:val="00B472CD"/>
    <w:rsid w:val="00B474D1"/>
    <w:rsid w:val="00B475A2"/>
    <w:rsid w:val="00B476E9"/>
    <w:rsid w:val="00B477AE"/>
    <w:rsid w:val="00B478E8"/>
    <w:rsid w:val="00B47916"/>
    <w:rsid w:val="00B4796B"/>
    <w:rsid w:val="00B47A50"/>
    <w:rsid w:val="00B47CAF"/>
    <w:rsid w:val="00B501D0"/>
    <w:rsid w:val="00B502E1"/>
    <w:rsid w:val="00B503FF"/>
    <w:rsid w:val="00B50413"/>
    <w:rsid w:val="00B504F2"/>
    <w:rsid w:val="00B5054D"/>
    <w:rsid w:val="00B507B6"/>
    <w:rsid w:val="00B50998"/>
    <w:rsid w:val="00B50BBF"/>
    <w:rsid w:val="00B50E4F"/>
    <w:rsid w:val="00B50F73"/>
    <w:rsid w:val="00B51084"/>
    <w:rsid w:val="00B5137A"/>
    <w:rsid w:val="00B513EB"/>
    <w:rsid w:val="00B51804"/>
    <w:rsid w:val="00B519DC"/>
    <w:rsid w:val="00B51A37"/>
    <w:rsid w:val="00B51ABB"/>
    <w:rsid w:val="00B51CE6"/>
    <w:rsid w:val="00B51DF7"/>
    <w:rsid w:val="00B51E71"/>
    <w:rsid w:val="00B51EEE"/>
    <w:rsid w:val="00B52026"/>
    <w:rsid w:val="00B520D1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A81"/>
    <w:rsid w:val="00B52B98"/>
    <w:rsid w:val="00B52C6B"/>
    <w:rsid w:val="00B52E9B"/>
    <w:rsid w:val="00B52ED1"/>
    <w:rsid w:val="00B52F64"/>
    <w:rsid w:val="00B52F83"/>
    <w:rsid w:val="00B52FB1"/>
    <w:rsid w:val="00B52FF0"/>
    <w:rsid w:val="00B533A6"/>
    <w:rsid w:val="00B53405"/>
    <w:rsid w:val="00B53644"/>
    <w:rsid w:val="00B536B4"/>
    <w:rsid w:val="00B5375E"/>
    <w:rsid w:val="00B53D60"/>
    <w:rsid w:val="00B540ED"/>
    <w:rsid w:val="00B54127"/>
    <w:rsid w:val="00B5422C"/>
    <w:rsid w:val="00B54371"/>
    <w:rsid w:val="00B54630"/>
    <w:rsid w:val="00B54A39"/>
    <w:rsid w:val="00B54BB4"/>
    <w:rsid w:val="00B54BB7"/>
    <w:rsid w:val="00B54C25"/>
    <w:rsid w:val="00B54CFE"/>
    <w:rsid w:val="00B54F95"/>
    <w:rsid w:val="00B5513C"/>
    <w:rsid w:val="00B551B7"/>
    <w:rsid w:val="00B5523C"/>
    <w:rsid w:val="00B552E9"/>
    <w:rsid w:val="00B55523"/>
    <w:rsid w:val="00B5566C"/>
    <w:rsid w:val="00B55763"/>
    <w:rsid w:val="00B55856"/>
    <w:rsid w:val="00B559BA"/>
    <w:rsid w:val="00B55B4F"/>
    <w:rsid w:val="00B55B67"/>
    <w:rsid w:val="00B55EEF"/>
    <w:rsid w:val="00B55F01"/>
    <w:rsid w:val="00B55F80"/>
    <w:rsid w:val="00B55F82"/>
    <w:rsid w:val="00B561ED"/>
    <w:rsid w:val="00B563D6"/>
    <w:rsid w:val="00B56444"/>
    <w:rsid w:val="00B5664A"/>
    <w:rsid w:val="00B566FC"/>
    <w:rsid w:val="00B56EBC"/>
    <w:rsid w:val="00B56FCD"/>
    <w:rsid w:val="00B5719F"/>
    <w:rsid w:val="00B57281"/>
    <w:rsid w:val="00B572C5"/>
    <w:rsid w:val="00B574EC"/>
    <w:rsid w:val="00B576D2"/>
    <w:rsid w:val="00B5791F"/>
    <w:rsid w:val="00B57968"/>
    <w:rsid w:val="00B57A98"/>
    <w:rsid w:val="00B57B4C"/>
    <w:rsid w:val="00B600E1"/>
    <w:rsid w:val="00B6028E"/>
    <w:rsid w:val="00B602D6"/>
    <w:rsid w:val="00B6058E"/>
    <w:rsid w:val="00B605EA"/>
    <w:rsid w:val="00B606C4"/>
    <w:rsid w:val="00B60948"/>
    <w:rsid w:val="00B60A98"/>
    <w:rsid w:val="00B60BBD"/>
    <w:rsid w:val="00B60DD2"/>
    <w:rsid w:val="00B60EE6"/>
    <w:rsid w:val="00B6126C"/>
    <w:rsid w:val="00B612BC"/>
    <w:rsid w:val="00B613E6"/>
    <w:rsid w:val="00B61581"/>
    <w:rsid w:val="00B61B80"/>
    <w:rsid w:val="00B61D8C"/>
    <w:rsid w:val="00B61DF7"/>
    <w:rsid w:val="00B61EAE"/>
    <w:rsid w:val="00B61ED9"/>
    <w:rsid w:val="00B61EFA"/>
    <w:rsid w:val="00B62318"/>
    <w:rsid w:val="00B624DC"/>
    <w:rsid w:val="00B624DE"/>
    <w:rsid w:val="00B62680"/>
    <w:rsid w:val="00B63304"/>
    <w:rsid w:val="00B63837"/>
    <w:rsid w:val="00B639F7"/>
    <w:rsid w:val="00B63BCA"/>
    <w:rsid w:val="00B63C5C"/>
    <w:rsid w:val="00B63EA7"/>
    <w:rsid w:val="00B63EC0"/>
    <w:rsid w:val="00B63F0C"/>
    <w:rsid w:val="00B64238"/>
    <w:rsid w:val="00B643A3"/>
    <w:rsid w:val="00B64584"/>
    <w:rsid w:val="00B6458E"/>
    <w:rsid w:val="00B64769"/>
    <w:rsid w:val="00B6481C"/>
    <w:rsid w:val="00B648B2"/>
    <w:rsid w:val="00B64A3D"/>
    <w:rsid w:val="00B64A76"/>
    <w:rsid w:val="00B64AD3"/>
    <w:rsid w:val="00B64AF1"/>
    <w:rsid w:val="00B64B13"/>
    <w:rsid w:val="00B64C26"/>
    <w:rsid w:val="00B65130"/>
    <w:rsid w:val="00B655F1"/>
    <w:rsid w:val="00B65824"/>
    <w:rsid w:val="00B65997"/>
    <w:rsid w:val="00B65A1D"/>
    <w:rsid w:val="00B65CCF"/>
    <w:rsid w:val="00B65EF6"/>
    <w:rsid w:val="00B65F78"/>
    <w:rsid w:val="00B660A6"/>
    <w:rsid w:val="00B660CD"/>
    <w:rsid w:val="00B661B0"/>
    <w:rsid w:val="00B66659"/>
    <w:rsid w:val="00B668BA"/>
    <w:rsid w:val="00B669A1"/>
    <w:rsid w:val="00B66BBE"/>
    <w:rsid w:val="00B66D30"/>
    <w:rsid w:val="00B66F85"/>
    <w:rsid w:val="00B66FEA"/>
    <w:rsid w:val="00B67386"/>
    <w:rsid w:val="00B67466"/>
    <w:rsid w:val="00B678AD"/>
    <w:rsid w:val="00B67988"/>
    <w:rsid w:val="00B679D9"/>
    <w:rsid w:val="00B67A05"/>
    <w:rsid w:val="00B67B78"/>
    <w:rsid w:val="00B67C82"/>
    <w:rsid w:val="00B67D86"/>
    <w:rsid w:val="00B701BF"/>
    <w:rsid w:val="00B7034D"/>
    <w:rsid w:val="00B7073E"/>
    <w:rsid w:val="00B70914"/>
    <w:rsid w:val="00B70C9C"/>
    <w:rsid w:val="00B7112C"/>
    <w:rsid w:val="00B711D2"/>
    <w:rsid w:val="00B7154D"/>
    <w:rsid w:val="00B7159A"/>
    <w:rsid w:val="00B715A6"/>
    <w:rsid w:val="00B71680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8B5"/>
    <w:rsid w:val="00B72C68"/>
    <w:rsid w:val="00B72D03"/>
    <w:rsid w:val="00B73215"/>
    <w:rsid w:val="00B73611"/>
    <w:rsid w:val="00B73656"/>
    <w:rsid w:val="00B736C3"/>
    <w:rsid w:val="00B738EE"/>
    <w:rsid w:val="00B73D85"/>
    <w:rsid w:val="00B73F30"/>
    <w:rsid w:val="00B73F79"/>
    <w:rsid w:val="00B7409A"/>
    <w:rsid w:val="00B74143"/>
    <w:rsid w:val="00B742B2"/>
    <w:rsid w:val="00B74343"/>
    <w:rsid w:val="00B7474C"/>
    <w:rsid w:val="00B7494E"/>
    <w:rsid w:val="00B74A0E"/>
    <w:rsid w:val="00B74A3A"/>
    <w:rsid w:val="00B74AEB"/>
    <w:rsid w:val="00B74B7A"/>
    <w:rsid w:val="00B74EB4"/>
    <w:rsid w:val="00B74F5E"/>
    <w:rsid w:val="00B752F7"/>
    <w:rsid w:val="00B7530A"/>
    <w:rsid w:val="00B75408"/>
    <w:rsid w:val="00B75C78"/>
    <w:rsid w:val="00B760BA"/>
    <w:rsid w:val="00B7646A"/>
    <w:rsid w:val="00B764F7"/>
    <w:rsid w:val="00B765DB"/>
    <w:rsid w:val="00B767ED"/>
    <w:rsid w:val="00B7682A"/>
    <w:rsid w:val="00B76941"/>
    <w:rsid w:val="00B769E7"/>
    <w:rsid w:val="00B7716F"/>
    <w:rsid w:val="00B77393"/>
    <w:rsid w:val="00B774CF"/>
    <w:rsid w:val="00B77825"/>
    <w:rsid w:val="00B77A85"/>
    <w:rsid w:val="00B77ABF"/>
    <w:rsid w:val="00B8006B"/>
    <w:rsid w:val="00B802DB"/>
    <w:rsid w:val="00B80399"/>
    <w:rsid w:val="00B806EA"/>
    <w:rsid w:val="00B807DD"/>
    <w:rsid w:val="00B80A48"/>
    <w:rsid w:val="00B80C0B"/>
    <w:rsid w:val="00B80D0F"/>
    <w:rsid w:val="00B80D71"/>
    <w:rsid w:val="00B81071"/>
    <w:rsid w:val="00B81147"/>
    <w:rsid w:val="00B81618"/>
    <w:rsid w:val="00B81915"/>
    <w:rsid w:val="00B81A6A"/>
    <w:rsid w:val="00B81BC9"/>
    <w:rsid w:val="00B81F8A"/>
    <w:rsid w:val="00B82131"/>
    <w:rsid w:val="00B821CE"/>
    <w:rsid w:val="00B825FE"/>
    <w:rsid w:val="00B8279D"/>
    <w:rsid w:val="00B82874"/>
    <w:rsid w:val="00B8294F"/>
    <w:rsid w:val="00B82DAD"/>
    <w:rsid w:val="00B82F9C"/>
    <w:rsid w:val="00B83003"/>
    <w:rsid w:val="00B831A3"/>
    <w:rsid w:val="00B834CC"/>
    <w:rsid w:val="00B837AE"/>
    <w:rsid w:val="00B837B0"/>
    <w:rsid w:val="00B837D5"/>
    <w:rsid w:val="00B838BF"/>
    <w:rsid w:val="00B83A6D"/>
    <w:rsid w:val="00B83AD6"/>
    <w:rsid w:val="00B83B81"/>
    <w:rsid w:val="00B83C54"/>
    <w:rsid w:val="00B83DBF"/>
    <w:rsid w:val="00B84059"/>
    <w:rsid w:val="00B84094"/>
    <w:rsid w:val="00B84381"/>
    <w:rsid w:val="00B845F1"/>
    <w:rsid w:val="00B8471D"/>
    <w:rsid w:val="00B84883"/>
    <w:rsid w:val="00B84C7F"/>
    <w:rsid w:val="00B84CBC"/>
    <w:rsid w:val="00B84E62"/>
    <w:rsid w:val="00B84F9D"/>
    <w:rsid w:val="00B851C4"/>
    <w:rsid w:val="00B852C6"/>
    <w:rsid w:val="00B8543A"/>
    <w:rsid w:val="00B854E3"/>
    <w:rsid w:val="00B8570C"/>
    <w:rsid w:val="00B85AAD"/>
    <w:rsid w:val="00B85DEF"/>
    <w:rsid w:val="00B86134"/>
    <w:rsid w:val="00B86304"/>
    <w:rsid w:val="00B8641B"/>
    <w:rsid w:val="00B86422"/>
    <w:rsid w:val="00B86499"/>
    <w:rsid w:val="00B8672E"/>
    <w:rsid w:val="00B86980"/>
    <w:rsid w:val="00B86B8E"/>
    <w:rsid w:val="00B86C4E"/>
    <w:rsid w:val="00B86DCC"/>
    <w:rsid w:val="00B86E78"/>
    <w:rsid w:val="00B86F01"/>
    <w:rsid w:val="00B8709A"/>
    <w:rsid w:val="00B87148"/>
    <w:rsid w:val="00B872F3"/>
    <w:rsid w:val="00B8732B"/>
    <w:rsid w:val="00B875F7"/>
    <w:rsid w:val="00B878FB"/>
    <w:rsid w:val="00B87A51"/>
    <w:rsid w:val="00B87A63"/>
    <w:rsid w:val="00B87C3E"/>
    <w:rsid w:val="00B87E4C"/>
    <w:rsid w:val="00B906A4"/>
    <w:rsid w:val="00B90756"/>
    <w:rsid w:val="00B90799"/>
    <w:rsid w:val="00B9080A"/>
    <w:rsid w:val="00B90C09"/>
    <w:rsid w:val="00B90D4D"/>
    <w:rsid w:val="00B90EF3"/>
    <w:rsid w:val="00B91101"/>
    <w:rsid w:val="00B9119F"/>
    <w:rsid w:val="00B91224"/>
    <w:rsid w:val="00B9146A"/>
    <w:rsid w:val="00B9156D"/>
    <w:rsid w:val="00B916BB"/>
    <w:rsid w:val="00B916C5"/>
    <w:rsid w:val="00B9196A"/>
    <w:rsid w:val="00B91CAD"/>
    <w:rsid w:val="00B91CF2"/>
    <w:rsid w:val="00B91D67"/>
    <w:rsid w:val="00B91DF2"/>
    <w:rsid w:val="00B91FB2"/>
    <w:rsid w:val="00B923FA"/>
    <w:rsid w:val="00B9244D"/>
    <w:rsid w:val="00B9246C"/>
    <w:rsid w:val="00B92625"/>
    <w:rsid w:val="00B927E7"/>
    <w:rsid w:val="00B9289E"/>
    <w:rsid w:val="00B92A7A"/>
    <w:rsid w:val="00B92D6B"/>
    <w:rsid w:val="00B92EB8"/>
    <w:rsid w:val="00B931BD"/>
    <w:rsid w:val="00B93200"/>
    <w:rsid w:val="00B9324D"/>
    <w:rsid w:val="00B934BC"/>
    <w:rsid w:val="00B93530"/>
    <w:rsid w:val="00B935CF"/>
    <w:rsid w:val="00B9381C"/>
    <w:rsid w:val="00B93BD7"/>
    <w:rsid w:val="00B93D07"/>
    <w:rsid w:val="00B93EBD"/>
    <w:rsid w:val="00B93F86"/>
    <w:rsid w:val="00B9403F"/>
    <w:rsid w:val="00B94289"/>
    <w:rsid w:val="00B945C3"/>
    <w:rsid w:val="00B948E7"/>
    <w:rsid w:val="00B949F1"/>
    <w:rsid w:val="00B94AEB"/>
    <w:rsid w:val="00B94B2A"/>
    <w:rsid w:val="00B94B48"/>
    <w:rsid w:val="00B94C55"/>
    <w:rsid w:val="00B94CCF"/>
    <w:rsid w:val="00B94CF9"/>
    <w:rsid w:val="00B95183"/>
    <w:rsid w:val="00B9557D"/>
    <w:rsid w:val="00B95775"/>
    <w:rsid w:val="00B95912"/>
    <w:rsid w:val="00B9593D"/>
    <w:rsid w:val="00B95AD4"/>
    <w:rsid w:val="00B95E03"/>
    <w:rsid w:val="00B9626B"/>
    <w:rsid w:val="00B9631D"/>
    <w:rsid w:val="00B96ADF"/>
    <w:rsid w:val="00B96B58"/>
    <w:rsid w:val="00B96CBA"/>
    <w:rsid w:val="00B96DF3"/>
    <w:rsid w:val="00B9707C"/>
    <w:rsid w:val="00B97173"/>
    <w:rsid w:val="00B973DF"/>
    <w:rsid w:val="00B975F0"/>
    <w:rsid w:val="00B976ED"/>
    <w:rsid w:val="00B9797E"/>
    <w:rsid w:val="00B97B26"/>
    <w:rsid w:val="00B97E2A"/>
    <w:rsid w:val="00B97E54"/>
    <w:rsid w:val="00B97FDD"/>
    <w:rsid w:val="00BA03EE"/>
    <w:rsid w:val="00BA0405"/>
    <w:rsid w:val="00BA0588"/>
    <w:rsid w:val="00BA080E"/>
    <w:rsid w:val="00BA0937"/>
    <w:rsid w:val="00BA0A17"/>
    <w:rsid w:val="00BA0A7D"/>
    <w:rsid w:val="00BA0A99"/>
    <w:rsid w:val="00BA0D15"/>
    <w:rsid w:val="00BA0EFA"/>
    <w:rsid w:val="00BA0FAC"/>
    <w:rsid w:val="00BA13E8"/>
    <w:rsid w:val="00BA14A0"/>
    <w:rsid w:val="00BA1516"/>
    <w:rsid w:val="00BA1571"/>
    <w:rsid w:val="00BA1854"/>
    <w:rsid w:val="00BA189C"/>
    <w:rsid w:val="00BA1915"/>
    <w:rsid w:val="00BA1D0B"/>
    <w:rsid w:val="00BA1E67"/>
    <w:rsid w:val="00BA22AC"/>
    <w:rsid w:val="00BA2561"/>
    <w:rsid w:val="00BA28F1"/>
    <w:rsid w:val="00BA3304"/>
    <w:rsid w:val="00BA339D"/>
    <w:rsid w:val="00BA37EA"/>
    <w:rsid w:val="00BA42FE"/>
    <w:rsid w:val="00BA4383"/>
    <w:rsid w:val="00BA4785"/>
    <w:rsid w:val="00BA48DF"/>
    <w:rsid w:val="00BA4913"/>
    <w:rsid w:val="00BA4B55"/>
    <w:rsid w:val="00BA4E44"/>
    <w:rsid w:val="00BA4E89"/>
    <w:rsid w:val="00BA4F17"/>
    <w:rsid w:val="00BA521E"/>
    <w:rsid w:val="00BA5242"/>
    <w:rsid w:val="00BA52AD"/>
    <w:rsid w:val="00BA5450"/>
    <w:rsid w:val="00BA5462"/>
    <w:rsid w:val="00BA5464"/>
    <w:rsid w:val="00BA5498"/>
    <w:rsid w:val="00BA5504"/>
    <w:rsid w:val="00BA56E2"/>
    <w:rsid w:val="00BA57ED"/>
    <w:rsid w:val="00BA5851"/>
    <w:rsid w:val="00BA586C"/>
    <w:rsid w:val="00BA591C"/>
    <w:rsid w:val="00BA5998"/>
    <w:rsid w:val="00BA59F1"/>
    <w:rsid w:val="00BA5ABF"/>
    <w:rsid w:val="00BA5B05"/>
    <w:rsid w:val="00BA5BB0"/>
    <w:rsid w:val="00BA5D0A"/>
    <w:rsid w:val="00BA5DDF"/>
    <w:rsid w:val="00BA5E33"/>
    <w:rsid w:val="00BA60AB"/>
    <w:rsid w:val="00BA6318"/>
    <w:rsid w:val="00BA63FA"/>
    <w:rsid w:val="00BA6474"/>
    <w:rsid w:val="00BA670D"/>
    <w:rsid w:val="00BA67B2"/>
    <w:rsid w:val="00BA6C47"/>
    <w:rsid w:val="00BA6D38"/>
    <w:rsid w:val="00BA6DC2"/>
    <w:rsid w:val="00BA6E9C"/>
    <w:rsid w:val="00BA6EA1"/>
    <w:rsid w:val="00BA6F69"/>
    <w:rsid w:val="00BA788B"/>
    <w:rsid w:val="00BB04B6"/>
    <w:rsid w:val="00BB0699"/>
    <w:rsid w:val="00BB0990"/>
    <w:rsid w:val="00BB0C22"/>
    <w:rsid w:val="00BB0C28"/>
    <w:rsid w:val="00BB0C30"/>
    <w:rsid w:val="00BB0E69"/>
    <w:rsid w:val="00BB1043"/>
    <w:rsid w:val="00BB1128"/>
    <w:rsid w:val="00BB11BB"/>
    <w:rsid w:val="00BB13EA"/>
    <w:rsid w:val="00BB148C"/>
    <w:rsid w:val="00BB165E"/>
    <w:rsid w:val="00BB179B"/>
    <w:rsid w:val="00BB17C5"/>
    <w:rsid w:val="00BB1978"/>
    <w:rsid w:val="00BB1ABB"/>
    <w:rsid w:val="00BB1ADA"/>
    <w:rsid w:val="00BB1B41"/>
    <w:rsid w:val="00BB1B78"/>
    <w:rsid w:val="00BB1D20"/>
    <w:rsid w:val="00BB1E34"/>
    <w:rsid w:val="00BB1EAF"/>
    <w:rsid w:val="00BB269E"/>
    <w:rsid w:val="00BB2A15"/>
    <w:rsid w:val="00BB2A41"/>
    <w:rsid w:val="00BB2BE6"/>
    <w:rsid w:val="00BB2C84"/>
    <w:rsid w:val="00BB2D7D"/>
    <w:rsid w:val="00BB2E61"/>
    <w:rsid w:val="00BB2EA9"/>
    <w:rsid w:val="00BB315C"/>
    <w:rsid w:val="00BB3272"/>
    <w:rsid w:val="00BB3516"/>
    <w:rsid w:val="00BB354D"/>
    <w:rsid w:val="00BB38D3"/>
    <w:rsid w:val="00BB3A7F"/>
    <w:rsid w:val="00BB3CE0"/>
    <w:rsid w:val="00BB4080"/>
    <w:rsid w:val="00BB417F"/>
    <w:rsid w:val="00BB4782"/>
    <w:rsid w:val="00BB49BF"/>
    <w:rsid w:val="00BB4B07"/>
    <w:rsid w:val="00BB4EB6"/>
    <w:rsid w:val="00BB51E1"/>
    <w:rsid w:val="00BB561D"/>
    <w:rsid w:val="00BB58BC"/>
    <w:rsid w:val="00BB58CC"/>
    <w:rsid w:val="00BB5A42"/>
    <w:rsid w:val="00BB5C4F"/>
    <w:rsid w:val="00BB5C5D"/>
    <w:rsid w:val="00BB5C69"/>
    <w:rsid w:val="00BB5D41"/>
    <w:rsid w:val="00BB5D45"/>
    <w:rsid w:val="00BB5E42"/>
    <w:rsid w:val="00BB5EC5"/>
    <w:rsid w:val="00BB5F1A"/>
    <w:rsid w:val="00BB5FD6"/>
    <w:rsid w:val="00BB6147"/>
    <w:rsid w:val="00BB63AE"/>
    <w:rsid w:val="00BB6B43"/>
    <w:rsid w:val="00BB7210"/>
    <w:rsid w:val="00BB737A"/>
    <w:rsid w:val="00BB75C8"/>
    <w:rsid w:val="00BB763C"/>
    <w:rsid w:val="00BB771A"/>
    <w:rsid w:val="00BB79C3"/>
    <w:rsid w:val="00BB7C62"/>
    <w:rsid w:val="00BB7DF6"/>
    <w:rsid w:val="00BB7E1A"/>
    <w:rsid w:val="00BC002A"/>
    <w:rsid w:val="00BC0058"/>
    <w:rsid w:val="00BC0167"/>
    <w:rsid w:val="00BC0596"/>
    <w:rsid w:val="00BC05AE"/>
    <w:rsid w:val="00BC05FD"/>
    <w:rsid w:val="00BC09FC"/>
    <w:rsid w:val="00BC0CD3"/>
    <w:rsid w:val="00BC0CD4"/>
    <w:rsid w:val="00BC0D00"/>
    <w:rsid w:val="00BC121E"/>
    <w:rsid w:val="00BC16FD"/>
    <w:rsid w:val="00BC181D"/>
    <w:rsid w:val="00BC18FA"/>
    <w:rsid w:val="00BC195E"/>
    <w:rsid w:val="00BC1DA8"/>
    <w:rsid w:val="00BC1E00"/>
    <w:rsid w:val="00BC1E3D"/>
    <w:rsid w:val="00BC2019"/>
    <w:rsid w:val="00BC2078"/>
    <w:rsid w:val="00BC2081"/>
    <w:rsid w:val="00BC239C"/>
    <w:rsid w:val="00BC27BA"/>
    <w:rsid w:val="00BC2972"/>
    <w:rsid w:val="00BC2C3A"/>
    <w:rsid w:val="00BC2CD4"/>
    <w:rsid w:val="00BC2F66"/>
    <w:rsid w:val="00BC2F8C"/>
    <w:rsid w:val="00BC338A"/>
    <w:rsid w:val="00BC3479"/>
    <w:rsid w:val="00BC355B"/>
    <w:rsid w:val="00BC3710"/>
    <w:rsid w:val="00BC3AD5"/>
    <w:rsid w:val="00BC3E09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4F39"/>
    <w:rsid w:val="00BC51DB"/>
    <w:rsid w:val="00BC54C1"/>
    <w:rsid w:val="00BC55FC"/>
    <w:rsid w:val="00BC564F"/>
    <w:rsid w:val="00BC576E"/>
    <w:rsid w:val="00BC5844"/>
    <w:rsid w:val="00BC5BEA"/>
    <w:rsid w:val="00BC5C7D"/>
    <w:rsid w:val="00BC5C81"/>
    <w:rsid w:val="00BC5CA7"/>
    <w:rsid w:val="00BC5DCB"/>
    <w:rsid w:val="00BC5DDB"/>
    <w:rsid w:val="00BC616D"/>
    <w:rsid w:val="00BC61B7"/>
    <w:rsid w:val="00BC61F8"/>
    <w:rsid w:val="00BC68F5"/>
    <w:rsid w:val="00BC69A2"/>
    <w:rsid w:val="00BC6D56"/>
    <w:rsid w:val="00BC709B"/>
    <w:rsid w:val="00BC7220"/>
    <w:rsid w:val="00BC7490"/>
    <w:rsid w:val="00BC74EA"/>
    <w:rsid w:val="00BC75DA"/>
    <w:rsid w:val="00BC765B"/>
    <w:rsid w:val="00BC79CB"/>
    <w:rsid w:val="00BC7BCC"/>
    <w:rsid w:val="00BC7C48"/>
    <w:rsid w:val="00BC7CF8"/>
    <w:rsid w:val="00BD0265"/>
    <w:rsid w:val="00BD042D"/>
    <w:rsid w:val="00BD0CFF"/>
    <w:rsid w:val="00BD0F5D"/>
    <w:rsid w:val="00BD10E7"/>
    <w:rsid w:val="00BD1296"/>
    <w:rsid w:val="00BD12D5"/>
    <w:rsid w:val="00BD1338"/>
    <w:rsid w:val="00BD137F"/>
    <w:rsid w:val="00BD1841"/>
    <w:rsid w:val="00BD1926"/>
    <w:rsid w:val="00BD1AD6"/>
    <w:rsid w:val="00BD1E2E"/>
    <w:rsid w:val="00BD1E6A"/>
    <w:rsid w:val="00BD1F3E"/>
    <w:rsid w:val="00BD1F8D"/>
    <w:rsid w:val="00BD1FDD"/>
    <w:rsid w:val="00BD200E"/>
    <w:rsid w:val="00BD202E"/>
    <w:rsid w:val="00BD24E0"/>
    <w:rsid w:val="00BD269A"/>
    <w:rsid w:val="00BD26A7"/>
    <w:rsid w:val="00BD27B9"/>
    <w:rsid w:val="00BD2B43"/>
    <w:rsid w:val="00BD2C42"/>
    <w:rsid w:val="00BD31D4"/>
    <w:rsid w:val="00BD336D"/>
    <w:rsid w:val="00BD3771"/>
    <w:rsid w:val="00BD38D1"/>
    <w:rsid w:val="00BD38D2"/>
    <w:rsid w:val="00BD3B11"/>
    <w:rsid w:val="00BD3C60"/>
    <w:rsid w:val="00BD3E84"/>
    <w:rsid w:val="00BD424C"/>
    <w:rsid w:val="00BD46D8"/>
    <w:rsid w:val="00BD4B2D"/>
    <w:rsid w:val="00BD4E82"/>
    <w:rsid w:val="00BD4FCC"/>
    <w:rsid w:val="00BD5130"/>
    <w:rsid w:val="00BD5349"/>
    <w:rsid w:val="00BD54E2"/>
    <w:rsid w:val="00BD54F8"/>
    <w:rsid w:val="00BD5501"/>
    <w:rsid w:val="00BD5547"/>
    <w:rsid w:val="00BD55AC"/>
    <w:rsid w:val="00BD599D"/>
    <w:rsid w:val="00BD59D0"/>
    <w:rsid w:val="00BD5B4A"/>
    <w:rsid w:val="00BD5C05"/>
    <w:rsid w:val="00BD5C18"/>
    <w:rsid w:val="00BD5C1C"/>
    <w:rsid w:val="00BD5CB6"/>
    <w:rsid w:val="00BD5D8F"/>
    <w:rsid w:val="00BD5F2C"/>
    <w:rsid w:val="00BD5F64"/>
    <w:rsid w:val="00BD5FDC"/>
    <w:rsid w:val="00BD6037"/>
    <w:rsid w:val="00BD61C1"/>
    <w:rsid w:val="00BD6415"/>
    <w:rsid w:val="00BD65BA"/>
    <w:rsid w:val="00BD697F"/>
    <w:rsid w:val="00BD6BA0"/>
    <w:rsid w:val="00BD6C47"/>
    <w:rsid w:val="00BD6E68"/>
    <w:rsid w:val="00BD6F6B"/>
    <w:rsid w:val="00BD7111"/>
    <w:rsid w:val="00BD7346"/>
    <w:rsid w:val="00BD7756"/>
    <w:rsid w:val="00BD789C"/>
    <w:rsid w:val="00BD7D87"/>
    <w:rsid w:val="00BE000D"/>
    <w:rsid w:val="00BE0070"/>
    <w:rsid w:val="00BE0496"/>
    <w:rsid w:val="00BE05AC"/>
    <w:rsid w:val="00BE05F4"/>
    <w:rsid w:val="00BE0688"/>
    <w:rsid w:val="00BE070B"/>
    <w:rsid w:val="00BE0807"/>
    <w:rsid w:val="00BE08D0"/>
    <w:rsid w:val="00BE093D"/>
    <w:rsid w:val="00BE0975"/>
    <w:rsid w:val="00BE0AC2"/>
    <w:rsid w:val="00BE0BE1"/>
    <w:rsid w:val="00BE0CA7"/>
    <w:rsid w:val="00BE0DB9"/>
    <w:rsid w:val="00BE10AC"/>
    <w:rsid w:val="00BE10D4"/>
    <w:rsid w:val="00BE12E3"/>
    <w:rsid w:val="00BE1581"/>
    <w:rsid w:val="00BE1738"/>
    <w:rsid w:val="00BE1864"/>
    <w:rsid w:val="00BE1F4C"/>
    <w:rsid w:val="00BE2075"/>
    <w:rsid w:val="00BE2321"/>
    <w:rsid w:val="00BE23A3"/>
    <w:rsid w:val="00BE24F7"/>
    <w:rsid w:val="00BE2579"/>
    <w:rsid w:val="00BE27E5"/>
    <w:rsid w:val="00BE27FA"/>
    <w:rsid w:val="00BE27FC"/>
    <w:rsid w:val="00BE2A07"/>
    <w:rsid w:val="00BE2A5F"/>
    <w:rsid w:val="00BE2A77"/>
    <w:rsid w:val="00BE2C94"/>
    <w:rsid w:val="00BE2DDF"/>
    <w:rsid w:val="00BE2FAF"/>
    <w:rsid w:val="00BE313F"/>
    <w:rsid w:val="00BE32AA"/>
    <w:rsid w:val="00BE33E8"/>
    <w:rsid w:val="00BE3621"/>
    <w:rsid w:val="00BE36DC"/>
    <w:rsid w:val="00BE36F7"/>
    <w:rsid w:val="00BE3CA3"/>
    <w:rsid w:val="00BE3CC9"/>
    <w:rsid w:val="00BE3DC8"/>
    <w:rsid w:val="00BE416D"/>
    <w:rsid w:val="00BE4446"/>
    <w:rsid w:val="00BE44FF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320"/>
    <w:rsid w:val="00BE54D9"/>
    <w:rsid w:val="00BE5689"/>
    <w:rsid w:val="00BE58C4"/>
    <w:rsid w:val="00BE5B26"/>
    <w:rsid w:val="00BE5F3E"/>
    <w:rsid w:val="00BE61B4"/>
    <w:rsid w:val="00BE62F2"/>
    <w:rsid w:val="00BE6412"/>
    <w:rsid w:val="00BE6453"/>
    <w:rsid w:val="00BE6579"/>
    <w:rsid w:val="00BE6590"/>
    <w:rsid w:val="00BE65E4"/>
    <w:rsid w:val="00BE66FA"/>
    <w:rsid w:val="00BE6A2B"/>
    <w:rsid w:val="00BE6AB3"/>
    <w:rsid w:val="00BE6FE3"/>
    <w:rsid w:val="00BE73C5"/>
    <w:rsid w:val="00BE753E"/>
    <w:rsid w:val="00BE76B2"/>
    <w:rsid w:val="00BE7763"/>
    <w:rsid w:val="00BE780E"/>
    <w:rsid w:val="00BE78DB"/>
    <w:rsid w:val="00BE7A27"/>
    <w:rsid w:val="00BE7A42"/>
    <w:rsid w:val="00BE7DA6"/>
    <w:rsid w:val="00BE7F78"/>
    <w:rsid w:val="00BF0044"/>
    <w:rsid w:val="00BF057B"/>
    <w:rsid w:val="00BF062A"/>
    <w:rsid w:val="00BF09C2"/>
    <w:rsid w:val="00BF0ACA"/>
    <w:rsid w:val="00BF0B90"/>
    <w:rsid w:val="00BF0FDD"/>
    <w:rsid w:val="00BF1019"/>
    <w:rsid w:val="00BF1053"/>
    <w:rsid w:val="00BF1247"/>
    <w:rsid w:val="00BF141C"/>
    <w:rsid w:val="00BF14CE"/>
    <w:rsid w:val="00BF14FE"/>
    <w:rsid w:val="00BF1562"/>
    <w:rsid w:val="00BF15C6"/>
    <w:rsid w:val="00BF1880"/>
    <w:rsid w:val="00BF18D2"/>
    <w:rsid w:val="00BF1B2D"/>
    <w:rsid w:val="00BF1BFF"/>
    <w:rsid w:val="00BF1D34"/>
    <w:rsid w:val="00BF1DFF"/>
    <w:rsid w:val="00BF1E7A"/>
    <w:rsid w:val="00BF1F8D"/>
    <w:rsid w:val="00BF1FA5"/>
    <w:rsid w:val="00BF2418"/>
    <w:rsid w:val="00BF29D7"/>
    <w:rsid w:val="00BF2A31"/>
    <w:rsid w:val="00BF2B53"/>
    <w:rsid w:val="00BF2BED"/>
    <w:rsid w:val="00BF2C22"/>
    <w:rsid w:val="00BF2CB6"/>
    <w:rsid w:val="00BF2E24"/>
    <w:rsid w:val="00BF30F3"/>
    <w:rsid w:val="00BF350C"/>
    <w:rsid w:val="00BF355A"/>
    <w:rsid w:val="00BF3786"/>
    <w:rsid w:val="00BF37F5"/>
    <w:rsid w:val="00BF3A97"/>
    <w:rsid w:val="00BF3AD1"/>
    <w:rsid w:val="00BF3F25"/>
    <w:rsid w:val="00BF4038"/>
    <w:rsid w:val="00BF408E"/>
    <w:rsid w:val="00BF4178"/>
    <w:rsid w:val="00BF41B4"/>
    <w:rsid w:val="00BF4257"/>
    <w:rsid w:val="00BF429E"/>
    <w:rsid w:val="00BF45D3"/>
    <w:rsid w:val="00BF46BC"/>
    <w:rsid w:val="00BF471F"/>
    <w:rsid w:val="00BF4994"/>
    <w:rsid w:val="00BF4C26"/>
    <w:rsid w:val="00BF4D5B"/>
    <w:rsid w:val="00BF507D"/>
    <w:rsid w:val="00BF50C2"/>
    <w:rsid w:val="00BF543E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287"/>
    <w:rsid w:val="00BF6702"/>
    <w:rsid w:val="00BF6705"/>
    <w:rsid w:val="00BF6779"/>
    <w:rsid w:val="00BF6843"/>
    <w:rsid w:val="00BF6C8D"/>
    <w:rsid w:val="00BF7022"/>
    <w:rsid w:val="00BF7945"/>
    <w:rsid w:val="00BF794E"/>
    <w:rsid w:val="00BF79CB"/>
    <w:rsid w:val="00BF7C5C"/>
    <w:rsid w:val="00BF7D8D"/>
    <w:rsid w:val="00BF7F6D"/>
    <w:rsid w:val="00BF7FFD"/>
    <w:rsid w:val="00C0003D"/>
    <w:rsid w:val="00C00197"/>
    <w:rsid w:val="00C001F1"/>
    <w:rsid w:val="00C00390"/>
    <w:rsid w:val="00C00425"/>
    <w:rsid w:val="00C005F8"/>
    <w:rsid w:val="00C00696"/>
    <w:rsid w:val="00C00B59"/>
    <w:rsid w:val="00C00D42"/>
    <w:rsid w:val="00C00DD3"/>
    <w:rsid w:val="00C00E47"/>
    <w:rsid w:val="00C00F5A"/>
    <w:rsid w:val="00C00FB8"/>
    <w:rsid w:val="00C0146C"/>
    <w:rsid w:val="00C01748"/>
    <w:rsid w:val="00C017DA"/>
    <w:rsid w:val="00C01945"/>
    <w:rsid w:val="00C019AA"/>
    <w:rsid w:val="00C01A01"/>
    <w:rsid w:val="00C01C9D"/>
    <w:rsid w:val="00C01D7A"/>
    <w:rsid w:val="00C01F1C"/>
    <w:rsid w:val="00C0201D"/>
    <w:rsid w:val="00C02060"/>
    <w:rsid w:val="00C020F2"/>
    <w:rsid w:val="00C02317"/>
    <w:rsid w:val="00C02401"/>
    <w:rsid w:val="00C02481"/>
    <w:rsid w:val="00C029D9"/>
    <w:rsid w:val="00C03143"/>
    <w:rsid w:val="00C031C6"/>
    <w:rsid w:val="00C033CF"/>
    <w:rsid w:val="00C03487"/>
    <w:rsid w:val="00C03A86"/>
    <w:rsid w:val="00C03A8B"/>
    <w:rsid w:val="00C03ABB"/>
    <w:rsid w:val="00C03B21"/>
    <w:rsid w:val="00C03B3A"/>
    <w:rsid w:val="00C03E34"/>
    <w:rsid w:val="00C03E3B"/>
    <w:rsid w:val="00C04147"/>
    <w:rsid w:val="00C0421D"/>
    <w:rsid w:val="00C04331"/>
    <w:rsid w:val="00C04444"/>
    <w:rsid w:val="00C04567"/>
    <w:rsid w:val="00C045A4"/>
    <w:rsid w:val="00C049D1"/>
    <w:rsid w:val="00C04A18"/>
    <w:rsid w:val="00C04BEF"/>
    <w:rsid w:val="00C04CF7"/>
    <w:rsid w:val="00C04F0D"/>
    <w:rsid w:val="00C04F22"/>
    <w:rsid w:val="00C04F5D"/>
    <w:rsid w:val="00C05320"/>
    <w:rsid w:val="00C05721"/>
    <w:rsid w:val="00C0593B"/>
    <w:rsid w:val="00C05AC9"/>
    <w:rsid w:val="00C05AF5"/>
    <w:rsid w:val="00C0616C"/>
    <w:rsid w:val="00C0632D"/>
    <w:rsid w:val="00C06580"/>
    <w:rsid w:val="00C06630"/>
    <w:rsid w:val="00C06708"/>
    <w:rsid w:val="00C06781"/>
    <w:rsid w:val="00C06C48"/>
    <w:rsid w:val="00C06DF7"/>
    <w:rsid w:val="00C06EC2"/>
    <w:rsid w:val="00C0706E"/>
    <w:rsid w:val="00C0721C"/>
    <w:rsid w:val="00C07805"/>
    <w:rsid w:val="00C07A1E"/>
    <w:rsid w:val="00C07E51"/>
    <w:rsid w:val="00C07E80"/>
    <w:rsid w:val="00C07FBD"/>
    <w:rsid w:val="00C101EC"/>
    <w:rsid w:val="00C102FB"/>
    <w:rsid w:val="00C10427"/>
    <w:rsid w:val="00C104C9"/>
    <w:rsid w:val="00C104F5"/>
    <w:rsid w:val="00C10AB8"/>
    <w:rsid w:val="00C10C7A"/>
    <w:rsid w:val="00C10DE0"/>
    <w:rsid w:val="00C10E25"/>
    <w:rsid w:val="00C10E6E"/>
    <w:rsid w:val="00C10EE4"/>
    <w:rsid w:val="00C10F11"/>
    <w:rsid w:val="00C10FB5"/>
    <w:rsid w:val="00C1103D"/>
    <w:rsid w:val="00C110C3"/>
    <w:rsid w:val="00C11392"/>
    <w:rsid w:val="00C114FF"/>
    <w:rsid w:val="00C11627"/>
    <w:rsid w:val="00C1170A"/>
    <w:rsid w:val="00C1173C"/>
    <w:rsid w:val="00C1185F"/>
    <w:rsid w:val="00C11E0B"/>
    <w:rsid w:val="00C1208C"/>
    <w:rsid w:val="00C120B2"/>
    <w:rsid w:val="00C12158"/>
    <w:rsid w:val="00C121D7"/>
    <w:rsid w:val="00C12326"/>
    <w:rsid w:val="00C1232B"/>
    <w:rsid w:val="00C1234E"/>
    <w:rsid w:val="00C12409"/>
    <w:rsid w:val="00C12871"/>
    <w:rsid w:val="00C12889"/>
    <w:rsid w:val="00C12A67"/>
    <w:rsid w:val="00C12A71"/>
    <w:rsid w:val="00C1308D"/>
    <w:rsid w:val="00C133D9"/>
    <w:rsid w:val="00C13676"/>
    <w:rsid w:val="00C13858"/>
    <w:rsid w:val="00C13AD8"/>
    <w:rsid w:val="00C13D41"/>
    <w:rsid w:val="00C1434E"/>
    <w:rsid w:val="00C145B8"/>
    <w:rsid w:val="00C14783"/>
    <w:rsid w:val="00C1488F"/>
    <w:rsid w:val="00C149B7"/>
    <w:rsid w:val="00C14A08"/>
    <w:rsid w:val="00C14FB7"/>
    <w:rsid w:val="00C1502C"/>
    <w:rsid w:val="00C152C8"/>
    <w:rsid w:val="00C1559D"/>
    <w:rsid w:val="00C155CA"/>
    <w:rsid w:val="00C15B9E"/>
    <w:rsid w:val="00C15CFD"/>
    <w:rsid w:val="00C15D6E"/>
    <w:rsid w:val="00C16066"/>
    <w:rsid w:val="00C160AD"/>
    <w:rsid w:val="00C16195"/>
    <w:rsid w:val="00C16511"/>
    <w:rsid w:val="00C165C9"/>
    <w:rsid w:val="00C1662C"/>
    <w:rsid w:val="00C16748"/>
    <w:rsid w:val="00C167A7"/>
    <w:rsid w:val="00C16827"/>
    <w:rsid w:val="00C1686A"/>
    <w:rsid w:val="00C16C47"/>
    <w:rsid w:val="00C16C80"/>
    <w:rsid w:val="00C16D3C"/>
    <w:rsid w:val="00C16E8C"/>
    <w:rsid w:val="00C1701B"/>
    <w:rsid w:val="00C17034"/>
    <w:rsid w:val="00C171B5"/>
    <w:rsid w:val="00C171F7"/>
    <w:rsid w:val="00C173AE"/>
    <w:rsid w:val="00C17453"/>
    <w:rsid w:val="00C17703"/>
    <w:rsid w:val="00C17DBC"/>
    <w:rsid w:val="00C17E50"/>
    <w:rsid w:val="00C17F8E"/>
    <w:rsid w:val="00C200A4"/>
    <w:rsid w:val="00C200A8"/>
    <w:rsid w:val="00C20279"/>
    <w:rsid w:val="00C203D4"/>
    <w:rsid w:val="00C20551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53"/>
    <w:rsid w:val="00C21086"/>
    <w:rsid w:val="00C21271"/>
    <w:rsid w:val="00C21299"/>
    <w:rsid w:val="00C21321"/>
    <w:rsid w:val="00C21344"/>
    <w:rsid w:val="00C2139C"/>
    <w:rsid w:val="00C21777"/>
    <w:rsid w:val="00C21A17"/>
    <w:rsid w:val="00C22004"/>
    <w:rsid w:val="00C227B4"/>
    <w:rsid w:val="00C22938"/>
    <w:rsid w:val="00C22A95"/>
    <w:rsid w:val="00C22CC1"/>
    <w:rsid w:val="00C2325B"/>
    <w:rsid w:val="00C2326F"/>
    <w:rsid w:val="00C235B1"/>
    <w:rsid w:val="00C236D7"/>
    <w:rsid w:val="00C237FC"/>
    <w:rsid w:val="00C239A3"/>
    <w:rsid w:val="00C239CB"/>
    <w:rsid w:val="00C239DE"/>
    <w:rsid w:val="00C23C58"/>
    <w:rsid w:val="00C23DF6"/>
    <w:rsid w:val="00C23E51"/>
    <w:rsid w:val="00C24492"/>
    <w:rsid w:val="00C246F2"/>
    <w:rsid w:val="00C24847"/>
    <w:rsid w:val="00C249FC"/>
    <w:rsid w:val="00C24A5F"/>
    <w:rsid w:val="00C24B02"/>
    <w:rsid w:val="00C24BDE"/>
    <w:rsid w:val="00C24C50"/>
    <w:rsid w:val="00C24D3F"/>
    <w:rsid w:val="00C24EF6"/>
    <w:rsid w:val="00C24F40"/>
    <w:rsid w:val="00C25117"/>
    <w:rsid w:val="00C2520C"/>
    <w:rsid w:val="00C25299"/>
    <w:rsid w:val="00C25305"/>
    <w:rsid w:val="00C25526"/>
    <w:rsid w:val="00C255EB"/>
    <w:rsid w:val="00C25617"/>
    <w:rsid w:val="00C25632"/>
    <w:rsid w:val="00C2573D"/>
    <w:rsid w:val="00C257EB"/>
    <w:rsid w:val="00C25A33"/>
    <w:rsid w:val="00C25FC9"/>
    <w:rsid w:val="00C2660B"/>
    <w:rsid w:val="00C2671D"/>
    <w:rsid w:val="00C26AEC"/>
    <w:rsid w:val="00C26BF6"/>
    <w:rsid w:val="00C26BFC"/>
    <w:rsid w:val="00C26C2D"/>
    <w:rsid w:val="00C26C78"/>
    <w:rsid w:val="00C27125"/>
    <w:rsid w:val="00C271B2"/>
    <w:rsid w:val="00C272B6"/>
    <w:rsid w:val="00C2730E"/>
    <w:rsid w:val="00C276D6"/>
    <w:rsid w:val="00C276EC"/>
    <w:rsid w:val="00C303BB"/>
    <w:rsid w:val="00C3059D"/>
    <w:rsid w:val="00C307D2"/>
    <w:rsid w:val="00C3080D"/>
    <w:rsid w:val="00C30890"/>
    <w:rsid w:val="00C30B6B"/>
    <w:rsid w:val="00C313AF"/>
    <w:rsid w:val="00C31422"/>
    <w:rsid w:val="00C31845"/>
    <w:rsid w:val="00C322B8"/>
    <w:rsid w:val="00C32AA8"/>
    <w:rsid w:val="00C32AE7"/>
    <w:rsid w:val="00C32AF3"/>
    <w:rsid w:val="00C32B87"/>
    <w:rsid w:val="00C32D8B"/>
    <w:rsid w:val="00C32E1C"/>
    <w:rsid w:val="00C32F54"/>
    <w:rsid w:val="00C33168"/>
    <w:rsid w:val="00C3338B"/>
    <w:rsid w:val="00C335B2"/>
    <w:rsid w:val="00C340A2"/>
    <w:rsid w:val="00C341AA"/>
    <w:rsid w:val="00C3434B"/>
    <w:rsid w:val="00C34654"/>
    <w:rsid w:val="00C34742"/>
    <w:rsid w:val="00C349AF"/>
    <w:rsid w:val="00C34C85"/>
    <w:rsid w:val="00C34E6E"/>
    <w:rsid w:val="00C34F02"/>
    <w:rsid w:val="00C34F84"/>
    <w:rsid w:val="00C35144"/>
    <w:rsid w:val="00C351B0"/>
    <w:rsid w:val="00C35202"/>
    <w:rsid w:val="00C3531C"/>
    <w:rsid w:val="00C35379"/>
    <w:rsid w:val="00C355D4"/>
    <w:rsid w:val="00C3561A"/>
    <w:rsid w:val="00C35666"/>
    <w:rsid w:val="00C357A9"/>
    <w:rsid w:val="00C35B75"/>
    <w:rsid w:val="00C35C5E"/>
    <w:rsid w:val="00C35CFC"/>
    <w:rsid w:val="00C35F43"/>
    <w:rsid w:val="00C35F8B"/>
    <w:rsid w:val="00C35F8E"/>
    <w:rsid w:val="00C36022"/>
    <w:rsid w:val="00C360CD"/>
    <w:rsid w:val="00C36216"/>
    <w:rsid w:val="00C363DD"/>
    <w:rsid w:val="00C36692"/>
    <w:rsid w:val="00C36719"/>
    <w:rsid w:val="00C367CD"/>
    <w:rsid w:val="00C368F0"/>
    <w:rsid w:val="00C36E2A"/>
    <w:rsid w:val="00C370A4"/>
    <w:rsid w:val="00C37137"/>
    <w:rsid w:val="00C37174"/>
    <w:rsid w:val="00C378BA"/>
    <w:rsid w:val="00C3791C"/>
    <w:rsid w:val="00C37CB2"/>
    <w:rsid w:val="00C37DCA"/>
    <w:rsid w:val="00C37EE9"/>
    <w:rsid w:val="00C37FE6"/>
    <w:rsid w:val="00C40047"/>
    <w:rsid w:val="00C40112"/>
    <w:rsid w:val="00C408EE"/>
    <w:rsid w:val="00C40921"/>
    <w:rsid w:val="00C409DA"/>
    <w:rsid w:val="00C40A81"/>
    <w:rsid w:val="00C40BE4"/>
    <w:rsid w:val="00C40CF3"/>
    <w:rsid w:val="00C411B4"/>
    <w:rsid w:val="00C411DC"/>
    <w:rsid w:val="00C4121A"/>
    <w:rsid w:val="00C412D0"/>
    <w:rsid w:val="00C417B0"/>
    <w:rsid w:val="00C41912"/>
    <w:rsid w:val="00C419F7"/>
    <w:rsid w:val="00C41D7F"/>
    <w:rsid w:val="00C41DDA"/>
    <w:rsid w:val="00C41E9B"/>
    <w:rsid w:val="00C41EFD"/>
    <w:rsid w:val="00C41F76"/>
    <w:rsid w:val="00C4207A"/>
    <w:rsid w:val="00C420C0"/>
    <w:rsid w:val="00C420D2"/>
    <w:rsid w:val="00C426B7"/>
    <w:rsid w:val="00C426C3"/>
    <w:rsid w:val="00C42728"/>
    <w:rsid w:val="00C42B5F"/>
    <w:rsid w:val="00C42B78"/>
    <w:rsid w:val="00C42C44"/>
    <w:rsid w:val="00C42D7A"/>
    <w:rsid w:val="00C42D97"/>
    <w:rsid w:val="00C43339"/>
    <w:rsid w:val="00C4333D"/>
    <w:rsid w:val="00C433ED"/>
    <w:rsid w:val="00C44291"/>
    <w:rsid w:val="00C442B7"/>
    <w:rsid w:val="00C44692"/>
    <w:rsid w:val="00C446CF"/>
    <w:rsid w:val="00C4470D"/>
    <w:rsid w:val="00C44753"/>
    <w:rsid w:val="00C44772"/>
    <w:rsid w:val="00C44774"/>
    <w:rsid w:val="00C4478B"/>
    <w:rsid w:val="00C44B31"/>
    <w:rsid w:val="00C44D20"/>
    <w:rsid w:val="00C44D37"/>
    <w:rsid w:val="00C44F45"/>
    <w:rsid w:val="00C454B0"/>
    <w:rsid w:val="00C4559B"/>
    <w:rsid w:val="00C456B4"/>
    <w:rsid w:val="00C45B2F"/>
    <w:rsid w:val="00C45C4C"/>
    <w:rsid w:val="00C4601B"/>
    <w:rsid w:val="00C4606C"/>
    <w:rsid w:val="00C463F1"/>
    <w:rsid w:val="00C46453"/>
    <w:rsid w:val="00C46653"/>
    <w:rsid w:val="00C466C0"/>
    <w:rsid w:val="00C46894"/>
    <w:rsid w:val="00C46952"/>
    <w:rsid w:val="00C46D3F"/>
    <w:rsid w:val="00C46D91"/>
    <w:rsid w:val="00C46EE6"/>
    <w:rsid w:val="00C4704B"/>
    <w:rsid w:val="00C47108"/>
    <w:rsid w:val="00C4718C"/>
    <w:rsid w:val="00C471F0"/>
    <w:rsid w:val="00C47291"/>
    <w:rsid w:val="00C4747C"/>
    <w:rsid w:val="00C47715"/>
    <w:rsid w:val="00C4790A"/>
    <w:rsid w:val="00C47EC3"/>
    <w:rsid w:val="00C47EF2"/>
    <w:rsid w:val="00C47F52"/>
    <w:rsid w:val="00C47F74"/>
    <w:rsid w:val="00C5012E"/>
    <w:rsid w:val="00C50187"/>
    <w:rsid w:val="00C501A9"/>
    <w:rsid w:val="00C5048F"/>
    <w:rsid w:val="00C50875"/>
    <w:rsid w:val="00C50915"/>
    <w:rsid w:val="00C509DA"/>
    <w:rsid w:val="00C50AEA"/>
    <w:rsid w:val="00C50B5A"/>
    <w:rsid w:val="00C50BA2"/>
    <w:rsid w:val="00C50BE9"/>
    <w:rsid w:val="00C50BEA"/>
    <w:rsid w:val="00C510BD"/>
    <w:rsid w:val="00C511AA"/>
    <w:rsid w:val="00C51287"/>
    <w:rsid w:val="00C514F3"/>
    <w:rsid w:val="00C5174E"/>
    <w:rsid w:val="00C5175C"/>
    <w:rsid w:val="00C519E7"/>
    <w:rsid w:val="00C51A17"/>
    <w:rsid w:val="00C51CE4"/>
    <w:rsid w:val="00C51D98"/>
    <w:rsid w:val="00C51EE5"/>
    <w:rsid w:val="00C5244C"/>
    <w:rsid w:val="00C52744"/>
    <w:rsid w:val="00C52A36"/>
    <w:rsid w:val="00C52C87"/>
    <w:rsid w:val="00C52DD8"/>
    <w:rsid w:val="00C530D1"/>
    <w:rsid w:val="00C53276"/>
    <w:rsid w:val="00C534FB"/>
    <w:rsid w:val="00C5354D"/>
    <w:rsid w:val="00C53583"/>
    <w:rsid w:val="00C5378A"/>
    <w:rsid w:val="00C537A2"/>
    <w:rsid w:val="00C539E7"/>
    <w:rsid w:val="00C53AA8"/>
    <w:rsid w:val="00C5426D"/>
    <w:rsid w:val="00C542B8"/>
    <w:rsid w:val="00C5450A"/>
    <w:rsid w:val="00C54694"/>
    <w:rsid w:val="00C54979"/>
    <w:rsid w:val="00C54CCB"/>
    <w:rsid w:val="00C55233"/>
    <w:rsid w:val="00C5537D"/>
    <w:rsid w:val="00C5541D"/>
    <w:rsid w:val="00C559AF"/>
    <w:rsid w:val="00C55D63"/>
    <w:rsid w:val="00C55E65"/>
    <w:rsid w:val="00C56232"/>
    <w:rsid w:val="00C562FA"/>
    <w:rsid w:val="00C5632B"/>
    <w:rsid w:val="00C563C1"/>
    <w:rsid w:val="00C5644D"/>
    <w:rsid w:val="00C56737"/>
    <w:rsid w:val="00C567CE"/>
    <w:rsid w:val="00C56B15"/>
    <w:rsid w:val="00C56F59"/>
    <w:rsid w:val="00C56FA9"/>
    <w:rsid w:val="00C572AE"/>
    <w:rsid w:val="00C5734E"/>
    <w:rsid w:val="00C57AC9"/>
    <w:rsid w:val="00C57BD0"/>
    <w:rsid w:val="00C57BD7"/>
    <w:rsid w:val="00C57C01"/>
    <w:rsid w:val="00C57C9B"/>
    <w:rsid w:val="00C57C9F"/>
    <w:rsid w:val="00C57D89"/>
    <w:rsid w:val="00C57E00"/>
    <w:rsid w:val="00C57E36"/>
    <w:rsid w:val="00C600AB"/>
    <w:rsid w:val="00C60183"/>
    <w:rsid w:val="00C602C3"/>
    <w:rsid w:val="00C6036F"/>
    <w:rsid w:val="00C607A3"/>
    <w:rsid w:val="00C608AD"/>
    <w:rsid w:val="00C60A91"/>
    <w:rsid w:val="00C60C4B"/>
    <w:rsid w:val="00C60DFC"/>
    <w:rsid w:val="00C60FBF"/>
    <w:rsid w:val="00C610EB"/>
    <w:rsid w:val="00C612B5"/>
    <w:rsid w:val="00C6178C"/>
    <w:rsid w:val="00C618AD"/>
    <w:rsid w:val="00C618DD"/>
    <w:rsid w:val="00C61F77"/>
    <w:rsid w:val="00C62048"/>
    <w:rsid w:val="00C6219D"/>
    <w:rsid w:val="00C62229"/>
    <w:rsid w:val="00C6242C"/>
    <w:rsid w:val="00C62477"/>
    <w:rsid w:val="00C625AD"/>
    <w:rsid w:val="00C625B2"/>
    <w:rsid w:val="00C626CA"/>
    <w:rsid w:val="00C6276B"/>
    <w:rsid w:val="00C627E4"/>
    <w:rsid w:val="00C629B3"/>
    <w:rsid w:val="00C62A3F"/>
    <w:rsid w:val="00C62AB7"/>
    <w:rsid w:val="00C62B47"/>
    <w:rsid w:val="00C62B88"/>
    <w:rsid w:val="00C62D62"/>
    <w:rsid w:val="00C631E2"/>
    <w:rsid w:val="00C63513"/>
    <w:rsid w:val="00C63551"/>
    <w:rsid w:val="00C63605"/>
    <w:rsid w:val="00C637E7"/>
    <w:rsid w:val="00C637F0"/>
    <w:rsid w:val="00C63A03"/>
    <w:rsid w:val="00C63A24"/>
    <w:rsid w:val="00C63B06"/>
    <w:rsid w:val="00C63C9B"/>
    <w:rsid w:val="00C63E28"/>
    <w:rsid w:val="00C63E79"/>
    <w:rsid w:val="00C640B8"/>
    <w:rsid w:val="00C64102"/>
    <w:rsid w:val="00C64160"/>
    <w:rsid w:val="00C641D3"/>
    <w:rsid w:val="00C641EA"/>
    <w:rsid w:val="00C6477E"/>
    <w:rsid w:val="00C647EC"/>
    <w:rsid w:val="00C64A6F"/>
    <w:rsid w:val="00C64A9F"/>
    <w:rsid w:val="00C64D03"/>
    <w:rsid w:val="00C65017"/>
    <w:rsid w:val="00C6524F"/>
    <w:rsid w:val="00C659DD"/>
    <w:rsid w:val="00C65A48"/>
    <w:rsid w:val="00C65A74"/>
    <w:rsid w:val="00C65DD7"/>
    <w:rsid w:val="00C65EC3"/>
    <w:rsid w:val="00C6603A"/>
    <w:rsid w:val="00C66050"/>
    <w:rsid w:val="00C663E8"/>
    <w:rsid w:val="00C667F4"/>
    <w:rsid w:val="00C66989"/>
    <w:rsid w:val="00C669B9"/>
    <w:rsid w:val="00C66AC3"/>
    <w:rsid w:val="00C66B59"/>
    <w:rsid w:val="00C66BE1"/>
    <w:rsid w:val="00C67142"/>
    <w:rsid w:val="00C67419"/>
    <w:rsid w:val="00C6742A"/>
    <w:rsid w:val="00C677FC"/>
    <w:rsid w:val="00C67885"/>
    <w:rsid w:val="00C67963"/>
    <w:rsid w:val="00C6798F"/>
    <w:rsid w:val="00C67B24"/>
    <w:rsid w:val="00C67B8C"/>
    <w:rsid w:val="00C67D0A"/>
    <w:rsid w:val="00C67D79"/>
    <w:rsid w:val="00C67E06"/>
    <w:rsid w:val="00C7067A"/>
    <w:rsid w:val="00C707F3"/>
    <w:rsid w:val="00C70AC5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B27"/>
    <w:rsid w:val="00C71C5A"/>
    <w:rsid w:val="00C71C86"/>
    <w:rsid w:val="00C71EBB"/>
    <w:rsid w:val="00C72100"/>
    <w:rsid w:val="00C7249F"/>
    <w:rsid w:val="00C726E1"/>
    <w:rsid w:val="00C72976"/>
    <w:rsid w:val="00C72A0E"/>
    <w:rsid w:val="00C72A70"/>
    <w:rsid w:val="00C72AA1"/>
    <w:rsid w:val="00C72B0D"/>
    <w:rsid w:val="00C72D42"/>
    <w:rsid w:val="00C72E99"/>
    <w:rsid w:val="00C72F75"/>
    <w:rsid w:val="00C730B8"/>
    <w:rsid w:val="00C73122"/>
    <w:rsid w:val="00C731A6"/>
    <w:rsid w:val="00C734CD"/>
    <w:rsid w:val="00C7350F"/>
    <w:rsid w:val="00C7362A"/>
    <w:rsid w:val="00C73640"/>
    <w:rsid w:val="00C736D2"/>
    <w:rsid w:val="00C73756"/>
    <w:rsid w:val="00C737D5"/>
    <w:rsid w:val="00C7383F"/>
    <w:rsid w:val="00C739B8"/>
    <w:rsid w:val="00C73A11"/>
    <w:rsid w:val="00C73BF1"/>
    <w:rsid w:val="00C73E7F"/>
    <w:rsid w:val="00C73F65"/>
    <w:rsid w:val="00C73FF9"/>
    <w:rsid w:val="00C741BC"/>
    <w:rsid w:val="00C741D8"/>
    <w:rsid w:val="00C74202"/>
    <w:rsid w:val="00C74338"/>
    <w:rsid w:val="00C74514"/>
    <w:rsid w:val="00C746A1"/>
    <w:rsid w:val="00C747E7"/>
    <w:rsid w:val="00C748A0"/>
    <w:rsid w:val="00C74A02"/>
    <w:rsid w:val="00C74A0D"/>
    <w:rsid w:val="00C74A27"/>
    <w:rsid w:val="00C74D6B"/>
    <w:rsid w:val="00C74E2D"/>
    <w:rsid w:val="00C7506C"/>
    <w:rsid w:val="00C75070"/>
    <w:rsid w:val="00C755CE"/>
    <w:rsid w:val="00C7570F"/>
    <w:rsid w:val="00C7572F"/>
    <w:rsid w:val="00C75921"/>
    <w:rsid w:val="00C75940"/>
    <w:rsid w:val="00C75A4D"/>
    <w:rsid w:val="00C75A6B"/>
    <w:rsid w:val="00C75AB8"/>
    <w:rsid w:val="00C75C60"/>
    <w:rsid w:val="00C761C9"/>
    <w:rsid w:val="00C767F3"/>
    <w:rsid w:val="00C7695D"/>
    <w:rsid w:val="00C76B9E"/>
    <w:rsid w:val="00C76C8B"/>
    <w:rsid w:val="00C76FE3"/>
    <w:rsid w:val="00C77072"/>
    <w:rsid w:val="00C77180"/>
    <w:rsid w:val="00C7731B"/>
    <w:rsid w:val="00C7737C"/>
    <w:rsid w:val="00C77BDA"/>
    <w:rsid w:val="00C77C79"/>
    <w:rsid w:val="00C77C7F"/>
    <w:rsid w:val="00C77D61"/>
    <w:rsid w:val="00C77D76"/>
    <w:rsid w:val="00C77D7B"/>
    <w:rsid w:val="00C77DEF"/>
    <w:rsid w:val="00C8012A"/>
    <w:rsid w:val="00C803BF"/>
    <w:rsid w:val="00C80574"/>
    <w:rsid w:val="00C8067A"/>
    <w:rsid w:val="00C806AE"/>
    <w:rsid w:val="00C807A0"/>
    <w:rsid w:val="00C807C3"/>
    <w:rsid w:val="00C807E5"/>
    <w:rsid w:val="00C80934"/>
    <w:rsid w:val="00C80B93"/>
    <w:rsid w:val="00C80BD4"/>
    <w:rsid w:val="00C80E5C"/>
    <w:rsid w:val="00C80F53"/>
    <w:rsid w:val="00C8113A"/>
    <w:rsid w:val="00C8119D"/>
    <w:rsid w:val="00C812CE"/>
    <w:rsid w:val="00C81315"/>
    <w:rsid w:val="00C815D0"/>
    <w:rsid w:val="00C81663"/>
    <w:rsid w:val="00C817FF"/>
    <w:rsid w:val="00C81A44"/>
    <w:rsid w:val="00C81A7D"/>
    <w:rsid w:val="00C81B53"/>
    <w:rsid w:val="00C81D78"/>
    <w:rsid w:val="00C8216F"/>
    <w:rsid w:val="00C82201"/>
    <w:rsid w:val="00C82255"/>
    <w:rsid w:val="00C822B8"/>
    <w:rsid w:val="00C82427"/>
    <w:rsid w:val="00C827E2"/>
    <w:rsid w:val="00C829A3"/>
    <w:rsid w:val="00C82B70"/>
    <w:rsid w:val="00C82D4A"/>
    <w:rsid w:val="00C82D76"/>
    <w:rsid w:val="00C83092"/>
    <w:rsid w:val="00C831F4"/>
    <w:rsid w:val="00C832E1"/>
    <w:rsid w:val="00C83414"/>
    <w:rsid w:val="00C83418"/>
    <w:rsid w:val="00C834BD"/>
    <w:rsid w:val="00C836D3"/>
    <w:rsid w:val="00C839A8"/>
    <w:rsid w:val="00C83A36"/>
    <w:rsid w:val="00C83F48"/>
    <w:rsid w:val="00C83FB7"/>
    <w:rsid w:val="00C84135"/>
    <w:rsid w:val="00C84150"/>
    <w:rsid w:val="00C843C9"/>
    <w:rsid w:val="00C845A4"/>
    <w:rsid w:val="00C84B27"/>
    <w:rsid w:val="00C84DD4"/>
    <w:rsid w:val="00C84DE0"/>
    <w:rsid w:val="00C84EBB"/>
    <w:rsid w:val="00C8500E"/>
    <w:rsid w:val="00C85260"/>
    <w:rsid w:val="00C85845"/>
    <w:rsid w:val="00C85C4F"/>
    <w:rsid w:val="00C85F4F"/>
    <w:rsid w:val="00C86123"/>
    <w:rsid w:val="00C86336"/>
    <w:rsid w:val="00C864EF"/>
    <w:rsid w:val="00C8657C"/>
    <w:rsid w:val="00C8665A"/>
    <w:rsid w:val="00C86D1D"/>
    <w:rsid w:val="00C8704A"/>
    <w:rsid w:val="00C87449"/>
    <w:rsid w:val="00C87481"/>
    <w:rsid w:val="00C874D8"/>
    <w:rsid w:val="00C87569"/>
    <w:rsid w:val="00C87635"/>
    <w:rsid w:val="00C8790C"/>
    <w:rsid w:val="00C87AA7"/>
    <w:rsid w:val="00C87B13"/>
    <w:rsid w:val="00C87E06"/>
    <w:rsid w:val="00C87EF5"/>
    <w:rsid w:val="00C90199"/>
    <w:rsid w:val="00C9024A"/>
    <w:rsid w:val="00C90333"/>
    <w:rsid w:val="00C90368"/>
    <w:rsid w:val="00C90590"/>
    <w:rsid w:val="00C907B0"/>
    <w:rsid w:val="00C90C1E"/>
    <w:rsid w:val="00C90E3E"/>
    <w:rsid w:val="00C90FAA"/>
    <w:rsid w:val="00C91189"/>
    <w:rsid w:val="00C914D1"/>
    <w:rsid w:val="00C9154A"/>
    <w:rsid w:val="00C918BB"/>
    <w:rsid w:val="00C919A5"/>
    <w:rsid w:val="00C91B02"/>
    <w:rsid w:val="00C91B07"/>
    <w:rsid w:val="00C91C1D"/>
    <w:rsid w:val="00C91CDC"/>
    <w:rsid w:val="00C920E8"/>
    <w:rsid w:val="00C9221E"/>
    <w:rsid w:val="00C929C7"/>
    <w:rsid w:val="00C92C1E"/>
    <w:rsid w:val="00C92EE8"/>
    <w:rsid w:val="00C930EF"/>
    <w:rsid w:val="00C93120"/>
    <w:rsid w:val="00C93129"/>
    <w:rsid w:val="00C9333E"/>
    <w:rsid w:val="00C93596"/>
    <w:rsid w:val="00C936EB"/>
    <w:rsid w:val="00C93A18"/>
    <w:rsid w:val="00C93D92"/>
    <w:rsid w:val="00C93F8B"/>
    <w:rsid w:val="00C94369"/>
    <w:rsid w:val="00C94592"/>
    <w:rsid w:val="00C946B3"/>
    <w:rsid w:val="00C94793"/>
    <w:rsid w:val="00C94A8A"/>
    <w:rsid w:val="00C94CC4"/>
    <w:rsid w:val="00C94DA8"/>
    <w:rsid w:val="00C951BA"/>
    <w:rsid w:val="00C951FB"/>
    <w:rsid w:val="00C953BB"/>
    <w:rsid w:val="00C9575D"/>
    <w:rsid w:val="00C957FA"/>
    <w:rsid w:val="00C95925"/>
    <w:rsid w:val="00C95C8E"/>
    <w:rsid w:val="00C95EF1"/>
    <w:rsid w:val="00C95FC3"/>
    <w:rsid w:val="00C960CC"/>
    <w:rsid w:val="00C96532"/>
    <w:rsid w:val="00C965EE"/>
    <w:rsid w:val="00C96716"/>
    <w:rsid w:val="00C96844"/>
    <w:rsid w:val="00C96B61"/>
    <w:rsid w:val="00C96C8F"/>
    <w:rsid w:val="00C96E9C"/>
    <w:rsid w:val="00C96FCA"/>
    <w:rsid w:val="00C96FFB"/>
    <w:rsid w:val="00C971A5"/>
    <w:rsid w:val="00C972A4"/>
    <w:rsid w:val="00C97364"/>
    <w:rsid w:val="00C97393"/>
    <w:rsid w:val="00C97494"/>
    <w:rsid w:val="00C9770A"/>
    <w:rsid w:val="00C97BF8"/>
    <w:rsid w:val="00C97C2F"/>
    <w:rsid w:val="00C97CA8"/>
    <w:rsid w:val="00C97E7C"/>
    <w:rsid w:val="00C97F76"/>
    <w:rsid w:val="00CA00D6"/>
    <w:rsid w:val="00CA015A"/>
    <w:rsid w:val="00CA024A"/>
    <w:rsid w:val="00CA0332"/>
    <w:rsid w:val="00CA0388"/>
    <w:rsid w:val="00CA03A6"/>
    <w:rsid w:val="00CA0758"/>
    <w:rsid w:val="00CA087A"/>
    <w:rsid w:val="00CA0A54"/>
    <w:rsid w:val="00CA0DCB"/>
    <w:rsid w:val="00CA0F98"/>
    <w:rsid w:val="00CA107E"/>
    <w:rsid w:val="00CA151F"/>
    <w:rsid w:val="00CA18AC"/>
    <w:rsid w:val="00CA1AB5"/>
    <w:rsid w:val="00CA1B8F"/>
    <w:rsid w:val="00CA1BEF"/>
    <w:rsid w:val="00CA1D0B"/>
    <w:rsid w:val="00CA1F84"/>
    <w:rsid w:val="00CA207C"/>
    <w:rsid w:val="00CA2214"/>
    <w:rsid w:val="00CA22A2"/>
    <w:rsid w:val="00CA2352"/>
    <w:rsid w:val="00CA24AF"/>
    <w:rsid w:val="00CA272D"/>
    <w:rsid w:val="00CA2997"/>
    <w:rsid w:val="00CA2B7D"/>
    <w:rsid w:val="00CA2C72"/>
    <w:rsid w:val="00CA2CCE"/>
    <w:rsid w:val="00CA2D85"/>
    <w:rsid w:val="00CA2D97"/>
    <w:rsid w:val="00CA2EA8"/>
    <w:rsid w:val="00CA3003"/>
    <w:rsid w:val="00CA3123"/>
    <w:rsid w:val="00CA322D"/>
    <w:rsid w:val="00CA3304"/>
    <w:rsid w:val="00CA3546"/>
    <w:rsid w:val="00CA3706"/>
    <w:rsid w:val="00CA3768"/>
    <w:rsid w:val="00CA38F2"/>
    <w:rsid w:val="00CA3D86"/>
    <w:rsid w:val="00CA3F9E"/>
    <w:rsid w:val="00CA419F"/>
    <w:rsid w:val="00CA41E6"/>
    <w:rsid w:val="00CA4271"/>
    <w:rsid w:val="00CA429C"/>
    <w:rsid w:val="00CA42CF"/>
    <w:rsid w:val="00CA4321"/>
    <w:rsid w:val="00CA4853"/>
    <w:rsid w:val="00CA4B12"/>
    <w:rsid w:val="00CA4BB8"/>
    <w:rsid w:val="00CA4BCF"/>
    <w:rsid w:val="00CA501D"/>
    <w:rsid w:val="00CA50AA"/>
    <w:rsid w:val="00CA522D"/>
    <w:rsid w:val="00CA53B2"/>
    <w:rsid w:val="00CA53D4"/>
    <w:rsid w:val="00CA542B"/>
    <w:rsid w:val="00CA5456"/>
    <w:rsid w:val="00CA5532"/>
    <w:rsid w:val="00CA559E"/>
    <w:rsid w:val="00CA55C4"/>
    <w:rsid w:val="00CA55F6"/>
    <w:rsid w:val="00CA5637"/>
    <w:rsid w:val="00CA5842"/>
    <w:rsid w:val="00CA5874"/>
    <w:rsid w:val="00CA59F7"/>
    <w:rsid w:val="00CA5EA6"/>
    <w:rsid w:val="00CA5F77"/>
    <w:rsid w:val="00CA62A1"/>
    <w:rsid w:val="00CA63E5"/>
    <w:rsid w:val="00CA63F0"/>
    <w:rsid w:val="00CA65E9"/>
    <w:rsid w:val="00CA6642"/>
    <w:rsid w:val="00CA6739"/>
    <w:rsid w:val="00CA68A0"/>
    <w:rsid w:val="00CA6BC8"/>
    <w:rsid w:val="00CA706F"/>
    <w:rsid w:val="00CA70C5"/>
    <w:rsid w:val="00CA714A"/>
    <w:rsid w:val="00CA7397"/>
    <w:rsid w:val="00CA741C"/>
    <w:rsid w:val="00CA74A2"/>
    <w:rsid w:val="00CA7648"/>
    <w:rsid w:val="00CA76C3"/>
    <w:rsid w:val="00CA7981"/>
    <w:rsid w:val="00CA7A54"/>
    <w:rsid w:val="00CA7B57"/>
    <w:rsid w:val="00CA7C3A"/>
    <w:rsid w:val="00CA7D2F"/>
    <w:rsid w:val="00CA7F91"/>
    <w:rsid w:val="00CA7FDE"/>
    <w:rsid w:val="00CB03B8"/>
    <w:rsid w:val="00CB07C9"/>
    <w:rsid w:val="00CB09BD"/>
    <w:rsid w:val="00CB0B02"/>
    <w:rsid w:val="00CB11BF"/>
    <w:rsid w:val="00CB11E9"/>
    <w:rsid w:val="00CB130F"/>
    <w:rsid w:val="00CB14FB"/>
    <w:rsid w:val="00CB15B0"/>
    <w:rsid w:val="00CB175F"/>
    <w:rsid w:val="00CB23F0"/>
    <w:rsid w:val="00CB254F"/>
    <w:rsid w:val="00CB28F5"/>
    <w:rsid w:val="00CB2AF6"/>
    <w:rsid w:val="00CB2B11"/>
    <w:rsid w:val="00CB2B88"/>
    <w:rsid w:val="00CB2C40"/>
    <w:rsid w:val="00CB2F3B"/>
    <w:rsid w:val="00CB31C1"/>
    <w:rsid w:val="00CB3288"/>
    <w:rsid w:val="00CB32BB"/>
    <w:rsid w:val="00CB3367"/>
    <w:rsid w:val="00CB33AF"/>
    <w:rsid w:val="00CB3848"/>
    <w:rsid w:val="00CB394F"/>
    <w:rsid w:val="00CB396E"/>
    <w:rsid w:val="00CB3B0B"/>
    <w:rsid w:val="00CB3B4E"/>
    <w:rsid w:val="00CB3D3D"/>
    <w:rsid w:val="00CB3EDD"/>
    <w:rsid w:val="00CB420B"/>
    <w:rsid w:val="00CB4282"/>
    <w:rsid w:val="00CB4427"/>
    <w:rsid w:val="00CB453E"/>
    <w:rsid w:val="00CB4568"/>
    <w:rsid w:val="00CB460E"/>
    <w:rsid w:val="00CB4984"/>
    <w:rsid w:val="00CB4EE4"/>
    <w:rsid w:val="00CB4F15"/>
    <w:rsid w:val="00CB4F79"/>
    <w:rsid w:val="00CB5265"/>
    <w:rsid w:val="00CB57D8"/>
    <w:rsid w:val="00CB58DA"/>
    <w:rsid w:val="00CB5977"/>
    <w:rsid w:val="00CB5DAD"/>
    <w:rsid w:val="00CB5E8D"/>
    <w:rsid w:val="00CB608C"/>
    <w:rsid w:val="00CB60DF"/>
    <w:rsid w:val="00CB6334"/>
    <w:rsid w:val="00CB64A1"/>
    <w:rsid w:val="00CB6532"/>
    <w:rsid w:val="00CB66A5"/>
    <w:rsid w:val="00CB6ABA"/>
    <w:rsid w:val="00CB6BF5"/>
    <w:rsid w:val="00CB6CF4"/>
    <w:rsid w:val="00CB75E4"/>
    <w:rsid w:val="00CB764E"/>
    <w:rsid w:val="00CB7754"/>
    <w:rsid w:val="00CB78A4"/>
    <w:rsid w:val="00CB7910"/>
    <w:rsid w:val="00CB7A52"/>
    <w:rsid w:val="00CB7A62"/>
    <w:rsid w:val="00CB7A65"/>
    <w:rsid w:val="00CB7ABA"/>
    <w:rsid w:val="00CB7B02"/>
    <w:rsid w:val="00CB7C79"/>
    <w:rsid w:val="00CB7E80"/>
    <w:rsid w:val="00CB7FA6"/>
    <w:rsid w:val="00CC0103"/>
    <w:rsid w:val="00CC0283"/>
    <w:rsid w:val="00CC030A"/>
    <w:rsid w:val="00CC0487"/>
    <w:rsid w:val="00CC05FE"/>
    <w:rsid w:val="00CC0749"/>
    <w:rsid w:val="00CC0848"/>
    <w:rsid w:val="00CC0984"/>
    <w:rsid w:val="00CC09F5"/>
    <w:rsid w:val="00CC0AF2"/>
    <w:rsid w:val="00CC0BE5"/>
    <w:rsid w:val="00CC0C6A"/>
    <w:rsid w:val="00CC0D2E"/>
    <w:rsid w:val="00CC0DEA"/>
    <w:rsid w:val="00CC0EA7"/>
    <w:rsid w:val="00CC0EAC"/>
    <w:rsid w:val="00CC0EF2"/>
    <w:rsid w:val="00CC0FDC"/>
    <w:rsid w:val="00CC10D9"/>
    <w:rsid w:val="00CC135F"/>
    <w:rsid w:val="00CC1794"/>
    <w:rsid w:val="00CC2177"/>
    <w:rsid w:val="00CC2188"/>
    <w:rsid w:val="00CC24B5"/>
    <w:rsid w:val="00CC25E7"/>
    <w:rsid w:val="00CC26BB"/>
    <w:rsid w:val="00CC26D2"/>
    <w:rsid w:val="00CC271A"/>
    <w:rsid w:val="00CC28AD"/>
    <w:rsid w:val="00CC2A28"/>
    <w:rsid w:val="00CC2C34"/>
    <w:rsid w:val="00CC2CE9"/>
    <w:rsid w:val="00CC2FE1"/>
    <w:rsid w:val="00CC2FF8"/>
    <w:rsid w:val="00CC30FD"/>
    <w:rsid w:val="00CC3100"/>
    <w:rsid w:val="00CC32DF"/>
    <w:rsid w:val="00CC37EC"/>
    <w:rsid w:val="00CC392C"/>
    <w:rsid w:val="00CC3A54"/>
    <w:rsid w:val="00CC3AA0"/>
    <w:rsid w:val="00CC3AC7"/>
    <w:rsid w:val="00CC3D78"/>
    <w:rsid w:val="00CC3E4E"/>
    <w:rsid w:val="00CC4465"/>
    <w:rsid w:val="00CC4567"/>
    <w:rsid w:val="00CC4583"/>
    <w:rsid w:val="00CC47D1"/>
    <w:rsid w:val="00CC480B"/>
    <w:rsid w:val="00CC4845"/>
    <w:rsid w:val="00CC501F"/>
    <w:rsid w:val="00CC5040"/>
    <w:rsid w:val="00CC5258"/>
    <w:rsid w:val="00CC52F1"/>
    <w:rsid w:val="00CC5587"/>
    <w:rsid w:val="00CC5824"/>
    <w:rsid w:val="00CC587E"/>
    <w:rsid w:val="00CC59DE"/>
    <w:rsid w:val="00CC5A79"/>
    <w:rsid w:val="00CC5A9C"/>
    <w:rsid w:val="00CC5D17"/>
    <w:rsid w:val="00CC61DC"/>
    <w:rsid w:val="00CC6238"/>
    <w:rsid w:val="00CC62D9"/>
    <w:rsid w:val="00CC643D"/>
    <w:rsid w:val="00CC6458"/>
    <w:rsid w:val="00CC64E3"/>
    <w:rsid w:val="00CC6984"/>
    <w:rsid w:val="00CC69E9"/>
    <w:rsid w:val="00CC6A18"/>
    <w:rsid w:val="00CC6A47"/>
    <w:rsid w:val="00CC6AAC"/>
    <w:rsid w:val="00CC6BB6"/>
    <w:rsid w:val="00CC6C2C"/>
    <w:rsid w:val="00CC6C31"/>
    <w:rsid w:val="00CC6CFF"/>
    <w:rsid w:val="00CC6E72"/>
    <w:rsid w:val="00CC7124"/>
    <w:rsid w:val="00CC71B4"/>
    <w:rsid w:val="00CC73B9"/>
    <w:rsid w:val="00CC73BC"/>
    <w:rsid w:val="00CC7636"/>
    <w:rsid w:val="00CC7752"/>
    <w:rsid w:val="00CC78D7"/>
    <w:rsid w:val="00CC7BF7"/>
    <w:rsid w:val="00CC7CB7"/>
    <w:rsid w:val="00CC7E53"/>
    <w:rsid w:val="00CC7EF7"/>
    <w:rsid w:val="00CD001D"/>
    <w:rsid w:val="00CD0228"/>
    <w:rsid w:val="00CD02AA"/>
    <w:rsid w:val="00CD02D7"/>
    <w:rsid w:val="00CD0580"/>
    <w:rsid w:val="00CD0913"/>
    <w:rsid w:val="00CD0B67"/>
    <w:rsid w:val="00CD0CE9"/>
    <w:rsid w:val="00CD0DEC"/>
    <w:rsid w:val="00CD109A"/>
    <w:rsid w:val="00CD14C1"/>
    <w:rsid w:val="00CD18B5"/>
    <w:rsid w:val="00CD191B"/>
    <w:rsid w:val="00CD1926"/>
    <w:rsid w:val="00CD1AE3"/>
    <w:rsid w:val="00CD1E99"/>
    <w:rsid w:val="00CD1F94"/>
    <w:rsid w:val="00CD200C"/>
    <w:rsid w:val="00CD2096"/>
    <w:rsid w:val="00CD20E1"/>
    <w:rsid w:val="00CD225A"/>
    <w:rsid w:val="00CD2382"/>
    <w:rsid w:val="00CD25C2"/>
    <w:rsid w:val="00CD27B4"/>
    <w:rsid w:val="00CD27C1"/>
    <w:rsid w:val="00CD27D1"/>
    <w:rsid w:val="00CD27E7"/>
    <w:rsid w:val="00CD27F2"/>
    <w:rsid w:val="00CD296C"/>
    <w:rsid w:val="00CD29F8"/>
    <w:rsid w:val="00CD2B51"/>
    <w:rsid w:val="00CD2C17"/>
    <w:rsid w:val="00CD2E19"/>
    <w:rsid w:val="00CD323A"/>
    <w:rsid w:val="00CD34BD"/>
    <w:rsid w:val="00CD377A"/>
    <w:rsid w:val="00CD37A1"/>
    <w:rsid w:val="00CD37D4"/>
    <w:rsid w:val="00CD39A7"/>
    <w:rsid w:val="00CD3D1C"/>
    <w:rsid w:val="00CD3F4A"/>
    <w:rsid w:val="00CD4214"/>
    <w:rsid w:val="00CD42E7"/>
    <w:rsid w:val="00CD4305"/>
    <w:rsid w:val="00CD454F"/>
    <w:rsid w:val="00CD470C"/>
    <w:rsid w:val="00CD4755"/>
    <w:rsid w:val="00CD4A44"/>
    <w:rsid w:val="00CD4ADF"/>
    <w:rsid w:val="00CD4F0F"/>
    <w:rsid w:val="00CD5212"/>
    <w:rsid w:val="00CD528D"/>
    <w:rsid w:val="00CD53BD"/>
    <w:rsid w:val="00CD5421"/>
    <w:rsid w:val="00CD551C"/>
    <w:rsid w:val="00CD56E5"/>
    <w:rsid w:val="00CD5A63"/>
    <w:rsid w:val="00CD5E76"/>
    <w:rsid w:val="00CD5F4B"/>
    <w:rsid w:val="00CD60D8"/>
    <w:rsid w:val="00CD6460"/>
    <w:rsid w:val="00CD6992"/>
    <w:rsid w:val="00CD69DB"/>
    <w:rsid w:val="00CD6D3E"/>
    <w:rsid w:val="00CD6F69"/>
    <w:rsid w:val="00CD710A"/>
    <w:rsid w:val="00CD748B"/>
    <w:rsid w:val="00CD74AA"/>
    <w:rsid w:val="00CD7918"/>
    <w:rsid w:val="00CD7AE7"/>
    <w:rsid w:val="00CD7BFD"/>
    <w:rsid w:val="00CE0213"/>
    <w:rsid w:val="00CE0672"/>
    <w:rsid w:val="00CE068C"/>
    <w:rsid w:val="00CE0718"/>
    <w:rsid w:val="00CE0842"/>
    <w:rsid w:val="00CE0FF2"/>
    <w:rsid w:val="00CE14D5"/>
    <w:rsid w:val="00CE1626"/>
    <w:rsid w:val="00CE16E3"/>
    <w:rsid w:val="00CE1BFA"/>
    <w:rsid w:val="00CE1E61"/>
    <w:rsid w:val="00CE22BE"/>
    <w:rsid w:val="00CE22EC"/>
    <w:rsid w:val="00CE22FD"/>
    <w:rsid w:val="00CE2706"/>
    <w:rsid w:val="00CE2835"/>
    <w:rsid w:val="00CE283E"/>
    <w:rsid w:val="00CE2A6B"/>
    <w:rsid w:val="00CE2C34"/>
    <w:rsid w:val="00CE2D00"/>
    <w:rsid w:val="00CE2D3E"/>
    <w:rsid w:val="00CE2E93"/>
    <w:rsid w:val="00CE3007"/>
    <w:rsid w:val="00CE3195"/>
    <w:rsid w:val="00CE3203"/>
    <w:rsid w:val="00CE3227"/>
    <w:rsid w:val="00CE3366"/>
    <w:rsid w:val="00CE365D"/>
    <w:rsid w:val="00CE36C8"/>
    <w:rsid w:val="00CE3ABA"/>
    <w:rsid w:val="00CE3BAE"/>
    <w:rsid w:val="00CE3C66"/>
    <w:rsid w:val="00CE4226"/>
    <w:rsid w:val="00CE443F"/>
    <w:rsid w:val="00CE45B0"/>
    <w:rsid w:val="00CE4F45"/>
    <w:rsid w:val="00CE4FD3"/>
    <w:rsid w:val="00CE5081"/>
    <w:rsid w:val="00CE526C"/>
    <w:rsid w:val="00CE52D6"/>
    <w:rsid w:val="00CE53C6"/>
    <w:rsid w:val="00CE55F2"/>
    <w:rsid w:val="00CE58AD"/>
    <w:rsid w:val="00CE598C"/>
    <w:rsid w:val="00CE5A80"/>
    <w:rsid w:val="00CE5B51"/>
    <w:rsid w:val="00CE6059"/>
    <w:rsid w:val="00CE61F2"/>
    <w:rsid w:val="00CE621A"/>
    <w:rsid w:val="00CE640A"/>
    <w:rsid w:val="00CE656B"/>
    <w:rsid w:val="00CE6590"/>
    <w:rsid w:val="00CE6B9E"/>
    <w:rsid w:val="00CE6C77"/>
    <w:rsid w:val="00CE6DF6"/>
    <w:rsid w:val="00CE6E0F"/>
    <w:rsid w:val="00CE74AF"/>
    <w:rsid w:val="00CE78B5"/>
    <w:rsid w:val="00CE7967"/>
    <w:rsid w:val="00CE79F2"/>
    <w:rsid w:val="00CE7B48"/>
    <w:rsid w:val="00CE7B6E"/>
    <w:rsid w:val="00CE7BC6"/>
    <w:rsid w:val="00CE7E01"/>
    <w:rsid w:val="00CE7F3B"/>
    <w:rsid w:val="00CF0381"/>
    <w:rsid w:val="00CF055D"/>
    <w:rsid w:val="00CF08DC"/>
    <w:rsid w:val="00CF0C6E"/>
    <w:rsid w:val="00CF0D69"/>
    <w:rsid w:val="00CF0D6C"/>
    <w:rsid w:val="00CF1260"/>
    <w:rsid w:val="00CF151D"/>
    <w:rsid w:val="00CF15AC"/>
    <w:rsid w:val="00CF1701"/>
    <w:rsid w:val="00CF1753"/>
    <w:rsid w:val="00CF19DC"/>
    <w:rsid w:val="00CF1BCB"/>
    <w:rsid w:val="00CF1DE5"/>
    <w:rsid w:val="00CF1EAB"/>
    <w:rsid w:val="00CF1FAA"/>
    <w:rsid w:val="00CF2013"/>
    <w:rsid w:val="00CF20F7"/>
    <w:rsid w:val="00CF210D"/>
    <w:rsid w:val="00CF21E5"/>
    <w:rsid w:val="00CF21F9"/>
    <w:rsid w:val="00CF2850"/>
    <w:rsid w:val="00CF2992"/>
    <w:rsid w:val="00CF2DB3"/>
    <w:rsid w:val="00CF30AD"/>
    <w:rsid w:val="00CF31F6"/>
    <w:rsid w:val="00CF3359"/>
    <w:rsid w:val="00CF3377"/>
    <w:rsid w:val="00CF3624"/>
    <w:rsid w:val="00CF367D"/>
    <w:rsid w:val="00CF385B"/>
    <w:rsid w:val="00CF39D0"/>
    <w:rsid w:val="00CF3BE9"/>
    <w:rsid w:val="00CF3FE8"/>
    <w:rsid w:val="00CF40BE"/>
    <w:rsid w:val="00CF421C"/>
    <w:rsid w:val="00CF4449"/>
    <w:rsid w:val="00CF44DD"/>
    <w:rsid w:val="00CF4659"/>
    <w:rsid w:val="00CF4898"/>
    <w:rsid w:val="00CF4B04"/>
    <w:rsid w:val="00CF4B32"/>
    <w:rsid w:val="00CF4C11"/>
    <w:rsid w:val="00CF4D86"/>
    <w:rsid w:val="00CF5052"/>
    <w:rsid w:val="00CF508C"/>
    <w:rsid w:val="00CF535B"/>
    <w:rsid w:val="00CF56EF"/>
    <w:rsid w:val="00CF59FF"/>
    <w:rsid w:val="00CF5DA1"/>
    <w:rsid w:val="00CF626E"/>
    <w:rsid w:val="00CF644F"/>
    <w:rsid w:val="00CF64BA"/>
    <w:rsid w:val="00CF654E"/>
    <w:rsid w:val="00CF681E"/>
    <w:rsid w:val="00CF68F6"/>
    <w:rsid w:val="00CF6953"/>
    <w:rsid w:val="00CF6E44"/>
    <w:rsid w:val="00CF74A3"/>
    <w:rsid w:val="00CF7584"/>
    <w:rsid w:val="00CF789A"/>
    <w:rsid w:val="00CF78B3"/>
    <w:rsid w:val="00CF78DF"/>
    <w:rsid w:val="00CF7A2C"/>
    <w:rsid w:val="00CF7B87"/>
    <w:rsid w:val="00CF7EBE"/>
    <w:rsid w:val="00D00593"/>
    <w:rsid w:val="00D005DD"/>
    <w:rsid w:val="00D005FD"/>
    <w:rsid w:val="00D00684"/>
    <w:rsid w:val="00D009BB"/>
    <w:rsid w:val="00D00A8A"/>
    <w:rsid w:val="00D00ACA"/>
    <w:rsid w:val="00D00AFB"/>
    <w:rsid w:val="00D00C94"/>
    <w:rsid w:val="00D00F1B"/>
    <w:rsid w:val="00D01021"/>
    <w:rsid w:val="00D01187"/>
    <w:rsid w:val="00D011E1"/>
    <w:rsid w:val="00D012E7"/>
    <w:rsid w:val="00D01736"/>
    <w:rsid w:val="00D017A0"/>
    <w:rsid w:val="00D017D8"/>
    <w:rsid w:val="00D0198A"/>
    <w:rsid w:val="00D019A3"/>
    <w:rsid w:val="00D01A4A"/>
    <w:rsid w:val="00D01B6B"/>
    <w:rsid w:val="00D02242"/>
    <w:rsid w:val="00D022C2"/>
    <w:rsid w:val="00D025CB"/>
    <w:rsid w:val="00D0276F"/>
    <w:rsid w:val="00D027AA"/>
    <w:rsid w:val="00D02AA3"/>
    <w:rsid w:val="00D02AE8"/>
    <w:rsid w:val="00D02B59"/>
    <w:rsid w:val="00D02BBC"/>
    <w:rsid w:val="00D02EC1"/>
    <w:rsid w:val="00D02F54"/>
    <w:rsid w:val="00D03044"/>
    <w:rsid w:val="00D0317C"/>
    <w:rsid w:val="00D03240"/>
    <w:rsid w:val="00D03270"/>
    <w:rsid w:val="00D034DA"/>
    <w:rsid w:val="00D03625"/>
    <w:rsid w:val="00D03998"/>
    <w:rsid w:val="00D03A16"/>
    <w:rsid w:val="00D03A27"/>
    <w:rsid w:val="00D03BE2"/>
    <w:rsid w:val="00D03C5B"/>
    <w:rsid w:val="00D040E1"/>
    <w:rsid w:val="00D0453A"/>
    <w:rsid w:val="00D04854"/>
    <w:rsid w:val="00D048EF"/>
    <w:rsid w:val="00D04A3B"/>
    <w:rsid w:val="00D04A7B"/>
    <w:rsid w:val="00D04B9B"/>
    <w:rsid w:val="00D04D3B"/>
    <w:rsid w:val="00D04D6D"/>
    <w:rsid w:val="00D05117"/>
    <w:rsid w:val="00D05353"/>
    <w:rsid w:val="00D05797"/>
    <w:rsid w:val="00D05908"/>
    <w:rsid w:val="00D059BB"/>
    <w:rsid w:val="00D059E6"/>
    <w:rsid w:val="00D05B22"/>
    <w:rsid w:val="00D05D3D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BA8"/>
    <w:rsid w:val="00D06FA2"/>
    <w:rsid w:val="00D07284"/>
    <w:rsid w:val="00D07369"/>
    <w:rsid w:val="00D07629"/>
    <w:rsid w:val="00D078CC"/>
    <w:rsid w:val="00D07BC2"/>
    <w:rsid w:val="00D07EB0"/>
    <w:rsid w:val="00D10029"/>
    <w:rsid w:val="00D1005E"/>
    <w:rsid w:val="00D102F9"/>
    <w:rsid w:val="00D10442"/>
    <w:rsid w:val="00D104C2"/>
    <w:rsid w:val="00D10508"/>
    <w:rsid w:val="00D10731"/>
    <w:rsid w:val="00D108F3"/>
    <w:rsid w:val="00D10973"/>
    <w:rsid w:val="00D10A0A"/>
    <w:rsid w:val="00D10A55"/>
    <w:rsid w:val="00D10D67"/>
    <w:rsid w:val="00D10D6D"/>
    <w:rsid w:val="00D1110C"/>
    <w:rsid w:val="00D11181"/>
    <w:rsid w:val="00D11266"/>
    <w:rsid w:val="00D11272"/>
    <w:rsid w:val="00D1137A"/>
    <w:rsid w:val="00D1148D"/>
    <w:rsid w:val="00D11983"/>
    <w:rsid w:val="00D11A56"/>
    <w:rsid w:val="00D11B3F"/>
    <w:rsid w:val="00D11D9C"/>
    <w:rsid w:val="00D11EC2"/>
    <w:rsid w:val="00D1226F"/>
    <w:rsid w:val="00D12AC1"/>
    <w:rsid w:val="00D12DF5"/>
    <w:rsid w:val="00D13041"/>
    <w:rsid w:val="00D13065"/>
    <w:rsid w:val="00D1372E"/>
    <w:rsid w:val="00D139D9"/>
    <w:rsid w:val="00D13A64"/>
    <w:rsid w:val="00D13C6A"/>
    <w:rsid w:val="00D13C6E"/>
    <w:rsid w:val="00D13E29"/>
    <w:rsid w:val="00D14361"/>
    <w:rsid w:val="00D1452D"/>
    <w:rsid w:val="00D14530"/>
    <w:rsid w:val="00D146D5"/>
    <w:rsid w:val="00D147C7"/>
    <w:rsid w:val="00D14B32"/>
    <w:rsid w:val="00D14CCD"/>
    <w:rsid w:val="00D15003"/>
    <w:rsid w:val="00D15177"/>
    <w:rsid w:val="00D1524D"/>
    <w:rsid w:val="00D1527E"/>
    <w:rsid w:val="00D1531D"/>
    <w:rsid w:val="00D15370"/>
    <w:rsid w:val="00D15422"/>
    <w:rsid w:val="00D15564"/>
    <w:rsid w:val="00D15687"/>
    <w:rsid w:val="00D15701"/>
    <w:rsid w:val="00D157B2"/>
    <w:rsid w:val="00D1581C"/>
    <w:rsid w:val="00D159CC"/>
    <w:rsid w:val="00D15B45"/>
    <w:rsid w:val="00D15FCC"/>
    <w:rsid w:val="00D1617B"/>
    <w:rsid w:val="00D16545"/>
    <w:rsid w:val="00D166D8"/>
    <w:rsid w:val="00D16779"/>
    <w:rsid w:val="00D16882"/>
    <w:rsid w:val="00D16B5C"/>
    <w:rsid w:val="00D16B70"/>
    <w:rsid w:val="00D16C4A"/>
    <w:rsid w:val="00D16C9A"/>
    <w:rsid w:val="00D16DDD"/>
    <w:rsid w:val="00D16F67"/>
    <w:rsid w:val="00D16FD4"/>
    <w:rsid w:val="00D172CF"/>
    <w:rsid w:val="00D178AD"/>
    <w:rsid w:val="00D17BCB"/>
    <w:rsid w:val="00D17C49"/>
    <w:rsid w:val="00D17E48"/>
    <w:rsid w:val="00D17F05"/>
    <w:rsid w:val="00D17F45"/>
    <w:rsid w:val="00D201B6"/>
    <w:rsid w:val="00D20214"/>
    <w:rsid w:val="00D202EC"/>
    <w:rsid w:val="00D202FF"/>
    <w:rsid w:val="00D20AA1"/>
    <w:rsid w:val="00D20B38"/>
    <w:rsid w:val="00D20E6A"/>
    <w:rsid w:val="00D20E8D"/>
    <w:rsid w:val="00D20FCA"/>
    <w:rsid w:val="00D2113F"/>
    <w:rsid w:val="00D2138B"/>
    <w:rsid w:val="00D213EE"/>
    <w:rsid w:val="00D21801"/>
    <w:rsid w:val="00D21B4C"/>
    <w:rsid w:val="00D21C91"/>
    <w:rsid w:val="00D21CAF"/>
    <w:rsid w:val="00D21D65"/>
    <w:rsid w:val="00D21DD1"/>
    <w:rsid w:val="00D21E81"/>
    <w:rsid w:val="00D21F1F"/>
    <w:rsid w:val="00D21FE4"/>
    <w:rsid w:val="00D22039"/>
    <w:rsid w:val="00D2209D"/>
    <w:rsid w:val="00D220EF"/>
    <w:rsid w:val="00D22110"/>
    <w:rsid w:val="00D2212F"/>
    <w:rsid w:val="00D224F7"/>
    <w:rsid w:val="00D225F9"/>
    <w:rsid w:val="00D2265C"/>
    <w:rsid w:val="00D228BD"/>
    <w:rsid w:val="00D22B3D"/>
    <w:rsid w:val="00D22B87"/>
    <w:rsid w:val="00D22BD2"/>
    <w:rsid w:val="00D22D63"/>
    <w:rsid w:val="00D22F30"/>
    <w:rsid w:val="00D2323F"/>
    <w:rsid w:val="00D23240"/>
    <w:rsid w:val="00D233A3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8F"/>
    <w:rsid w:val="00D244EA"/>
    <w:rsid w:val="00D2450A"/>
    <w:rsid w:val="00D24810"/>
    <w:rsid w:val="00D24D18"/>
    <w:rsid w:val="00D2500E"/>
    <w:rsid w:val="00D251C9"/>
    <w:rsid w:val="00D25231"/>
    <w:rsid w:val="00D25263"/>
    <w:rsid w:val="00D252A7"/>
    <w:rsid w:val="00D254B5"/>
    <w:rsid w:val="00D2555A"/>
    <w:rsid w:val="00D25970"/>
    <w:rsid w:val="00D25A51"/>
    <w:rsid w:val="00D25ADA"/>
    <w:rsid w:val="00D25BD0"/>
    <w:rsid w:val="00D25EFD"/>
    <w:rsid w:val="00D25FF6"/>
    <w:rsid w:val="00D26048"/>
    <w:rsid w:val="00D265EA"/>
    <w:rsid w:val="00D2671D"/>
    <w:rsid w:val="00D267CA"/>
    <w:rsid w:val="00D26AA5"/>
    <w:rsid w:val="00D26B7E"/>
    <w:rsid w:val="00D26BC5"/>
    <w:rsid w:val="00D26D39"/>
    <w:rsid w:val="00D271BB"/>
    <w:rsid w:val="00D271CC"/>
    <w:rsid w:val="00D27243"/>
    <w:rsid w:val="00D272FA"/>
    <w:rsid w:val="00D277B3"/>
    <w:rsid w:val="00D278C6"/>
    <w:rsid w:val="00D27B16"/>
    <w:rsid w:val="00D27B1D"/>
    <w:rsid w:val="00D27DC3"/>
    <w:rsid w:val="00D27EE6"/>
    <w:rsid w:val="00D27EF6"/>
    <w:rsid w:val="00D305BA"/>
    <w:rsid w:val="00D306FF"/>
    <w:rsid w:val="00D307D2"/>
    <w:rsid w:val="00D30D50"/>
    <w:rsid w:val="00D31080"/>
    <w:rsid w:val="00D31095"/>
    <w:rsid w:val="00D31296"/>
    <w:rsid w:val="00D31426"/>
    <w:rsid w:val="00D316B5"/>
    <w:rsid w:val="00D31767"/>
    <w:rsid w:val="00D317F1"/>
    <w:rsid w:val="00D3187E"/>
    <w:rsid w:val="00D31A42"/>
    <w:rsid w:val="00D31C75"/>
    <w:rsid w:val="00D31C77"/>
    <w:rsid w:val="00D31CE2"/>
    <w:rsid w:val="00D31F15"/>
    <w:rsid w:val="00D31F1F"/>
    <w:rsid w:val="00D320E6"/>
    <w:rsid w:val="00D3217F"/>
    <w:rsid w:val="00D32779"/>
    <w:rsid w:val="00D329F8"/>
    <w:rsid w:val="00D32DF6"/>
    <w:rsid w:val="00D32E87"/>
    <w:rsid w:val="00D330C7"/>
    <w:rsid w:val="00D332AB"/>
    <w:rsid w:val="00D334ED"/>
    <w:rsid w:val="00D3360C"/>
    <w:rsid w:val="00D3386D"/>
    <w:rsid w:val="00D3396F"/>
    <w:rsid w:val="00D33AE2"/>
    <w:rsid w:val="00D33F94"/>
    <w:rsid w:val="00D34105"/>
    <w:rsid w:val="00D341EE"/>
    <w:rsid w:val="00D343D9"/>
    <w:rsid w:val="00D344D3"/>
    <w:rsid w:val="00D34C22"/>
    <w:rsid w:val="00D34ECB"/>
    <w:rsid w:val="00D350C4"/>
    <w:rsid w:val="00D35178"/>
    <w:rsid w:val="00D3520D"/>
    <w:rsid w:val="00D35356"/>
    <w:rsid w:val="00D354B8"/>
    <w:rsid w:val="00D35598"/>
    <w:rsid w:val="00D358B2"/>
    <w:rsid w:val="00D35A41"/>
    <w:rsid w:val="00D35BBD"/>
    <w:rsid w:val="00D35DDE"/>
    <w:rsid w:val="00D3600A"/>
    <w:rsid w:val="00D360A6"/>
    <w:rsid w:val="00D360F3"/>
    <w:rsid w:val="00D36300"/>
    <w:rsid w:val="00D3632D"/>
    <w:rsid w:val="00D366E4"/>
    <w:rsid w:val="00D36744"/>
    <w:rsid w:val="00D369A4"/>
    <w:rsid w:val="00D36CD9"/>
    <w:rsid w:val="00D370AC"/>
    <w:rsid w:val="00D37253"/>
    <w:rsid w:val="00D37616"/>
    <w:rsid w:val="00D376DE"/>
    <w:rsid w:val="00D3779C"/>
    <w:rsid w:val="00D37B78"/>
    <w:rsid w:val="00D37CE3"/>
    <w:rsid w:val="00D37DB1"/>
    <w:rsid w:val="00D37E92"/>
    <w:rsid w:val="00D4001E"/>
    <w:rsid w:val="00D40539"/>
    <w:rsid w:val="00D406E2"/>
    <w:rsid w:val="00D4077F"/>
    <w:rsid w:val="00D409AF"/>
    <w:rsid w:val="00D40C45"/>
    <w:rsid w:val="00D40D9E"/>
    <w:rsid w:val="00D414AB"/>
    <w:rsid w:val="00D41517"/>
    <w:rsid w:val="00D415AB"/>
    <w:rsid w:val="00D4170D"/>
    <w:rsid w:val="00D41767"/>
    <w:rsid w:val="00D417A5"/>
    <w:rsid w:val="00D418FF"/>
    <w:rsid w:val="00D419C9"/>
    <w:rsid w:val="00D41CF1"/>
    <w:rsid w:val="00D41E87"/>
    <w:rsid w:val="00D41F86"/>
    <w:rsid w:val="00D42217"/>
    <w:rsid w:val="00D42235"/>
    <w:rsid w:val="00D422E0"/>
    <w:rsid w:val="00D4239F"/>
    <w:rsid w:val="00D4258B"/>
    <w:rsid w:val="00D42CC1"/>
    <w:rsid w:val="00D42F28"/>
    <w:rsid w:val="00D43134"/>
    <w:rsid w:val="00D432A6"/>
    <w:rsid w:val="00D432B4"/>
    <w:rsid w:val="00D43498"/>
    <w:rsid w:val="00D4362E"/>
    <w:rsid w:val="00D43667"/>
    <w:rsid w:val="00D4386E"/>
    <w:rsid w:val="00D43986"/>
    <w:rsid w:val="00D43C5A"/>
    <w:rsid w:val="00D43DDB"/>
    <w:rsid w:val="00D43F3D"/>
    <w:rsid w:val="00D4444A"/>
    <w:rsid w:val="00D44769"/>
    <w:rsid w:val="00D44805"/>
    <w:rsid w:val="00D44934"/>
    <w:rsid w:val="00D44DE0"/>
    <w:rsid w:val="00D44FE8"/>
    <w:rsid w:val="00D45259"/>
    <w:rsid w:val="00D456F0"/>
    <w:rsid w:val="00D45847"/>
    <w:rsid w:val="00D45D7A"/>
    <w:rsid w:val="00D45FDC"/>
    <w:rsid w:val="00D46057"/>
    <w:rsid w:val="00D460F8"/>
    <w:rsid w:val="00D4611A"/>
    <w:rsid w:val="00D4620C"/>
    <w:rsid w:val="00D4644B"/>
    <w:rsid w:val="00D46527"/>
    <w:rsid w:val="00D465A8"/>
    <w:rsid w:val="00D46B14"/>
    <w:rsid w:val="00D46C0A"/>
    <w:rsid w:val="00D46EB6"/>
    <w:rsid w:val="00D46FC2"/>
    <w:rsid w:val="00D47283"/>
    <w:rsid w:val="00D47329"/>
    <w:rsid w:val="00D4749B"/>
    <w:rsid w:val="00D474AF"/>
    <w:rsid w:val="00D4764F"/>
    <w:rsid w:val="00D47813"/>
    <w:rsid w:val="00D47CE3"/>
    <w:rsid w:val="00D47DDB"/>
    <w:rsid w:val="00D50123"/>
    <w:rsid w:val="00D501A6"/>
    <w:rsid w:val="00D501C0"/>
    <w:rsid w:val="00D502B8"/>
    <w:rsid w:val="00D506DA"/>
    <w:rsid w:val="00D50855"/>
    <w:rsid w:val="00D50B85"/>
    <w:rsid w:val="00D50B97"/>
    <w:rsid w:val="00D50C9C"/>
    <w:rsid w:val="00D50DC8"/>
    <w:rsid w:val="00D50E30"/>
    <w:rsid w:val="00D5123F"/>
    <w:rsid w:val="00D513D2"/>
    <w:rsid w:val="00D51584"/>
    <w:rsid w:val="00D515F1"/>
    <w:rsid w:val="00D5189C"/>
    <w:rsid w:val="00D51941"/>
    <w:rsid w:val="00D51ECF"/>
    <w:rsid w:val="00D51FA4"/>
    <w:rsid w:val="00D52257"/>
    <w:rsid w:val="00D52329"/>
    <w:rsid w:val="00D52580"/>
    <w:rsid w:val="00D52754"/>
    <w:rsid w:val="00D52AC5"/>
    <w:rsid w:val="00D52C01"/>
    <w:rsid w:val="00D52D81"/>
    <w:rsid w:val="00D53096"/>
    <w:rsid w:val="00D530B3"/>
    <w:rsid w:val="00D5324A"/>
    <w:rsid w:val="00D532D5"/>
    <w:rsid w:val="00D53410"/>
    <w:rsid w:val="00D53429"/>
    <w:rsid w:val="00D5345C"/>
    <w:rsid w:val="00D53487"/>
    <w:rsid w:val="00D5349F"/>
    <w:rsid w:val="00D538A1"/>
    <w:rsid w:val="00D53980"/>
    <w:rsid w:val="00D53A99"/>
    <w:rsid w:val="00D53EAB"/>
    <w:rsid w:val="00D53EBA"/>
    <w:rsid w:val="00D54231"/>
    <w:rsid w:val="00D544DD"/>
    <w:rsid w:val="00D54614"/>
    <w:rsid w:val="00D54728"/>
    <w:rsid w:val="00D54929"/>
    <w:rsid w:val="00D54A03"/>
    <w:rsid w:val="00D54B6C"/>
    <w:rsid w:val="00D54BC6"/>
    <w:rsid w:val="00D54F5A"/>
    <w:rsid w:val="00D551B6"/>
    <w:rsid w:val="00D55271"/>
    <w:rsid w:val="00D55287"/>
    <w:rsid w:val="00D55439"/>
    <w:rsid w:val="00D556F7"/>
    <w:rsid w:val="00D557F5"/>
    <w:rsid w:val="00D5581B"/>
    <w:rsid w:val="00D55895"/>
    <w:rsid w:val="00D55B07"/>
    <w:rsid w:val="00D55E1E"/>
    <w:rsid w:val="00D560B1"/>
    <w:rsid w:val="00D56160"/>
    <w:rsid w:val="00D5618B"/>
    <w:rsid w:val="00D56258"/>
    <w:rsid w:val="00D56288"/>
    <w:rsid w:val="00D56389"/>
    <w:rsid w:val="00D56584"/>
    <w:rsid w:val="00D5689A"/>
    <w:rsid w:val="00D568E9"/>
    <w:rsid w:val="00D56BFB"/>
    <w:rsid w:val="00D56CA5"/>
    <w:rsid w:val="00D56D7E"/>
    <w:rsid w:val="00D56F6B"/>
    <w:rsid w:val="00D57088"/>
    <w:rsid w:val="00D574B3"/>
    <w:rsid w:val="00D575E4"/>
    <w:rsid w:val="00D57823"/>
    <w:rsid w:val="00D57892"/>
    <w:rsid w:val="00D57A7B"/>
    <w:rsid w:val="00D57AB7"/>
    <w:rsid w:val="00D57ADA"/>
    <w:rsid w:val="00D57B23"/>
    <w:rsid w:val="00D57BE5"/>
    <w:rsid w:val="00D57CCF"/>
    <w:rsid w:val="00D57E49"/>
    <w:rsid w:val="00D57EFC"/>
    <w:rsid w:val="00D57F1F"/>
    <w:rsid w:val="00D60132"/>
    <w:rsid w:val="00D60258"/>
    <w:rsid w:val="00D606C2"/>
    <w:rsid w:val="00D6078A"/>
    <w:rsid w:val="00D609DF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CC"/>
    <w:rsid w:val="00D61790"/>
    <w:rsid w:val="00D61901"/>
    <w:rsid w:val="00D61913"/>
    <w:rsid w:val="00D61A30"/>
    <w:rsid w:val="00D61CB0"/>
    <w:rsid w:val="00D61FAF"/>
    <w:rsid w:val="00D62005"/>
    <w:rsid w:val="00D621DE"/>
    <w:rsid w:val="00D62396"/>
    <w:rsid w:val="00D624B3"/>
    <w:rsid w:val="00D6272B"/>
    <w:rsid w:val="00D6299D"/>
    <w:rsid w:val="00D62B16"/>
    <w:rsid w:val="00D62B6E"/>
    <w:rsid w:val="00D62BD1"/>
    <w:rsid w:val="00D62C45"/>
    <w:rsid w:val="00D62C81"/>
    <w:rsid w:val="00D62D7D"/>
    <w:rsid w:val="00D62E15"/>
    <w:rsid w:val="00D62EF4"/>
    <w:rsid w:val="00D63109"/>
    <w:rsid w:val="00D6315C"/>
    <w:rsid w:val="00D631D2"/>
    <w:rsid w:val="00D632BE"/>
    <w:rsid w:val="00D633DA"/>
    <w:rsid w:val="00D63783"/>
    <w:rsid w:val="00D63824"/>
    <w:rsid w:val="00D63A0A"/>
    <w:rsid w:val="00D63A1A"/>
    <w:rsid w:val="00D63CF9"/>
    <w:rsid w:val="00D63D30"/>
    <w:rsid w:val="00D63D8D"/>
    <w:rsid w:val="00D63ECE"/>
    <w:rsid w:val="00D642A5"/>
    <w:rsid w:val="00D6462E"/>
    <w:rsid w:val="00D64B2D"/>
    <w:rsid w:val="00D64EA0"/>
    <w:rsid w:val="00D6517C"/>
    <w:rsid w:val="00D6530E"/>
    <w:rsid w:val="00D655FD"/>
    <w:rsid w:val="00D65656"/>
    <w:rsid w:val="00D658D4"/>
    <w:rsid w:val="00D65DBE"/>
    <w:rsid w:val="00D65DF6"/>
    <w:rsid w:val="00D65E22"/>
    <w:rsid w:val="00D65FA4"/>
    <w:rsid w:val="00D660FF"/>
    <w:rsid w:val="00D662C1"/>
    <w:rsid w:val="00D66818"/>
    <w:rsid w:val="00D668F7"/>
    <w:rsid w:val="00D66C46"/>
    <w:rsid w:val="00D66D6D"/>
    <w:rsid w:val="00D67184"/>
    <w:rsid w:val="00D672C9"/>
    <w:rsid w:val="00D672E4"/>
    <w:rsid w:val="00D67573"/>
    <w:rsid w:val="00D676F1"/>
    <w:rsid w:val="00D67A2D"/>
    <w:rsid w:val="00D67C6A"/>
    <w:rsid w:val="00D67CEA"/>
    <w:rsid w:val="00D67DC0"/>
    <w:rsid w:val="00D67EAE"/>
    <w:rsid w:val="00D67F06"/>
    <w:rsid w:val="00D700C8"/>
    <w:rsid w:val="00D70122"/>
    <w:rsid w:val="00D70999"/>
    <w:rsid w:val="00D70A09"/>
    <w:rsid w:val="00D70A58"/>
    <w:rsid w:val="00D70FDA"/>
    <w:rsid w:val="00D7153C"/>
    <w:rsid w:val="00D7167A"/>
    <w:rsid w:val="00D718A3"/>
    <w:rsid w:val="00D71C8F"/>
    <w:rsid w:val="00D71F13"/>
    <w:rsid w:val="00D723D6"/>
    <w:rsid w:val="00D723FB"/>
    <w:rsid w:val="00D7243D"/>
    <w:rsid w:val="00D727BB"/>
    <w:rsid w:val="00D72868"/>
    <w:rsid w:val="00D7290C"/>
    <w:rsid w:val="00D72AED"/>
    <w:rsid w:val="00D72B3D"/>
    <w:rsid w:val="00D72DAF"/>
    <w:rsid w:val="00D72FB4"/>
    <w:rsid w:val="00D731CB"/>
    <w:rsid w:val="00D73497"/>
    <w:rsid w:val="00D73623"/>
    <w:rsid w:val="00D738C1"/>
    <w:rsid w:val="00D739E9"/>
    <w:rsid w:val="00D739F4"/>
    <w:rsid w:val="00D73AD4"/>
    <w:rsid w:val="00D74101"/>
    <w:rsid w:val="00D7458B"/>
    <w:rsid w:val="00D745F8"/>
    <w:rsid w:val="00D748EA"/>
    <w:rsid w:val="00D748F2"/>
    <w:rsid w:val="00D749AA"/>
    <w:rsid w:val="00D749AF"/>
    <w:rsid w:val="00D74A98"/>
    <w:rsid w:val="00D74DBF"/>
    <w:rsid w:val="00D74E05"/>
    <w:rsid w:val="00D74E51"/>
    <w:rsid w:val="00D74F7D"/>
    <w:rsid w:val="00D75057"/>
    <w:rsid w:val="00D75196"/>
    <w:rsid w:val="00D751AE"/>
    <w:rsid w:val="00D7532A"/>
    <w:rsid w:val="00D7538C"/>
    <w:rsid w:val="00D754B9"/>
    <w:rsid w:val="00D75511"/>
    <w:rsid w:val="00D75B0E"/>
    <w:rsid w:val="00D75D5C"/>
    <w:rsid w:val="00D76223"/>
    <w:rsid w:val="00D76374"/>
    <w:rsid w:val="00D764DC"/>
    <w:rsid w:val="00D768FE"/>
    <w:rsid w:val="00D76965"/>
    <w:rsid w:val="00D769A8"/>
    <w:rsid w:val="00D76B59"/>
    <w:rsid w:val="00D772E0"/>
    <w:rsid w:val="00D772FF"/>
    <w:rsid w:val="00D7746B"/>
    <w:rsid w:val="00D7750F"/>
    <w:rsid w:val="00D7754D"/>
    <w:rsid w:val="00D7787E"/>
    <w:rsid w:val="00D778CB"/>
    <w:rsid w:val="00D7797C"/>
    <w:rsid w:val="00D77A57"/>
    <w:rsid w:val="00D77E7B"/>
    <w:rsid w:val="00D77ECC"/>
    <w:rsid w:val="00D77FDA"/>
    <w:rsid w:val="00D77FEB"/>
    <w:rsid w:val="00D80190"/>
    <w:rsid w:val="00D802D3"/>
    <w:rsid w:val="00D80FF8"/>
    <w:rsid w:val="00D8130D"/>
    <w:rsid w:val="00D81567"/>
    <w:rsid w:val="00D817D5"/>
    <w:rsid w:val="00D819A8"/>
    <w:rsid w:val="00D81AF9"/>
    <w:rsid w:val="00D81BBF"/>
    <w:rsid w:val="00D81DB5"/>
    <w:rsid w:val="00D81EBA"/>
    <w:rsid w:val="00D82026"/>
    <w:rsid w:val="00D8206E"/>
    <w:rsid w:val="00D821A5"/>
    <w:rsid w:val="00D823E4"/>
    <w:rsid w:val="00D8247D"/>
    <w:rsid w:val="00D8296A"/>
    <w:rsid w:val="00D82C66"/>
    <w:rsid w:val="00D82E99"/>
    <w:rsid w:val="00D830D3"/>
    <w:rsid w:val="00D835F5"/>
    <w:rsid w:val="00D839A8"/>
    <w:rsid w:val="00D839B6"/>
    <w:rsid w:val="00D83A9C"/>
    <w:rsid w:val="00D83B34"/>
    <w:rsid w:val="00D83B7C"/>
    <w:rsid w:val="00D83C03"/>
    <w:rsid w:val="00D83E8B"/>
    <w:rsid w:val="00D84097"/>
    <w:rsid w:val="00D842BB"/>
    <w:rsid w:val="00D842DE"/>
    <w:rsid w:val="00D84392"/>
    <w:rsid w:val="00D843E2"/>
    <w:rsid w:val="00D845B4"/>
    <w:rsid w:val="00D8465E"/>
    <w:rsid w:val="00D847F4"/>
    <w:rsid w:val="00D84BC7"/>
    <w:rsid w:val="00D84C9B"/>
    <w:rsid w:val="00D84E7D"/>
    <w:rsid w:val="00D84EC3"/>
    <w:rsid w:val="00D84ED9"/>
    <w:rsid w:val="00D85150"/>
    <w:rsid w:val="00D851DB"/>
    <w:rsid w:val="00D852AD"/>
    <w:rsid w:val="00D852F2"/>
    <w:rsid w:val="00D857B3"/>
    <w:rsid w:val="00D85884"/>
    <w:rsid w:val="00D85A39"/>
    <w:rsid w:val="00D85C00"/>
    <w:rsid w:val="00D85CD1"/>
    <w:rsid w:val="00D85E17"/>
    <w:rsid w:val="00D85E43"/>
    <w:rsid w:val="00D85F15"/>
    <w:rsid w:val="00D86005"/>
    <w:rsid w:val="00D861DB"/>
    <w:rsid w:val="00D865E3"/>
    <w:rsid w:val="00D86730"/>
    <w:rsid w:val="00D867FA"/>
    <w:rsid w:val="00D86832"/>
    <w:rsid w:val="00D86A07"/>
    <w:rsid w:val="00D86C06"/>
    <w:rsid w:val="00D86C2B"/>
    <w:rsid w:val="00D86D67"/>
    <w:rsid w:val="00D86E6B"/>
    <w:rsid w:val="00D86FEC"/>
    <w:rsid w:val="00D87115"/>
    <w:rsid w:val="00D8714F"/>
    <w:rsid w:val="00D87690"/>
    <w:rsid w:val="00D87B40"/>
    <w:rsid w:val="00D87BC3"/>
    <w:rsid w:val="00D9051B"/>
    <w:rsid w:val="00D9053C"/>
    <w:rsid w:val="00D9072A"/>
    <w:rsid w:val="00D907F5"/>
    <w:rsid w:val="00D908B7"/>
    <w:rsid w:val="00D9097C"/>
    <w:rsid w:val="00D90A1D"/>
    <w:rsid w:val="00D90D5D"/>
    <w:rsid w:val="00D90E1A"/>
    <w:rsid w:val="00D90E25"/>
    <w:rsid w:val="00D90F7F"/>
    <w:rsid w:val="00D91140"/>
    <w:rsid w:val="00D91179"/>
    <w:rsid w:val="00D911F0"/>
    <w:rsid w:val="00D91333"/>
    <w:rsid w:val="00D91370"/>
    <w:rsid w:val="00D913D7"/>
    <w:rsid w:val="00D9154B"/>
    <w:rsid w:val="00D9160D"/>
    <w:rsid w:val="00D91676"/>
    <w:rsid w:val="00D91D52"/>
    <w:rsid w:val="00D91D93"/>
    <w:rsid w:val="00D91DD0"/>
    <w:rsid w:val="00D91EF9"/>
    <w:rsid w:val="00D9201B"/>
    <w:rsid w:val="00D921CA"/>
    <w:rsid w:val="00D921CF"/>
    <w:rsid w:val="00D92545"/>
    <w:rsid w:val="00D9286B"/>
    <w:rsid w:val="00D9296C"/>
    <w:rsid w:val="00D929CF"/>
    <w:rsid w:val="00D92B82"/>
    <w:rsid w:val="00D92C6F"/>
    <w:rsid w:val="00D92C92"/>
    <w:rsid w:val="00D93044"/>
    <w:rsid w:val="00D9309F"/>
    <w:rsid w:val="00D9317E"/>
    <w:rsid w:val="00D931F2"/>
    <w:rsid w:val="00D935AB"/>
    <w:rsid w:val="00D937B5"/>
    <w:rsid w:val="00D937E0"/>
    <w:rsid w:val="00D938B8"/>
    <w:rsid w:val="00D93A2B"/>
    <w:rsid w:val="00D93A35"/>
    <w:rsid w:val="00D93A76"/>
    <w:rsid w:val="00D93CA8"/>
    <w:rsid w:val="00D93D2D"/>
    <w:rsid w:val="00D940C0"/>
    <w:rsid w:val="00D9412B"/>
    <w:rsid w:val="00D941F5"/>
    <w:rsid w:val="00D943C1"/>
    <w:rsid w:val="00D946E8"/>
    <w:rsid w:val="00D947B0"/>
    <w:rsid w:val="00D9491B"/>
    <w:rsid w:val="00D94B8F"/>
    <w:rsid w:val="00D94E3C"/>
    <w:rsid w:val="00D953C9"/>
    <w:rsid w:val="00D95473"/>
    <w:rsid w:val="00D957C4"/>
    <w:rsid w:val="00D959CC"/>
    <w:rsid w:val="00D95A38"/>
    <w:rsid w:val="00D95C79"/>
    <w:rsid w:val="00D95F00"/>
    <w:rsid w:val="00D95F82"/>
    <w:rsid w:val="00D963DF"/>
    <w:rsid w:val="00D96709"/>
    <w:rsid w:val="00D967AF"/>
    <w:rsid w:val="00D9687D"/>
    <w:rsid w:val="00D9689E"/>
    <w:rsid w:val="00D96BED"/>
    <w:rsid w:val="00D96D64"/>
    <w:rsid w:val="00D96F0B"/>
    <w:rsid w:val="00D97050"/>
    <w:rsid w:val="00D971B7"/>
    <w:rsid w:val="00D97358"/>
    <w:rsid w:val="00D975E0"/>
    <w:rsid w:val="00D97700"/>
    <w:rsid w:val="00D9777B"/>
    <w:rsid w:val="00D977CB"/>
    <w:rsid w:val="00D979B6"/>
    <w:rsid w:val="00D97A6E"/>
    <w:rsid w:val="00D97AE5"/>
    <w:rsid w:val="00D97CA7"/>
    <w:rsid w:val="00D97EE9"/>
    <w:rsid w:val="00DA00E8"/>
    <w:rsid w:val="00DA0166"/>
    <w:rsid w:val="00DA01A9"/>
    <w:rsid w:val="00DA0233"/>
    <w:rsid w:val="00DA039B"/>
    <w:rsid w:val="00DA03D5"/>
    <w:rsid w:val="00DA04E8"/>
    <w:rsid w:val="00DA0A66"/>
    <w:rsid w:val="00DA0B38"/>
    <w:rsid w:val="00DA0CBD"/>
    <w:rsid w:val="00DA0EB2"/>
    <w:rsid w:val="00DA10F6"/>
    <w:rsid w:val="00DA12E4"/>
    <w:rsid w:val="00DA1379"/>
    <w:rsid w:val="00DA14A4"/>
    <w:rsid w:val="00DA18E9"/>
    <w:rsid w:val="00DA19B5"/>
    <w:rsid w:val="00DA1B72"/>
    <w:rsid w:val="00DA1BDC"/>
    <w:rsid w:val="00DA1C56"/>
    <w:rsid w:val="00DA1F17"/>
    <w:rsid w:val="00DA2081"/>
    <w:rsid w:val="00DA209D"/>
    <w:rsid w:val="00DA2385"/>
    <w:rsid w:val="00DA23D1"/>
    <w:rsid w:val="00DA2502"/>
    <w:rsid w:val="00DA2642"/>
    <w:rsid w:val="00DA2696"/>
    <w:rsid w:val="00DA2811"/>
    <w:rsid w:val="00DA2BC1"/>
    <w:rsid w:val="00DA2CB0"/>
    <w:rsid w:val="00DA2DC1"/>
    <w:rsid w:val="00DA2E71"/>
    <w:rsid w:val="00DA2F16"/>
    <w:rsid w:val="00DA2F2B"/>
    <w:rsid w:val="00DA2F2D"/>
    <w:rsid w:val="00DA311C"/>
    <w:rsid w:val="00DA32F5"/>
    <w:rsid w:val="00DA3333"/>
    <w:rsid w:val="00DA33AE"/>
    <w:rsid w:val="00DA363E"/>
    <w:rsid w:val="00DA3672"/>
    <w:rsid w:val="00DA3688"/>
    <w:rsid w:val="00DA375F"/>
    <w:rsid w:val="00DA383D"/>
    <w:rsid w:val="00DA38F8"/>
    <w:rsid w:val="00DA394E"/>
    <w:rsid w:val="00DA3CE4"/>
    <w:rsid w:val="00DA4037"/>
    <w:rsid w:val="00DA4134"/>
    <w:rsid w:val="00DA42EF"/>
    <w:rsid w:val="00DA4320"/>
    <w:rsid w:val="00DA43F8"/>
    <w:rsid w:val="00DA44BA"/>
    <w:rsid w:val="00DA45EC"/>
    <w:rsid w:val="00DA4610"/>
    <w:rsid w:val="00DA4836"/>
    <w:rsid w:val="00DA496F"/>
    <w:rsid w:val="00DA49B8"/>
    <w:rsid w:val="00DA4CB2"/>
    <w:rsid w:val="00DA4F29"/>
    <w:rsid w:val="00DA5357"/>
    <w:rsid w:val="00DA53B1"/>
    <w:rsid w:val="00DA5A68"/>
    <w:rsid w:val="00DA5A82"/>
    <w:rsid w:val="00DA5DDA"/>
    <w:rsid w:val="00DA5E74"/>
    <w:rsid w:val="00DA6040"/>
    <w:rsid w:val="00DA6263"/>
    <w:rsid w:val="00DA6353"/>
    <w:rsid w:val="00DA642D"/>
    <w:rsid w:val="00DA6805"/>
    <w:rsid w:val="00DA6BE0"/>
    <w:rsid w:val="00DA6C54"/>
    <w:rsid w:val="00DA6CD1"/>
    <w:rsid w:val="00DA6FAA"/>
    <w:rsid w:val="00DA757A"/>
    <w:rsid w:val="00DA7766"/>
    <w:rsid w:val="00DA77C9"/>
    <w:rsid w:val="00DA78CA"/>
    <w:rsid w:val="00DA7C8F"/>
    <w:rsid w:val="00DA7DEA"/>
    <w:rsid w:val="00DA7EE8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0E66"/>
    <w:rsid w:val="00DB1062"/>
    <w:rsid w:val="00DB106A"/>
    <w:rsid w:val="00DB117A"/>
    <w:rsid w:val="00DB1270"/>
    <w:rsid w:val="00DB1282"/>
    <w:rsid w:val="00DB1288"/>
    <w:rsid w:val="00DB12D1"/>
    <w:rsid w:val="00DB163E"/>
    <w:rsid w:val="00DB1718"/>
    <w:rsid w:val="00DB1880"/>
    <w:rsid w:val="00DB189F"/>
    <w:rsid w:val="00DB19D2"/>
    <w:rsid w:val="00DB1BC4"/>
    <w:rsid w:val="00DB1CA7"/>
    <w:rsid w:val="00DB1F1B"/>
    <w:rsid w:val="00DB221D"/>
    <w:rsid w:val="00DB225F"/>
    <w:rsid w:val="00DB276C"/>
    <w:rsid w:val="00DB2784"/>
    <w:rsid w:val="00DB29F4"/>
    <w:rsid w:val="00DB2AD7"/>
    <w:rsid w:val="00DB3297"/>
    <w:rsid w:val="00DB3353"/>
    <w:rsid w:val="00DB3AA6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78"/>
    <w:rsid w:val="00DB50B9"/>
    <w:rsid w:val="00DB5333"/>
    <w:rsid w:val="00DB534F"/>
    <w:rsid w:val="00DB540C"/>
    <w:rsid w:val="00DB554B"/>
    <w:rsid w:val="00DB56D9"/>
    <w:rsid w:val="00DB5ABB"/>
    <w:rsid w:val="00DB5AD2"/>
    <w:rsid w:val="00DB5BD8"/>
    <w:rsid w:val="00DB5C81"/>
    <w:rsid w:val="00DB63C9"/>
    <w:rsid w:val="00DB6405"/>
    <w:rsid w:val="00DB6495"/>
    <w:rsid w:val="00DB6532"/>
    <w:rsid w:val="00DB6594"/>
    <w:rsid w:val="00DB6705"/>
    <w:rsid w:val="00DB6BCA"/>
    <w:rsid w:val="00DB6C5C"/>
    <w:rsid w:val="00DB6D49"/>
    <w:rsid w:val="00DB6D63"/>
    <w:rsid w:val="00DB7103"/>
    <w:rsid w:val="00DB7119"/>
    <w:rsid w:val="00DB7185"/>
    <w:rsid w:val="00DB74B2"/>
    <w:rsid w:val="00DB75FB"/>
    <w:rsid w:val="00DB767A"/>
    <w:rsid w:val="00DB7727"/>
    <w:rsid w:val="00DB788F"/>
    <w:rsid w:val="00DB7E1E"/>
    <w:rsid w:val="00DC002B"/>
    <w:rsid w:val="00DC073C"/>
    <w:rsid w:val="00DC09B9"/>
    <w:rsid w:val="00DC0AFF"/>
    <w:rsid w:val="00DC0D8C"/>
    <w:rsid w:val="00DC0E0A"/>
    <w:rsid w:val="00DC0FD2"/>
    <w:rsid w:val="00DC12D5"/>
    <w:rsid w:val="00DC142F"/>
    <w:rsid w:val="00DC14CF"/>
    <w:rsid w:val="00DC15CA"/>
    <w:rsid w:val="00DC16C4"/>
    <w:rsid w:val="00DC16CB"/>
    <w:rsid w:val="00DC1870"/>
    <w:rsid w:val="00DC1CE9"/>
    <w:rsid w:val="00DC1D23"/>
    <w:rsid w:val="00DC1FF1"/>
    <w:rsid w:val="00DC20AC"/>
    <w:rsid w:val="00DC20E4"/>
    <w:rsid w:val="00DC2538"/>
    <w:rsid w:val="00DC26AA"/>
    <w:rsid w:val="00DC26FF"/>
    <w:rsid w:val="00DC276D"/>
    <w:rsid w:val="00DC2BE5"/>
    <w:rsid w:val="00DC2CD2"/>
    <w:rsid w:val="00DC2E26"/>
    <w:rsid w:val="00DC3289"/>
    <w:rsid w:val="00DC340A"/>
    <w:rsid w:val="00DC355F"/>
    <w:rsid w:val="00DC35B7"/>
    <w:rsid w:val="00DC3789"/>
    <w:rsid w:val="00DC3B8A"/>
    <w:rsid w:val="00DC3E09"/>
    <w:rsid w:val="00DC3F9E"/>
    <w:rsid w:val="00DC4149"/>
    <w:rsid w:val="00DC42EC"/>
    <w:rsid w:val="00DC43D5"/>
    <w:rsid w:val="00DC440A"/>
    <w:rsid w:val="00DC470A"/>
    <w:rsid w:val="00DC4968"/>
    <w:rsid w:val="00DC4C89"/>
    <w:rsid w:val="00DC4E25"/>
    <w:rsid w:val="00DC4FD3"/>
    <w:rsid w:val="00DC53F2"/>
    <w:rsid w:val="00DC5492"/>
    <w:rsid w:val="00DC55A9"/>
    <w:rsid w:val="00DC560F"/>
    <w:rsid w:val="00DC5A59"/>
    <w:rsid w:val="00DC5F2B"/>
    <w:rsid w:val="00DC6316"/>
    <w:rsid w:val="00DC6317"/>
    <w:rsid w:val="00DC6444"/>
    <w:rsid w:val="00DC65E2"/>
    <w:rsid w:val="00DC668D"/>
    <w:rsid w:val="00DC6A4E"/>
    <w:rsid w:val="00DC6C3D"/>
    <w:rsid w:val="00DC6DDC"/>
    <w:rsid w:val="00DC6F5A"/>
    <w:rsid w:val="00DC74DB"/>
    <w:rsid w:val="00DC7A90"/>
    <w:rsid w:val="00DC7B90"/>
    <w:rsid w:val="00DC7E68"/>
    <w:rsid w:val="00DD0053"/>
    <w:rsid w:val="00DD028C"/>
    <w:rsid w:val="00DD02CF"/>
    <w:rsid w:val="00DD053D"/>
    <w:rsid w:val="00DD061E"/>
    <w:rsid w:val="00DD06F9"/>
    <w:rsid w:val="00DD072E"/>
    <w:rsid w:val="00DD07E1"/>
    <w:rsid w:val="00DD0C5B"/>
    <w:rsid w:val="00DD0D61"/>
    <w:rsid w:val="00DD0F40"/>
    <w:rsid w:val="00DD0F99"/>
    <w:rsid w:val="00DD0FBA"/>
    <w:rsid w:val="00DD10AA"/>
    <w:rsid w:val="00DD10E4"/>
    <w:rsid w:val="00DD11B0"/>
    <w:rsid w:val="00DD1340"/>
    <w:rsid w:val="00DD1371"/>
    <w:rsid w:val="00DD162D"/>
    <w:rsid w:val="00DD182D"/>
    <w:rsid w:val="00DD1870"/>
    <w:rsid w:val="00DD18DB"/>
    <w:rsid w:val="00DD199D"/>
    <w:rsid w:val="00DD1B31"/>
    <w:rsid w:val="00DD1BDE"/>
    <w:rsid w:val="00DD1C7D"/>
    <w:rsid w:val="00DD1F1D"/>
    <w:rsid w:val="00DD1FB1"/>
    <w:rsid w:val="00DD2188"/>
    <w:rsid w:val="00DD220A"/>
    <w:rsid w:val="00DD2251"/>
    <w:rsid w:val="00DD275C"/>
    <w:rsid w:val="00DD27AD"/>
    <w:rsid w:val="00DD2829"/>
    <w:rsid w:val="00DD294E"/>
    <w:rsid w:val="00DD29EC"/>
    <w:rsid w:val="00DD2CC2"/>
    <w:rsid w:val="00DD2CDD"/>
    <w:rsid w:val="00DD2DA0"/>
    <w:rsid w:val="00DD2DCD"/>
    <w:rsid w:val="00DD2E3A"/>
    <w:rsid w:val="00DD3056"/>
    <w:rsid w:val="00DD306C"/>
    <w:rsid w:val="00DD32ED"/>
    <w:rsid w:val="00DD35DE"/>
    <w:rsid w:val="00DD37FB"/>
    <w:rsid w:val="00DD38BE"/>
    <w:rsid w:val="00DD3CDB"/>
    <w:rsid w:val="00DD3CE2"/>
    <w:rsid w:val="00DD3F37"/>
    <w:rsid w:val="00DD410B"/>
    <w:rsid w:val="00DD4575"/>
    <w:rsid w:val="00DD45CE"/>
    <w:rsid w:val="00DD4867"/>
    <w:rsid w:val="00DD4B0B"/>
    <w:rsid w:val="00DD4F1E"/>
    <w:rsid w:val="00DD5085"/>
    <w:rsid w:val="00DD50F2"/>
    <w:rsid w:val="00DD5131"/>
    <w:rsid w:val="00DD51D7"/>
    <w:rsid w:val="00DD5434"/>
    <w:rsid w:val="00DD5486"/>
    <w:rsid w:val="00DD588F"/>
    <w:rsid w:val="00DD58F9"/>
    <w:rsid w:val="00DD5A18"/>
    <w:rsid w:val="00DD5F08"/>
    <w:rsid w:val="00DD6160"/>
    <w:rsid w:val="00DD648B"/>
    <w:rsid w:val="00DD650F"/>
    <w:rsid w:val="00DD696F"/>
    <w:rsid w:val="00DD6C25"/>
    <w:rsid w:val="00DD6D50"/>
    <w:rsid w:val="00DD6D55"/>
    <w:rsid w:val="00DD6E4D"/>
    <w:rsid w:val="00DD72BC"/>
    <w:rsid w:val="00DD7509"/>
    <w:rsid w:val="00DD7794"/>
    <w:rsid w:val="00DD7B74"/>
    <w:rsid w:val="00DD7D2E"/>
    <w:rsid w:val="00DE0337"/>
    <w:rsid w:val="00DE045D"/>
    <w:rsid w:val="00DE047C"/>
    <w:rsid w:val="00DE04A0"/>
    <w:rsid w:val="00DE04C3"/>
    <w:rsid w:val="00DE06DC"/>
    <w:rsid w:val="00DE099C"/>
    <w:rsid w:val="00DE0D85"/>
    <w:rsid w:val="00DE0E61"/>
    <w:rsid w:val="00DE0EAC"/>
    <w:rsid w:val="00DE0F82"/>
    <w:rsid w:val="00DE0FCE"/>
    <w:rsid w:val="00DE12AD"/>
    <w:rsid w:val="00DE1498"/>
    <w:rsid w:val="00DE176A"/>
    <w:rsid w:val="00DE17D8"/>
    <w:rsid w:val="00DE1B90"/>
    <w:rsid w:val="00DE1B94"/>
    <w:rsid w:val="00DE1BD4"/>
    <w:rsid w:val="00DE1DB1"/>
    <w:rsid w:val="00DE22B6"/>
    <w:rsid w:val="00DE2393"/>
    <w:rsid w:val="00DE24AD"/>
    <w:rsid w:val="00DE24ED"/>
    <w:rsid w:val="00DE2686"/>
    <w:rsid w:val="00DE28AA"/>
    <w:rsid w:val="00DE2901"/>
    <w:rsid w:val="00DE2C8E"/>
    <w:rsid w:val="00DE2D2A"/>
    <w:rsid w:val="00DE2DB5"/>
    <w:rsid w:val="00DE2E23"/>
    <w:rsid w:val="00DE3233"/>
    <w:rsid w:val="00DE3241"/>
    <w:rsid w:val="00DE3283"/>
    <w:rsid w:val="00DE32E2"/>
    <w:rsid w:val="00DE3378"/>
    <w:rsid w:val="00DE3380"/>
    <w:rsid w:val="00DE33CD"/>
    <w:rsid w:val="00DE3638"/>
    <w:rsid w:val="00DE3645"/>
    <w:rsid w:val="00DE366F"/>
    <w:rsid w:val="00DE377B"/>
    <w:rsid w:val="00DE3AA9"/>
    <w:rsid w:val="00DE3CE7"/>
    <w:rsid w:val="00DE3F16"/>
    <w:rsid w:val="00DE4062"/>
    <w:rsid w:val="00DE40F5"/>
    <w:rsid w:val="00DE411A"/>
    <w:rsid w:val="00DE4166"/>
    <w:rsid w:val="00DE4660"/>
    <w:rsid w:val="00DE4769"/>
    <w:rsid w:val="00DE49B5"/>
    <w:rsid w:val="00DE4A29"/>
    <w:rsid w:val="00DE4B29"/>
    <w:rsid w:val="00DE4F67"/>
    <w:rsid w:val="00DE513A"/>
    <w:rsid w:val="00DE5215"/>
    <w:rsid w:val="00DE534F"/>
    <w:rsid w:val="00DE553D"/>
    <w:rsid w:val="00DE55A7"/>
    <w:rsid w:val="00DE5C92"/>
    <w:rsid w:val="00DE5CAF"/>
    <w:rsid w:val="00DE5CB3"/>
    <w:rsid w:val="00DE5EAA"/>
    <w:rsid w:val="00DE6167"/>
    <w:rsid w:val="00DE61C7"/>
    <w:rsid w:val="00DE6833"/>
    <w:rsid w:val="00DE68D9"/>
    <w:rsid w:val="00DE69C1"/>
    <w:rsid w:val="00DE6A6B"/>
    <w:rsid w:val="00DE6CF8"/>
    <w:rsid w:val="00DE6E04"/>
    <w:rsid w:val="00DE6E32"/>
    <w:rsid w:val="00DE6F47"/>
    <w:rsid w:val="00DE6FD1"/>
    <w:rsid w:val="00DE73F0"/>
    <w:rsid w:val="00DE7711"/>
    <w:rsid w:val="00DE7937"/>
    <w:rsid w:val="00DE7A3A"/>
    <w:rsid w:val="00DF00B8"/>
    <w:rsid w:val="00DF01A7"/>
    <w:rsid w:val="00DF03F5"/>
    <w:rsid w:val="00DF0635"/>
    <w:rsid w:val="00DF0640"/>
    <w:rsid w:val="00DF07CF"/>
    <w:rsid w:val="00DF0A93"/>
    <w:rsid w:val="00DF0A97"/>
    <w:rsid w:val="00DF0B47"/>
    <w:rsid w:val="00DF0C30"/>
    <w:rsid w:val="00DF0FFD"/>
    <w:rsid w:val="00DF120F"/>
    <w:rsid w:val="00DF1298"/>
    <w:rsid w:val="00DF1477"/>
    <w:rsid w:val="00DF16CC"/>
    <w:rsid w:val="00DF19FE"/>
    <w:rsid w:val="00DF1F4F"/>
    <w:rsid w:val="00DF24CD"/>
    <w:rsid w:val="00DF2624"/>
    <w:rsid w:val="00DF26A1"/>
    <w:rsid w:val="00DF296E"/>
    <w:rsid w:val="00DF2BCA"/>
    <w:rsid w:val="00DF2C0D"/>
    <w:rsid w:val="00DF2DB1"/>
    <w:rsid w:val="00DF2EFA"/>
    <w:rsid w:val="00DF309C"/>
    <w:rsid w:val="00DF30F6"/>
    <w:rsid w:val="00DF31C0"/>
    <w:rsid w:val="00DF3484"/>
    <w:rsid w:val="00DF35E8"/>
    <w:rsid w:val="00DF37B4"/>
    <w:rsid w:val="00DF37FE"/>
    <w:rsid w:val="00DF386C"/>
    <w:rsid w:val="00DF38EC"/>
    <w:rsid w:val="00DF3955"/>
    <w:rsid w:val="00DF3CD8"/>
    <w:rsid w:val="00DF3DD0"/>
    <w:rsid w:val="00DF4248"/>
    <w:rsid w:val="00DF42A7"/>
    <w:rsid w:val="00DF45DD"/>
    <w:rsid w:val="00DF4702"/>
    <w:rsid w:val="00DF489D"/>
    <w:rsid w:val="00DF4A1C"/>
    <w:rsid w:val="00DF4AE4"/>
    <w:rsid w:val="00DF4B08"/>
    <w:rsid w:val="00DF4B84"/>
    <w:rsid w:val="00DF4CBD"/>
    <w:rsid w:val="00DF4DEB"/>
    <w:rsid w:val="00DF4F4F"/>
    <w:rsid w:val="00DF527D"/>
    <w:rsid w:val="00DF5648"/>
    <w:rsid w:val="00DF5A6D"/>
    <w:rsid w:val="00DF5B6B"/>
    <w:rsid w:val="00DF5E65"/>
    <w:rsid w:val="00DF62A8"/>
    <w:rsid w:val="00DF62C3"/>
    <w:rsid w:val="00DF64A3"/>
    <w:rsid w:val="00DF656D"/>
    <w:rsid w:val="00DF6FB1"/>
    <w:rsid w:val="00DF702F"/>
    <w:rsid w:val="00DF7037"/>
    <w:rsid w:val="00DF72C9"/>
    <w:rsid w:val="00DF73C8"/>
    <w:rsid w:val="00DF7456"/>
    <w:rsid w:val="00DF7599"/>
    <w:rsid w:val="00DF759F"/>
    <w:rsid w:val="00DF7654"/>
    <w:rsid w:val="00DF77B0"/>
    <w:rsid w:val="00DF7B34"/>
    <w:rsid w:val="00DF7B39"/>
    <w:rsid w:val="00DF7DF2"/>
    <w:rsid w:val="00DF7EE8"/>
    <w:rsid w:val="00DF7F26"/>
    <w:rsid w:val="00E001C2"/>
    <w:rsid w:val="00E005CC"/>
    <w:rsid w:val="00E00606"/>
    <w:rsid w:val="00E0060E"/>
    <w:rsid w:val="00E006DA"/>
    <w:rsid w:val="00E0091B"/>
    <w:rsid w:val="00E00A64"/>
    <w:rsid w:val="00E00B76"/>
    <w:rsid w:val="00E00C1F"/>
    <w:rsid w:val="00E00C9D"/>
    <w:rsid w:val="00E00CA7"/>
    <w:rsid w:val="00E00E16"/>
    <w:rsid w:val="00E00FD3"/>
    <w:rsid w:val="00E01211"/>
    <w:rsid w:val="00E014E7"/>
    <w:rsid w:val="00E01654"/>
    <w:rsid w:val="00E0190A"/>
    <w:rsid w:val="00E01CA2"/>
    <w:rsid w:val="00E01D73"/>
    <w:rsid w:val="00E01FC6"/>
    <w:rsid w:val="00E020FD"/>
    <w:rsid w:val="00E0213F"/>
    <w:rsid w:val="00E021D6"/>
    <w:rsid w:val="00E0237B"/>
    <w:rsid w:val="00E02387"/>
    <w:rsid w:val="00E0239E"/>
    <w:rsid w:val="00E02611"/>
    <w:rsid w:val="00E0278C"/>
    <w:rsid w:val="00E0278E"/>
    <w:rsid w:val="00E02AA4"/>
    <w:rsid w:val="00E02B22"/>
    <w:rsid w:val="00E02BEC"/>
    <w:rsid w:val="00E02F58"/>
    <w:rsid w:val="00E031C1"/>
    <w:rsid w:val="00E0328E"/>
    <w:rsid w:val="00E03A14"/>
    <w:rsid w:val="00E03BF8"/>
    <w:rsid w:val="00E03E1C"/>
    <w:rsid w:val="00E0424C"/>
    <w:rsid w:val="00E0428A"/>
    <w:rsid w:val="00E04432"/>
    <w:rsid w:val="00E044C5"/>
    <w:rsid w:val="00E04658"/>
    <w:rsid w:val="00E046A3"/>
    <w:rsid w:val="00E0479D"/>
    <w:rsid w:val="00E04832"/>
    <w:rsid w:val="00E048F2"/>
    <w:rsid w:val="00E04995"/>
    <w:rsid w:val="00E04A31"/>
    <w:rsid w:val="00E04DD3"/>
    <w:rsid w:val="00E04FA7"/>
    <w:rsid w:val="00E050BC"/>
    <w:rsid w:val="00E05217"/>
    <w:rsid w:val="00E0521A"/>
    <w:rsid w:val="00E055D2"/>
    <w:rsid w:val="00E05734"/>
    <w:rsid w:val="00E057A4"/>
    <w:rsid w:val="00E059B3"/>
    <w:rsid w:val="00E059D6"/>
    <w:rsid w:val="00E05BB4"/>
    <w:rsid w:val="00E05C08"/>
    <w:rsid w:val="00E05C61"/>
    <w:rsid w:val="00E05CD3"/>
    <w:rsid w:val="00E05DB7"/>
    <w:rsid w:val="00E05F01"/>
    <w:rsid w:val="00E06648"/>
    <w:rsid w:val="00E06851"/>
    <w:rsid w:val="00E06C18"/>
    <w:rsid w:val="00E06DBF"/>
    <w:rsid w:val="00E06F3C"/>
    <w:rsid w:val="00E073A2"/>
    <w:rsid w:val="00E07679"/>
    <w:rsid w:val="00E078D8"/>
    <w:rsid w:val="00E078F5"/>
    <w:rsid w:val="00E079D9"/>
    <w:rsid w:val="00E07EA6"/>
    <w:rsid w:val="00E10108"/>
    <w:rsid w:val="00E1052E"/>
    <w:rsid w:val="00E105C4"/>
    <w:rsid w:val="00E106B7"/>
    <w:rsid w:val="00E10885"/>
    <w:rsid w:val="00E10A2B"/>
    <w:rsid w:val="00E10DD5"/>
    <w:rsid w:val="00E10E4A"/>
    <w:rsid w:val="00E111E9"/>
    <w:rsid w:val="00E11285"/>
    <w:rsid w:val="00E11348"/>
    <w:rsid w:val="00E11353"/>
    <w:rsid w:val="00E1145E"/>
    <w:rsid w:val="00E11539"/>
    <w:rsid w:val="00E116D8"/>
    <w:rsid w:val="00E11832"/>
    <w:rsid w:val="00E11DE2"/>
    <w:rsid w:val="00E11E98"/>
    <w:rsid w:val="00E11ED2"/>
    <w:rsid w:val="00E11FB6"/>
    <w:rsid w:val="00E12266"/>
    <w:rsid w:val="00E122AC"/>
    <w:rsid w:val="00E12305"/>
    <w:rsid w:val="00E123CB"/>
    <w:rsid w:val="00E123FA"/>
    <w:rsid w:val="00E123FF"/>
    <w:rsid w:val="00E124AD"/>
    <w:rsid w:val="00E1250D"/>
    <w:rsid w:val="00E12572"/>
    <w:rsid w:val="00E12624"/>
    <w:rsid w:val="00E1263B"/>
    <w:rsid w:val="00E129B1"/>
    <w:rsid w:val="00E12BA9"/>
    <w:rsid w:val="00E12BDD"/>
    <w:rsid w:val="00E12D35"/>
    <w:rsid w:val="00E12E0B"/>
    <w:rsid w:val="00E12F5A"/>
    <w:rsid w:val="00E1315C"/>
    <w:rsid w:val="00E131C8"/>
    <w:rsid w:val="00E133E0"/>
    <w:rsid w:val="00E1347A"/>
    <w:rsid w:val="00E135C6"/>
    <w:rsid w:val="00E135EF"/>
    <w:rsid w:val="00E13728"/>
    <w:rsid w:val="00E13798"/>
    <w:rsid w:val="00E138E5"/>
    <w:rsid w:val="00E13911"/>
    <w:rsid w:val="00E13915"/>
    <w:rsid w:val="00E13F3A"/>
    <w:rsid w:val="00E1406E"/>
    <w:rsid w:val="00E144EB"/>
    <w:rsid w:val="00E14652"/>
    <w:rsid w:val="00E1497B"/>
    <w:rsid w:val="00E14B4B"/>
    <w:rsid w:val="00E14C3F"/>
    <w:rsid w:val="00E14C54"/>
    <w:rsid w:val="00E14CB9"/>
    <w:rsid w:val="00E15285"/>
    <w:rsid w:val="00E154A5"/>
    <w:rsid w:val="00E15588"/>
    <w:rsid w:val="00E15598"/>
    <w:rsid w:val="00E15687"/>
    <w:rsid w:val="00E1599A"/>
    <w:rsid w:val="00E159B7"/>
    <w:rsid w:val="00E15E2B"/>
    <w:rsid w:val="00E15F38"/>
    <w:rsid w:val="00E16143"/>
    <w:rsid w:val="00E165B5"/>
    <w:rsid w:val="00E169CF"/>
    <w:rsid w:val="00E16B61"/>
    <w:rsid w:val="00E16C6A"/>
    <w:rsid w:val="00E16D94"/>
    <w:rsid w:val="00E170AF"/>
    <w:rsid w:val="00E1715D"/>
    <w:rsid w:val="00E172F9"/>
    <w:rsid w:val="00E1739C"/>
    <w:rsid w:val="00E1739F"/>
    <w:rsid w:val="00E174A3"/>
    <w:rsid w:val="00E17514"/>
    <w:rsid w:val="00E17613"/>
    <w:rsid w:val="00E17635"/>
    <w:rsid w:val="00E17785"/>
    <w:rsid w:val="00E1789C"/>
    <w:rsid w:val="00E17B25"/>
    <w:rsid w:val="00E17CA8"/>
    <w:rsid w:val="00E203B9"/>
    <w:rsid w:val="00E204D5"/>
    <w:rsid w:val="00E20822"/>
    <w:rsid w:val="00E2085C"/>
    <w:rsid w:val="00E208EB"/>
    <w:rsid w:val="00E20CA4"/>
    <w:rsid w:val="00E2124D"/>
    <w:rsid w:val="00E2125F"/>
    <w:rsid w:val="00E21452"/>
    <w:rsid w:val="00E218FA"/>
    <w:rsid w:val="00E21AE6"/>
    <w:rsid w:val="00E21AE9"/>
    <w:rsid w:val="00E21C30"/>
    <w:rsid w:val="00E21F02"/>
    <w:rsid w:val="00E2202F"/>
    <w:rsid w:val="00E221B5"/>
    <w:rsid w:val="00E221F7"/>
    <w:rsid w:val="00E227BD"/>
    <w:rsid w:val="00E22A87"/>
    <w:rsid w:val="00E22AB7"/>
    <w:rsid w:val="00E22BCE"/>
    <w:rsid w:val="00E22D78"/>
    <w:rsid w:val="00E22F89"/>
    <w:rsid w:val="00E22F9D"/>
    <w:rsid w:val="00E22FE1"/>
    <w:rsid w:val="00E23049"/>
    <w:rsid w:val="00E231D2"/>
    <w:rsid w:val="00E234C1"/>
    <w:rsid w:val="00E2371F"/>
    <w:rsid w:val="00E23C1C"/>
    <w:rsid w:val="00E23E8D"/>
    <w:rsid w:val="00E2400B"/>
    <w:rsid w:val="00E2418F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97A"/>
    <w:rsid w:val="00E25A57"/>
    <w:rsid w:val="00E25C81"/>
    <w:rsid w:val="00E25CA9"/>
    <w:rsid w:val="00E25D01"/>
    <w:rsid w:val="00E25F48"/>
    <w:rsid w:val="00E26169"/>
    <w:rsid w:val="00E26280"/>
    <w:rsid w:val="00E265D7"/>
    <w:rsid w:val="00E26638"/>
    <w:rsid w:val="00E266E9"/>
    <w:rsid w:val="00E2678B"/>
    <w:rsid w:val="00E26EE8"/>
    <w:rsid w:val="00E26FF5"/>
    <w:rsid w:val="00E270FB"/>
    <w:rsid w:val="00E272E9"/>
    <w:rsid w:val="00E275B3"/>
    <w:rsid w:val="00E27756"/>
    <w:rsid w:val="00E277DF"/>
    <w:rsid w:val="00E27845"/>
    <w:rsid w:val="00E27901"/>
    <w:rsid w:val="00E27C8A"/>
    <w:rsid w:val="00E27EFF"/>
    <w:rsid w:val="00E27F25"/>
    <w:rsid w:val="00E303D2"/>
    <w:rsid w:val="00E304C0"/>
    <w:rsid w:val="00E3050A"/>
    <w:rsid w:val="00E306AA"/>
    <w:rsid w:val="00E307DE"/>
    <w:rsid w:val="00E30808"/>
    <w:rsid w:val="00E30ABC"/>
    <w:rsid w:val="00E30ACA"/>
    <w:rsid w:val="00E30C1A"/>
    <w:rsid w:val="00E30E79"/>
    <w:rsid w:val="00E30EB6"/>
    <w:rsid w:val="00E30F66"/>
    <w:rsid w:val="00E30F8E"/>
    <w:rsid w:val="00E30F92"/>
    <w:rsid w:val="00E311EA"/>
    <w:rsid w:val="00E3129C"/>
    <w:rsid w:val="00E31616"/>
    <w:rsid w:val="00E317E8"/>
    <w:rsid w:val="00E31974"/>
    <w:rsid w:val="00E31A0F"/>
    <w:rsid w:val="00E31BB9"/>
    <w:rsid w:val="00E31EAE"/>
    <w:rsid w:val="00E31EFE"/>
    <w:rsid w:val="00E31F24"/>
    <w:rsid w:val="00E31F83"/>
    <w:rsid w:val="00E320B0"/>
    <w:rsid w:val="00E320E3"/>
    <w:rsid w:val="00E3220B"/>
    <w:rsid w:val="00E3222A"/>
    <w:rsid w:val="00E323F4"/>
    <w:rsid w:val="00E32470"/>
    <w:rsid w:val="00E324B8"/>
    <w:rsid w:val="00E3266C"/>
    <w:rsid w:val="00E32796"/>
    <w:rsid w:val="00E32815"/>
    <w:rsid w:val="00E328F5"/>
    <w:rsid w:val="00E329B1"/>
    <w:rsid w:val="00E32CA5"/>
    <w:rsid w:val="00E32E41"/>
    <w:rsid w:val="00E330CA"/>
    <w:rsid w:val="00E33147"/>
    <w:rsid w:val="00E33151"/>
    <w:rsid w:val="00E336C6"/>
    <w:rsid w:val="00E33798"/>
    <w:rsid w:val="00E33A5B"/>
    <w:rsid w:val="00E33C62"/>
    <w:rsid w:val="00E33FD1"/>
    <w:rsid w:val="00E3414D"/>
    <w:rsid w:val="00E34177"/>
    <w:rsid w:val="00E342FC"/>
    <w:rsid w:val="00E3446E"/>
    <w:rsid w:val="00E34574"/>
    <w:rsid w:val="00E34757"/>
    <w:rsid w:val="00E34887"/>
    <w:rsid w:val="00E348DB"/>
    <w:rsid w:val="00E34901"/>
    <w:rsid w:val="00E349B8"/>
    <w:rsid w:val="00E349D5"/>
    <w:rsid w:val="00E34CF6"/>
    <w:rsid w:val="00E35005"/>
    <w:rsid w:val="00E35167"/>
    <w:rsid w:val="00E352A5"/>
    <w:rsid w:val="00E355B8"/>
    <w:rsid w:val="00E3597A"/>
    <w:rsid w:val="00E35990"/>
    <w:rsid w:val="00E35B45"/>
    <w:rsid w:val="00E36034"/>
    <w:rsid w:val="00E3681B"/>
    <w:rsid w:val="00E368E5"/>
    <w:rsid w:val="00E36C71"/>
    <w:rsid w:val="00E36CC9"/>
    <w:rsid w:val="00E36FEC"/>
    <w:rsid w:val="00E370D3"/>
    <w:rsid w:val="00E372ED"/>
    <w:rsid w:val="00E373F9"/>
    <w:rsid w:val="00E374D7"/>
    <w:rsid w:val="00E37708"/>
    <w:rsid w:val="00E3777F"/>
    <w:rsid w:val="00E3778E"/>
    <w:rsid w:val="00E377B3"/>
    <w:rsid w:val="00E37A2A"/>
    <w:rsid w:val="00E37B43"/>
    <w:rsid w:val="00E37E71"/>
    <w:rsid w:val="00E37ECE"/>
    <w:rsid w:val="00E37FAA"/>
    <w:rsid w:val="00E4001C"/>
    <w:rsid w:val="00E40293"/>
    <w:rsid w:val="00E402D7"/>
    <w:rsid w:val="00E403F9"/>
    <w:rsid w:val="00E4051C"/>
    <w:rsid w:val="00E4076B"/>
    <w:rsid w:val="00E40A49"/>
    <w:rsid w:val="00E40D3B"/>
    <w:rsid w:val="00E41135"/>
    <w:rsid w:val="00E411A9"/>
    <w:rsid w:val="00E411D9"/>
    <w:rsid w:val="00E4123F"/>
    <w:rsid w:val="00E41251"/>
    <w:rsid w:val="00E4180E"/>
    <w:rsid w:val="00E41875"/>
    <w:rsid w:val="00E418FA"/>
    <w:rsid w:val="00E419D8"/>
    <w:rsid w:val="00E41C38"/>
    <w:rsid w:val="00E41E77"/>
    <w:rsid w:val="00E4260F"/>
    <w:rsid w:val="00E427AF"/>
    <w:rsid w:val="00E42972"/>
    <w:rsid w:val="00E42D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3F84"/>
    <w:rsid w:val="00E44215"/>
    <w:rsid w:val="00E444D3"/>
    <w:rsid w:val="00E44502"/>
    <w:rsid w:val="00E44522"/>
    <w:rsid w:val="00E446F3"/>
    <w:rsid w:val="00E4473F"/>
    <w:rsid w:val="00E449EA"/>
    <w:rsid w:val="00E44D68"/>
    <w:rsid w:val="00E44FFC"/>
    <w:rsid w:val="00E45155"/>
    <w:rsid w:val="00E4517D"/>
    <w:rsid w:val="00E45324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BD6"/>
    <w:rsid w:val="00E45C8E"/>
    <w:rsid w:val="00E45D07"/>
    <w:rsid w:val="00E45DF1"/>
    <w:rsid w:val="00E45E71"/>
    <w:rsid w:val="00E46022"/>
    <w:rsid w:val="00E46159"/>
    <w:rsid w:val="00E467BF"/>
    <w:rsid w:val="00E46996"/>
    <w:rsid w:val="00E46A4C"/>
    <w:rsid w:val="00E46B0C"/>
    <w:rsid w:val="00E46B99"/>
    <w:rsid w:val="00E46E8E"/>
    <w:rsid w:val="00E470DE"/>
    <w:rsid w:val="00E47306"/>
    <w:rsid w:val="00E47382"/>
    <w:rsid w:val="00E47542"/>
    <w:rsid w:val="00E47553"/>
    <w:rsid w:val="00E478AA"/>
    <w:rsid w:val="00E47A14"/>
    <w:rsid w:val="00E47A36"/>
    <w:rsid w:val="00E47F67"/>
    <w:rsid w:val="00E5058C"/>
    <w:rsid w:val="00E5070B"/>
    <w:rsid w:val="00E50768"/>
    <w:rsid w:val="00E50B90"/>
    <w:rsid w:val="00E50BBC"/>
    <w:rsid w:val="00E50C91"/>
    <w:rsid w:val="00E51138"/>
    <w:rsid w:val="00E5118C"/>
    <w:rsid w:val="00E512D3"/>
    <w:rsid w:val="00E5135D"/>
    <w:rsid w:val="00E51B96"/>
    <w:rsid w:val="00E51BBC"/>
    <w:rsid w:val="00E51C16"/>
    <w:rsid w:val="00E51CFD"/>
    <w:rsid w:val="00E521DE"/>
    <w:rsid w:val="00E522A6"/>
    <w:rsid w:val="00E524CD"/>
    <w:rsid w:val="00E52875"/>
    <w:rsid w:val="00E5288B"/>
    <w:rsid w:val="00E52A05"/>
    <w:rsid w:val="00E52B78"/>
    <w:rsid w:val="00E52B88"/>
    <w:rsid w:val="00E52D77"/>
    <w:rsid w:val="00E52F19"/>
    <w:rsid w:val="00E52F40"/>
    <w:rsid w:val="00E5301D"/>
    <w:rsid w:val="00E5316A"/>
    <w:rsid w:val="00E5347D"/>
    <w:rsid w:val="00E5359F"/>
    <w:rsid w:val="00E535DE"/>
    <w:rsid w:val="00E537B6"/>
    <w:rsid w:val="00E53801"/>
    <w:rsid w:val="00E538BB"/>
    <w:rsid w:val="00E53976"/>
    <w:rsid w:val="00E54471"/>
    <w:rsid w:val="00E545DE"/>
    <w:rsid w:val="00E54A9E"/>
    <w:rsid w:val="00E54AFE"/>
    <w:rsid w:val="00E54F6D"/>
    <w:rsid w:val="00E54F91"/>
    <w:rsid w:val="00E5503D"/>
    <w:rsid w:val="00E55097"/>
    <w:rsid w:val="00E55541"/>
    <w:rsid w:val="00E55591"/>
    <w:rsid w:val="00E55804"/>
    <w:rsid w:val="00E55A04"/>
    <w:rsid w:val="00E55AA0"/>
    <w:rsid w:val="00E55B8E"/>
    <w:rsid w:val="00E55DBF"/>
    <w:rsid w:val="00E56094"/>
    <w:rsid w:val="00E562B3"/>
    <w:rsid w:val="00E5635D"/>
    <w:rsid w:val="00E56526"/>
    <w:rsid w:val="00E565A8"/>
    <w:rsid w:val="00E56BB0"/>
    <w:rsid w:val="00E56C1D"/>
    <w:rsid w:val="00E56D62"/>
    <w:rsid w:val="00E5729C"/>
    <w:rsid w:val="00E57336"/>
    <w:rsid w:val="00E57447"/>
    <w:rsid w:val="00E57460"/>
    <w:rsid w:val="00E578DE"/>
    <w:rsid w:val="00E57AD5"/>
    <w:rsid w:val="00E57D60"/>
    <w:rsid w:val="00E57E7E"/>
    <w:rsid w:val="00E60194"/>
    <w:rsid w:val="00E60275"/>
    <w:rsid w:val="00E602A6"/>
    <w:rsid w:val="00E6031C"/>
    <w:rsid w:val="00E60389"/>
    <w:rsid w:val="00E6096E"/>
    <w:rsid w:val="00E60A88"/>
    <w:rsid w:val="00E61084"/>
    <w:rsid w:val="00E610B3"/>
    <w:rsid w:val="00E612C6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9CB"/>
    <w:rsid w:val="00E62AEE"/>
    <w:rsid w:val="00E62B54"/>
    <w:rsid w:val="00E62CDC"/>
    <w:rsid w:val="00E634D3"/>
    <w:rsid w:val="00E634DD"/>
    <w:rsid w:val="00E638B7"/>
    <w:rsid w:val="00E6390F"/>
    <w:rsid w:val="00E63948"/>
    <w:rsid w:val="00E63A68"/>
    <w:rsid w:val="00E63E14"/>
    <w:rsid w:val="00E640BC"/>
    <w:rsid w:val="00E641D2"/>
    <w:rsid w:val="00E6431C"/>
    <w:rsid w:val="00E6437A"/>
    <w:rsid w:val="00E643C1"/>
    <w:rsid w:val="00E643C6"/>
    <w:rsid w:val="00E644AA"/>
    <w:rsid w:val="00E644FD"/>
    <w:rsid w:val="00E64618"/>
    <w:rsid w:val="00E64E29"/>
    <w:rsid w:val="00E65196"/>
    <w:rsid w:val="00E6535A"/>
    <w:rsid w:val="00E6540A"/>
    <w:rsid w:val="00E65563"/>
    <w:rsid w:val="00E6563F"/>
    <w:rsid w:val="00E65D6D"/>
    <w:rsid w:val="00E66033"/>
    <w:rsid w:val="00E66330"/>
    <w:rsid w:val="00E66565"/>
    <w:rsid w:val="00E6665B"/>
    <w:rsid w:val="00E66740"/>
    <w:rsid w:val="00E66778"/>
    <w:rsid w:val="00E669A5"/>
    <w:rsid w:val="00E66A86"/>
    <w:rsid w:val="00E66BFD"/>
    <w:rsid w:val="00E66D1D"/>
    <w:rsid w:val="00E66EC4"/>
    <w:rsid w:val="00E66F6D"/>
    <w:rsid w:val="00E670EC"/>
    <w:rsid w:val="00E67316"/>
    <w:rsid w:val="00E673AE"/>
    <w:rsid w:val="00E6757D"/>
    <w:rsid w:val="00E67710"/>
    <w:rsid w:val="00E6784A"/>
    <w:rsid w:val="00E679A9"/>
    <w:rsid w:val="00E679FE"/>
    <w:rsid w:val="00E67A51"/>
    <w:rsid w:val="00E67BB3"/>
    <w:rsid w:val="00E67CBF"/>
    <w:rsid w:val="00E67D50"/>
    <w:rsid w:val="00E70107"/>
    <w:rsid w:val="00E7024D"/>
    <w:rsid w:val="00E702EF"/>
    <w:rsid w:val="00E70631"/>
    <w:rsid w:val="00E70667"/>
    <w:rsid w:val="00E707C1"/>
    <w:rsid w:val="00E70AD8"/>
    <w:rsid w:val="00E70CB5"/>
    <w:rsid w:val="00E70F58"/>
    <w:rsid w:val="00E7107D"/>
    <w:rsid w:val="00E71293"/>
    <w:rsid w:val="00E713A0"/>
    <w:rsid w:val="00E71441"/>
    <w:rsid w:val="00E7149B"/>
    <w:rsid w:val="00E71581"/>
    <w:rsid w:val="00E717B3"/>
    <w:rsid w:val="00E7188C"/>
    <w:rsid w:val="00E71977"/>
    <w:rsid w:val="00E71A20"/>
    <w:rsid w:val="00E71B81"/>
    <w:rsid w:val="00E71BE9"/>
    <w:rsid w:val="00E71C9E"/>
    <w:rsid w:val="00E71CE9"/>
    <w:rsid w:val="00E71DBC"/>
    <w:rsid w:val="00E71DC8"/>
    <w:rsid w:val="00E71E22"/>
    <w:rsid w:val="00E72077"/>
    <w:rsid w:val="00E72267"/>
    <w:rsid w:val="00E722B9"/>
    <w:rsid w:val="00E722CB"/>
    <w:rsid w:val="00E724AD"/>
    <w:rsid w:val="00E7254C"/>
    <w:rsid w:val="00E727F5"/>
    <w:rsid w:val="00E728EB"/>
    <w:rsid w:val="00E72A86"/>
    <w:rsid w:val="00E72BEE"/>
    <w:rsid w:val="00E72E41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A62"/>
    <w:rsid w:val="00E73B34"/>
    <w:rsid w:val="00E73C57"/>
    <w:rsid w:val="00E73EEF"/>
    <w:rsid w:val="00E73FDD"/>
    <w:rsid w:val="00E74035"/>
    <w:rsid w:val="00E7410F"/>
    <w:rsid w:val="00E7411B"/>
    <w:rsid w:val="00E74190"/>
    <w:rsid w:val="00E746FA"/>
    <w:rsid w:val="00E749DD"/>
    <w:rsid w:val="00E74A76"/>
    <w:rsid w:val="00E74BDC"/>
    <w:rsid w:val="00E74C17"/>
    <w:rsid w:val="00E74D69"/>
    <w:rsid w:val="00E74DC6"/>
    <w:rsid w:val="00E74E12"/>
    <w:rsid w:val="00E74EFE"/>
    <w:rsid w:val="00E74F2E"/>
    <w:rsid w:val="00E74F5C"/>
    <w:rsid w:val="00E74FD7"/>
    <w:rsid w:val="00E7523A"/>
    <w:rsid w:val="00E7557D"/>
    <w:rsid w:val="00E756A6"/>
    <w:rsid w:val="00E75A0F"/>
    <w:rsid w:val="00E75E10"/>
    <w:rsid w:val="00E763CE"/>
    <w:rsid w:val="00E76518"/>
    <w:rsid w:val="00E76671"/>
    <w:rsid w:val="00E768AF"/>
    <w:rsid w:val="00E76968"/>
    <w:rsid w:val="00E769CD"/>
    <w:rsid w:val="00E769D7"/>
    <w:rsid w:val="00E76A20"/>
    <w:rsid w:val="00E76C7B"/>
    <w:rsid w:val="00E76C99"/>
    <w:rsid w:val="00E76DA1"/>
    <w:rsid w:val="00E76E33"/>
    <w:rsid w:val="00E76E3A"/>
    <w:rsid w:val="00E76F82"/>
    <w:rsid w:val="00E76FC0"/>
    <w:rsid w:val="00E770C1"/>
    <w:rsid w:val="00E7726C"/>
    <w:rsid w:val="00E77359"/>
    <w:rsid w:val="00E776F1"/>
    <w:rsid w:val="00E77817"/>
    <w:rsid w:val="00E77905"/>
    <w:rsid w:val="00E77D4A"/>
    <w:rsid w:val="00E77ED7"/>
    <w:rsid w:val="00E77F77"/>
    <w:rsid w:val="00E8011C"/>
    <w:rsid w:val="00E8032C"/>
    <w:rsid w:val="00E8055F"/>
    <w:rsid w:val="00E80732"/>
    <w:rsid w:val="00E80939"/>
    <w:rsid w:val="00E80FD6"/>
    <w:rsid w:val="00E81277"/>
    <w:rsid w:val="00E817DB"/>
    <w:rsid w:val="00E819DE"/>
    <w:rsid w:val="00E81AB3"/>
    <w:rsid w:val="00E81B90"/>
    <w:rsid w:val="00E81DC7"/>
    <w:rsid w:val="00E81E02"/>
    <w:rsid w:val="00E82093"/>
    <w:rsid w:val="00E82653"/>
    <w:rsid w:val="00E82A9A"/>
    <w:rsid w:val="00E82C19"/>
    <w:rsid w:val="00E8309F"/>
    <w:rsid w:val="00E8328F"/>
    <w:rsid w:val="00E83308"/>
    <w:rsid w:val="00E83700"/>
    <w:rsid w:val="00E8386D"/>
    <w:rsid w:val="00E83973"/>
    <w:rsid w:val="00E83A27"/>
    <w:rsid w:val="00E83B63"/>
    <w:rsid w:val="00E83D54"/>
    <w:rsid w:val="00E83DCF"/>
    <w:rsid w:val="00E83E99"/>
    <w:rsid w:val="00E83EBA"/>
    <w:rsid w:val="00E8407E"/>
    <w:rsid w:val="00E841ED"/>
    <w:rsid w:val="00E84226"/>
    <w:rsid w:val="00E843F4"/>
    <w:rsid w:val="00E84675"/>
    <w:rsid w:val="00E84694"/>
    <w:rsid w:val="00E848D8"/>
    <w:rsid w:val="00E84C86"/>
    <w:rsid w:val="00E84D6E"/>
    <w:rsid w:val="00E84E1E"/>
    <w:rsid w:val="00E84E36"/>
    <w:rsid w:val="00E85095"/>
    <w:rsid w:val="00E859F2"/>
    <w:rsid w:val="00E85A20"/>
    <w:rsid w:val="00E85B2D"/>
    <w:rsid w:val="00E85B73"/>
    <w:rsid w:val="00E85D3A"/>
    <w:rsid w:val="00E85D80"/>
    <w:rsid w:val="00E85EE6"/>
    <w:rsid w:val="00E85FBD"/>
    <w:rsid w:val="00E85FD9"/>
    <w:rsid w:val="00E8601F"/>
    <w:rsid w:val="00E86061"/>
    <w:rsid w:val="00E86100"/>
    <w:rsid w:val="00E8612B"/>
    <w:rsid w:val="00E8628D"/>
    <w:rsid w:val="00E86530"/>
    <w:rsid w:val="00E8656C"/>
    <w:rsid w:val="00E869F3"/>
    <w:rsid w:val="00E86A88"/>
    <w:rsid w:val="00E86CDE"/>
    <w:rsid w:val="00E86F67"/>
    <w:rsid w:val="00E8707E"/>
    <w:rsid w:val="00E8742C"/>
    <w:rsid w:val="00E87565"/>
    <w:rsid w:val="00E877E0"/>
    <w:rsid w:val="00E87AE9"/>
    <w:rsid w:val="00E87F94"/>
    <w:rsid w:val="00E87FC0"/>
    <w:rsid w:val="00E9004C"/>
    <w:rsid w:val="00E900E4"/>
    <w:rsid w:val="00E900EF"/>
    <w:rsid w:val="00E901D0"/>
    <w:rsid w:val="00E90312"/>
    <w:rsid w:val="00E90650"/>
    <w:rsid w:val="00E907D4"/>
    <w:rsid w:val="00E90998"/>
    <w:rsid w:val="00E90A02"/>
    <w:rsid w:val="00E90ED3"/>
    <w:rsid w:val="00E9108F"/>
    <w:rsid w:val="00E9173A"/>
    <w:rsid w:val="00E918A0"/>
    <w:rsid w:val="00E91C5F"/>
    <w:rsid w:val="00E91D94"/>
    <w:rsid w:val="00E91EA6"/>
    <w:rsid w:val="00E91F9C"/>
    <w:rsid w:val="00E9208C"/>
    <w:rsid w:val="00E9229D"/>
    <w:rsid w:val="00E9230D"/>
    <w:rsid w:val="00E925C4"/>
    <w:rsid w:val="00E92967"/>
    <w:rsid w:val="00E92A5B"/>
    <w:rsid w:val="00E92A98"/>
    <w:rsid w:val="00E92ADB"/>
    <w:rsid w:val="00E92B8E"/>
    <w:rsid w:val="00E92DD8"/>
    <w:rsid w:val="00E92DE9"/>
    <w:rsid w:val="00E92EEA"/>
    <w:rsid w:val="00E932DA"/>
    <w:rsid w:val="00E933A8"/>
    <w:rsid w:val="00E936B7"/>
    <w:rsid w:val="00E936CE"/>
    <w:rsid w:val="00E93B8D"/>
    <w:rsid w:val="00E94030"/>
    <w:rsid w:val="00E9466B"/>
    <w:rsid w:val="00E947E1"/>
    <w:rsid w:val="00E947E3"/>
    <w:rsid w:val="00E94D55"/>
    <w:rsid w:val="00E94F67"/>
    <w:rsid w:val="00E95053"/>
    <w:rsid w:val="00E950BA"/>
    <w:rsid w:val="00E950DF"/>
    <w:rsid w:val="00E95161"/>
    <w:rsid w:val="00E95199"/>
    <w:rsid w:val="00E95222"/>
    <w:rsid w:val="00E953DA"/>
    <w:rsid w:val="00E9557F"/>
    <w:rsid w:val="00E95592"/>
    <w:rsid w:val="00E95653"/>
    <w:rsid w:val="00E956CD"/>
    <w:rsid w:val="00E95835"/>
    <w:rsid w:val="00E95928"/>
    <w:rsid w:val="00E9594E"/>
    <w:rsid w:val="00E9598E"/>
    <w:rsid w:val="00E959EA"/>
    <w:rsid w:val="00E95C45"/>
    <w:rsid w:val="00E965F9"/>
    <w:rsid w:val="00E967B0"/>
    <w:rsid w:val="00E967C4"/>
    <w:rsid w:val="00E96831"/>
    <w:rsid w:val="00E96A0E"/>
    <w:rsid w:val="00E96AEB"/>
    <w:rsid w:val="00E96C48"/>
    <w:rsid w:val="00E96EA9"/>
    <w:rsid w:val="00E97362"/>
    <w:rsid w:val="00E97819"/>
    <w:rsid w:val="00E97AC6"/>
    <w:rsid w:val="00E97C1E"/>
    <w:rsid w:val="00E97C87"/>
    <w:rsid w:val="00EA01A4"/>
    <w:rsid w:val="00EA05C7"/>
    <w:rsid w:val="00EA05E6"/>
    <w:rsid w:val="00EA0784"/>
    <w:rsid w:val="00EA0A78"/>
    <w:rsid w:val="00EA0BB6"/>
    <w:rsid w:val="00EA0CC2"/>
    <w:rsid w:val="00EA0D9E"/>
    <w:rsid w:val="00EA0EF9"/>
    <w:rsid w:val="00EA0F7B"/>
    <w:rsid w:val="00EA1055"/>
    <w:rsid w:val="00EA1078"/>
    <w:rsid w:val="00EA1317"/>
    <w:rsid w:val="00EA13C4"/>
    <w:rsid w:val="00EA13EF"/>
    <w:rsid w:val="00EA14A7"/>
    <w:rsid w:val="00EA1507"/>
    <w:rsid w:val="00EA1577"/>
    <w:rsid w:val="00EA1634"/>
    <w:rsid w:val="00EA1848"/>
    <w:rsid w:val="00EA1B27"/>
    <w:rsid w:val="00EA1B45"/>
    <w:rsid w:val="00EA1BA0"/>
    <w:rsid w:val="00EA1C40"/>
    <w:rsid w:val="00EA1DE1"/>
    <w:rsid w:val="00EA1E06"/>
    <w:rsid w:val="00EA218F"/>
    <w:rsid w:val="00EA24FD"/>
    <w:rsid w:val="00EA2541"/>
    <w:rsid w:val="00EA2574"/>
    <w:rsid w:val="00EA25DC"/>
    <w:rsid w:val="00EA2A8A"/>
    <w:rsid w:val="00EA2CB8"/>
    <w:rsid w:val="00EA2DD7"/>
    <w:rsid w:val="00EA2E61"/>
    <w:rsid w:val="00EA3441"/>
    <w:rsid w:val="00EA347D"/>
    <w:rsid w:val="00EA363E"/>
    <w:rsid w:val="00EA38A3"/>
    <w:rsid w:val="00EA3D17"/>
    <w:rsid w:val="00EA3D45"/>
    <w:rsid w:val="00EA3FE7"/>
    <w:rsid w:val="00EA4095"/>
    <w:rsid w:val="00EA40D2"/>
    <w:rsid w:val="00EA42BA"/>
    <w:rsid w:val="00EA433D"/>
    <w:rsid w:val="00EA4541"/>
    <w:rsid w:val="00EA4612"/>
    <w:rsid w:val="00EA4796"/>
    <w:rsid w:val="00EA47EE"/>
    <w:rsid w:val="00EA4AA9"/>
    <w:rsid w:val="00EA4D24"/>
    <w:rsid w:val="00EA4E44"/>
    <w:rsid w:val="00EA5032"/>
    <w:rsid w:val="00EA5141"/>
    <w:rsid w:val="00EA5352"/>
    <w:rsid w:val="00EA53AE"/>
    <w:rsid w:val="00EA54B6"/>
    <w:rsid w:val="00EA555C"/>
    <w:rsid w:val="00EA56D3"/>
    <w:rsid w:val="00EA5954"/>
    <w:rsid w:val="00EA5E83"/>
    <w:rsid w:val="00EA5F79"/>
    <w:rsid w:val="00EA5FE1"/>
    <w:rsid w:val="00EA62D6"/>
    <w:rsid w:val="00EA6304"/>
    <w:rsid w:val="00EA6540"/>
    <w:rsid w:val="00EA6774"/>
    <w:rsid w:val="00EA6B7C"/>
    <w:rsid w:val="00EA6C88"/>
    <w:rsid w:val="00EA6D27"/>
    <w:rsid w:val="00EA7022"/>
    <w:rsid w:val="00EA782B"/>
    <w:rsid w:val="00EA78D3"/>
    <w:rsid w:val="00EA7900"/>
    <w:rsid w:val="00EA7A35"/>
    <w:rsid w:val="00EA7B8D"/>
    <w:rsid w:val="00EA7E9E"/>
    <w:rsid w:val="00EB0055"/>
    <w:rsid w:val="00EB0416"/>
    <w:rsid w:val="00EB043E"/>
    <w:rsid w:val="00EB0496"/>
    <w:rsid w:val="00EB0568"/>
    <w:rsid w:val="00EB0702"/>
    <w:rsid w:val="00EB09BA"/>
    <w:rsid w:val="00EB0A00"/>
    <w:rsid w:val="00EB0DBC"/>
    <w:rsid w:val="00EB130A"/>
    <w:rsid w:val="00EB1427"/>
    <w:rsid w:val="00EB16B5"/>
    <w:rsid w:val="00EB16FC"/>
    <w:rsid w:val="00EB1AED"/>
    <w:rsid w:val="00EB1D23"/>
    <w:rsid w:val="00EB1DFC"/>
    <w:rsid w:val="00EB1EE2"/>
    <w:rsid w:val="00EB1F80"/>
    <w:rsid w:val="00EB2042"/>
    <w:rsid w:val="00EB21CD"/>
    <w:rsid w:val="00EB241A"/>
    <w:rsid w:val="00EB25D1"/>
    <w:rsid w:val="00EB2A15"/>
    <w:rsid w:val="00EB2B1B"/>
    <w:rsid w:val="00EB2DD5"/>
    <w:rsid w:val="00EB2FBF"/>
    <w:rsid w:val="00EB30E0"/>
    <w:rsid w:val="00EB30EF"/>
    <w:rsid w:val="00EB31E9"/>
    <w:rsid w:val="00EB3207"/>
    <w:rsid w:val="00EB3402"/>
    <w:rsid w:val="00EB36A7"/>
    <w:rsid w:val="00EB3845"/>
    <w:rsid w:val="00EB398C"/>
    <w:rsid w:val="00EB3B15"/>
    <w:rsid w:val="00EB3D06"/>
    <w:rsid w:val="00EB3F29"/>
    <w:rsid w:val="00EB44F2"/>
    <w:rsid w:val="00EB46F3"/>
    <w:rsid w:val="00EB485F"/>
    <w:rsid w:val="00EB492C"/>
    <w:rsid w:val="00EB4DED"/>
    <w:rsid w:val="00EB4DF8"/>
    <w:rsid w:val="00EB4E3D"/>
    <w:rsid w:val="00EB4F77"/>
    <w:rsid w:val="00EB513E"/>
    <w:rsid w:val="00EB52B9"/>
    <w:rsid w:val="00EB5424"/>
    <w:rsid w:val="00EB55BD"/>
    <w:rsid w:val="00EB5851"/>
    <w:rsid w:val="00EB611D"/>
    <w:rsid w:val="00EB637B"/>
    <w:rsid w:val="00EB63CB"/>
    <w:rsid w:val="00EB6627"/>
    <w:rsid w:val="00EB6645"/>
    <w:rsid w:val="00EB6825"/>
    <w:rsid w:val="00EB689E"/>
    <w:rsid w:val="00EB697A"/>
    <w:rsid w:val="00EB6C85"/>
    <w:rsid w:val="00EB6C9A"/>
    <w:rsid w:val="00EB6F3B"/>
    <w:rsid w:val="00EB6FF2"/>
    <w:rsid w:val="00EB704D"/>
    <w:rsid w:val="00EB7170"/>
    <w:rsid w:val="00EB71D0"/>
    <w:rsid w:val="00EB7493"/>
    <w:rsid w:val="00EB78CF"/>
    <w:rsid w:val="00EB7C34"/>
    <w:rsid w:val="00EB7E0B"/>
    <w:rsid w:val="00EB7ED0"/>
    <w:rsid w:val="00EC027C"/>
    <w:rsid w:val="00EC03EB"/>
    <w:rsid w:val="00EC0627"/>
    <w:rsid w:val="00EC068C"/>
    <w:rsid w:val="00EC0696"/>
    <w:rsid w:val="00EC075B"/>
    <w:rsid w:val="00EC07E9"/>
    <w:rsid w:val="00EC0B1D"/>
    <w:rsid w:val="00EC0B32"/>
    <w:rsid w:val="00EC0DE6"/>
    <w:rsid w:val="00EC1184"/>
    <w:rsid w:val="00EC16AF"/>
    <w:rsid w:val="00EC1B61"/>
    <w:rsid w:val="00EC2034"/>
    <w:rsid w:val="00EC2041"/>
    <w:rsid w:val="00EC2058"/>
    <w:rsid w:val="00EC222F"/>
    <w:rsid w:val="00EC2400"/>
    <w:rsid w:val="00EC241A"/>
    <w:rsid w:val="00EC247B"/>
    <w:rsid w:val="00EC2546"/>
    <w:rsid w:val="00EC25DB"/>
    <w:rsid w:val="00EC2C03"/>
    <w:rsid w:val="00EC2C49"/>
    <w:rsid w:val="00EC31B5"/>
    <w:rsid w:val="00EC32BC"/>
    <w:rsid w:val="00EC355F"/>
    <w:rsid w:val="00EC35A7"/>
    <w:rsid w:val="00EC3820"/>
    <w:rsid w:val="00EC396F"/>
    <w:rsid w:val="00EC3991"/>
    <w:rsid w:val="00EC39DA"/>
    <w:rsid w:val="00EC40CF"/>
    <w:rsid w:val="00EC445F"/>
    <w:rsid w:val="00EC4511"/>
    <w:rsid w:val="00EC4532"/>
    <w:rsid w:val="00EC4594"/>
    <w:rsid w:val="00EC466D"/>
    <w:rsid w:val="00EC48DC"/>
    <w:rsid w:val="00EC4936"/>
    <w:rsid w:val="00EC4AF0"/>
    <w:rsid w:val="00EC4CF4"/>
    <w:rsid w:val="00EC4E23"/>
    <w:rsid w:val="00EC4E47"/>
    <w:rsid w:val="00EC4F88"/>
    <w:rsid w:val="00EC4F93"/>
    <w:rsid w:val="00EC50D8"/>
    <w:rsid w:val="00EC5440"/>
    <w:rsid w:val="00EC548E"/>
    <w:rsid w:val="00EC56F2"/>
    <w:rsid w:val="00EC5970"/>
    <w:rsid w:val="00EC5CFF"/>
    <w:rsid w:val="00EC5E80"/>
    <w:rsid w:val="00EC606C"/>
    <w:rsid w:val="00EC62F5"/>
    <w:rsid w:val="00EC64CB"/>
    <w:rsid w:val="00EC6792"/>
    <w:rsid w:val="00EC685B"/>
    <w:rsid w:val="00EC6932"/>
    <w:rsid w:val="00EC69A5"/>
    <w:rsid w:val="00EC6F53"/>
    <w:rsid w:val="00EC7188"/>
    <w:rsid w:val="00EC7201"/>
    <w:rsid w:val="00EC7217"/>
    <w:rsid w:val="00EC773D"/>
    <w:rsid w:val="00EC7752"/>
    <w:rsid w:val="00EC7B18"/>
    <w:rsid w:val="00EC7CCE"/>
    <w:rsid w:val="00EC7DA4"/>
    <w:rsid w:val="00EC7F38"/>
    <w:rsid w:val="00EC7FB1"/>
    <w:rsid w:val="00ED0062"/>
    <w:rsid w:val="00ED010C"/>
    <w:rsid w:val="00ED03AE"/>
    <w:rsid w:val="00ED0425"/>
    <w:rsid w:val="00ED0774"/>
    <w:rsid w:val="00ED08AF"/>
    <w:rsid w:val="00ED08E0"/>
    <w:rsid w:val="00ED099F"/>
    <w:rsid w:val="00ED0B8E"/>
    <w:rsid w:val="00ED0C07"/>
    <w:rsid w:val="00ED0E7F"/>
    <w:rsid w:val="00ED10BA"/>
    <w:rsid w:val="00ED1112"/>
    <w:rsid w:val="00ED1A44"/>
    <w:rsid w:val="00ED1B60"/>
    <w:rsid w:val="00ED1BAA"/>
    <w:rsid w:val="00ED23DF"/>
    <w:rsid w:val="00ED2474"/>
    <w:rsid w:val="00ED249F"/>
    <w:rsid w:val="00ED27A8"/>
    <w:rsid w:val="00ED2BC8"/>
    <w:rsid w:val="00ED2DA7"/>
    <w:rsid w:val="00ED309E"/>
    <w:rsid w:val="00ED3117"/>
    <w:rsid w:val="00ED32E3"/>
    <w:rsid w:val="00ED3427"/>
    <w:rsid w:val="00ED3AD9"/>
    <w:rsid w:val="00ED3B42"/>
    <w:rsid w:val="00ED3E8F"/>
    <w:rsid w:val="00ED3F56"/>
    <w:rsid w:val="00ED40E1"/>
    <w:rsid w:val="00ED4146"/>
    <w:rsid w:val="00ED45CE"/>
    <w:rsid w:val="00ED476A"/>
    <w:rsid w:val="00ED47D0"/>
    <w:rsid w:val="00ED48FE"/>
    <w:rsid w:val="00ED4BA7"/>
    <w:rsid w:val="00ED4C9A"/>
    <w:rsid w:val="00ED4DE9"/>
    <w:rsid w:val="00ED562C"/>
    <w:rsid w:val="00ED56B2"/>
    <w:rsid w:val="00ED56CA"/>
    <w:rsid w:val="00ED592F"/>
    <w:rsid w:val="00ED5A41"/>
    <w:rsid w:val="00ED5CB2"/>
    <w:rsid w:val="00ED5EA2"/>
    <w:rsid w:val="00ED5F6E"/>
    <w:rsid w:val="00ED6351"/>
    <w:rsid w:val="00ED635D"/>
    <w:rsid w:val="00ED6D22"/>
    <w:rsid w:val="00ED6FE2"/>
    <w:rsid w:val="00ED70E3"/>
    <w:rsid w:val="00ED74BD"/>
    <w:rsid w:val="00ED7667"/>
    <w:rsid w:val="00ED7931"/>
    <w:rsid w:val="00ED7D3B"/>
    <w:rsid w:val="00ED7D86"/>
    <w:rsid w:val="00EE0408"/>
    <w:rsid w:val="00EE044E"/>
    <w:rsid w:val="00EE0464"/>
    <w:rsid w:val="00EE04F0"/>
    <w:rsid w:val="00EE0522"/>
    <w:rsid w:val="00EE052E"/>
    <w:rsid w:val="00EE056E"/>
    <w:rsid w:val="00EE08FF"/>
    <w:rsid w:val="00EE0A56"/>
    <w:rsid w:val="00EE0A98"/>
    <w:rsid w:val="00EE0AE4"/>
    <w:rsid w:val="00EE0B84"/>
    <w:rsid w:val="00EE0D84"/>
    <w:rsid w:val="00EE0DC5"/>
    <w:rsid w:val="00EE0F51"/>
    <w:rsid w:val="00EE10DF"/>
    <w:rsid w:val="00EE15B2"/>
    <w:rsid w:val="00EE170D"/>
    <w:rsid w:val="00EE1837"/>
    <w:rsid w:val="00EE19B0"/>
    <w:rsid w:val="00EE1A24"/>
    <w:rsid w:val="00EE1D73"/>
    <w:rsid w:val="00EE1E45"/>
    <w:rsid w:val="00EE1E48"/>
    <w:rsid w:val="00EE1FAF"/>
    <w:rsid w:val="00EE2261"/>
    <w:rsid w:val="00EE2443"/>
    <w:rsid w:val="00EE2563"/>
    <w:rsid w:val="00EE293D"/>
    <w:rsid w:val="00EE2D49"/>
    <w:rsid w:val="00EE2DC5"/>
    <w:rsid w:val="00EE2E17"/>
    <w:rsid w:val="00EE2E3C"/>
    <w:rsid w:val="00EE2E6D"/>
    <w:rsid w:val="00EE30AA"/>
    <w:rsid w:val="00EE30D5"/>
    <w:rsid w:val="00EE30DB"/>
    <w:rsid w:val="00EE3150"/>
    <w:rsid w:val="00EE32A2"/>
    <w:rsid w:val="00EE32DC"/>
    <w:rsid w:val="00EE33CC"/>
    <w:rsid w:val="00EE3403"/>
    <w:rsid w:val="00EE3524"/>
    <w:rsid w:val="00EE352D"/>
    <w:rsid w:val="00EE3753"/>
    <w:rsid w:val="00EE382A"/>
    <w:rsid w:val="00EE38FF"/>
    <w:rsid w:val="00EE3998"/>
    <w:rsid w:val="00EE39B1"/>
    <w:rsid w:val="00EE3C1A"/>
    <w:rsid w:val="00EE3C49"/>
    <w:rsid w:val="00EE3C77"/>
    <w:rsid w:val="00EE3D3B"/>
    <w:rsid w:val="00EE4917"/>
    <w:rsid w:val="00EE49CC"/>
    <w:rsid w:val="00EE4AA2"/>
    <w:rsid w:val="00EE4BCE"/>
    <w:rsid w:val="00EE4C6F"/>
    <w:rsid w:val="00EE4ED7"/>
    <w:rsid w:val="00EE5011"/>
    <w:rsid w:val="00EE544D"/>
    <w:rsid w:val="00EE54EE"/>
    <w:rsid w:val="00EE57C6"/>
    <w:rsid w:val="00EE5939"/>
    <w:rsid w:val="00EE59A5"/>
    <w:rsid w:val="00EE5C01"/>
    <w:rsid w:val="00EE5C83"/>
    <w:rsid w:val="00EE5CD5"/>
    <w:rsid w:val="00EE5E96"/>
    <w:rsid w:val="00EE5EF8"/>
    <w:rsid w:val="00EE621B"/>
    <w:rsid w:val="00EE65C0"/>
    <w:rsid w:val="00EE65F4"/>
    <w:rsid w:val="00EE68AA"/>
    <w:rsid w:val="00EE7231"/>
    <w:rsid w:val="00EE72A4"/>
    <w:rsid w:val="00EE734C"/>
    <w:rsid w:val="00EE73F9"/>
    <w:rsid w:val="00EE7461"/>
    <w:rsid w:val="00EE79C3"/>
    <w:rsid w:val="00EE7C38"/>
    <w:rsid w:val="00EF002A"/>
    <w:rsid w:val="00EF0050"/>
    <w:rsid w:val="00EF03BD"/>
    <w:rsid w:val="00EF0576"/>
    <w:rsid w:val="00EF0780"/>
    <w:rsid w:val="00EF08B1"/>
    <w:rsid w:val="00EF094E"/>
    <w:rsid w:val="00EF0B8F"/>
    <w:rsid w:val="00EF0D0B"/>
    <w:rsid w:val="00EF1751"/>
    <w:rsid w:val="00EF1979"/>
    <w:rsid w:val="00EF1A68"/>
    <w:rsid w:val="00EF1D5D"/>
    <w:rsid w:val="00EF2156"/>
    <w:rsid w:val="00EF2235"/>
    <w:rsid w:val="00EF225B"/>
    <w:rsid w:val="00EF234F"/>
    <w:rsid w:val="00EF270D"/>
    <w:rsid w:val="00EF28C9"/>
    <w:rsid w:val="00EF29A8"/>
    <w:rsid w:val="00EF2A2F"/>
    <w:rsid w:val="00EF2AA0"/>
    <w:rsid w:val="00EF2B43"/>
    <w:rsid w:val="00EF2EED"/>
    <w:rsid w:val="00EF32BA"/>
    <w:rsid w:val="00EF3423"/>
    <w:rsid w:val="00EF3866"/>
    <w:rsid w:val="00EF38CC"/>
    <w:rsid w:val="00EF3A6C"/>
    <w:rsid w:val="00EF3D52"/>
    <w:rsid w:val="00EF3E53"/>
    <w:rsid w:val="00EF4466"/>
    <w:rsid w:val="00EF44D7"/>
    <w:rsid w:val="00EF4749"/>
    <w:rsid w:val="00EF47E8"/>
    <w:rsid w:val="00EF490F"/>
    <w:rsid w:val="00EF4B9A"/>
    <w:rsid w:val="00EF4BB5"/>
    <w:rsid w:val="00EF4BC9"/>
    <w:rsid w:val="00EF4CD0"/>
    <w:rsid w:val="00EF4F0F"/>
    <w:rsid w:val="00EF4FCB"/>
    <w:rsid w:val="00EF5036"/>
    <w:rsid w:val="00EF5073"/>
    <w:rsid w:val="00EF50D1"/>
    <w:rsid w:val="00EF51F1"/>
    <w:rsid w:val="00EF6098"/>
    <w:rsid w:val="00EF60DC"/>
    <w:rsid w:val="00EF6200"/>
    <w:rsid w:val="00EF63DB"/>
    <w:rsid w:val="00EF6911"/>
    <w:rsid w:val="00EF6F01"/>
    <w:rsid w:val="00EF70C8"/>
    <w:rsid w:val="00EF714D"/>
    <w:rsid w:val="00EF716D"/>
    <w:rsid w:val="00EF71AC"/>
    <w:rsid w:val="00EF728C"/>
    <w:rsid w:val="00EF750A"/>
    <w:rsid w:val="00EF75CA"/>
    <w:rsid w:val="00EF7669"/>
    <w:rsid w:val="00EF7857"/>
    <w:rsid w:val="00EF7885"/>
    <w:rsid w:val="00EF7AE0"/>
    <w:rsid w:val="00EF7B73"/>
    <w:rsid w:val="00EF7CE5"/>
    <w:rsid w:val="00EF7D98"/>
    <w:rsid w:val="00EF7EDF"/>
    <w:rsid w:val="00EF7FDB"/>
    <w:rsid w:val="00F00072"/>
    <w:rsid w:val="00F000AB"/>
    <w:rsid w:val="00F003C4"/>
    <w:rsid w:val="00F008BB"/>
    <w:rsid w:val="00F00913"/>
    <w:rsid w:val="00F00B45"/>
    <w:rsid w:val="00F00E2A"/>
    <w:rsid w:val="00F011FD"/>
    <w:rsid w:val="00F013CB"/>
    <w:rsid w:val="00F01581"/>
    <w:rsid w:val="00F016C6"/>
    <w:rsid w:val="00F01A79"/>
    <w:rsid w:val="00F01CD6"/>
    <w:rsid w:val="00F021EC"/>
    <w:rsid w:val="00F02273"/>
    <w:rsid w:val="00F0232F"/>
    <w:rsid w:val="00F024A5"/>
    <w:rsid w:val="00F024EF"/>
    <w:rsid w:val="00F02591"/>
    <w:rsid w:val="00F025F9"/>
    <w:rsid w:val="00F02B0B"/>
    <w:rsid w:val="00F02BCC"/>
    <w:rsid w:val="00F02E6C"/>
    <w:rsid w:val="00F03053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C9A"/>
    <w:rsid w:val="00F03D1F"/>
    <w:rsid w:val="00F0406F"/>
    <w:rsid w:val="00F041C1"/>
    <w:rsid w:val="00F042EC"/>
    <w:rsid w:val="00F044C7"/>
    <w:rsid w:val="00F045B8"/>
    <w:rsid w:val="00F0461B"/>
    <w:rsid w:val="00F049FE"/>
    <w:rsid w:val="00F04B17"/>
    <w:rsid w:val="00F04BF3"/>
    <w:rsid w:val="00F04E05"/>
    <w:rsid w:val="00F04EE6"/>
    <w:rsid w:val="00F04EFF"/>
    <w:rsid w:val="00F05437"/>
    <w:rsid w:val="00F05462"/>
    <w:rsid w:val="00F05550"/>
    <w:rsid w:val="00F05581"/>
    <w:rsid w:val="00F057C9"/>
    <w:rsid w:val="00F05992"/>
    <w:rsid w:val="00F05B4A"/>
    <w:rsid w:val="00F05C49"/>
    <w:rsid w:val="00F05DD3"/>
    <w:rsid w:val="00F06389"/>
    <w:rsid w:val="00F063B3"/>
    <w:rsid w:val="00F06530"/>
    <w:rsid w:val="00F066D6"/>
    <w:rsid w:val="00F0674B"/>
    <w:rsid w:val="00F06B63"/>
    <w:rsid w:val="00F06BB4"/>
    <w:rsid w:val="00F06BF6"/>
    <w:rsid w:val="00F06E52"/>
    <w:rsid w:val="00F06F2F"/>
    <w:rsid w:val="00F07086"/>
    <w:rsid w:val="00F07219"/>
    <w:rsid w:val="00F07574"/>
    <w:rsid w:val="00F0759E"/>
    <w:rsid w:val="00F07782"/>
    <w:rsid w:val="00F07A98"/>
    <w:rsid w:val="00F07B9C"/>
    <w:rsid w:val="00F07CD7"/>
    <w:rsid w:val="00F07E99"/>
    <w:rsid w:val="00F07F1D"/>
    <w:rsid w:val="00F1015B"/>
    <w:rsid w:val="00F1038A"/>
    <w:rsid w:val="00F10607"/>
    <w:rsid w:val="00F10632"/>
    <w:rsid w:val="00F108FE"/>
    <w:rsid w:val="00F10C07"/>
    <w:rsid w:val="00F10CD1"/>
    <w:rsid w:val="00F10ECF"/>
    <w:rsid w:val="00F10F29"/>
    <w:rsid w:val="00F11114"/>
    <w:rsid w:val="00F11527"/>
    <w:rsid w:val="00F11852"/>
    <w:rsid w:val="00F119D4"/>
    <w:rsid w:val="00F119F2"/>
    <w:rsid w:val="00F12089"/>
    <w:rsid w:val="00F1219B"/>
    <w:rsid w:val="00F12273"/>
    <w:rsid w:val="00F1229C"/>
    <w:rsid w:val="00F122BF"/>
    <w:rsid w:val="00F125E9"/>
    <w:rsid w:val="00F126B8"/>
    <w:rsid w:val="00F12739"/>
    <w:rsid w:val="00F127BC"/>
    <w:rsid w:val="00F129D6"/>
    <w:rsid w:val="00F12BC4"/>
    <w:rsid w:val="00F12DA0"/>
    <w:rsid w:val="00F1303A"/>
    <w:rsid w:val="00F13068"/>
    <w:rsid w:val="00F1325F"/>
    <w:rsid w:val="00F1355B"/>
    <w:rsid w:val="00F135F3"/>
    <w:rsid w:val="00F1372B"/>
    <w:rsid w:val="00F13741"/>
    <w:rsid w:val="00F13776"/>
    <w:rsid w:val="00F13B15"/>
    <w:rsid w:val="00F13BD3"/>
    <w:rsid w:val="00F13C33"/>
    <w:rsid w:val="00F13C72"/>
    <w:rsid w:val="00F13D2E"/>
    <w:rsid w:val="00F13E68"/>
    <w:rsid w:val="00F13EFA"/>
    <w:rsid w:val="00F13FBE"/>
    <w:rsid w:val="00F13FE6"/>
    <w:rsid w:val="00F14128"/>
    <w:rsid w:val="00F146DB"/>
    <w:rsid w:val="00F1475A"/>
    <w:rsid w:val="00F14A4D"/>
    <w:rsid w:val="00F14ABD"/>
    <w:rsid w:val="00F14CC6"/>
    <w:rsid w:val="00F14EF4"/>
    <w:rsid w:val="00F14FB2"/>
    <w:rsid w:val="00F151D2"/>
    <w:rsid w:val="00F152F9"/>
    <w:rsid w:val="00F15628"/>
    <w:rsid w:val="00F1567B"/>
    <w:rsid w:val="00F15728"/>
    <w:rsid w:val="00F1572E"/>
    <w:rsid w:val="00F158F0"/>
    <w:rsid w:val="00F15AB5"/>
    <w:rsid w:val="00F15C64"/>
    <w:rsid w:val="00F15DAD"/>
    <w:rsid w:val="00F16145"/>
    <w:rsid w:val="00F161E7"/>
    <w:rsid w:val="00F1641D"/>
    <w:rsid w:val="00F1687A"/>
    <w:rsid w:val="00F168A7"/>
    <w:rsid w:val="00F169A9"/>
    <w:rsid w:val="00F16E34"/>
    <w:rsid w:val="00F1702B"/>
    <w:rsid w:val="00F1721F"/>
    <w:rsid w:val="00F17689"/>
    <w:rsid w:val="00F17BCA"/>
    <w:rsid w:val="00F17D6A"/>
    <w:rsid w:val="00F17FF5"/>
    <w:rsid w:val="00F20041"/>
    <w:rsid w:val="00F2011A"/>
    <w:rsid w:val="00F201F0"/>
    <w:rsid w:val="00F20381"/>
    <w:rsid w:val="00F206F4"/>
    <w:rsid w:val="00F20A76"/>
    <w:rsid w:val="00F20B0D"/>
    <w:rsid w:val="00F20B41"/>
    <w:rsid w:val="00F20C95"/>
    <w:rsid w:val="00F20E43"/>
    <w:rsid w:val="00F212CE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157"/>
    <w:rsid w:val="00F222DF"/>
    <w:rsid w:val="00F22328"/>
    <w:rsid w:val="00F225FC"/>
    <w:rsid w:val="00F227D1"/>
    <w:rsid w:val="00F22903"/>
    <w:rsid w:val="00F22934"/>
    <w:rsid w:val="00F22975"/>
    <w:rsid w:val="00F22A68"/>
    <w:rsid w:val="00F22DA8"/>
    <w:rsid w:val="00F2316D"/>
    <w:rsid w:val="00F23248"/>
    <w:rsid w:val="00F232D0"/>
    <w:rsid w:val="00F233F6"/>
    <w:rsid w:val="00F23606"/>
    <w:rsid w:val="00F236A4"/>
    <w:rsid w:val="00F23A9D"/>
    <w:rsid w:val="00F23C2B"/>
    <w:rsid w:val="00F24387"/>
    <w:rsid w:val="00F246FA"/>
    <w:rsid w:val="00F247AF"/>
    <w:rsid w:val="00F2499A"/>
    <w:rsid w:val="00F24D29"/>
    <w:rsid w:val="00F24F76"/>
    <w:rsid w:val="00F24FBE"/>
    <w:rsid w:val="00F2521D"/>
    <w:rsid w:val="00F25910"/>
    <w:rsid w:val="00F259B8"/>
    <w:rsid w:val="00F25BFB"/>
    <w:rsid w:val="00F25C0F"/>
    <w:rsid w:val="00F25C16"/>
    <w:rsid w:val="00F25C7B"/>
    <w:rsid w:val="00F25DB7"/>
    <w:rsid w:val="00F26195"/>
    <w:rsid w:val="00F261EF"/>
    <w:rsid w:val="00F262DD"/>
    <w:rsid w:val="00F268B8"/>
    <w:rsid w:val="00F26AA8"/>
    <w:rsid w:val="00F26BE9"/>
    <w:rsid w:val="00F27092"/>
    <w:rsid w:val="00F27107"/>
    <w:rsid w:val="00F2742B"/>
    <w:rsid w:val="00F274FB"/>
    <w:rsid w:val="00F27517"/>
    <w:rsid w:val="00F275AE"/>
    <w:rsid w:val="00F2763F"/>
    <w:rsid w:val="00F277AD"/>
    <w:rsid w:val="00F27B69"/>
    <w:rsid w:val="00F27BAB"/>
    <w:rsid w:val="00F27CD6"/>
    <w:rsid w:val="00F27E59"/>
    <w:rsid w:val="00F30095"/>
    <w:rsid w:val="00F305D1"/>
    <w:rsid w:val="00F30697"/>
    <w:rsid w:val="00F30962"/>
    <w:rsid w:val="00F30C56"/>
    <w:rsid w:val="00F30FF2"/>
    <w:rsid w:val="00F31301"/>
    <w:rsid w:val="00F3198E"/>
    <w:rsid w:val="00F31D82"/>
    <w:rsid w:val="00F31EE4"/>
    <w:rsid w:val="00F3205A"/>
    <w:rsid w:val="00F323FA"/>
    <w:rsid w:val="00F32484"/>
    <w:rsid w:val="00F32913"/>
    <w:rsid w:val="00F32921"/>
    <w:rsid w:val="00F32CDD"/>
    <w:rsid w:val="00F32E17"/>
    <w:rsid w:val="00F32EC6"/>
    <w:rsid w:val="00F33087"/>
    <w:rsid w:val="00F3308F"/>
    <w:rsid w:val="00F33198"/>
    <w:rsid w:val="00F33299"/>
    <w:rsid w:val="00F335B5"/>
    <w:rsid w:val="00F33621"/>
    <w:rsid w:val="00F3369E"/>
    <w:rsid w:val="00F3380A"/>
    <w:rsid w:val="00F33DDD"/>
    <w:rsid w:val="00F34209"/>
    <w:rsid w:val="00F3450E"/>
    <w:rsid w:val="00F347BA"/>
    <w:rsid w:val="00F34835"/>
    <w:rsid w:val="00F3485C"/>
    <w:rsid w:val="00F348C7"/>
    <w:rsid w:val="00F34B84"/>
    <w:rsid w:val="00F34F5D"/>
    <w:rsid w:val="00F34FE2"/>
    <w:rsid w:val="00F3509F"/>
    <w:rsid w:val="00F3518E"/>
    <w:rsid w:val="00F3533D"/>
    <w:rsid w:val="00F354D2"/>
    <w:rsid w:val="00F3553F"/>
    <w:rsid w:val="00F3557C"/>
    <w:rsid w:val="00F3561A"/>
    <w:rsid w:val="00F3566F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882"/>
    <w:rsid w:val="00F36AAB"/>
    <w:rsid w:val="00F36B06"/>
    <w:rsid w:val="00F36C33"/>
    <w:rsid w:val="00F372E8"/>
    <w:rsid w:val="00F3730E"/>
    <w:rsid w:val="00F3794F"/>
    <w:rsid w:val="00F37BE2"/>
    <w:rsid w:val="00F37CEE"/>
    <w:rsid w:val="00F40379"/>
    <w:rsid w:val="00F403B9"/>
    <w:rsid w:val="00F40B01"/>
    <w:rsid w:val="00F40B51"/>
    <w:rsid w:val="00F40D4F"/>
    <w:rsid w:val="00F40EF4"/>
    <w:rsid w:val="00F411C5"/>
    <w:rsid w:val="00F41401"/>
    <w:rsid w:val="00F41431"/>
    <w:rsid w:val="00F41532"/>
    <w:rsid w:val="00F415E4"/>
    <w:rsid w:val="00F416AB"/>
    <w:rsid w:val="00F4176F"/>
    <w:rsid w:val="00F418AC"/>
    <w:rsid w:val="00F419DB"/>
    <w:rsid w:val="00F41C35"/>
    <w:rsid w:val="00F41DCB"/>
    <w:rsid w:val="00F42626"/>
    <w:rsid w:val="00F4263D"/>
    <w:rsid w:val="00F42658"/>
    <w:rsid w:val="00F42776"/>
    <w:rsid w:val="00F428FA"/>
    <w:rsid w:val="00F42B01"/>
    <w:rsid w:val="00F42F23"/>
    <w:rsid w:val="00F42F3D"/>
    <w:rsid w:val="00F42FDD"/>
    <w:rsid w:val="00F43089"/>
    <w:rsid w:val="00F431F7"/>
    <w:rsid w:val="00F43617"/>
    <w:rsid w:val="00F436ED"/>
    <w:rsid w:val="00F43734"/>
    <w:rsid w:val="00F43935"/>
    <w:rsid w:val="00F43B58"/>
    <w:rsid w:val="00F43BE5"/>
    <w:rsid w:val="00F43CCB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9A5"/>
    <w:rsid w:val="00F44B82"/>
    <w:rsid w:val="00F45161"/>
    <w:rsid w:val="00F454F3"/>
    <w:rsid w:val="00F45523"/>
    <w:rsid w:val="00F45570"/>
    <w:rsid w:val="00F459A1"/>
    <w:rsid w:val="00F45B07"/>
    <w:rsid w:val="00F45C71"/>
    <w:rsid w:val="00F45CA6"/>
    <w:rsid w:val="00F46058"/>
    <w:rsid w:val="00F46260"/>
    <w:rsid w:val="00F464C3"/>
    <w:rsid w:val="00F46709"/>
    <w:rsid w:val="00F467D5"/>
    <w:rsid w:val="00F46C54"/>
    <w:rsid w:val="00F46F01"/>
    <w:rsid w:val="00F46F4D"/>
    <w:rsid w:val="00F46F94"/>
    <w:rsid w:val="00F46FD5"/>
    <w:rsid w:val="00F471B3"/>
    <w:rsid w:val="00F477C4"/>
    <w:rsid w:val="00F479B3"/>
    <w:rsid w:val="00F47E24"/>
    <w:rsid w:val="00F5009A"/>
    <w:rsid w:val="00F50291"/>
    <w:rsid w:val="00F5053C"/>
    <w:rsid w:val="00F506D5"/>
    <w:rsid w:val="00F506E8"/>
    <w:rsid w:val="00F5072D"/>
    <w:rsid w:val="00F50A59"/>
    <w:rsid w:val="00F50EC6"/>
    <w:rsid w:val="00F50EEB"/>
    <w:rsid w:val="00F50F8B"/>
    <w:rsid w:val="00F514CE"/>
    <w:rsid w:val="00F5154A"/>
    <w:rsid w:val="00F5178A"/>
    <w:rsid w:val="00F51842"/>
    <w:rsid w:val="00F51885"/>
    <w:rsid w:val="00F5190C"/>
    <w:rsid w:val="00F51EF5"/>
    <w:rsid w:val="00F52022"/>
    <w:rsid w:val="00F521C8"/>
    <w:rsid w:val="00F52483"/>
    <w:rsid w:val="00F524D2"/>
    <w:rsid w:val="00F524DA"/>
    <w:rsid w:val="00F524FF"/>
    <w:rsid w:val="00F52558"/>
    <w:rsid w:val="00F52911"/>
    <w:rsid w:val="00F52BEF"/>
    <w:rsid w:val="00F52CB4"/>
    <w:rsid w:val="00F52EA3"/>
    <w:rsid w:val="00F531DB"/>
    <w:rsid w:val="00F53475"/>
    <w:rsid w:val="00F535EE"/>
    <w:rsid w:val="00F5360B"/>
    <w:rsid w:val="00F536D4"/>
    <w:rsid w:val="00F537B8"/>
    <w:rsid w:val="00F537D4"/>
    <w:rsid w:val="00F5387E"/>
    <w:rsid w:val="00F53C3F"/>
    <w:rsid w:val="00F53D4B"/>
    <w:rsid w:val="00F54091"/>
    <w:rsid w:val="00F54221"/>
    <w:rsid w:val="00F54279"/>
    <w:rsid w:val="00F5443A"/>
    <w:rsid w:val="00F54523"/>
    <w:rsid w:val="00F545F4"/>
    <w:rsid w:val="00F54605"/>
    <w:rsid w:val="00F54668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830"/>
    <w:rsid w:val="00F55834"/>
    <w:rsid w:val="00F558C4"/>
    <w:rsid w:val="00F55939"/>
    <w:rsid w:val="00F559B9"/>
    <w:rsid w:val="00F55B4A"/>
    <w:rsid w:val="00F55FC4"/>
    <w:rsid w:val="00F56078"/>
    <w:rsid w:val="00F563AD"/>
    <w:rsid w:val="00F56436"/>
    <w:rsid w:val="00F56568"/>
    <w:rsid w:val="00F566FB"/>
    <w:rsid w:val="00F56959"/>
    <w:rsid w:val="00F56C78"/>
    <w:rsid w:val="00F56D5B"/>
    <w:rsid w:val="00F56D81"/>
    <w:rsid w:val="00F56FC6"/>
    <w:rsid w:val="00F5707C"/>
    <w:rsid w:val="00F5708F"/>
    <w:rsid w:val="00F574B0"/>
    <w:rsid w:val="00F5760D"/>
    <w:rsid w:val="00F57915"/>
    <w:rsid w:val="00F57D1A"/>
    <w:rsid w:val="00F57F2C"/>
    <w:rsid w:val="00F57FB7"/>
    <w:rsid w:val="00F600CF"/>
    <w:rsid w:val="00F603D2"/>
    <w:rsid w:val="00F60434"/>
    <w:rsid w:val="00F6058D"/>
    <w:rsid w:val="00F607AF"/>
    <w:rsid w:val="00F60828"/>
    <w:rsid w:val="00F6087D"/>
    <w:rsid w:val="00F60A09"/>
    <w:rsid w:val="00F60DCA"/>
    <w:rsid w:val="00F6113E"/>
    <w:rsid w:val="00F611A2"/>
    <w:rsid w:val="00F611FD"/>
    <w:rsid w:val="00F6136A"/>
    <w:rsid w:val="00F6155A"/>
    <w:rsid w:val="00F618AD"/>
    <w:rsid w:val="00F6192E"/>
    <w:rsid w:val="00F61ABF"/>
    <w:rsid w:val="00F61BDB"/>
    <w:rsid w:val="00F61C07"/>
    <w:rsid w:val="00F61D1C"/>
    <w:rsid w:val="00F61DEB"/>
    <w:rsid w:val="00F62325"/>
    <w:rsid w:val="00F624B2"/>
    <w:rsid w:val="00F62622"/>
    <w:rsid w:val="00F627CC"/>
    <w:rsid w:val="00F629B9"/>
    <w:rsid w:val="00F62B86"/>
    <w:rsid w:val="00F62C26"/>
    <w:rsid w:val="00F62C52"/>
    <w:rsid w:val="00F62F21"/>
    <w:rsid w:val="00F6313C"/>
    <w:rsid w:val="00F631C7"/>
    <w:rsid w:val="00F6356E"/>
    <w:rsid w:val="00F636AF"/>
    <w:rsid w:val="00F63780"/>
    <w:rsid w:val="00F63A67"/>
    <w:rsid w:val="00F63A7A"/>
    <w:rsid w:val="00F63AE4"/>
    <w:rsid w:val="00F63BBF"/>
    <w:rsid w:val="00F63DF7"/>
    <w:rsid w:val="00F640CE"/>
    <w:rsid w:val="00F6411A"/>
    <w:rsid w:val="00F6444A"/>
    <w:rsid w:val="00F64518"/>
    <w:rsid w:val="00F646BC"/>
    <w:rsid w:val="00F646DD"/>
    <w:rsid w:val="00F64736"/>
    <w:rsid w:val="00F64C04"/>
    <w:rsid w:val="00F64CA8"/>
    <w:rsid w:val="00F65040"/>
    <w:rsid w:val="00F650B0"/>
    <w:rsid w:val="00F650BF"/>
    <w:rsid w:val="00F65365"/>
    <w:rsid w:val="00F65783"/>
    <w:rsid w:val="00F658B3"/>
    <w:rsid w:val="00F659A3"/>
    <w:rsid w:val="00F65ACE"/>
    <w:rsid w:val="00F65CF0"/>
    <w:rsid w:val="00F663AF"/>
    <w:rsid w:val="00F663F8"/>
    <w:rsid w:val="00F66417"/>
    <w:rsid w:val="00F66420"/>
    <w:rsid w:val="00F66442"/>
    <w:rsid w:val="00F66465"/>
    <w:rsid w:val="00F666B0"/>
    <w:rsid w:val="00F66BBB"/>
    <w:rsid w:val="00F66C6A"/>
    <w:rsid w:val="00F66C79"/>
    <w:rsid w:val="00F66F70"/>
    <w:rsid w:val="00F67072"/>
    <w:rsid w:val="00F672B5"/>
    <w:rsid w:val="00F67353"/>
    <w:rsid w:val="00F673AA"/>
    <w:rsid w:val="00F673C3"/>
    <w:rsid w:val="00F6785B"/>
    <w:rsid w:val="00F67987"/>
    <w:rsid w:val="00F67BA2"/>
    <w:rsid w:val="00F70069"/>
    <w:rsid w:val="00F7031F"/>
    <w:rsid w:val="00F704FC"/>
    <w:rsid w:val="00F70861"/>
    <w:rsid w:val="00F70BB3"/>
    <w:rsid w:val="00F70C3D"/>
    <w:rsid w:val="00F70D00"/>
    <w:rsid w:val="00F70E5C"/>
    <w:rsid w:val="00F71651"/>
    <w:rsid w:val="00F716AE"/>
    <w:rsid w:val="00F71830"/>
    <w:rsid w:val="00F718BB"/>
    <w:rsid w:val="00F71A67"/>
    <w:rsid w:val="00F71B36"/>
    <w:rsid w:val="00F71B3E"/>
    <w:rsid w:val="00F71C77"/>
    <w:rsid w:val="00F71F05"/>
    <w:rsid w:val="00F720D9"/>
    <w:rsid w:val="00F7214D"/>
    <w:rsid w:val="00F723C6"/>
    <w:rsid w:val="00F725A6"/>
    <w:rsid w:val="00F72665"/>
    <w:rsid w:val="00F72F83"/>
    <w:rsid w:val="00F72FA0"/>
    <w:rsid w:val="00F73211"/>
    <w:rsid w:val="00F73988"/>
    <w:rsid w:val="00F739E8"/>
    <w:rsid w:val="00F73C5F"/>
    <w:rsid w:val="00F73CAD"/>
    <w:rsid w:val="00F73CE8"/>
    <w:rsid w:val="00F73F2D"/>
    <w:rsid w:val="00F74130"/>
    <w:rsid w:val="00F74477"/>
    <w:rsid w:val="00F74DDA"/>
    <w:rsid w:val="00F74E79"/>
    <w:rsid w:val="00F74FDB"/>
    <w:rsid w:val="00F753B9"/>
    <w:rsid w:val="00F753CA"/>
    <w:rsid w:val="00F75444"/>
    <w:rsid w:val="00F7552B"/>
    <w:rsid w:val="00F75A09"/>
    <w:rsid w:val="00F75A7A"/>
    <w:rsid w:val="00F75B5C"/>
    <w:rsid w:val="00F75D7A"/>
    <w:rsid w:val="00F760DB"/>
    <w:rsid w:val="00F76356"/>
    <w:rsid w:val="00F76482"/>
    <w:rsid w:val="00F76488"/>
    <w:rsid w:val="00F765A1"/>
    <w:rsid w:val="00F765E9"/>
    <w:rsid w:val="00F76C8D"/>
    <w:rsid w:val="00F76D53"/>
    <w:rsid w:val="00F76E8E"/>
    <w:rsid w:val="00F772E7"/>
    <w:rsid w:val="00F774EC"/>
    <w:rsid w:val="00F77604"/>
    <w:rsid w:val="00F77667"/>
    <w:rsid w:val="00F77687"/>
    <w:rsid w:val="00F777A7"/>
    <w:rsid w:val="00F77A95"/>
    <w:rsid w:val="00F77B55"/>
    <w:rsid w:val="00F77D96"/>
    <w:rsid w:val="00F77EE3"/>
    <w:rsid w:val="00F80043"/>
    <w:rsid w:val="00F8009B"/>
    <w:rsid w:val="00F80210"/>
    <w:rsid w:val="00F803F1"/>
    <w:rsid w:val="00F80428"/>
    <w:rsid w:val="00F80638"/>
    <w:rsid w:val="00F807D6"/>
    <w:rsid w:val="00F80838"/>
    <w:rsid w:val="00F80E18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03"/>
    <w:rsid w:val="00F8291C"/>
    <w:rsid w:val="00F82C9F"/>
    <w:rsid w:val="00F82D94"/>
    <w:rsid w:val="00F82E9B"/>
    <w:rsid w:val="00F83005"/>
    <w:rsid w:val="00F83017"/>
    <w:rsid w:val="00F8306D"/>
    <w:rsid w:val="00F830A2"/>
    <w:rsid w:val="00F83137"/>
    <w:rsid w:val="00F8314E"/>
    <w:rsid w:val="00F83281"/>
    <w:rsid w:val="00F832C4"/>
    <w:rsid w:val="00F832EF"/>
    <w:rsid w:val="00F836B2"/>
    <w:rsid w:val="00F83984"/>
    <w:rsid w:val="00F83C6D"/>
    <w:rsid w:val="00F83C84"/>
    <w:rsid w:val="00F83D60"/>
    <w:rsid w:val="00F841E8"/>
    <w:rsid w:val="00F841F3"/>
    <w:rsid w:val="00F84299"/>
    <w:rsid w:val="00F84AF7"/>
    <w:rsid w:val="00F84DC0"/>
    <w:rsid w:val="00F850DE"/>
    <w:rsid w:val="00F85132"/>
    <w:rsid w:val="00F85225"/>
    <w:rsid w:val="00F85458"/>
    <w:rsid w:val="00F85475"/>
    <w:rsid w:val="00F8561F"/>
    <w:rsid w:val="00F857B2"/>
    <w:rsid w:val="00F85853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9BB"/>
    <w:rsid w:val="00F86BE0"/>
    <w:rsid w:val="00F86E23"/>
    <w:rsid w:val="00F86FAC"/>
    <w:rsid w:val="00F86FD7"/>
    <w:rsid w:val="00F8722C"/>
    <w:rsid w:val="00F87352"/>
    <w:rsid w:val="00F8747A"/>
    <w:rsid w:val="00F8760D"/>
    <w:rsid w:val="00F876FD"/>
    <w:rsid w:val="00F879BC"/>
    <w:rsid w:val="00F87A71"/>
    <w:rsid w:val="00F87B08"/>
    <w:rsid w:val="00F87F38"/>
    <w:rsid w:val="00F87F3B"/>
    <w:rsid w:val="00F9053C"/>
    <w:rsid w:val="00F90696"/>
    <w:rsid w:val="00F9087F"/>
    <w:rsid w:val="00F909C2"/>
    <w:rsid w:val="00F90D50"/>
    <w:rsid w:val="00F9108D"/>
    <w:rsid w:val="00F91269"/>
    <w:rsid w:val="00F91357"/>
    <w:rsid w:val="00F915EA"/>
    <w:rsid w:val="00F917DA"/>
    <w:rsid w:val="00F917DC"/>
    <w:rsid w:val="00F918A4"/>
    <w:rsid w:val="00F918D7"/>
    <w:rsid w:val="00F91931"/>
    <w:rsid w:val="00F91CDF"/>
    <w:rsid w:val="00F91CE4"/>
    <w:rsid w:val="00F92164"/>
    <w:rsid w:val="00F92182"/>
    <w:rsid w:val="00F9218B"/>
    <w:rsid w:val="00F92266"/>
    <w:rsid w:val="00F9237E"/>
    <w:rsid w:val="00F925AC"/>
    <w:rsid w:val="00F925E3"/>
    <w:rsid w:val="00F92946"/>
    <w:rsid w:val="00F9296A"/>
    <w:rsid w:val="00F92A49"/>
    <w:rsid w:val="00F92B97"/>
    <w:rsid w:val="00F92D18"/>
    <w:rsid w:val="00F93076"/>
    <w:rsid w:val="00F930CF"/>
    <w:rsid w:val="00F93122"/>
    <w:rsid w:val="00F9317B"/>
    <w:rsid w:val="00F931C4"/>
    <w:rsid w:val="00F932AD"/>
    <w:rsid w:val="00F933CC"/>
    <w:rsid w:val="00F93612"/>
    <w:rsid w:val="00F93AD5"/>
    <w:rsid w:val="00F93CB1"/>
    <w:rsid w:val="00F9418A"/>
    <w:rsid w:val="00F941F9"/>
    <w:rsid w:val="00F94284"/>
    <w:rsid w:val="00F9435C"/>
    <w:rsid w:val="00F94DC3"/>
    <w:rsid w:val="00F94E45"/>
    <w:rsid w:val="00F953F9"/>
    <w:rsid w:val="00F95461"/>
    <w:rsid w:val="00F95A9A"/>
    <w:rsid w:val="00F95AAC"/>
    <w:rsid w:val="00F95BE6"/>
    <w:rsid w:val="00F95C1A"/>
    <w:rsid w:val="00F95EB1"/>
    <w:rsid w:val="00F95F85"/>
    <w:rsid w:val="00F96156"/>
    <w:rsid w:val="00F9641A"/>
    <w:rsid w:val="00F96688"/>
    <w:rsid w:val="00F9670A"/>
    <w:rsid w:val="00F967ED"/>
    <w:rsid w:val="00F968E6"/>
    <w:rsid w:val="00F969B9"/>
    <w:rsid w:val="00F96C15"/>
    <w:rsid w:val="00F96C7D"/>
    <w:rsid w:val="00F96F50"/>
    <w:rsid w:val="00F97465"/>
    <w:rsid w:val="00F9751D"/>
    <w:rsid w:val="00F97580"/>
    <w:rsid w:val="00F975A0"/>
    <w:rsid w:val="00F979A7"/>
    <w:rsid w:val="00F979FA"/>
    <w:rsid w:val="00F97B6D"/>
    <w:rsid w:val="00F97BDD"/>
    <w:rsid w:val="00F97E57"/>
    <w:rsid w:val="00FA0033"/>
    <w:rsid w:val="00FA0132"/>
    <w:rsid w:val="00FA0463"/>
    <w:rsid w:val="00FA05E2"/>
    <w:rsid w:val="00FA082A"/>
    <w:rsid w:val="00FA0999"/>
    <w:rsid w:val="00FA0C12"/>
    <w:rsid w:val="00FA0D1F"/>
    <w:rsid w:val="00FA0F17"/>
    <w:rsid w:val="00FA0F8C"/>
    <w:rsid w:val="00FA1087"/>
    <w:rsid w:val="00FA1598"/>
    <w:rsid w:val="00FA1623"/>
    <w:rsid w:val="00FA19DD"/>
    <w:rsid w:val="00FA1C24"/>
    <w:rsid w:val="00FA1C83"/>
    <w:rsid w:val="00FA2034"/>
    <w:rsid w:val="00FA205A"/>
    <w:rsid w:val="00FA21FE"/>
    <w:rsid w:val="00FA2226"/>
    <w:rsid w:val="00FA2584"/>
    <w:rsid w:val="00FA26B3"/>
    <w:rsid w:val="00FA283A"/>
    <w:rsid w:val="00FA284C"/>
    <w:rsid w:val="00FA28DD"/>
    <w:rsid w:val="00FA2939"/>
    <w:rsid w:val="00FA2A7B"/>
    <w:rsid w:val="00FA2ACD"/>
    <w:rsid w:val="00FA2E01"/>
    <w:rsid w:val="00FA3077"/>
    <w:rsid w:val="00FA3148"/>
    <w:rsid w:val="00FA32A1"/>
    <w:rsid w:val="00FA32EC"/>
    <w:rsid w:val="00FA3677"/>
    <w:rsid w:val="00FA3795"/>
    <w:rsid w:val="00FA382A"/>
    <w:rsid w:val="00FA3C1B"/>
    <w:rsid w:val="00FA3E32"/>
    <w:rsid w:val="00FA3FA8"/>
    <w:rsid w:val="00FA404A"/>
    <w:rsid w:val="00FA41B9"/>
    <w:rsid w:val="00FA41E3"/>
    <w:rsid w:val="00FA42CA"/>
    <w:rsid w:val="00FA42F1"/>
    <w:rsid w:val="00FA4300"/>
    <w:rsid w:val="00FA4452"/>
    <w:rsid w:val="00FA4624"/>
    <w:rsid w:val="00FA465A"/>
    <w:rsid w:val="00FA4B52"/>
    <w:rsid w:val="00FA4C5F"/>
    <w:rsid w:val="00FA4C6A"/>
    <w:rsid w:val="00FA50B6"/>
    <w:rsid w:val="00FA513A"/>
    <w:rsid w:val="00FA532E"/>
    <w:rsid w:val="00FA5349"/>
    <w:rsid w:val="00FA558B"/>
    <w:rsid w:val="00FA59E7"/>
    <w:rsid w:val="00FA5A82"/>
    <w:rsid w:val="00FA5D03"/>
    <w:rsid w:val="00FA5DF4"/>
    <w:rsid w:val="00FA611A"/>
    <w:rsid w:val="00FA6345"/>
    <w:rsid w:val="00FA6539"/>
    <w:rsid w:val="00FA65F3"/>
    <w:rsid w:val="00FA680D"/>
    <w:rsid w:val="00FA68DC"/>
    <w:rsid w:val="00FA6956"/>
    <w:rsid w:val="00FA6C61"/>
    <w:rsid w:val="00FA6E67"/>
    <w:rsid w:val="00FA6FA6"/>
    <w:rsid w:val="00FA736E"/>
    <w:rsid w:val="00FA737D"/>
    <w:rsid w:val="00FA757A"/>
    <w:rsid w:val="00FA771C"/>
    <w:rsid w:val="00FA7722"/>
    <w:rsid w:val="00FA775E"/>
    <w:rsid w:val="00FA77BF"/>
    <w:rsid w:val="00FA7AB2"/>
    <w:rsid w:val="00FA7D4F"/>
    <w:rsid w:val="00FA7E52"/>
    <w:rsid w:val="00FA7F57"/>
    <w:rsid w:val="00FB0009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62F"/>
    <w:rsid w:val="00FB1665"/>
    <w:rsid w:val="00FB18B5"/>
    <w:rsid w:val="00FB1917"/>
    <w:rsid w:val="00FB1AA3"/>
    <w:rsid w:val="00FB1DBF"/>
    <w:rsid w:val="00FB1E07"/>
    <w:rsid w:val="00FB1E62"/>
    <w:rsid w:val="00FB2060"/>
    <w:rsid w:val="00FB232E"/>
    <w:rsid w:val="00FB2461"/>
    <w:rsid w:val="00FB2A4E"/>
    <w:rsid w:val="00FB2B5E"/>
    <w:rsid w:val="00FB2C0B"/>
    <w:rsid w:val="00FB2D75"/>
    <w:rsid w:val="00FB303B"/>
    <w:rsid w:val="00FB311D"/>
    <w:rsid w:val="00FB327F"/>
    <w:rsid w:val="00FB329D"/>
    <w:rsid w:val="00FB335F"/>
    <w:rsid w:val="00FB3420"/>
    <w:rsid w:val="00FB354C"/>
    <w:rsid w:val="00FB36FD"/>
    <w:rsid w:val="00FB3742"/>
    <w:rsid w:val="00FB3BE8"/>
    <w:rsid w:val="00FB4478"/>
    <w:rsid w:val="00FB4546"/>
    <w:rsid w:val="00FB46BF"/>
    <w:rsid w:val="00FB49B1"/>
    <w:rsid w:val="00FB4C05"/>
    <w:rsid w:val="00FB4CA9"/>
    <w:rsid w:val="00FB4E8D"/>
    <w:rsid w:val="00FB4FB8"/>
    <w:rsid w:val="00FB5002"/>
    <w:rsid w:val="00FB50B3"/>
    <w:rsid w:val="00FB51CF"/>
    <w:rsid w:val="00FB5201"/>
    <w:rsid w:val="00FB5A97"/>
    <w:rsid w:val="00FB5C74"/>
    <w:rsid w:val="00FB5DF7"/>
    <w:rsid w:val="00FB5DFB"/>
    <w:rsid w:val="00FB5E00"/>
    <w:rsid w:val="00FB5EEA"/>
    <w:rsid w:val="00FB61E7"/>
    <w:rsid w:val="00FB632D"/>
    <w:rsid w:val="00FB6BFC"/>
    <w:rsid w:val="00FB6C4C"/>
    <w:rsid w:val="00FB6D61"/>
    <w:rsid w:val="00FB71A4"/>
    <w:rsid w:val="00FB7329"/>
    <w:rsid w:val="00FB7486"/>
    <w:rsid w:val="00FB7525"/>
    <w:rsid w:val="00FB7537"/>
    <w:rsid w:val="00FB7755"/>
    <w:rsid w:val="00FB7776"/>
    <w:rsid w:val="00FB78FF"/>
    <w:rsid w:val="00FB7964"/>
    <w:rsid w:val="00FB79BF"/>
    <w:rsid w:val="00FB7F32"/>
    <w:rsid w:val="00FB7F63"/>
    <w:rsid w:val="00FC0199"/>
    <w:rsid w:val="00FC058F"/>
    <w:rsid w:val="00FC06C4"/>
    <w:rsid w:val="00FC078D"/>
    <w:rsid w:val="00FC0A1D"/>
    <w:rsid w:val="00FC0A46"/>
    <w:rsid w:val="00FC0B3C"/>
    <w:rsid w:val="00FC0C5B"/>
    <w:rsid w:val="00FC0C87"/>
    <w:rsid w:val="00FC113F"/>
    <w:rsid w:val="00FC1D83"/>
    <w:rsid w:val="00FC1E79"/>
    <w:rsid w:val="00FC21E6"/>
    <w:rsid w:val="00FC23B1"/>
    <w:rsid w:val="00FC2533"/>
    <w:rsid w:val="00FC2585"/>
    <w:rsid w:val="00FC27CC"/>
    <w:rsid w:val="00FC28B1"/>
    <w:rsid w:val="00FC2985"/>
    <w:rsid w:val="00FC2BDA"/>
    <w:rsid w:val="00FC2FE5"/>
    <w:rsid w:val="00FC309A"/>
    <w:rsid w:val="00FC3127"/>
    <w:rsid w:val="00FC32D8"/>
    <w:rsid w:val="00FC3498"/>
    <w:rsid w:val="00FC35BE"/>
    <w:rsid w:val="00FC366A"/>
    <w:rsid w:val="00FC388F"/>
    <w:rsid w:val="00FC3AA6"/>
    <w:rsid w:val="00FC3B38"/>
    <w:rsid w:val="00FC3CC1"/>
    <w:rsid w:val="00FC3E2D"/>
    <w:rsid w:val="00FC40C3"/>
    <w:rsid w:val="00FC411E"/>
    <w:rsid w:val="00FC4395"/>
    <w:rsid w:val="00FC4AB0"/>
    <w:rsid w:val="00FC4BA5"/>
    <w:rsid w:val="00FC4CCE"/>
    <w:rsid w:val="00FC4E72"/>
    <w:rsid w:val="00FC4F45"/>
    <w:rsid w:val="00FC504E"/>
    <w:rsid w:val="00FC50B8"/>
    <w:rsid w:val="00FC52B4"/>
    <w:rsid w:val="00FC5635"/>
    <w:rsid w:val="00FC597A"/>
    <w:rsid w:val="00FC59FA"/>
    <w:rsid w:val="00FC5DCC"/>
    <w:rsid w:val="00FC5E3A"/>
    <w:rsid w:val="00FC5EF5"/>
    <w:rsid w:val="00FC5F83"/>
    <w:rsid w:val="00FC5FB2"/>
    <w:rsid w:val="00FC60DF"/>
    <w:rsid w:val="00FC64B0"/>
    <w:rsid w:val="00FC65ED"/>
    <w:rsid w:val="00FC68B2"/>
    <w:rsid w:val="00FC68F6"/>
    <w:rsid w:val="00FC6A00"/>
    <w:rsid w:val="00FC6C58"/>
    <w:rsid w:val="00FC6C6B"/>
    <w:rsid w:val="00FC6D36"/>
    <w:rsid w:val="00FC6DD4"/>
    <w:rsid w:val="00FC6E60"/>
    <w:rsid w:val="00FC6FD6"/>
    <w:rsid w:val="00FC70C3"/>
    <w:rsid w:val="00FC7238"/>
    <w:rsid w:val="00FC7357"/>
    <w:rsid w:val="00FC74D4"/>
    <w:rsid w:val="00FC787F"/>
    <w:rsid w:val="00FC794A"/>
    <w:rsid w:val="00FC7A51"/>
    <w:rsid w:val="00FC7DB5"/>
    <w:rsid w:val="00FC7DF9"/>
    <w:rsid w:val="00FC7EE4"/>
    <w:rsid w:val="00FD0001"/>
    <w:rsid w:val="00FD0164"/>
    <w:rsid w:val="00FD02B5"/>
    <w:rsid w:val="00FD0314"/>
    <w:rsid w:val="00FD04E9"/>
    <w:rsid w:val="00FD06D0"/>
    <w:rsid w:val="00FD0C33"/>
    <w:rsid w:val="00FD0F1B"/>
    <w:rsid w:val="00FD1013"/>
    <w:rsid w:val="00FD127B"/>
    <w:rsid w:val="00FD12CB"/>
    <w:rsid w:val="00FD173F"/>
    <w:rsid w:val="00FD1781"/>
    <w:rsid w:val="00FD1A53"/>
    <w:rsid w:val="00FD1AC1"/>
    <w:rsid w:val="00FD1BD7"/>
    <w:rsid w:val="00FD1BF5"/>
    <w:rsid w:val="00FD1E8D"/>
    <w:rsid w:val="00FD1F62"/>
    <w:rsid w:val="00FD1FB2"/>
    <w:rsid w:val="00FD211A"/>
    <w:rsid w:val="00FD2181"/>
    <w:rsid w:val="00FD2245"/>
    <w:rsid w:val="00FD22F0"/>
    <w:rsid w:val="00FD256E"/>
    <w:rsid w:val="00FD27DD"/>
    <w:rsid w:val="00FD2854"/>
    <w:rsid w:val="00FD2B5B"/>
    <w:rsid w:val="00FD321C"/>
    <w:rsid w:val="00FD3444"/>
    <w:rsid w:val="00FD36C7"/>
    <w:rsid w:val="00FD38B2"/>
    <w:rsid w:val="00FD38D7"/>
    <w:rsid w:val="00FD3A02"/>
    <w:rsid w:val="00FD3DC1"/>
    <w:rsid w:val="00FD418B"/>
    <w:rsid w:val="00FD421F"/>
    <w:rsid w:val="00FD45B4"/>
    <w:rsid w:val="00FD4910"/>
    <w:rsid w:val="00FD49F8"/>
    <w:rsid w:val="00FD4F29"/>
    <w:rsid w:val="00FD5099"/>
    <w:rsid w:val="00FD50C0"/>
    <w:rsid w:val="00FD51A8"/>
    <w:rsid w:val="00FD528E"/>
    <w:rsid w:val="00FD535F"/>
    <w:rsid w:val="00FD5414"/>
    <w:rsid w:val="00FD5438"/>
    <w:rsid w:val="00FD54C8"/>
    <w:rsid w:val="00FD5787"/>
    <w:rsid w:val="00FD5999"/>
    <w:rsid w:val="00FD5A6A"/>
    <w:rsid w:val="00FD5B94"/>
    <w:rsid w:val="00FD5C62"/>
    <w:rsid w:val="00FD5E06"/>
    <w:rsid w:val="00FD60C9"/>
    <w:rsid w:val="00FD60FA"/>
    <w:rsid w:val="00FD62EB"/>
    <w:rsid w:val="00FD638E"/>
    <w:rsid w:val="00FD6501"/>
    <w:rsid w:val="00FD6617"/>
    <w:rsid w:val="00FD6808"/>
    <w:rsid w:val="00FD6896"/>
    <w:rsid w:val="00FD6C8F"/>
    <w:rsid w:val="00FD6CBF"/>
    <w:rsid w:val="00FD6EBC"/>
    <w:rsid w:val="00FD7427"/>
    <w:rsid w:val="00FD7652"/>
    <w:rsid w:val="00FD7774"/>
    <w:rsid w:val="00FD77B6"/>
    <w:rsid w:val="00FD788F"/>
    <w:rsid w:val="00FD7ABC"/>
    <w:rsid w:val="00FD7CAD"/>
    <w:rsid w:val="00FD7D6D"/>
    <w:rsid w:val="00FD7F12"/>
    <w:rsid w:val="00FD7FB2"/>
    <w:rsid w:val="00FE008D"/>
    <w:rsid w:val="00FE00B1"/>
    <w:rsid w:val="00FE0248"/>
    <w:rsid w:val="00FE0526"/>
    <w:rsid w:val="00FE06C6"/>
    <w:rsid w:val="00FE070F"/>
    <w:rsid w:val="00FE0989"/>
    <w:rsid w:val="00FE09BC"/>
    <w:rsid w:val="00FE0A66"/>
    <w:rsid w:val="00FE0ABE"/>
    <w:rsid w:val="00FE0FEB"/>
    <w:rsid w:val="00FE1122"/>
    <w:rsid w:val="00FE1154"/>
    <w:rsid w:val="00FE11F1"/>
    <w:rsid w:val="00FE13E6"/>
    <w:rsid w:val="00FE149F"/>
    <w:rsid w:val="00FE176E"/>
    <w:rsid w:val="00FE1B8F"/>
    <w:rsid w:val="00FE1B9E"/>
    <w:rsid w:val="00FE1D42"/>
    <w:rsid w:val="00FE1EC4"/>
    <w:rsid w:val="00FE1F27"/>
    <w:rsid w:val="00FE22EB"/>
    <w:rsid w:val="00FE2497"/>
    <w:rsid w:val="00FE25DA"/>
    <w:rsid w:val="00FE2A07"/>
    <w:rsid w:val="00FE2AD4"/>
    <w:rsid w:val="00FE2BA7"/>
    <w:rsid w:val="00FE2E62"/>
    <w:rsid w:val="00FE30F2"/>
    <w:rsid w:val="00FE33C6"/>
    <w:rsid w:val="00FE33E6"/>
    <w:rsid w:val="00FE344D"/>
    <w:rsid w:val="00FE34B6"/>
    <w:rsid w:val="00FE34D9"/>
    <w:rsid w:val="00FE3716"/>
    <w:rsid w:val="00FE3768"/>
    <w:rsid w:val="00FE3D6C"/>
    <w:rsid w:val="00FE44C0"/>
    <w:rsid w:val="00FE4906"/>
    <w:rsid w:val="00FE4CC8"/>
    <w:rsid w:val="00FE4E60"/>
    <w:rsid w:val="00FE5034"/>
    <w:rsid w:val="00FE50F9"/>
    <w:rsid w:val="00FE57C3"/>
    <w:rsid w:val="00FE5AC0"/>
    <w:rsid w:val="00FE5C5B"/>
    <w:rsid w:val="00FE5F2B"/>
    <w:rsid w:val="00FE6162"/>
    <w:rsid w:val="00FE6222"/>
    <w:rsid w:val="00FE6345"/>
    <w:rsid w:val="00FE6B94"/>
    <w:rsid w:val="00FE6D4F"/>
    <w:rsid w:val="00FE6D5C"/>
    <w:rsid w:val="00FE6DD6"/>
    <w:rsid w:val="00FE6E29"/>
    <w:rsid w:val="00FE6F49"/>
    <w:rsid w:val="00FE7008"/>
    <w:rsid w:val="00FE70B8"/>
    <w:rsid w:val="00FE70F5"/>
    <w:rsid w:val="00FE71B1"/>
    <w:rsid w:val="00FE73EB"/>
    <w:rsid w:val="00FE7503"/>
    <w:rsid w:val="00FE760E"/>
    <w:rsid w:val="00FE767F"/>
    <w:rsid w:val="00FE7777"/>
    <w:rsid w:val="00FE79AC"/>
    <w:rsid w:val="00FE7B7D"/>
    <w:rsid w:val="00FE7C5C"/>
    <w:rsid w:val="00FE7D03"/>
    <w:rsid w:val="00FE7E6C"/>
    <w:rsid w:val="00FF044D"/>
    <w:rsid w:val="00FF074A"/>
    <w:rsid w:val="00FF0AA6"/>
    <w:rsid w:val="00FF0FE2"/>
    <w:rsid w:val="00FF0FFE"/>
    <w:rsid w:val="00FF13CE"/>
    <w:rsid w:val="00FF1506"/>
    <w:rsid w:val="00FF15FC"/>
    <w:rsid w:val="00FF163B"/>
    <w:rsid w:val="00FF1828"/>
    <w:rsid w:val="00FF1888"/>
    <w:rsid w:val="00FF1890"/>
    <w:rsid w:val="00FF1956"/>
    <w:rsid w:val="00FF1BAB"/>
    <w:rsid w:val="00FF1E38"/>
    <w:rsid w:val="00FF1F68"/>
    <w:rsid w:val="00FF2007"/>
    <w:rsid w:val="00FF2023"/>
    <w:rsid w:val="00FF21E9"/>
    <w:rsid w:val="00FF2305"/>
    <w:rsid w:val="00FF2326"/>
    <w:rsid w:val="00FF243B"/>
    <w:rsid w:val="00FF2483"/>
    <w:rsid w:val="00FF2499"/>
    <w:rsid w:val="00FF24F2"/>
    <w:rsid w:val="00FF251F"/>
    <w:rsid w:val="00FF26B6"/>
    <w:rsid w:val="00FF2963"/>
    <w:rsid w:val="00FF2991"/>
    <w:rsid w:val="00FF2C3A"/>
    <w:rsid w:val="00FF3317"/>
    <w:rsid w:val="00FF341C"/>
    <w:rsid w:val="00FF3427"/>
    <w:rsid w:val="00FF349C"/>
    <w:rsid w:val="00FF34E3"/>
    <w:rsid w:val="00FF3762"/>
    <w:rsid w:val="00FF377B"/>
    <w:rsid w:val="00FF37F9"/>
    <w:rsid w:val="00FF3862"/>
    <w:rsid w:val="00FF397A"/>
    <w:rsid w:val="00FF39F1"/>
    <w:rsid w:val="00FF3B59"/>
    <w:rsid w:val="00FF3CF4"/>
    <w:rsid w:val="00FF4105"/>
    <w:rsid w:val="00FF4132"/>
    <w:rsid w:val="00FF4333"/>
    <w:rsid w:val="00FF46BF"/>
    <w:rsid w:val="00FF47AD"/>
    <w:rsid w:val="00FF487C"/>
    <w:rsid w:val="00FF48CA"/>
    <w:rsid w:val="00FF48E9"/>
    <w:rsid w:val="00FF4AF8"/>
    <w:rsid w:val="00FF4B5A"/>
    <w:rsid w:val="00FF4C61"/>
    <w:rsid w:val="00FF4EAC"/>
    <w:rsid w:val="00FF5530"/>
    <w:rsid w:val="00FF5546"/>
    <w:rsid w:val="00FF5630"/>
    <w:rsid w:val="00FF5789"/>
    <w:rsid w:val="00FF5898"/>
    <w:rsid w:val="00FF59FF"/>
    <w:rsid w:val="00FF5BD5"/>
    <w:rsid w:val="00FF5DFE"/>
    <w:rsid w:val="00FF5E25"/>
    <w:rsid w:val="00FF5E85"/>
    <w:rsid w:val="00FF5F05"/>
    <w:rsid w:val="00FF5FAE"/>
    <w:rsid w:val="00FF62EC"/>
    <w:rsid w:val="00FF6406"/>
    <w:rsid w:val="00FF6749"/>
    <w:rsid w:val="00FF6868"/>
    <w:rsid w:val="00FF68F2"/>
    <w:rsid w:val="00FF6916"/>
    <w:rsid w:val="00FF6976"/>
    <w:rsid w:val="00FF6D42"/>
    <w:rsid w:val="00FF6DD4"/>
    <w:rsid w:val="00FF6F06"/>
    <w:rsid w:val="00FF7067"/>
    <w:rsid w:val="00FF740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11C3EEE"/>
  <w15:chartTrackingRefBased/>
  <w15:docId w15:val="{4775DB44-6DBB-4C6F-8B5B-906FB13ED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5A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0">
    <w:name w:val="Char Char22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E45324"/>
    <w:rPr>
      <w:b/>
      <w:bCs/>
      <w:i/>
      <w:iCs/>
      <w:sz w:val="24"/>
      <w:szCs w:val="24"/>
      <w:lang w:val="en-GB" w:eastAsia="en-US" w:bidi="th-TH"/>
    </w:rPr>
  </w:style>
  <w:style w:type="paragraph" w:customStyle="1" w:styleId="NormalIndent20">
    <w:name w:val="Normal Indent2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0">
    <w:name w:val="Char Char25"/>
    <w:rsid w:val="00E4532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table" w:customStyle="1" w:styleId="TableGrid1">
    <w:name w:val="Table Grid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uiPriority w:val="99"/>
    <w:semiHidden/>
    <w:unhideWhenUsed/>
    <w:rsid w:val="00E45324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52CF7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AD51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PlainTable2">
    <w:name w:val="Plain Table 2"/>
    <w:basedOn w:val="TableNormal"/>
    <w:uiPriority w:val="42"/>
    <w:rsid w:val="003220CC"/>
    <w:rPr>
      <w:rFonts w:eastAsia="Times New Roman" w:cs="Times New Roma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FSBlank">
    <w:name w:val="FS_Blank"/>
    <w:basedOn w:val="Normal"/>
    <w:link w:val="FSBlankChar"/>
    <w:qFormat/>
    <w:rsid w:val="001B08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1B08B5"/>
    <w:rPr>
      <w:rFonts w:ascii="Angsana New" w:eastAsia="MS Mincho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9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94314">
          <w:marLeft w:val="180"/>
          <w:marRight w:val="18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77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00575">
                  <w:marLeft w:val="105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9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276811">
                      <w:marLeft w:val="105"/>
                      <w:marRight w:val="105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5AB38-DC06-4125-94E1-1F08A4EC8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33</Pages>
  <Words>6038</Words>
  <Characters>25602</Characters>
  <Application>Microsoft Office Word</Application>
  <DocSecurity>0</DocSecurity>
  <Lines>213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31577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Sathiravich, Sangwansirapat</cp:lastModifiedBy>
  <cp:revision>2</cp:revision>
  <cp:lastPrinted>2023-01-25T10:02:00Z</cp:lastPrinted>
  <dcterms:created xsi:type="dcterms:W3CDTF">2023-02-03T10:38:00Z</dcterms:created>
  <dcterms:modified xsi:type="dcterms:W3CDTF">2023-02-03T10:38:00Z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-1420939338</vt:i4>
  </property>
  <property fmtid="{D5CDD505-2E9C-101B-9397-08002B2CF9AE}" pid="3" name="GrammarlyDocumentId">
    <vt:lpwstr>ae836367958d0d1b41ff6b078d5b1991b85b23c723d69296dbda89383fbee023</vt:lpwstr>
  </property>
</Properties>
</file>