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7D7518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51FD53C" w14:textId="4733B26E" w:rsidR="00142180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3F40C984" w:rsidR="006D5163" w:rsidRPr="00D36B78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C349DF6" w14:textId="17877867" w:rsidR="00A07AD5" w:rsidRPr="00040C36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099F23A8" w:rsidR="00142180" w:rsidRPr="00D36B78" w:rsidRDefault="004C169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138A9" w:rsidRPr="00D36B78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59E8F1F" w14:textId="79B9089B" w:rsid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2825B4E9" w14:textId="6107AF58" w:rsidR="00142180" w:rsidRPr="00D36B78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D36B78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DEFCAC" w14:textId="1C5C0210" w:rsidR="004B5B0B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689B664" w14:textId="5C3E1859" w:rsidR="004B5B0B" w:rsidRPr="004B5B0B" w:rsidRDefault="004B5B0B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B5B0B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B94A61F" w14:textId="7C26ED7F" w:rsidR="004B5B0B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D36B7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D9BF4C2" w14:textId="037E4E00" w:rsidR="004818D9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D516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6D5163">
        <w:rPr>
          <w:rFonts w:ascii="Angsana New" w:hAnsi="Angsana New"/>
          <w:sz w:val="30"/>
          <w:szCs w:val="30"/>
          <w:cs/>
        </w:rPr>
        <w:t>คณะ</w:t>
      </w:r>
      <w:r w:rsidRPr="006D5163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6D5163">
        <w:rPr>
          <w:rFonts w:ascii="Angsana New" w:hAnsi="Angsana New"/>
          <w:sz w:val="30"/>
          <w:szCs w:val="30"/>
          <w:cs/>
        </w:rPr>
        <w:t>วันที่</w:t>
      </w:r>
      <w:r w:rsidR="0071654B" w:rsidRPr="006D5163">
        <w:rPr>
          <w:rFonts w:ascii="Angsana New" w:hAnsi="Angsana New"/>
          <w:sz w:val="30"/>
          <w:szCs w:val="30"/>
          <w:cs/>
        </w:rPr>
        <w:t xml:space="preserve"> </w:t>
      </w:r>
      <w:r w:rsidR="00DC7576" w:rsidRPr="00DC7576">
        <w:rPr>
          <w:rFonts w:ascii="Angsana New" w:hAnsi="Angsana New"/>
          <w:sz w:val="30"/>
          <w:szCs w:val="30"/>
        </w:rPr>
        <w:t xml:space="preserve">9 </w:t>
      </w:r>
      <w:r w:rsidR="00DC7576" w:rsidRPr="00DC757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DC7576" w:rsidRPr="00DC7576">
        <w:rPr>
          <w:rFonts w:ascii="Angsana New" w:hAnsi="Angsana New"/>
          <w:sz w:val="30"/>
          <w:szCs w:val="30"/>
        </w:rPr>
        <w:t>2566</w:t>
      </w:r>
    </w:p>
    <w:p w14:paraId="381E6FDA" w14:textId="77777777" w:rsidR="00FB2EE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D36B7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36154AFF" w:rsidR="0012108A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7070641E" w:rsidR="00117F8F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>
        <w:rPr>
          <w:rFonts w:ascii="Angsana New" w:hAnsi="Angsana New"/>
          <w:sz w:val="30"/>
          <w:szCs w:val="30"/>
        </w:rPr>
        <w:t xml:space="preserve"> 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05C87">
        <w:rPr>
          <w:rFonts w:ascii="Angsana New" w:hAnsi="Angsana New" w:hint="cs"/>
          <w:sz w:val="30"/>
          <w:szCs w:val="30"/>
          <w:cs/>
        </w:rPr>
        <w:t xml:space="preserve"> </w:t>
      </w:r>
      <w:r w:rsidR="00C268D0" w:rsidRPr="00C268D0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>
        <w:rPr>
          <w:rFonts w:ascii="Angsana New" w:hAnsi="Angsana New"/>
          <w:sz w:val="30"/>
          <w:szCs w:val="30"/>
        </w:rPr>
        <w:t>30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 </w:t>
      </w:r>
      <w:r w:rsidR="00130916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 </w:t>
      </w:r>
      <w:r w:rsidR="00130916">
        <w:rPr>
          <w:rFonts w:ascii="Angsana New" w:hAnsi="Angsana New"/>
          <w:sz w:val="30"/>
          <w:szCs w:val="30"/>
        </w:rPr>
        <w:t>256</w:t>
      </w:r>
      <w:r w:rsidR="00844FAA">
        <w:rPr>
          <w:rFonts w:ascii="Angsana New" w:hAnsi="Angsana New"/>
          <w:sz w:val="30"/>
          <w:szCs w:val="30"/>
        </w:rPr>
        <w:t>5</w:t>
      </w:r>
    </w:p>
    <w:p w14:paraId="41865F44" w14:textId="778BCF3A" w:rsidR="001126F0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28C32116" w14:textId="02CC520F" w:rsidR="002C6259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2035B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2035B2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2035B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</w:t>
      </w:r>
      <w:r w:rsidR="00844FAA">
        <w:rPr>
          <w:rFonts w:ascii="Angsana New" w:hAnsi="Angsana New"/>
          <w:sz w:val="30"/>
          <w:szCs w:val="30"/>
        </w:rPr>
        <w:t>5</w:t>
      </w:r>
    </w:p>
    <w:p w14:paraId="54784044" w14:textId="122CA46F" w:rsidR="00E133F2" w:rsidRPr="008B33D0" w:rsidRDefault="00E133F2" w:rsidP="008B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2C52ADB5" w14:textId="659DAEA0" w:rsidR="004818D9" w:rsidRPr="00D36B78" w:rsidRDefault="005138A9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2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80FD5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8A1D892" w14:textId="5DB7C1D8" w:rsidR="007269B6" w:rsidRPr="00720F7B" w:rsidRDefault="00720F7B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ความสัมพันธ์ของกลุ่มบริษัทกับ</w:t>
      </w:r>
      <w:r w:rsidR="001D0486" w:rsidRPr="001D04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ตลอดจน</w:t>
      </w:r>
      <w:r w:rsidR="007269B6" w:rsidRPr="00180FD5">
        <w:rPr>
          <w:rFonts w:ascii="Angsana New" w:hAnsi="Angsana New"/>
          <w:spacing w:val="-4"/>
          <w:sz w:val="30"/>
          <w:szCs w:val="30"/>
          <w:cs/>
        </w:rPr>
        <w:t>นโยบายการกำหนดราคาในระหว่างงวด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366A36" w:rsidRPr="00180FD5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269B6" w:rsidRPr="00180FD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7269B6" w:rsidRPr="00180FD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366A36" w:rsidRPr="00180FD5">
        <w:rPr>
          <w:rFonts w:ascii="Angsana New" w:hAnsi="Angsana New"/>
          <w:spacing w:val="-4"/>
          <w:sz w:val="30"/>
          <w:szCs w:val="30"/>
        </w:rPr>
        <w:t xml:space="preserve">31 </w:t>
      </w:r>
      <w:r w:rsidR="00366A36" w:rsidRPr="00180FD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366A36" w:rsidRPr="00180FD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269B6" w:rsidRPr="00180FD5">
        <w:rPr>
          <w:rFonts w:ascii="Angsana New" w:hAnsi="Angsana New"/>
          <w:spacing w:val="-4"/>
          <w:sz w:val="30"/>
          <w:szCs w:val="30"/>
        </w:rPr>
        <w:t>256</w:t>
      </w:r>
      <w:r w:rsidR="00844FAA">
        <w:rPr>
          <w:rFonts w:ascii="Angsana New" w:hAnsi="Angsana New"/>
          <w:spacing w:val="-4"/>
          <w:sz w:val="30"/>
          <w:szCs w:val="30"/>
        </w:rPr>
        <w:t>5</w:t>
      </w:r>
      <w:r w:rsidR="007269B6" w:rsidRPr="00180FD5">
        <w:rPr>
          <w:rFonts w:ascii="Angsana New" w:hAnsi="Angsana New"/>
          <w:spacing w:val="-4"/>
          <w:sz w:val="30"/>
          <w:szCs w:val="30"/>
        </w:rPr>
        <w:t xml:space="preserve"> </w:t>
      </w:r>
      <w:r w:rsidR="007269B6" w:rsidRPr="00180FD5">
        <w:rPr>
          <w:rFonts w:ascii="Angsana New" w:hAnsi="Angsana New"/>
          <w:spacing w:val="-4"/>
          <w:sz w:val="30"/>
          <w:szCs w:val="30"/>
          <w:cs/>
        </w:rPr>
        <w:t>ไม่มีการเปลี่ยนแปลงอย่างมีสาระสำคัญ</w:t>
      </w:r>
    </w:p>
    <w:p w14:paraId="7C246449" w14:textId="394851D8" w:rsidR="00794836" w:rsidRPr="00180FD5" w:rsidRDefault="00794836" w:rsidP="0018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44" w:type="dxa"/>
        <w:tblInd w:w="450" w:type="dxa"/>
        <w:tblLook w:val="01E0" w:firstRow="1" w:lastRow="1" w:firstColumn="1" w:lastColumn="1" w:noHBand="0" w:noVBand="0"/>
      </w:tblPr>
      <w:tblGrid>
        <w:gridCol w:w="3709"/>
        <w:gridCol w:w="1185"/>
        <w:gridCol w:w="243"/>
        <w:gridCol w:w="20"/>
        <w:gridCol w:w="1248"/>
        <w:gridCol w:w="260"/>
        <w:gridCol w:w="1185"/>
        <w:gridCol w:w="239"/>
        <w:gridCol w:w="1255"/>
      </w:tblGrid>
      <w:tr w:rsidR="00FB43D5" w:rsidRPr="00356084" w14:paraId="213E8E1B" w14:textId="77777777" w:rsidTr="00174C78">
        <w:trPr>
          <w:trHeight w:val="346"/>
          <w:tblHeader/>
        </w:trPr>
        <w:tc>
          <w:tcPr>
            <w:tcW w:w="3709" w:type="dxa"/>
          </w:tcPr>
          <w:p w14:paraId="44D04830" w14:textId="77777777" w:rsid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0E43290D" w14:textId="056E2E7C" w:rsidR="00FB43D5" w:rsidRPr="00356084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6" w:type="dxa"/>
            <w:gridSpan w:val="4"/>
          </w:tcPr>
          <w:p w14:paraId="418A8C1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B2D73A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19BA759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FAA" w:rsidRPr="00356084" w14:paraId="1DBD63B3" w14:textId="77777777" w:rsidTr="00174C78">
        <w:trPr>
          <w:trHeight w:val="346"/>
          <w:tblHeader/>
        </w:trPr>
        <w:tc>
          <w:tcPr>
            <w:tcW w:w="3709" w:type="dxa"/>
          </w:tcPr>
          <w:p w14:paraId="77DE70A1" w14:textId="374CE3F7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5" w:type="dxa"/>
          </w:tcPr>
          <w:p w14:paraId="2B93D3FD" w14:textId="6FECBA1C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gridSpan w:val="2"/>
          </w:tcPr>
          <w:p w14:paraId="6138625B" w14:textId="77777777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2227E8" w14:textId="66029624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0" w:type="dxa"/>
          </w:tcPr>
          <w:p w14:paraId="7861C9DE" w14:textId="77777777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8A3AA4" w14:textId="4BF532A1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03F87C20" w14:textId="77777777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EBE833B" w14:textId="6C93D65E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44FAA" w:rsidRPr="00356084" w14:paraId="4A696912" w14:textId="77777777" w:rsidTr="00174C78">
        <w:trPr>
          <w:trHeight w:val="346"/>
          <w:tblHeader/>
        </w:trPr>
        <w:tc>
          <w:tcPr>
            <w:tcW w:w="3709" w:type="dxa"/>
          </w:tcPr>
          <w:p w14:paraId="05A687D9" w14:textId="77777777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5" w:type="dxa"/>
            <w:gridSpan w:val="8"/>
          </w:tcPr>
          <w:p w14:paraId="60B63DB0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6E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4FAA" w:rsidRPr="00356084" w14:paraId="03C6A727" w14:textId="77777777" w:rsidTr="00174C78">
        <w:trPr>
          <w:trHeight w:val="346"/>
        </w:trPr>
        <w:tc>
          <w:tcPr>
            <w:tcW w:w="3709" w:type="dxa"/>
          </w:tcPr>
          <w:p w14:paraId="48F0B31A" w14:textId="77777777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185" w:type="dxa"/>
          </w:tcPr>
          <w:p w14:paraId="5513C4EF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276F284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842AF28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1467F74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8944A86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BFBD829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7A082CD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FAA" w:rsidRPr="00373D13" w14:paraId="64283797" w14:textId="77777777" w:rsidTr="00174C78">
        <w:trPr>
          <w:trHeight w:val="346"/>
        </w:trPr>
        <w:tc>
          <w:tcPr>
            <w:tcW w:w="3709" w:type="dxa"/>
          </w:tcPr>
          <w:p w14:paraId="77072AE0" w14:textId="77777777" w:rsidR="00844FAA" w:rsidRPr="00712C1C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6904DDEA" w14:textId="169F234D" w:rsidR="00844FAA" w:rsidRPr="00726ED3" w:rsidRDefault="00F17F62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263" w:type="dxa"/>
            <w:gridSpan w:val="2"/>
          </w:tcPr>
          <w:p w14:paraId="7AC254AA" w14:textId="5856A681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C36E4DD" w14:textId="47947ADA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60" w:type="dxa"/>
          </w:tcPr>
          <w:p w14:paraId="30F6A35D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0E5FFA7" w14:textId="7C0E8974" w:rsidR="00844FAA" w:rsidRPr="00726ED3" w:rsidRDefault="00F17F62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239" w:type="dxa"/>
          </w:tcPr>
          <w:p w14:paraId="128D6D7B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6ADC9EC" w14:textId="0B7778B9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844FAA" w:rsidRPr="00C1545E" w14:paraId="2DF4260C" w14:textId="77777777" w:rsidTr="00174C78">
        <w:trPr>
          <w:trHeight w:val="346"/>
        </w:trPr>
        <w:tc>
          <w:tcPr>
            <w:tcW w:w="3709" w:type="dxa"/>
          </w:tcPr>
          <w:p w14:paraId="0B590A47" w14:textId="77777777" w:rsidR="00844FAA" w:rsidRPr="00356084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71EBF080" w14:textId="6B1B90C9" w:rsidR="00844FAA" w:rsidRPr="00726ED3" w:rsidRDefault="00F17F62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84</w:t>
            </w:r>
            <w:r w:rsidR="00886F8D" w:rsidRPr="00726E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gridSpan w:val="2"/>
          </w:tcPr>
          <w:p w14:paraId="03764CE0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6FCFEA" w14:textId="751C87C0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60" w:type="dxa"/>
          </w:tcPr>
          <w:p w14:paraId="18883A19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D298EC0" w14:textId="2CEB9A14" w:rsidR="00844FAA" w:rsidRPr="00726ED3" w:rsidRDefault="00F17F62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</w:t>
            </w:r>
            <w:r w:rsidR="00886F8D" w:rsidRPr="00726ED3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39" w:type="dxa"/>
          </w:tcPr>
          <w:p w14:paraId="7E562207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647548" w14:textId="190BAA2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844FAA" w:rsidRPr="00726ED3" w14:paraId="1CAEF20D" w14:textId="77777777" w:rsidTr="00174C78">
        <w:trPr>
          <w:trHeight w:val="346"/>
        </w:trPr>
        <w:tc>
          <w:tcPr>
            <w:tcW w:w="3709" w:type="dxa"/>
          </w:tcPr>
          <w:p w14:paraId="36EB5464" w14:textId="77777777" w:rsidR="00F17F62" w:rsidRDefault="00F17F62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A1B6283" w14:textId="21C5A8D9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85" w:type="dxa"/>
          </w:tcPr>
          <w:p w14:paraId="679F1BA5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DF483E6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874EB2B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86E9795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B9E322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4B4514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DA5CCCF" w14:textId="77777777" w:rsidR="00844FAA" w:rsidRPr="00726ED3" w:rsidRDefault="00844FAA" w:rsidP="0084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F62" w:rsidRPr="00726ED3" w14:paraId="0B97BFAB" w14:textId="77777777" w:rsidTr="00174C78">
        <w:trPr>
          <w:trHeight w:val="346"/>
        </w:trPr>
        <w:tc>
          <w:tcPr>
            <w:tcW w:w="3709" w:type="dxa"/>
          </w:tcPr>
          <w:p w14:paraId="7E888FD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580266D8" w14:textId="62EB0E14" w:rsidR="00F17F62" w:rsidRPr="00726ED3" w:rsidRDefault="00F17F62" w:rsidP="00474C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11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F305A89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0E3374" w14:textId="66D2A7CD" w:rsidR="00F17F62" w:rsidRPr="00726ED3" w:rsidRDefault="00F17F62" w:rsidP="0047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4D8C26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A5E9E4" w14:textId="663FE9FB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2A0AA3D3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53BA0E1" w14:textId="50704A9E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F17F62" w:rsidRPr="00726ED3" w14:paraId="7752ACC4" w14:textId="77777777" w:rsidTr="00174C78">
        <w:trPr>
          <w:trHeight w:val="346"/>
        </w:trPr>
        <w:tc>
          <w:tcPr>
            <w:tcW w:w="3709" w:type="dxa"/>
          </w:tcPr>
          <w:p w14:paraId="57A0B433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4B2DE164" w14:textId="6E8811B8" w:rsidR="00F17F62" w:rsidRPr="00726ED3" w:rsidRDefault="00F17F62" w:rsidP="00474C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11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A2CA381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D894E19" w14:textId="4BB912B1" w:rsidR="00F17F62" w:rsidRPr="00726ED3" w:rsidRDefault="00F17F62" w:rsidP="0047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78604CC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B72FFA4" w14:textId="40C5436A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108,257</w:t>
            </w:r>
          </w:p>
        </w:tc>
        <w:tc>
          <w:tcPr>
            <w:tcW w:w="239" w:type="dxa"/>
          </w:tcPr>
          <w:p w14:paraId="35C62865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E08813D" w14:textId="2A7B8074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69,988</w:t>
            </w:r>
          </w:p>
        </w:tc>
      </w:tr>
      <w:tr w:rsidR="00F17F62" w:rsidRPr="00726ED3" w14:paraId="4D654286" w14:textId="77777777" w:rsidTr="00174C78">
        <w:trPr>
          <w:trHeight w:val="346"/>
        </w:trPr>
        <w:tc>
          <w:tcPr>
            <w:tcW w:w="3709" w:type="dxa"/>
          </w:tcPr>
          <w:p w14:paraId="39BAD077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726ED3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726E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751CB4BB" w14:textId="77777777" w:rsidR="00F17F62" w:rsidRPr="00726ED3" w:rsidRDefault="00F17F62" w:rsidP="00474C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110"/>
              <w:rPr>
                <w:rFonts w:ascii="Angsana New" w:hAnsi="Angsana New"/>
                <w:sz w:val="30"/>
                <w:szCs w:val="30"/>
              </w:rPr>
            </w:pPr>
          </w:p>
          <w:p w14:paraId="4EDC4969" w14:textId="694E518F" w:rsidR="00F17F62" w:rsidRPr="00726ED3" w:rsidRDefault="00F17F62" w:rsidP="00474C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11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3F9155C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4112612" w14:textId="77777777" w:rsidR="00F17F62" w:rsidRPr="00726ED3" w:rsidRDefault="00F17F62" w:rsidP="0047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B9C303" w14:textId="30EE5C67" w:rsidR="00F17F62" w:rsidRPr="00726ED3" w:rsidRDefault="00F17F62" w:rsidP="0047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D7B032F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2B4100A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3360BA7" w14:textId="481C3AB3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3,367</w:t>
            </w:r>
          </w:p>
        </w:tc>
        <w:tc>
          <w:tcPr>
            <w:tcW w:w="239" w:type="dxa"/>
          </w:tcPr>
          <w:p w14:paraId="4B69B685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51A9AE5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181D8C1" w14:textId="18B5378F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3,444</w:t>
            </w:r>
          </w:p>
        </w:tc>
      </w:tr>
      <w:tr w:rsidR="00F17F62" w:rsidRPr="00726ED3" w14:paraId="15350DB1" w14:textId="77777777" w:rsidTr="00174C78">
        <w:trPr>
          <w:trHeight w:val="346"/>
        </w:trPr>
        <w:tc>
          <w:tcPr>
            <w:tcW w:w="3709" w:type="dxa"/>
          </w:tcPr>
          <w:p w14:paraId="40B5E36D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1CE290C9" w14:textId="7C9BBCE1" w:rsidR="00F17F62" w:rsidRPr="00726ED3" w:rsidRDefault="00F17F62" w:rsidP="00474C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11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AD92DBC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BC6069" w14:textId="2E7F4B15" w:rsidR="00F17F62" w:rsidRPr="00726ED3" w:rsidRDefault="00F17F62" w:rsidP="00474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DCB7131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0C21E7E" w14:textId="058B8992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7,233</w:t>
            </w:r>
          </w:p>
        </w:tc>
        <w:tc>
          <w:tcPr>
            <w:tcW w:w="239" w:type="dxa"/>
          </w:tcPr>
          <w:p w14:paraId="6218C2BB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F35C9E" w14:textId="40D08D52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</w:tr>
      <w:tr w:rsidR="00F17F62" w:rsidRPr="00726ED3" w14:paraId="6F1C8149" w14:textId="77777777" w:rsidTr="00174C78">
        <w:trPr>
          <w:trHeight w:val="346"/>
        </w:trPr>
        <w:tc>
          <w:tcPr>
            <w:tcW w:w="3709" w:type="dxa"/>
          </w:tcPr>
          <w:p w14:paraId="6DB0B083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2E7089C7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E62584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DE0A1F7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DB226D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689FDF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6E00AF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C10E48B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F62" w:rsidRPr="00726ED3" w14:paraId="7E298A77" w14:textId="77777777" w:rsidTr="00174C78">
        <w:trPr>
          <w:trHeight w:val="346"/>
        </w:trPr>
        <w:tc>
          <w:tcPr>
            <w:tcW w:w="3709" w:type="dxa"/>
          </w:tcPr>
          <w:p w14:paraId="5A25F74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7D8D4F70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12D6F4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713C14D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BEB892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5F88EE1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8E2A0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7F0062B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F62" w:rsidRPr="00726ED3" w14:paraId="1604B036" w14:textId="77777777" w:rsidTr="00174C78">
        <w:trPr>
          <w:trHeight w:val="346"/>
        </w:trPr>
        <w:tc>
          <w:tcPr>
            <w:tcW w:w="3709" w:type="dxa"/>
          </w:tcPr>
          <w:p w14:paraId="1AB1F82F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388AEDC7" w14:textId="092D316C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245,016</w:t>
            </w:r>
          </w:p>
        </w:tc>
        <w:tc>
          <w:tcPr>
            <w:tcW w:w="263" w:type="dxa"/>
            <w:gridSpan w:val="2"/>
          </w:tcPr>
          <w:p w14:paraId="44D0C8C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8B454B0" w14:textId="40DFD5DA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192,069</w:t>
            </w:r>
          </w:p>
        </w:tc>
        <w:tc>
          <w:tcPr>
            <w:tcW w:w="260" w:type="dxa"/>
          </w:tcPr>
          <w:p w14:paraId="5921B33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CE4FF32" w14:textId="287E9929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245,016</w:t>
            </w:r>
          </w:p>
        </w:tc>
        <w:tc>
          <w:tcPr>
            <w:tcW w:w="239" w:type="dxa"/>
          </w:tcPr>
          <w:p w14:paraId="781F2689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E163BE5" w14:textId="3D955B0F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192,069</w:t>
            </w:r>
          </w:p>
        </w:tc>
      </w:tr>
      <w:tr w:rsidR="00F17F62" w:rsidRPr="00726ED3" w14:paraId="7DA11E5E" w14:textId="77777777" w:rsidTr="00174C78">
        <w:trPr>
          <w:trHeight w:val="346"/>
        </w:trPr>
        <w:tc>
          <w:tcPr>
            <w:tcW w:w="3709" w:type="dxa"/>
          </w:tcPr>
          <w:p w14:paraId="0528E83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0D610A54" w14:textId="29884735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937</w:t>
            </w:r>
          </w:p>
        </w:tc>
        <w:tc>
          <w:tcPr>
            <w:tcW w:w="263" w:type="dxa"/>
            <w:gridSpan w:val="2"/>
          </w:tcPr>
          <w:p w14:paraId="5ED60085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2DEDD82" w14:textId="581DEFE3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23,191</w:t>
            </w:r>
          </w:p>
        </w:tc>
        <w:tc>
          <w:tcPr>
            <w:tcW w:w="260" w:type="dxa"/>
          </w:tcPr>
          <w:p w14:paraId="4AE4B358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13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C11F1F" w14:textId="0A168746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937</w:t>
            </w:r>
          </w:p>
        </w:tc>
        <w:tc>
          <w:tcPr>
            <w:tcW w:w="239" w:type="dxa"/>
          </w:tcPr>
          <w:p w14:paraId="05D3AE2C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4CD9385" w14:textId="2D59579D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23,190</w:t>
            </w:r>
          </w:p>
        </w:tc>
      </w:tr>
      <w:tr w:rsidR="00F17F62" w:rsidRPr="00726ED3" w14:paraId="5BA17851" w14:textId="77777777" w:rsidTr="00174C78">
        <w:trPr>
          <w:trHeight w:val="346"/>
        </w:trPr>
        <w:tc>
          <w:tcPr>
            <w:tcW w:w="3709" w:type="dxa"/>
          </w:tcPr>
          <w:p w14:paraId="55C522DA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06D6E69B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D5980E0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DB216E5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4254367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497BC2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C19258A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BC1FA04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F62" w:rsidRPr="00726ED3" w14:paraId="289F4A83" w14:textId="77777777" w:rsidTr="00174C78">
        <w:trPr>
          <w:trHeight w:val="346"/>
        </w:trPr>
        <w:tc>
          <w:tcPr>
            <w:tcW w:w="3709" w:type="dxa"/>
          </w:tcPr>
          <w:p w14:paraId="073E1C2F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74CBDABD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B93702F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24387B9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3BABD71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E026DF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429039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A3CA93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F62" w:rsidRPr="00726ED3" w14:paraId="1CE3B058" w14:textId="77777777" w:rsidTr="00174C78">
        <w:trPr>
          <w:trHeight w:val="346"/>
        </w:trPr>
        <w:tc>
          <w:tcPr>
            <w:tcW w:w="3709" w:type="dxa"/>
          </w:tcPr>
          <w:p w14:paraId="01FA46A8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79753DF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1D65F7C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19D81D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2848FA0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86C4B7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358748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B93B71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F62" w:rsidRPr="00726ED3" w14:paraId="161D76B0" w14:textId="77777777" w:rsidTr="00174C78">
        <w:trPr>
          <w:trHeight w:val="346"/>
        </w:trPr>
        <w:tc>
          <w:tcPr>
            <w:tcW w:w="3709" w:type="dxa"/>
          </w:tcPr>
          <w:p w14:paraId="65F0E26E" w14:textId="2097DB81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5" w:type="dxa"/>
            <w:shd w:val="clear" w:color="auto" w:fill="auto"/>
          </w:tcPr>
          <w:p w14:paraId="652B7438" w14:textId="48E5969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F167584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BA71562" w14:textId="0CB8AFF9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260" w:type="dxa"/>
            <w:shd w:val="clear" w:color="auto" w:fill="auto"/>
          </w:tcPr>
          <w:p w14:paraId="43EC0E91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1F7B2D5" w14:textId="14C2CAE1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  <w:tc>
          <w:tcPr>
            <w:tcW w:w="239" w:type="dxa"/>
          </w:tcPr>
          <w:p w14:paraId="26946D4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2730CC61" w14:textId="53BE37CF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</w:tr>
      <w:tr w:rsidR="00F17F62" w:rsidRPr="00726ED3" w14:paraId="0D446C9B" w14:textId="77777777" w:rsidTr="00AB2E44">
        <w:trPr>
          <w:trHeight w:val="346"/>
        </w:trPr>
        <w:tc>
          <w:tcPr>
            <w:tcW w:w="3709" w:type="dxa"/>
          </w:tcPr>
          <w:p w14:paraId="035F026D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5" w:type="dxa"/>
            <w:shd w:val="clear" w:color="auto" w:fill="auto"/>
          </w:tcPr>
          <w:p w14:paraId="6EECC3D2" w14:textId="09F6E80D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C214049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72ABE0B2" w14:textId="5132D2C9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60" w:type="dxa"/>
            <w:shd w:val="clear" w:color="auto" w:fill="auto"/>
          </w:tcPr>
          <w:p w14:paraId="46D80500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844A00C" w14:textId="42FC6BC3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39" w:type="dxa"/>
          </w:tcPr>
          <w:p w14:paraId="2BBCDE67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07ACDA6E" w14:textId="3717ABC5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F17F62" w:rsidRPr="00726ED3" w14:paraId="551A6B33" w14:textId="77777777" w:rsidTr="00AB2E44">
        <w:trPr>
          <w:trHeight w:val="346"/>
        </w:trPr>
        <w:tc>
          <w:tcPr>
            <w:tcW w:w="3709" w:type="dxa"/>
          </w:tcPr>
          <w:p w14:paraId="15072418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726ED3"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  <w:shd w:val="clear" w:color="auto" w:fill="auto"/>
          </w:tcPr>
          <w:p w14:paraId="4E005F85" w14:textId="6030FA7C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F5D50FF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39F9451E" w14:textId="52001BC3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2ADD5AC1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08EF6333" w14:textId="68BEF1C0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62BD612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6444BBE" w14:textId="103352B4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7F62" w:rsidRPr="00726ED3" w14:paraId="4E8B8AE6" w14:textId="77777777" w:rsidTr="003936BF">
        <w:trPr>
          <w:trHeight w:val="346"/>
        </w:trPr>
        <w:tc>
          <w:tcPr>
            <w:tcW w:w="3709" w:type="dxa"/>
          </w:tcPr>
          <w:p w14:paraId="6822F78F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208006C3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902A33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37AFCBA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E25B44A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782722B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262BC0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0D53629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540"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F62" w:rsidRPr="00726ED3" w14:paraId="4E640FA1" w14:textId="77777777" w:rsidTr="00174C78">
        <w:trPr>
          <w:trHeight w:val="346"/>
        </w:trPr>
        <w:tc>
          <w:tcPr>
            <w:tcW w:w="3709" w:type="dxa"/>
          </w:tcPr>
          <w:p w14:paraId="7F77648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22585B06" w14:textId="77777777" w:rsidR="00F17F62" w:rsidRPr="00726ED3" w:rsidRDefault="00F17F62" w:rsidP="00F17F6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A8AFDA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C6EFA4B" w14:textId="77777777" w:rsidR="00F17F62" w:rsidRPr="00726ED3" w:rsidRDefault="00F17F62" w:rsidP="00F17F62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884B649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651DA59" w14:textId="77777777" w:rsidR="00F17F62" w:rsidRPr="00726ED3" w:rsidRDefault="00F17F62" w:rsidP="00F17F6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325B4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0FE48F8F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F62" w:rsidRPr="00726ED3" w14:paraId="5CADA7A0" w14:textId="77777777" w:rsidTr="00413BEB">
        <w:trPr>
          <w:trHeight w:val="346"/>
        </w:trPr>
        <w:tc>
          <w:tcPr>
            <w:tcW w:w="3709" w:type="dxa"/>
          </w:tcPr>
          <w:p w14:paraId="6FB8738B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12359675" w14:textId="6AD05E41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1,037,182</w:t>
            </w:r>
          </w:p>
        </w:tc>
        <w:tc>
          <w:tcPr>
            <w:tcW w:w="243" w:type="dxa"/>
          </w:tcPr>
          <w:p w14:paraId="2CD9BCD4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382DDEF1" w14:textId="60585816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752,090</w:t>
            </w:r>
          </w:p>
        </w:tc>
        <w:tc>
          <w:tcPr>
            <w:tcW w:w="260" w:type="dxa"/>
          </w:tcPr>
          <w:p w14:paraId="52CE99CB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EEDD35" w14:textId="1BD4AA68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1,027,192</w:t>
            </w:r>
          </w:p>
        </w:tc>
        <w:tc>
          <w:tcPr>
            <w:tcW w:w="239" w:type="dxa"/>
          </w:tcPr>
          <w:p w14:paraId="18A919A4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A4964D2" w14:textId="339D3000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745,434</w:t>
            </w:r>
          </w:p>
        </w:tc>
      </w:tr>
      <w:tr w:rsidR="00F17F62" w:rsidRPr="00726ED3" w14:paraId="4E5AB9CC" w14:textId="77777777" w:rsidTr="00413BEB">
        <w:trPr>
          <w:trHeight w:val="346"/>
        </w:trPr>
        <w:tc>
          <w:tcPr>
            <w:tcW w:w="3709" w:type="dxa"/>
          </w:tcPr>
          <w:p w14:paraId="0D048F14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02F19F9A" w14:textId="5BBF650B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12,945</w:t>
            </w:r>
          </w:p>
        </w:tc>
        <w:tc>
          <w:tcPr>
            <w:tcW w:w="243" w:type="dxa"/>
          </w:tcPr>
          <w:p w14:paraId="0A84864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9210A06" w14:textId="5D4495E2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8,716</w:t>
            </w:r>
          </w:p>
        </w:tc>
        <w:tc>
          <w:tcPr>
            <w:tcW w:w="260" w:type="dxa"/>
          </w:tcPr>
          <w:p w14:paraId="238A4EA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BF930E2" w14:textId="6F6D4C12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12,742</w:t>
            </w:r>
          </w:p>
        </w:tc>
        <w:tc>
          <w:tcPr>
            <w:tcW w:w="239" w:type="dxa"/>
          </w:tcPr>
          <w:p w14:paraId="71D50AC1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50A7C99" w14:textId="37FA2506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8,607</w:t>
            </w:r>
          </w:p>
        </w:tc>
      </w:tr>
      <w:tr w:rsidR="00F17F62" w:rsidRPr="00726ED3" w14:paraId="4FE509D0" w14:textId="77777777" w:rsidTr="00413BEB">
        <w:trPr>
          <w:trHeight w:val="346"/>
        </w:trPr>
        <w:tc>
          <w:tcPr>
            <w:tcW w:w="3709" w:type="dxa"/>
          </w:tcPr>
          <w:p w14:paraId="0177B090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67BD31CB" w14:textId="3F93CF30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1,310,549</w:t>
            </w:r>
          </w:p>
        </w:tc>
        <w:tc>
          <w:tcPr>
            <w:tcW w:w="243" w:type="dxa"/>
          </w:tcPr>
          <w:p w14:paraId="602C1C6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74A70B0" w14:textId="54ECAA80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780,916</w:t>
            </w:r>
          </w:p>
        </w:tc>
        <w:tc>
          <w:tcPr>
            <w:tcW w:w="260" w:type="dxa"/>
          </w:tcPr>
          <w:p w14:paraId="1DD1DE8A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7531C5E" w14:textId="18EB46F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</w:t>
            </w:r>
            <w:r w:rsidR="005D7E08">
              <w:rPr>
                <w:rFonts w:ascii="Angsana New" w:hAnsi="Angsana New"/>
                <w:sz w:val="30"/>
                <w:szCs w:val="30"/>
              </w:rPr>
              <w:t>268,044</w:t>
            </w:r>
          </w:p>
        </w:tc>
        <w:tc>
          <w:tcPr>
            <w:tcW w:w="239" w:type="dxa"/>
          </w:tcPr>
          <w:p w14:paraId="6A73F985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E384612" w14:textId="0C024125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760,591</w:t>
            </w:r>
          </w:p>
        </w:tc>
      </w:tr>
      <w:tr w:rsidR="00F17F62" w:rsidRPr="00726ED3" w14:paraId="3CBC9DC6" w14:textId="77777777" w:rsidTr="0058194E">
        <w:trPr>
          <w:trHeight w:val="346"/>
        </w:trPr>
        <w:tc>
          <w:tcPr>
            <w:tcW w:w="3709" w:type="dxa"/>
          </w:tcPr>
          <w:p w14:paraId="20B65259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  <w:shd w:val="clear" w:color="auto" w:fill="FFFFFF"/>
          </w:tcPr>
          <w:p w14:paraId="0D81D562" w14:textId="017E4397" w:rsidR="00F17F62" w:rsidRPr="00726ED3" w:rsidRDefault="005D7E08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112,113</w:t>
            </w:r>
          </w:p>
        </w:tc>
        <w:tc>
          <w:tcPr>
            <w:tcW w:w="243" w:type="dxa"/>
          </w:tcPr>
          <w:p w14:paraId="48E3DB28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</w:tcPr>
          <w:p w14:paraId="685B5D1A" w14:textId="75E9AA22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98,061</w:t>
            </w:r>
          </w:p>
        </w:tc>
        <w:tc>
          <w:tcPr>
            <w:tcW w:w="260" w:type="dxa"/>
          </w:tcPr>
          <w:p w14:paraId="140FAAE7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381C2E72" w14:textId="19BF24EB" w:rsidR="00F17F62" w:rsidRPr="00726ED3" w:rsidRDefault="005D7E08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112,113</w:t>
            </w:r>
          </w:p>
        </w:tc>
        <w:tc>
          <w:tcPr>
            <w:tcW w:w="239" w:type="dxa"/>
          </w:tcPr>
          <w:p w14:paraId="2C2E8CAE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0D7AAB5" w14:textId="3B8A6645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98,061</w:t>
            </w:r>
          </w:p>
        </w:tc>
      </w:tr>
      <w:tr w:rsidR="00F17F62" w:rsidRPr="00726ED3" w14:paraId="3F7848AE" w14:textId="77777777" w:rsidTr="0058194E">
        <w:trPr>
          <w:trHeight w:val="346"/>
        </w:trPr>
        <w:tc>
          <w:tcPr>
            <w:tcW w:w="3709" w:type="dxa"/>
          </w:tcPr>
          <w:p w14:paraId="2AFD7B5D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59726EBB" w14:textId="104D67E7" w:rsidR="00F17F62" w:rsidRPr="00726ED3" w:rsidRDefault="00491EAA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F17F62" w:rsidRPr="00726E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43" w:type="dxa"/>
          </w:tcPr>
          <w:p w14:paraId="160EF4DF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6D4C8EE" w14:textId="0DC18563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88,318</w:t>
            </w:r>
          </w:p>
        </w:tc>
        <w:tc>
          <w:tcPr>
            <w:tcW w:w="260" w:type="dxa"/>
          </w:tcPr>
          <w:p w14:paraId="3C2D3BF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E621C9E" w14:textId="6275DF2A" w:rsidR="00F17F62" w:rsidRPr="00726ED3" w:rsidRDefault="00491EAA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F17F62" w:rsidRPr="00726E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39" w:type="dxa"/>
          </w:tcPr>
          <w:p w14:paraId="04F0A17C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E6FBB7C" w14:textId="6994A8E2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88,243</w:t>
            </w:r>
          </w:p>
        </w:tc>
      </w:tr>
      <w:tr w:rsidR="00F17F62" w:rsidRPr="00726ED3" w14:paraId="54049D23" w14:textId="77777777" w:rsidTr="00413BEB">
        <w:trPr>
          <w:trHeight w:val="346"/>
        </w:trPr>
        <w:tc>
          <w:tcPr>
            <w:tcW w:w="3709" w:type="dxa"/>
          </w:tcPr>
          <w:p w14:paraId="048923BD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1C2CCC0D" w14:textId="246E5B13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35,202</w:t>
            </w:r>
          </w:p>
        </w:tc>
        <w:tc>
          <w:tcPr>
            <w:tcW w:w="243" w:type="dxa"/>
          </w:tcPr>
          <w:p w14:paraId="7D9CBFA6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171349A" w14:textId="72E7439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31,268</w:t>
            </w:r>
          </w:p>
        </w:tc>
        <w:tc>
          <w:tcPr>
            <w:tcW w:w="260" w:type="dxa"/>
          </w:tcPr>
          <w:p w14:paraId="6EFB9DA2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DB37B4" w14:textId="73AD6DA2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34,4</w:t>
            </w:r>
            <w:r w:rsidR="005D7E0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9" w:type="dxa"/>
          </w:tcPr>
          <w:p w14:paraId="05F4D055" w14:textId="77777777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BE8FB7D" w14:textId="6C4661DA" w:rsidR="00F17F62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30,647</w:t>
            </w:r>
          </w:p>
        </w:tc>
      </w:tr>
    </w:tbl>
    <w:p w14:paraId="77982E60" w14:textId="3CD35C68" w:rsidR="00DA5296" w:rsidRPr="00726ED3" w:rsidRDefault="00DA5296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29515" w14:textId="4A7AE4F5" w:rsidR="005138A9" w:rsidRPr="00726ED3" w:rsidRDefault="0051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26ED3">
        <w:rPr>
          <w:rFonts w:ascii="Angsana New" w:hAnsi="Angsana New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2"/>
        <w:gridCol w:w="266"/>
        <w:gridCol w:w="1172"/>
        <w:gridCol w:w="268"/>
        <w:gridCol w:w="1172"/>
        <w:gridCol w:w="268"/>
        <w:gridCol w:w="1349"/>
      </w:tblGrid>
      <w:tr w:rsidR="00600B8C" w:rsidRPr="00726ED3" w14:paraId="4B7F6DA0" w14:textId="77777777" w:rsidTr="005138A9">
        <w:trPr>
          <w:trHeight w:val="346"/>
          <w:tblHeader/>
        </w:trPr>
        <w:tc>
          <w:tcPr>
            <w:tcW w:w="2001" w:type="pct"/>
          </w:tcPr>
          <w:p w14:paraId="74FE14B4" w14:textId="53D1443B" w:rsidR="00600B8C" w:rsidRPr="00726ED3" w:rsidRDefault="00600B8C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526D2192" w14:textId="1D007FFA" w:rsidR="00600B8C" w:rsidRPr="00726ED3" w:rsidRDefault="00600B8C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FADB255" w14:textId="77777777" w:rsidR="00600B8C" w:rsidRPr="00726ED3" w:rsidRDefault="00600B8C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059F4DFC" w14:textId="77777777" w:rsidR="00600B8C" w:rsidRPr="00726ED3" w:rsidRDefault="00600B8C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A20" w:rsidRPr="00726ED3" w14:paraId="6038C88C" w14:textId="77777777" w:rsidTr="005138A9">
        <w:trPr>
          <w:trHeight w:val="346"/>
          <w:tblHeader/>
        </w:trPr>
        <w:tc>
          <w:tcPr>
            <w:tcW w:w="2001" w:type="pct"/>
          </w:tcPr>
          <w:p w14:paraId="729D6BFD" w14:textId="72E4DE3D" w:rsidR="0004693D" w:rsidRPr="00726ED3" w:rsidRDefault="005138A9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20" w:type="pct"/>
          </w:tcPr>
          <w:p w14:paraId="1C44B316" w14:textId="6BF12274" w:rsidR="0004693D" w:rsidRPr="00726ED3" w:rsidRDefault="00CA14D6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6E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1297154F" w14:textId="77777777" w:rsidR="0004693D" w:rsidRPr="00726ED3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1921A9" w14:textId="77777777" w:rsidR="0004693D" w:rsidRPr="00726ED3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26ED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642D1F71" w14:textId="77777777" w:rsidR="0004693D" w:rsidRPr="00726ED3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21C2418" w14:textId="691CE178" w:rsidR="0004693D" w:rsidRPr="00726ED3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A2DA5" w:rsidRPr="00726E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EA2DA5" w:rsidRPr="00726E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CA171B9" w14:textId="77777777" w:rsidR="0004693D" w:rsidRPr="00726ED3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5894D193" w14:textId="77777777" w:rsidR="0004693D" w:rsidRPr="00726ED3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26ED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BB4134" w:rsidRPr="00726ED3" w14:paraId="07D2133A" w14:textId="77777777" w:rsidTr="005138A9">
        <w:trPr>
          <w:trHeight w:val="346"/>
          <w:tblHeader/>
        </w:trPr>
        <w:tc>
          <w:tcPr>
            <w:tcW w:w="2001" w:type="pct"/>
          </w:tcPr>
          <w:p w14:paraId="7D727C05" w14:textId="2C516ACC" w:rsidR="00BB4134" w:rsidRPr="00726ED3" w:rsidRDefault="005138A9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ED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  </w:t>
            </w:r>
            <w:r w:rsidRPr="00726ED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20" w:type="pct"/>
          </w:tcPr>
          <w:p w14:paraId="2C0CD1DD" w14:textId="3542B46F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26ED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1" w:type="pct"/>
          </w:tcPr>
          <w:p w14:paraId="02DBE37B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8B29124" w14:textId="2EA5DD43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26ED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2" w:type="pct"/>
          </w:tcPr>
          <w:p w14:paraId="0576F969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04AE7C4" w14:textId="5C578D9B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26ED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2" w:type="pct"/>
          </w:tcPr>
          <w:p w14:paraId="14AA3401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6099D01F" w14:textId="2CB6D18B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26ED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BB4134" w:rsidRPr="00726ED3" w14:paraId="78E71242" w14:textId="77777777" w:rsidTr="005138A9">
        <w:trPr>
          <w:trHeight w:val="346"/>
          <w:tblHeader/>
        </w:trPr>
        <w:tc>
          <w:tcPr>
            <w:tcW w:w="2001" w:type="pct"/>
          </w:tcPr>
          <w:p w14:paraId="21384302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9" w:type="pct"/>
            <w:gridSpan w:val="7"/>
          </w:tcPr>
          <w:p w14:paraId="066F5A47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134" w:rsidRPr="00726ED3" w14:paraId="07291592" w14:textId="77777777" w:rsidTr="005138A9">
        <w:trPr>
          <w:trHeight w:val="346"/>
          <w:tblHeader/>
        </w:trPr>
        <w:tc>
          <w:tcPr>
            <w:tcW w:w="2001" w:type="pct"/>
          </w:tcPr>
          <w:p w14:paraId="251A08A8" w14:textId="758181F9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0" w:type="pct"/>
          </w:tcPr>
          <w:p w14:paraId="72CAD4CB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A525FB0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52DCB29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D7D722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651B48" w14:textId="77777777" w:rsidR="00BB4134" w:rsidRPr="00726ED3" w:rsidRDefault="00BB4134" w:rsidP="00BB413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D44A3C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2B30B8AA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134" w:rsidRPr="00726ED3" w14:paraId="25F629DC" w14:textId="77777777" w:rsidTr="005138A9">
        <w:trPr>
          <w:trHeight w:val="346"/>
          <w:tblHeader/>
        </w:trPr>
        <w:tc>
          <w:tcPr>
            <w:tcW w:w="2001" w:type="pct"/>
          </w:tcPr>
          <w:p w14:paraId="498F6814" w14:textId="06F8E388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0" w:type="pct"/>
          </w:tcPr>
          <w:p w14:paraId="1D98AA06" w14:textId="0F082912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41" w:type="pct"/>
          </w:tcPr>
          <w:p w14:paraId="04BF6B18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E7C3310" w14:textId="727BB04F" w:rsidR="00BB4134" w:rsidRPr="00726ED3" w:rsidRDefault="00BB4134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2" w:type="pct"/>
          </w:tcPr>
          <w:p w14:paraId="3DBFC142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65CFA8" w14:textId="36B7265A" w:rsidR="00BB4134" w:rsidRPr="00726ED3" w:rsidRDefault="00F17F62" w:rsidP="00BB413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42" w:type="pct"/>
          </w:tcPr>
          <w:p w14:paraId="5CDC08DE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004D0645" w14:textId="76B5D29F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BB4134" w:rsidRPr="00726ED3" w14:paraId="4B0EA877" w14:textId="77777777" w:rsidTr="005138A9">
        <w:trPr>
          <w:trHeight w:val="346"/>
          <w:tblHeader/>
        </w:trPr>
        <w:tc>
          <w:tcPr>
            <w:tcW w:w="2001" w:type="pct"/>
          </w:tcPr>
          <w:p w14:paraId="23404DD4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4F67F33" w14:textId="43F027AF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>403,126</w:t>
            </w:r>
          </w:p>
        </w:tc>
        <w:tc>
          <w:tcPr>
            <w:tcW w:w="141" w:type="pct"/>
          </w:tcPr>
          <w:p w14:paraId="2F7AC8C8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47560DF" w14:textId="27065DAB" w:rsidR="00BB4134" w:rsidRPr="00726ED3" w:rsidRDefault="00BB4134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343,792</w:t>
            </w:r>
          </w:p>
        </w:tc>
        <w:tc>
          <w:tcPr>
            <w:tcW w:w="142" w:type="pct"/>
          </w:tcPr>
          <w:p w14:paraId="76121809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F3106FC" w14:textId="15FB73D2" w:rsidR="00BB4134" w:rsidRPr="00726ED3" w:rsidRDefault="00F17F62" w:rsidP="00BB413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</w:rPr>
              <w:t>400,461</w:t>
            </w:r>
          </w:p>
        </w:tc>
        <w:tc>
          <w:tcPr>
            <w:tcW w:w="142" w:type="pct"/>
          </w:tcPr>
          <w:p w14:paraId="06E5B2D0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509910E" w14:textId="0B437A6A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339,273</w:t>
            </w:r>
          </w:p>
        </w:tc>
      </w:tr>
      <w:tr w:rsidR="00BB4134" w:rsidRPr="00726ED3" w14:paraId="11073199" w14:textId="77777777" w:rsidTr="005138A9">
        <w:trPr>
          <w:trHeight w:val="346"/>
          <w:tblHeader/>
        </w:trPr>
        <w:tc>
          <w:tcPr>
            <w:tcW w:w="2001" w:type="pct"/>
          </w:tcPr>
          <w:p w14:paraId="0C61CA08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73309C61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403,702</w:t>
            </w:r>
          </w:p>
        </w:tc>
        <w:tc>
          <w:tcPr>
            <w:tcW w:w="141" w:type="pct"/>
            <w:tcBorders>
              <w:left w:val="nil"/>
            </w:tcBorders>
          </w:tcPr>
          <w:p w14:paraId="1EBA3A59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95D2240" w14:textId="63040000" w:rsidR="00BB4134" w:rsidRPr="00726ED3" w:rsidRDefault="00BB4134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343,938</w:t>
            </w:r>
          </w:p>
        </w:tc>
        <w:tc>
          <w:tcPr>
            <w:tcW w:w="142" w:type="pct"/>
            <w:tcBorders>
              <w:left w:val="nil"/>
            </w:tcBorders>
          </w:tcPr>
          <w:p w14:paraId="34F7DAC0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38FC800" w14:textId="6D4F2A7C" w:rsidR="00BB4134" w:rsidRPr="00726ED3" w:rsidRDefault="00F17F62" w:rsidP="00BB413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401,037</w:t>
            </w:r>
          </w:p>
        </w:tc>
        <w:tc>
          <w:tcPr>
            <w:tcW w:w="142" w:type="pct"/>
            <w:tcBorders>
              <w:left w:val="nil"/>
            </w:tcBorders>
          </w:tcPr>
          <w:p w14:paraId="5DF87014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EF0A56E" w14:textId="63E48784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sz w:val="30"/>
                <w:szCs w:val="30"/>
              </w:rPr>
              <w:t>339,419</w:t>
            </w:r>
          </w:p>
        </w:tc>
      </w:tr>
    </w:tbl>
    <w:p w14:paraId="4D7897C7" w14:textId="3E47366A" w:rsidR="008806FF" w:rsidRPr="00726ED3" w:rsidRDefault="008806FF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68"/>
        <w:gridCol w:w="266"/>
        <w:gridCol w:w="1176"/>
        <w:gridCol w:w="268"/>
        <w:gridCol w:w="1166"/>
        <w:gridCol w:w="270"/>
        <w:gridCol w:w="1348"/>
      </w:tblGrid>
      <w:tr w:rsidR="007B4E9A" w:rsidRPr="00726ED3" w14:paraId="6ABAADE0" w14:textId="77777777" w:rsidTr="00265C2B">
        <w:tc>
          <w:tcPr>
            <w:tcW w:w="2004" w:type="pct"/>
          </w:tcPr>
          <w:p w14:paraId="7E2700BA" w14:textId="718928A3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6E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8" w:type="pct"/>
          </w:tcPr>
          <w:p w14:paraId="3953D6EF" w14:textId="77777777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0694FEF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32C7E1B" w14:textId="77777777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EEBC6F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DBFB403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6987B9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01887344" w14:textId="77777777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E9A" w:rsidRPr="00726ED3" w14:paraId="70399BD7" w14:textId="77777777" w:rsidTr="00265C2B">
        <w:tc>
          <w:tcPr>
            <w:tcW w:w="2004" w:type="pct"/>
          </w:tcPr>
          <w:p w14:paraId="3F2ABEEA" w14:textId="07D1AEF3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</w:tcPr>
          <w:p w14:paraId="65EAF557" w14:textId="111DD109" w:rsidR="007B4E9A" w:rsidRPr="00726ED3" w:rsidRDefault="00F17F62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1D2FEC0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683ADB2" w14:textId="52F7B20A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4AB4401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95CD000" w14:textId="0326C0C1" w:rsidR="007B4E9A" w:rsidRPr="00726ED3" w:rsidRDefault="00F17F62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10,388</w:t>
            </w:r>
          </w:p>
        </w:tc>
        <w:tc>
          <w:tcPr>
            <w:tcW w:w="143" w:type="pct"/>
          </w:tcPr>
          <w:p w14:paraId="08A47096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277FE324" w14:textId="3D3D7063" w:rsidR="007B4E9A" w:rsidRPr="00726ED3" w:rsidRDefault="007B4E9A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16,100</w:t>
            </w:r>
          </w:p>
        </w:tc>
      </w:tr>
      <w:tr w:rsidR="007B4E9A" w:rsidRPr="00726ED3" w14:paraId="143E5779" w14:textId="77777777" w:rsidTr="00265C2B">
        <w:tc>
          <w:tcPr>
            <w:tcW w:w="2004" w:type="pct"/>
          </w:tcPr>
          <w:p w14:paraId="3B292609" w14:textId="0A107D29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8" w:type="pct"/>
          </w:tcPr>
          <w:p w14:paraId="34A4F69F" w14:textId="0FC91FD1" w:rsidR="007B4E9A" w:rsidRPr="00726ED3" w:rsidRDefault="00F17F62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41" w:type="pct"/>
          </w:tcPr>
          <w:p w14:paraId="3795F2F3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E962F2B" w14:textId="608FD4B7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36,341</w:t>
            </w:r>
          </w:p>
        </w:tc>
        <w:tc>
          <w:tcPr>
            <w:tcW w:w="142" w:type="pct"/>
          </w:tcPr>
          <w:p w14:paraId="329C44C3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006B2E6" w14:textId="14478AAB" w:rsidR="007B4E9A" w:rsidRPr="00726ED3" w:rsidRDefault="00F17F62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43" w:type="pct"/>
          </w:tcPr>
          <w:p w14:paraId="0C09F507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7509CE5A" w14:textId="0F4F8876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9,341</w:t>
            </w:r>
          </w:p>
        </w:tc>
      </w:tr>
      <w:tr w:rsidR="007B4E9A" w:rsidRPr="00726ED3" w14:paraId="0F89F7DB" w14:textId="77777777" w:rsidTr="00265C2B">
        <w:tc>
          <w:tcPr>
            <w:tcW w:w="2004" w:type="pct"/>
          </w:tcPr>
          <w:p w14:paraId="36AE6B57" w14:textId="113C2256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</w:tcPr>
          <w:p w14:paraId="5C58ACCA" w14:textId="7377304F" w:rsidR="007B4E9A" w:rsidRPr="00726ED3" w:rsidRDefault="00F17F62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117,70</w:t>
            </w:r>
            <w:r w:rsidR="009B6C1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50E9A676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EA3D7FB" w14:textId="21AC6526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105,728</w:t>
            </w:r>
          </w:p>
        </w:tc>
        <w:tc>
          <w:tcPr>
            <w:tcW w:w="142" w:type="pct"/>
          </w:tcPr>
          <w:p w14:paraId="5EA18D3A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6B3CA20" w14:textId="19AB0816" w:rsidR="007B4E9A" w:rsidRPr="00726ED3" w:rsidRDefault="00F17F62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117,562</w:t>
            </w:r>
          </w:p>
        </w:tc>
        <w:tc>
          <w:tcPr>
            <w:tcW w:w="143" w:type="pct"/>
          </w:tcPr>
          <w:p w14:paraId="6A5E2894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3947B8D1" w14:textId="2EC849C7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105,276</w:t>
            </w:r>
          </w:p>
        </w:tc>
      </w:tr>
      <w:tr w:rsidR="007B4E9A" w:rsidRPr="00726ED3" w14:paraId="033945E3" w14:textId="77777777" w:rsidTr="00265C2B">
        <w:tc>
          <w:tcPr>
            <w:tcW w:w="2004" w:type="pct"/>
          </w:tcPr>
          <w:p w14:paraId="3AF63C70" w14:textId="77777777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1AFAD249" w:rsidR="007B4E9A" w:rsidRPr="00726ED3" w:rsidRDefault="00F17F62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118,03</w:t>
            </w:r>
            <w:r w:rsidR="009B6C1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34F69E30" w14:textId="77777777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423FA552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142,069</w:t>
            </w:r>
          </w:p>
        </w:tc>
        <w:tc>
          <w:tcPr>
            <w:tcW w:w="142" w:type="pct"/>
          </w:tcPr>
          <w:p w14:paraId="7699D355" w14:textId="77777777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64D4DE8" w14:textId="397715C8" w:rsidR="007B4E9A" w:rsidRPr="00726ED3" w:rsidRDefault="00F17F62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128,279</w:t>
            </w:r>
          </w:p>
        </w:tc>
        <w:tc>
          <w:tcPr>
            <w:tcW w:w="143" w:type="pct"/>
          </w:tcPr>
          <w:p w14:paraId="5EB271A8" w14:textId="77777777" w:rsidR="007B4E9A" w:rsidRPr="00726ED3" w:rsidRDefault="007B4E9A" w:rsidP="007B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5C6C579D" w:rsidR="007B4E9A" w:rsidRPr="00726ED3" w:rsidRDefault="007B4E9A" w:rsidP="007B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130,717</w:t>
            </w:r>
          </w:p>
        </w:tc>
      </w:tr>
    </w:tbl>
    <w:p w14:paraId="286F96C3" w14:textId="48B937CE" w:rsidR="007269B6" w:rsidRPr="00726ED3" w:rsidRDefault="0072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8"/>
        <w:gridCol w:w="270"/>
        <w:gridCol w:w="1179"/>
        <w:gridCol w:w="270"/>
        <w:gridCol w:w="1160"/>
        <w:gridCol w:w="270"/>
        <w:gridCol w:w="1348"/>
      </w:tblGrid>
      <w:tr w:rsidR="00BB4134" w:rsidRPr="00726ED3" w14:paraId="6C232FD9" w14:textId="77777777" w:rsidTr="0060151A">
        <w:trPr>
          <w:trHeight w:val="346"/>
          <w:tblHeader/>
        </w:trPr>
        <w:tc>
          <w:tcPr>
            <w:tcW w:w="1997" w:type="pct"/>
          </w:tcPr>
          <w:p w14:paraId="596D037D" w14:textId="0B897FD4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E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726ED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23" w:type="pct"/>
          </w:tcPr>
          <w:p w14:paraId="462BCA85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0530AD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2926F3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0C82AC6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A1D9006" w14:textId="77777777" w:rsidR="00BB4134" w:rsidRPr="00726ED3" w:rsidRDefault="00BB4134" w:rsidP="00BB413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2B0274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3C0A2466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134" w:rsidRPr="00726ED3" w14:paraId="5E69D179" w14:textId="77777777" w:rsidTr="0060151A">
        <w:trPr>
          <w:trHeight w:val="346"/>
          <w:tblHeader/>
        </w:trPr>
        <w:tc>
          <w:tcPr>
            <w:tcW w:w="1997" w:type="pct"/>
          </w:tcPr>
          <w:p w14:paraId="54B47397" w14:textId="534A3DF2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14:paraId="29C34CEF" w14:textId="20DDA58A" w:rsidR="00BB4134" w:rsidRPr="00726ED3" w:rsidRDefault="00F17F62" w:rsidP="00F81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</w:tcPr>
          <w:p w14:paraId="446B47F0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62B3973B" w14:textId="178CAE66" w:rsidR="00BB4134" w:rsidRPr="00726ED3" w:rsidRDefault="00BB4134" w:rsidP="00F81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</w:tcPr>
          <w:p w14:paraId="1EBD927E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69A9C05E" w14:textId="78D221B3" w:rsidR="00BB4134" w:rsidRPr="00726ED3" w:rsidRDefault="00F17F62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1,260,000</w:t>
            </w:r>
          </w:p>
        </w:tc>
        <w:tc>
          <w:tcPr>
            <w:tcW w:w="143" w:type="pct"/>
            <w:tcBorders>
              <w:left w:val="nil"/>
            </w:tcBorders>
          </w:tcPr>
          <w:p w14:paraId="3045B2C3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double" w:sz="4" w:space="0" w:color="auto"/>
            </w:tcBorders>
          </w:tcPr>
          <w:p w14:paraId="7CE7A9CB" w14:textId="1BE832F2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1,260,000</w:t>
            </w:r>
          </w:p>
        </w:tc>
      </w:tr>
    </w:tbl>
    <w:p w14:paraId="7378AE9E" w14:textId="48E52741" w:rsidR="005D70E2" w:rsidRPr="00726ED3" w:rsidRDefault="005D7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8"/>
        <w:gridCol w:w="1174"/>
        <w:gridCol w:w="268"/>
        <w:gridCol w:w="1170"/>
        <w:gridCol w:w="268"/>
        <w:gridCol w:w="1348"/>
      </w:tblGrid>
      <w:tr w:rsidR="009E0846" w:rsidRPr="00726ED3" w14:paraId="713E2B4E" w14:textId="77777777" w:rsidTr="0004693D">
        <w:tc>
          <w:tcPr>
            <w:tcW w:w="2002" w:type="pct"/>
          </w:tcPr>
          <w:p w14:paraId="6AE097D1" w14:textId="680C2B2D" w:rsidR="009E0846" w:rsidRPr="00726ED3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9" w:type="pct"/>
          </w:tcPr>
          <w:p w14:paraId="452D1959" w14:textId="77777777" w:rsidR="009E0846" w:rsidRPr="00726ED3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E323EE0" w14:textId="77777777" w:rsidR="009E0846" w:rsidRPr="00726ED3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8A30586" w14:textId="77777777" w:rsidR="009E0846" w:rsidRPr="00726ED3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1799C1" w14:textId="77777777" w:rsidR="009E0846" w:rsidRPr="00726ED3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172642B" w14:textId="77777777" w:rsidR="009E0846" w:rsidRPr="00726ED3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79A467" w14:textId="77777777" w:rsidR="009E0846" w:rsidRPr="00726ED3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41A4FB01" w14:textId="77777777" w:rsidR="009E0846" w:rsidRPr="00726ED3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134" w:rsidRPr="00726ED3" w14:paraId="5BA89A69" w14:textId="77777777" w:rsidTr="0004693D">
        <w:tc>
          <w:tcPr>
            <w:tcW w:w="2002" w:type="pct"/>
          </w:tcPr>
          <w:p w14:paraId="1FDA7822" w14:textId="4A9022B8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19" w:type="pct"/>
          </w:tcPr>
          <w:p w14:paraId="1B3F6242" w14:textId="65FFFE53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9A93067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AB2C2A0" w14:textId="331A94B2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2" w:type="pct"/>
          </w:tcPr>
          <w:p w14:paraId="56E13A7B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98D7008" w14:textId="5B4C63A2" w:rsidR="00BB4134" w:rsidRPr="00726ED3" w:rsidRDefault="00F17F62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0F933C" w14:textId="77777777" w:rsidR="00BB4134" w:rsidRPr="00726ED3" w:rsidRDefault="00BB4134" w:rsidP="00F1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0A9044B5" w14:textId="432A8B1D" w:rsidR="00BB4134" w:rsidRPr="00726ED3" w:rsidRDefault="00BB4134" w:rsidP="00F1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4134" w:rsidRPr="00726ED3" w14:paraId="58F1F75C" w14:textId="77777777" w:rsidTr="0004693D">
        <w:tc>
          <w:tcPr>
            <w:tcW w:w="2002" w:type="pct"/>
          </w:tcPr>
          <w:p w14:paraId="551214EF" w14:textId="72098BE4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1BA060B" w14:textId="28CCB169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869914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EAB803C" w14:textId="028A7CA4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63742F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66D089D" w14:textId="70B78808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366,45</w:t>
            </w:r>
            <w:r w:rsidR="00D5456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0FF04B33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1081A70A" w14:textId="55655D39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364,025</w:t>
            </w:r>
          </w:p>
        </w:tc>
      </w:tr>
      <w:tr w:rsidR="00BB4134" w:rsidRPr="00726ED3" w14:paraId="48A49490" w14:textId="77777777" w:rsidTr="0004693D">
        <w:tc>
          <w:tcPr>
            <w:tcW w:w="2002" w:type="pct"/>
          </w:tcPr>
          <w:p w14:paraId="55AB5E43" w14:textId="1445CBBB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FFFFFF"/>
          </w:tcPr>
          <w:p w14:paraId="2A4C0203" w14:textId="13F74DD3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82,84</w:t>
            </w:r>
            <w:r w:rsidR="005769D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40F6067B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636AE9" w14:textId="41064AC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  <w:tc>
          <w:tcPr>
            <w:tcW w:w="142" w:type="pct"/>
          </w:tcPr>
          <w:p w14:paraId="36093866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AC56D09" w14:textId="0DCE8B62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82,84</w:t>
            </w:r>
            <w:r w:rsidR="00D545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2F4ACCA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1F9595E7" w14:textId="63DBA715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</w:tr>
      <w:tr w:rsidR="00BB4134" w:rsidRPr="00726ED3" w14:paraId="580620EF" w14:textId="77777777" w:rsidTr="0004693D">
        <w:tc>
          <w:tcPr>
            <w:tcW w:w="2002" w:type="pct"/>
          </w:tcPr>
          <w:p w14:paraId="6CE42363" w14:textId="370079B8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shd w:val="clear" w:color="auto" w:fill="FFFFFF"/>
          </w:tcPr>
          <w:p w14:paraId="072E8D52" w14:textId="6E36F09D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627,639</w:t>
            </w:r>
          </w:p>
        </w:tc>
        <w:tc>
          <w:tcPr>
            <w:tcW w:w="142" w:type="pct"/>
          </w:tcPr>
          <w:p w14:paraId="1FF03C1D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3ED649" w14:textId="36732E1F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441,895</w:t>
            </w:r>
          </w:p>
        </w:tc>
        <w:tc>
          <w:tcPr>
            <w:tcW w:w="142" w:type="pct"/>
          </w:tcPr>
          <w:p w14:paraId="2BAF9FBD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8FDABF" w14:textId="5F75ACC1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601,468</w:t>
            </w:r>
          </w:p>
        </w:tc>
        <w:tc>
          <w:tcPr>
            <w:tcW w:w="142" w:type="pct"/>
          </w:tcPr>
          <w:p w14:paraId="28C796FF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0BF884AA" w14:textId="7C21BCE6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420,895</w:t>
            </w:r>
          </w:p>
        </w:tc>
      </w:tr>
      <w:tr w:rsidR="00BB4134" w:rsidRPr="00726ED3" w14:paraId="4B9E9102" w14:textId="77777777" w:rsidTr="0004693D">
        <w:tc>
          <w:tcPr>
            <w:tcW w:w="2002" w:type="pct"/>
          </w:tcPr>
          <w:p w14:paraId="7E2A4CFC" w14:textId="50149A55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5B1324A7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710,48</w:t>
            </w:r>
            <w:r w:rsidR="008B19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F858108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22ED6C2A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539,037</w:t>
            </w:r>
          </w:p>
        </w:tc>
        <w:tc>
          <w:tcPr>
            <w:tcW w:w="142" w:type="pct"/>
          </w:tcPr>
          <w:p w14:paraId="7AE627D0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A9256B0" w14:textId="2D252254" w:rsidR="00BB4134" w:rsidRPr="00726ED3" w:rsidRDefault="00F17F62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1,050,77</w:t>
            </w:r>
            <w:r w:rsidR="001101F1" w:rsidRPr="00726ED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0B148F28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27D3CCD0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882,039</w:t>
            </w:r>
          </w:p>
        </w:tc>
      </w:tr>
    </w:tbl>
    <w:p w14:paraId="52EF966C" w14:textId="77777777" w:rsidR="00A31276" w:rsidRPr="00726ED3" w:rsidRDefault="00A31276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73"/>
        <w:gridCol w:w="1170"/>
        <w:gridCol w:w="269"/>
        <w:gridCol w:w="1367"/>
      </w:tblGrid>
      <w:tr w:rsidR="00794836" w:rsidRPr="00726ED3" w14:paraId="0BEBE06F" w14:textId="77777777" w:rsidTr="008F22BC">
        <w:trPr>
          <w:cantSplit/>
        </w:trPr>
        <w:tc>
          <w:tcPr>
            <w:tcW w:w="1995" w:type="pct"/>
          </w:tcPr>
          <w:p w14:paraId="72EF030F" w14:textId="520523CE" w:rsidR="00794836" w:rsidRPr="00726ED3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3" w:type="pct"/>
          </w:tcPr>
          <w:p w14:paraId="56554019" w14:textId="77777777" w:rsidR="00794836" w:rsidRPr="00726ED3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88DD6B" w14:textId="77777777" w:rsidR="00794836" w:rsidRPr="00726ED3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0A31FA5" w14:textId="77777777" w:rsidR="00794836" w:rsidRPr="00726ED3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01EB9C" w14:textId="77777777" w:rsidR="00794836" w:rsidRPr="00726ED3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B8A45F" w14:textId="77777777" w:rsidR="00794836" w:rsidRPr="00726ED3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86D583" w14:textId="77777777" w:rsidR="00794836" w:rsidRPr="00726ED3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62B9C5F3" w14:textId="77777777" w:rsidR="00794836" w:rsidRPr="00726ED3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134" w:rsidRPr="00726ED3" w14:paraId="667652C5" w14:textId="77777777" w:rsidTr="008F22BC">
        <w:trPr>
          <w:cantSplit/>
        </w:trPr>
        <w:tc>
          <w:tcPr>
            <w:tcW w:w="1995" w:type="pct"/>
          </w:tcPr>
          <w:p w14:paraId="50004C25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3" w:type="pct"/>
          </w:tcPr>
          <w:p w14:paraId="3675FCEF" w14:textId="021EEF89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1,361</w:t>
            </w:r>
          </w:p>
        </w:tc>
        <w:tc>
          <w:tcPr>
            <w:tcW w:w="143" w:type="pct"/>
          </w:tcPr>
          <w:p w14:paraId="67754054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831B8C0" w14:textId="5C3927CC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  <w:tc>
          <w:tcPr>
            <w:tcW w:w="144" w:type="pct"/>
          </w:tcPr>
          <w:p w14:paraId="4689563F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DBE8714" w14:textId="6335DD1D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1,351</w:t>
            </w:r>
          </w:p>
        </w:tc>
        <w:tc>
          <w:tcPr>
            <w:tcW w:w="142" w:type="pct"/>
          </w:tcPr>
          <w:p w14:paraId="3150DC17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06181F52" w14:textId="7FCFFBB2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</w:tr>
      <w:tr w:rsidR="00BB4134" w:rsidRPr="00726ED3" w14:paraId="1F025F4F" w14:textId="77777777" w:rsidTr="008F22BC">
        <w:trPr>
          <w:cantSplit/>
        </w:trPr>
        <w:tc>
          <w:tcPr>
            <w:tcW w:w="1995" w:type="pct"/>
          </w:tcPr>
          <w:p w14:paraId="6452426E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42CB6142" w14:textId="77D81D14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5EFF04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69EE5B" w14:textId="2038D1CE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E9F1D9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5EFF50A" w14:textId="43C68C53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142" w:type="pct"/>
          </w:tcPr>
          <w:p w14:paraId="319846FE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39E84741" w14:textId="08363FEA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  <w:tr w:rsidR="00EF3BB2" w:rsidRPr="00726ED3" w14:paraId="1EF25176" w14:textId="77777777" w:rsidTr="00996929">
        <w:trPr>
          <w:cantSplit/>
        </w:trPr>
        <w:tc>
          <w:tcPr>
            <w:tcW w:w="1995" w:type="pct"/>
          </w:tcPr>
          <w:p w14:paraId="73291873" w14:textId="16867BF4" w:rsidR="00EF3BB2" w:rsidRPr="00726ED3" w:rsidRDefault="00EF3BB2" w:rsidP="00E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3" w:type="pct"/>
          </w:tcPr>
          <w:p w14:paraId="0A9BDB42" w14:textId="22F4893D" w:rsidR="00EF3BB2" w:rsidRPr="00726ED3" w:rsidRDefault="00EF3BB2" w:rsidP="00E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3" w:type="pct"/>
          </w:tcPr>
          <w:p w14:paraId="1837209C" w14:textId="77777777" w:rsidR="00EF3BB2" w:rsidRPr="00726ED3" w:rsidRDefault="00EF3BB2" w:rsidP="00EF3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EACBE7" w14:textId="65FFBE66" w:rsidR="00EF3BB2" w:rsidRPr="00726ED3" w:rsidRDefault="00EF3BB2" w:rsidP="00E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9D1E7A" w14:textId="77777777" w:rsidR="00EF3BB2" w:rsidRPr="00726ED3" w:rsidRDefault="00EF3BB2" w:rsidP="00EF3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5A72C0E" w14:textId="2672E843" w:rsidR="00EF3BB2" w:rsidRPr="00726ED3" w:rsidRDefault="00EF3BB2" w:rsidP="00E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2" w:type="pct"/>
          </w:tcPr>
          <w:p w14:paraId="7951C0C4" w14:textId="77777777" w:rsidR="00EF3BB2" w:rsidRPr="00726ED3" w:rsidRDefault="00EF3BB2" w:rsidP="00EF3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505D1B6F" w14:textId="21452450" w:rsidR="00EF3BB2" w:rsidRPr="00726ED3" w:rsidRDefault="00EF3BB2" w:rsidP="00E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4134" w:rsidRPr="00726ED3" w14:paraId="40A9BB59" w14:textId="77777777" w:rsidTr="00996929">
        <w:trPr>
          <w:cantSplit/>
        </w:trPr>
        <w:tc>
          <w:tcPr>
            <w:tcW w:w="1995" w:type="pct"/>
          </w:tcPr>
          <w:p w14:paraId="390F133F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</w:tcPr>
          <w:p w14:paraId="12621E8C" w14:textId="36725160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</w:t>
            </w:r>
            <w:r w:rsidR="00181BCF" w:rsidRPr="00726ED3">
              <w:rPr>
                <w:rFonts w:ascii="Angsana New" w:hAnsi="Angsana New"/>
                <w:sz w:val="30"/>
                <w:szCs w:val="30"/>
              </w:rPr>
              <w:t>0,</w:t>
            </w:r>
            <w:r w:rsidR="00EF3BB2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43" w:type="pct"/>
          </w:tcPr>
          <w:p w14:paraId="593A9F59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0005E7" w14:textId="20C6C31F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98,852</w:t>
            </w:r>
          </w:p>
        </w:tc>
        <w:tc>
          <w:tcPr>
            <w:tcW w:w="144" w:type="pct"/>
          </w:tcPr>
          <w:p w14:paraId="50EF5053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7E95F17" w14:textId="5478DBB2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90,</w:t>
            </w:r>
            <w:r w:rsidR="00EF3BB2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2" w:type="pct"/>
          </w:tcPr>
          <w:p w14:paraId="1EF1AE27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38B2DBDF" w14:textId="11224371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98,390</w:t>
            </w:r>
          </w:p>
        </w:tc>
      </w:tr>
      <w:tr w:rsidR="00BB4134" w:rsidRPr="00D36B78" w14:paraId="195C0950" w14:textId="77777777" w:rsidTr="00996929">
        <w:trPr>
          <w:cantSplit/>
          <w:trHeight w:val="424"/>
        </w:trPr>
        <w:tc>
          <w:tcPr>
            <w:tcW w:w="1995" w:type="pct"/>
          </w:tcPr>
          <w:p w14:paraId="4A852E28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618403FC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81BCF" w:rsidRPr="00726ED3">
              <w:rPr>
                <w:rFonts w:ascii="Angsana New" w:hAnsi="Angsana New"/>
                <w:b/>
                <w:bCs/>
                <w:sz w:val="30"/>
                <w:szCs w:val="30"/>
              </w:rPr>
              <w:t>2,359</w:t>
            </w:r>
          </w:p>
        </w:tc>
        <w:tc>
          <w:tcPr>
            <w:tcW w:w="143" w:type="pct"/>
          </w:tcPr>
          <w:p w14:paraId="65343C8D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7F6E9F12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101,256</w:t>
            </w:r>
          </w:p>
        </w:tc>
        <w:tc>
          <w:tcPr>
            <w:tcW w:w="144" w:type="pct"/>
          </w:tcPr>
          <w:p w14:paraId="4FB8974A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060741A0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92,</w:t>
            </w:r>
            <w:r w:rsidR="00181BCF" w:rsidRPr="00726ED3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42" w:type="pct"/>
          </w:tcPr>
          <w:p w14:paraId="098542A4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585A4027" w14:textId="159C753F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103,268</w:t>
            </w:r>
          </w:p>
        </w:tc>
      </w:tr>
    </w:tbl>
    <w:p w14:paraId="7ADE002D" w14:textId="5F8B08F7" w:rsidR="005138A9" w:rsidRDefault="005138A9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9"/>
        <w:gridCol w:w="271"/>
        <w:gridCol w:w="1163"/>
        <w:gridCol w:w="273"/>
        <w:gridCol w:w="1171"/>
        <w:gridCol w:w="269"/>
        <w:gridCol w:w="1364"/>
      </w:tblGrid>
      <w:tr w:rsidR="005138A9" w:rsidRPr="00C91668" w14:paraId="4BFCC1CB" w14:textId="77777777" w:rsidTr="004F726A">
        <w:trPr>
          <w:cantSplit/>
          <w:trHeight w:val="424"/>
        </w:trPr>
        <w:tc>
          <w:tcPr>
            <w:tcW w:w="1997" w:type="pct"/>
          </w:tcPr>
          <w:p w14:paraId="2BB81B82" w14:textId="77777777" w:rsidR="005138A9" w:rsidRPr="006D5B6D" w:rsidRDefault="005138A9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3"/>
          </w:tcPr>
          <w:p w14:paraId="3EE0DFA6" w14:textId="1287235D" w:rsidR="005138A9" w:rsidRPr="006D5B6D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3F0C336" w14:textId="77777777" w:rsidR="005138A9" w:rsidRPr="006D5B6D" w:rsidRDefault="005138A9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pct"/>
            <w:gridSpan w:val="3"/>
          </w:tcPr>
          <w:p w14:paraId="3A4A35BF" w14:textId="4A607E39" w:rsidR="005138A9" w:rsidRPr="00C91668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66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8A9" w:rsidRPr="00C91668" w14:paraId="12D03EE3" w14:textId="77777777" w:rsidTr="004F726A">
        <w:trPr>
          <w:cantSplit/>
          <w:trHeight w:val="424"/>
        </w:trPr>
        <w:tc>
          <w:tcPr>
            <w:tcW w:w="1997" w:type="pct"/>
          </w:tcPr>
          <w:p w14:paraId="3AA367AE" w14:textId="2B1F1FC7" w:rsidR="005138A9" w:rsidRPr="006D5B6D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138A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22" w:type="pct"/>
          </w:tcPr>
          <w:p w14:paraId="29CD5D5F" w14:textId="6412E64A" w:rsidR="005138A9" w:rsidRPr="006D5B6D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683D336" w14:textId="77777777" w:rsidR="005138A9" w:rsidRPr="006D5B6D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4A4AA651" w14:textId="44198C49" w:rsidR="005138A9" w:rsidRPr="006D5B6D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2CDB5A41" w14:textId="77777777" w:rsidR="005138A9" w:rsidRPr="006D5B6D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6222782" w14:textId="23279979" w:rsidR="005138A9" w:rsidRPr="006D5B6D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7529366" w14:textId="77777777" w:rsidR="005138A9" w:rsidRPr="00C91668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</w:tcPr>
          <w:p w14:paraId="55ED7C8E" w14:textId="41377F57" w:rsidR="005138A9" w:rsidRPr="00C91668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138A9" w:rsidRPr="00C91668" w14:paraId="5A3FFDFD" w14:textId="77777777" w:rsidTr="004F726A">
        <w:trPr>
          <w:cantSplit/>
          <w:trHeight w:val="424"/>
        </w:trPr>
        <w:tc>
          <w:tcPr>
            <w:tcW w:w="1997" w:type="pct"/>
          </w:tcPr>
          <w:p w14:paraId="3AC996B6" w14:textId="091CF1EB" w:rsidR="005138A9" w:rsidRPr="006D5B6D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5138A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22" w:type="pct"/>
          </w:tcPr>
          <w:p w14:paraId="62A79E54" w14:textId="36797886" w:rsidR="005138A9" w:rsidRPr="005138A9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3" w:type="pct"/>
          </w:tcPr>
          <w:p w14:paraId="5371F107" w14:textId="77777777" w:rsidR="005138A9" w:rsidRPr="005138A9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3884B1" w14:textId="6D117056" w:rsidR="005138A9" w:rsidRPr="005138A9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4" w:type="pct"/>
          </w:tcPr>
          <w:p w14:paraId="74474A65" w14:textId="77777777" w:rsidR="005138A9" w:rsidRPr="005138A9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FE0B8F" w14:textId="510F9445" w:rsidR="005138A9" w:rsidRPr="005138A9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2" w:type="pct"/>
          </w:tcPr>
          <w:p w14:paraId="460E6B5A" w14:textId="77777777" w:rsidR="005138A9" w:rsidRPr="005138A9" w:rsidRDefault="005138A9" w:rsidP="0051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32394605" w14:textId="5DB7ECD0" w:rsidR="005138A9" w:rsidRPr="005138A9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5138A9" w:rsidRPr="00C91668" w14:paraId="60C04C4B" w14:textId="77777777" w:rsidTr="005138A9">
        <w:trPr>
          <w:cantSplit/>
          <w:trHeight w:val="424"/>
        </w:trPr>
        <w:tc>
          <w:tcPr>
            <w:tcW w:w="1997" w:type="pct"/>
          </w:tcPr>
          <w:p w14:paraId="51C0D39A" w14:textId="77777777" w:rsidR="005138A9" w:rsidRPr="006D5B6D" w:rsidRDefault="005138A9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8E97F2A" w14:textId="5FCC4B37" w:rsidR="005138A9" w:rsidRPr="00C91668" w:rsidRDefault="005138A9" w:rsidP="0051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66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134" w:rsidRPr="00726ED3" w14:paraId="6406705A" w14:textId="77777777" w:rsidTr="004F726A">
        <w:trPr>
          <w:cantSplit/>
          <w:trHeight w:val="424"/>
        </w:trPr>
        <w:tc>
          <w:tcPr>
            <w:tcW w:w="1997" w:type="pct"/>
          </w:tcPr>
          <w:p w14:paraId="615A7566" w14:textId="2A635416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2" w:type="pct"/>
          </w:tcPr>
          <w:p w14:paraId="6656C216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60C5BF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08EFE9E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CA98CB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F54495C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F8F3ACE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</w:tcPr>
          <w:p w14:paraId="74CFD40A" w14:textId="77777777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4134" w:rsidRPr="00726ED3" w14:paraId="4166FE5C" w14:textId="77777777" w:rsidTr="004F726A">
        <w:trPr>
          <w:cantSplit/>
          <w:trHeight w:val="424"/>
        </w:trPr>
        <w:tc>
          <w:tcPr>
            <w:tcW w:w="1997" w:type="pct"/>
          </w:tcPr>
          <w:p w14:paraId="66111C1D" w14:textId="0E81F440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39706232" w14:textId="0E8983EA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280,995</w:t>
            </w:r>
          </w:p>
        </w:tc>
        <w:tc>
          <w:tcPr>
            <w:tcW w:w="143" w:type="pct"/>
          </w:tcPr>
          <w:p w14:paraId="2773F3F4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6629EAD" w14:textId="2F7376FF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283,856</w:t>
            </w:r>
          </w:p>
        </w:tc>
        <w:tc>
          <w:tcPr>
            <w:tcW w:w="144" w:type="pct"/>
          </w:tcPr>
          <w:p w14:paraId="306E0DD1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914E2E5" w14:textId="1B8FE51C" w:rsidR="00BB4134" w:rsidRPr="00726ED3" w:rsidRDefault="001101F1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280,633</w:t>
            </w:r>
          </w:p>
        </w:tc>
        <w:tc>
          <w:tcPr>
            <w:tcW w:w="142" w:type="pct"/>
          </w:tcPr>
          <w:p w14:paraId="0151281D" w14:textId="77777777" w:rsidR="00BB4134" w:rsidRPr="00726ED3" w:rsidRDefault="00BB4134" w:rsidP="00BB4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14:paraId="217C8780" w14:textId="64971135" w:rsidR="00BB4134" w:rsidRPr="00726ED3" w:rsidRDefault="00BB4134" w:rsidP="00BB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283,439</w:t>
            </w:r>
          </w:p>
        </w:tc>
      </w:tr>
    </w:tbl>
    <w:p w14:paraId="312130D0" w14:textId="77777777" w:rsidR="00323016" w:rsidRPr="00726ED3" w:rsidRDefault="00323016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9"/>
        <w:gridCol w:w="271"/>
        <w:gridCol w:w="1162"/>
        <w:gridCol w:w="273"/>
        <w:gridCol w:w="1171"/>
        <w:gridCol w:w="269"/>
        <w:gridCol w:w="1366"/>
      </w:tblGrid>
      <w:tr w:rsidR="00A95658" w:rsidRPr="00726ED3" w14:paraId="334A2555" w14:textId="77777777" w:rsidTr="00A95658">
        <w:trPr>
          <w:cantSplit/>
          <w:trHeight w:val="424"/>
        </w:trPr>
        <w:tc>
          <w:tcPr>
            <w:tcW w:w="1997" w:type="pct"/>
          </w:tcPr>
          <w:p w14:paraId="029F1FAF" w14:textId="036B2990" w:rsidR="00A95658" w:rsidRPr="00726ED3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ED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22" w:type="pct"/>
          </w:tcPr>
          <w:p w14:paraId="2D8F2304" w14:textId="77777777" w:rsidR="00A95658" w:rsidRPr="00726ED3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73F0AE6" w14:textId="77777777" w:rsidR="00A95658" w:rsidRPr="00726ED3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891FE1B" w14:textId="77777777" w:rsidR="00A95658" w:rsidRPr="00726ED3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3CE48DF" w14:textId="77777777" w:rsidR="00A95658" w:rsidRPr="00726ED3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6BCE5E9D" w14:textId="77777777" w:rsidR="00A95658" w:rsidRPr="00726ED3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7109170" w14:textId="77777777" w:rsidR="00A95658" w:rsidRPr="00726ED3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01A85ED1" w14:textId="77777777" w:rsidR="00A95658" w:rsidRPr="00726ED3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26AA" w:rsidRPr="00D36B78" w14:paraId="269AD425" w14:textId="77777777" w:rsidTr="00A95658">
        <w:trPr>
          <w:cantSplit/>
          <w:trHeight w:val="424"/>
        </w:trPr>
        <w:tc>
          <w:tcPr>
            <w:tcW w:w="1997" w:type="pct"/>
          </w:tcPr>
          <w:p w14:paraId="69723A68" w14:textId="77777777" w:rsidR="008F26AA" w:rsidRPr="00726ED3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E3789B6" w14:textId="7A5525EE" w:rsidR="008F26AA" w:rsidRPr="00726ED3" w:rsidRDefault="001101F1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AAF478" w14:textId="77777777" w:rsidR="008F26AA" w:rsidRPr="00726ED3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07161E8" w14:textId="60C187DC" w:rsidR="008F26AA" w:rsidRPr="00726ED3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C5D19B" w14:textId="77777777" w:rsidR="008F26AA" w:rsidRPr="00726ED3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806F65C" w14:textId="473005F3" w:rsidR="008F26AA" w:rsidRPr="00726ED3" w:rsidRDefault="001101F1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2" w:type="pct"/>
          </w:tcPr>
          <w:p w14:paraId="5E25F319" w14:textId="77777777" w:rsidR="008F26AA" w:rsidRPr="00726ED3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70EBF174" w14:textId="709382C6" w:rsidR="008F26AA" w:rsidRPr="00726ED3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607AEA7B" w14:textId="7E83B0D6" w:rsidR="00062194" w:rsidRPr="00F23A5D" w:rsidRDefault="00062194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58661FF" w14:textId="12BFBB23" w:rsidR="00BC2044" w:rsidRPr="000966DD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0966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1A33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และมีการเปลี่ยนแปลงในระหว่างงวด</w:t>
      </w:r>
    </w:p>
    <w:p w14:paraId="6F6A5916" w14:textId="391C9633" w:rsidR="00BC2044" w:rsidRPr="00F23A5D" w:rsidRDefault="00BC2044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55764F" w14:textId="7DB7B07A" w:rsidR="007C7036" w:rsidRPr="00A12F22" w:rsidRDefault="007C7036" w:rsidP="007C7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A12F2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</w:t>
      </w:r>
      <w:r w:rsidR="00013297" w:rsidRPr="00A12F22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รับขนส่งสินค้า</w:t>
      </w:r>
    </w:p>
    <w:p w14:paraId="7BD42F34" w14:textId="77777777" w:rsidR="00013297" w:rsidRPr="00F23A5D" w:rsidRDefault="00013297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97AACD" w14:textId="08B2D184" w:rsidR="007C7036" w:rsidRDefault="00013297" w:rsidP="007C7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013297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000000"/>
          <w:sz w:val="30"/>
          <w:szCs w:val="30"/>
          <w:cs/>
        </w:rPr>
        <w:t>ได้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>ทำสัญญารับขนส่งสินค้ากับบริษัทที่เกี่ยวข้อง</w:t>
      </w:r>
      <w:r w:rsidR="005F57BC">
        <w:rPr>
          <w:rFonts w:asciiTheme="majorBidi" w:hAnsiTheme="majorBidi" w:hint="cs"/>
          <w:color w:val="000000"/>
          <w:sz w:val="30"/>
          <w:szCs w:val="30"/>
          <w:cs/>
        </w:rPr>
        <w:t>กัน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>แห่งหนึ่ง เพื่อให้</w:t>
      </w:r>
      <w:r w:rsidR="007B0B1C">
        <w:rPr>
          <w:rFonts w:asciiTheme="majorBidi" w:hAnsiTheme="majorBidi" w:hint="cs"/>
          <w:color w:val="000000"/>
          <w:sz w:val="30"/>
          <w:szCs w:val="30"/>
          <w:cs/>
        </w:rPr>
        <w:t>บริษัทที่เกี่ยวข้องกันดังกล่าว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เป็นผู้รับจ้างในการขนส่งสินค้า รวมทั้งดำเนินการที่เกี่ยวข้องกับการขนส่งสินค้า </w:t>
      </w:r>
      <w:r w:rsidR="006C2E24" w:rsidRPr="006C2E24">
        <w:rPr>
          <w:rFonts w:asciiTheme="majorBidi" w:hAnsiTheme="majorBidi"/>
          <w:color w:val="000000"/>
          <w:sz w:val="30"/>
          <w:szCs w:val="30"/>
          <w:cs/>
        </w:rPr>
        <w:t>โดยมีระยะเวลาตั้งแต่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วันที่ </w:t>
      </w:r>
      <w:r w:rsidR="006C2E24">
        <w:rPr>
          <w:rFonts w:asciiTheme="majorBidi" w:hAnsiTheme="majorBidi"/>
          <w:color w:val="000000"/>
          <w:sz w:val="30"/>
          <w:szCs w:val="30"/>
        </w:rPr>
        <w:t>1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ตุลาคม </w:t>
      </w:r>
      <w:r w:rsidR="006C2E24">
        <w:rPr>
          <w:rFonts w:asciiTheme="majorBidi" w:hAnsiTheme="majorBidi"/>
          <w:color w:val="000000"/>
          <w:sz w:val="30"/>
          <w:szCs w:val="30"/>
        </w:rPr>
        <w:t>2565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ถึงวันที่ </w:t>
      </w:r>
      <w:r w:rsidR="006C2E24">
        <w:rPr>
          <w:rFonts w:asciiTheme="majorBidi" w:hAnsiTheme="majorBidi"/>
          <w:color w:val="000000"/>
          <w:sz w:val="30"/>
          <w:szCs w:val="30"/>
        </w:rPr>
        <w:t>30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กันยายน </w:t>
      </w:r>
      <w:r w:rsidR="006C2E24">
        <w:rPr>
          <w:rFonts w:asciiTheme="majorBidi" w:hAnsiTheme="majorBidi"/>
          <w:color w:val="000000"/>
          <w:sz w:val="30"/>
          <w:szCs w:val="30"/>
        </w:rPr>
        <w:t>2567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C2E24" w:rsidRPr="006C2E24">
        <w:rPr>
          <w:rFonts w:asciiTheme="majorBidi" w:hAnsiTheme="majorBidi"/>
          <w:color w:val="000000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="006C2E24">
        <w:rPr>
          <w:rFonts w:asciiTheme="majorBidi" w:hAnsiTheme="majorBidi"/>
          <w:color w:val="000000"/>
          <w:sz w:val="30"/>
          <w:szCs w:val="30"/>
        </w:rPr>
        <w:t>1</w:t>
      </w:r>
      <w:r w:rsidR="006C2E24" w:rsidRPr="006C2E24">
        <w:rPr>
          <w:rFonts w:asciiTheme="majorBidi" w:hAnsiTheme="majorBidi"/>
          <w:color w:val="000000"/>
          <w:sz w:val="30"/>
          <w:szCs w:val="30"/>
          <w:cs/>
        </w:rPr>
        <w:t xml:space="preserve"> ปี</w:t>
      </w:r>
    </w:p>
    <w:p w14:paraId="530AAAB3" w14:textId="77777777" w:rsidR="00013297" w:rsidRPr="00F23A5D" w:rsidRDefault="00013297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48050F1" w14:textId="37276FFE" w:rsidR="007C7036" w:rsidRPr="004C198F" w:rsidRDefault="005F57BC" w:rsidP="007C7036">
      <w:pPr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บันทึกข้อตกลงการ</w:t>
      </w:r>
      <w:r w:rsidR="007C7036" w:rsidRPr="004C198F">
        <w:rPr>
          <w:rFonts w:asciiTheme="majorBidi" w:hAnsiTheme="majorBidi"/>
          <w:i/>
          <w:iCs/>
          <w:color w:val="000000"/>
          <w:sz w:val="30"/>
          <w:szCs w:val="30"/>
          <w:cs/>
        </w:rPr>
        <w:t>เช่าพื้นที่</w:t>
      </w:r>
      <w:r w:rsidR="00FE0210" w:rsidRPr="00FE0210">
        <w:rPr>
          <w:rFonts w:asciiTheme="majorBidi" w:hAnsiTheme="majorBidi"/>
          <w:i/>
          <w:iCs/>
          <w:color w:val="000000"/>
          <w:sz w:val="30"/>
          <w:szCs w:val="30"/>
          <w:cs/>
        </w:rPr>
        <w:t>คลังเก็บสินค้า</w:t>
      </w:r>
    </w:p>
    <w:p w14:paraId="5E415FAE" w14:textId="7EDD4CEA" w:rsidR="007C7036" w:rsidRPr="00F23A5D" w:rsidRDefault="007C7036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6DB31B" w14:textId="131EEAAD" w:rsidR="00CF428F" w:rsidRDefault="00CF428F" w:rsidP="00CF42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198F">
        <w:rPr>
          <w:rFonts w:asciiTheme="majorBidi" w:hAnsiTheme="majorBidi" w:cstheme="majorBidi"/>
          <w:sz w:val="30"/>
          <w:szCs w:val="30"/>
          <w:cs/>
        </w:rPr>
        <w:t>บริษัทได้ทำบันทึกข้อตกลงการเช่าพื้นที่คลังเก็บสินค้ากับบริษัทที่เกี่ยวข้อง</w:t>
      </w:r>
      <w:r w:rsidR="005F57BC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แห่งหนึ่ง </w:t>
      </w:r>
      <w:r w:rsidR="004C198F" w:rsidRPr="004C198F">
        <w:rPr>
          <w:rFonts w:asciiTheme="majorBidi" w:hAnsiTheme="majorBidi"/>
          <w:sz w:val="30"/>
          <w:szCs w:val="30"/>
          <w:cs/>
        </w:rPr>
        <w:t>โดยมีระยะเวลาตั้งแต่วันที่</w:t>
      </w:r>
      <w:r w:rsidR="004C198F" w:rsidRPr="004C198F">
        <w:rPr>
          <w:rFonts w:asciiTheme="majorBidi" w:hAnsiTheme="majorBidi" w:cstheme="majorBidi"/>
          <w:sz w:val="30"/>
          <w:szCs w:val="30"/>
        </w:rPr>
        <w:br/>
      </w:r>
      <w:r w:rsidRPr="004C198F">
        <w:rPr>
          <w:rFonts w:asciiTheme="majorBidi" w:hAnsiTheme="majorBidi" w:cstheme="majorBidi"/>
          <w:sz w:val="30"/>
          <w:szCs w:val="30"/>
        </w:rPr>
        <w:t>1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C198F">
        <w:rPr>
          <w:rFonts w:asciiTheme="majorBidi" w:hAnsiTheme="majorBidi" w:cstheme="majorBidi"/>
          <w:sz w:val="30"/>
          <w:szCs w:val="30"/>
        </w:rPr>
        <w:t>2565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4C198F">
        <w:rPr>
          <w:rFonts w:asciiTheme="majorBidi" w:hAnsiTheme="majorBidi" w:cstheme="majorBidi"/>
          <w:sz w:val="30"/>
          <w:szCs w:val="30"/>
        </w:rPr>
        <w:t>30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4C198F">
        <w:rPr>
          <w:rFonts w:asciiTheme="majorBidi" w:hAnsiTheme="majorBidi" w:cstheme="majorBidi"/>
          <w:sz w:val="30"/>
          <w:szCs w:val="30"/>
        </w:rPr>
        <w:t>2568</w:t>
      </w:r>
    </w:p>
    <w:p w14:paraId="4DF2DB21" w14:textId="35C0B753" w:rsidR="00CD0B0D" w:rsidRPr="00F23A5D" w:rsidRDefault="00CD0B0D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B0F218" w14:textId="5C6947C3" w:rsidR="00E02D41" w:rsidRPr="006224C4" w:rsidRDefault="00E02D41" w:rsidP="0062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F23A5D" w:rsidRDefault="005704BD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CF2ECB" w14:textId="60F7B449" w:rsidR="001C6187" w:rsidRPr="009C1987" w:rsidRDefault="0015469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C19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C1987">
        <w:rPr>
          <w:rFonts w:ascii="Angsana New" w:hAnsi="Angsana New"/>
          <w:sz w:val="30"/>
          <w:szCs w:val="30"/>
        </w:rPr>
        <w:t xml:space="preserve">31 </w:t>
      </w:r>
      <w:r w:rsidRPr="009C1987">
        <w:rPr>
          <w:rFonts w:ascii="Angsana New" w:hAnsi="Angsana New" w:hint="cs"/>
          <w:sz w:val="30"/>
          <w:szCs w:val="30"/>
          <w:cs/>
        </w:rPr>
        <w:t>ธันวาคม</w:t>
      </w:r>
      <w:r w:rsidRPr="009C1987">
        <w:rPr>
          <w:rFonts w:ascii="Angsana New" w:hAnsi="Angsana New"/>
          <w:sz w:val="30"/>
          <w:szCs w:val="30"/>
        </w:rPr>
        <w:t xml:space="preserve"> </w:t>
      </w:r>
      <w:r w:rsidR="0099132B" w:rsidRPr="009C1987">
        <w:rPr>
          <w:rFonts w:ascii="Angsana New" w:hAnsi="Angsana New"/>
          <w:sz w:val="30"/>
          <w:szCs w:val="30"/>
        </w:rPr>
        <w:t>256</w:t>
      </w:r>
      <w:r w:rsidR="00BB4134">
        <w:rPr>
          <w:rFonts w:ascii="Angsana New" w:hAnsi="Angsana New"/>
          <w:sz w:val="30"/>
          <w:szCs w:val="30"/>
        </w:rPr>
        <w:t>5</w:t>
      </w:r>
      <w:r w:rsidR="000E6A34" w:rsidRPr="009C1987">
        <w:rPr>
          <w:rFonts w:ascii="Angsana New" w:hAnsi="Angsana New"/>
          <w:sz w:val="30"/>
          <w:szCs w:val="30"/>
          <w:cs/>
        </w:rPr>
        <w:t xml:space="preserve"> </w:t>
      </w:r>
      <w:r w:rsidR="001512FF">
        <w:rPr>
          <w:rFonts w:ascii="Angsana New" w:hAnsi="Angsana New" w:hint="cs"/>
          <w:sz w:val="30"/>
          <w:szCs w:val="30"/>
          <w:cs/>
        </w:rPr>
        <w:t>กลุ่ม</w:t>
      </w:r>
      <w:r w:rsidR="000E6A34" w:rsidRPr="009C1987">
        <w:rPr>
          <w:rFonts w:ascii="Angsana New" w:hAnsi="Angsana New"/>
          <w:sz w:val="30"/>
          <w:szCs w:val="30"/>
          <w:cs/>
        </w:rPr>
        <w:t>บริษัท</w:t>
      </w:r>
      <w:r w:rsidR="001512FF">
        <w:rPr>
          <w:rFonts w:ascii="Angsana New" w:hAnsi="Angsana New" w:hint="cs"/>
          <w:sz w:val="30"/>
          <w:szCs w:val="30"/>
          <w:cs/>
        </w:rPr>
        <w:t>และบริษัท</w:t>
      </w:r>
      <w:r w:rsidR="000E6A34" w:rsidRPr="009C1987">
        <w:rPr>
          <w:rFonts w:ascii="Angsana New" w:hAnsi="Angsana New"/>
          <w:sz w:val="30"/>
          <w:szCs w:val="30"/>
          <w:cs/>
        </w:rPr>
        <w:t xml:space="preserve">มีภาระผูกพันจากคำสั่งซื้อสินค้ากับกิจการที่เกี่ยวข้องกันเป็นจำนวนเงิน </w:t>
      </w:r>
      <w:r w:rsidR="00B27792">
        <w:rPr>
          <w:rFonts w:ascii="Angsana New" w:hAnsi="Angsana New"/>
          <w:sz w:val="30"/>
          <w:szCs w:val="30"/>
        </w:rPr>
        <w:t>498.65</w:t>
      </w:r>
      <w:r w:rsidR="001512FF" w:rsidRPr="009C1987">
        <w:rPr>
          <w:rFonts w:ascii="Angsana New" w:hAnsi="Angsana New"/>
          <w:sz w:val="30"/>
          <w:szCs w:val="30"/>
          <w:cs/>
        </w:rPr>
        <w:t xml:space="preserve"> </w:t>
      </w:r>
      <w:r w:rsidR="000E6A34" w:rsidRPr="009C1987">
        <w:rPr>
          <w:rFonts w:ascii="Angsana New" w:hAnsi="Angsana New"/>
          <w:sz w:val="30"/>
          <w:szCs w:val="30"/>
          <w:cs/>
        </w:rPr>
        <w:t>ล้านบาท</w:t>
      </w:r>
      <w:r w:rsidR="009C1987" w:rsidRPr="009C1987">
        <w:rPr>
          <w:rFonts w:ascii="Angsana New" w:hAnsi="Angsana New"/>
          <w:sz w:val="30"/>
          <w:szCs w:val="30"/>
        </w:rPr>
        <w:t xml:space="preserve"> </w:t>
      </w:r>
      <w:r w:rsidR="001512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D603B">
        <w:rPr>
          <w:rFonts w:ascii="Angsana New" w:hAnsi="Angsana New"/>
          <w:sz w:val="30"/>
          <w:szCs w:val="30"/>
        </w:rPr>
        <w:t>488.21</w:t>
      </w:r>
      <w:r w:rsidR="001512FF">
        <w:rPr>
          <w:rFonts w:ascii="Angsana New" w:hAnsi="Angsana New"/>
          <w:sz w:val="30"/>
          <w:szCs w:val="30"/>
        </w:rPr>
        <w:t xml:space="preserve"> </w:t>
      </w:r>
      <w:r w:rsidR="001512F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449C9" w:rsidRPr="009C1987">
        <w:rPr>
          <w:rFonts w:ascii="Angsana New" w:hAnsi="Angsana New"/>
          <w:sz w:val="30"/>
          <w:szCs w:val="30"/>
        </w:rPr>
        <w:t>(</w:t>
      </w:r>
      <w:r w:rsidR="001512FF" w:rsidRPr="001512FF">
        <w:rPr>
          <w:rFonts w:ascii="Angsana New" w:hAnsi="Angsana New"/>
          <w:i/>
          <w:iCs/>
          <w:sz w:val="30"/>
          <w:szCs w:val="30"/>
        </w:rPr>
        <w:t xml:space="preserve">30 </w:t>
      </w:r>
      <w:r w:rsidR="001512FF" w:rsidRPr="001512FF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1512FF">
        <w:rPr>
          <w:rFonts w:ascii="Angsana New" w:hAnsi="Angsana New" w:hint="cs"/>
          <w:sz w:val="30"/>
          <w:szCs w:val="30"/>
          <w:cs/>
        </w:rPr>
        <w:t xml:space="preserve"> </w:t>
      </w:r>
      <w:r w:rsidR="0099132B" w:rsidRPr="009C1987">
        <w:rPr>
          <w:rFonts w:ascii="Angsana New" w:hAnsi="Angsana New"/>
          <w:i/>
          <w:iCs/>
          <w:sz w:val="30"/>
          <w:szCs w:val="30"/>
        </w:rPr>
        <w:t>256</w:t>
      </w:r>
      <w:r w:rsidR="00BB4134">
        <w:rPr>
          <w:rFonts w:ascii="Angsana New" w:hAnsi="Angsana New"/>
          <w:i/>
          <w:iCs/>
          <w:sz w:val="30"/>
          <w:szCs w:val="30"/>
        </w:rPr>
        <w:t>5</w:t>
      </w:r>
      <w:r w:rsidR="00E310AF" w:rsidRPr="009C1987">
        <w:rPr>
          <w:rFonts w:ascii="Angsana New" w:hAnsi="Angsana New"/>
          <w:i/>
          <w:iCs/>
          <w:sz w:val="30"/>
          <w:szCs w:val="30"/>
        </w:rPr>
        <w:t>:</w:t>
      </w:r>
      <w:r w:rsidR="000C7E70" w:rsidRPr="009C19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512FF">
        <w:rPr>
          <w:rFonts w:ascii="Angsana New" w:hAnsi="Angsana New"/>
          <w:i/>
          <w:iCs/>
          <w:sz w:val="30"/>
          <w:szCs w:val="30"/>
        </w:rPr>
        <w:t>991.03</w:t>
      </w:r>
      <w:r w:rsidR="00BB762F" w:rsidRPr="009C1987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="00E310AF" w:rsidRPr="009C1987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1512FF">
        <w:rPr>
          <w:rFonts w:ascii="Angsana New" w:hAnsi="Angsana New"/>
          <w:i/>
          <w:iCs/>
          <w:sz w:val="30"/>
          <w:szCs w:val="30"/>
        </w:rPr>
        <w:t xml:space="preserve"> </w:t>
      </w:r>
      <w:r w:rsidR="001512F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1512FF">
        <w:rPr>
          <w:rFonts w:ascii="Angsana New" w:hAnsi="Angsana New"/>
          <w:i/>
          <w:iCs/>
          <w:sz w:val="30"/>
          <w:szCs w:val="30"/>
        </w:rPr>
        <w:t xml:space="preserve">977.39 </w:t>
      </w:r>
      <w:r w:rsidR="001512F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C425E">
        <w:rPr>
          <w:rFonts w:ascii="Angsana New" w:hAnsi="Angsana New"/>
          <w:i/>
          <w:iCs/>
          <w:sz w:val="30"/>
          <w:szCs w:val="30"/>
        </w:rPr>
        <w:t xml:space="preserve"> </w:t>
      </w:r>
      <w:r w:rsidR="004C425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449C9" w:rsidRPr="009C1987">
        <w:rPr>
          <w:rFonts w:ascii="Angsana New" w:hAnsi="Angsana New"/>
          <w:sz w:val="30"/>
          <w:szCs w:val="30"/>
        </w:rPr>
        <w:t>)</w:t>
      </w:r>
    </w:p>
    <w:p w14:paraId="453CDA68" w14:textId="0CBD827E" w:rsidR="00F23A5D" w:rsidRDefault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38BD03" w14:textId="681384A6" w:rsidR="007C4747" w:rsidRDefault="00E70F93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1C6187">
        <w:rPr>
          <w:rFonts w:ascii="Angsana New" w:hAnsi="Angsana New"/>
          <w:b/>
          <w:bCs/>
          <w:sz w:val="30"/>
          <w:szCs w:val="30"/>
        </w:rPr>
        <w:tab/>
      </w:r>
      <w:r w:rsidR="007C474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066A357D" w14:textId="77777777" w:rsidR="00BB4134" w:rsidRDefault="00BB4134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262"/>
        <w:gridCol w:w="180"/>
        <w:gridCol w:w="1260"/>
      </w:tblGrid>
      <w:tr w:rsidR="00BB4134" w:rsidRPr="000C5EB5" w14:paraId="54253BC6" w14:textId="77777777" w:rsidTr="00895E69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392AB2B" w14:textId="77777777" w:rsidR="00BB4134" w:rsidRPr="00163EA1" w:rsidRDefault="00BB4134" w:rsidP="004616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CBD5149" w14:textId="77777777" w:rsidR="00BB4134" w:rsidRPr="00163EA1" w:rsidRDefault="00BB4134" w:rsidP="00461670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63E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E42DFF" w14:textId="77777777" w:rsidR="00BB4134" w:rsidRPr="00163EA1" w:rsidRDefault="00BB4134" w:rsidP="00461670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3DC54643" w14:textId="77777777" w:rsidR="00BB4134" w:rsidRPr="00163EA1" w:rsidRDefault="00BB4134" w:rsidP="00461670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63E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4134" w:rsidRPr="00D111DC" w14:paraId="50D96360" w14:textId="77777777" w:rsidTr="00895E69">
        <w:trPr>
          <w:cantSplit/>
          <w:tblHeader/>
        </w:trPr>
        <w:tc>
          <w:tcPr>
            <w:tcW w:w="3960" w:type="dxa"/>
            <w:vAlign w:val="bottom"/>
          </w:tcPr>
          <w:p w14:paraId="3C8BECC8" w14:textId="77777777" w:rsidR="00BB4134" w:rsidRPr="00163EA1" w:rsidRDefault="00BB4134" w:rsidP="00BB41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F078B1F" w14:textId="2B336859" w:rsidR="00BB4134" w:rsidRPr="00163EA1" w:rsidRDefault="00BB4134" w:rsidP="00BB4134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F7115A1" w14:textId="77777777" w:rsidR="00BB4134" w:rsidRPr="00163EA1" w:rsidRDefault="00BB4134" w:rsidP="00BB4134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79482" w14:textId="6E36F728" w:rsidR="00BB4134" w:rsidRPr="00163EA1" w:rsidRDefault="00BB4134" w:rsidP="00BB4134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6AE922F4" w14:textId="77777777" w:rsidR="00BB4134" w:rsidRPr="00163EA1" w:rsidRDefault="00BB4134" w:rsidP="00BB4134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EEE1DB" w14:textId="208E829F" w:rsidR="00BB4134" w:rsidRPr="00163EA1" w:rsidRDefault="00BB4134" w:rsidP="00BB4134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13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5B41BC" w14:textId="77777777" w:rsidR="00BB4134" w:rsidRPr="00163EA1" w:rsidRDefault="00BB4134" w:rsidP="00BB4134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5A576" w14:textId="271DB484" w:rsidR="00BB4134" w:rsidRPr="00163EA1" w:rsidRDefault="00BB4134" w:rsidP="00BB4134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BB4134" w:rsidRPr="00D111DC" w14:paraId="73E4F2FC" w14:textId="77777777" w:rsidTr="00895E69">
        <w:trPr>
          <w:cantSplit/>
          <w:tblHeader/>
        </w:trPr>
        <w:tc>
          <w:tcPr>
            <w:tcW w:w="3960" w:type="dxa"/>
            <w:vAlign w:val="bottom"/>
          </w:tcPr>
          <w:p w14:paraId="3373070D" w14:textId="05632B73" w:rsidR="00BB4134" w:rsidRPr="00163EA1" w:rsidRDefault="00BB4134" w:rsidP="00BB41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EE25BAE" w14:textId="407CE1F9" w:rsidR="00BB4134" w:rsidRPr="00163EA1" w:rsidRDefault="00BB4134" w:rsidP="00BB4134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</w:tcPr>
          <w:p w14:paraId="2CE419DF" w14:textId="77777777" w:rsidR="00BB4134" w:rsidRPr="00163EA1" w:rsidRDefault="00BB4134" w:rsidP="00BB4134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C15CEC" w14:textId="240A2583" w:rsidR="00BB4134" w:rsidRPr="00163EA1" w:rsidRDefault="00BB4134" w:rsidP="00BB4134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78" w:type="dxa"/>
          </w:tcPr>
          <w:p w14:paraId="2616AC91" w14:textId="77777777" w:rsidR="00BB4134" w:rsidRPr="00163EA1" w:rsidRDefault="00BB4134" w:rsidP="00BB4134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EE7008E" w14:textId="3A989728" w:rsidR="00BB4134" w:rsidRPr="00163EA1" w:rsidRDefault="00BB4134" w:rsidP="00BB4134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1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</w:tcPr>
          <w:p w14:paraId="0F0D252D" w14:textId="77777777" w:rsidR="00BB4134" w:rsidRPr="00163EA1" w:rsidRDefault="00BB4134" w:rsidP="00BB4134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7DDCF" w14:textId="0E4D40B2" w:rsidR="00BB4134" w:rsidRPr="00163EA1" w:rsidRDefault="00BB4134" w:rsidP="00BB4134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BB4134" w:rsidRPr="00D111DC" w14:paraId="7A24C3FA" w14:textId="77777777" w:rsidTr="00895E69">
        <w:trPr>
          <w:cantSplit/>
          <w:tblHeader/>
        </w:trPr>
        <w:tc>
          <w:tcPr>
            <w:tcW w:w="3960" w:type="dxa"/>
            <w:vAlign w:val="bottom"/>
          </w:tcPr>
          <w:p w14:paraId="314AB4DE" w14:textId="77777777" w:rsidR="00BB4134" w:rsidRPr="00163EA1" w:rsidRDefault="00BB4134" w:rsidP="00BB41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1A09844A" w14:textId="77777777" w:rsidR="00BB4134" w:rsidRPr="008D36BE" w:rsidRDefault="00BB4134" w:rsidP="00BB4134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D36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B4134" w:rsidRPr="00230825" w14:paraId="21F97F51" w14:textId="77777777" w:rsidTr="00895E69">
        <w:trPr>
          <w:cantSplit/>
        </w:trPr>
        <w:tc>
          <w:tcPr>
            <w:tcW w:w="3960" w:type="dxa"/>
            <w:hideMark/>
          </w:tcPr>
          <w:p w14:paraId="6F7F3764" w14:textId="77777777" w:rsidR="00BB4134" w:rsidRPr="00163EA1" w:rsidRDefault="00BB4134" w:rsidP="00BB4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E7CF4FB" w14:textId="3A41D8B5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8941CB" w:rsidRPr="001763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763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41CB" w:rsidRPr="001763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A25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1ACF328D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31E52" w14:textId="5871B426" w:rsidR="00BB4134" w:rsidRPr="0017635F" w:rsidRDefault="00BB4134" w:rsidP="00BB413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84"/>
              <w:rPr>
                <w:rFonts w:ascii="Angsana New" w:hAnsi="Angsana New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547,306</w:t>
            </w:r>
          </w:p>
        </w:tc>
        <w:tc>
          <w:tcPr>
            <w:tcW w:w="178" w:type="dxa"/>
          </w:tcPr>
          <w:p w14:paraId="533EF41F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1283C47" w14:textId="6F65C2C9" w:rsidR="00BB4134" w:rsidRPr="0017635F" w:rsidRDefault="00CE3803" w:rsidP="00F23A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8941CB" w:rsidRPr="0017635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763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41CB" w:rsidRPr="0017635F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80" w:type="dxa"/>
          </w:tcPr>
          <w:p w14:paraId="6F9D42A9" w14:textId="77777777" w:rsidR="00BB4134" w:rsidRPr="0017635F" w:rsidRDefault="00BB4134" w:rsidP="00BB413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13498C" w14:textId="324FC81C" w:rsidR="00BB4134" w:rsidRPr="0017635F" w:rsidRDefault="00BB4134" w:rsidP="00F23A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542,786</w:t>
            </w:r>
          </w:p>
        </w:tc>
      </w:tr>
      <w:tr w:rsidR="00BB4134" w:rsidRPr="00230825" w14:paraId="37752567" w14:textId="77777777" w:rsidTr="00895E69">
        <w:trPr>
          <w:cantSplit/>
        </w:trPr>
        <w:tc>
          <w:tcPr>
            <w:tcW w:w="3960" w:type="dxa"/>
            <w:hideMark/>
          </w:tcPr>
          <w:p w14:paraId="7B95F8D9" w14:textId="77777777" w:rsidR="00BB4134" w:rsidRPr="00163EA1" w:rsidRDefault="00BB4134" w:rsidP="00BB4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4378A667" w14:textId="77777777" w:rsidR="00BB4134" w:rsidRPr="0017635F" w:rsidRDefault="00BB4134" w:rsidP="00BB4134">
            <w:pPr>
              <w:pStyle w:val="acctfourfigures"/>
              <w:tabs>
                <w:tab w:val="decimal" w:pos="465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9483C8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03247" w14:textId="77777777" w:rsidR="00BB4134" w:rsidRPr="0017635F" w:rsidRDefault="00BB4134" w:rsidP="00BB4134">
            <w:pPr>
              <w:pStyle w:val="acctfourfigures"/>
              <w:tabs>
                <w:tab w:val="decimal" w:pos="640"/>
              </w:tabs>
              <w:spacing w:line="240" w:lineRule="auto"/>
              <w:ind w:left="-441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E57E1F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7244B2B" w14:textId="77777777" w:rsidR="00BB4134" w:rsidRPr="0017635F" w:rsidRDefault="00BB4134" w:rsidP="00BB4134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649DA4" w14:textId="77777777" w:rsidR="00BB4134" w:rsidRPr="0017635F" w:rsidRDefault="00BB4134" w:rsidP="00BB413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008182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134" w:rsidRPr="00230825" w14:paraId="2872E2A2" w14:textId="77777777" w:rsidTr="00895E69">
        <w:trPr>
          <w:cantSplit/>
        </w:trPr>
        <w:tc>
          <w:tcPr>
            <w:tcW w:w="3960" w:type="dxa"/>
            <w:hideMark/>
          </w:tcPr>
          <w:p w14:paraId="2428BDB5" w14:textId="77777777" w:rsidR="00BB4134" w:rsidRPr="00163EA1" w:rsidRDefault="00BB4134" w:rsidP="00BB41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A0281B3" w14:textId="03E5EED6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45,031</w:t>
            </w:r>
          </w:p>
        </w:tc>
        <w:tc>
          <w:tcPr>
            <w:tcW w:w="180" w:type="dxa"/>
          </w:tcPr>
          <w:p w14:paraId="5D368BAA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98D838" w14:textId="61DF10E7" w:rsidR="00BB4134" w:rsidRPr="0017635F" w:rsidRDefault="00BB4134" w:rsidP="00BB413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  <w:tc>
          <w:tcPr>
            <w:tcW w:w="178" w:type="dxa"/>
          </w:tcPr>
          <w:p w14:paraId="52AB9F8E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14E1CE" w14:textId="2F63AA22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45,031</w:t>
            </w:r>
          </w:p>
        </w:tc>
        <w:tc>
          <w:tcPr>
            <w:tcW w:w="180" w:type="dxa"/>
          </w:tcPr>
          <w:p w14:paraId="45275FCC" w14:textId="77777777" w:rsidR="00BB4134" w:rsidRPr="0017635F" w:rsidRDefault="00BB4134" w:rsidP="00BB413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92E549" w14:textId="16F98CC6" w:rsidR="00BB4134" w:rsidRPr="0017635F" w:rsidRDefault="00BB4134" w:rsidP="00BB41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</w:tr>
      <w:tr w:rsidR="00BB4134" w:rsidRPr="00230825" w14:paraId="48201BB6" w14:textId="77777777" w:rsidTr="00895E69">
        <w:trPr>
          <w:cantSplit/>
        </w:trPr>
        <w:tc>
          <w:tcPr>
            <w:tcW w:w="3960" w:type="dxa"/>
            <w:hideMark/>
          </w:tcPr>
          <w:p w14:paraId="5A6D34C5" w14:textId="77777777" w:rsidR="00BB4134" w:rsidRPr="00163EA1" w:rsidRDefault="00BB4134" w:rsidP="00BB41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A8E5431" w14:textId="2AAD8DAD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180" w:type="dxa"/>
          </w:tcPr>
          <w:p w14:paraId="3140A17C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FE90B" w14:textId="017B0752" w:rsidR="00BB4134" w:rsidRPr="0017635F" w:rsidRDefault="00BB4134" w:rsidP="00BB413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78" w:type="dxa"/>
          </w:tcPr>
          <w:p w14:paraId="211BFA0E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954A142" w14:textId="7915E025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180" w:type="dxa"/>
          </w:tcPr>
          <w:p w14:paraId="4EBB4754" w14:textId="77777777" w:rsidR="00BB4134" w:rsidRPr="0017635F" w:rsidRDefault="00BB4134" w:rsidP="00BB413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AC4001" w14:textId="7FBA615F" w:rsidR="00BB4134" w:rsidRPr="0017635F" w:rsidRDefault="00BB4134" w:rsidP="00BB41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BB4134" w:rsidRPr="00230825" w14:paraId="55E2F1EF" w14:textId="77777777" w:rsidTr="00895E69">
        <w:trPr>
          <w:cantSplit/>
        </w:trPr>
        <w:tc>
          <w:tcPr>
            <w:tcW w:w="3960" w:type="dxa"/>
            <w:hideMark/>
          </w:tcPr>
          <w:p w14:paraId="12D3FB8D" w14:textId="77777777" w:rsidR="00BB4134" w:rsidRPr="00163EA1" w:rsidRDefault="00BB4134" w:rsidP="00BB41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D6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5FFF3" w14:textId="277C15D1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24,11</w:t>
            </w:r>
            <w:r w:rsidR="002775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919022B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4ECE3" w14:textId="5EECB0D7" w:rsidR="00BB4134" w:rsidRPr="0017635F" w:rsidRDefault="00BB4134" w:rsidP="00BB413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24,590</w:t>
            </w:r>
          </w:p>
        </w:tc>
        <w:tc>
          <w:tcPr>
            <w:tcW w:w="178" w:type="dxa"/>
          </w:tcPr>
          <w:p w14:paraId="63B07BF5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04864" w14:textId="1887EB77" w:rsidR="00BB4134" w:rsidRPr="0017635F" w:rsidRDefault="00CE3803" w:rsidP="00895E6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24,086</w:t>
            </w:r>
          </w:p>
        </w:tc>
        <w:tc>
          <w:tcPr>
            <w:tcW w:w="180" w:type="dxa"/>
          </w:tcPr>
          <w:p w14:paraId="2E35C466" w14:textId="77777777" w:rsidR="00BB4134" w:rsidRPr="0017635F" w:rsidRDefault="00BB4134" w:rsidP="00BB413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C4D00" w14:textId="3DEB95A1" w:rsidR="00BB4134" w:rsidRPr="0017635F" w:rsidRDefault="00BB4134" w:rsidP="00BB41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24,561</w:t>
            </w:r>
          </w:p>
        </w:tc>
      </w:tr>
      <w:tr w:rsidR="00BB4134" w:rsidRPr="00230825" w14:paraId="747DEFCC" w14:textId="77777777" w:rsidTr="00895E69">
        <w:trPr>
          <w:cantSplit/>
        </w:trPr>
        <w:tc>
          <w:tcPr>
            <w:tcW w:w="3960" w:type="dxa"/>
            <w:hideMark/>
          </w:tcPr>
          <w:p w14:paraId="7E683E1B" w14:textId="77777777" w:rsidR="00BB4134" w:rsidRPr="00163EA1" w:rsidRDefault="00BB4134" w:rsidP="00BB4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37B50" w14:textId="2800E5ED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8941CB"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41CB"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3463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C3E55F2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4135C" w14:textId="44A52701" w:rsidR="00BB4134" w:rsidRPr="0017635F" w:rsidRDefault="00BB4134" w:rsidP="00BB413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608,426</w:t>
            </w:r>
          </w:p>
        </w:tc>
        <w:tc>
          <w:tcPr>
            <w:tcW w:w="178" w:type="dxa"/>
          </w:tcPr>
          <w:p w14:paraId="36178E9C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6B683" w14:textId="4FFDADF9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8941CB"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41CB"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80" w:type="dxa"/>
          </w:tcPr>
          <w:p w14:paraId="22549024" w14:textId="77777777" w:rsidR="00BB4134" w:rsidRPr="0017635F" w:rsidRDefault="00BB4134" w:rsidP="00BB413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12A72AC" w14:textId="2924A822" w:rsidR="00BB4134" w:rsidRPr="0017635F" w:rsidRDefault="00BB4134" w:rsidP="00F23A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603,877</w:t>
            </w:r>
          </w:p>
        </w:tc>
      </w:tr>
      <w:tr w:rsidR="00BB4134" w:rsidRPr="00230825" w14:paraId="4653ACDC" w14:textId="77777777" w:rsidTr="00895E69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1E65519C" w14:textId="77777777" w:rsidR="00BB4134" w:rsidRDefault="00BB4134" w:rsidP="00BB4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2FF881C0" w14:textId="77777777" w:rsidR="00BB4134" w:rsidRPr="00163EA1" w:rsidRDefault="00BB4134" w:rsidP="00BB4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65F71" w14:textId="4FA13E7D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941CB" w:rsidRPr="001763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763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41CB" w:rsidRPr="0017635F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Pr="001763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2D850D7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1F30A" w14:textId="480AE9A9" w:rsidR="00BB4134" w:rsidRPr="0017635F" w:rsidRDefault="00BB4134" w:rsidP="00BB413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  <w:tc>
          <w:tcPr>
            <w:tcW w:w="178" w:type="dxa"/>
            <w:vAlign w:val="bottom"/>
          </w:tcPr>
          <w:p w14:paraId="42F5A38C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00554" w14:textId="10C55504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941CB" w:rsidRPr="0017635F">
              <w:rPr>
                <w:rFonts w:asciiTheme="majorBidi" w:hAnsiTheme="majorBidi" w:cstheme="majorBidi"/>
                <w:sz w:val="30"/>
                <w:szCs w:val="30"/>
              </w:rPr>
              <w:t>6,162</w:t>
            </w:r>
            <w:r w:rsidRPr="001763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4294EB2" w14:textId="77777777" w:rsidR="00BB4134" w:rsidRPr="0017635F" w:rsidRDefault="00BB4134" w:rsidP="00BB4134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FBCBAB6" w14:textId="4AEE59AE" w:rsidR="00BB4134" w:rsidRPr="0017635F" w:rsidRDefault="00BB4134" w:rsidP="00BB41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</w:tr>
      <w:tr w:rsidR="00BB4134" w:rsidRPr="00230825" w14:paraId="5A8A60FA" w14:textId="77777777" w:rsidTr="00895E69">
        <w:trPr>
          <w:cantSplit/>
        </w:trPr>
        <w:tc>
          <w:tcPr>
            <w:tcW w:w="3960" w:type="dxa"/>
            <w:hideMark/>
          </w:tcPr>
          <w:p w14:paraId="131B5E79" w14:textId="77777777" w:rsidR="00BB4134" w:rsidRPr="00163EA1" w:rsidRDefault="00BB4134" w:rsidP="00BB4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406AD" w14:textId="4B102038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661,03</w:t>
            </w:r>
            <w:r w:rsidR="0027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180CF98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8F5A1" w14:textId="167A8D84" w:rsidR="00BB4134" w:rsidRPr="0017635F" w:rsidRDefault="00BB4134" w:rsidP="00BB413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584,202</w:t>
            </w:r>
          </w:p>
        </w:tc>
        <w:tc>
          <w:tcPr>
            <w:tcW w:w="178" w:type="dxa"/>
          </w:tcPr>
          <w:p w14:paraId="5DE3DB2E" w14:textId="77777777" w:rsidR="00BB4134" w:rsidRPr="0017635F" w:rsidRDefault="00BB4134" w:rsidP="00BB4134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C6EAC" w14:textId="0E505901" w:rsidR="00BB4134" w:rsidRPr="0017635F" w:rsidRDefault="00CE3803" w:rsidP="00BB41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658,339</w:t>
            </w:r>
          </w:p>
        </w:tc>
        <w:tc>
          <w:tcPr>
            <w:tcW w:w="180" w:type="dxa"/>
          </w:tcPr>
          <w:p w14:paraId="3A0E72BC" w14:textId="77777777" w:rsidR="00BB4134" w:rsidRPr="0017635F" w:rsidRDefault="00BB4134" w:rsidP="00BB4134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57545D41" w14:textId="714594E5" w:rsidR="00BB4134" w:rsidRPr="0017635F" w:rsidRDefault="00BB4134" w:rsidP="00BB41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579,653</w:t>
            </w:r>
          </w:p>
        </w:tc>
      </w:tr>
    </w:tbl>
    <w:p w14:paraId="09B732E9" w14:textId="7599B69B" w:rsidR="00BB4134" w:rsidRDefault="00BB4134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262"/>
        <w:gridCol w:w="180"/>
        <w:gridCol w:w="1260"/>
      </w:tblGrid>
      <w:tr w:rsidR="00C8282A" w:rsidRPr="00CE3BA7" w14:paraId="1CB860AE" w14:textId="77777777" w:rsidTr="00895E69">
        <w:trPr>
          <w:cantSplit/>
          <w:tblHeader/>
        </w:trPr>
        <w:tc>
          <w:tcPr>
            <w:tcW w:w="3960" w:type="dxa"/>
            <w:vAlign w:val="bottom"/>
            <w:hideMark/>
          </w:tcPr>
          <w:p w14:paraId="70E842DF" w14:textId="77777777" w:rsidR="00C8282A" w:rsidRPr="00CE3BA7" w:rsidRDefault="00C8282A" w:rsidP="00A6160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5A5A81" w14:textId="77777777" w:rsidR="00C8282A" w:rsidRPr="00CE3BA7" w:rsidRDefault="00C8282A" w:rsidP="00A6160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4EB326" w14:textId="77777777" w:rsidR="00C8282A" w:rsidRPr="00CE3BA7" w:rsidRDefault="00C8282A" w:rsidP="00A616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783B79B1" w14:textId="77777777" w:rsidR="00C8282A" w:rsidRPr="00CE3BA7" w:rsidRDefault="00C8282A" w:rsidP="00A616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282A" w:rsidRPr="00CE3BA7" w14:paraId="58D20E22" w14:textId="77777777" w:rsidTr="00895E69">
        <w:trPr>
          <w:cantSplit/>
          <w:tblHeader/>
        </w:trPr>
        <w:tc>
          <w:tcPr>
            <w:tcW w:w="3960" w:type="dxa"/>
            <w:vAlign w:val="bottom"/>
          </w:tcPr>
          <w:p w14:paraId="6861C3E8" w14:textId="664AD089" w:rsidR="00C8282A" w:rsidRPr="00CE3BA7" w:rsidRDefault="00C8282A" w:rsidP="00A6160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70F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E70F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09A58D2D" w14:textId="77777777" w:rsidR="00C8282A" w:rsidRPr="009A5843" w:rsidRDefault="00C8282A" w:rsidP="00A616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F25AE6C" w14:textId="77777777" w:rsidR="00C8282A" w:rsidRPr="00CE3BA7" w:rsidRDefault="00C8282A" w:rsidP="00A6160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A12C1E" w14:textId="77777777" w:rsidR="00C8282A" w:rsidRPr="00CE3BA7" w:rsidRDefault="00C8282A" w:rsidP="00A6160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</w:tcPr>
          <w:p w14:paraId="69264E4B" w14:textId="77777777" w:rsidR="00C8282A" w:rsidRPr="00CE3BA7" w:rsidRDefault="00C8282A" w:rsidP="00A616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D967373" w14:textId="77777777" w:rsidR="00C8282A" w:rsidRPr="00CE3BA7" w:rsidRDefault="00C8282A" w:rsidP="00A6160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32D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FD80BAD" w14:textId="77777777" w:rsidR="00C8282A" w:rsidRPr="00CE3BA7" w:rsidRDefault="00C8282A" w:rsidP="00A6160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4499ED" w14:textId="77777777" w:rsidR="00C8282A" w:rsidRPr="00CE3BA7" w:rsidRDefault="00C8282A" w:rsidP="00A6160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C8282A" w:rsidRPr="00F71347" w14:paraId="1DA507AD" w14:textId="77777777" w:rsidTr="00895E69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D752411" w14:textId="77777777" w:rsidR="00C8282A" w:rsidRPr="00F71347" w:rsidRDefault="00C8282A" w:rsidP="00A6160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1F5615D" w14:textId="77777777" w:rsidR="00C8282A" w:rsidRPr="00F71347" w:rsidRDefault="00C8282A" w:rsidP="00A616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713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282A" w:rsidRPr="00F71347" w14:paraId="012796D4" w14:textId="77777777" w:rsidTr="00895E69">
        <w:trPr>
          <w:cantSplit/>
        </w:trPr>
        <w:tc>
          <w:tcPr>
            <w:tcW w:w="3960" w:type="dxa"/>
          </w:tcPr>
          <w:p w14:paraId="5F2437FC" w14:textId="1198E37B" w:rsidR="00C8282A" w:rsidRPr="00F71347" w:rsidRDefault="001F4A99" w:rsidP="00A6160B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3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ขาดทุนด้านเครดิต (กลับรายการ)</w:t>
            </w:r>
          </w:p>
        </w:tc>
        <w:tc>
          <w:tcPr>
            <w:tcW w:w="1170" w:type="dxa"/>
          </w:tcPr>
          <w:p w14:paraId="0B84AAF9" w14:textId="1FBC5953" w:rsidR="00C8282A" w:rsidRPr="00F71347" w:rsidRDefault="008941CB" w:rsidP="00895E6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180" w:type="dxa"/>
          </w:tcPr>
          <w:p w14:paraId="7B9FBF90" w14:textId="77777777" w:rsidR="00C8282A" w:rsidRPr="00F71347" w:rsidRDefault="00C8282A" w:rsidP="00A616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4DE7D" w14:textId="5C0B241F" w:rsidR="00C8282A" w:rsidRPr="00F71347" w:rsidRDefault="00C27CDE" w:rsidP="00895E6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(3,446)</w:t>
            </w:r>
          </w:p>
        </w:tc>
        <w:tc>
          <w:tcPr>
            <w:tcW w:w="178" w:type="dxa"/>
          </w:tcPr>
          <w:p w14:paraId="16583FE6" w14:textId="77777777" w:rsidR="00C8282A" w:rsidRPr="00F71347" w:rsidRDefault="00C8282A" w:rsidP="00A616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980FE7" w14:textId="071DF29C" w:rsidR="00C8282A" w:rsidRPr="00F71347" w:rsidRDefault="008941CB" w:rsidP="00895E69">
            <w:pPr>
              <w:pStyle w:val="acctfourfigures"/>
              <w:tabs>
                <w:tab w:val="decimal" w:pos="701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1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180" w:type="dxa"/>
          </w:tcPr>
          <w:p w14:paraId="2EA6F759" w14:textId="77777777" w:rsidR="00C8282A" w:rsidRPr="00F71347" w:rsidRDefault="00C8282A" w:rsidP="00A616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6BD06C" w14:textId="2EA7179F" w:rsidR="00C8282A" w:rsidRPr="00F71347" w:rsidRDefault="00C27CDE" w:rsidP="00895E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F71347">
              <w:rPr>
                <w:rFonts w:asciiTheme="majorBidi" w:hAnsiTheme="majorBidi" w:cstheme="majorBidi"/>
                <w:sz w:val="30"/>
                <w:szCs w:val="30"/>
              </w:rPr>
              <w:t>(3,446)</w:t>
            </w:r>
          </w:p>
        </w:tc>
      </w:tr>
    </w:tbl>
    <w:p w14:paraId="7C270F02" w14:textId="2B842B2E" w:rsidR="007C7036" w:rsidRPr="00F23A5D" w:rsidRDefault="007C7036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042E58" w14:textId="2E1B0840" w:rsidR="001C6187" w:rsidRPr="006B2351" w:rsidRDefault="00E70F93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7C4747">
        <w:rPr>
          <w:rFonts w:ascii="Angsana New" w:hAnsi="Angsana New"/>
          <w:b/>
          <w:bCs/>
          <w:sz w:val="30"/>
          <w:szCs w:val="30"/>
        </w:rPr>
        <w:tab/>
      </w:r>
      <w:r w:rsidR="001C6187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77777777" w:rsidR="001C6187" w:rsidRPr="00F23A5D" w:rsidRDefault="001C6187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1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493"/>
        <w:gridCol w:w="1530"/>
        <w:gridCol w:w="180"/>
        <w:gridCol w:w="1440"/>
      </w:tblGrid>
      <w:tr w:rsidR="001C6187" w:rsidRPr="00B126E2" w14:paraId="1963628C" w14:textId="77777777" w:rsidTr="000D1043">
        <w:trPr>
          <w:cantSplit/>
          <w:tblHeader/>
        </w:trPr>
        <w:tc>
          <w:tcPr>
            <w:tcW w:w="4770" w:type="dxa"/>
            <w:vAlign w:val="bottom"/>
          </w:tcPr>
          <w:p w14:paraId="7CC0643B" w14:textId="06B49094" w:rsidR="001C6187" w:rsidRPr="00EB3618" w:rsidRDefault="001C6187" w:rsidP="00277C41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9B4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429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642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4292E"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="00642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15C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93" w:type="dxa"/>
            <w:vAlign w:val="bottom"/>
          </w:tcPr>
          <w:p w14:paraId="7BD22244" w14:textId="77777777" w:rsidR="001C6187" w:rsidRPr="00EB3618" w:rsidRDefault="001C6187" w:rsidP="00726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7798E34" w14:textId="77777777" w:rsidR="001C6187" w:rsidRPr="00EB3618" w:rsidRDefault="001C6187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513257" w14:textId="77777777" w:rsidR="001C6187" w:rsidRPr="00EB3618" w:rsidRDefault="001C6187" w:rsidP="007269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04F817" w14:textId="77777777" w:rsidR="001C6187" w:rsidRPr="00EB3618" w:rsidRDefault="001C6187" w:rsidP="007269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CAE64F2" w14:textId="77777777" w:rsidR="001C6187" w:rsidRPr="00EB3618" w:rsidRDefault="001C6187" w:rsidP="007269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C6187" w:rsidRPr="00121F9D" w14:paraId="4C5E0C5C" w14:textId="77777777" w:rsidTr="000D1043">
        <w:trPr>
          <w:cantSplit/>
        </w:trPr>
        <w:tc>
          <w:tcPr>
            <w:tcW w:w="4770" w:type="dxa"/>
          </w:tcPr>
          <w:p w14:paraId="14C8450B" w14:textId="77777777" w:rsidR="001C6187" w:rsidRPr="00EB3618" w:rsidRDefault="001C6187" w:rsidP="00D02CB3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</w:tcPr>
          <w:p w14:paraId="620D629A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368CA336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B3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915F1" w14:paraId="174791C1" w14:textId="77777777" w:rsidTr="000D1043">
        <w:trPr>
          <w:cantSplit/>
        </w:trPr>
        <w:tc>
          <w:tcPr>
            <w:tcW w:w="4770" w:type="dxa"/>
          </w:tcPr>
          <w:p w14:paraId="4F0CF2AC" w14:textId="77777777" w:rsidR="00B915F1" w:rsidRPr="00EB3618" w:rsidRDefault="00B915F1" w:rsidP="00B915F1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93" w:type="dxa"/>
          </w:tcPr>
          <w:p w14:paraId="3EC694BD" w14:textId="77777777" w:rsidR="00B915F1" w:rsidRPr="00EB3618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44F1D9" w14:textId="6BFBE5AA" w:rsidR="00B915F1" w:rsidRPr="0017635F" w:rsidRDefault="00CE3803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/>
                <w:sz w:val="30"/>
                <w:szCs w:val="30"/>
                <w:lang w:val="en-US" w:bidi="th-TH"/>
              </w:rPr>
              <w:t>54,124</w:t>
            </w:r>
          </w:p>
        </w:tc>
        <w:tc>
          <w:tcPr>
            <w:tcW w:w="180" w:type="dxa"/>
          </w:tcPr>
          <w:p w14:paraId="66FEEDD8" w14:textId="77777777" w:rsidR="00B915F1" w:rsidRPr="0017635F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F75368" w14:textId="4A2DDD72" w:rsidR="00B915F1" w:rsidRPr="0017635F" w:rsidRDefault="00CE3803" w:rsidP="00F23A5D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/>
                <w:sz w:val="30"/>
                <w:szCs w:val="30"/>
                <w:lang w:val="en-US" w:bidi="th-TH"/>
              </w:rPr>
              <w:t>53,484</w:t>
            </w:r>
          </w:p>
        </w:tc>
      </w:tr>
      <w:tr w:rsidR="00B915F1" w14:paraId="0DBFF99E" w14:textId="77777777" w:rsidTr="000D1043">
        <w:trPr>
          <w:cantSplit/>
        </w:trPr>
        <w:tc>
          <w:tcPr>
            <w:tcW w:w="4770" w:type="dxa"/>
          </w:tcPr>
          <w:p w14:paraId="03626B8B" w14:textId="77777777" w:rsidR="00B915F1" w:rsidRPr="00EB3618" w:rsidRDefault="00B915F1" w:rsidP="00B915F1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จำหน่ายสินทรัพย์</w:t>
            </w: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B36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493" w:type="dxa"/>
          </w:tcPr>
          <w:p w14:paraId="71C47521" w14:textId="77777777" w:rsidR="00B915F1" w:rsidRPr="00EB3618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8CE77B0" w14:textId="33DF8817" w:rsidR="00B915F1" w:rsidRPr="0017635F" w:rsidRDefault="00CE3803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/>
                <w:sz w:val="30"/>
                <w:szCs w:val="30"/>
                <w:lang w:val="en-US" w:bidi="th-TH"/>
              </w:rPr>
              <w:t>(8,628)</w:t>
            </w:r>
          </w:p>
        </w:tc>
        <w:tc>
          <w:tcPr>
            <w:tcW w:w="180" w:type="dxa"/>
          </w:tcPr>
          <w:p w14:paraId="43D268CA" w14:textId="77777777" w:rsidR="00B915F1" w:rsidRPr="0017635F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0ADCA7" w14:textId="3E33405A" w:rsidR="00B915F1" w:rsidRPr="0017635F" w:rsidRDefault="00CE3803" w:rsidP="00F23A5D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/>
                <w:sz w:val="30"/>
                <w:szCs w:val="30"/>
                <w:lang w:val="en-US" w:bidi="th-TH"/>
              </w:rPr>
              <w:t>(8,625)</w:t>
            </w:r>
          </w:p>
        </w:tc>
      </w:tr>
      <w:tr w:rsidR="00B915F1" w14:paraId="788418EE" w14:textId="77777777" w:rsidTr="000D1043">
        <w:trPr>
          <w:cantSplit/>
        </w:trPr>
        <w:tc>
          <w:tcPr>
            <w:tcW w:w="4770" w:type="dxa"/>
          </w:tcPr>
          <w:p w14:paraId="3BB975EF" w14:textId="340DCCDE" w:rsidR="00B915F1" w:rsidRPr="00E277FD" w:rsidRDefault="00CE3803" w:rsidP="00B915F1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กลับรายการ</w:t>
            </w:r>
            <w:r w:rsidR="00B915F1" w:rsidRPr="00E277F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จากการด้อยค่าภาชนะบรรจุ</w:t>
            </w:r>
          </w:p>
        </w:tc>
        <w:tc>
          <w:tcPr>
            <w:tcW w:w="1493" w:type="dxa"/>
          </w:tcPr>
          <w:p w14:paraId="54EE2166" w14:textId="77777777" w:rsidR="00B915F1" w:rsidRPr="00EB3618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841C26" w14:textId="4F2BBD60" w:rsidR="00B915F1" w:rsidRPr="0017635F" w:rsidRDefault="00CE3803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/>
                <w:sz w:val="30"/>
                <w:szCs w:val="30"/>
                <w:lang w:val="en-US" w:bidi="th-TH"/>
              </w:rPr>
              <w:t>(979)</w:t>
            </w:r>
          </w:p>
        </w:tc>
        <w:tc>
          <w:tcPr>
            <w:tcW w:w="180" w:type="dxa"/>
          </w:tcPr>
          <w:p w14:paraId="3D38AC54" w14:textId="77777777" w:rsidR="00B915F1" w:rsidRPr="0017635F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37FA24" w14:textId="3BAE9789" w:rsidR="00B915F1" w:rsidRPr="0017635F" w:rsidRDefault="00CE3803" w:rsidP="00F23A5D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/>
                <w:sz w:val="30"/>
                <w:szCs w:val="30"/>
                <w:lang w:val="en-US" w:bidi="th-TH"/>
              </w:rPr>
              <w:t>(979)</w:t>
            </w:r>
          </w:p>
        </w:tc>
      </w:tr>
    </w:tbl>
    <w:p w14:paraId="19E62261" w14:textId="21FEC5A5" w:rsidR="00F23A5D" w:rsidRDefault="00F23A5D" w:rsidP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F1004A" w14:textId="77777777" w:rsidR="00F23A5D" w:rsidRDefault="00F2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2CC90D" w14:textId="3F0A7FCF" w:rsidR="001C6187" w:rsidRPr="00F210EA" w:rsidRDefault="00A7100F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1C6187">
        <w:rPr>
          <w:rFonts w:ascii="Angsana New" w:hAnsi="Angsana New" w:cs="Angsana New"/>
          <w:b/>
          <w:bCs/>
          <w:sz w:val="30"/>
          <w:szCs w:val="30"/>
        </w:rPr>
        <w:tab/>
      </w:r>
      <w:r w:rsidR="001C6187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  <w:r w:rsidR="00957644" w:rsidRPr="00F210EA">
        <w:rPr>
          <w:rFonts w:ascii="Angsana New" w:hAnsi="Angsana New" w:cstheme="minorBidi"/>
          <w:b/>
          <w:bCs/>
          <w:sz w:val="30"/>
          <w:szCs w:val="30"/>
          <w:cs/>
        </w:rPr>
        <w:t xml:space="preserve"> </w:t>
      </w:r>
    </w:p>
    <w:p w14:paraId="4160D71C" w14:textId="77777777" w:rsidR="006F5886" w:rsidRPr="00F23A5D" w:rsidRDefault="006F5886" w:rsidP="00F23A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3EDAC876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9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810"/>
        <w:gridCol w:w="270"/>
        <w:gridCol w:w="810"/>
        <w:gridCol w:w="236"/>
        <w:gridCol w:w="34"/>
        <w:gridCol w:w="810"/>
        <w:gridCol w:w="242"/>
        <w:gridCol w:w="41"/>
        <w:gridCol w:w="707"/>
        <w:gridCol w:w="252"/>
        <w:gridCol w:w="20"/>
        <w:gridCol w:w="816"/>
        <w:gridCol w:w="46"/>
        <w:gridCol w:w="224"/>
        <w:gridCol w:w="46"/>
        <w:gridCol w:w="756"/>
        <w:gridCol w:w="42"/>
      </w:tblGrid>
      <w:tr w:rsidR="00E4373B" w:rsidRPr="00356084" w14:paraId="4AE0E27A" w14:textId="77777777" w:rsidTr="004432BE">
        <w:trPr>
          <w:gridAfter w:val="1"/>
          <w:wAfter w:w="42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9AD7AF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20" w:type="dxa"/>
            <w:gridSpan w:val="16"/>
            <w:tcBorders>
              <w:top w:val="nil"/>
              <w:left w:val="nil"/>
              <w:bottom w:val="nil"/>
            </w:tcBorders>
          </w:tcPr>
          <w:p w14:paraId="6A5145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356084" w14:paraId="79695FD6" w14:textId="77777777" w:rsidTr="004432BE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E821EC" w14:textId="484D0E75" w:rsidR="00E4373B" w:rsidRPr="00356084" w:rsidRDefault="00E4373B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A1F84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14801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6B201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</w:tcBorders>
          </w:tcPr>
          <w:p w14:paraId="52BAF15D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68CA62E9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</w:tcBorders>
          </w:tcPr>
          <w:p w14:paraId="3741749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30" w:type="dxa"/>
            <w:gridSpan w:val="6"/>
          </w:tcPr>
          <w:p w14:paraId="6522869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78914DF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C15C00" w:rsidRPr="00171211" w14:paraId="36203D74" w14:textId="77777777" w:rsidTr="004432BE">
        <w:trPr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0C23C" w14:textId="77777777" w:rsidR="00C15C00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5A8E83DC" w14:textId="6B624BF2" w:rsidR="00C15C00" w:rsidRPr="0035608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690672" w14:textId="77777777" w:rsidR="00C15C00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657726" w14:textId="6C23A490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8B9AE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29513F" w14:textId="77777777" w:rsidR="00C15C00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182FFD" w14:textId="2B7BEFED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F5C657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60657" w14:textId="77777777" w:rsidR="00C15C00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C6D1BF" w14:textId="252E3D0E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95392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7C07059D" w14:textId="77777777" w:rsidR="00C15C00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B7D0F2" w14:textId="346F62BA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5DD7A3A3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08971369" w14:textId="77777777" w:rsidR="00C15C00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AD883F" w14:textId="26D05AD1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00509F2C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8" w:type="dxa"/>
            <w:gridSpan w:val="2"/>
          </w:tcPr>
          <w:p w14:paraId="7A641C96" w14:textId="77777777" w:rsidR="00C15C00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F71CFF" w14:textId="6DA9B00F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15C00" w:rsidRPr="00171211" w14:paraId="044B37A1" w14:textId="77777777" w:rsidTr="00A7100F">
        <w:trPr>
          <w:gridAfter w:val="1"/>
          <w:wAfter w:w="42" w:type="dxa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0DE252B3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20" w:type="dxa"/>
            <w:gridSpan w:val="16"/>
            <w:tcBorders>
              <w:top w:val="nil"/>
              <w:left w:val="nil"/>
            </w:tcBorders>
            <w:vAlign w:val="bottom"/>
          </w:tcPr>
          <w:p w14:paraId="3E8B6269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C15C00" w:rsidRPr="00171211" w14:paraId="46ECF35E" w14:textId="77777777" w:rsidTr="004432BE">
        <w:trPr>
          <w:gridAfter w:val="1"/>
          <w:wAfter w:w="42" w:type="dxa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1DB07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C7694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E0034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AAF12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B19C3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8079B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8C73D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02FAC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FE1C262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72EB0ED4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A4C411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2028D20" w14:textId="77777777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5C00" w:rsidRPr="00171211" w14:paraId="1B6C888E" w14:textId="77777777" w:rsidTr="00A7100F">
        <w:trPr>
          <w:gridAfter w:val="1"/>
          <w:wAfter w:w="42" w:type="dxa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D5F71" w14:textId="13F102F5" w:rsidR="00C15C00" w:rsidRPr="00171211" w:rsidRDefault="00A7100F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235CF9" w14:textId="34A6668A" w:rsidR="00C15C00" w:rsidRPr="00F74EA4" w:rsidRDefault="00B20D68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EA4">
              <w:rPr>
                <w:rFonts w:ascii="Angsana New" w:hAnsi="Angsana New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29E16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67A5D5" w14:textId="2302C941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847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1AF52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BFDFEA" w14:textId="1A66A1A8" w:rsidR="00C15C00" w:rsidRPr="00F74EA4" w:rsidRDefault="00B20D68" w:rsidP="00C4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290" w:hanging="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EA4">
              <w:rPr>
                <w:rFonts w:ascii="Angsana New" w:hAnsi="Angsana New"/>
                <w:b/>
                <w:bCs/>
                <w:sz w:val="30"/>
                <w:szCs w:val="30"/>
              </w:rPr>
              <w:t>1,880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DE90D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E277C9" w14:textId="5CF80469" w:rsidR="00C15C00" w:rsidRPr="00F74EA4" w:rsidRDefault="00C15C00" w:rsidP="000D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EA4">
              <w:rPr>
                <w:rFonts w:ascii="Angsana New" w:hAnsi="Angsana New"/>
                <w:b/>
                <w:bCs/>
                <w:sz w:val="30"/>
                <w:szCs w:val="30"/>
              </w:rPr>
              <w:t>1,534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31A083F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48BB5BDC" w14:textId="61CC93B8" w:rsidR="00C15C00" w:rsidRPr="00F74EA4" w:rsidRDefault="00B20D68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4E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BFF43E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09C8E4" w14:textId="72B0E711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4E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2,381</w:t>
            </w:r>
          </w:p>
        </w:tc>
      </w:tr>
      <w:tr w:rsidR="00C15C00" w:rsidRPr="00F23A5D" w14:paraId="65EF5729" w14:textId="77777777" w:rsidTr="00A7100F">
        <w:trPr>
          <w:gridAfter w:val="1"/>
          <w:wAfter w:w="42" w:type="dxa"/>
          <w:trHeight w:val="60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5A687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F25EC3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A30E2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A24A56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A7F03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B771A7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0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FEC28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A63A839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C398FEA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1752CB7E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555F30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C319A0B" w14:textId="77777777" w:rsidR="00C15C00" w:rsidRPr="00F23A5D" w:rsidRDefault="00C15C00" w:rsidP="00F2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5C00" w:rsidRPr="00171211" w14:paraId="6AF54011" w14:textId="77777777" w:rsidTr="00630A3F">
        <w:trPr>
          <w:gridAfter w:val="1"/>
          <w:wAfter w:w="42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9E75" w14:textId="708FE49E" w:rsidR="00C15C00" w:rsidRPr="00171211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585EB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EAAD2" w14:textId="3C0500C5" w:rsidR="00C15C00" w:rsidRPr="00F74EA4" w:rsidRDefault="00B20D68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F74EA4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C1C99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1D90C" w14:textId="498F4228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F74EA4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756E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5CF29" w14:textId="59A9A3B4" w:rsidR="00C15C00" w:rsidRPr="00F74EA4" w:rsidRDefault="00B20D68" w:rsidP="00C47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80" w:hanging="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4EA4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91555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45BFC" w14:textId="47E91FA6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F74EA4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CA9A0EC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28F576D" w14:textId="4AE2E3E3" w:rsidR="00C15C00" w:rsidRPr="00F74EA4" w:rsidRDefault="00B20D68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4EA4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19B455" w14:textId="77777777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280284" w14:textId="3C19B718" w:rsidR="00C15C00" w:rsidRPr="00F74EA4" w:rsidRDefault="00C15C00" w:rsidP="00C1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4EA4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</w:tbl>
    <w:p w14:paraId="095C1CD7" w14:textId="7F188979" w:rsidR="007C7036" w:rsidRPr="00F23A5D" w:rsidRDefault="007C7036" w:rsidP="00F23A5D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3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423"/>
        <w:gridCol w:w="1330"/>
        <w:gridCol w:w="265"/>
        <w:gridCol w:w="1349"/>
        <w:gridCol w:w="6"/>
      </w:tblGrid>
      <w:tr w:rsidR="00E73A25" w:rsidRPr="009E5849" w14:paraId="47554533" w14:textId="77777777" w:rsidTr="009E5849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C6F120" w14:textId="63D14DC9" w:rsidR="00E73A25" w:rsidRPr="009E5849" w:rsidRDefault="00E73A25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71D1B62" w14:textId="77777777" w:rsidR="00E73A25" w:rsidRPr="009E5849" w:rsidRDefault="00E73A25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0B179" w14:textId="46371A37" w:rsidR="00E73A25" w:rsidRPr="009E5849" w:rsidRDefault="00E73A25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right="-100" w:hanging="6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9E5849" w14:paraId="5024E1AE" w14:textId="77777777" w:rsidTr="009E584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1341C94" w14:textId="4F964E27" w:rsidR="00E4373B" w:rsidRPr="009E5849" w:rsidRDefault="00D7403B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73935EE" w14:textId="77777777" w:rsidR="00E4373B" w:rsidRPr="009E5849" w:rsidRDefault="00E4373B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28D6AEF9" w14:textId="731AA51F" w:rsidR="00E4373B" w:rsidRPr="009E5849" w:rsidRDefault="00E4373B" w:rsidP="009E5849">
            <w:pPr>
              <w:tabs>
                <w:tab w:val="clear" w:pos="680"/>
                <w:tab w:val="clear" w:pos="907"/>
                <w:tab w:val="left" w:pos="540"/>
                <w:tab w:val="left" w:pos="816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E584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15C00" w:rsidRPr="009E584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F03532F" w14:textId="77777777" w:rsidR="00E4373B" w:rsidRPr="009E5849" w:rsidRDefault="00E4373B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B0BEA" w14:textId="3699BB5B" w:rsidR="00E4373B" w:rsidRPr="009E5849" w:rsidRDefault="00E4373B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15C00" w:rsidRPr="009E584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4373B" w:rsidRPr="009E5849" w14:paraId="15B1D4A4" w14:textId="77777777" w:rsidTr="009E5849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1F2A99A" w14:textId="77777777" w:rsidR="00E4373B" w:rsidRPr="009E5849" w:rsidRDefault="00E4373B" w:rsidP="009E5849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561472C" w14:textId="77777777" w:rsidR="00E4373B" w:rsidRPr="009E5849" w:rsidRDefault="00E4373B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42EBD" w14:textId="77777777" w:rsidR="00E4373B" w:rsidRPr="009E5849" w:rsidRDefault="00E4373B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5C00" w:rsidRPr="009E5849" w14:paraId="4CCE17FF" w14:textId="77777777" w:rsidTr="009E584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B659B57" w14:textId="08513EBE" w:rsidR="00C15C00" w:rsidRPr="009E5849" w:rsidRDefault="00125899" w:rsidP="009E584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="00C15C00"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404FDB2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6C21" w14:textId="0BA6FC8B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781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1F5B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9B914" w14:textId="27431A60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736</w:t>
            </w:r>
          </w:p>
        </w:tc>
      </w:tr>
      <w:tr w:rsidR="00C15C00" w:rsidRPr="009E5849" w14:paraId="55DDC921" w14:textId="77777777" w:rsidTr="00630FCB">
        <w:trPr>
          <w:trHeight w:val="82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97B6269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2D7B28A4" w14:textId="77777777" w:rsidR="00C15C00" w:rsidRPr="009E5849" w:rsidRDefault="00C15C00" w:rsidP="009E5849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spacing w:line="240" w:lineRule="auto"/>
              <w:ind w:left="340" w:hanging="1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8D2F4E4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BC74" w14:textId="767CFEF2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(48)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08F57A7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E220" w14:textId="254D0A07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(45)</w:t>
            </w:r>
          </w:p>
        </w:tc>
      </w:tr>
      <w:tr w:rsidR="00C15C00" w:rsidRPr="009E5849" w14:paraId="0C533ECC" w14:textId="77777777" w:rsidTr="00630F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879D938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58F1834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05B15" w14:textId="70E5B774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(636)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BD30674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B511B" w14:textId="1C900748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(568)</w:t>
            </w:r>
          </w:p>
        </w:tc>
      </w:tr>
      <w:tr w:rsidR="00C15C00" w:rsidRPr="009E5849" w14:paraId="62E01186" w14:textId="77777777" w:rsidTr="00630F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09CBE3F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83B622F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2831C" w14:textId="38870000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1DCA171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A1E7A" w14:textId="25B60E0E" w:rsidR="00C15C00" w:rsidRPr="000E3BCA" w:rsidRDefault="00630FCB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123</w:t>
            </w:r>
          </w:p>
        </w:tc>
      </w:tr>
      <w:tr w:rsidR="00C15C00" w:rsidRPr="009E5849" w14:paraId="5CC3F78E" w14:textId="77777777" w:rsidTr="002B6A5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90D2E67" w14:textId="5BE256C0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9B9EE67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95C0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AACA04C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E4A44" w14:textId="77777777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C00" w:rsidRPr="009E5849" w14:paraId="40476886" w14:textId="77777777" w:rsidTr="009E584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4FCEF28" w14:textId="7DC40885" w:rsidR="00C15C00" w:rsidRPr="009E5849" w:rsidRDefault="00C15C00" w:rsidP="009E5849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66FB2F0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8020" w14:textId="60C2A4AB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DB0046B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670EF" w14:textId="68FF8D6F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26</w:t>
            </w:r>
          </w:p>
        </w:tc>
      </w:tr>
      <w:tr w:rsidR="00C15C00" w:rsidRPr="009E5849" w14:paraId="70C5DF6B" w14:textId="77777777" w:rsidTr="009E584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E81C582" w14:textId="1418A61B" w:rsidR="00C15C00" w:rsidRPr="009E5849" w:rsidRDefault="00B16FC9" w:rsidP="009E5849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B16FC9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 w:rsidR="008964F3">
              <w:rPr>
                <w:rFonts w:asciiTheme="majorBidi" w:hAnsiTheme="majorBidi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382C420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C66E" w14:textId="2F237F3F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(14</w:t>
            </w:r>
            <w:r w:rsidR="00830002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48B5CC1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21614" w14:textId="28DAE549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(138)</w:t>
            </w:r>
          </w:p>
        </w:tc>
      </w:tr>
      <w:tr w:rsidR="00C15C00" w:rsidRPr="009E5849" w14:paraId="688D9381" w14:textId="77777777" w:rsidTr="009E584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131C166" w14:textId="52F0E294" w:rsidR="00C15C00" w:rsidRPr="009E5849" w:rsidRDefault="00C15C00" w:rsidP="009E5849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CD53E05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2919" w14:textId="03240F1C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0E3BCA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796A7168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8E02" w14:textId="044DCE3C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(3)</w:t>
            </w:r>
          </w:p>
        </w:tc>
      </w:tr>
      <w:tr w:rsidR="00C15C00" w:rsidRPr="009E5849" w14:paraId="1ADE729A" w14:textId="77777777" w:rsidTr="009E584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2190A1F" w14:textId="19DE8A8E" w:rsidR="00C15C00" w:rsidRPr="009E5849" w:rsidRDefault="00C15C00" w:rsidP="00784B36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784B3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5A64A03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22D95" w14:textId="24F13632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24B7477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FA9B5" w14:textId="2BEF70C8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28</w:t>
            </w:r>
          </w:p>
        </w:tc>
      </w:tr>
      <w:tr w:rsidR="00C15C00" w:rsidRPr="009E5849" w14:paraId="2CCEB425" w14:textId="77777777" w:rsidTr="009E584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DF3C82" w14:textId="55E67753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9213AC5" w14:textId="77777777" w:rsidR="00C15C00" w:rsidRPr="009E5849" w:rsidRDefault="00C15C00" w:rsidP="009E5849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84E7C" w14:textId="388FF6A7" w:rsidR="00C15C00" w:rsidRPr="009E5849" w:rsidRDefault="00B20D68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3</w:t>
            </w:r>
            <w:r w:rsidR="000E3BCA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747F0B8" w14:textId="77777777" w:rsidR="00C15C00" w:rsidRPr="009E5849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A9E7A" w14:textId="28A5FE07" w:rsidR="00C15C00" w:rsidRPr="000E3BCA" w:rsidRDefault="00C15C00" w:rsidP="009E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0E3BCA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36</w:t>
            </w:r>
          </w:p>
        </w:tc>
      </w:tr>
    </w:tbl>
    <w:p w14:paraId="10E1B2CE" w14:textId="26813EDB" w:rsidR="004A3E6D" w:rsidRPr="00F23A5D" w:rsidRDefault="004A3E6D" w:rsidP="00F23A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p w14:paraId="78C06D2C" w14:textId="77777777" w:rsidR="001765B9" w:rsidRPr="00F23A5D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23A5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F23A5D">
        <w:rPr>
          <w:rFonts w:ascii="Angsana New" w:hAnsi="Angsana New"/>
          <w:sz w:val="30"/>
          <w:szCs w:val="30"/>
          <w:cs/>
        </w:rPr>
        <w:t>สาระสำคัญ</w:t>
      </w:r>
    </w:p>
    <w:p w14:paraId="7B83E1CF" w14:textId="77777777" w:rsidR="001765B9" w:rsidRPr="00F23A5D" w:rsidRDefault="001765B9" w:rsidP="00F23A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0D7AAD46" w14:textId="77777777" w:rsidR="008E5E32" w:rsidRDefault="001765B9" w:rsidP="00DD15E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>
        <w:rPr>
          <w:rFonts w:ascii="Angsana New" w:hAnsi="Angsana New"/>
          <w:color w:val="FFFFFF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21087573" w14:textId="645B48B5" w:rsidR="0077671F" w:rsidRPr="00B935E2" w:rsidRDefault="007E4F40" w:rsidP="00B93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E2080C"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4A6A80" w14:textId="77777777" w:rsidR="00FF5847" w:rsidRPr="00071CB6" w:rsidRDefault="00FF5847" w:rsidP="00EC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E873211" w14:textId="2C301F89" w:rsidR="00A25963" w:rsidRDefault="00A334DB" w:rsidP="003045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และผลแตกต่างชั่วคราวโดยใช้ประมาณการจากผลประกอบการจริงและการคาดการณ์ผลประกอบการในอนาคต</w:t>
      </w:r>
      <w:r w:rsidR="009F79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ซึ่งอาศัยการประมาณการข้อสมมติหลักของผู้บริหารเกี่ยวกับการเติบโตของรายได้</w:t>
      </w:r>
      <w:r w:rsidR="00632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การเพิ่มขึ้นของกำไรจาก</w:t>
      </w:r>
      <w:r w:rsidR="009F79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การดำเนินงาน</w:t>
      </w:r>
      <w:r w:rsidR="00632CD1">
        <w:rPr>
          <w:rFonts w:ascii="Angsana New" w:hAnsi="Angsana New" w:cs="Angsana New" w:hint="cs"/>
          <w:color w:val="000000"/>
          <w:sz w:val="30"/>
          <w:szCs w:val="30"/>
          <w:cs/>
        </w:rPr>
        <w:t>และการบริหารภาษี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35E72"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บริษัทรับรู้ขาดทุนทางภาษีเป็นสินทรัพย์ภาษีเงินได้รอการตัดบัญชี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="00AA0362" w:rsidRPr="00AA0362">
        <w:rPr>
          <w:rFonts w:ascii="Angsana New" w:hAnsi="Angsana New" w:cs="Angsana New"/>
          <w:color w:val="000000"/>
          <w:sz w:val="30"/>
          <w:szCs w:val="30"/>
          <w:cs/>
        </w:rPr>
        <w:t>โดยการประมาณการและสมมติฐานหลักที่เปลี่ยนแปลงไปนั้นส่งผลต่อมูลค่าของสินทรัพย์ภาษีเงินได้รอการตัดบัญชี อีกทั้ง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ผลประกอบการจริงอาจแตกต่างอย่างเป็นสาระสำคัญจากที่ได้ประมาณไว้โดยผู้บริหารของกลุ่มบริษัท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ทั้งนี้ขาดทุนทางภาษีจะสิ้นอายุในปี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 w:rsidR="000B78B0">
        <w:rPr>
          <w:rFonts w:ascii="Angsana New" w:hAnsi="Angsana New" w:cs="Angsana New"/>
          <w:color w:val="000000"/>
          <w:sz w:val="30"/>
          <w:szCs w:val="30"/>
        </w:rPr>
        <w:t>6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ถึง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</w:t>
      </w:r>
      <w:r w:rsidR="00125899">
        <w:rPr>
          <w:rFonts w:ascii="Angsana New" w:hAnsi="Angsana New" w:cs="Angsana New"/>
          <w:color w:val="000000"/>
          <w:sz w:val="30"/>
          <w:szCs w:val="30"/>
        </w:rPr>
        <w:t>71</w:t>
      </w:r>
    </w:p>
    <w:p w14:paraId="0B9F2BBE" w14:textId="77777777" w:rsidR="0030453E" w:rsidRPr="0030453E" w:rsidRDefault="0030453E" w:rsidP="00F23A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A938923" w14:textId="5512B519" w:rsidR="00D53523" w:rsidRPr="009343CC" w:rsidRDefault="007E4F40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75D96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F23A5D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8"/>
          <w:szCs w:val="28"/>
        </w:rPr>
      </w:pPr>
    </w:p>
    <w:p w14:paraId="1E18A69A" w14:textId="3446029D" w:rsidR="00F068CC" w:rsidRDefault="00F068CC" w:rsidP="00475D9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58E7665" w14:textId="4CCFBC2C" w:rsidR="001C2C51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A3E6D" w:rsidRPr="00345D9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</w:t>
      </w:r>
      <w:r w:rsidR="00564107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="000409D3" w:rsidRPr="000409D3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6A82FD5" w14:textId="38089A22" w:rsidR="00071CB6" w:rsidRPr="00F23A5D" w:rsidRDefault="00071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1080"/>
      </w:tblGrid>
      <w:tr w:rsidR="00292CE3" w:rsidRPr="00C46A09" w14:paraId="333C273F" w14:textId="77777777" w:rsidTr="00F23A5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E6166E5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39B52EB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6CD0B6C" w14:textId="56472B0B" w:rsidR="00292CE3" w:rsidRPr="00292CE3" w:rsidRDefault="00E61DD6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1319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1319A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2CE3" w:rsidRPr="00C46A09" w14:paraId="01832F28" w14:textId="77777777" w:rsidTr="00F23A5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5BA5CDA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7988DD2D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99FA37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820D4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5E97D2E9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2CE3" w:rsidRPr="00C46A09" w14:paraId="74738F82" w14:textId="77777777" w:rsidTr="00F23A5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0B4C456" w14:textId="22784CB7" w:rsidR="00292CE3" w:rsidRPr="00292CE3" w:rsidRDefault="00380EA9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E176C"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E176C" w:rsidRPr="00292C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3E176C"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15C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1DCD09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3A07EF" w14:textId="7FAF6A0C" w:rsidR="00292CE3" w:rsidRPr="00292CE3" w:rsidRDefault="00292CE3" w:rsidP="002957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4F0EE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3FC6F4B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4657E1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FA0DED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99286E6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A6A19B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368773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92FF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2CE3" w:rsidRPr="00C46A09" w14:paraId="0B737F4D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10555F26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62FDE17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6567F56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3ED44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56269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2CE3" w:rsidRPr="00C46A09" w14:paraId="4FD43933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68E75462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9D2246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3895C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6853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C0DF2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E9FA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0CA5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A70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68FB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3CB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08ED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B6" w:rsidRPr="00C46A09" w14:paraId="5457B985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1106B465" w14:textId="5F03C64A" w:rsidR="00071CB6" w:rsidRPr="00292CE3" w:rsidRDefault="00071CB6" w:rsidP="00071CB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9434E9F" w14:textId="77777777" w:rsidR="00071CB6" w:rsidRPr="00C46A09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62C11FD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AE3C9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C17DCC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C489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97BC46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90B0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A17FD0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1B11A2B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5A1A9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B6" w:rsidRPr="00C46A09" w14:paraId="261701B6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4474F716" w14:textId="2EDADF66" w:rsidR="00071CB6" w:rsidRPr="00292CE3" w:rsidRDefault="00071CB6" w:rsidP="00071CB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637E3AD" w14:textId="77777777" w:rsidR="00071CB6" w:rsidRPr="00C46A09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9265823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00CF6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CDEF76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879C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774B7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72DC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EB8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CB8CB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A1652" w14:textId="77777777" w:rsidR="00071CB6" w:rsidRPr="00292CE3" w:rsidRDefault="00071CB6" w:rsidP="00071C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B6" w:rsidRPr="00C46A09" w14:paraId="6DD8E327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1BA33FBB" w14:textId="0DEDCA0A" w:rsidR="00071CB6" w:rsidRPr="00292CE3" w:rsidRDefault="00D9192A" w:rsidP="00071CB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071C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071CB6"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60D0B97B" w14:textId="77777777" w:rsidR="00071CB6" w:rsidRPr="00C46A09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6887A3" w14:textId="5277F047" w:rsidR="00071CB6" w:rsidRPr="00292CE3" w:rsidRDefault="00BC5E95" w:rsidP="00BC5E9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F5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5,527</w:t>
            </w:r>
          </w:p>
        </w:tc>
        <w:tc>
          <w:tcPr>
            <w:tcW w:w="236" w:type="dxa"/>
          </w:tcPr>
          <w:p w14:paraId="3F285DE5" w14:textId="77777777" w:rsidR="00071CB6" w:rsidRPr="00292CE3" w:rsidRDefault="00071CB6" w:rsidP="00BC5E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A6E054" w14:textId="2FD26CFE" w:rsidR="00071CB6" w:rsidRPr="00292CE3" w:rsidRDefault="00BC5E95" w:rsidP="00F23A5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8AA97" w14:textId="77777777" w:rsidR="00071CB6" w:rsidRPr="00292CE3" w:rsidRDefault="00071CB6" w:rsidP="00BC5E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B545E9" w14:textId="1E13866C" w:rsidR="00071CB6" w:rsidRPr="00292CE3" w:rsidRDefault="00BC5E95" w:rsidP="00F23A5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655,527</w:t>
            </w:r>
          </w:p>
        </w:tc>
        <w:tc>
          <w:tcPr>
            <w:tcW w:w="270" w:type="dxa"/>
          </w:tcPr>
          <w:p w14:paraId="1947DA6E" w14:textId="77777777" w:rsidR="00071CB6" w:rsidRPr="00292CE3" w:rsidRDefault="00071CB6" w:rsidP="00BC5E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37F2E" w14:textId="6E18A517" w:rsidR="00071CB6" w:rsidRPr="00292CE3" w:rsidRDefault="00BC5E95" w:rsidP="00F23A5D">
            <w:pPr>
              <w:pStyle w:val="acctfourfigures"/>
              <w:tabs>
                <w:tab w:val="clear" w:pos="765"/>
                <w:tab w:val="left" w:pos="336"/>
              </w:tabs>
              <w:spacing w:line="240" w:lineRule="atLeast"/>
              <w:ind w:left="-24" w:right="-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30404" w14:textId="77777777" w:rsidR="00071CB6" w:rsidRPr="00292CE3" w:rsidRDefault="00071CB6" w:rsidP="00BC5E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DF47C" w14:textId="3756E120" w:rsidR="00071CB6" w:rsidRPr="00292CE3" w:rsidRDefault="00BC5E95" w:rsidP="00F23A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655,527</w:t>
            </w:r>
          </w:p>
        </w:tc>
      </w:tr>
      <w:tr w:rsidR="00071CB6" w:rsidRPr="006D1E2A" w14:paraId="73FBFE3A" w14:textId="77777777" w:rsidTr="00F23A5D">
        <w:trPr>
          <w:trHeight w:val="281"/>
        </w:trPr>
        <w:tc>
          <w:tcPr>
            <w:tcW w:w="2610" w:type="dxa"/>
            <w:shd w:val="clear" w:color="auto" w:fill="auto"/>
          </w:tcPr>
          <w:p w14:paraId="55CACA68" w14:textId="37E8250E" w:rsidR="00071CB6" w:rsidRDefault="00071CB6" w:rsidP="00D9192A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5FC3E1E1" w14:textId="77777777" w:rsidR="00071CB6" w:rsidRPr="00C46A09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8BD565E" w14:textId="77777777" w:rsidR="00071CB6" w:rsidRPr="00C46F07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A747FE" w14:textId="77777777" w:rsidR="00071CB6" w:rsidRPr="00F568B5" w:rsidRDefault="00071CB6" w:rsidP="000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68187DB" w14:textId="77777777" w:rsidR="00071CB6" w:rsidRPr="00C46F07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45B952" w14:textId="77777777" w:rsidR="00071CB6" w:rsidRPr="005248EA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E353AE" w14:textId="77777777" w:rsidR="00071CB6" w:rsidRPr="00C46F07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0E32B3" w14:textId="77777777" w:rsidR="00071CB6" w:rsidRPr="005248EA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6BBB381" w14:textId="77777777" w:rsidR="00071CB6" w:rsidRPr="00C46F07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E2115D" w14:textId="77777777" w:rsidR="00071CB6" w:rsidRPr="005248EA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0EAC9" w14:textId="77777777" w:rsidR="00071CB6" w:rsidRPr="00C46F07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71CB6" w:rsidRPr="006D1E2A" w14:paraId="33BA996A" w14:textId="77777777" w:rsidTr="00F23A5D">
        <w:trPr>
          <w:trHeight w:val="281"/>
        </w:trPr>
        <w:tc>
          <w:tcPr>
            <w:tcW w:w="2610" w:type="dxa"/>
            <w:shd w:val="clear" w:color="auto" w:fill="auto"/>
          </w:tcPr>
          <w:p w14:paraId="348F5285" w14:textId="0A00D9B5" w:rsidR="00071CB6" w:rsidRPr="00292CE3" w:rsidRDefault="00071CB6" w:rsidP="00071CB6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95D7BD3" w14:textId="77777777" w:rsidR="00071CB6" w:rsidRPr="00C46A09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26440BF" w14:textId="1DD4F3F3" w:rsidR="00071CB6" w:rsidRPr="00F568B5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2B1492DD" w14:textId="77777777" w:rsidR="00071CB6" w:rsidRPr="00F568B5" w:rsidRDefault="00071CB6" w:rsidP="000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F52F9F5" w14:textId="44B639D2" w:rsidR="00071CB6" w:rsidRPr="005248EA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C0565" w14:textId="77777777" w:rsidR="00071CB6" w:rsidRPr="005248EA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877C1EB" w14:textId="227A30FE" w:rsidR="00071CB6" w:rsidRPr="005248EA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572020" w14:textId="77777777" w:rsidR="00071CB6" w:rsidRPr="005248EA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A78379A" w14:textId="036706BD" w:rsidR="00071CB6" w:rsidRPr="005248EA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F9EFD5" w14:textId="77777777" w:rsidR="00071CB6" w:rsidRPr="005248EA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26C8A" w14:textId="7C23C5C5" w:rsidR="00071CB6" w:rsidRPr="005248EA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B6" w:rsidRPr="006D1E2A" w14:paraId="36AB54A3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7AB7EE0E" w14:textId="423202F4" w:rsidR="00071CB6" w:rsidRPr="00292CE3" w:rsidRDefault="00071CB6" w:rsidP="00071CB6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D348FA9" w14:textId="77777777" w:rsidR="00071CB6" w:rsidRPr="00C46A09" w:rsidRDefault="00071CB6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783AE8" w14:textId="76EE1521" w:rsidR="00071CB6" w:rsidRPr="00BC5E95" w:rsidRDefault="00F66B8C" w:rsidP="00071CB6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5E95">
              <w:rPr>
                <w:rFonts w:asciiTheme="majorBidi" w:hAnsiTheme="majorBidi" w:cstheme="majorBidi"/>
                <w:sz w:val="30"/>
                <w:szCs w:val="30"/>
              </w:rPr>
              <w:t>195,711</w:t>
            </w:r>
          </w:p>
        </w:tc>
        <w:tc>
          <w:tcPr>
            <w:tcW w:w="236" w:type="dxa"/>
          </w:tcPr>
          <w:p w14:paraId="7378C180" w14:textId="77777777" w:rsidR="00071CB6" w:rsidRPr="00BC5E95" w:rsidRDefault="00071CB6" w:rsidP="000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A448ED" w14:textId="75522371" w:rsidR="00071CB6" w:rsidRPr="00BC5E95" w:rsidRDefault="00F66B8C" w:rsidP="00F23A5D">
            <w:pPr>
              <w:pStyle w:val="acctfourfigures"/>
              <w:tabs>
                <w:tab w:val="clear" w:pos="765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5E95">
              <w:rPr>
                <w:rFonts w:asciiTheme="majorBidi" w:hAnsiTheme="majorBidi" w:cstheme="majorBidi"/>
                <w:sz w:val="30"/>
                <w:szCs w:val="30"/>
              </w:rPr>
              <w:t>51,036</w:t>
            </w:r>
          </w:p>
        </w:tc>
        <w:tc>
          <w:tcPr>
            <w:tcW w:w="270" w:type="dxa"/>
          </w:tcPr>
          <w:p w14:paraId="0B8EAF00" w14:textId="77777777" w:rsidR="00071CB6" w:rsidRPr="00BC5E95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DC530F" w14:textId="48D353B4" w:rsidR="00071CB6" w:rsidRPr="00BC5E95" w:rsidRDefault="00F66B8C" w:rsidP="00F23A5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5E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B7244" w14:textId="77777777" w:rsidR="00071CB6" w:rsidRPr="00BC5E95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B7273" w14:textId="3B8E7586" w:rsidR="00071CB6" w:rsidRPr="00BC5E95" w:rsidRDefault="00F66B8C" w:rsidP="00F23A5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5E95">
              <w:rPr>
                <w:rFonts w:asciiTheme="majorBidi" w:hAnsiTheme="majorBidi" w:cstheme="majorBidi"/>
                <w:sz w:val="30"/>
                <w:szCs w:val="30"/>
              </w:rPr>
              <w:t>144,675</w:t>
            </w:r>
          </w:p>
        </w:tc>
        <w:tc>
          <w:tcPr>
            <w:tcW w:w="270" w:type="dxa"/>
          </w:tcPr>
          <w:p w14:paraId="51324DCA" w14:textId="77777777" w:rsidR="00071CB6" w:rsidRPr="00BC5E95" w:rsidRDefault="00071CB6" w:rsidP="00071CB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F1813" w14:textId="47753A0D" w:rsidR="00071CB6" w:rsidRPr="00BC5E95" w:rsidRDefault="00F66B8C" w:rsidP="00F23A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BC5E95">
              <w:rPr>
                <w:rFonts w:asciiTheme="majorBidi" w:hAnsiTheme="majorBidi" w:cstheme="majorBidi"/>
                <w:sz w:val="30"/>
                <w:szCs w:val="30"/>
              </w:rPr>
              <w:t>195,711</w:t>
            </w:r>
          </w:p>
        </w:tc>
      </w:tr>
      <w:tr w:rsidR="004C498E" w:rsidRPr="00C46A09" w14:paraId="3480C943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65DAD2D8" w14:textId="77777777" w:rsidR="004C498E" w:rsidRPr="00292CE3" w:rsidRDefault="004C498E" w:rsidP="004C498E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6D79C50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4557E" w14:textId="163CCB16" w:rsidR="004C498E" w:rsidRPr="00BC5E95" w:rsidRDefault="00F66B8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851,238</w:t>
            </w:r>
          </w:p>
        </w:tc>
        <w:tc>
          <w:tcPr>
            <w:tcW w:w="236" w:type="dxa"/>
          </w:tcPr>
          <w:p w14:paraId="1DA0B7F7" w14:textId="77777777" w:rsidR="004C498E" w:rsidRPr="00BC5E95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BE3581" w14:textId="77777777" w:rsidR="004C498E" w:rsidRPr="00BC5E9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7673C" w14:textId="77777777" w:rsidR="004C498E" w:rsidRPr="00BC5E9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E04CAE" w14:textId="77777777" w:rsidR="004C498E" w:rsidRPr="00BC5E9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A678E" w14:textId="77777777" w:rsidR="004C498E" w:rsidRPr="00BC5E9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3A334" w14:textId="77777777" w:rsidR="004C498E" w:rsidRPr="00BC5E9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8DC09" w14:textId="77777777" w:rsidR="004C498E" w:rsidRPr="00BC5E9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4DE616" w14:textId="7DFDB21D" w:rsidR="004C498E" w:rsidRPr="00BC5E95" w:rsidRDefault="00F66B8C" w:rsidP="00F23A5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851,238</w:t>
            </w:r>
          </w:p>
        </w:tc>
      </w:tr>
      <w:tr w:rsidR="00BF5189" w:rsidRPr="00C46A09" w14:paraId="6993D080" w14:textId="289DF5C4" w:rsidTr="00F23A5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7F6A202B" w14:textId="2AA555C5" w:rsidR="00BF5189" w:rsidRPr="00C46A09" w:rsidRDefault="00BF5189" w:rsidP="001319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25611B6B" w14:textId="4A9EAF58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19659863" w14:textId="4F37BEC2" w:rsidR="00BF5189" w:rsidRPr="00292CE3" w:rsidRDefault="00A777AB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5189" w:rsidRPr="00C46A09" w14:paraId="25B30538" w14:textId="2BAECC11" w:rsidTr="00F23A5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66B2A3BA" w14:textId="4EEA1926" w:rsidR="00BF5189" w:rsidRPr="00C46A09" w:rsidRDefault="00BF5189" w:rsidP="001319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E3FFF9E" w14:textId="05D3A272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3E4391" w14:textId="114C6CCE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7B2CC31" w14:textId="3BF6CBB1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21506EAF" w14:textId="0AFD1F8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F5189" w:rsidRPr="00C46A09" w14:paraId="5E49D583" w14:textId="3BC25977" w:rsidTr="00F23A5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FDC006C" w14:textId="273103BC" w:rsidR="00BF5189" w:rsidRPr="00292CE3" w:rsidRDefault="00BF5189" w:rsidP="001319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15C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609093A" w14:textId="02F2C413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B3AF50" w14:textId="67BB03C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F598793" w14:textId="1695B24D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8B2E174" w14:textId="42BA9817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17FEAD2" w14:textId="0B698D90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9F9D574" w14:textId="58903907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07EB4D0" w14:textId="2FE8A05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093C7D8" w14:textId="492716E3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06668C9" w14:textId="7BA5CEF7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6C2810" w14:textId="21A1157E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F5189" w:rsidRPr="00C46A09" w14:paraId="13011422" w14:textId="608BC1AF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5190EB6A" w14:textId="29EF0A24" w:rsidR="00BF5189" w:rsidRPr="00292CE3" w:rsidRDefault="00BF5189" w:rsidP="001319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FA41FC5" w14:textId="5264CDBC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16638F60" w14:textId="2101C061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80224E" w14:textId="5B3E0448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2B0C84D" w14:textId="75372B7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15C00" w:rsidRPr="00C46A09" w14:paraId="4265B67A" w14:textId="49176DD3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2B6E0DE1" w14:textId="481E3C76" w:rsidR="00C15C00" w:rsidRPr="00292CE3" w:rsidRDefault="00C15C00" w:rsidP="00C15C0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8174D0D" w14:textId="7C3E0EC0" w:rsidR="00C15C00" w:rsidRPr="00C46A09" w:rsidRDefault="00C15C00" w:rsidP="00C15C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0F3BD2B" w14:textId="73C8C3E6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D0578" w14:textId="78103AF9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B7A754" w14:textId="21B35C5E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4072" w14:textId="78EB4A00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0423DD" w14:textId="7582E99E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0B5F2" w14:textId="3A4949E9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0C487" w14:textId="28A53EB2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510C" w14:textId="6662FE57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229AE" w14:textId="7EC43AF9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C00" w:rsidRPr="00C46A09" w14:paraId="352D2E05" w14:textId="2345D966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53163DFC" w14:textId="35E2799F" w:rsidR="00C15C00" w:rsidRPr="00292CE3" w:rsidRDefault="00C15C00" w:rsidP="00C15C0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754DA52" w14:textId="316BDF1D" w:rsidR="00C15C00" w:rsidRPr="00C46A09" w:rsidRDefault="00C15C00" w:rsidP="00C15C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48333D" w14:textId="125B33A7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26E85" w14:textId="4FD95885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B6C979" w14:textId="6025D1C3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2AC" w14:textId="25ED11D0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3D7C5" w14:textId="12D12897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98100" w14:textId="7D0EDC07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E6AE25" w14:textId="3E1BFB12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3B6C7" w14:textId="527BA533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7DB83" w14:textId="6C7D7030" w:rsidR="00C15C00" w:rsidRPr="00292CE3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C00" w:rsidRPr="006D1E2A" w14:paraId="0FEE6127" w14:textId="77777777" w:rsidTr="00F23A5D">
        <w:trPr>
          <w:trHeight w:val="281"/>
        </w:trPr>
        <w:tc>
          <w:tcPr>
            <w:tcW w:w="2610" w:type="dxa"/>
            <w:shd w:val="clear" w:color="auto" w:fill="auto"/>
          </w:tcPr>
          <w:p w14:paraId="07580003" w14:textId="31ACA6BB" w:rsidR="00C15C00" w:rsidRDefault="00C15C00" w:rsidP="00C15C00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60530D4" w14:textId="77777777" w:rsidR="00C15C00" w:rsidRPr="00C46A09" w:rsidRDefault="00C15C00" w:rsidP="00C15C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02F28A2" w14:textId="77777777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368CBE" w14:textId="77777777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63C23036" w14:textId="77777777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C063A1" w14:textId="77777777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EBAF36E" w14:textId="77777777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97191" w14:textId="77777777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26A0C4" w14:textId="77777777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257EB" w14:textId="77777777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AE9B" w14:textId="77777777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15C00" w:rsidRPr="006D1E2A" w14:paraId="19E5956D" w14:textId="3D3BA30D" w:rsidTr="00F23A5D">
        <w:trPr>
          <w:trHeight w:val="281"/>
        </w:trPr>
        <w:tc>
          <w:tcPr>
            <w:tcW w:w="2610" w:type="dxa"/>
            <w:shd w:val="clear" w:color="auto" w:fill="auto"/>
          </w:tcPr>
          <w:p w14:paraId="214B525B" w14:textId="5AA17D74" w:rsidR="00C15C00" w:rsidRPr="00292CE3" w:rsidRDefault="00C15C00" w:rsidP="00C15C00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61A32D0C" w14:textId="1ADA4734" w:rsidR="00C15C00" w:rsidRPr="00C46A09" w:rsidRDefault="00C15C00" w:rsidP="00C15C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0403D8" w14:textId="1AEF35B9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654,295</w:t>
            </w:r>
          </w:p>
        </w:tc>
        <w:tc>
          <w:tcPr>
            <w:tcW w:w="236" w:type="dxa"/>
          </w:tcPr>
          <w:p w14:paraId="5114512E" w14:textId="3488FBBA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37B3824" w14:textId="46ACF1A7" w:rsidR="00C15C00" w:rsidRPr="00C46F07" w:rsidRDefault="00C15C00" w:rsidP="00F23A5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257C2A" w14:textId="66404429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E195537" w14:textId="148DA6BC" w:rsidR="00C15C00" w:rsidRPr="005248EA" w:rsidRDefault="00C15C00" w:rsidP="00F23A5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  <w:tc>
          <w:tcPr>
            <w:tcW w:w="270" w:type="dxa"/>
          </w:tcPr>
          <w:p w14:paraId="1CE6DF7F" w14:textId="2C1528A8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18CDAC" w14:textId="1B784FE1" w:rsidR="00C15C00" w:rsidRPr="005248EA" w:rsidRDefault="00C15C00" w:rsidP="00F23A5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9724B7" w14:textId="736A8202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8432A" w14:textId="35ED1B03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</w:tr>
      <w:tr w:rsidR="00C15C00" w:rsidRPr="006D1E2A" w14:paraId="35FAD9C9" w14:textId="718D2BB0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6F6B99F8" w14:textId="70975471" w:rsidR="00C15C00" w:rsidRPr="00292CE3" w:rsidRDefault="00C15C00" w:rsidP="00271C3E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DFEBD47" w14:textId="45A17512" w:rsidR="00C15C00" w:rsidRPr="00C46A09" w:rsidRDefault="00C15C00" w:rsidP="00C15C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0AFFBC7" w14:textId="788F689C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A5AB07F" w14:textId="7F4423A2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431E29D" w14:textId="30AD28BA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CF6466" w14:textId="7FA1182B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B5BD9" w14:textId="7E002B61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0F4F8D" w14:textId="6DE3B603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36BA526" w14:textId="678D10D6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AB5CE0" w14:textId="6C102D34" w:rsidR="00C15C00" w:rsidRPr="005248E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6CE72" w14:textId="29CBD176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15C00" w:rsidRPr="00C46A09" w14:paraId="0CA5B5D1" w14:textId="73209FC1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7381BCEC" w14:textId="35C39DF0" w:rsidR="00C15C00" w:rsidRPr="00292CE3" w:rsidRDefault="00C15C00" w:rsidP="00C15C00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3399FD2" w14:textId="6B1EEE0A" w:rsidR="00C15C00" w:rsidRPr="00C46A09" w:rsidRDefault="00C15C00" w:rsidP="00C15C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B51F51" w14:textId="2C8EC8B8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37F5313" w14:textId="09B5C835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6A2C1EB" w14:textId="1DCE61DD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F608D1" w14:textId="118D0F24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5BD3FD4" w14:textId="6B8A7FDD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8464BE8" w14:textId="3B582C6F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BDADD58" w14:textId="40AD6E93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66A5F8C" w14:textId="5877C57B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9E04AE2" w14:textId="7CB70E16" w:rsidR="00C15C00" w:rsidRPr="00884B5C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15C00" w:rsidRPr="00C46A09" w14:paraId="2A53D85C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3633A478" w14:textId="6DA0199C" w:rsidR="00C15C00" w:rsidRPr="00D71F54" w:rsidRDefault="00C15C00" w:rsidP="00C15C00">
            <w:pPr>
              <w:ind w:left="16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639672F" w14:textId="77777777" w:rsidR="00C15C00" w:rsidRPr="00C46A09" w:rsidRDefault="00C15C00" w:rsidP="00C15C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385CE1" w14:textId="32036DDC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195,711</w:t>
            </w:r>
          </w:p>
        </w:tc>
        <w:tc>
          <w:tcPr>
            <w:tcW w:w="236" w:type="dxa"/>
          </w:tcPr>
          <w:p w14:paraId="744FDF4E" w14:textId="77777777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7369CB0" w14:textId="489A51E2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84D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51,036</w:t>
            </w:r>
          </w:p>
        </w:tc>
        <w:tc>
          <w:tcPr>
            <w:tcW w:w="270" w:type="dxa"/>
          </w:tcPr>
          <w:p w14:paraId="4525CE66" w14:textId="77777777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66BFD50" w14:textId="63443772" w:rsidR="00C15C00" w:rsidRPr="00F568B5" w:rsidRDefault="00C15C00" w:rsidP="00F23A5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E1D33D" w14:textId="77777777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D717138" w14:textId="4B100347" w:rsidR="00C15C00" w:rsidRPr="00F568B5" w:rsidRDefault="00C15C00" w:rsidP="00F23A5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144,675</w:t>
            </w:r>
          </w:p>
        </w:tc>
        <w:tc>
          <w:tcPr>
            <w:tcW w:w="270" w:type="dxa"/>
          </w:tcPr>
          <w:p w14:paraId="04117C0A" w14:textId="77777777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D04781" w14:textId="405AA617" w:rsidR="00C15C00" w:rsidRPr="00884B5C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195,711</w:t>
            </w:r>
          </w:p>
        </w:tc>
      </w:tr>
      <w:tr w:rsidR="00C15C00" w:rsidRPr="00C46A09" w14:paraId="1235B548" w14:textId="77777777" w:rsidTr="00F23A5D">
        <w:trPr>
          <w:trHeight w:val="261"/>
        </w:trPr>
        <w:tc>
          <w:tcPr>
            <w:tcW w:w="2610" w:type="dxa"/>
            <w:shd w:val="clear" w:color="auto" w:fill="auto"/>
          </w:tcPr>
          <w:p w14:paraId="7FE22EE1" w14:textId="317835A4" w:rsidR="00C15C00" w:rsidRDefault="00C15C00" w:rsidP="00C15C00">
            <w:pPr>
              <w:ind w:left="16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32D6C72" w14:textId="77777777" w:rsidR="00C15C00" w:rsidRPr="00C46A09" w:rsidRDefault="00C15C00" w:rsidP="00C15C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A60AE3" w14:textId="6BAEAE0A" w:rsidR="00C15C00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850,006</w:t>
            </w:r>
          </w:p>
        </w:tc>
        <w:tc>
          <w:tcPr>
            <w:tcW w:w="236" w:type="dxa"/>
          </w:tcPr>
          <w:p w14:paraId="1CFC6628" w14:textId="77777777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9E7CF25" w14:textId="77777777" w:rsidR="00C15C00" w:rsidRPr="00B84D1A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028446" w14:textId="77777777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499565C" w14:textId="77777777" w:rsidR="00C15C00" w:rsidRPr="00C46F07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92D4AC" w14:textId="77777777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0F5AEBC" w14:textId="77777777" w:rsidR="00C15C00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3D63DA" w14:textId="77777777" w:rsidR="00C15C00" w:rsidRPr="00F568B5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C57EA" w14:textId="2757B131" w:rsidR="00C15C00" w:rsidRDefault="00C15C00" w:rsidP="00C15C0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0,006</w:t>
            </w:r>
          </w:p>
        </w:tc>
      </w:tr>
    </w:tbl>
    <w:p w14:paraId="4909B646" w14:textId="14A288D4" w:rsidR="00F7042B" w:rsidRPr="00E161CE" w:rsidRDefault="00F7042B" w:rsidP="00E161CE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A67E7FC" w14:textId="640ED7F6" w:rsidR="00F7042B" w:rsidRPr="00E161CE" w:rsidRDefault="00F7042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ของลำดับชั้น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287FEB75" w14:textId="77777777" w:rsidR="00F7042B" w:rsidRPr="00E161CE" w:rsidRDefault="00F7042B" w:rsidP="00E161CE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40BE856" w14:textId="27847329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="007E7728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DD1532" w14:textId="77777777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782CCA5" w14:textId="5DF9625E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="007E7728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113BA8CA" w14:textId="7C3FC394" w:rsidR="008F33EA" w:rsidRDefault="008F3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C4A37E0" w14:textId="658E0DBD" w:rsidR="004818D9" w:rsidRDefault="004432CE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E2080C" w:rsidRPr="00E161C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1EFAB91" w14:textId="77777777" w:rsidR="00F524FA" w:rsidRPr="00D9192A" w:rsidRDefault="00F524FA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BC5E4D" w:rsidRPr="00E161CE" w14:paraId="0DCA91C5" w14:textId="77777777" w:rsidTr="00BC5E4D">
        <w:trPr>
          <w:trHeight w:val="346"/>
          <w:tblHeader/>
        </w:trPr>
        <w:tc>
          <w:tcPr>
            <w:tcW w:w="6210" w:type="dxa"/>
          </w:tcPr>
          <w:p w14:paraId="471E5D72" w14:textId="77777777" w:rsidR="00BC5E4D" w:rsidRPr="00125899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1989242" w14:textId="2B75C7B5" w:rsidR="00BC5E4D" w:rsidRPr="00125899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58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258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A160D" w:rsidRPr="001258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258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160D" w:rsidRPr="001258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258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258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15C00" w:rsidRPr="001258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5C201F8F" w14:textId="77777777" w:rsidR="00BC5E4D" w:rsidRPr="00E161CE" w:rsidRDefault="00BC5E4D" w:rsidP="00E1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2FA199" w14:textId="7B11275D" w:rsidR="00BC5E4D" w:rsidRPr="00E161CE" w:rsidRDefault="00BC5E4D" w:rsidP="00E1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57708E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E3968B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8158CE3" w14:textId="4C43BE2D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5E4D" w:rsidRPr="00E161CE" w14:paraId="225EC865" w14:textId="77777777" w:rsidTr="00BC5E4D">
        <w:trPr>
          <w:trHeight w:val="346"/>
        </w:trPr>
        <w:tc>
          <w:tcPr>
            <w:tcW w:w="6210" w:type="dxa"/>
          </w:tcPr>
          <w:p w14:paraId="669BE02B" w14:textId="77777777" w:rsidR="00BC5E4D" w:rsidRPr="00125899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0CBB802" w14:textId="4C3DC418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E4D" w:rsidRPr="00E161CE" w14:paraId="618E0819" w14:textId="77777777" w:rsidTr="00BC5E4D">
        <w:trPr>
          <w:trHeight w:val="346"/>
        </w:trPr>
        <w:tc>
          <w:tcPr>
            <w:tcW w:w="6210" w:type="dxa"/>
          </w:tcPr>
          <w:p w14:paraId="48D9B305" w14:textId="77777777" w:rsidR="00BC5E4D" w:rsidRPr="00125899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2B5AEBD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D8663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E9A5E5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8E" w:rsidRPr="00E161CE" w14:paraId="711C4E1F" w14:textId="77777777" w:rsidTr="00BC5E4D">
        <w:trPr>
          <w:trHeight w:val="346"/>
        </w:trPr>
        <w:tc>
          <w:tcPr>
            <w:tcW w:w="6210" w:type="dxa"/>
          </w:tcPr>
          <w:p w14:paraId="20D992FB" w14:textId="77777777" w:rsidR="004C498E" w:rsidRPr="00125899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55E8703D" w14:textId="787BF8CC" w:rsidR="004C498E" w:rsidRPr="00E161CE" w:rsidRDefault="00DD603B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7,387</w:t>
            </w:r>
          </w:p>
        </w:tc>
        <w:tc>
          <w:tcPr>
            <w:tcW w:w="270" w:type="dxa"/>
          </w:tcPr>
          <w:p w14:paraId="5126B1D2" w14:textId="77777777" w:rsidR="004C498E" w:rsidRPr="00E161C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25F3C" w14:textId="7AE8C803" w:rsidR="004C498E" w:rsidRPr="00E161CE" w:rsidRDefault="00DD603B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7,387</w:t>
            </w:r>
          </w:p>
        </w:tc>
      </w:tr>
      <w:tr w:rsidR="000017A8" w:rsidRPr="00E161CE" w14:paraId="15CF7628" w14:textId="77777777" w:rsidTr="00BC5E4D">
        <w:trPr>
          <w:trHeight w:val="346"/>
        </w:trPr>
        <w:tc>
          <w:tcPr>
            <w:tcW w:w="6210" w:type="dxa"/>
          </w:tcPr>
          <w:p w14:paraId="3BDDDEFA" w14:textId="14D70DA4" w:rsidR="000017A8" w:rsidRPr="00125899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  <w:r w:rsidR="00125899" w:rsidRPr="0012589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และภาชนะบรรจุ</w:t>
            </w:r>
          </w:p>
        </w:tc>
        <w:tc>
          <w:tcPr>
            <w:tcW w:w="1440" w:type="dxa"/>
          </w:tcPr>
          <w:p w14:paraId="49C002F3" w14:textId="469A7BEE" w:rsidR="000017A8" w:rsidRPr="007D67A6" w:rsidRDefault="00DD603B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34,884</w:t>
            </w:r>
          </w:p>
        </w:tc>
        <w:tc>
          <w:tcPr>
            <w:tcW w:w="270" w:type="dxa"/>
          </w:tcPr>
          <w:p w14:paraId="663DEDDB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DAD2A2" w14:textId="275EE478" w:rsidR="000017A8" w:rsidRPr="007D67A6" w:rsidRDefault="00DD603B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34,884</w:t>
            </w:r>
          </w:p>
        </w:tc>
      </w:tr>
      <w:tr w:rsidR="000017A8" w:rsidRPr="00E161CE" w14:paraId="251322EF" w14:textId="77777777" w:rsidTr="00BC5E4D">
        <w:trPr>
          <w:trHeight w:val="346"/>
        </w:trPr>
        <w:tc>
          <w:tcPr>
            <w:tcW w:w="6210" w:type="dxa"/>
          </w:tcPr>
          <w:p w14:paraId="160FA286" w14:textId="77777777" w:rsidR="000017A8" w:rsidRPr="00125899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25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DAB99B" w14:textId="26FA2F7B" w:rsidR="000017A8" w:rsidRPr="00E161CE" w:rsidRDefault="00DD603B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42,271</w:t>
            </w:r>
          </w:p>
        </w:tc>
        <w:tc>
          <w:tcPr>
            <w:tcW w:w="270" w:type="dxa"/>
          </w:tcPr>
          <w:p w14:paraId="120F61BA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41F9A5" w14:textId="08DB2120" w:rsidR="000017A8" w:rsidRPr="00E161CE" w:rsidRDefault="00DD603B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42,271</w:t>
            </w:r>
          </w:p>
        </w:tc>
      </w:tr>
      <w:tr w:rsidR="000017A8" w:rsidRPr="00125899" w14:paraId="799C7A54" w14:textId="77777777" w:rsidTr="00617824">
        <w:trPr>
          <w:trHeight w:val="346"/>
          <w:tblHeader/>
        </w:trPr>
        <w:tc>
          <w:tcPr>
            <w:tcW w:w="6210" w:type="dxa"/>
          </w:tcPr>
          <w:p w14:paraId="563A972D" w14:textId="77777777" w:rsidR="000017A8" w:rsidRPr="00125899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0C67C55" w14:textId="77777777" w:rsidR="000017A8" w:rsidRPr="00125899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7A8" w:rsidRPr="00E161CE" w14:paraId="051134B2" w14:textId="77777777" w:rsidTr="003E4597">
        <w:trPr>
          <w:trHeight w:val="346"/>
          <w:tblHeader/>
        </w:trPr>
        <w:tc>
          <w:tcPr>
            <w:tcW w:w="6210" w:type="dxa"/>
          </w:tcPr>
          <w:p w14:paraId="2EEAE458" w14:textId="77777777" w:rsidR="000017A8" w:rsidRPr="00125899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0446DA97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C856F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D7BE1B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597" w:rsidRPr="00E161CE" w14:paraId="16B75C32" w14:textId="77777777" w:rsidTr="003E4597">
        <w:trPr>
          <w:trHeight w:val="346"/>
          <w:tblHeader/>
        </w:trPr>
        <w:tc>
          <w:tcPr>
            <w:tcW w:w="6210" w:type="dxa"/>
          </w:tcPr>
          <w:p w14:paraId="4EDFDCFE" w14:textId="02D9FB0A" w:rsidR="003E4597" w:rsidRPr="00125899" w:rsidRDefault="003E4597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7D2DDFC6" w14:textId="01D6689C" w:rsidR="003E4597" w:rsidRPr="003E4597" w:rsidRDefault="00421BF9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270,845</w:t>
            </w:r>
          </w:p>
        </w:tc>
        <w:tc>
          <w:tcPr>
            <w:tcW w:w="270" w:type="dxa"/>
          </w:tcPr>
          <w:p w14:paraId="63EEB786" w14:textId="77777777" w:rsidR="003E4597" w:rsidRPr="003E4597" w:rsidRDefault="003E4597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6E9D" w14:textId="0650C621" w:rsidR="003E4597" w:rsidRPr="003E4597" w:rsidRDefault="00421BF9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5899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5899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3E4597" w:rsidRPr="00E161CE" w14:paraId="212B9742" w14:textId="77777777" w:rsidTr="003E4597">
        <w:trPr>
          <w:trHeight w:val="346"/>
          <w:tblHeader/>
        </w:trPr>
        <w:tc>
          <w:tcPr>
            <w:tcW w:w="6210" w:type="dxa"/>
          </w:tcPr>
          <w:p w14:paraId="0DE550D0" w14:textId="4D9280FC" w:rsidR="003E4597" w:rsidRPr="00125899" w:rsidRDefault="003E4597" w:rsidP="003E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A00F3" w14:textId="67BC0E61" w:rsidR="003E4597" w:rsidRPr="003E4597" w:rsidRDefault="00B41823" w:rsidP="003E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3E4597" w:rsidRPr="003E4597">
              <w:rPr>
                <w:rFonts w:asciiTheme="majorBidi" w:hAnsiTheme="majorBidi" w:cstheme="majorBidi"/>
                <w:sz w:val="30"/>
                <w:szCs w:val="30"/>
              </w:rPr>
              <w:t>,429</w:t>
            </w:r>
          </w:p>
        </w:tc>
        <w:tc>
          <w:tcPr>
            <w:tcW w:w="270" w:type="dxa"/>
          </w:tcPr>
          <w:p w14:paraId="64E32565" w14:textId="77777777" w:rsidR="003E4597" w:rsidRPr="003E4597" w:rsidRDefault="003E4597" w:rsidP="003E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1E7997" w14:textId="0B79ED09" w:rsidR="003E4597" w:rsidRPr="003E4597" w:rsidRDefault="003E4597" w:rsidP="003E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E4597">
              <w:rPr>
                <w:rFonts w:asciiTheme="majorBidi" w:hAnsiTheme="majorBidi" w:cstheme="majorBidi"/>
                <w:sz w:val="30"/>
                <w:szCs w:val="30"/>
              </w:rPr>
              <w:t>25,354</w:t>
            </w:r>
          </w:p>
        </w:tc>
      </w:tr>
      <w:tr w:rsidR="000017A8" w:rsidRPr="00E161CE" w14:paraId="4B7EA92D" w14:textId="77777777" w:rsidTr="003E4597">
        <w:trPr>
          <w:trHeight w:val="346"/>
          <w:tblHeader/>
        </w:trPr>
        <w:tc>
          <w:tcPr>
            <w:tcW w:w="6210" w:type="dxa"/>
          </w:tcPr>
          <w:p w14:paraId="11BEA3AA" w14:textId="1F71CF17" w:rsidR="000017A8" w:rsidRPr="00125899" w:rsidRDefault="003E4597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9977DD" w14:textId="1B1B8D1F" w:rsidR="000017A8" w:rsidRPr="00E161CE" w:rsidRDefault="00B41823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  <w:r w:rsidR="00202678" w:rsidRPr="00202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,274</w:t>
            </w:r>
          </w:p>
        </w:tc>
        <w:tc>
          <w:tcPr>
            <w:tcW w:w="270" w:type="dxa"/>
          </w:tcPr>
          <w:p w14:paraId="6F984D16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D22773" w14:textId="13D43067" w:rsidR="000017A8" w:rsidRPr="00E161CE" w:rsidRDefault="0020267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25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Pr="00202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125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23B9CF5B" w14:textId="77777777" w:rsidR="00E161CE" w:rsidRPr="00E161CE" w:rsidRDefault="00E161CE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380F3" w14:textId="14137AF4" w:rsidR="00EB73ED" w:rsidRPr="00EB276B" w:rsidRDefault="004432CE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E2080C"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EB276B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EB276B" w:rsidRDefault="00EF6B86" w:rsidP="0015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outlineLvl w:val="0"/>
        <w:rPr>
          <w:rFonts w:ascii="Angsana New" w:hAnsi="Angsana New"/>
          <w:sz w:val="30"/>
          <w:szCs w:val="30"/>
        </w:rPr>
      </w:pPr>
    </w:p>
    <w:p w14:paraId="2CBA8CCD" w14:textId="11E627FE" w:rsidR="004F3E13" w:rsidRPr="002F3BAB" w:rsidRDefault="004F3E13" w:rsidP="004F3E1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BAB">
        <w:rPr>
          <w:rFonts w:ascii="Angsana New" w:hAnsi="Angsana New"/>
          <w:sz w:val="30"/>
          <w:szCs w:val="30"/>
        </w:rPr>
        <w:t>(</w:t>
      </w:r>
      <w:r w:rsidRPr="002F3BAB">
        <w:rPr>
          <w:rFonts w:ascii="Angsana New" w:hAnsi="Angsana New"/>
          <w:sz w:val="30"/>
          <w:szCs w:val="30"/>
          <w:cs/>
        </w:rPr>
        <w:t xml:space="preserve">ก) </w:t>
      </w:r>
      <w:r w:rsidRPr="002F3BAB">
        <w:rPr>
          <w:rFonts w:ascii="Angsana New" w:hAnsi="Angsana New"/>
          <w:sz w:val="30"/>
          <w:szCs w:val="30"/>
          <w:cs/>
        </w:rPr>
        <w:tab/>
      </w:r>
      <w:r w:rsidRPr="002F3BAB">
        <w:rPr>
          <w:rFonts w:asciiTheme="majorBidi" w:hAnsiTheme="majorBidi" w:cstheme="majorBidi"/>
          <w:sz w:val="30"/>
          <w:szCs w:val="30"/>
          <w:cs/>
        </w:rPr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</w:t>
      </w:r>
      <w:r w:rsidRPr="005F57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5F57BC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5F57B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ปัจจุบันคดีความดังกล่าวอยู่ในระหว่างพิจารณาของศาลชั้นต้น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Pr="002F3BAB">
        <w:rPr>
          <w:rFonts w:asciiTheme="majorBidi" w:hAnsiTheme="majorBidi" w:cstheme="majorBidi"/>
          <w:sz w:val="30"/>
          <w:szCs w:val="30"/>
        </w:rPr>
        <w:t xml:space="preserve">31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F3BAB">
        <w:rPr>
          <w:rFonts w:asciiTheme="majorBidi" w:hAnsiTheme="majorBidi" w:cstheme="majorBidi"/>
          <w:sz w:val="30"/>
          <w:szCs w:val="30"/>
        </w:rPr>
        <w:t xml:space="preserve">2565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B86CBE" w14:textId="4E0A6BB4" w:rsidR="004F3E13" w:rsidRPr="002F3BAB" w:rsidRDefault="004F3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3D3072F4" w14:textId="4E518D80" w:rsidR="004F3E13" w:rsidRPr="002F3BAB" w:rsidRDefault="004F3E13" w:rsidP="004F3E1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(ข) </w:t>
      </w:r>
      <w:r w:rsidRPr="002F3BAB">
        <w:rPr>
          <w:rFonts w:asciiTheme="majorBidi" w:hAnsiTheme="majorBidi" w:cstheme="majorBidi"/>
          <w:sz w:val="30"/>
          <w:szCs w:val="30"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="005F57BC"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เป็นจำนวนเงินรวมประมาณ </w:t>
      </w:r>
      <w:r w:rsidRPr="002F3BAB">
        <w:rPr>
          <w:rFonts w:asciiTheme="majorBidi" w:hAnsiTheme="majorBidi" w:cstheme="majorBidi"/>
          <w:sz w:val="30"/>
          <w:szCs w:val="30"/>
        </w:rPr>
        <w:t>1.45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</w:t>
      </w:r>
      <w:r w:rsidR="00555019"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57BC"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/>
          <w:sz w:val="30"/>
          <w:szCs w:val="30"/>
        </w:rPr>
        <w:t>0.1</w:t>
      </w:r>
      <w:r w:rsidR="00125899">
        <w:rPr>
          <w:rFonts w:asciiTheme="majorBidi" w:hAnsiTheme="majorBidi" w:cstheme="majorBidi"/>
          <w:sz w:val="30"/>
          <w:szCs w:val="30"/>
        </w:rPr>
        <w:t>0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ล้า</w:t>
      </w:r>
      <w:r w:rsidR="005F57BC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2F3BAB">
        <w:rPr>
          <w:rFonts w:asciiTheme="majorBidi" w:hAnsiTheme="majorBidi" w:cstheme="majorBidi"/>
          <w:sz w:val="30"/>
          <w:szCs w:val="30"/>
          <w:cs/>
        </w:rPr>
        <w:t>บาท ปัจจุบันคดีความดังกล่าวอยู่ในระหว่างยื่นอุทธรณ์ ทั้งนี้ บริษัทได้บันทึกประมาณการหนี้สินจาก</w:t>
      </w:r>
      <w:r w:rsidR="00E25F9C">
        <w:rPr>
          <w:rFonts w:asciiTheme="majorBidi" w:hAnsiTheme="majorBidi" w:cstheme="majorBidi"/>
          <w:sz w:val="30"/>
          <w:szCs w:val="30"/>
        </w:rPr>
        <w:br/>
      </w:r>
      <w:r w:rsidRPr="002F3BAB">
        <w:rPr>
          <w:rFonts w:asciiTheme="majorBidi" w:hAnsiTheme="majorBidi" w:cstheme="majorBidi"/>
          <w:sz w:val="30"/>
          <w:szCs w:val="30"/>
          <w:cs/>
        </w:rPr>
        <w:t>คดีความดังกล่าวในงบการเงินแล้ว</w:t>
      </w:r>
    </w:p>
    <w:p w14:paraId="06B6C622" w14:textId="77777777" w:rsidR="004F3E13" w:rsidRPr="002F3BAB" w:rsidRDefault="004F3E13" w:rsidP="004F3E1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BCD16" w14:textId="30330FF0" w:rsidR="004F3E13" w:rsidRPr="002F3BAB" w:rsidRDefault="004F3E13" w:rsidP="004F3E1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t>(ค)</w:t>
      </w:r>
      <w:r w:rsidRPr="002F3BAB">
        <w:rPr>
          <w:rFonts w:asciiTheme="majorBidi" w:hAnsiTheme="majorBidi" w:cstheme="majorBidi"/>
          <w:sz w:val="30"/>
          <w:szCs w:val="30"/>
          <w:cs/>
        </w:rPr>
        <w:tab/>
      </w:r>
      <w:r w:rsidRPr="002F3BAB">
        <w:rPr>
          <w:rFonts w:asciiTheme="majorBidi" w:hAnsiTheme="majorBidi" w:cstheme="majorBidi" w:hint="cs"/>
          <w:spacing w:val="-2"/>
          <w:sz w:val="30"/>
          <w:szCs w:val="30"/>
          <w:cs/>
        </w:rPr>
        <w:t>พนักงาน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ที่บริษัทเลิกจ้างจำนวน </w:t>
      </w:r>
      <w:r w:rsidRPr="002F3BA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ได้ฟ้องร้องบริษัทว่าเลิกจ้างไม่เป็นธรรม ทุนทรัพย์ฟ้องร้อง</w:t>
      </w:r>
      <w:r w:rsidRPr="002F3BAB">
        <w:rPr>
          <w:rFonts w:asciiTheme="majorBidi" w:hAnsiTheme="majorBidi" w:cstheme="majorBidi" w:hint="cs"/>
          <w:spacing w:val="-2"/>
          <w:sz w:val="30"/>
          <w:szCs w:val="30"/>
          <w:cs/>
        </w:rPr>
        <w:t>รวม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</w:rPr>
        <w:t xml:space="preserve">1.14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2F3BAB">
        <w:rPr>
          <w:rFonts w:asciiTheme="majorBidi" w:hAnsiTheme="majorBidi" w:cstheme="majorBidi"/>
          <w:sz w:val="30"/>
          <w:szCs w:val="30"/>
          <w:cs/>
        </w:rPr>
        <w:t>บาท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3BAB" w:rsidRPr="002F3BAB">
        <w:rPr>
          <w:rFonts w:asciiTheme="majorBidi" w:hAnsiTheme="majorBidi"/>
          <w:sz w:val="30"/>
          <w:szCs w:val="30"/>
          <w:cs/>
        </w:rPr>
        <w:t xml:space="preserve">ปัจจุบันคดีความดังกล่าวอยู่ในระหว่างยื่นอุทธรณ์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="00555019" w:rsidRPr="002F3BAB">
        <w:rPr>
          <w:rFonts w:asciiTheme="majorBidi" w:hAnsiTheme="majorBidi" w:cstheme="majorBidi"/>
          <w:sz w:val="30"/>
          <w:szCs w:val="30"/>
        </w:rPr>
        <w:t xml:space="preserve">31 </w:t>
      </w:r>
      <w:r w:rsidR="00555019" w:rsidRPr="002F3BA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55019" w:rsidRPr="002F3BAB">
        <w:rPr>
          <w:rFonts w:asciiTheme="majorBidi" w:hAnsiTheme="majorBidi" w:cstheme="majorBidi"/>
          <w:sz w:val="30"/>
          <w:szCs w:val="30"/>
        </w:rPr>
        <w:t xml:space="preserve">2565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F72695" w14:textId="1A7D5FE2" w:rsidR="004374E2" w:rsidRDefault="0043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C4E80D" w14:textId="02A3DA24" w:rsidR="002F3BAB" w:rsidRDefault="002F3BAB" w:rsidP="002F3BA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lastRenderedPageBreak/>
        <w:t>(ง)</w:t>
      </w:r>
      <w:r w:rsidRPr="002F3BAB">
        <w:rPr>
          <w:rFonts w:asciiTheme="majorBidi" w:hAnsiTheme="majorBidi" w:cstheme="majorBidi"/>
          <w:sz w:val="30"/>
          <w:szCs w:val="30"/>
          <w:cs/>
        </w:rPr>
        <w:tab/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</w:t>
      </w:r>
      <w:r w:rsidR="005F57BC">
        <w:rPr>
          <w:rFonts w:asciiTheme="majorBidi" w:hAnsiTheme="majorBidi"/>
          <w:spacing w:val="-2"/>
          <w:sz w:val="30"/>
          <w:szCs w:val="30"/>
          <w:cs/>
        </w:rPr>
        <w:br/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เป็นจำนวนเงินรวมประมาณ </w:t>
      </w:r>
      <w:r w:rsidRPr="002F3BAB">
        <w:rPr>
          <w:rFonts w:asciiTheme="majorBidi" w:hAnsiTheme="majorBidi"/>
          <w:spacing w:val="-2"/>
          <w:sz w:val="30"/>
          <w:szCs w:val="30"/>
        </w:rPr>
        <w:t>1</w:t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 ล้านบาท 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ปัจจุบันคดีความดังกล่าวอยู่ในระหว่างพิจารณาของศาลชั้นต้น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 w:rsidR="005F57BC"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2F3BAB">
        <w:rPr>
          <w:rFonts w:asciiTheme="majorBidi" w:hAnsiTheme="majorBidi" w:cstheme="majorBidi"/>
          <w:sz w:val="30"/>
          <w:szCs w:val="30"/>
        </w:rPr>
        <w:t xml:space="preserve">31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F3BAB">
        <w:rPr>
          <w:rFonts w:asciiTheme="majorBidi" w:hAnsiTheme="majorBidi" w:cstheme="majorBidi"/>
          <w:sz w:val="30"/>
          <w:szCs w:val="30"/>
        </w:rPr>
        <w:t xml:space="preserve">2565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E7AA4E" w14:textId="77777777" w:rsidR="004374E2" w:rsidRPr="009C5865" w:rsidRDefault="004374E2" w:rsidP="002F3BA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DEBDE5" w14:textId="7934AE7F" w:rsidR="00E9633B" w:rsidRPr="00B43367" w:rsidRDefault="006F22C5" w:rsidP="006F22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43367">
        <w:rPr>
          <w:rFonts w:ascii="Angsana New" w:hAnsi="Angsana New" w:cs="Angsana New"/>
          <w:b/>
          <w:bCs/>
          <w:sz w:val="30"/>
          <w:szCs w:val="30"/>
        </w:rPr>
        <w:t>1</w:t>
      </w:r>
      <w:r w:rsidR="004432CE">
        <w:rPr>
          <w:rFonts w:ascii="Angsana New" w:hAnsi="Angsana New" w:cs="Angsana New"/>
          <w:b/>
          <w:bCs/>
          <w:sz w:val="30"/>
          <w:szCs w:val="30"/>
        </w:rPr>
        <w:t>0</w:t>
      </w:r>
      <w:r w:rsidRPr="00B43367">
        <w:rPr>
          <w:rFonts w:ascii="Angsana New" w:hAnsi="Angsana New" w:cs="Angsana New"/>
          <w:b/>
          <w:bCs/>
          <w:sz w:val="30"/>
          <w:szCs w:val="30"/>
        </w:rPr>
        <w:tab/>
      </w:r>
      <w:r w:rsidRPr="00B43367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2B745E5" w14:textId="31EFBD1F" w:rsidR="00683B1B" w:rsidRPr="00B43367" w:rsidRDefault="00683B1B" w:rsidP="00B43367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59A4BB" w14:textId="37F616FD" w:rsidR="00AC7DC7" w:rsidRPr="00AC7DC7" w:rsidRDefault="00C20EBE" w:rsidP="00C20E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F57BC">
        <w:rPr>
          <w:rFonts w:ascii="Angsana New" w:hAnsi="Angsana New"/>
          <w:spacing w:val="-2"/>
          <w:sz w:val="30"/>
          <w:szCs w:val="30"/>
          <w:cs/>
          <w:lang w:val="en-GB"/>
        </w:rPr>
        <w:t>ในการประชุม</w:t>
      </w:r>
      <w:r w:rsidR="00481975" w:rsidRPr="005F57BC">
        <w:rPr>
          <w:rFonts w:ascii="Angsana New" w:hAnsi="Angsana New" w:hint="cs"/>
          <w:spacing w:val="-2"/>
          <w:sz w:val="30"/>
          <w:szCs w:val="30"/>
          <w:cs/>
          <w:lang w:val="en-GB"/>
        </w:rPr>
        <w:t>สามัญ</w:t>
      </w:r>
      <w:r w:rsidRPr="005F57B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ผู้ถือหุ้นเมื่อวันที่ </w:t>
      </w:r>
      <w:r w:rsidRPr="005F57BC">
        <w:rPr>
          <w:rFonts w:ascii="Angsana New" w:hAnsi="Angsana New"/>
          <w:spacing w:val="-2"/>
          <w:sz w:val="30"/>
          <w:szCs w:val="30"/>
          <w:lang w:val="en-GB" w:bidi="ar-SA"/>
        </w:rPr>
        <w:t>2</w:t>
      </w:r>
      <w:r w:rsidR="00B43367" w:rsidRPr="005F57BC">
        <w:rPr>
          <w:rFonts w:ascii="Angsana New" w:hAnsi="Angsana New"/>
          <w:spacing w:val="-2"/>
          <w:sz w:val="30"/>
          <w:szCs w:val="30"/>
        </w:rPr>
        <w:t>5</w:t>
      </w:r>
      <w:r w:rsidRPr="005F57B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มกราคม </w:t>
      </w:r>
      <w:r w:rsidRPr="005F57BC">
        <w:rPr>
          <w:rFonts w:ascii="Angsana New" w:hAnsi="Angsana New"/>
          <w:spacing w:val="-2"/>
          <w:sz w:val="30"/>
          <w:szCs w:val="30"/>
          <w:lang w:val="en-GB" w:bidi="ar-SA"/>
        </w:rPr>
        <w:t>256</w:t>
      </w:r>
      <w:r w:rsidR="00B43367" w:rsidRPr="005F57BC">
        <w:rPr>
          <w:rFonts w:ascii="Angsana New" w:hAnsi="Angsana New"/>
          <w:spacing w:val="-2"/>
          <w:sz w:val="30"/>
          <w:szCs w:val="30"/>
          <w:lang w:val="en-GB" w:bidi="ar-SA"/>
        </w:rPr>
        <w:t>6</w:t>
      </w:r>
      <w:r w:rsidRPr="005F57B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ผู้ถือหุ้นมีมติอนุมัติการจ่ายเงินปันผลในอัตราหุ้นละ </w:t>
      </w:r>
      <w:r w:rsidRPr="005F57BC">
        <w:rPr>
          <w:rFonts w:ascii="Angsana New" w:hAnsi="Angsana New"/>
          <w:spacing w:val="-2"/>
          <w:sz w:val="30"/>
          <w:szCs w:val="30"/>
          <w:lang w:val="en-GB" w:bidi="ar-SA"/>
        </w:rPr>
        <w:t>0.3</w:t>
      </w:r>
      <w:r w:rsidR="00370D6E" w:rsidRPr="005F57BC">
        <w:rPr>
          <w:rFonts w:ascii="Angsana New" w:hAnsi="Angsana New"/>
          <w:spacing w:val="-2"/>
          <w:sz w:val="30"/>
          <w:szCs w:val="30"/>
          <w:lang w:val="en-GB" w:bidi="ar-SA"/>
        </w:rPr>
        <w:t>4</w:t>
      </w:r>
      <w:r w:rsidRPr="005F57B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บาท</w:t>
      </w:r>
      <w:r w:rsidRPr="00B43367">
        <w:rPr>
          <w:rFonts w:ascii="Angsana New" w:hAnsi="Angsana New"/>
          <w:sz w:val="30"/>
          <w:szCs w:val="30"/>
          <w:cs/>
          <w:lang w:val="en-GB"/>
        </w:rPr>
        <w:t xml:space="preserve">รวมเป็นจำนวนเงิน </w:t>
      </w:r>
      <w:r w:rsidR="00370D6E" w:rsidRPr="00B43367">
        <w:rPr>
          <w:rFonts w:ascii="Angsana New" w:hAnsi="Angsana New"/>
          <w:sz w:val="30"/>
          <w:szCs w:val="30"/>
          <w:lang w:val="en-GB" w:bidi="ar-SA"/>
        </w:rPr>
        <w:t>90.41</w:t>
      </w:r>
      <w:r w:rsidRPr="00B43367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B43367">
        <w:rPr>
          <w:rFonts w:ascii="Angsana New" w:hAnsi="Angsana New"/>
          <w:sz w:val="30"/>
          <w:szCs w:val="30"/>
          <w:cs/>
          <w:lang w:val="en-GB"/>
        </w:rPr>
        <w:t xml:space="preserve">ล้านบาท เงินปันผลดังกล่าวจะจ่ายให้แก่ผู้ถือหุ้นภายในเดือนกุมภาพันธ์ </w:t>
      </w:r>
      <w:r w:rsidRPr="00B43367">
        <w:rPr>
          <w:rFonts w:ascii="Angsana New" w:hAnsi="Angsana New"/>
          <w:sz w:val="30"/>
          <w:szCs w:val="30"/>
          <w:lang w:val="en-GB" w:bidi="ar-SA"/>
        </w:rPr>
        <w:t>256</w:t>
      </w:r>
      <w:r w:rsidR="00547BDA">
        <w:rPr>
          <w:rFonts w:ascii="Angsana New" w:hAnsi="Angsana New"/>
          <w:sz w:val="30"/>
          <w:szCs w:val="30"/>
          <w:lang w:val="en-GB" w:bidi="ar-SA"/>
        </w:rPr>
        <w:t>6</w:t>
      </w:r>
    </w:p>
    <w:sectPr w:rsidR="00AC7DC7" w:rsidRPr="00AC7DC7" w:rsidSect="0039607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019" w:bottom="576" w:left="1152" w:header="720" w:footer="720" w:gutter="0"/>
      <w:paperSrc w:first="7" w:other="7"/>
      <w:pgNumType w:start="1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D0AFE" w14:textId="77777777" w:rsidR="007F2FB1" w:rsidRDefault="007F2FB1" w:rsidP="004956B4">
      <w:r>
        <w:separator/>
      </w:r>
    </w:p>
  </w:endnote>
  <w:endnote w:type="continuationSeparator" w:id="0">
    <w:p w14:paraId="3BCEDED6" w14:textId="77777777" w:rsidR="007F2FB1" w:rsidRDefault="007F2FB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E72AD6" w:rsidRPr="0047456A" w:rsidRDefault="00E72AD6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E72AD6" w:rsidRDefault="00E72AD6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E72AD6" w:rsidRPr="00907A32" w:rsidRDefault="00E72AD6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E72AD6" w:rsidRPr="00907A32" w:rsidRDefault="00E72AD6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B56BB" w14:textId="77777777" w:rsidR="007F2FB1" w:rsidRDefault="007F2FB1" w:rsidP="004956B4">
      <w:r>
        <w:separator/>
      </w:r>
    </w:p>
  </w:footnote>
  <w:footnote w:type="continuationSeparator" w:id="0">
    <w:p w14:paraId="07B46A19" w14:textId="77777777" w:rsidR="007F2FB1" w:rsidRDefault="007F2FB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E72AD6" w:rsidRPr="009B072F" w:rsidRDefault="00E72AD6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E72AD6" w:rsidRPr="009B072F" w:rsidRDefault="00E72AD6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2A5710DF" w:rsidR="00E72AD6" w:rsidRPr="0047456A" w:rsidRDefault="00E72AD6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44FAA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E72AD6" w:rsidRDefault="00E72AD6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A185D" w14:textId="77777777" w:rsidR="002A56CB" w:rsidRPr="009B072F" w:rsidRDefault="002A56CB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C59208" w14:textId="77777777" w:rsidR="002A56CB" w:rsidRPr="009B072F" w:rsidRDefault="002A56CB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1802C79" w14:textId="77777777" w:rsidR="002A56CB" w:rsidRDefault="002A56CB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D3709A1" w14:textId="77777777" w:rsidR="002A56CB" w:rsidRDefault="002A56CB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2E88"/>
    <w:rsid w:val="00013297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620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4CDC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B62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194"/>
    <w:rsid w:val="000622B0"/>
    <w:rsid w:val="0006246B"/>
    <w:rsid w:val="0006283F"/>
    <w:rsid w:val="000629F3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1CB6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40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BCD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0BB6"/>
    <w:rsid w:val="000910C6"/>
    <w:rsid w:val="00091125"/>
    <w:rsid w:val="00091828"/>
    <w:rsid w:val="00091D9A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202"/>
    <w:rsid w:val="00094311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8B0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43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795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BCA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10103"/>
    <w:rsid w:val="001101F1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899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118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2FF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1C8"/>
    <w:rsid w:val="001574BE"/>
    <w:rsid w:val="0015761F"/>
    <w:rsid w:val="00157F14"/>
    <w:rsid w:val="00160938"/>
    <w:rsid w:val="00160B48"/>
    <w:rsid w:val="00160F70"/>
    <w:rsid w:val="00160F92"/>
    <w:rsid w:val="00160FCF"/>
    <w:rsid w:val="00161613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96B"/>
    <w:rsid w:val="00171211"/>
    <w:rsid w:val="001712BA"/>
    <w:rsid w:val="001717D9"/>
    <w:rsid w:val="00171B48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35F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BCF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937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248"/>
    <w:rsid w:val="00197AF6"/>
    <w:rsid w:val="00197BFA"/>
    <w:rsid w:val="00197C0F"/>
    <w:rsid w:val="00197E25"/>
    <w:rsid w:val="00197E81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562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4A99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26D"/>
    <w:rsid w:val="0020149B"/>
    <w:rsid w:val="0020178D"/>
    <w:rsid w:val="002018CA"/>
    <w:rsid w:val="00201C30"/>
    <w:rsid w:val="00201D33"/>
    <w:rsid w:val="00201D49"/>
    <w:rsid w:val="00202369"/>
    <w:rsid w:val="00202678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2F3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095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4ECE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981"/>
    <w:rsid w:val="00257A35"/>
    <w:rsid w:val="00257E2F"/>
    <w:rsid w:val="00260289"/>
    <w:rsid w:val="00260378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1C3E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50F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6CB"/>
    <w:rsid w:val="002A59C9"/>
    <w:rsid w:val="002A5DDC"/>
    <w:rsid w:val="002A60A3"/>
    <w:rsid w:val="002A6151"/>
    <w:rsid w:val="002A66DE"/>
    <w:rsid w:val="002A6DC2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51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44F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BAB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A7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453E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13"/>
    <w:rsid w:val="00315991"/>
    <w:rsid w:val="00316331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32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327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26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6FCD"/>
    <w:rsid w:val="003574B1"/>
    <w:rsid w:val="00357A7B"/>
    <w:rsid w:val="00357C07"/>
    <w:rsid w:val="003602DF"/>
    <w:rsid w:val="00360561"/>
    <w:rsid w:val="003607DD"/>
    <w:rsid w:val="0036091D"/>
    <w:rsid w:val="0036099F"/>
    <w:rsid w:val="00360CD1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018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56C5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49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597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BF9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4E2"/>
    <w:rsid w:val="004379CE"/>
    <w:rsid w:val="00437B65"/>
    <w:rsid w:val="00437C85"/>
    <w:rsid w:val="00437D24"/>
    <w:rsid w:val="00440008"/>
    <w:rsid w:val="00440145"/>
    <w:rsid w:val="00440573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2C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8EA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B1"/>
    <w:rsid w:val="00474CC5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76D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EAA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3E6D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98F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25E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3CD5"/>
    <w:rsid w:val="004F3E13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26A"/>
    <w:rsid w:val="004F76CF"/>
    <w:rsid w:val="004F7C29"/>
    <w:rsid w:val="004F7CA5"/>
    <w:rsid w:val="004F7D98"/>
    <w:rsid w:val="004F7F66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39B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21A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8A9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935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BDA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001"/>
    <w:rsid w:val="0055436F"/>
    <w:rsid w:val="00554522"/>
    <w:rsid w:val="00554915"/>
    <w:rsid w:val="0055499D"/>
    <w:rsid w:val="00554CCF"/>
    <w:rsid w:val="00554E53"/>
    <w:rsid w:val="00555019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9DE"/>
    <w:rsid w:val="00576A75"/>
    <w:rsid w:val="00576D81"/>
    <w:rsid w:val="00577623"/>
    <w:rsid w:val="00577E7F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381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55E"/>
    <w:rsid w:val="005A2839"/>
    <w:rsid w:val="005A284D"/>
    <w:rsid w:val="005A2BD5"/>
    <w:rsid w:val="005A3040"/>
    <w:rsid w:val="005A328E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76"/>
    <w:rsid w:val="005D6999"/>
    <w:rsid w:val="005D6B34"/>
    <w:rsid w:val="005D6C7D"/>
    <w:rsid w:val="005D6F62"/>
    <w:rsid w:val="005D70E2"/>
    <w:rsid w:val="005D7E08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88B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7BC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87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A3F"/>
    <w:rsid w:val="00630D7C"/>
    <w:rsid w:val="00630FCB"/>
    <w:rsid w:val="0063101B"/>
    <w:rsid w:val="00631250"/>
    <w:rsid w:val="006318EA"/>
    <w:rsid w:val="00631AB1"/>
    <w:rsid w:val="00631B49"/>
    <w:rsid w:val="00631C22"/>
    <w:rsid w:val="00631C61"/>
    <w:rsid w:val="00631FC0"/>
    <w:rsid w:val="00632158"/>
    <w:rsid w:val="00632161"/>
    <w:rsid w:val="006321F8"/>
    <w:rsid w:val="0063234A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62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0B30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727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885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A76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5CB"/>
    <w:rsid w:val="006926DC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CAD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1AE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CF4"/>
    <w:rsid w:val="006B607B"/>
    <w:rsid w:val="006B6203"/>
    <w:rsid w:val="006B6294"/>
    <w:rsid w:val="006B6599"/>
    <w:rsid w:val="006B664A"/>
    <w:rsid w:val="006B668B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2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6ED3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93B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D53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2AA"/>
    <w:rsid w:val="007837EA"/>
    <w:rsid w:val="00783FD2"/>
    <w:rsid w:val="00783FF8"/>
    <w:rsid w:val="007841B4"/>
    <w:rsid w:val="0078444C"/>
    <w:rsid w:val="00784B28"/>
    <w:rsid w:val="00784B36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5AE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0B1C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4E9A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5A0"/>
    <w:rsid w:val="007C3737"/>
    <w:rsid w:val="007C387C"/>
    <w:rsid w:val="007C3A06"/>
    <w:rsid w:val="007C3BFE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036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377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46F8"/>
    <w:rsid w:val="007E4F40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2FB1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02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4FAA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22A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2E1F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CE6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422"/>
    <w:rsid w:val="0088475A"/>
    <w:rsid w:val="008847BE"/>
    <w:rsid w:val="00884AEC"/>
    <w:rsid w:val="00884B5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6F8D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48E"/>
    <w:rsid w:val="00893848"/>
    <w:rsid w:val="0089390C"/>
    <w:rsid w:val="008939B9"/>
    <w:rsid w:val="00893C0C"/>
    <w:rsid w:val="00894043"/>
    <w:rsid w:val="008941CB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5E69"/>
    <w:rsid w:val="00896379"/>
    <w:rsid w:val="008963E4"/>
    <w:rsid w:val="0089641A"/>
    <w:rsid w:val="008964F3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6D6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1967"/>
    <w:rsid w:val="008B210D"/>
    <w:rsid w:val="008B2140"/>
    <w:rsid w:val="008B24E2"/>
    <w:rsid w:val="008B2691"/>
    <w:rsid w:val="008B2723"/>
    <w:rsid w:val="008B2E28"/>
    <w:rsid w:val="008B30D8"/>
    <w:rsid w:val="008B33D0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3EA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A4F"/>
    <w:rsid w:val="00913BEC"/>
    <w:rsid w:val="00913D49"/>
    <w:rsid w:val="00913E47"/>
    <w:rsid w:val="00913ED1"/>
    <w:rsid w:val="00914035"/>
    <w:rsid w:val="009140EF"/>
    <w:rsid w:val="00914267"/>
    <w:rsid w:val="00914909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6C1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D77"/>
    <w:rsid w:val="00925FA4"/>
    <w:rsid w:val="0092603D"/>
    <w:rsid w:val="0092617E"/>
    <w:rsid w:val="00926686"/>
    <w:rsid w:val="009269A3"/>
    <w:rsid w:val="009271BA"/>
    <w:rsid w:val="00927876"/>
    <w:rsid w:val="00927A5F"/>
    <w:rsid w:val="00927A67"/>
    <w:rsid w:val="00927BD3"/>
    <w:rsid w:val="00927E77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4B04"/>
    <w:rsid w:val="009453BC"/>
    <w:rsid w:val="009456F2"/>
    <w:rsid w:val="00945AC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644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2BC"/>
    <w:rsid w:val="0098044D"/>
    <w:rsid w:val="00980508"/>
    <w:rsid w:val="00980669"/>
    <w:rsid w:val="0098105B"/>
    <w:rsid w:val="009810A1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5E6E"/>
    <w:rsid w:val="009860DD"/>
    <w:rsid w:val="009860E6"/>
    <w:rsid w:val="00986116"/>
    <w:rsid w:val="009869C9"/>
    <w:rsid w:val="00986A9C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981"/>
    <w:rsid w:val="009B6C1C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B91"/>
    <w:rsid w:val="009C4E4F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503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56FD"/>
    <w:rsid w:val="009E5849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11E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2F22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49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00F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887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BF3"/>
    <w:rsid w:val="00A92F2F"/>
    <w:rsid w:val="00A93242"/>
    <w:rsid w:val="00A93387"/>
    <w:rsid w:val="00A933A5"/>
    <w:rsid w:val="00A933D6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C7FDF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2D5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DD8"/>
    <w:rsid w:val="00B15E55"/>
    <w:rsid w:val="00B15ECF"/>
    <w:rsid w:val="00B1604F"/>
    <w:rsid w:val="00B160FF"/>
    <w:rsid w:val="00B16F4B"/>
    <w:rsid w:val="00B16FC9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68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792"/>
    <w:rsid w:val="00B27875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6BC"/>
    <w:rsid w:val="00B41823"/>
    <w:rsid w:val="00B41AD1"/>
    <w:rsid w:val="00B41F94"/>
    <w:rsid w:val="00B42B75"/>
    <w:rsid w:val="00B42E5E"/>
    <w:rsid w:val="00B43084"/>
    <w:rsid w:val="00B430C7"/>
    <w:rsid w:val="00B4311E"/>
    <w:rsid w:val="00B431E1"/>
    <w:rsid w:val="00B43367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34F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8BC"/>
    <w:rsid w:val="00B628C8"/>
    <w:rsid w:val="00B62BAA"/>
    <w:rsid w:val="00B62BCA"/>
    <w:rsid w:val="00B62D23"/>
    <w:rsid w:val="00B62D62"/>
    <w:rsid w:val="00B62E95"/>
    <w:rsid w:val="00B62FD2"/>
    <w:rsid w:val="00B634B3"/>
    <w:rsid w:val="00B635B3"/>
    <w:rsid w:val="00B636B2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5EDC"/>
    <w:rsid w:val="00B662B8"/>
    <w:rsid w:val="00B665E5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0C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134"/>
    <w:rsid w:val="00BB4278"/>
    <w:rsid w:val="00BB44E0"/>
    <w:rsid w:val="00BB45DA"/>
    <w:rsid w:val="00BB4B71"/>
    <w:rsid w:val="00BB4C4A"/>
    <w:rsid w:val="00BB5375"/>
    <w:rsid w:val="00BB5433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E4D"/>
    <w:rsid w:val="00BC5E87"/>
    <w:rsid w:val="00BC5E95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60F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513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1C38"/>
    <w:rsid w:val="00C1212E"/>
    <w:rsid w:val="00C122F4"/>
    <w:rsid w:val="00C1238E"/>
    <w:rsid w:val="00C12573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00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556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CDE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18"/>
    <w:rsid w:val="00C31963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89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43E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4FD0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4A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2A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0B0D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803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28F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15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04E3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2F6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4F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565"/>
    <w:rsid w:val="00D54614"/>
    <w:rsid w:val="00D54DB0"/>
    <w:rsid w:val="00D550F7"/>
    <w:rsid w:val="00D551CB"/>
    <w:rsid w:val="00D552A0"/>
    <w:rsid w:val="00D553DE"/>
    <w:rsid w:val="00D554D8"/>
    <w:rsid w:val="00D55A8C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A6F"/>
    <w:rsid w:val="00D60011"/>
    <w:rsid w:val="00D601A6"/>
    <w:rsid w:val="00D60459"/>
    <w:rsid w:val="00D60503"/>
    <w:rsid w:val="00D6074A"/>
    <w:rsid w:val="00D60765"/>
    <w:rsid w:val="00D60BC5"/>
    <w:rsid w:val="00D60BE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30E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AE"/>
    <w:rsid w:val="00D913F3"/>
    <w:rsid w:val="00D9147C"/>
    <w:rsid w:val="00D914DD"/>
    <w:rsid w:val="00D9192A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5F90"/>
    <w:rsid w:val="00D9629E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1EF4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576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3B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AD1"/>
    <w:rsid w:val="00E25D41"/>
    <w:rsid w:val="00E25E6F"/>
    <w:rsid w:val="00E25F9C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37EFC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93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BFC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CF6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6FB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B16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BB2"/>
    <w:rsid w:val="00EF3CAA"/>
    <w:rsid w:val="00EF44B1"/>
    <w:rsid w:val="00EF46D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208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17F6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A5D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8B"/>
    <w:rsid w:val="00F372E6"/>
    <w:rsid w:val="00F373A0"/>
    <w:rsid w:val="00F374D2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0B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1E65"/>
    <w:rsid w:val="00F524FA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25DA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B8C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47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4EA4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59C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3E7"/>
    <w:rsid w:val="00FB6CCD"/>
    <w:rsid w:val="00FB6E00"/>
    <w:rsid w:val="00FB71F3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325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10"/>
    <w:rsid w:val="00FE023E"/>
    <w:rsid w:val="00FE0339"/>
    <w:rsid w:val="00FE05E8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C03"/>
    <w:rsid w:val="00FE2D8A"/>
    <w:rsid w:val="00FE2E3C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1F76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4E2C940602B42BF7E8CE330FA5B48" ma:contentTypeVersion="2" ma:contentTypeDescription="Create a new document." ma:contentTypeScope="" ma:versionID="2016616b3150c289531b5eaf0c2f2637">
  <xsd:schema xmlns:xsd="http://www.w3.org/2001/XMLSchema" xmlns:xs="http://www.w3.org/2001/XMLSchema" xmlns:p="http://schemas.microsoft.com/office/2006/metadata/properties" xmlns:ns2="559aa278-e495-47d2-b296-f5a0ec6d8be2" targetNamespace="http://schemas.microsoft.com/office/2006/metadata/properties" ma:root="true" ma:fieldsID="506e7d0da419d13bdc95352a13be0575" ns2:_="">
    <xsd:import namespace="559aa278-e495-47d2-b296-f5a0ec6d8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aa278-e495-47d2-b296-f5a0ec6d8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41CD59-F307-4890-98BE-2D32D300E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9aa278-e495-47d2-b296-f5a0ec6d8b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11</Pages>
  <Words>2285</Words>
  <Characters>9841</Characters>
  <Application>Microsoft Office Word</Application>
  <DocSecurity>0</DocSecurity>
  <Lines>82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4</cp:revision>
  <cp:lastPrinted>2022-01-27T09:45:00Z</cp:lastPrinted>
  <dcterms:created xsi:type="dcterms:W3CDTF">2023-01-31T13:47:00Z</dcterms:created>
  <dcterms:modified xsi:type="dcterms:W3CDTF">2023-02-09T06:44:00Z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0x010100FA14E2C940602B42BF7E8CE330FA5B48</vt:lpwstr>
  </property>
</Properties>
</file>