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37F55" w14:textId="69586DBB" w:rsidR="003B14EA" w:rsidRPr="00705E59" w:rsidRDefault="00AC505C" w:rsidP="00F93B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  <w:cs/>
        </w:rPr>
      </w:pPr>
      <w:r w:rsidRPr="00705E59">
        <w:rPr>
          <w:rFonts w:ascii="Angsana New" w:hAnsi="Angsana New"/>
          <w:sz w:val="28"/>
          <w:szCs w:val="28"/>
        </w:rPr>
        <w:tab/>
      </w:r>
      <w:r w:rsidRPr="00705E59">
        <w:rPr>
          <w:rFonts w:ascii="Angsana New" w:hAnsi="Angsana New"/>
          <w:sz w:val="28"/>
          <w:szCs w:val="28"/>
        </w:rPr>
        <w:tab/>
      </w:r>
    </w:p>
    <w:p w14:paraId="7138A3D6" w14:textId="77777777" w:rsidR="002B2EC9" w:rsidRPr="00705E59" w:rsidRDefault="002B2EC9" w:rsidP="00F93B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24F23F48" w14:textId="77777777" w:rsidR="003B14EA" w:rsidRPr="00705E59" w:rsidRDefault="003B14EA" w:rsidP="00F93B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7C726E6A" w14:textId="77777777" w:rsidR="006533AB" w:rsidRPr="00705E59" w:rsidRDefault="006533AB" w:rsidP="00F93B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4D02E0BA" w14:textId="77777777" w:rsidR="006533AB" w:rsidRPr="00705E59" w:rsidRDefault="006533AB" w:rsidP="00F93B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0274221B" w14:textId="77777777" w:rsidR="006533AB" w:rsidRPr="00705E59" w:rsidRDefault="006533AB" w:rsidP="00F93B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3C4D13D1" w14:textId="77777777" w:rsidR="006533AB" w:rsidRPr="00705E59" w:rsidRDefault="006533AB" w:rsidP="00F93B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  <w:cs/>
        </w:rPr>
      </w:pPr>
    </w:p>
    <w:p w14:paraId="73FE00A2" w14:textId="77777777" w:rsidR="006533AB" w:rsidRPr="00705E59" w:rsidRDefault="006533AB" w:rsidP="00F93B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726B312C" w14:textId="77777777" w:rsidR="006533AB" w:rsidRPr="00705E59" w:rsidRDefault="006533AB" w:rsidP="00F93B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154A5B99" w14:textId="77777777" w:rsidR="003B14EA" w:rsidRPr="00705E59" w:rsidRDefault="003B14EA" w:rsidP="00F93B64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60A8C4BC" w14:textId="77777777" w:rsidR="006E44B2" w:rsidRPr="00705E59" w:rsidRDefault="006E44B2" w:rsidP="00F93B64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45905D6D" w14:textId="77777777" w:rsidR="003B14EA" w:rsidRPr="005F38A5" w:rsidRDefault="003B14EA" w:rsidP="00F93B64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5F38A5">
        <w:rPr>
          <w:rFonts w:asciiTheme="majorBidi" w:hAnsiTheme="majorBidi" w:cstheme="majorBidi"/>
          <w:sz w:val="52"/>
          <w:szCs w:val="52"/>
          <w:cs/>
        </w:rPr>
        <w:t>บริษัท ยูนิเวนเจอร์ จำกัด (มหาชน) และบริษัทย่อย</w:t>
      </w:r>
    </w:p>
    <w:p w14:paraId="4E5D0579" w14:textId="77777777" w:rsidR="00EE4483" w:rsidRPr="005F38A5" w:rsidRDefault="00EE4483" w:rsidP="00F93B64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61A7DBDB" w14:textId="572CFCA6" w:rsidR="001041C2" w:rsidRPr="005F38A5" w:rsidRDefault="000264CB" w:rsidP="00F93B64">
      <w:pPr>
        <w:tabs>
          <w:tab w:val="center" w:pos="4680"/>
        </w:tabs>
        <w:ind w:right="-45"/>
        <w:jc w:val="center"/>
        <w:rPr>
          <w:rFonts w:ascii="Angsana New" w:hAnsi="Angsana New"/>
          <w:sz w:val="32"/>
          <w:szCs w:val="32"/>
          <w:lang w:val="th-TH"/>
        </w:rPr>
      </w:pPr>
      <w:r w:rsidRPr="005F38A5">
        <w:rPr>
          <w:rFonts w:ascii="Angsana New" w:hAnsi="Angsana New"/>
          <w:sz w:val="32"/>
          <w:szCs w:val="32"/>
          <w:cs/>
          <w:lang w:val="th-TH"/>
        </w:rPr>
        <w:t>งบการเงินระหว่างกาลแบบย่อ</w:t>
      </w:r>
    </w:p>
    <w:p w14:paraId="73E55E7E" w14:textId="094783B1" w:rsidR="000264CB" w:rsidRPr="005F38A5" w:rsidRDefault="000264CB" w:rsidP="00F93B64">
      <w:pPr>
        <w:tabs>
          <w:tab w:val="center" w:pos="4680"/>
        </w:tabs>
        <w:ind w:right="-45"/>
        <w:jc w:val="center"/>
        <w:rPr>
          <w:rFonts w:ascii="Angsana New" w:hAnsi="Angsana New"/>
          <w:sz w:val="32"/>
          <w:szCs w:val="32"/>
          <w:cs/>
        </w:rPr>
      </w:pPr>
      <w:r w:rsidRPr="005F38A5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5F38A5">
        <w:rPr>
          <w:rFonts w:ascii="Angsana New" w:hAnsi="Angsana New"/>
          <w:sz w:val="32"/>
          <w:szCs w:val="32"/>
        </w:rPr>
        <w:t xml:space="preserve">31 </w:t>
      </w:r>
      <w:r w:rsidRPr="005F38A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F38A5">
        <w:rPr>
          <w:rFonts w:ascii="Angsana New" w:hAnsi="Angsana New"/>
          <w:sz w:val="32"/>
          <w:szCs w:val="32"/>
        </w:rPr>
        <w:t>256</w:t>
      </w:r>
      <w:r w:rsidR="007B4AAC" w:rsidRPr="005F38A5">
        <w:rPr>
          <w:rFonts w:ascii="Angsana New" w:hAnsi="Angsana New"/>
          <w:sz w:val="32"/>
          <w:szCs w:val="32"/>
        </w:rPr>
        <w:t>5</w:t>
      </w:r>
    </w:p>
    <w:p w14:paraId="7FAA45C8" w14:textId="77777777" w:rsidR="00EE4483" w:rsidRPr="005F38A5" w:rsidRDefault="00EE4483" w:rsidP="00F93B64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5F38A5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42441912" w14:textId="213A1955" w:rsidR="00EE4483" w:rsidRPr="005F38A5" w:rsidRDefault="000264CB" w:rsidP="00F93B64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5F38A5">
        <w:rPr>
          <w:rFonts w:asciiTheme="majorBidi" w:hAnsi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4982947D" w14:textId="77777777" w:rsidR="00584F28" w:rsidRPr="005F38A5" w:rsidRDefault="00584F28" w:rsidP="00F93B64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 w:cs="Angsana New"/>
          <w:sz w:val="28"/>
          <w:szCs w:val="28"/>
        </w:rPr>
      </w:pPr>
    </w:p>
    <w:p w14:paraId="31876E28" w14:textId="77777777" w:rsidR="00533FA7" w:rsidRPr="005F38A5" w:rsidRDefault="00533FA7" w:rsidP="00F93B64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28"/>
          <w:szCs w:val="28"/>
        </w:rPr>
      </w:pPr>
    </w:p>
    <w:p w14:paraId="3399B9D7" w14:textId="77777777" w:rsidR="00844626" w:rsidRPr="005F38A5" w:rsidRDefault="00844626" w:rsidP="00F93B64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2B7B479F" w14:textId="77777777" w:rsidR="00844626" w:rsidRPr="005F38A5" w:rsidRDefault="00844626" w:rsidP="00F93B64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3377626C" w14:textId="77777777" w:rsidR="00844626" w:rsidRPr="005F38A5" w:rsidRDefault="00844626" w:rsidP="00F93B64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0607A3E7" w14:textId="77777777" w:rsidR="00F571AC" w:rsidRPr="005F38A5" w:rsidRDefault="00F571AC" w:rsidP="00F93B64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6E278026" w14:textId="77777777" w:rsidR="00F571AC" w:rsidRPr="005F38A5" w:rsidRDefault="00F571AC" w:rsidP="00F93B64">
      <w:pPr>
        <w:rPr>
          <w:sz w:val="28"/>
          <w:szCs w:val="28"/>
          <w:lang w:val="en-GB"/>
        </w:rPr>
      </w:pPr>
    </w:p>
    <w:p w14:paraId="7C6C2A96" w14:textId="77777777" w:rsidR="00584F28" w:rsidRPr="005F38A5" w:rsidRDefault="00584F28" w:rsidP="00F93B64">
      <w:pPr>
        <w:rPr>
          <w:sz w:val="28"/>
          <w:szCs w:val="28"/>
          <w:lang w:val="en-GB"/>
        </w:rPr>
        <w:sectPr w:rsidR="00584F28" w:rsidRPr="005F38A5" w:rsidSect="00584F28">
          <w:footerReference w:type="default" r:id="rId8"/>
          <w:headerReference w:type="first" r:id="rId9"/>
          <w:type w:val="nextColumn"/>
          <w:pgSz w:w="11907" w:h="16840" w:code="9"/>
          <w:pgMar w:top="1440" w:right="1152" w:bottom="576" w:left="1152" w:header="720" w:footer="720" w:gutter="0"/>
          <w:pgNumType w:start="0"/>
          <w:cols w:space="708"/>
          <w:docGrid w:linePitch="360"/>
        </w:sectPr>
      </w:pPr>
    </w:p>
    <w:p w14:paraId="5CAAB533" w14:textId="77777777" w:rsidR="00B4089C" w:rsidRPr="005F38A5" w:rsidRDefault="00B4089C" w:rsidP="00F93B64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</w:pPr>
    </w:p>
    <w:p w14:paraId="1BF65759" w14:textId="77777777" w:rsidR="00B4089C" w:rsidRPr="005F38A5" w:rsidRDefault="00B4089C" w:rsidP="00F93B64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5481A16F" w14:textId="3BD5DB64" w:rsidR="00B4089C" w:rsidRPr="005F38A5" w:rsidRDefault="00B4089C" w:rsidP="00F93B64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164E524A" w14:textId="55B794E2" w:rsidR="004C2AE8" w:rsidRPr="005F38A5" w:rsidRDefault="004C2AE8" w:rsidP="00F93B64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7ED77E2F" w14:textId="77777777" w:rsidR="004C2AE8" w:rsidRPr="005F38A5" w:rsidRDefault="004C2AE8" w:rsidP="00F93B64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0C1B10B2" w14:textId="10FDEEFF" w:rsidR="006E44B2" w:rsidRPr="005F38A5" w:rsidRDefault="006E44B2" w:rsidP="00F93B64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055C2953" w14:textId="77777777" w:rsidR="006E44B2" w:rsidRPr="005F38A5" w:rsidRDefault="006E44B2" w:rsidP="00F93B64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32"/>
          <w:szCs w:val="32"/>
          <w:lang w:bidi="th-TH"/>
        </w:rPr>
      </w:pPr>
    </w:p>
    <w:p w14:paraId="3BAA1285" w14:textId="4D0BDB0D" w:rsidR="00B4089C" w:rsidRPr="005F38A5" w:rsidRDefault="000264CB" w:rsidP="00F93B64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32"/>
          <w:szCs w:val="32"/>
        </w:rPr>
      </w:pPr>
      <w:r w:rsidRPr="005F38A5">
        <w:rPr>
          <w:rFonts w:ascii="Angsana New" w:hAnsi="Angsana New" w:cs="Angsana New"/>
          <w:b w:val="0"/>
          <w:bCs/>
          <w:sz w:val="32"/>
          <w:szCs w:val="32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6954918" w14:textId="77777777" w:rsidR="00B4089C" w:rsidRPr="005F38A5" w:rsidRDefault="00B4089C" w:rsidP="00F93B64">
      <w:pPr>
        <w:spacing w:line="240" w:lineRule="auto"/>
        <w:rPr>
          <w:rFonts w:ascii="Angsana New" w:hAnsi="Angsana New"/>
          <w:sz w:val="32"/>
          <w:szCs w:val="32"/>
        </w:rPr>
      </w:pPr>
    </w:p>
    <w:p w14:paraId="2821C9DA" w14:textId="7FBD5038" w:rsidR="00B4089C" w:rsidRPr="005F38A5" w:rsidRDefault="000264CB" w:rsidP="00F93B64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5F38A5">
        <w:rPr>
          <w:rFonts w:ascii="Angsana New" w:hAnsi="Angsana New"/>
          <w:b/>
          <w:bCs/>
          <w:sz w:val="32"/>
          <w:szCs w:val="32"/>
          <w:cs/>
        </w:rPr>
        <w:t>เสนอ คณะกรรมการบริษัท ยูนิเวนเจอร์ จำกัด (มหาชน)</w:t>
      </w:r>
    </w:p>
    <w:p w14:paraId="33498983" w14:textId="77777777" w:rsidR="00B4089C" w:rsidRPr="005F38A5" w:rsidRDefault="00B4089C" w:rsidP="00F93B64">
      <w:pPr>
        <w:spacing w:line="240" w:lineRule="auto"/>
        <w:rPr>
          <w:rFonts w:ascii="Angsana New" w:hAnsi="Angsana New"/>
          <w:sz w:val="28"/>
          <w:szCs w:val="28"/>
        </w:rPr>
      </w:pPr>
    </w:p>
    <w:p w14:paraId="387104B0" w14:textId="37FB7997" w:rsidR="000264CB" w:rsidRPr="005F38A5" w:rsidRDefault="000264CB" w:rsidP="00F93B64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  <w:r w:rsidRPr="005F38A5">
        <w:rPr>
          <w:rFonts w:ascii="Angsana New" w:hAnsi="Angsana New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5F38A5">
        <w:rPr>
          <w:rFonts w:ascii="Angsana New" w:hAnsi="Angsana New"/>
          <w:sz w:val="28"/>
          <w:szCs w:val="28"/>
        </w:rPr>
        <w:t xml:space="preserve"> </w:t>
      </w:r>
      <w:r w:rsidRPr="005F38A5">
        <w:rPr>
          <w:rFonts w:ascii="Angsana New" w:hAnsi="Angsana New"/>
          <w:sz w:val="28"/>
          <w:szCs w:val="28"/>
          <w:cs/>
        </w:rPr>
        <w:t>ณ</w:t>
      </w:r>
      <w:r w:rsidRPr="005F38A5">
        <w:rPr>
          <w:rFonts w:ascii="Angsana New" w:hAnsi="Angsana New"/>
          <w:sz w:val="28"/>
          <w:szCs w:val="28"/>
        </w:rPr>
        <w:t xml:space="preserve"> </w:t>
      </w:r>
      <w:r w:rsidRPr="005F38A5">
        <w:rPr>
          <w:rFonts w:ascii="Angsana New" w:hAnsi="Angsana New"/>
          <w:sz w:val="28"/>
          <w:szCs w:val="28"/>
          <w:cs/>
        </w:rPr>
        <w:t>วันที่</w:t>
      </w:r>
      <w:r w:rsidRPr="005F38A5">
        <w:rPr>
          <w:rFonts w:ascii="Angsana New" w:hAnsi="Angsana New"/>
          <w:sz w:val="28"/>
          <w:szCs w:val="28"/>
        </w:rPr>
        <w:t xml:space="preserve"> 31 </w:t>
      </w:r>
      <w:r w:rsidRPr="005F38A5">
        <w:rPr>
          <w:rFonts w:ascii="Angsana New" w:hAnsi="Angsana New" w:hint="cs"/>
          <w:sz w:val="28"/>
          <w:szCs w:val="28"/>
          <w:cs/>
        </w:rPr>
        <w:t>ธันวาคม</w:t>
      </w:r>
      <w:r w:rsidRPr="005F38A5">
        <w:rPr>
          <w:rFonts w:ascii="Angsana New" w:hAnsi="Angsana New"/>
          <w:sz w:val="28"/>
          <w:szCs w:val="28"/>
        </w:rPr>
        <w:t xml:space="preserve"> 256</w:t>
      </w:r>
      <w:r w:rsidR="007B4AAC" w:rsidRPr="005F38A5">
        <w:rPr>
          <w:rFonts w:ascii="Angsana New" w:hAnsi="Angsana New"/>
          <w:sz w:val="28"/>
          <w:szCs w:val="28"/>
        </w:rPr>
        <w:t>5</w:t>
      </w:r>
      <w:r w:rsidRPr="005F38A5">
        <w:rPr>
          <w:rFonts w:ascii="Angsana New" w:hAnsi="Angsana New"/>
          <w:sz w:val="28"/>
          <w:szCs w:val="28"/>
        </w:rPr>
        <w:t xml:space="preserve"> </w:t>
      </w:r>
      <w:r w:rsidRPr="005F38A5">
        <w:rPr>
          <w:rFonts w:ascii="Angsana New" w:hAnsi="Angsana New"/>
          <w:sz w:val="28"/>
          <w:szCs w:val="28"/>
          <w:cs/>
        </w:rPr>
        <w:t>งบกำไร</w:t>
      </w:r>
      <w:r w:rsidRPr="005F38A5">
        <w:rPr>
          <w:rFonts w:ascii="Angsana New" w:hAnsi="Angsana New"/>
          <w:spacing w:val="-2"/>
          <w:sz w:val="28"/>
          <w:szCs w:val="28"/>
          <w:cs/>
        </w:rPr>
        <w:t>ขาดทุนเบ็ดเสร็จรวมและงบกำไรขาดทุนเบ็ดเสร็จเฉพาะกิจการ</w:t>
      </w:r>
      <w:r w:rsidRPr="005F38A5">
        <w:rPr>
          <w:rFonts w:ascii="Angsana New" w:hAnsi="Angsana New"/>
          <w:spacing w:val="-2"/>
          <w:sz w:val="28"/>
          <w:szCs w:val="28"/>
        </w:rPr>
        <w:t xml:space="preserve"> </w:t>
      </w:r>
      <w:r w:rsidRPr="005F38A5">
        <w:rPr>
          <w:rFonts w:ascii="Angsana New" w:hAnsi="Angsana New"/>
          <w:spacing w:val="-2"/>
          <w:sz w:val="28"/>
          <w:szCs w:val="28"/>
          <w:cs/>
        </w:rPr>
        <w:t>งบแสดงการเปลี่ยนแปลงส่วนของผู้ถือหุ้นรวมและงบ</w:t>
      </w:r>
      <w:r w:rsidRPr="005F38A5">
        <w:rPr>
          <w:rFonts w:ascii="Angsana New" w:hAnsi="Angsana New"/>
          <w:sz w:val="28"/>
          <w:szCs w:val="28"/>
          <w:cs/>
        </w:rPr>
        <w:t>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Pr="005F38A5">
        <w:rPr>
          <w:rFonts w:ascii="Angsana New" w:hAnsi="Angsana New" w:hint="cs"/>
          <w:sz w:val="28"/>
          <w:szCs w:val="28"/>
          <w:cs/>
        </w:rPr>
        <w:t>สามเ</w:t>
      </w:r>
      <w:r w:rsidRPr="005F38A5">
        <w:rPr>
          <w:rFonts w:ascii="Angsana New" w:hAnsi="Angsana New"/>
          <w:sz w:val="28"/>
          <w:szCs w:val="28"/>
          <w:cs/>
        </w:rPr>
        <w:t xml:space="preserve">ดือนสิ้นสุดวันที่ </w:t>
      </w:r>
      <w:r w:rsidR="00281E62" w:rsidRPr="005F38A5">
        <w:rPr>
          <w:rFonts w:ascii="Angsana New" w:hAnsi="Angsana New"/>
          <w:sz w:val="28"/>
          <w:szCs w:val="28"/>
          <w:cs/>
        </w:rPr>
        <w:br/>
      </w:r>
      <w:r w:rsidRPr="005F38A5">
        <w:rPr>
          <w:rFonts w:ascii="Angsana New" w:hAnsi="Angsana New"/>
          <w:spacing w:val="-2"/>
          <w:sz w:val="28"/>
          <w:szCs w:val="28"/>
        </w:rPr>
        <w:t xml:space="preserve">31 </w:t>
      </w:r>
      <w:r w:rsidRPr="005F38A5"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Pr="005F38A5">
        <w:rPr>
          <w:rFonts w:ascii="Angsana New" w:hAnsi="Angsana New"/>
          <w:spacing w:val="-2"/>
          <w:sz w:val="28"/>
          <w:szCs w:val="28"/>
        </w:rPr>
        <w:t xml:space="preserve"> 256</w:t>
      </w:r>
      <w:r w:rsidR="007B4AAC" w:rsidRPr="005F38A5">
        <w:rPr>
          <w:rFonts w:ascii="Angsana New" w:hAnsi="Angsana New"/>
          <w:spacing w:val="-2"/>
          <w:sz w:val="28"/>
          <w:szCs w:val="28"/>
        </w:rPr>
        <w:t>5</w:t>
      </w:r>
      <w:r w:rsidRPr="005F38A5">
        <w:rPr>
          <w:rFonts w:ascii="Angsana New" w:hAnsi="Angsana New"/>
          <w:spacing w:val="-2"/>
          <w:sz w:val="28"/>
          <w:szCs w:val="28"/>
        </w:rPr>
        <w:t xml:space="preserve"> </w:t>
      </w:r>
      <w:r w:rsidRPr="005F38A5">
        <w:rPr>
          <w:rFonts w:ascii="Angsana New" w:hAnsi="Angsana New"/>
          <w:spacing w:val="-2"/>
          <w:sz w:val="28"/>
          <w:szCs w:val="28"/>
          <w:cs/>
        </w:rPr>
        <w:t xml:space="preserve">และหมายเหตุประกอบงบการเงินแบบย่อ </w:t>
      </w:r>
      <w:r w:rsidRPr="005F38A5">
        <w:rPr>
          <w:rFonts w:ascii="Angsana New" w:hAnsi="Angsana New"/>
          <w:spacing w:val="-2"/>
          <w:sz w:val="28"/>
          <w:szCs w:val="28"/>
        </w:rPr>
        <w:t>(</w:t>
      </w:r>
      <w:r w:rsidRPr="005F38A5">
        <w:rPr>
          <w:rFonts w:ascii="Angsana New" w:hAnsi="Angsana New"/>
          <w:spacing w:val="-2"/>
          <w:sz w:val="28"/>
          <w:szCs w:val="28"/>
          <w:cs/>
        </w:rPr>
        <w:t>ข้อมูลทางการเงินระหว่างกาล) ของบริษัท ยูนิเวนเจอร์ จำกัด (มหาชน)</w:t>
      </w:r>
      <w:r w:rsidRPr="005F38A5">
        <w:rPr>
          <w:rFonts w:ascii="Angsana New" w:hAnsi="Angsana New"/>
          <w:sz w:val="28"/>
          <w:szCs w:val="28"/>
          <w:cs/>
        </w:rPr>
        <w:t xml:space="preserve"> และบริษัทย่อยและของเฉพาะบริษัท ยูนิเวนเจอร์ จำกัด (มหาชน) ตามลำดับ</w:t>
      </w:r>
      <w:r w:rsidRPr="005F38A5">
        <w:rPr>
          <w:rFonts w:ascii="Angsana New" w:hAnsi="Angsana New"/>
          <w:sz w:val="28"/>
          <w:szCs w:val="28"/>
        </w:rPr>
        <w:t xml:space="preserve"> </w:t>
      </w:r>
      <w:r w:rsidRPr="005F38A5">
        <w:rPr>
          <w:rFonts w:ascii="Angsana New" w:hAnsi="Angsana New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F38A5">
        <w:rPr>
          <w:rFonts w:ascii="Angsana New" w:hAnsi="Angsana New"/>
          <w:sz w:val="28"/>
          <w:szCs w:val="28"/>
        </w:rPr>
        <w:t>34</w:t>
      </w:r>
      <w:r w:rsidRPr="005F38A5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</w:t>
      </w:r>
      <w:r w:rsidR="00281E62" w:rsidRPr="005F38A5">
        <w:rPr>
          <w:rFonts w:ascii="Angsana New" w:hAnsi="Angsana New" w:hint="cs"/>
          <w:sz w:val="28"/>
          <w:szCs w:val="28"/>
          <w:cs/>
        </w:rPr>
        <w:t xml:space="preserve"> </w:t>
      </w:r>
      <w:r w:rsidR="003E4FC7" w:rsidRPr="005F38A5">
        <w:rPr>
          <w:rFonts w:ascii="Angsana New" w:hAnsi="Angsana New"/>
          <w:sz w:val="28"/>
          <w:szCs w:val="28"/>
        </w:rPr>
        <w:br/>
      </w:r>
      <w:r w:rsidRPr="005F38A5">
        <w:rPr>
          <w:rFonts w:ascii="Angsana New" w:hAnsi="Angsan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2CD9725" w14:textId="77777777" w:rsidR="000264CB" w:rsidRPr="005F38A5" w:rsidRDefault="000264CB" w:rsidP="00F93B64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</w:p>
    <w:p w14:paraId="042C6406" w14:textId="77777777" w:rsidR="000264CB" w:rsidRPr="005F38A5" w:rsidRDefault="000264CB" w:rsidP="00F93B64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  <w:r w:rsidRPr="005F38A5">
        <w:rPr>
          <w:rFonts w:ascii="Angsana New" w:hAnsi="Angsana New"/>
          <w:i/>
          <w:iCs/>
          <w:sz w:val="28"/>
          <w:szCs w:val="28"/>
          <w:cs/>
        </w:rPr>
        <w:t>ขอบเขตการสอบทาน</w:t>
      </w:r>
    </w:p>
    <w:p w14:paraId="3605FE24" w14:textId="77777777" w:rsidR="000264CB" w:rsidRPr="005F38A5" w:rsidRDefault="000264CB" w:rsidP="00F93B64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</w:p>
    <w:p w14:paraId="0B44ADB6" w14:textId="6CE38D9E" w:rsidR="00E44935" w:rsidRPr="005F38A5" w:rsidRDefault="000264CB" w:rsidP="00F93B64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  <w:r w:rsidRPr="005F38A5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4C2AE8" w:rsidRPr="005F38A5">
        <w:rPr>
          <w:rFonts w:ascii="Angsana New" w:hAnsi="Angsana New"/>
          <w:sz w:val="28"/>
          <w:szCs w:val="28"/>
        </w:rPr>
        <w:t xml:space="preserve"> </w:t>
      </w:r>
      <w:r w:rsidRPr="005F38A5">
        <w:rPr>
          <w:rFonts w:ascii="Angsana New" w:hAnsi="Angsana New"/>
          <w:sz w:val="28"/>
          <w:szCs w:val="28"/>
          <w:cs/>
        </w:rPr>
        <w:t>รหัส</w:t>
      </w:r>
      <w:r w:rsidRPr="005F38A5">
        <w:rPr>
          <w:rFonts w:ascii="Angsana New" w:hAnsi="Angsana New"/>
          <w:sz w:val="28"/>
          <w:szCs w:val="28"/>
        </w:rPr>
        <w:t xml:space="preserve"> 2410 “</w:t>
      </w:r>
      <w:r w:rsidRPr="005F38A5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F38A5">
        <w:rPr>
          <w:rFonts w:ascii="Angsana New" w:hAnsi="Angsana New"/>
          <w:sz w:val="28"/>
          <w:szCs w:val="28"/>
        </w:rPr>
        <w:t>”</w:t>
      </w:r>
      <w:r w:rsidRPr="005F38A5">
        <w:rPr>
          <w:rFonts w:ascii="Angsana New" w:hAnsi="Angsana New"/>
          <w:sz w:val="28"/>
          <w:szCs w:val="28"/>
          <w:cs/>
        </w:rPr>
        <w:t xml:space="preserve"> การสอบทานดังกล่าวประกอบด้วย</w:t>
      </w:r>
      <w:r w:rsidRPr="005F38A5">
        <w:rPr>
          <w:rFonts w:ascii="Angsana New" w:hAnsi="Angsana New"/>
          <w:sz w:val="28"/>
          <w:szCs w:val="28"/>
        </w:rPr>
        <w:t xml:space="preserve"> </w:t>
      </w:r>
      <w:r w:rsidRPr="005F38A5">
        <w:rPr>
          <w:rFonts w:ascii="Angsana New" w:hAnsi="Angsan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4C2AE8" w:rsidRPr="005F38A5">
        <w:rPr>
          <w:rFonts w:ascii="Angsana New" w:hAnsi="Angsana New"/>
          <w:sz w:val="28"/>
          <w:szCs w:val="28"/>
        </w:rPr>
        <w:t xml:space="preserve"> </w:t>
      </w:r>
      <w:r w:rsidRPr="005F38A5">
        <w:rPr>
          <w:rFonts w:ascii="Angsana New" w:hAnsi="Angsan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F38A5">
        <w:rPr>
          <w:rFonts w:ascii="Angsana New" w:hAnsi="Angsana New"/>
          <w:sz w:val="28"/>
          <w:szCs w:val="28"/>
        </w:rPr>
        <w:t xml:space="preserve"> </w:t>
      </w:r>
      <w:r w:rsidRPr="005F38A5">
        <w:rPr>
          <w:rFonts w:ascii="Angsana New" w:hAnsi="Angsana New"/>
          <w:sz w:val="28"/>
          <w:szCs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8A22406" w14:textId="24A43EBE" w:rsidR="000264CB" w:rsidRPr="005F38A5" w:rsidRDefault="00E44935" w:rsidP="00F93B64">
      <w:pPr>
        <w:rPr>
          <w:rFonts w:ascii="Angsana New" w:hAnsi="Angsana New"/>
          <w:i/>
          <w:iCs/>
          <w:sz w:val="28"/>
          <w:szCs w:val="28"/>
          <w:cs/>
        </w:rPr>
      </w:pPr>
      <w:r w:rsidRPr="005F38A5">
        <w:rPr>
          <w:rFonts w:ascii="Angsana New" w:hAnsi="Angsana New"/>
          <w:sz w:val="28"/>
          <w:szCs w:val="28"/>
          <w:cs/>
        </w:rPr>
        <w:t xml:space="preserve"> </w:t>
      </w:r>
    </w:p>
    <w:p w14:paraId="2E07BB4E" w14:textId="39A27653" w:rsidR="000264CB" w:rsidRPr="005F38A5" w:rsidRDefault="000264CB" w:rsidP="00F93B64">
      <w:pPr>
        <w:rPr>
          <w:rFonts w:ascii="Angsana New" w:hAnsi="Angsana New"/>
          <w:i/>
          <w:iCs/>
          <w:sz w:val="28"/>
          <w:szCs w:val="28"/>
        </w:rPr>
      </w:pPr>
      <w:r w:rsidRPr="005F38A5">
        <w:rPr>
          <w:rFonts w:ascii="Angsana New" w:hAnsi="Angsana New"/>
          <w:i/>
          <w:iCs/>
          <w:sz w:val="28"/>
          <w:szCs w:val="28"/>
          <w:cs/>
        </w:rPr>
        <w:t>ข้อสรุป</w:t>
      </w:r>
    </w:p>
    <w:p w14:paraId="00F75FC3" w14:textId="77777777" w:rsidR="000264CB" w:rsidRPr="005F38A5" w:rsidRDefault="000264CB" w:rsidP="00F93B64">
      <w:pPr>
        <w:rPr>
          <w:rFonts w:ascii="Angsana New" w:hAnsi="Angsana New"/>
          <w:sz w:val="28"/>
          <w:szCs w:val="28"/>
        </w:rPr>
      </w:pPr>
    </w:p>
    <w:p w14:paraId="145D543F" w14:textId="12A48F02" w:rsidR="005325AD" w:rsidRPr="005F38A5" w:rsidRDefault="000264CB" w:rsidP="00F93B64">
      <w:pPr>
        <w:rPr>
          <w:rFonts w:ascii="Angsana New" w:hAnsi="Angsana New"/>
          <w:sz w:val="28"/>
          <w:szCs w:val="28"/>
        </w:rPr>
      </w:pPr>
      <w:r w:rsidRPr="005F38A5">
        <w:rPr>
          <w:rFonts w:ascii="Angsana New" w:hAnsi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5F38A5">
        <w:rPr>
          <w:rFonts w:ascii="Angsana New" w:hAnsi="Angsana New"/>
          <w:spacing w:val="-10"/>
          <w:sz w:val="28"/>
          <w:szCs w:val="28"/>
          <w:cs/>
        </w:rPr>
        <w:t xml:space="preserve">ฉบับที่ </w:t>
      </w:r>
      <w:r w:rsidRPr="005F38A5">
        <w:rPr>
          <w:rFonts w:ascii="Angsana New" w:hAnsi="Angsana New"/>
          <w:spacing w:val="-10"/>
          <w:sz w:val="28"/>
          <w:szCs w:val="28"/>
        </w:rPr>
        <w:t>34</w:t>
      </w:r>
      <w:r w:rsidRPr="005F38A5">
        <w:rPr>
          <w:rFonts w:ascii="Angsana New" w:hAnsi="Angsana New"/>
          <w:sz w:val="28"/>
          <w:szCs w:val="28"/>
          <w:cs/>
        </w:rPr>
        <w:t xml:space="preserve"> </w:t>
      </w:r>
      <w:r w:rsidR="00281E62" w:rsidRPr="005F38A5">
        <w:rPr>
          <w:rFonts w:ascii="Angsana New" w:hAnsi="Angsana New"/>
          <w:sz w:val="28"/>
          <w:szCs w:val="28"/>
          <w:cs/>
        </w:rPr>
        <w:br/>
      </w:r>
      <w:r w:rsidRPr="005F38A5">
        <w:rPr>
          <w:rFonts w:ascii="Angsana New" w:hAnsi="Angsana New"/>
          <w:spacing w:val="-4"/>
          <w:sz w:val="28"/>
          <w:szCs w:val="28"/>
          <w:cs/>
        </w:rPr>
        <w:t>เรื่อง การรายงานทางการเงินระหว่างกาล</w:t>
      </w:r>
      <w:r w:rsidRPr="005F38A5">
        <w:rPr>
          <w:rFonts w:ascii="Angsana New" w:hAnsi="Angsana New"/>
          <w:spacing w:val="-4"/>
          <w:sz w:val="28"/>
          <w:szCs w:val="28"/>
        </w:rPr>
        <w:t xml:space="preserve"> </w:t>
      </w:r>
      <w:r w:rsidRPr="005F38A5">
        <w:rPr>
          <w:rFonts w:ascii="Angsana New" w:hAnsi="Angsana New"/>
          <w:spacing w:val="-4"/>
          <w:sz w:val="28"/>
          <w:szCs w:val="28"/>
          <w:cs/>
        </w:rPr>
        <w:t>ในสาระสำคัญจากการสอบทานของข้าพเจ้า</w:t>
      </w:r>
    </w:p>
    <w:p w14:paraId="3167FD99" w14:textId="77777777" w:rsidR="00761BBB" w:rsidRDefault="00761BBB" w:rsidP="00F93B64">
      <w:pPr>
        <w:spacing w:line="240" w:lineRule="auto"/>
        <w:jc w:val="left"/>
        <w:rPr>
          <w:rFonts w:ascii="Angsana New" w:hAnsi="Angsana New"/>
          <w:sz w:val="28"/>
          <w:szCs w:val="28"/>
        </w:rPr>
      </w:pPr>
    </w:p>
    <w:p w14:paraId="1C644A94" w14:textId="4E8DCFC1" w:rsidR="00761BBB" w:rsidRDefault="00761BBB" w:rsidP="00F93B64">
      <w:pPr>
        <w:spacing w:line="240" w:lineRule="auto"/>
        <w:jc w:val="left"/>
        <w:rPr>
          <w:rFonts w:ascii="Angsana New" w:hAnsi="Angsana New"/>
          <w:sz w:val="28"/>
          <w:szCs w:val="28"/>
        </w:rPr>
        <w:sectPr w:rsidR="00761BBB" w:rsidSect="00584F28">
          <w:headerReference w:type="default" r:id="rId10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3774F192" w14:textId="77777777" w:rsidR="00761BBB" w:rsidRDefault="00761BBB" w:rsidP="00F93B64">
      <w:pPr>
        <w:spacing w:line="240" w:lineRule="auto"/>
        <w:jc w:val="left"/>
        <w:rPr>
          <w:rFonts w:ascii="Angsana New" w:hAnsi="Angsana New"/>
          <w:sz w:val="28"/>
          <w:szCs w:val="28"/>
        </w:rPr>
      </w:pPr>
    </w:p>
    <w:p w14:paraId="34148BB4" w14:textId="7A02DCB1" w:rsidR="00974B93" w:rsidRPr="005F38A5" w:rsidRDefault="00974B93" w:rsidP="00F93B6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8"/>
          <w:szCs w:val="28"/>
        </w:rPr>
      </w:pPr>
      <w:r w:rsidRPr="005F38A5">
        <w:rPr>
          <w:rFonts w:ascii="Angsana New" w:hAnsi="Angsana New"/>
          <w:i/>
          <w:iCs/>
          <w:sz w:val="28"/>
          <w:szCs w:val="28"/>
          <w:cs/>
        </w:rPr>
        <w:t>ข้อมูลและเหตุการณ์ที่เน้น</w:t>
      </w:r>
    </w:p>
    <w:p w14:paraId="08C0858D" w14:textId="77777777" w:rsidR="005443A9" w:rsidRPr="005F38A5" w:rsidRDefault="005443A9" w:rsidP="00F93B6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8"/>
          <w:szCs w:val="28"/>
        </w:rPr>
      </w:pPr>
    </w:p>
    <w:p w14:paraId="4D04FB3B" w14:textId="5F533970" w:rsidR="00DD4329" w:rsidRPr="005F38A5" w:rsidRDefault="00974B93" w:rsidP="00E12050">
      <w:pPr>
        <w:rPr>
          <w:rFonts w:asciiTheme="majorBidi" w:hAnsiTheme="majorBidi" w:cstheme="majorBidi"/>
          <w:sz w:val="28"/>
          <w:szCs w:val="28"/>
        </w:rPr>
      </w:pPr>
      <w:r w:rsidRPr="005F38A5">
        <w:rPr>
          <w:rFonts w:asciiTheme="majorBidi" w:hAnsiTheme="majorBidi" w:cstheme="majorBidi"/>
          <w:sz w:val="28"/>
          <w:szCs w:val="28"/>
          <w:cs/>
        </w:rPr>
        <w:t>ข้าพเจ้าขอให้สังเกตหมายเหตุ</w:t>
      </w:r>
      <w:r w:rsidR="00D00999" w:rsidRPr="005F38A5">
        <w:rPr>
          <w:rFonts w:asciiTheme="majorBidi" w:hAnsiTheme="majorBidi" w:cstheme="majorBidi"/>
          <w:sz w:val="28"/>
          <w:szCs w:val="28"/>
          <w:cs/>
        </w:rPr>
        <w:t>ประกอบข้อมูลทางการเงินระหว่างกาล</w:t>
      </w:r>
      <w:r w:rsidRPr="005F38A5">
        <w:rPr>
          <w:rFonts w:asciiTheme="majorBidi" w:hAnsiTheme="majorBidi" w:cstheme="majorBidi"/>
          <w:sz w:val="28"/>
          <w:szCs w:val="28"/>
          <w:cs/>
        </w:rPr>
        <w:t xml:space="preserve">ข้อ </w:t>
      </w:r>
      <w:r w:rsidR="00A24F25" w:rsidRPr="005F38A5">
        <w:rPr>
          <w:rFonts w:asciiTheme="majorBidi" w:hAnsiTheme="majorBidi" w:cstheme="majorBidi"/>
          <w:sz w:val="28"/>
          <w:szCs w:val="28"/>
        </w:rPr>
        <w:t>3</w:t>
      </w:r>
      <w:r w:rsidRPr="005F38A5">
        <w:rPr>
          <w:rFonts w:asciiTheme="majorBidi" w:hAnsiTheme="majorBidi" w:cstheme="majorBidi"/>
          <w:sz w:val="28"/>
          <w:szCs w:val="28"/>
        </w:rPr>
        <w:t xml:space="preserve"> </w:t>
      </w:r>
      <w:r w:rsidR="000A5FF7" w:rsidRPr="005F38A5">
        <w:rPr>
          <w:rFonts w:asciiTheme="majorBidi" w:hAnsiTheme="majorBidi" w:cstheme="majorBidi"/>
          <w:sz w:val="28"/>
          <w:szCs w:val="28"/>
          <w:cs/>
        </w:rPr>
        <w:t>การประเมินมูลค่าสินทรัพย์</w:t>
      </w:r>
      <w:r w:rsidR="000A5FF7" w:rsidRPr="005F38A5">
        <w:rPr>
          <w:rFonts w:asciiTheme="majorBidi" w:eastAsia="Calibri" w:hAnsiTheme="majorBidi" w:cstheme="majorBidi"/>
          <w:color w:val="000000"/>
          <w:sz w:val="28"/>
          <w:szCs w:val="28"/>
          <w:cs/>
        </w:rPr>
        <w:t>และหนี้สินจากการซื้อธุรกิจ ซึ่ง</w:t>
      </w:r>
      <w:r w:rsidR="00E12050" w:rsidRPr="005F38A5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กลุ่ม</w:t>
      </w:r>
      <w:r w:rsidR="000A5FF7" w:rsidRPr="005F38A5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บริษัท</w:t>
      </w:r>
      <w:r w:rsidR="000A5FF7" w:rsidRPr="005F38A5">
        <w:rPr>
          <w:rFonts w:asciiTheme="majorBidi" w:hAnsiTheme="majorBidi" w:cstheme="majorBidi"/>
          <w:sz w:val="28"/>
          <w:szCs w:val="28"/>
          <w:cs/>
        </w:rPr>
        <w:t xml:space="preserve">ได้มาเมื่อเดือนธันวาคม </w:t>
      </w:r>
      <w:r w:rsidR="000A5FF7" w:rsidRPr="005F38A5">
        <w:rPr>
          <w:rFonts w:asciiTheme="majorBidi" w:hAnsiTheme="majorBidi" w:cstheme="majorBidi"/>
          <w:sz w:val="28"/>
          <w:szCs w:val="28"/>
        </w:rPr>
        <w:t>2564</w:t>
      </w:r>
      <w:r w:rsidR="00B509A9" w:rsidRPr="005F38A5">
        <w:rPr>
          <w:rFonts w:asciiTheme="majorBidi" w:hAnsiTheme="majorBidi" w:cstheme="majorBidi"/>
          <w:sz w:val="28"/>
          <w:szCs w:val="28"/>
        </w:rPr>
        <w:t xml:space="preserve"> </w:t>
      </w:r>
      <w:r w:rsidR="000A5FF7" w:rsidRPr="005F38A5">
        <w:rPr>
          <w:rFonts w:asciiTheme="majorBidi" w:hAnsiTheme="majorBidi" w:cstheme="majorBidi"/>
          <w:sz w:val="28"/>
          <w:szCs w:val="28"/>
          <w:cs/>
        </w:rPr>
        <w:t xml:space="preserve">ได้ดำเนินการเสร็จในเดือนธันวาคม </w:t>
      </w:r>
      <w:r w:rsidR="000A5FF7" w:rsidRPr="005F38A5">
        <w:rPr>
          <w:rFonts w:asciiTheme="majorBidi" w:hAnsiTheme="majorBidi" w:cstheme="majorBidi"/>
          <w:sz w:val="28"/>
          <w:szCs w:val="28"/>
        </w:rPr>
        <w:t>2565</w:t>
      </w:r>
      <w:r w:rsidR="000A5FF7" w:rsidRPr="005F38A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D6979" w:rsidRPr="005F38A5">
        <w:rPr>
          <w:rFonts w:asciiTheme="majorBidi" w:hAnsiTheme="majorBidi" w:cstheme="majorBidi"/>
          <w:sz w:val="28"/>
          <w:szCs w:val="28"/>
          <w:cs/>
        </w:rPr>
        <w:t>งบแสดงฐานะการเงินรวม ณ วันที่</w:t>
      </w:r>
      <w:r w:rsidR="005443A9" w:rsidRPr="005F38A5">
        <w:rPr>
          <w:rFonts w:asciiTheme="majorBidi" w:hAnsiTheme="majorBidi" w:cstheme="majorBidi"/>
          <w:sz w:val="28"/>
          <w:szCs w:val="28"/>
          <w:cs/>
        </w:rPr>
        <w:br/>
      </w:r>
      <w:r w:rsidR="000A5FF7" w:rsidRPr="005F38A5">
        <w:rPr>
          <w:rFonts w:asciiTheme="majorBidi" w:hAnsiTheme="majorBidi" w:cstheme="majorBidi"/>
          <w:sz w:val="28"/>
          <w:szCs w:val="28"/>
        </w:rPr>
        <w:t xml:space="preserve">30 </w:t>
      </w:r>
      <w:r w:rsidR="000A5FF7" w:rsidRPr="005F38A5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F64F4B" w:rsidRPr="005F38A5">
        <w:rPr>
          <w:rFonts w:asciiTheme="majorBidi" w:hAnsiTheme="majorBidi" w:cstheme="majorBidi"/>
          <w:sz w:val="28"/>
          <w:szCs w:val="28"/>
        </w:rPr>
        <w:t xml:space="preserve"> </w:t>
      </w:r>
      <w:r w:rsidR="000A5FF7" w:rsidRPr="005F38A5">
        <w:rPr>
          <w:rFonts w:asciiTheme="majorBidi" w:hAnsiTheme="majorBidi" w:cstheme="majorBidi"/>
          <w:sz w:val="28"/>
          <w:szCs w:val="28"/>
        </w:rPr>
        <w:t>2565</w:t>
      </w:r>
      <w:r w:rsidR="000A5FF7" w:rsidRPr="005F38A5">
        <w:rPr>
          <w:rFonts w:asciiTheme="majorBidi" w:hAnsiTheme="majorBidi" w:cstheme="majorBidi"/>
          <w:sz w:val="28"/>
          <w:szCs w:val="28"/>
          <w:cs/>
        </w:rPr>
        <w:t xml:space="preserve"> งบกำไรขาดทุนเบ็ดเสร็จรวม งบแสดงการเปลี่ยนแปลงส่วนของผู้ถือหุ้นรวม และงบกระแสเงินสดรวม สำหรับงวดสามเดือนสิ้นสุดวันที่ </w:t>
      </w:r>
      <w:r w:rsidR="000A5FF7" w:rsidRPr="005F38A5">
        <w:rPr>
          <w:rFonts w:asciiTheme="majorBidi" w:hAnsiTheme="majorBidi" w:cstheme="majorBidi"/>
          <w:sz w:val="28"/>
          <w:szCs w:val="28"/>
        </w:rPr>
        <w:t xml:space="preserve">31 </w:t>
      </w:r>
      <w:r w:rsidR="000A5FF7" w:rsidRPr="005F38A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A5FF7" w:rsidRPr="005F38A5">
        <w:rPr>
          <w:rFonts w:asciiTheme="majorBidi" w:hAnsiTheme="majorBidi" w:cstheme="majorBidi"/>
          <w:sz w:val="28"/>
          <w:szCs w:val="28"/>
        </w:rPr>
        <w:t>2564</w:t>
      </w:r>
      <w:r w:rsidR="000A5FF7" w:rsidRPr="005F38A5">
        <w:rPr>
          <w:rFonts w:asciiTheme="majorBidi" w:hAnsiTheme="majorBidi" w:cstheme="majorBidi"/>
          <w:sz w:val="28"/>
          <w:szCs w:val="28"/>
          <w:cs/>
        </w:rPr>
        <w:t xml:space="preserve"> ที่แสดงเป็นข้อมูลเปรียบเทียบได้ปรับปรุงรายการตามที่ได้อธิบายไว้ในหมายเหตุ</w:t>
      </w:r>
      <w:r w:rsidR="00E12050" w:rsidRPr="005F38A5">
        <w:rPr>
          <w:rFonts w:asciiTheme="majorBidi" w:hAnsiTheme="majorBidi" w:cstheme="majorBidi"/>
          <w:sz w:val="28"/>
          <w:szCs w:val="28"/>
          <w:cs/>
        </w:rPr>
        <w:t>ประกอบข้อมูลทางการเงินระหว่างกาล</w:t>
      </w:r>
      <w:r w:rsidR="000A5FF7" w:rsidRPr="005F38A5">
        <w:rPr>
          <w:rFonts w:asciiTheme="majorBidi" w:hAnsiTheme="majorBidi" w:cstheme="majorBidi"/>
          <w:sz w:val="28"/>
          <w:szCs w:val="28"/>
          <w:cs/>
        </w:rPr>
        <w:t xml:space="preserve">ข้อ </w:t>
      </w:r>
      <w:r w:rsidR="00A24F25" w:rsidRPr="005F38A5">
        <w:rPr>
          <w:rFonts w:asciiTheme="majorBidi" w:hAnsiTheme="majorBidi" w:cstheme="majorBidi"/>
          <w:sz w:val="28"/>
          <w:szCs w:val="28"/>
        </w:rPr>
        <w:t>3</w:t>
      </w:r>
      <w:r w:rsidR="000A5FF7" w:rsidRPr="005F38A5">
        <w:rPr>
          <w:rFonts w:asciiTheme="majorBidi" w:hAnsiTheme="majorBidi" w:cstheme="majorBidi"/>
          <w:sz w:val="28"/>
          <w:szCs w:val="28"/>
          <w:cs/>
        </w:rPr>
        <w:t xml:space="preserve"> แล้ว</w:t>
      </w:r>
      <w:r w:rsidR="00E12050" w:rsidRPr="005F38A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61B36" w:rsidRPr="005F38A5">
        <w:rPr>
          <w:rFonts w:asciiTheme="majorBidi" w:hAnsiTheme="majorBidi" w:cstheme="majorBidi"/>
          <w:sz w:val="28"/>
          <w:szCs w:val="28"/>
          <w:cs/>
        </w:rPr>
        <w:t>ทั้งนี้ ข้อสรุปของข้าพเจ้าไม่ได้เปลี่ยนแปลงไปเนื่องจากเรื่อ</w:t>
      </w:r>
      <w:r w:rsidR="005443A9" w:rsidRPr="005F38A5">
        <w:rPr>
          <w:rFonts w:asciiTheme="majorBidi" w:hAnsiTheme="majorBidi" w:cstheme="majorBidi" w:hint="cs"/>
          <w:sz w:val="28"/>
          <w:szCs w:val="28"/>
          <w:cs/>
        </w:rPr>
        <w:t>ง</w:t>
      </w:r>
      <w:r w:rsidR="00561B36" w:rsidRPr="005F38A5">
        <w:rPr>
          <w:rFonts w:asciiTheme="majorBidi" w:hAnsiTheme="majorBidi" w:cstheme="majorBidi"/>
          <w:sz w:val="28"/>
          <w:szCs w:val="28"/>
          <w:cs/>
        </w:rPr>
        <w:t>นี้</w:t>
      </w:r>
    </w:p>
    <w:p w14:paraId="7CA402F1" w14:textId="0CCE1102" w:rsidR="00716957" w:rsidRPr="005F38A5" w:rsidRDefault="00716957" w:rsidP="00E12050">
      <w:pPr>
        <w:jc w:val="left"/>
        <w:rPr>
          <w:rFonts w:asciiTheme="majorBidi" w:hAnsiTheme="majorBidi" w:cstheme="majorBidi"/>
          <w:sz w:val="28"/>
          <w:szCs w:val="28"/>
        </w:rPr>
      </w:pPr>
    </w:p>
    <w:p w14:paraId="586F246F" w14:textId="77777777" w:rsidR="005443A9" w:rsidRPr="005F38A5" w:rsidRDefault="005443A9" w:rsidP="00E12050">
      <w:pPr>
        <w:jc w:val="left"/>
        <w:rPr>
          <w:rFonts w:asciiTheme="majorBidi" w:hAnsiTheme="majorBidi" w:cstheme="majorBidi"/>
          <w:sz w:val="28"/>
          <w:szCs w:val="28"/>
        </w:rPr>
      </w:pPr>
    </w:p>
    <w:p w14:paraId="3812E77A" w14:textId="48470764" w:rsidR="00716957" w:rsidRPr="005F38A5" w:rsidRDefault="00716957" w:rsidP="00F93B64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67F35986" w14:textId="77777777" w:rsidR="00716957" w:rsidRPr="005F38A5" w:rsidRDefault="00716957" w:rsidP="00F93B64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1673A3B9" w14:textId="510BE5FB" w:rsidR="000475C5" w:rsidRPr="005F38A5" w:rsidRDefault="000475C5" w:rsidP="00F93B64">
      <w:pPr>
        <w:autoSpaceDE w:val="0"/>
        <w:autoSpaceDN w:val="0"/>
        <w:spacing w:line="240" w:lineRule="auto"/>
        <w:rPr>
          <w:rFonts w:ascii="Angsana New" w:hAnsi="Angsana New"/>
          <w:sz w:val="28"/>
          <w:szCs w:val="28"/>
          <w:lang w:val="th-TH"/>
        </w:rPr>
      </w:pPr>
      <w:r w:rsidRPr="005F38A5">
        <w:rPr>
          <w:rFonts w:ascii="Angsana New" w:hAnsi="Angsana New"/>
          <w:sz w:val="28"/>
          <w:szCs w:val="28"/>
          <w:cs/>
          <w:lang w:val="th-TH"/>
        </w:rPr>
        <w:t>(</w:t>
      </w:r>
      <w:r w:rsidR="00834865" w:rsidRPr="005F38A5">
        <w:rPr>
          <w:rFonts w:ascii="Angsana New" w:hAnsi="Angsana New" w:hint="cs"/>
          <w:sz w:val="28"/>
          <w:szCs w:val="28"/>
          <w:cs/>
          <w:lang w:val="th-TH"/>
        </w:rPr>
        <w:t>กนกอร ภูริปัญญวานิช</w:t>
      </w:r>
      <w:r w:rsidRPr="005F38A5">
        <w:rPr>
          <w:rFonts w:ascii="Angsana New" w:hAnsi="Angsana New"/>
          <w:sz w:val="28"/>
          <w:szCs w:val="28"/>
          <w:cs/>
          <w:lang w:val="th-TH"/>
        </w:rPr>
        <w:t>)</w:t>
      </w:r>
    </w:p>
    <w:p w14:paraId="6D5CB836" w14:textId="77777777" w:rsidR="000475C5" w:rsidRPr="005F38A5" w:rsidRDefault="000475C5" w:rsidP="00F93B64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cs/>
        </w:rPr>
      </w:pPr>
      <w:r w:rsidRPr="005F38A5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1913DED0" w14:textId="41A94A6E" w:rsidR="000475C5" w:rsidRPr="005F38A5" w:rsidRDefault="000475C5" w:rsidP="00F93B64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5F38A5">
        <w:rPr>
          <w:rFonts w:ascii="Angsana New" w:hAnsi="Angsana New" w:cs="Angsana New"/>
          <w:sz w:val="28"/>
          <w:szCs w:val="28"/>
          <w:cs/>
        </w:rPr>
        <w:t xml:space="preserve">เลขทะเบียน </w:t>
      </w:r>
      <w:r w:rsidR="00834865" w:rsidRPr="005F38A5">
        <w:rPr>
          <w:rFonts w:ascii="Angsana New" w:hAnsi="Angsana New" w:cs="Angsana New"/>
          <w:sz w:val="28"/>
          <w:szCs w:val="28"/>
          <w:lang w:val="en-US"/>
        </w:rPr>
        <w:t>10512</w:t>
      </w:r>
    </w:p>
    <w:p w14:paraId="2A579A52" w14:textId="77777777" w:rsidR="00B4089C" w:rsidRPr="005F38A5" w:rsidRDefault="00B4089C" w:rsidP="00F93B64">
      <w:pPr>
        <w:spacing w:line="240" w:lineRule="auto"/>
        <w:rPr>
          <w:rFonts w:ascii="Angsana New" w:hAnsi="Angsana New"/>
          <w:sz w:val="28"/>
          <w:szCs w:val="28"/>
        </w:rPr>
      </w:pPr>
    </w:p>
    <w:p w14:paraId="7DC7FD93" w14:textId="77777777" w:rsidR="00B4089C" w:rsidRPr="005F38A5" w:rsidRDefault="00B4089C" w:rsidP="00F93B64">
      <w:pPr>
        <w:spacing w:line="240" w:lineRule="auto"/>
        <w:rPr>
          <w:rFonts w:ascii="Angsana New" w:hAnsi="Angsana New"/>
          <w:sz w:val="28"/>
          <w:szCs w:val="28"/>
        </w:rPr>
      </w:pPr>
      <w:r w:rsidRPr="005F38A5">
        <w:rPr>
          <w:rFonts w:ascii="Angsana New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7C57DCAC" w14:textId="77777777" w:rsidR="00B4089C" w:rsidRPr="005F38A5" w:rsidRDefault="00B4089C" w:rsidP="00F93B64">
      <w:pPr>
        <w:spacing w:line="240" w:lineRule="auto"/>
        <w:rPr>
          <w:rFonts w:ascii="Angsana New" w:hAnsi="Angsana New"/>
          <w:sz w:val="28"/>
          <w:szCs w:val="28"/>
        </w:rPr>
      </w:pPr>
      <w:r w:rsidRPr="005F38A5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51B99E75" w14:textId="38DC8A02" w:rsidR="007F7BFD" w:rsidRPr="005F38A5" w:rsidRDefault="00AC3CF8" w:rsidP="00F93B64">
      <w:pPr>
        <w:spacing w:line="240" w:lineRule="auto"/>
        <w:rPr>
          <w:rFonts w:ascii="Angsana New" w:hAnsi="Angsana New"/>
          <w:sz w:val="28"/>
          <w:szCs w:val="28"/>
        </w:rPr>
      </w:pPr>
      <w:r w:rsidRPr="005F38A5">
        <w:rPr>
          <w:rFonts w:ascii="Angsana New" w:hAnsi="Angsana New"/>
          <w:sz w:val="28"/>
          <w:szCs w:val="28"/>
        </w:rPr>
        <w:t xml:space="preserve">10 </w:t>
      </w:r>
      <w:r w:rsidRPr="005F38A5">
        <w:rPr>
          <w:rFonts w:ascii="Angsana New" w:hAnsi="Angsana New" w:hint="cs"/>
          <w:sz w:val="28"/>
          <w:szCs w:val="28"/>
          <w:cs/>
        </w:rPr>
        <w:t>กุมภาพันธ์</w:t>
      </w:r>
      <w:r w:rsidR="005A0194" w:rsidRPr="005F38A5">
        <w:rPr>
          <w:rFonts w:ascii="Angsana New" w:hAnsi="Angsana New" w:hint="cs"/>
          <w:sz w:val="28"/>
          <w:szCs w:val="28"/>
          <w:cs/>
        </w:rPr>
        <w:t xml:space="preserve"> </w:t>
      </w:r>
      <w:r w:rsidR="00113B28" w:rsidRPr="005F38A5">
        <w:rPr>
          <w:rFonts w:ascii="Angsana New" w:hAnsi="Angsana New"/>
          <w:sz w:val="28"/>
          <w:szCs w:val="28"/>
        </w:rPr>
        <w:t>256</w:t>
      </w:r>
      <w:r w:rsidR="007B4AAC" w:rsidRPr="005F38A5">
        <w:rPr>
          <w:rFonts w:ascii="Angsana New" w:hAnsi="Angsana New"/>
          <w:sz w:val="28"/>
          <w:szCs w:val="28"/>
        </w:rPr>
        <w:t>6</w:t>
      </w:r>
    </w:p>
    <w:p w14:paraId="79C39FA6" w14:textId="77777777" w:rsidR="00FE76D5" w:rsidRDefault="00FE76D5" w:rsidP="00F93B64">
      <w:pPr>
        <w:spacing w:line="240" w:lineRule="auto"/>
        <w:ind w:left="540"/>
        <w:rPr>
          <w:rFonts w:ascii="Angsana New" w:hAnsi="Angsana New"/>
          <w:sz w:val="28"/>
          <w:szCs w:val="28"/>
        </w:rPr>
      </w:pPr>
    </w:p>
    <w:sectPr w:rsidR="00FE76D5" w:rsidSect="00761BBB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E1ACD" w14:textId="77777777" w:rsidR="007A7297" w:rsidRDefault="007A7297">
      <w:r>
        <w:separator/>
      </w:r>
    </w:p>
  </w:endnote>
  <w:endnote w:type="continuationSeparator" w:id="0">
    <w:p w14:paraId="315EEDC9" w14:textId="77777777" w:rsidR="007A7297" w:rsidRDefault="007A7297">
      <w:r>
        <w:continuationSeparator/>
      </w:r>
    </w:p>
  </w:endnote>
  <w:endnote w:type="continuationNotice" w:id="1">
    <w:p w14:paraId="03B99204" w14:textId="77777777" w:rsidR="007A7297" w:rsidRDefault="007A729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9DD5A" w14:textId="77777777" w:rsidR="00604D3E" w:rsidRPr="0060150B" w:rsidRDefault="00604D3E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2779311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440FF5A" w14:textId="10463401" w:rsidR="00761BBB" w:rsidRPr="00761BBB" w:rsidRDefault="00761BB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61BB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61BB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61BB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61BB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61BB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CE286" w14:textId="77777777" w:rsidR="007A7297" w:rsidRDefault="007A7297">
      <w:r>
        <w:separator/>
      </w:r>
    </w:p>
  </w:footnote>
  <w:footnote w:type="continuationSeparator" w:id="0">
    <w:p w14:paraId="63D20A80" w14:textId="77777777" w:rsidR="007A7297" w:rsidRDefault="007A7297">
      <w:r>
        <w:continuationSeparator/>
      </w:r>
    </w:p>
  </w:footnote>
  <w:footnote w:type="continuationNotice" w:id="1">
    <w:p w14:paraId="2112BC6E" w14:textId="77777777" w:rsidR="007A7297" w:rsidRDefault="007A729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626FB" w14:textId="7E3CBDD1" w:rsidR="00604D3E" w:rsidRDefault="00604D3E">
    <w:pPr>
      <w:pStyle w:val="Header"/>
      <w:rPr>
        <w:rFonts w:asciiTheme="majorBidi" w:hAnsiTheme="majorBidi" w:cstheme="majorBidi"/>
        <w:sz w:val="32"/>
        <w:szCs w:val="32"/>
      </w:rPr>
    </w:pPr>
  </w:p>
  <w:p w14:paraId="7B4AF8CD" w14:textId="77777777" w:rsidR="00604D3E" w:rsidRPr="00575BB2" w:rsidRDefault="00604D3E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74483" w14:textId="77777777" w:rsidR="00604D3E" w:rsidRPr="00DC1873" w:rsidRDefault="00604D3E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1B82E" w14:textId="34D42D0C" w:rsidR="00761BBB" w:rsidRDefault="00761BBB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4AD0FAA1" w14:textId="4E2BC116" w:rsidR="00761BBB" w:rsidRDefault="00761BBB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7F9B5795" w14:textId="77777777" w:rsidR="00761BBB" w:rsidRPr="00DC1873" w:rsidRDefault="00761BBB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A3AEA"/>
    <w:multiLevelType w:val="multilevel"/>
    <w:tmpl w:val="7D8E1462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" w15:restartNumberingAfterBreak="0">
    <w:nsid w:val="080B4F5D"/>
    <w:multiLevelType w:val="hybridMultilevel"/>
    <w:tmpl w:val="F4DADD32"/>
    <w:lvl w:ilvl="0" w:tplc="6A4A0C4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D749EC"/>
    <w:multiLevelType w:val="hybridMultilevel"/>
    <w:tmpl w:val="6B12E9C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FD519F"/>
    <w:multiLevelType w:val="hybridMultilevel"/>
    <w:tmpl w:val="D0BA075A"/>
    <w:lvl w:ilvl="0" w:tplc="88C0D7D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4F4F57A2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7D0D260A"/>
    <w:multiLevelType w:val="multilevel"/>
    <w:tmpl w:val="7D8E1462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1077702753">
    <w:abstractNumId w:val="6"/>
  </w:num>
  <w:num w:numId="2" w16cid:durableId="1280840243">
    <w:abstractNumId w:val="7"/>
  </w:num>
  <w:num w:numId="3" w16cid:durableId="1340425424">
    <w:abstractNumId w:val="3"/>
  </w:num>
  <w:num w:numId="4" w16cid:durableId="2144424945">
    <w:abstractNumId w:val="5"/>
  </w:num>
  <w:num w:numId="5" w16cid:durableId="881331351">
    <w:abstractNumId w:val="10"/>
  </w:num>
  <w:num w:numId="6" w16cid:durableId="426509067">
    <w:abstractNumId w:val="8"/>
  </w:num>
  <w:num w:numId="7" w16cid:durableId="1327786504">
    <w:abstractNumId w:val="9"/>
  </w:num>
  <w:num w:numId="8" w16cid:durableId="1726299481">
    <w:abstractNumId w:val="6"/>
  </w:num>
  <w:num w:numId="9" w16cid:durableId="1372264844">
    <w:abstractNumId w:val="6"/>
  </w:num>
  <w:num w:numId="10" w16cid:durableId="817843844">
    <w:abstractNumId w:val="6"/>
  </w:num>
  <w:num w:numId="11" w16cid:durableId="2144611359">
    <w:abstractNumId w:val="1"/>
  </w:num>
  <w:num w:numId="12" w16cid:durableId="1344356063">
    <w:abstractNumId w:val="4"/>
  </w:num>
  <w:num w:numId="13" w16cid:durableId="140981275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98782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97727172">
    <w:abstractNumId w:val="6"/>
  </w:num>
  <w:num w:numId="16" w16cid:durableId="1387991058">
    <w:abstractNumId w:val="2"/>
  </w:num>
  <w:num w:numId="17" w16cid:durableId="1380474516">
    <w:abstractNumId w:val="0"/>
  </w:num>
  <w:num w:numId="18" w16cid:durableId="1536654083">
    <w:abstractNumId w:val="6"/>
  </w:num>
  <w:num w:numId="19" w16cid:durableId="1448042564">
    <w:abstractNumId w:val="6"/>
  </w:num>
  <w:num w:numId="20" w16cid:durableId="1216040118">
    <w:abstractNumId w:val="6"/>
  </w:num>
  <w:num w:numId="21" w16cid:durableId="936253489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喆ඐ੍찔噙"/>
  </w:docVars>
  <w:rsids>
    <w:rsidRoot w:val="00385CFC"/>
    <w:rsid w:val="00000007"/>
    <w:rsid w:val="00000046"/>
    <w:rsid w:val="000000B4"/>
    <w:rsid w:val="00000111"/>
    <w:rsid w:val="00000322"/>
    <w:rsid w:val="000004D2"/>
    <w:rsid w:val="000005A0"/>
    <w:rsid w:val="00000776"/>
    <w:rsid w:val="000009E1"/>
    <w:rsid w:val="000009EC"/>
    <w:rsid w:val="00000ABF"/>
    <w:rsid w:val="00000CE0"/>
    <w:rsid w:val="0000139A"/>
    <w:rsid w:val="000017FA"/>
    <w:rsid w:val="0000186F"/>
    <w:rsid w:val="00001937"/>
    <w:rsid w:val="00001BBA"/>
    <w:rsid w:val="00002032"/>
    <w:rsid w:val="000021C8"/>
    <w:rsid w:val="00002396"/>
    <w:rsid w:val="0000249B"/>
    <w:rsid w:val="0000257A"/>
    <w:rsid w:val="0000271E"/>
    <w:rsid w:val="000028AE"/>
    <w:rsid w:val="0000299F"/>
    <w:rsid w:val="00002C17"/>
    <w:rsid w:val="00002C4A"/>
    <w:rsid w:val="00002CAC"/>
    <w:rsid w:val="00002F93"/>
    <w:rsid w:val="0000301F"/>
    <w:rsid w:val="0000306F"/>
    <w:rsid w:val="0000323F"/>
    <w:rsid w:val="0000329E"/>
    <w:rsid w:val="00003315"/>
    <w:rsid w:val="00003506"/>
    <w:rsid w:val="0000363C"/>
    <w:rsid w:val="000036CE"/>
    <w:rsid w:val="000037C7"/>
    <w:rsid w:val="00003AF8"/>
    <w:rsid w:val="00003B28"/>
    <w:rsid w:val="00003C35"/>
    <w:rsid w:val="00003DE7"/>
    <w:rsid w:val="00003E73"/>
    <w:rsid w:val="00003FB1"/>
    <w:rsid w:val="00004051"/>
    <w:rsid w:val="000040B1"/>
    <w:rsid w:val="0000415E"/>
    <w:rsid w:val="00004160"/>
    <w:rsid w:val="00004318"/>
    <w:rsid w:val="0000436C"/>
    <w:rsid w:val="00004566"/>
    <w:rsid w:val="0000462B"/>
    <w:rsid w:val="0000462C"/>
    <w:rsid w:val="00004843"/>
    <w:rsid w:val="00004957"/>
    <w:rsid w:val="00004997"/>
    <w:rsid w:val="00004B84"/>
    <w:rsid w:val="00004F27"/>
    <w:rsid w:val="00005257"/>
    <w:rsid w:val="00005363"/>
    <w:rsid w:val="000053A2"/>
    <w:rsid w:val="000054F1"/>
    <w:rsid w:val="000057A7"/>
    <w:rsid w:val="0000584E"/>
    <w:rsid w:val="00005ACB"/>
    <w:rsid w:val="00005C24"/>
    <w:rsid w:val="00005D10"/>
    <w:rsid w:val="00005E83"/>
    <w:rsid w:val="00006160"/>
    <w:rsid w:val="000061B2"/>
    <w:rsid w:val="000061EF"/>
    <w:rsid w:val="00006366"/>
    <w:rsid w:val="000063C9"/>
    <w:rsid w:val="0000642C"/>
    <w:rsid w:val="00006455"/>
    <w:rsid w:val="000064EA"/>
    <w:rsid w:val="000070B2"/>
    <w:rsid w:val="000071B8"/>
    <w:rsid w:val="000074F1"/>
    <w:rsid w:val="000076EB"/>
    <w:rsid w:val="00007911"/>
    <w:rsid w:val="00007951"/>
    <w:rsid w:val="00007B57"/>
    <w:rsid w:val="00007B7A"/>
    <w:rsid w:val="00007BC2"/>
    <w:rsid w:val="00007CAC"/>
    <w:rsid w:val="00007D44"/>
    <w:rsid w:val="00010145"/>
    <w:rsid w:val="000101A5"/>
    <w:rsid w:val="00010927"/>
    <w:rsid w:val="00010D3E"/>
    <w:rsid w:val="00010D77"/>
    <w:rsid w:val="00010E98"/>
    <w:rsid w:val="000111D6"/>
    <w:rsid w:val="00011234"/>
    <w:rsid w:val="000112A6"/>
    <w:rsid w:val="000112C4"/>
    <w:rsid w:val="00011405"/>
    <w:rsid w:val="00011588"/>
    <w:rsid w:val="000116EC"/>
    <w:rsid w:val="000117C9"/>
    <w:rsid w:val="00011DC7"/>
    <w:rsid w:val="00012279"/>
    <w:rsid w:val="000122F5"/>
    <w:rsid w:val="0001233E"/>
    <w:rsid w:val="000123EF"/>
    <w:rsid w:val="00012983"/>
    <w:rsid w:val="00012CE5"/>
    <w:rsid w:val="00012E03"/>
    <w:rsid w:val="00012F5D"/>
    <w:rsid w:val="00013199"/>
    <w:rsid w:val="000131A0"/>
    <w:rsid w:val="0001325A"/>
    <w:rsid w:val="000133A0"/>
    <w:rsid w:val="000137D7"/>
    <w:rsid w:val="00013958"/>
    <w:rsid w:val="00013FF0"/>
    <w:rsid w:val="00014632"/>
    <w:rsid w:val="000147AD"/>
    <w:rsid w:val="000148E3"/>
    <w:rsid w:val="00015056"/>
    <w:rsid w:val="00015089"/>
    <w:rsid w:val="0001516F"/>
    <w:rsid w:val="000151E9"/>
    <w:rsid w:val="0001520A"/>
    <w:rsid w:val="00015683"/>
    <w:rsid w:val="00015BF1"/>
    <w:rsid w:val="00015C52"/>
    <w:rsid w:val="00015E8E"/>
    <w:rsid w:val="0001601E"/>
    <w:rsid w:val="000162D2"/>
    <w:rsid w:val="00016341"/>
    <w:rsid w:val="000165D0"/>
    <w:rsid w:val="00016646"/>
    <w:rsid w:val="000166FF"/>
    <w:rsid w:val="000169BD"/>
    <w:rsid w:val="0001701B"/>
    <w:rsid w:val="00017040"/>
    <w:rsid w:val="000170A3"/>
    <w:rsid w:val="000173E8"/>
    <w:rsid w:val="00017884"/>
    <w:rsid w:val="00017F6D"/>
    <w:rsid w:val="00017FC8"/>
    <w:rsid w:val="00020038"/>
    <w:rsid w:val="000200CC"/>
    <w:rsid w:val="000203B1"/>
    <w:rsid w:val="0002055E"/>
    <w:rsid w:val="00020586"/>
    <w:rsid w:val="00020655"/>
    <w:rsid w:val="00020788"/>
    <w:rsid w:val="000207E7"/>
    <w:rsid w:val="00020C28"/>
    <w:rsid w:val="00020E22"/>
    <w:rsid w:val="00020EDB"/>
    <w:rsid w:val="00020F2E"/>
    <w:rsid w:val="00020F7F"/>
    <w:rsid w:val="00021384"/>
    <w:rsid w:val="000213C9"/>
    <w:rsid w:val="00021772"/>
    <w:rsid w:val="00021825"/>
    <w:rsid w:val="00021D7C"/>
    <w:rsid w:val="00021E3F"/>
    <w:rsid w:val="000220E2"/>
    <w:rsid w:val="0002227A"/>
    <w:rsid w:val="0002238F"/>
    <w:rsid w:val="00022443"/>
    <w:rsid w:val="00022562"/>
    <w:rsid w:val="00022635"/>
    <w:rsid w:val="000227F0"/>
    <w:rsid w:val="00022A34"/>
    <w:rsid w:val="00022B34"/>
    <w:rsid w:val="00022BE0"/>
    <w:rsid w:val="00022D97"/>
    <w:rsid w:val="00022DAD"/>
    <w:rsid w:val="000230D2"/>
    <w:rsid w:val="00023152"/>
    <w:rsid w:val="0002319A"/>
    <w:rsid w:val="000235C4"/>
    <w:rsid w:val="0002372F"/>
    <w:rsid w:val="0002383C"/>
    <w:rsid w:val="00023999"/>
    <w:rsid w:val="00023AB9"/>
    <w:rsid w:val="00023C4B"/>
    <w:rsid w:val="00023CCE"/>
    <w:rsid w:val="00023CE6"/>
    <w:rsid w:val="00023F0C"/>
    <w:rsid w:val="00023F82"/>
    <w:rsid w:val="00024290"/>
    <w:rsid w:val="000243C6"/>
    <w:rsid w:val="00024455"/>
    <w:rsid w:val="00024494"/>
    <w:rsid w:val="00024994"/>
    <w:rsid w:val="000249D4"/>
    <w:rsid w:val="00024A3E"/>
    <w:rsid w:val="00024C62"/>
    <w:rsid w:val="00024D8C"/>
    <w:rsid w:val="00024F2B"/>
    <w:rsid w:val="000250EC"/>
    <w:rsid w:val="000251E3"/>
    <w:rsid w:val="00025720"/>
    <w:rsid w:val="000257C6"/>
    <w:rsid w:val="00026132"/>
    <w:rsid w:val="000262CB"/>
    <w:rsid w:val="000264CB"/>
    <w:rsid w:val="00026668"/>
    <w:rsid w:val="0002669B"/>
    <w:rsid w:val="00026732"/>
    <w:rsid w:val="000268A8"/>
    <w:rsid w:val="00026951"/>
    <w:rsid w:val="00026AA4"/>
    <w:rsid w:val="00026C33"/>
    <w:rsid w:val="000270C2"/>
    <w:rsid w:val="000274C2"/>
    <w:rsid w:val="00027601"/>
    <w:rsid w:val="0002768A"/>
    <w:rsid w:val="00027839"/>
    <w:rsid w:val="00027842"/>
    <w:rsid w:val="000278C7"/>
    <w:rsid w:val="00027BB2"/>
    <w:rsid w:val="00027D59"/>
    <w:rsid w:val="00027F5E"/>
    <w:rsid w:val="00030031"/>
    <w:rsid w:val="0003043B"/>
    <w:rsid w:val="00030445"/>
    <w:rsid w:val="00030808"/>
    <w:rsid w:val="00030CE9"/>
    <w:rsid w:val="00030E12"/>
    <w:rsid w:val="00030EE7"/>
    <w:rsid w:val="00030FC9"/>
    <w:rsid w:val="00031B75"/>
    <w:rsid w:val="00031C62"/>
    <w:rsid w:val="00031DE3"/>
    <w:rsid w:val="00031E9B"/>
    <w:rsid w:val="00031EAD"/>
    <w:rsid w:val="00031ECF"/>
    <w:rsid w:val="00031FA7"/>
    <w:rsid w:val="00032105"/>
    <w:rsid w:val="00032219"/>
    <w:rsid w:val="00032555"/>
    <w:rsid w:val="00032614"/>
    <w:rsid w:val="0003267C"/>
    <w:rsid w:val="000327AF"/>
    <w:rsid w:val="00032CCC"/>
    <w:rsid w:val="00032E5C"/>
    <w:rsid w:val="00032E72"/>
    <w:rsid w:val="00033049"/>
    <w:rsid w:val="00033155"/>
    <w:rsid w:val="00033201"/>
    <w:rsid w:val="00033434"/>
    <w:rsid w:val="00033455"/>
    <w:rsid w:val="0003350F"/>
    <w:rsid w:val="000335D3"/>
    <w:rsid w:val="00033A16"/>
    <w:rsid w:val="00033C0A"/>
    <w:rsid w:val="00033D09"/>
    <w:rsid w:val="00033EBF"/>
    <w:rsid w:val="00033EFB"/>
    <w:rsid w:val="00033FCE"/>
    <w:rsid w:val="000342AE"/>
    <w:rsid w:val="00034508"/>
    <w:rsid w:val="00034947"/>
    <w:rsid w:val="00034992"/>
    <w:rsid w:val="00034DBF"/>
    <w:rsid w:val="00034E19"/>
    <w:rsid w:val="000350B4"/>
    <w:rsid w:val="000350BB"/>
    <w:rsid w:val="000352CC"/>
    <w:rsid w:val="00035633"/>
    <w:rsid w:val="00035A15"/>
    <w:rsid w:val="00035AD7"/>
    <w:rsid w:val="000366EF"/>
    <w:rsid w:val="00036746"/>
    <w:rsid w:val="00036B15"/>
    <w:rsid w:val="00036CFE"/>
    <w:rsid w:val="00036D25"/>
    <w:rsid w:val="00036D69"/>
    <w:rsid w:val="00036DE9"/>
    <w:rsid w:val="00036EF0"/>
    <w:rsid w:val="00036F8C"/>
    <w:rsid w:val="00037098"/>
    <w:rsid w:val="000371ED"/>
    <w:rsid w:val="0003721E"/>
    <w:rsid w:val="00037236"/>
    <w:rsid w:val="00037279"/>
    <w:rsid w:val="00037295"/>
    <w:rsid w:val="0003746F"/>
    <w:rsid w:val="0003757A"/>
    <w:rsid w:val="00037907"/>
    <w:rsid w:val="00037BB1"/>
    <w:rsid w:val="00037BC7"/>
    <w:rsid w:val="00037CCF"/>
    <w:rsid w:val="00037D2E"/>
    <w:rsid w:val="00037DC2"/>
    <w:rsid w:val="00040143"/>
    <w:rsid w:val="000402C1"/>
    <w:rsid w:val="000405DD"/>
    <w:rsid w:val="00040740"/>
    <w:rsid w:val="000408C4"/>
    <w:rsid w:val="00040A21"/>
    <w:rsid w:val="00040AE4"/>
    <w:rsid w:val="00041192"/>
    <w:rsid w:val="000411DA"/>
    <w:rsid w:val="000412B0"/>
    <w:rsid w:val="00041478"/>
    <w:rsid w:val="00041580"/>
    <w:rsid w:val="00041B73"/>
    <w:rsid w:val="00041BA0"/>
    <w:rsid w:val="00041E31"/>
    <w:rsid w:val="00041E7C"/>
    <w:rsid w:val="00042244"/>
    <w:rsid w:val="00042815"/>
    <w:rsid w:val="00042F70"/>
    <w:rsid w:val="00042F74"/>
    <w:rsid w:val="000431F7"/>
    <w:rsid w:val="000434F1"/>
    <w:rsid w:val="000435FD"/>
    <w:rsid w:val="000436D1"/>
    <w:rsid w:val="00043789"/>
    <w:rsid w:val="00043A1F"/>
    <w:rsid w:val="00043A89"/>
    <w:rsid w:val="00043AFB"/>
    <w:rsid w:val="00043D62"/>
    <w:rsid w:val="0004400A"/>
    <w:rsid w:val="000440E7"/>
    <w:rsid w:val="0004411B"/>
    <w:rsid w:val="00044392"/>
    <w:rsid w:val="00044550"/>
    <w:rsid w:val="000447B5"/>
    <w:rsid w:val="0004480C"/>
    <w:rsid w:val="0004490A"/>
    <w:rsid w:val="00044A0E"/>
    <w:rsid w:val="00044CDD"/>
    <w:rsid w:val="00044EF3"/>
    <w:rsid w:val="00045049"/>
    <w:rsid w:val="000450C2"/>
    <w:rsid w:val="00045533"/>
    <w:rsid w:val="000455D5"/>
    <w:rsid w:val="000457E9"/>
    <w:rsid w:val="00045845"/>
    <w:rsid w:val="000458A5"/>
    <w:rsid w:val="00045BDF"/>
    <w:rsid w:val="00045C04"/>
    <w:rsid w:val="00045C26"/>
    <w:rsid w:val="00045C94"/>
    <w:rsid w:val="000460A5"/>
    <w:rsid w:val="00046693"/>
    <w:rsid w:val="00046816"/>
    <w:rsid w:val="000469B6"/>
    <w:rsid w:val="00046AAD"/>
    <w:rsid w:val="00046B2A"/>
    <w:rsid w:val="00046C44"/>
    <w:rsid w:val="00046C79"/>
    <w:rsid w:val="000470A3"/>
    <w:rsid w:val="000470B4"/>
    <w:rsid w:val="000470C5"/>
    <w:rsid w:val="0004716E"/>
    <w:rsid w:val="00047475"/>
    <w:rsid w:val="000475C5"/>
    <w:rsid w:val="00047841"/>
    <w:rsid w:val="00047A92"/>
    <w:rsid w:val="00047B17"/>
    <w:rsid w:val="00047B34"/>
    <w:rsid w:val="00047BBE"/>
    <w:rsid w:val="00050318"/>
    <w:rsid w:val="000503BD"/>
    <w:rsid w:val="000503EA"/>
    <w:rsid w:val="00050528"/>
    <w:rsid w:val="00050CAA"/>
    <w:rsid w:val="00050CE6"/>
    <w:rsid w:val="00050D0F"/>
    <w:rsid w:val="000510E7"/>
    <w:rsid w:val="0005130C"/>
    <w:rsid w:val="00051854"/>
    <w:rsid w:val="00051CC3"/>
    <w:rsid w:val="00051E66"/>
    <w:rsid w:val="00051ECB"/>
    <w:rsid w:val="00052116"/>
    <w:rsid w:val="0005214B"/>
    <w:rsid w:val="0005259E"/>
    <w:rsid w:val="00052771"/>
    <w:rsid w:val="000529E3"/>
    <w:rsid w:val="00052A94"/>
    <w:rsid w:val="00052B95"/>
    <w:rsid w:val="00052D77"/>
    <w:rsid w:val="00052FA9"/>
    <w:rsid w:val="00053007"/>
    <w:rsid w:val="00053023"/>
    <w:rsid w:val="00053030"/>
    <w:rsid w:val="000535B3"/>
    <w:rsid w:val="00053CD3"/>
    <w:rsid w:val="00053D03"/>
    <w:rsid w:val="00054189"/>
    <w:rsid w:val="000542BA"/>
    <w:rsid w:val="00054433"/>
    <w:rsid w:val="0005486C"/>
    <w:rsid w:val="00054F14"/>
    <w:rsid w:val="000550E3"/>
    <w:rsid w:val="00055333"/>
    <w:rsid w:val="00055368"/>
    <w:rsid w:val="0005542F"/>
    <w:rsid w:val="0005545F"/>
    <w:rsid w:val="00055659"/>
    <w:rsid w:val="0005567F"/>
    <w:rsid w:val="000558C4"/>
    <w:rsid w:val="00055DCE"/>
    <w:rsid w:val="00055E4B"/>
    <w:rsid w:val="00055E70"/>
    <w:rsid w:val="000564DF"/>
    <w:rsid w:val="00056715"/>
    <w:rsid w:val="0005684E"/>
    <w:rsid w:val="00056B35"/>
    <w:rsid w:val="00056BAA"/>
    <w:rsid w:val="000571E2"/>
    <w:rsid w:val="000573E0"/>
    <w:rsid w:val="0005757A"/>
    <w:rsid w:val="00057920"/>
    <w:rsid w:val="000579F8"/>
    <w:rsid w:val="00057BE7"/>
    <w:rsid w:val="00057CD9"/>
    <w:rsid w:val="00057D02"/>
    <w:rsid w:val="000601EB"/>
    <w:rsid w:val="00060225"/>
    <w:rsid w:val="00060377"/>
    <w:rsid w:val="0006073C"/>
    <w:rsid w:val="00060D49"/>
    <w:rsid w:val="00060D4D"/>
    <w:rsid w:val="00060E27"/>
    <w:rsid w:val="00060FC0"/>
    <w:rsid w:val="00060FC7"/>
    <w:rsid w:val="000616FD"/>
    <w:rsid w:val="00061848"/>
    <w:rsid w:val="00061919"/>
    <w:rsid w:val="0006195F"/>
    <w:rsid w:val="00061FBC"/>
    <w:rsid w:val="000620FB"/>
    <w:rsid w:val="0006210D"/>
    <w:rsid w:val="00062139"/>
    <w:rsid w:val="0006221A"/>
    <w:rsid w:val="0006276B"/>
    <w:rsid w:val="000627C9"/>
    <w:rsid w:val="000629D8"/>
    <w:rsid w:val="00062B3D"/>
    <w:rsid w:val="00062EDB"/>
    <w:rsid w:val="000634C4"/>
    <w:rsid w:val="0006366B"/>
    <w:rsid w:val="00063825"/>
    <w:rsid w:val="000638D5"/>
    <w:rsid w:val="00063CF1"/>
    <w:rsid w:val="00063FDA"/>
    <w:rsid w:val="00064399"/>
    <w:rsid w:val="000643BF"/>
    <w:rsid w:val="000644CD"/>
    <w:rsid w:val="00064712"/>
    <w:rsid w:val="0006471A"/>
    <w:rsid w:val="000647E3"/>
    <w:rsid w:val="000647EB"/>
    <w:rsid w:val="000649A6"/>
    <w:rsid w:val="00064A58"/>
    <w:rsid w:val="00064ACF"/>
    <w:rsid w:val="00064D07"/>
    <w:rsid w:val="00064DB6"/>
    <w:rsid w:val="000653E7"/>
    <w:rsid w:val="000654F5"/>
    <w:rsid w:val="00065514"/>
    <w:rsid w:val="00065766"/>
    <w:rsid w:val="000659B7"/>
    <w:rsid w:val="00065CF4"/>
    <w:rsid w:val="00065DAB"/>
    <w:rsid w:val="00065E0D"/>
    <w:rsid w:val="0006616F"/>
    <w:rsid w:val="0006632A"/>
    <w:rsid w:val="00066331"/>
    <w:rsid w:val="000663E5"/>
    <w:rsid w:val="000668DA"/>
    <w:rsid w:val="00066920"/>
    <w:rsid w:val="00066BEF"/>
    <w:rsid w:val="00066CBA"/>
    <w:rsid w:val="00066E18"/>
    <w:rsid w:val="00066F43"/>
    <w:rsid w:val="00066F97"/>
    <w:rsid w:val="0006719D"/>
    <w:rsid w:val="000671A3"/>
    <w:rsid w:val="000675C1"/>
    <w:rsid w:val="0006787D"/>
    <w:rsid w:val="00067A9A"/>
    <w:rsid w:val="00067BA5"/>
    <w:rsid w:val="00067CDC"/>
    <w:rsid w:val="00070288"/>
    <w:rsid w:val="00070498"/>
    <w:rsid w:val="000707AD"/>
    <w:rsid w:val="00070A9D"/>
    <w:rsid w:val="00070E0E"/>
    <w:rsid w:val="00071005"/>
    <w:rsid w:val="000712B4"/>
    <w:rsid w:val="000713CA"/>
    <w:rsid w:val="000715E8"/>
    <w:rsid w:val="0007185A"/>
    <w:rsid w:val="000718DD"/>
    <w:rsid w:val="00071C3C"/>
    <w:rsid w:val="00071DE4"/>
    <w:rsid w:val="00071E0D"/>
    <w:rsid w:val="00071E7A"/>
    <w:rsid w:val="00071E82"/>
    <w:rsid w:val="00071F9E"/>
    <w:rsid w:val="00072455"/>
    <w:rsid w:val="00072657"/>
    <w:rsid w:val="000726FD"/>
    <w:rsid w:val="00072A15"/>
    <w:rsid w:val="00073110"/>
    <w:rsid w:val="0007319D"/>
    <w:rsid w:val="0007349E"/>
    <w:rsid w:val="00073929"/>
    <w:rsid w:val="000739C6"/>
    <w:rsid w:val="000739F5"/>
    <w:rsid w:val="00073AFB"/>
    <w:rsid w:val="00073BCB"/>
    <w:rsid w:val="00073CBF"/>
    <w:rsid w:val="00073EDA"/>
    <w:rsid w:val="000740CA"/>
    <w:rsid w:val="0007417C"/>
    <w:rsid w:val="000741CC"/>
    <w:rsid w:val="000742D2"/>
    <w:rsid w:val="000746EE"/>
    <w:rsid w:val="0007477E"/>
    <w:rsid w:val="0007499C"/>
    <w:rsid w:val="00074A78"/>
    <w:rsid w:val="00074DAD"/>
    <w:rsid w:val="00074E88"/>
    <w:rsid w:val="0007505A"/>
    <w:rsid w:val="00075068"/>
    <w:rsid w:val="00075792"/>
    <w:rsid w:val="000758E2"/>
    <w:rsid w:val="000758F6"/>
    <w:rsid w:val="00075A66"/>
    <w:rsid w:val="00075ADB"/>
    <w:rsid w:val="00075B8F"/>
    <w:rsid w:val="00075DDC"/>
    <w:rsid w:val="000760AE"/>
    <w:rsid w:val="0007614F"/>
    <w:rsid w:val="00076235"/>
    <w:rsid w:val="00076242"/>
    <w:rsid w:val="00076302"/>
    <w:rsid w:val="0007640E"/>
    <w:rsid w:val="000765A1"/>
    <w:rsid w:val="000766DC"/>
    <w:rsid w:val="000767D3"/>
    <w:rsid w:val="00076B6A"/>
    <w:rsid w:val="00076C8C"/>
    <w:rsid w:val="00076CD8"/>
    <w:rsid w:val="00076CDA"/>
    <w:rsid w:val="00076E6C"/>
    <w:rsid w:val="00076F6A"/>
    <w:rsid w:val="000774D8"/>
    <w:rsid w:val="000775A3"/>
    <w:rsid w:val="0007764D"/>
    <w:rsid w:val="000776E0"/>
    <w:rsid w:val="00077A1C"/>
    <w:rsid w:val="00077A2E"/>
    <w:rsid w:val="00077B28"/>
    <w:rsid w:val="00077EAB"/>
    <w:rsid w:val="00077F7B"/>
    <w:rsid w:val="00077FCF"/>
    <w:rsid w:val="00077FE2"/>
    <w:rsid w:val="00080338"/>
    <w:rsid w:val="00080481"/>
    <w:rsid w:val="000805A5"/>
    <w:rsid w:val="00080601"/>
    <w:rsid w:val="00080722"/>
    <w:rsid w:val="0008077E"/>
    <w:rsid w:val="0008081C"/>
    <w:rsid w:val="00080AFC"/>
    <w:rsid w:val="00080B12"/>
    <w:rsid w:val="00080BE9"/>
    <w:rsid w:val="00080EA8"/>
    <w:rsid w:val="00080FCC"/>
    <w:rsid w:val="00080FE9"/>
    <w:rsid w:val="00081179"/>
    <w:rsid w:val="000812C8"/>
    <w:rsid w:val="00081456"/>
    <w:rsid w:val="0008174E"/>
    <w:rsid w:val="00081BBA"/>
    <w:rsid w:val="00082215"/>
    <w:rsid w:val="0008239B"/>
    <w:rsid w:val="000823A2"/>
    <w:rsid w:val="00082518"/>
    <w:rsid w:val="000828F0"/>
    <w:rsid w:val="00083237"/>
    <w:rsid w:val="00083451"/>
    <w:rsid w:val="000837FE"/>
    <w:rsid w:val="000839F4"/>
    <w:rsid w:val="00083D31"/>
    <w:rsid w:val="00083E04"/>
    <w:rsid w:val="00083F0B"/>
    <w:rsid w:val="000841B4"/>
    <w:rsid w:val="00084630"/>
    <w:rsid w:val="00084639"/>
    <w:rsid w:val="0008485C"/>
    <w:rsid w:val="00084A73"/>
    <w:rsid w:val="00084B57"/>
    <w:rsid w:val="00084BA0"/>
    <w:rsid w:val="00084BFC"/>
    <w:rsid w:val="00085191"/>
    <w:rsid w:val="0008535C"/>
    <w:rsid w:val="000853E1"/>
    <w:rsid w:val="00085533"/>
    <w:rsid w:val="00085584"/>
    <w:rsid w:val="00085B2B"/>
    <w:rsid w:val="00085D23"/>
    <w:rsid w:val="00085E91"/>
    <w:rsid w:val="00085EAB"/>
    <w:rsid w:val="00085F56"/>
    <w:rsid w:val="000861FD"/>
    <w:rsid w:val="000863E5"/>
    <w:rsid w:val="00086423"/>
    <w:rsid w:val="000864E1"/>
    <w:rsid w:val="0008679F"/>
    <w:rsid w:val="0008695A"/>
    <w:rsid w:val="00086B43"/>
    <w:rsid w:val="00087304"/>
    <w:rsid w:val="000873A1"/>
    <w:rsid w:val="000873C1"/>
    <w:rsid w:val="000874DC"/>
    <w:rsid w:val="00087566"/>
    <w:rsid w:val="00087780"/>
    <w:rsid w:val="00087A25"/>
    <w:rsid w:val="00087ABB"/>
    <w:rsid w:val="00090040"/>
    <w:rsid w:val="00090192"/>
    <w:rsid w:val="000903A0"/>
    <w:rsid w:val="000903EA"/>
    <w:rsid w:val="000904E4"/>
    <w:rsid w:val="00090503"/>
    <w:rsid w:val="00090860"/>
    <w:rsid w:val="00090C0A"/>
    <w:rsid w:val="00090E29"/>
    <w:rsid w:val="00090EF2"/>
    <w:rsid w:val="00091360"/>
    <w:rsid w:val="0009151E"/>
    <w:rsid w:val="000915DE"/>
    <w:rsid w:val="00091645"/>
    <w:rsid w:val="00091881"/>
    <w:rsid w:val="00091A5B"/>
    <w:rsid w:val="00091C18"/>
    <w:rsid w:val="00091E87"/>
    <w:rsid w:val="00092071"/>
    <w:rsid w:val="00092140"/>
    <w:rsid w:val="00092175"/>
    <w:rsid w:val="000921BB"/>
    <w:rsid w:val="00092224"/>
    <w:rsid w:val="0009247D"/>
    <w:rsid w:val="000925DB"/>
    <w:rsid w:val="00092780"/>
    <w:rsid w:val="0009287C"/>
    <w:rsid w:val="00092AD1"/>
    <w:rsid w:val="00092C4E"/>
    <w:rsid w:val="00092E23"/>
    <w:rsid w:val="00092EB1"/>
    <w:rsid w:val="00092FF0"/>
    <w:rsid w:val="00093050"/>
    <w:rsid w:val="00093203"/>
    <w:rsid w:val="00093238"/>
    <w:rsid w:val="000934D5"/>
    <w:rsid w:val="000935D8"/>
    <w:rsid w:val="000935EE"/>
    <w:rsid w:val="0009389B"/>
    <w:rsid w:val="000938B8"/>
    <w:rsid w:val="00093E7B"/>
    <w:rsid w:val="00094198"/>
    <w:rsid w:val="000941E6"/>
    <w:rsid w:val="00094289"/>
    <w:rsid w:val="0009432E"/>
    <w:rsid w:val="0009459D"/>
    <w:rsid w:val="00094787"/>
    <w:rsid w:val="000947E4"/>
    <w:rsid w:val="000948BE"/>
    <w:rsid w:val="0009496E"/>
    <w:rsid w:val="00094B73"/>
    <w:rsid w:val="00094DC4"/>
    <w:rsid w:val="00094F2D"/>
    <w:rsid w:val="000953D5"/>
    <w:rsid w:val="0009554F"/>
    <w:rsid w:val="000958A5"/>
    <w:rsid w:val="00095B3F"/>
    <w:rsid w:val="00095BC3"/>
    <w:rsid w:val="00095CE3"/>
    <w:rsid w:val="00095D2C"/>
    <w:rsid w:val="00095D69"/>
    <w:rsid w:val="00095E97"/>
    <w:rsid w:val="00095EBF"/>
    <w:rsid w:val="0009615A"/>
    <w:rsid w:val="000965F0"/>
    <w:rsid w:val="00096B00"/>
    <w:rsid w:val="000972F3"/>
    <w:rsid w:val="00097402"/>
    <w:rsid w:val="000976D3"/>
    <w:rsid w:val="000979B4"/>
    <w:rsid w:val="00097BA6"/>
    <w:rsid w:val="00097E37"/>
    <w:rsid w:val="00097F63"/>
    <w:rsid w:val="00097FD3"/>
    <w:rsid w:val="000A00BC"/>
    <w:rsid w:val="000A00BF"/>
    <w:rsid w:val="000A060C"/>
    <w:rsid w:val="000A0B41"/>
    <w:rsid w:val="000A0C06"/>
    <w:rsid w:val="000A0CBE"/>
    <w:rsid w:val="000A0D1E"/>
    <w:rsid w:val="000A0D4C"/>
    <w:rsid w:val="000A0F7A"/>
    <w:rsid w:val="000A0FBB"/>
    <w:rsid w:val="000A107C"/>
    <w:rsid w:val="000A10EC"/>
    <w:rsid w:val="000A1249"/>
    <w:rsid w:val="000A12A1"/>
    <w:rsid w:val="000A12FB"/>
    <w:rsid w:val="000A171A"/>
    <w:rsid w:val="000A1B93"/>
    <w:rsid w:val="000A1DA3"/>
    <w:rsid w:val="000A22EF"/>
    <w:rsid w:val="000A25D5"/>
    <w:rsid w:val="000A271E"/>
    <w:rsid w:val="000A27B7"/>
    <w:rsid w:val="000A2BAF"/>
    <w:rsid w:val="000A2C4E"/>
    <w:rsid w:val="000A2D21"/>
    <w:rsid w:val="000A2D96"/>
    <w:rsid w:val="000A2DD4"/>
    <w:rsid w:val="000A2EDD"/>
    <w:rsid w:val="000A3380"/>
    <w:rsid w:val="000A34F9"/>
    <w:rsid w:val="000A3B02"/>
    <w:rsid w:val="000A3CA5"/>
    <w:rsid w:val="000A3D67"/>
    <w:rsid w:val="000A3DD8"/>
    <w:rsid w:val="000A4023"/>
    <w:rsid w:val="000A47EC"/>
    <w:rsid w:val="000A48F7"/>
    <w:rsid w:val="000A4A96"/>
    <w:rsid w:val="000A4B36"/>
    <w:rsid w:val="000A4B6A"/>
    <w:rsid w:val="000A4B90"/>
    <w:rsid w:val="000A4C32"/>
    <w:rsid w:val="000A4D6F"/>
    <w:rsid w:val="000A4FE3"/>
    <w:rsid w:val="000A50D0"/>
    <w:rsid w:val="000A50E0"/>
    <w:rsid w:val="000A51EF"/>
    <w:rsid w:val="000A52E2"/>
    <w:rsid w:val="000A5362"/>
    <w:rsid w:val="000A538B"/>
    <w:rsid w:val="000A5495"/>
    <w:rsid w:val="000A573A"/>
    <w:rsid w:val="000A5D0F"/>
    <w:rsid w:val="000A5D75"/>
    <w:rsid w:val="000A5FCB"/>
    <w:rsid w:val="000A5FF7"/>
    <w:rsid w:val="000A648B"/>
    <w:rsid w:val="000A6B1B"/>
    <w:rsid w:val="000A6E08"/>
    <w:rsid w:val="000A6FA6"/>
    <w:rsid w:val="000A7038"/>
    <w:rsid w:val="000A710E"/>
    <w:rsid w:val="000A7607"/>
    <w:rsid w:val="000A7792"/>
    <w:rsid w:val="000A78E1"/>
    <w:rsid w:val="000A78FC"/>
    <w:rsid w:val="000A7A3F"/>
    <w:rsid w:val="000A7A42"/>
    <w:rsid w:val="000A7BD7"/>
    <w:rsid w:val="000A7C4C"/>
    <w:rsid w:val="000A7E11"/>
    <w:rsid w:val="000A7E2F"/>
    <w:rsid w:val="000A7EC4"/>
    <w:rsid w:val="000B03B5"/>
    <w:rsid w:val="000B0489"/>
    <w:rsid w:val="000B0560"/>
    <w:rsid w:val="000B0852"/>
    <w:rsid w:val="000B0B44"/>
    <w:rsid w:val="000B0D91"/>
    <w:rsid w:val="000B0E2D"/>
    <w:rsid w:val="000B0E49"/>
    <w:rsid w:val="000B0E53"/>
    <w:rsid w:val="000B0E5E"/>
    <w:rsid w:val="000B0E8A"/>
    <w:rsid w:val="000B120F"/>
    <w:rsid w:val="000B1330"/>
    <w:rsid w:val="000B142E"/>
    <w:rsid w:val="000B14C3"/>
    <w:rsid w:val="000B1764"/>
    <w:rsid w:val="000B17A4"/>
    <w:rsid w:val="000B17B9"/>
    <w:rsid w:val="000B18D6"/>
    <w:rsid w:val="000B18DA"/>
    <w:rsid w:val="000B18F9"/>
    <w:rsid w:val="000B1C79"/>
    <w:rsid w:val="000B2136"/>
    <w:rsid w:val="000B22D4"/>
    <w:rsid w:val="000B23A9"/>
    <w:rsid w:val="000B24A6"/>
    <w:rsid w:val="000B24FB"/>
    <w:rsid w:val="000B27EB"/>
    <w:rsid w:val="000B2AB0"/>
    <w:rsid w:val="000B2D29"/>
    <w:rsid w:val="000B2E97"/>
    <w:rsid w:val="000B3118"/>
    <w:rsid w:val="000B31FC"/>
    <w:rsid w:val="000B3224"/>
    <w:rsid w:val="000B33FE"/>
    <w:rsid w:val="000B357D"/>
    <w:rsid w:val="000B383C"/>
    <w:rsid w:val="000B3CC2"/>
    <w:rsid w:val="000B3DA7"/>
    <w:rsid w:val="000B3DD1"/>
    <w:rsid w:val="000B3F4F"/>
    <w:rsid w:val="000B4181"/>
    <w:rsid w:val="000B4289"/>
    <w:rsid w:val="000B42EF"/>
    <w:rsid w:val="000B44B7"/>
    <w:rsid w:val="000B4567"/>
    <w:rsid w:val="000B49CE"/>
    <w:rsid w:val="000B4C3E"/>
    <w:rsid w:val="000B4EAE"/>
    <w:rsid w:val="000B4FF5"/>
    <w:rsid w:val="000B52F1"/>
    <w:rsid w:val="000B539E"/>
    <w:rsid w:val="000B5584"/>
    <w:rsid w:val="000B58DF"/>
    <w:rsid w:val="000B5A35"/>
    <w:rsid w:val="000B5B27"/>
    <w:rsid w:val="000B5CC6"/>
    <w:rsid w:val="000B5CCD"/>
    <w:rsid w:val="000B5E8B"/>
    <w:rsid w:val="000B5ECD"/>
    <w:rsid w:val="000B5F3B"/>
    <w:rsid w:val="000B5FDA"/>
    <w:rsid w:val="000B629C"/>
    <w:rsid w:val="000B65E2"/>
    <w:rsid w:val="000B6669"/>
    <w:rsid w:val="000B668C"/>
    <w:rsid w:val="000B6936"/>
    <w:rsid w:val="000B6A02"/>
    <w:rsid w:val="000B6D42"/>
    <w:rsid w:val="000B6E03"/>
    <w:rsid w:val="000B6E19"/>
    <w:rsid w:val="000B6E64"/>
    <w:rsid w:val="000B72AA"/>
    <w:rsid w:val="000B72D1"/>
    <w:rsid w:val="000B73B2"/>
    <w:rsid w:val="000B73D3"/>
    <w:rsid w:val="000B770F"/>
    <w:rsid w:val="000B773F"/>
    <w:rsid w:val="000B7878"/>
    <w:rsid w:val="000B7932"/>
    <w:rsid w:val="000B7A7B"/>
    <w:rsid w:val="000B7A82"/>
    <w:rsid w:val="000B7CD9"/>
    <w:rsid w:val="000B7D51"/>
    <w:rsid w:val="000B7E27"/>
    <w:rsid w:val="000B7F25"/>
    <w:rsid w:val="000C0055"/>
    <w:rsid w:val="000C00BB"/>
    <w:rsid w:val="000C01AA"/>
    <w:rsid w:val="000C01F1"/>
    <w:rsid w:val="000C029B"/>
    <w:rsid w:val="000C0419"/>
    <w:rsid w:val="000C045F"/>
    <w:rsid w:val="000C05A5"/>
    <w:rsid w:val="000C0698"/>
    <w:rsid w:val="000C06C8"/>
    <w:rsid w:val="000C0F83"/>
    <w:rsid w:val="000C0F9A"/>
    <w:rsid w:val="000C11AB"/>
    <w:rsid w:val="000C172B"/>
    <w:rsid w:val="000C19B4"/>
    <w:rsid w:val="000C1BD6"/>
    <w:rsid w:val="000C1C01"/>
    <w:rsid w:val="000C1FBB"/>
    <w:rsid w:val="000C21C8"/>
    <w:rsid w:val="000C2274"/>
    <w:rsid w:val="000C23C5"/>
    <w:rsid w:val="000C2435"/>
    <w:rsid w:val="000C2461"/>
    <w:rsid w:val="000C246A"/>
    <w:rsid w:val="000C255A"/>
    <w:rsid w:val="000C2663"/>
    <w:rsid w:val="000C2766"/>
    <w:rsid w:val="000C2815"/>
    <w:rsid w:val="000C29BB"/>
    <w:rsid w:val="000C29C3"/>
    <w:rsid w:val="000C2BCB"/>
    <w:rsid w:val="000C2C3F"/>
    <w:rsid w:val="000C2D84"/>
    <w:rsid w:val="000C2FFF"/>
    <w:rsid w:val="000C3314"/>
    <w:rsid w:val="000C33B6"/>
    <w:rsid w:val="000C33ED"/>
    <w:rsid w:val="000C3AF9"/>
    <w:rsid w:val="000C43C9"/>
    <w:rsid w:val="000C45B9"/>
    <w:rsid w:val="000C471D"/>
    <w:rsid w:val="000C47C4"/>
    <w:rsid w:val="000C47FB"/>
    <w:rsid w:val="000C4820"/>
    <w:rsid w:val="000C4A55"/>
    <w:rsid w:val="000C4AF2"/>
    <w:rsid w:val="000C4DF0"/>
    <w:rsid w:val="000C4F1D"/>
    <w:rsid w:val="000C4FA8"/>
    <w:rsid w:val="000C4FCF"/>
    <w:rsid w:val="000C5061"/>
    <w:rsid w:val="000C5095"/>
    <w:rsid w:val="000C534C"/>
    <w:rsid w:val="000C53B8"/>
    <w:rsid w:val="000C5878"/>
    <w:rsid w:val="000C5949"/>
    <w:rsid w:val="000C598D"/>
    <w:rsid w:val="000C5A91"/>
    <w:rsid w:val="000C5DDE"/>
    <w:rsid w:val="000C5E55"/>
    <w:rsid w:val="000C5F1E"/>
    <w:rsid w:val="000C609B"/>
    <w:rsid w:val="000C6121"/>
    <w:rsid w:val="000C6148"/>
    <w:rsid w:val="000C61E9"/>
    <w:rsid w:val="000C63C6"/>
    <w:rsid w:val="000C640B"/>
    <w:rsid w:val="000C690A"/>
    <w:rsid w:val="000C6916"/>
    <w:rsid w:val="000C692F"/>
    <w:rsid w:val="000C6AE3"/>
    <w:rsid w:val="000C6B3B"/>
    <w:rsid w:val="000C6B85"/>
    <w:rsid w:val="000C6D29"/>
    <w:rsid w:val="000C6E49"/>
    <w:rsid w:val="000C6F2C"/>
    <w:rsid w:val="000C712F"/>
    <w:rsid w:val="000C716E"/>
    <w:rsid w:val="000C7585"/>
    <w:rsid w:val="000C75FF"/>
    <w:rsid w:val="000C76F3"/>
    <w:rsid w:val="000C7766"/>
    <w:rsid w:val="000C77B9"/>
    <w:rsid w:val="000C79C7"/>
    <w:rsid w:val="000C7A1C"/>
    <w:rsid w:val="000C7A5A"/>
    <w:rsid w:val="000C7DC4"/>
    <w:rsid w:val="000C7FAF"/>
    <w:rsid w:val="000C7FD0"/>
    <w:rsid w:val="000D0267"/>
    <w:rsid w:val="000D0287"/>
    <w:rsid w:val="000D0544"/>
    <w:rsid w:val="000D0704"/>
    <w:rsid w:val="000D073F"/>
    <w:rsid w:val="000D0893"/>
    <w:rsid w:val="000D0B13"/>
    <w:rsid w:val="000D0CB3"/>
    <w:rsid w:val="000D0E42"/>
    <w:rsid w:val="000D1029"/>
    <w:rsid w:val="000D10E6"/>
    <w:rsid w:val="000D13E2"/>
    <w:rsid w:val="000D14A1"/>
    <w:rsid w:val="000D16C1"/>
    <w:rsid w:val="000D1EEA"/>
    <w:rsid w:val="000D20F7"/>
    <w:rsid w:val="000D220C"/>
    <w:rsid w:val="000D24E0"/>
    <w:rsid w:val="000D2502"/>
    <w:rsid w:val="000D2715"/>
    <w:rsid w:val="000D27CD"/>
    <w:rsid w:val="000D2803"/>
    <w:rsid w:val="000D2983"/>
    <w:rsid w:val="000D29E0"/>
    <w:rsid w:val="000D2C15"/>
    <w:rsid w:val="000D2E7B"/>
    <w:rsid w:val="000D2EEA"/>
    <w:rsid w:val="000D3012"/>
    <w:rsid w:val="000D3060"/>
    <w:rsid w:val="000D31F7"/>
    <w:rsid w:val="000D35A7"/>
    <w:rsid w:val="000D35E5"/>
    <w:rsid w:val="000D3C23"/>
    <w:rsid w:val="000D3FE9"/>
    <w:rsid w:val="000D4195"/>
    <w:rsid w:val="000D42EC"/>
    <w:rsid w:val="000D452E"/>
    <w:rsid w:val="000D46F2"/>
    <w:rsid w:val="000D4773"/>
    <w:rsid w:val="000D4864"/>
    <w:rsid w:val="000D4AED"/>
    <w:rsid w:val="000D4CEA"/>
    <w:rsid w:val="000D4DB6"/>
    <w:rsid w:val="000D4EAB"/>
    <w:rsid w:val="000D51F9"/>
    <w:rsid w:val="000D54FD"/>
    <w:rsid w:val="000D5524"/>
    <w:rsid w:val="000D56E2"/>
    <w:rsid w:val="000D5724"/>
    <w:rsid w:val="000D575B"/>
    <w:rsid w:val="000D59B6"/>
    <w:rsid w:val="000D5EDC"/>
    <w:rsid w:val="000D67F4"/>
    <w:rsid w:val="000D67FC"/>
    <w:rsid w:val="000D6971"/>
    <w:rsid w:val="000D6A79"/>
    <w:rsid w:val="000D6CAC"/>
    <w:rsid w:val="000D6CD6"/>
    <w:rsid w:val="000D6D7C"/>
    <w:rsid w:val="000D7283"/>
    <w:rsid w:val="000D74FE"/>
    <w:rsid w:val="000D7952"/>
    <w:rsid w:val="000D7B9C"/>
    <w:rsid w:val="000D7C3D"/>
    <w:rsid w:val="000D7CAA"/>
    <w:rsid w:val="000D7E17"/>
    <w:rsid w:val="000D7E82"/>
    <w:rsid w:val="000E0054"/>
    <w:rsid w:val="000E01C1"/>
    <w:rsid w:val="000E027B"/>
    <w:rsid w:val="000E02C7"/>
    <w:rsid w:val="000E0446"/>
    <w:rsid w:val="000E061D"/>
    <w:rsid w:val="000E06E8"/>
    <w:rsid w:val="000E07D9"/>
    <w:rsid w:val="000E0C03"/>
    <w:rsid w:val="000E108F"/>
    <w:rsid w:val="000E1236"/>
    <w:rsid w:val="000E1238"/>
    <w:rsid w:val="000E1545"/>
    <w:rsid w:val="000E1633"/>
    <w:rsid w:val="000E17E7"/>
    <w:rsid w:val="000E1905"/>
    <w:rsid w:val="000E1C85"/>
    <w:rsid w:val="000E1D8C"/>
    <w:rsid w:val="000E1E38"/>
    <w:rsid w:val="000E1F05"/>
    <w:rsid w:val="000E20C2"/>
    <w:rsid w:val="000E21AE"/>
    <w:rsid w:val="000E24CD"/>
    <w:rsid w:val="000E2707"/>
    <w:rsid w:val="000E272E"/>
    <w:rsid w:val="000E2A50"/>
    <w:rsid w:val="000E2C34"/>
    <w:rsid w:val="000E2DF9"/>
    <w:rsid w:val="000E2E17"/>
    <w:rsid w:val="000E2E84"/>
    <w:rsid w:val="000E2ED8"/>
    <w:rsid w:val="000E30D7"/>
    <w:rsid w:val="000E31DA"/>
    <w:rsid w:val="000E3352"/>
    <w:rsid w:val="000E3683"/>
    <w:rsid w:val="000E376B"/>
    <w:rsid w:val="000E3996"/>
    <w:rsid w:val="000E39A9"/>
    <w:rsid w:val="000E3B80"/>
    <w:rsid w:val="000E3E2A"/>
    <w:rsid w:val="000E411E"/>
    <w:rsid w:val="000E4673"/>
    <w:rsid w:val="000E4811"/>
    <w:rsid w:val="000E49CB"/>
    <w:rsid w:val="000E4CA7"/>
    <w:rsid w:val="000E4D5B"/>
    <w:rsid w:val="000E504E"/>
    <w:rsid w:val="000E50F0"/>
    <w:rsid w:val="000E5130"/>
    <w:rsid w:val="000E515D"/>
    <w:rsid w:val="000E5320"/>
    <w:rsid w:val="000E536D"/>
    <w:rsid w:val="000E5931"/>
    <w:rsid w:val="000E5BCC"/>
    <w:rsid w:val="000E5C56"/>
    <w:rsid w:val="000E5C71"/>
    <w:rsid w:val="000E5EA3"/>
    <w:rsid w:val="000E5FED"/>
    <w:rsid w:val="000E6013"/>
    <w:rsid w:val="000E60BA"/>
    <w:rsid w:val="000E616C"/>
    <w:rsid w:val="000E61D3"/>
    <w:rsid w:val="000E66A9"/>
    <w:rsid w:val="000E6EA1"/>
    <w:rsid w:val="000E7251"/>
    <w:rsid w:val="000E7617"/>
    <w:rsid w:val="000E776C"/>
    <w:rsid w:val="000E7821"/>
    <w:rsid w:val="000E78AF"/>
    <w:rsid w:val="000E78BD"/>
    <w:rsid w:val="000E78CA"/>
    <w:rsid w:val="000E7CC6"/>
    <w:rsid w:val="000E7FE4"/>
    <w:rsid w:val="000F003F"/>
    <w:rsid w:val="000F0202"/>
    <w:rsid w:val="000F023D"/>
    <w:rsid w:val="000F0320"/>
    <w:rsid w:val="000F0321"/>
    <w:rsid w:val="000F044E"/>
    <w:rsid w:val="000F04DA"/>
    <w:rsid w:val="000F06D6"/>
    <w:rsid w:val="000F0706"/>
    <w:rsid w:val="000F0989"/>
    <w:rsid w:val="000F0FE9"/>
    <w:rsid w:val="000F152B"/>
    <w:rsid w:val="000F1631"/>
    <w:rsid w:val="000F1653"/>
    <w:rsid w:val="000F1749"/>
    <w:rsid w:val="000F18A2"/>
    <w:rsid w:val="000F191B"/>
    <w:rsid w:val="000F1BD9"/>
    <w:rsid w:val="000F1C13"/>
    <w:rsid w:val="000F1FF4"/>
    <w:rsid w:val="000F24AC"/>
    <w:rsid w:val="000F2646"/>
    <w:rsid w:val="000F2792"/>
    <w:rsid w:val="000F2A28"/>
    <w:rsid w:val="000F2D38"/>
    <w:rsid w:val="000F2E95"/>
    <w:rsid w:val="000F2F87"/>
    <w:rsid w:val="000F301F"/>
    <w:rsid w:val="000F3043"/>
    <w:rsid w:val="000F314A"/>
    <w:rsid w:val="000F33FD"/>
    <w:rsid w:val="000F34E4"/>
    <w:rsid w:val="000F3614"/>
    <w:rsid w:val="000F3971"/>
    <w:rsid w:val="000F3BC9"/>
    <w:rsid w:val="000F3E6B"/>
    <w:rsid w:val="000F3FB7"/>
    <w:rsid w:val="000F461A"/>
    <w:rsid w:val="000F48F5"/>
    <w:rsid w:val="000F495D"/>
    <w:rsid w:val="000F4AF3"/>
    <w:rsid w:val="000F4B46"/>
    <w:rsid w:val="000F4DFC"/>
    <w:rsid w:val="000F4EE2"/>
    <w:rsid w:val="000F5022"/>
    <w:rsid w:val="000F562F"/>
    <w:rsid w:val="000F56B2"/>
    <w:rsid w:val="000F56CF"/>
    <w:rsid w:val="000F571A"/>
    <w:rsid w:val="000F5754"/>
    <w:rsid w:val="000F5A4A"/>
    <w:rsid w:val="000F5ADC"/>
    <w:rsid w:val="000F5B26"/>
    <w:rsid w:val="000F5C56"/>
    <w:rsid w:val="000F5CE1"/>
    <w:rsid w:val="000F5F83"/>
    <w:rsid w:val="000F5FC1"/>
    <w:rsid w:val="000F610E"/>
    <w:rsid w:val="000F61B0"/>
    <w:rsid w:val="000F6385"/>
    <w:rsid w:val="000F640B"/>
    <w:rsid w:val="000F6430"/>
    <w:rsid w:val="000F66C6"/>
    <w:rsid w:val="000F67FE"/>
    <w:rsid w:val="000F69F4"/>
    <w:rsid w:val="000F6CAC"/>
    <w:rsid w:val="000F6FC4"/>
    <w:rsid w:val="000F723F"/>
    <w:rsid w:val="000F7305"/>
    <w:rsid w:val="000F7767"/>
    <w:rsid w:val="000F7822"/>
    <w:rsid w:val="000F7846"/>
    <w:rsid w:val="000F78FC"/>
    <w:rsid w:val="000F7997"/>
    <w:rsid w:val="000F799F"/>
    <w:rsid w:val="000F79BD"/>
    <w:rsid w:val="000F7A33"/>
    <w:rsid w:val="000F7C8F"/>
    <w:rsid w:val="000F7CAA"/>
    <w:rsid w:val="000F7DC9"/>
    <w:rsid w:val="000F7DF9"/>
    <w:rsid w:val="0010006B"/>
    <w:rsid w:val="0010011E"/>
    <w:rsid w:val="0010032B"/>
    <w:rsid w:val="00100837"/>
    <w:rsid w:val="0010085B"/>
    <w:rsid w:val="00100D05"/>
    <w:rsid w:val="00100F45"/>
    <w:rsid w:val="001010A5"/>
    <w:rsid w:val="001010AC"/>
    <w:rsid w:val="00101214"/>
    <w:rsid w:val="00101371"/>
    <w:rsid w:val="001014D9"/>
    <w:rsid w:val="001015D2"/>
    <w:rsid w:val="0010178E"/>
    <w:rsid w:val="00101791"/>
    <w:rsid w:val="00101AF2"/>
    <w:rsid w:val="00101AF8"/>
    <w:rsid w:val="00101CA7"/>
    <w:rsid w:val="00101CD5"/>
    <w:rsid w:val="00101E1D"/>
    <w:rsid w:val="00101E30"/>
    <w:rsid w:val="00102013"/>
    <w:rsid w:val="001020A1"/>
    <w:rsid w:val="00102514"/>
    <w:rsid w:val="00102522"/>
    <w:rsid w:val="001026CC"/>
    <w:rsid w:val="00102789"/>
    <w:rsid w:val="00102BFF"/>
    <w:rsid w:val="00102D78"/>
    <w:rsid w:val="00102FDF"/>
    <w:rsid w:val="0010325B"/>
    <w:rsid w:val="00103350"/>
    <w:rsid w:val="00103391"/>
    <w:rsid w:val="001033B1"/>
    <w:rsid w:val="0010375A"/>
    <w:rsid w:val="00103930"/>
    <w:rsid w:val="00103FCD"/>
    <w:rsid w:val="00104061"/>
    <w:rsid w:val="00104130"/>
    <w:rsid w:val="001041C2"/>
    <w:rsid w:val="001042BB"/>
    <w:rsid w:val="001046A7"/>
    <w:rsid w:val="001048E5"/>
    <w:rsid w:val="00104B9F"/>
    <w:rsid w:val="00104C69"/>
    <w:rsid w:val="00104C8D"/>
    <w:rsid w:val="00104D27"/>
    <w:rsid w:val="00104E68"/>
    <w:rsid w:val="001054C5"/>
    <w:rsid w:val="0010569E"/>
    <w:rsid w:val="00105A2F"/>
    <w:rsid w:val="00105B1C"/>
    <w:rsid w:val="00105B4F"/>
    <w:rsid w:val="00105E13"/>
    <w:rsid w:val="001062D8"/>
    <w:rsid w:val="0010637B"/>
    <w:rsid w:val="00106582"/>
    <w:rsid w:val="00106588"/>
    <w:rsid w:val="001066B4"/>
    <w:rsid w:val="00106713"/>
    <w:rsid w:val="0010687F"/>
    <w:rsid w:val="001068C4"/>
    <w:rsid w:val="001068D1"/>
    <w:rsid w:val="001068F7"/>
    <w:rsid w:val="00106B42"/>
    <w:rsid w:val="00106BB9"/>
    <w:rsid w:val="00106CDD"/>
    <w:rsid w:val="0010742C"/>
    <w:rsid w:val="001075FF"/>
    <w:rsid w:val="00107715"/>
    <w:rsid w:val="00107733"/>
    <w:rsid w:val="00107740"/>
    <w:rsid w:val="0010782C"/>
    <w:rsid w:val="00107950"/>
    <w:rsid w:val="00107CC0"/>
    <w:rsid w:val="00107DE3"/>
    <w:rsid w:val="00107E95"/>
    <w:rsid w:val="00107EB1"/>
    <w:rsid w:val="00110067"/>
    <w:rsid w:val="001100A3"/>
    <w:rsid w:val="001100CA"/>
    <w:rsid w:val="001100DA"/>
    <w:rsid w:val="001103C3"/>
    <w:rsid w:val="00110418"/>
    <w:rsid w:val="001109E9"/>
    <w:rsid w:val="00110AE8"/>
    <w:rsid w:val="00110C0C"/>
    <w:rsid w:val="00110FD6"/>
    <w:rsid w:val="0011115B"/>
    <w:rsid w:val="001111A0"/>
    <w:rsid w:val="001113A1"/>
    <w:rsid w:val="0011140C"/>
    <w:rsid w:val="00111477"/>
    <w:rsid w:val="00111725"/>
    <w:rsid w:val="0011197C"/>
    <w:rsid w:val="00111AE7"/>
    <w:rsid w:val="00111DAA"/>
    <w:rsid w:val="00111E0F"/>
    <w:rsid w:val="00112224"/>
    <w:rsid w:val="001122C0"/>
    <w:rsid w:val="00112711"/>
    <w:rsid w:val="001128FE"/>
    <w:rsid w:val="0011290F"/>
    <w:rsid w:val="00112BE5"/>
    <w:rsid w:val="00112BEA"/>
    <w:rsid w:val="00112C06"/>
    <w:rsid w:val="00112C12"/>
    <w:rsid w:val="00112C16"/>
    <w:rsid w:val="00112D27"/>
    <w:rsid w:val="00112FF0"/>
    <w:rsid w:val="00113642"/>
    <w:rsid w:val="001136A6"/>
    <w:rsid w:val="00113713"/>
    <w:rsid w:val="001139F9"/>
    <w:rsid w:val="00113B28"/>
    <w:rsid w:val="00113E03"/>
    <w:rsid w:val="00113E93"/>
    <w:rsid w:val="00113FF0"/>
    <w:rsid w:val="001141F5"/>
    <w:rsid w:val="0011427B"/>
    <w:rsid w:val="0011445C"/>
    <w:rsid w:val="0011478C"/>
    <w:rsid w:val="001148E3"/>
    <w:rsid w:val="00114958"/>
    <w:rsid w:val="00114BBF"/>
    <w:rsid w:val="00114F1B"/>
    <w:rsid w:val="00115336"/>
    <w:rsid w:val="001156DF"/>
    <w:rsid w:val="00115802"/>
    <w:rsid w:val="00115904"/>
    <w:rsid w:val="0011592F"/>
    <w:rsid w:val="00115A53"/>
    <w:rsid w:val="00115D6C"/>
    <w:rsid w:val="00115E5C"/>
    <w:rsid w:val="001160FA"/>
    <w:rsid w:val="00116234"/>
    <w:rsid w:val="0011624C"/>
    <w:rsid w:val="001162C1"/>
    <w:rsid w:val="001165A5"/>
    <w:rsid w:val="00116794"/>
    <w:rsid w:val="00116AE7"/>
    <w:rsid w:val="00116E9B"/>
    <w:rsid w:val="00116EC2"/>
    <w:rsid w:val="00116F43"/>
    <w:rsid w:val="0011707F"/>
    <w:rsid w:val="00117355"/>
    <w:rsid w:val="001173A1"/>
    <w:rsid w:val="00117477"/>
    <w:rsid w:val="0011769C"/>
    <w:rsid w:val="001177B8"/>
    <w:rsid w:val="001178B6"/>
    <w:rsid w:val="00117BD2"/>
    <w:rsid w:val="00117CE1"/>
    <w:rsid w:val="00117D6F"/>
    <w:rsid w:val="00117E2F"/>
    <w:rsid w:val="00117E5E"/>
    <w:rsid w:val="0012001F"/>
    <w:rsid w:val="0012011F"/>
    <w:rsid w:val="001202E8"/>
    <w:rsid w:val="0012047C"/>
    <w:rsid w:val="0012050A"/>
    <w:rsid w:val="00120737"/>
    <w:rsid w:val="0012087D"/>
    <w:rsid w:val="00120924"/>
    <w:rsid w:val="0012096E"/>
    <w:rsid w:val="00120C25"/>
    <w:rsid w:val="00120C4E"/>
    <w:rsid w:val="00120C72"/>
    <w:rsid w:val="001210B1"/>
    <w:rsid w:val="0012111A"/>
    <w:rsid w:val="00121327"/>
    <w:rsid w:val="00121557"/>
    <w:rsid w:val="001218B7"/>
    <w:rsid w:val="00121944"/>
    <w:rsid w:val="00121AD0"/>
    <w:rsid w:val="00121B60"/>
    <w:rsid w:val="00121E01"/>
    <w:rsid w:val="00121F4B"/>
    <w:rsid w:val="00121F58"/>
    <w:rsid w:val="00122211"/>
    <w:rsid w:val="0012224C"/>
    <w:rsid w:val="001229FC"/>
    <w:rsid w:val="00122B19"/>
    <w:rsid w:val="00122D52"/>
    <w:rsid w:val="00122DF4"/>
    <w:rsid w:val="0012306E"/>
    <w:rsid w:val="00123219"/>
    <w:rsid w:val="00123255"/>
    <w:rsid w:val="00123286"/>
    <w:rsid w:val="001234D9"/>
    <w:rsid w:val="00123614"/>
    <w:rsid w:val="00123B90"/>
    <w:rsid w:val="00123DE9"/>
    <w:rsid w:val="00123F22"/>
    <w:rsid w:val="00123F44"/>
    <w:rsid w:val="00123F51"/>
    <w:rsid w:val="001242A7"/>
    <w:rsid w:val="001245A1"/>
    <w:rsid w:val="0012476B"/>
    <w:rsid w:val="00124934"/>
    <w:rsid w:val="00124B29"/>
    <w:rsid w:val="00124BFB"/>
    <w:rsid w:val="00124C15"/>
    <w:rsid w:val="00124CFC"/>
    <w:rsid w:val="00125088"/>
    <w:rsid w:val="00125139"/>
    <w:rsid w:val="00125150"/>
    <w:rsid w:val="00125308"/>
    <w:rsid w:val="001255AD"/>
    <w:rsid w:val="001256D5"/>
    <w:rsid w:val="00125713"/>
    <w:rsid w:val="001259C4"/>
    <w:rsid w:val="00125A34"/>
    <w:rsid w:val="00125B2A"/>
    <w:rsid w:val="00125DBF"/>
    <w:rsid w:val="00125F09"/>
    <w:rsid w:val="0012611C"/>
    <w:rsid w:val="0012657F"/>
    <w:rsid w:val="001266D3"/>
    <w:rsid w:val="00126D0B"/>
    <w:rsid w:val="00126DD5"/>
    <w:rsid w:val="00126F37"/>
    <w:rsid w:val="00126F8E"/>
    <w:rsid w:val="00126FF8"/>
    <w:rsid w:val="00127181"/>
    <w:rsid w:val="00127553"/>
    <w:rsid w:val="0012756D"/>
    <w:rsid w:val="001277FB"/>
    <w:rsid w:val="001278B9"/>
    <w:rsid w:val="00127A11"/>
    <w:rsid w:val="00127A37"/>
    <w:rsid w:val="00127C49"/>
    <w:rsid w:val="00127C8F"/>
    <w:rsid w:val="00130051"/>
    <w:rsid w:val="001300B6"/>
    <w:rsid w:val="001303F9"/>
    <w:rsid w:val="00130637"/>
    <w:rsid w:val="00130C64"/>
    <w:rsid w:val="001311D3"/>
    <w:rsid w:val="00131330"/>
    <w:rsid w:val="001313A2"/>
    <w:rsid w:val="0013147A"/>
    <w:rsid w:val="00131567"/>
    <w:rsid w:val="001317C3"/>
    <w:rsid w:val="00131892"/>
    <w:rsid w:val="00131B4E"/>
    <w:rsid w:val="00131C60"/>
    <w:rsid w:val="00131CAF"/>
    <w:rsid w:val="00131DCE"/>
    <w:rsid w:val="001324F9"/>
    <w:rsid w:val="00132506"/>
    <w:rsid w:val="00132517"/>
    <w:rsid w:val="001325A6"/>
    <w:rsid w:val="001327B3"/>
    <w:rsid w:val="00132984"/>
    <w:rsid w:val="00132C52"/>
    <w:rsid w:val="00132C6F"/>
    <w:rsid w:val="00132C9B"/>
    <w:rsid w:val="00132F57"/>
    <w:rsid w:val="00132FF1"/>
    <w:rsid w:val="0013306E"/>
    <w:rsid w:val="00133411"/>
    <w:rsid w:val="001334F1"/>
    <w:rsid w:val="001334F7"/>
    <w:rsid w:val="00133509"/>
    <w:rsid w:val="001337EE"/>
    <w:rsid w:val="00133A5B"/>
    <w:rsid w:val="00133AD9"/>
    <w:rsid w:val="00133DAC"/>
    <w:rsid w:val="00133DFA"/>
    <w:rsid w:val="00134139"/>
    <w:rsid w:val="001343E4"/>
    <w:rsid w:val="0013459C"/>
    <w:rsid w:val="00134677"/>
    <w:rsid w:val="00134801"/>
    <w:rsid w:val="001348B8"/>
    <w:rsid w:val="00134CA0"/>
    <w:rsid w:val="00135587"/>
    <w:rsid w:val="00135AD0"/>
    <w:rsid w:val="00135B64"/>
    <w:rsid w:val="00135B65"/>
    <w:rsid w:val="00135C67"/>
    <w:rsid w:val="00136161"/>
    <w:rsid w:val="00136299"/>
    <w:rsid w:val="0013656C"/>
    <w:rsid w:val="001366C8"/>
    <w:rsid w:val="00136996"/>
    <w:rsid w:val="00136D1D"/>
    <w:rsid w:val="00136ED2"/>
    <w:rsid w:val="001370E3"/>
    <w:rsid w:val="0013717D"/>
    <w:rsid w:val="001374CE"/>
    <w:rsid w:val="0013750E"/>
    <w:rsid w:val="00137742"/>
    <w:rsid w:val="00137745"/>
    <w:rsid w:val="001377A8"/>
    <w:rsid w:val="00137B15"/>
    <w:rsid w:val="00137BC4"/>
    <w:rsid w:val="00137E0A"/>
    <w:rsid w:val="00140903"/>
    <w:rsid w:val="00140CB8"/>
    <w:rsid w:val="00140DC5"/>
    <w:rsid w:val="001410E6"/>
    <w:rsid w:val="0014112D"/>
    <w:rsid w:val="0014184E"/>
    <w:rsid w:val="001418B5"/>
    <w:rsid w:val="00141943"/>
    <w:rsid w:val="001419D4"/>
    <w:rsid w:val="00141C5C"/>
    <w:rsid w:val="001422FE"/>
    <w:rsid w:val="00142318"/>
    <w:rsid w:val="0014232B"/>
    <w:rsid w:val="00142677"/>
    <w:rsid w:val="00142940"/>
    <w:rsid w:val="00142A48"/>
    <w:rsid w:val="00142A78"/>
    <w:rsid w:val="00142B67"/>
    <w:rsid w:val="00142BEE"/>
    <w:rsid w:val="00142EEB"/>
    <w:rsid w:val="00142F81"/>
    <w:rsid w:val="001431A1"/>
    <w:rsid w:val="001431C8"/>
    <w:rsid w:val="00143278"/>
    <w:rsid w:val="0014334D"/>
    <w:rsid w:val="001433DF"/>
    <w:rsid w:val="00143425"/>
    <w:rsid w:val="001434CF"/>
    <w:rsid w:val="001435D2"/>
    <w:rsid w:val="001435DE"/>
    <w:rsid w:val="001437B8"/>
    <w:rsid w:val="00143D3F"/>
    <w:rsid w:val="00143D8E"/>
    <w:rsid w:val="00143DC0"/>
    <w:rsid w:val="00143FBE"/>
    <w:rsid w:val="00144679"/>
    <w:rsid w:val="00144A2F"/>
    <w:rsid w:val="00144AD1"/>
    <w:rsid w:val="00144AD3"/>
    <w:rsid w:val="00144E7A"/>
    <w:rsid w:val="0014504C"/>
    <w:rsid w:val="0014554E"/>
    <w:rsid w:val="001456CF"/>
    <w:rsid w:val="001456FF"/>
    <w:rsid w:val="00145EBF"/>
    <w:rsid w:val="00145F8E"/>
    <w:rsid w:val="001466F0"/>
    <w:rsid w:val="0014673E"/>
    <w:rsid w:val="001467D5"/>
    <w:rsid w:val="00146930"/>
    <w:rsid w:val="001470BF"/>
    <w:rsid w:val="001473A5"/>
    <w:rsid w:val="0014754B"/>
    <w:rsid w:val="001475BC"/>
    <w:rsid w:val="0014770E"/>
    <w:rsid w:val="00147764"/>
    <w:rsid w:val="00147827"/>
    <w:rsid w:val="00147A84"/>
    <w:rsid w:val="00147CFF"/>
    <w:rsid w:val="00147EF4"/>
    <w:rsid w:val="00147F46"/>
    <w:rsid w:val="00147FA3"/>
    <w:rsid w:val="00150082"/>
    <w:rsid w:val="0015026F"/>
    <w:rsid w:val="00150656"/>
    <w:rsid w:val="0015073A"/>
    <w:rsid w:val="00150F9C"/>
    <w:rsid w:val="001510DA"/>
    <w:rsid w:val="00151123"/>
    <w:rsid w:val="0015115C"/>
    <w:rsid w:val="001514B6"/>
    <w:rsid w:val="001516E0"/>
    <w:rsid w:val="00151732"/>
    <w:rsid w:val="0015190D"/>
    <w:rsid w:val="00151BE7"/>
    <w:rsid w:val="00151DB5"/>
    <w:rsid w:val="001520BF"/>
    <w:rsid w:val="00152401"/>
    <w:rsid w:val="00152542"/>
    <w:rsid w:val="00152711"/>
    <w:rsid w:val="00152BBD"/>
    <w:rsid w:val="00152BBF"/>
    <w:rsid w:val="00152DFC"/>
    <w:rsid w:val="00152EBA"/>
    <w:rsid w:val="00152F41"/>
    <w:rsid w:val="00152F8D"/>
    <w:rsid w:val="001530CB"/>
    <w:rsid w:val="0015311D"/>
    <w:rsid w:val="001531A2"/>
    <w:rsid w:val="0015327A"/>
    <w:rsid w:val="0015366B"/>
    <w:rsid w:val="00153684"/>
    <w:rsid w:val="0015384C"/>
    <w:rsid w:val="00153B5E"/>
    <w:rsid w:val="00153D36"/>
    <w:rsid w:val="00153E85"/>
    <w:rsid w:val="0015402C"/>
    <w:rsid w:val="001540BD"/>
    <w:rsid w:val="0015425A"/>
    <w:rsid w:val="0015435F"/>
    <w:rsid w:val="00154366"/>
    <w:rsid w:val="001543B9"/>
    <w:rsid w:val="001544DA"/>
    <w:rsid w:val="001544E6"/>
    <w:rsid w:val="0015451C"/>
    <w:rsid w:val="00154534"/>
    <w:rsid w:val="001547E8"/>
    <w:rsid w:val="00154B0C"/>
    <w:rsid w:val="00154B93"/>
    <w:rsid w:val="00154FE0"/>
    <w:rsid w:val="001551D0"/>
    <w:rsid w:val="001551D6"/>
    <w:rsid w:val="0015562D"/>
    <w:rsid w:val="001558D9"/>
    <w:rsid w:val="00155907"/>
    <w:rsid w:val="00155AFD"/>
    <w:rsid w:val="00155B15"/>
    <w:rsid w:val="00155CB9"/>
    <w:rsid w:val="00155FA6"/>
    <w:rsid w:val="001563EC"/>
    <w:rsid w:val="0015658A"/>
    <w:rsid w:val="001569B1"/>
    <w:rsid w:val="00156BDB"/>
    <w:rsid w:val="00156CCF"/>
    <w:rsid w:val="00156CD3"/>
    <w:rsid w:val="00156DA0"/>
    <w:rsid w:val="00156EB4"/>
    <w:rsid w:val="00156F1E"/>
    <w:rsid w:val="00156FAE"/>
    <w:rsid w:val="001572B2"/>
    <w:rsid w:val="00157366"/>
    <w:rsid w:val="0015739C"/>
    <w:rsid w:val="00157501"/>
    <w:rsid w:val="001579AB"/>
    <w:rsid w:val="00157A96"/>
    <w:rsid w:val="00157AEC"/>
    <w:rsid w:val="00157BF6"/>
    <w:rsid w:val="00157C12"/>
    <w:rsid w:val="00157CE6"/>
    <w:rsid w:val="00160129"/>
    <w:rsid w:val="00160191"/>
    <w:rsid w:val="00160951"/>
    <w:rsid w:val="00160BA7"/>
    <w:rsid w:val="00160E84"/>
    <w:rsid w:val="00160FD3"/>
    <w:rsid w:val="00161140"/>
    <w:rsid w:val="001611BD"/>
    <w:rsid w:val="00161341"/>
    <w:rsid w:val="0016147F"/>
    <w:rsid w:val="00161712"/>
    <w:rsid w:val="00161751"/>
    <w:rsid w:val="001617BE"/>
    <w:rsid w:val="001617F2"/>
    <w:rsid w:val="0016184A"/>
    <w:rsid w:val="0016192E"/>
    <w:rsid w:val="00161B4C"/>
    <w:rsid w:val="001620D1"/>
    <w:rsid w:val="00162165"/>
    <w:rsid w:val="00162599"/>
    <w:rsid w:val="001626B8"/>
    <w:rsid w:val="00162A5D"/>
    <w:rsid w:val="00162B4C"/>
    <w:rsid w:val="00162B69"/>
    <w:rsid w:val="00162E95"/>
    <w:rsid w:val="001630C1"/>
    <w:rsid w:val="001630FF"/>
    <w:rsid w:val="0016317C"/>
    <w:rsid w:val="00163203"/>
    <w:rsid w:val="00163268"/>
    <w:rsid w:val="001638CB"/>
    <w:rsid w:val="00163C9D"/>
    <w:rsid w:val="00163CC3"/>
    <w:rsid w:val="00163D1D"/>
    <w:rsid w:val="00163D68"/>
    <w:rsid w:val="00163DD4"/>
    <w:rsid w:val="00164586"/>
    <w:rsid w:val="001645C5"/>
    <w:rsid w:val="00164603"/>
    <w:rsid w:val="001648BC"/>
    <w:rsid w:val="001649C1"/>
    <w:rsid w:val="00164B15"/>
    <w:rsid w:val="00164B39"/>
    <w:rsid w:val="00164B3D"/>
    <w:rsid w:val="00164E67"/>
    <w:rsid w:val="0016522F"/>
    <w:rsid w:val="00165294"/>
    <w:rsid w:val="001655A8"/>
    <w:rsid w:val="0016576C"/>
    <w:rsid w:val="001657D8"/>
    <w:rsid w:val="00165822"/>
    <w:rsid w:val="0016587F"/>
    <w:rsid w:val="001658B9"/>
    <w:rsid w:val="001658C6"/>
    <w:rsid w:val="001659D7"/>
    <w:rsid w:val="00165B1B"/>
    <w:rsid w:val="00165C0C"/>
    <w:rsid w:val="00165C55"/>
    <w:rsid w:val="00165DDA"/>
    <w:rsid w:val="0016627C"/>
    <w:rsid w:val="00166381"/>
    <w:rsid w:val="00166495"/>
    <w:rsid w:val="0016696F"/>
    <w:rsid w:val="001672FF"/>
    <w:rsid w:val="00167351"/>
    <w:rsid w:val="001673D2"/>
    <w:rsid w:val="0016749F"/>
    <w:rsid w:val="001674DE"/>
    <w:rsid w:val="0016754D"/>
    <w:rsid w:val="001677D8"/>
    <w:rsid w:val="00167A55"/>
    <w:rsid w:val="00167B51"/>
    <w:rsid w:val="00167D22"/>
    <w:rsid w:val="00167E03"/>
    <w:rsid w:val="00167FA6"/>
    <w:rsid w:val="00170047"/>
    <w:rsid w:val="0017013A"/>
    <w:rsid w:val="001701C9"/>
    <w:rsid w:val="00170388"/>
    <w:rsid w:val="001709F0"/>
    <w:rsid w:val="00170A6C"/>
    <w:rsid w:val="00170C3E"/>
    <w:rsid w:val="00170D0C"/>
    <w:rsid w:val="00170DC2"/>
    <w:rsid w:val="00170EB5"/>
    <w:rsid w:val="0017148C"/>
    <w:rsid w:val="001715BF"/>
    <w:rsid w:val="0017169B"/>
    <w:rsid w:val="0017188D"/>
    <w:rsid w:val="00171890"/>
    <w:rsid w:val="00171906"/>
    <w:rsid w:val="00171CD3"/>
    <w:rsid w:val="001722AF"/>
    <w:rsid w:val="001722B4"/>
    <w:rsid w:val="00172419"/>
    <w:rsid w:val="00172499"/>
    <w:rsid w:val="00172511"/>
    <w:rsid w:val="001725FD"/>
    <w:rsid w:val="00172788"/>
    <w:rsid w:val="0017283A"/>
    <w:rsid w:val="00172963"/>
    <w:rsid w:val="00172EAF"/>
    <w:rsid w:val="0017327B"/>
    <w:rsid w:val="001733C8"/>
    <w:rsid w:val="0017365D"/>
    <w:rsid w:val="00173807"/>
    <w:rsid w:val="00173A4F"/>
    <w:rsid w:val="00173AF9"/>
    <w:rsid w:val="00173C42"/>
    <w:rsid w:val="00173C63"/>
    <w:rsid w:val="00173E79"/>
    <w:rsid w:val="00173E81"/>
    <w:rsid w:val="00173FBC"/>
    <w:rsid w:val="00174166"/>
    <w:rsid w:val="0017416A"/>
    <w:rsid w:val="0017416D"/>
    <w:rsid w:val="00174275"/>
    <w:rsid w:val="0017433A"/>
    <w:rsid w:val="00174433"/>
    <w:rsid w:val="0017473C"/>
    <w:rsid w:val="001747C3"/>
    <w:rsid w:val="00174CF7"/>
    <w:rsid w:val="00175337"/>
    <w:rsid w:val="001754C4"/>
    <w:rsid w:val="00175773"/>
    <w:rsid w:val="00175839"/>
    <w:rsid w:val="00175A32"/>
    <w:rsid w:val="00175B27"/>
    <w:rsid w:val="00175BE2"/>
    <w:rsid w:val="00175D69"/>
    <w:rsid w:val="00175D7B"/>
    <w:rsid w:val="00175E53"/>
    <w:rsid w:val="00175EAA"/>
    <w:rsid w:val="00175F5A"/>
    <w:rsid w:val="001760F9"/>
    <w:rsid w:val="001763A5"/>
    <w:rsid w:val="0017651E"/>
    <w:rsid w:val="00176708"/>
    <w:rsid w:val="00176900"/>
    <w:rsid w:val="00176A24"/>
    <w:rsid w:val="00176D4F"/>
    <w:rsid w:val="00176D8C"/>
    <w:rsid w:val="00176DC0"/>
    <w:rsid w:val="00176DC8"/>
    <w:rsid w:val="001771C4"/>
    <w:rsid w:val="0017747C"/>
    <w:rsid w:val="001775D7"/>
    <w:rsid w:val="001777C4"/>
    <w:rsid w:val="00177972"/>
    <w:rsid w:val="00177B43"/>
    <w:rsid w:val="00177B7A"/>
    <w:rsid w:val="00177C71"/>
    <w:rsid w:val="00177F0E"/>
    <w:rsid w:val="00177FE1"/>
    <w:rsid w:val="001800D6"/>
    <w:rsid w:val="0018018C"/>
    <w:rsid w:val="00180906"/>
    <w:rsid w:val="0018090D"/>
    <w:rsid w:val="00180A89"/>
    <w:rsid w:val="00180C65"/>
    <w:rsid w:val="0018106C"/>
    <w:rsid w:val="00181269"/>
    <w:rsid w:val="001812E6"/>
    <w:rsid w:val="00181336"/>
    <w:rsid w:val="00181606"/>
    <w:rsid w:val="00181638"/>
    <w:rsid w:val="00181661"/>
    <w:rsid w:val="001816E1"/>
    <w:rsid w:val="00181816"/>
    <w:rsid w:val="00181867"/>
    <w:rsid w:val="00181AF9"/>
    <w:rsid w:val="00181C2A"/>
    <w:rsid w:val="00181CDD"/>
    <w:rsid w:val="001821D5"/>
    <w:rsid w:val="0018222F"/>
    <w:rsid w:val="0018223E"/>
    <w:rsid w:val="00182326"/>
    <w:rsid w:val="00182871"/>
    <w:rsid w:val="00182CB8"/>
    <w:rsid w:val="00182D67"/>
    <w:rsid w:val="00182F9C"/>
    <w:rsid w:val="0018310D"/>
    <w:rsid w:val="00183406"/>
    <w:rsid w:val="001838BB"/>
    <w:rsid w:val="00183A4A"/>
    <w:rsid w:val="00183A97"/>
    <w:rsid w:val="00183E3B"/>
    <w:rsid w:val="0018429F"/>
    <w:rsid w:val="001843D4"/>
    <w:rsid w:val="0018462C"/>
    <w:rsid w:val="00184761"/>
    <w:rsid w:val="0018490E"/>
    <w:rsid w:val="00184C5F"/>
    <w:rsid w:val="00184CBE"/>
    <w:rsid w:val="00184DA3"/>
    <w:rsid w:val="00184DC9"/>
    <w:rsid w:val="00184F24"/>
    <w:rsid w:val="001851E9"/>
    <w:rsid w:val="00185503"/>
    <w:rsid w:val="00185615"/>
    <w:rsid w:val="0018567A"/>
    <w:rsid w:val="001856CC"/>
    <w:rsid w:val="001859EC"/>
    <w:rsid w:val="00185E17"/>
    <w:rsid w:val="00185EB2"/>
    <w:rsid w:val="00185F44"/>
    <w:rsid w:val="0018623B"/>
    <w:rsid w:val="001862E8"/>
    <w:rsid w:val="00186871"/>
    <w:rsid w:val="00186C47"/>
    <w:rsid w:val="00186CEB"/>
    <w:rsid w:val="00186DA2"/>
    <w:rsid w:val="00186E72"/>
    <w:rsid w:val="00186E77"/>
    <w:rsid w:val="00186E89"/>
    <w:rsid w:val="001870D4"/>
    <w:rsid w:val="0018716D"/>
    <w:rsid w:val="0018751F"/>
    <w:rsid w:val="001875B1"/>
    <w:rsid w:val="0018775E"/>
    <w:rsid w:val="0018784E"/>
    <w:rsid w:val="00187908"/>
    <w:rsid w:val="0018799E"/>
    <w:rsid w:val="00187A64"/>
    <w:rsid w:val="00187C65"/>
    <w:rsid w:val="00187F30"/>
    <w:rsid w:val="00190248"/>
    <w:rsid w:val="001904A6"/>
    <w:rsid w:val="0019059F"/>
    <w:rsid w:val="00190806"/>
    <w:rsid w:val="00190B28"/>
    <w:rsid w:val="00190E51"/>
    <w:rsid w:val="00190F8A"/>
    <w:rsid w:val="00190FC9"/>
    <w:rsid w:val="0019107B"/>
    <w:rsid w:val="00191083"/>
    <w:rsid w:val="00191151"/>
    <w:rsid w:val="00191191"/>
    <w:rsid w:val="0019133D"/>
    <w:rsid w:val="001915E5"/>
    <w:rsid w:val="0019171E"/>
    <w:rsid w:val="00191725"/>
    <w:rsid w:val="00191823"/>
    <w:rsid w:val="0019191B"/>
    <w:rsid w:val="00191B7A"/>
    <w:rsid w:val="00191D84"/>
    <w:rsid w:val="00191DB7"/>
    <w:rsid w:val="00192435"/>
    <w:rsid w:val="0019259B"/>
    <w:rsid w:val="0019287B"/>
    <w:rsid w:val="00192AA3"/>
    <w:rsid w:val="00192E30"/>
    <w:rsid w:val="00192E67"/>
    <w:rsid w:val="00193474"/>
    <w:rsid w:val="001936AF"/>
    <w:rsid w:val="001936FC"/>
    <w:rsid w:val="00193862"/>
    <w:rsid w:val="00193AA1"/>
    <w:rsid w:val="00193AAD"/>
    <w:rsid w:val="00193B93"/>
    <w:rsid w:val="00193BFA"/>
    <w:rsid w:val="00193E6F"/>
    <w:rsid w:val="00193F13"/>
    <w:rsid w:val="00193F75"/>
    <w:rsid w:val="001943ED"/>
    <w:rsid w:val="00194644"/>
    <w:rsid w:val="00194878"/>
    <w:rsid w:val="001948D1"/>
    <w:rsid w:val="00194923"/>
    <w:rsid w:val="00194B37"/>
    <w:rsid w:val="00194B7D"/>
    <w:rsid w:val="00194D44"/>
    <w:rsid w:val="00194DC0"/>
    <w:rsid w:val="00194DC4"/>
    <w:rsid w:val="00194F36"/>
    <w:rsid w:val="00194F4B"/>
    <w:rsid w:val="001950B8"/>
    <w:rsid w:val="00195304"/>
    <w:rsid w:val="0019544D"/>
    <w:rsid w:val="001958FD"/>
    <w:rsid w:val="001959AD"/>
    <w:rsid w:val="00195A81"/>
    <w:rsid w:val="00195B5B"/>
    <w:rsid w:val="00195DB7"/>
    <w:rsid w:val="00195E6A"/>
    <w:rsid w:val="00195F8E"/>
    <w:rsid w:val="00196540"/>
    <w:rsid w:val="0019682F"/>
    <w:rsid w:val="001968D8"/>
    <w:rsid w:val="00196ABB"/>
    <w:rsid w:val="00196B2D"/>
    <w:rsid w:val="00196B2E"/>
    <w:rsid w:val="00196C6A"/>
    <w:rsid w:val="00196D9D"/>
    <w:rsid w:val="0019764D"/>
    <w:rsid w:val="00197668"/>
    <w:rsid w:val="001976C4"/>
    <w:rsid w:val="00197994"/>
    <w:rsid w:val="00197A17"/>
    <w:rsid w:val="00197B2D"/>
    <w:rsid w:val="00197D2E"/>
    <w:rsid w:val="00197EB0"/>
    <w:rsid w:val="001A0040"/>
    <w:rsid w:val="001A0A27"/>
    <w:rsid w:val="001A0CB2"/>
    <w:rsid w:val="001A0F0E"/>
    <w:rsid w:val="001A14C3"/>
    <w:rsid w:val="001A14E8"/>
    <w:rsid w:val="001A15AF"/>
    <w:rsid w:val="001A15CA"/>
    <w:rsid w:val="001A1D35"/>
    <w:rsid w:val="001A1DF3"/>
    <w:rsid w:val="001A226D"/>
    <w:rsid w:val="001A23DE"/>
    <w:rsid w:val="001A2530"/>
    <w:rsid w:val="001A2653"/>
    <w:rsid w:val="001A296D"/>
    <w:rsid w:val="001A2B46"/>
    <w:rsid w:val="001A2D51"/>
    <w:rsid w:val="001A2ED0"/>
    <w:rsid w:val="001A3155"/>
    <w:rsid w:val="001A3408"/>
    <w:rsid w:val="001A3521"/>
    <w:rsid w:val="001A3526"/>
    <w:rsid w:val="001A3719"/>
    <w:rsid w:val="001A3A47"/>
    <w:rsid w:val="001A3BF9"/>
    <w:rsid w:val="001A3E7E"/>
    <w:rsid w:val="001A3F89"/>
    <w:rsid w:val="001A3FDD"/>
    <w:rsid w:val="001A4160"/>
    <w:rsid w:val="001A4421"/>
    <w:rsid w:val="001A458A"/>
    <w:rsid w:val="001A4912"/>
    <w:rsid w:val="001A4AC7"/>
    <w:rsid w:val="001A4D64"/>
    <w:rsid w:val="001A4EAB"/>
    <w:rsid w:val="001A4EDF"/>
    <w:rsid w:val="001A4F01"/>
    <w:rsid w:val="001A4F60"/>
    <w:rsid w:val="001A5403"/>
    <w:rsid w:val="001A57AD"/>
    <w:rsid w:val="001A582A"/>
    <w:rsid w:val="001A5AC1"/>
    <w:rsid w:val="001A5FEC"/>
    <w:rsid w:val="001A6341"/>
    <w:rsid w:val="001A6349"/>
    <w:rsid w:val="001A65C7"/>
    <w:rsid w:val="001A6690"/>
    <w:rsid w:val="001A68DE"/>
    <w:rsid w:val="001A68F5"/>
    <w:rsid w:val="001A69E0"/>
    <w:rsid w:val="001A6A20"/>
    <w:rsid w:val="001A6A49"/>
    <w:rsid w:val="001A6A84"/>
    <w:rsid w:val="001A6B33"/>
    <w:rsid w:val="001A6D8D"/>
    <w:rsid w:val="001A6F04"/>
    <w:rsid w:val="001A706B"/>
    <w:rsid w:val="001A741C"/>
    <w:rsid w:val="001A7487"/>
    <w:rsid w:val="001A7503"/>
    <w:rsid w:val="001A761F"/>
    <w:rsid w:val="001A7636"/>
    <w:rsid w:val="001A77F2"/>
    <w:rsid w:val="001A7A7D"/>
    <w:rsid w:val="001A7B8B"/>
    <w:rsid w:val="001A7C24"/>
    <w:rsid w:val="001A7D31"/>
    <w:rsid w:val="001A7E12"/>
    <w:rsid w:val="001A7F4D"/>
    <w:rsid w:val="001B038D"/>
    <w:rsid w:val="001B0457"/>
    <w:rsid w:val="001B05C2"/>
    <w:rsid w:val="001B0669"/>
    <w:rsid w:val="001B0887"/>
    <w:rsid w:val="001B0933"/>
    <w:rsid w:val="001B0B83"/>
    <w:rsid w:val="001B0C5A"/>
    <w:rsid w:val="001B0DE9"/>
    <w:rsid w:val="001B0E98"/>
    <w:rsid w:val="001B11CE"/>
    <w:rsid w:val="001B148B"/>
    <w:rsid w:val="001B186A"/>
    <w:rsid w:val="001B1ACF"/>
    <w:rsid w:val="001B1D45"/>
    <w:rsid w:val="001B1DFE"/>
    <w:rsid w:val="001B1E28"/>
    <w:rsid w:val="001B1F4E"/>
    <w:rsid w:val="001B1FE3"/>
    <w:rsid w:val="001B27A1"/>
    <w:rsid w:val="001B2937"/>
    <w:rsid w:val="001B2AC0"/>
    <w:rsid w:val="001B2EAD"/>
    <w:rsid w:val="001B30AC"/>
    <w:rsid w:val="001B30B0"/>
    <w:rsid w:val="001B3175"/>
    <w:rsid w:val="001B3273"/>
    <w:rsid w:val="001B33FC"/>
    <w:rsid w:val="001B35CF"/>
    <w:rsid w:val="001B365B"/>
    <w:rsid w:val="001B37B0"/>
    <w:rsid w:val="001B39B2"/>
    <w:rsid w:val="001B39FA"/>
    <w:rsid w:val="001B3AA4"/>
    <w:rsid w:val="001B3B2E"/>
    <w:rsid w:val="001B3C30"/>
    <w:rsid w:val="001B3CEA"/>
    <w:rsid w:val="001B3D38"/>
    <w:rsid w:val="001B405A"/>
    <w:rsid w:val="001B40D5"/>
    <w:rsid w:val="001B41CB"/>
    <w:rsid w:val="001B43A8"/>
    <w:rsid w:val="001B4422"/>
    <w:rsid w:val="001B449F"/>
    <w:rsid w:val="001B451B"/>
    <w:rsid w:val="001B464E"/>
    <w:rsid w:val="001B4686"/>
    <w:rsid w:val="001B485D"/>
    <w:rsid w:val="001B4A71"/>
    <w:rsid w:val="001B4B10"/>
    <w:rsid w:val="001B4BB8"/>
    <w:rsid w:val="001B4BD5"/>
    <w:rsid w:val="001B4DAA"/>
    <w:rsid w:val="001B4FA5"/>
    <w:rsid w:val="001B4FEA"/>
    <w:rsid w:val="001B524A"/>
    <w:rsid w:val="001B527D"/>
    <w:rsid w:val="001B570E"/>
    <w:rsid w:val="001B5BF3"/>
    <w:rsid w:val="001B5F51"/>
    <w:rsid w:val="001B63FF"/>
    <w:rsid w:val="001B6495"/>
    <w:rsid w:val="001B65A9"/>
    <w:rsid w:val="001B65B5"/>
    <w:rsid w:val="001B65FF"/>
    <w:rsid w:val="001B662B"/>
    <w:rsid w:val="001B673A"/>
    <w:rsid w:val="001B6809"/>
    <w:rsid w:val="001B6A82"/>
    <w:rsid w:val="001B6DE4"/>
    <w:rsid w:val="001B6E3F"/>
    <w:rsid w:val="001B723C"/>
    <w:rsid w:val="001B7266"/>
    <w:rsid w:val="001B7324"/>
    <w:rsid w:val="001B7411"/>
    <w:rsid w:val="001B7613"/>
    <w:rsid w:val="001B7684"/>
    <w:rsid w:val="001B780D"/>
    <w:rsid w:val="001B794E"/>
    <w:rsid w:val="001B7A49"/>
    <w:rsid w:val="001B7BB0"/>
    <w:rsid w:val="001B7E71"/>
    <w:rsid w:val="001B7F10"/>
    <w:rsid w:val="001C0078"/>
    <w:rsid w:val="001C00AC"/>
    <w:rsid w:val="001C0537"/>
    <w:rsid w:val="001C069E"/>
    <w:rsid w:val="001C0730"/>
    <w:rsid w:val="001C08E5"/>
    <w:rsid w:val="001C093F"/>
    <w:rsid w:val="001C096A"/>
    <w:rsid w:val="001C0A98"/>
    <w:rsid w:val="001C0B02"/>
    <w:rsid w:val="001C0DF2"/>
    <w:rsid w:val="001C0F9B"/>
    <w:rsid w:val="001C13C4"/>
    <w:rsid w:val="001C16E9"/>
    <w:rsid w:val="001C1747"/>
    <w:rsid w:val="001C1938"/>
    <w:rsid w:val="001C1DD9"/>
    <w:rsid w:val="001C25F7"/>
    <w:rsid w:val="001C2CCB"/>
    <w:rsid w:val="001C2EDB"/>
    <w:rsid w:val="001C2EEC"/>
    <w:rsid w:val="001C2EFB"/>
    <w:rsid w:val="001C38C2"/>
    <w:rsid w:val="001C397B"/>
    <w:rsid w:val="001C3AC2"/>
    <w:rsid w:val="001C3BD4"/>
    <w:rsid w:val="001C3CC8"/>
    <w:rsid w:val="001C3D17"/>
    <w:rsid w:val="001C41DB"/>
    <w:rsid w:val="001C43AE"/>
    <w:rsid w:val="001C44E4"/>
    <w:rsid w:val="001C464E"/>
    <w:rsid w:val="001C47BF"/>
    <w:rsid w:val="001C482D"/>
    <w:rsid w:val="001C4981"/>
    <w:rsid w:val="001C49DA"/>
    <w:rsid w:val="001C49F2"/>
    <w:rsid w:val="001C4C9B"/>
    <w:rsid w:val="001C4CAA"/>
    <w:rsid w:val="001C4D8F"/>
    <w:rsid w:val="001C4E5E"/>
    <w:rsid w:val="001C515B"/>
    <w:rsid w:val="001C526F"/>
    <w:rsid w:val="001C5583"/>
    <w:rsid w:val="001C5627"/>
    <w:rsid w:val="001C581E"/>
    <w:rsid w:val="001C5977"/>
    <w:rsid w:val="001C5AC5"/>
    <w:rsid w:val="001C5AE4"/>
    <w:rsid w:val="001C5B6C"/>
    <w:rsid w:val="001C5CAA"/>
    <w:rsid w:val="001C68B6"/>
    <w:rsid w:val="001C6913"/>
    <w:rsid w:val="001C69BC"/>
    <w:rsid w:val="001C6B2D"/>
    <w:rsid w:val="001C6C81"/>
    <w:rsid w:val="001C6F6A"/>
    <w:rsid w:val="001C71DE"/>
    <w:rsid w:val="001C74F6"/>
    <w:rsid w:val="001C78F0"/>
    <w:rsid w:val="001C7985"/>
    <w:rsid w:val="001C7A46"/>
    <w:rsid w:val="001C7DA5"/>
    <w:rsid w:val="001C7E3E"/>
    <w:rsid w:val="001D0107"/>
    <w:rsid w:val="001D0348"/>
    <w:rsid w:val="001D03B2"/>
    <w:rsid w:val="001D08A9"/>
    <w:rsid w:val="001D08E6"/>
    <w:rsid w:val="001D0957"/>
    <w:rsid w:val="001D0EB6"/>
    <w:rsid w:val="001D0EC4"/>
    <w:rsid w:val="001D0F4F"/>
    <w:rsid w:val="001D1252"/>
    <w:rsid w:val="001D129F"/>
    <w:rsid w:val="001D137C"/>
    <w:rsid w:val="001D1498"/>
    <w:rsid w:val="001D153D"/>
    <w:rsid w:val="001D15EE"/>
    <w:rsid w:val="001D17A5"/>
    <w:rsid w:val="001D17EA"/>
    <w:rsid w:val="001D1889"/>
    <w:rsid w:val="001D1973"/>
    <w:rsid w:val="001D1A2A"/>
    <w:rsid w:val="001D1AAB"/>
    <w:rsid w:val="001D25A6"/>
    <w:rsid w:val="001D2837"/>
    <w:rsid w:val="001D2B86"/>
    <w:rsid w:val="001D2F6D"/>
    <w:rsid w:val="001D3255"/>
    <w:rsid w:val="001D3264"/>
    <w:rsid w:val="001D3332"/>
    <w:rsid w:val="001D3625"/>
    <w:rsid w:val="001D388D"/>
    <w:rsid w:val="001D3D3C"/>
    <w:rsid w:val="001D3F8E"/>
    <w:rsid w:val="001D402B"/>
    <w:rsid w:val="001D47CC"/>
    <w:rsid w:val="001D4883"/>
    <w:rsid w:val="001D4A32"/>
    <w:rsid w:val="001D4BFC"/>
    <w:rsid w:val="001D4F83"/>
    <w:rsid w:val="001D540A"/>
    <w:rsid w:val="001D54C1"/>
    <w:rsid w:val="001D5603"/>
    <w:rsid w:val="001D5908"/>
    <w:rsid w:val="001D5932"/>
    <w:rsid w:val="001D5951"/>
    <w:rsid w:val="001D59AD"/>
    <w:rsid w:val="001D5D35"/>
    <w:rsid w:val="001D5D79"/>
    <w:rsid w:val="001D5D99"/>
    <w:rsid w:val="001D65D3"/>
    <w:rsid w:val="001D6694"/>
    <w:rsid w:val="001D6BCD"/>
    <w:rsid w:val="001D6CF4"/>
    <w:rsid w:val="001D6D09"/>
    <w:rsid w:val="001D6DC6"/>
    <w:rsid w:val="001D713F"/>
    <w:rsid w:val="001D733F"/>
    <w:rsid w:val="001D7367"/>
    <w:rsid w:val="001D7401"/>
    <w:rsid w:val="001D7613"/>
    <w:rsid w:val="001D769E"/>
    <w:rsid w:val="001D76B4"/>
    <w:rsid w:val="001D78FC"/>
    <w:rsid w:val="001D7A11"/>
    <w:rsid w:val="001D7A80"/>
    <w:rsid w:val="001D7AFC"/>
    <w:rsid w:val="001D7B7D"/>
    <w:rsid w:val="001D7D37"/>
    <w:rsid w:val="001D7E46"/>
    <w:rsid w:val="001D7E62"/>
    <w:rsid w:val="001D7F3A"/>
    <w:rsid w:val="001D7FA0"/>
    <w:rsid w:val="001E0204"/>
    <w:rsid w:val="001E0225"/>
    <w:rsid w:val="001E02CA"/>
    <w:rsid w:val="001E031C"/>
    <w:rsid w:val="001E0360"/>
    <w:rsid w:val="001E0436"/>
    <w:rsid w:val="001E0670"/>
    <w:rsid w:val="001E0B81"/>
    <w:rsid w:val="001E0CE4"/>
    <w:rsid w:val="001E0F12"/>
    <w:rsid w:val="001E0FF0"/>
    <w:rsid w:val="001E104C"/>
    <w:rsid w:val="001E1096"/>
    <w:rsid w:val="001E110A"/>
    <w:rsid w:val="001E12C2"/>
    <w:rsid w:val="001E148A"/>
    <w:rsid w:val="001E152F"/>
    <w:rsid w:val="001E189A"/>
    <w:rsid w:val="001E1A3D"/>
    <w:rsid w:val="001E1A98"/>
    <w:rsid w:val="001E1B3B"/>
    <w:rsid w:val="001E1BB7"/>
    <w:rsid w:val="001E1E19"/>
    <w:rsid w:val="001E1E33"/>
    <w:rsid w:val="001E1FAB"/>
    <w:rsid w:val="001E202D"/>
    <w:rsid w:val="001E2215"/>
    <w:rsid w:val="001E2256"/>
    <w:rsid w:val="001E227F"/>
    <w:rsid w:val="001E2302"/>
    <w:rsid w:val="001E2554"/>
    <w:rsid w:val="001E2740"/>
    <w:rsid w:val="001E28CC"/>
    <w:rsid w:val="001E28FE"/>
    <w:rsid w:val="001E2930"/>
    <w:rsid w:val="001E2A71"/>
    <w:rsid w:val="001E2AA5"/>
    <w:rsid w:val="001E2C4C"/>
    <w:rsid w:val="001E2D31"/>
    <w:rsid w:val="001E2D4E"/>
    <w:rsid w:val="001E2ED9"/>
    <w:rsid w:val="001E329F"/>
    <w:rsid w:val="001E35E8"/>
    <w:rsid w:val="001E35FE"/>
    <w:rsid w:val="001E366B"/>
    <w:rsid w:val="001E375C"/>
    <w:rsid w:val="001E3AF9"/>
    <w:rsid w:val="001E3E30"/>
    <w:rsid w:val="001E3EDA"/>
    <w:rsid w:val="001E4253"/>
    <w:rsid w:val="001E4A9C"/>
    <w:rsid w:val="001E5258"/>
    <w:rsid w:val="001E5375"/>
    <w:rsid w:val="001E5638"/>
    <w:rsid w:val="001E568E"/>
    <w:rsid w:val="001E56F2"/>
    <w:rsid w:val="001E5746"/>
    <w:rsid w:val="001E57DD"/>
    <w:rsid w:val="001E5847"/>
    <w:rsid w:val="001E5882"/>
    <w:rsid w:val="001E5C51"/>
    <w:rsid w:val="001E5C75"/>
    <w:rsid w:val="001E5CC7"/>
    <w:rsid w:val="001E5DAD"/>
    <w:rsid w:val="001E5F30"/>
    <w:rsid w:val="001E5FE7"/>
    <w:rsid w:val="001E6293"/>
    <w:rsid w:val="001E6388"/>
    <w:rsid w:val="001E639B"/>
    <w:rsid w:val="001E6546"/>
    <w:rsid w:val="001E6A82"/>
    <w:rsid w:val="001E6B14"/>
    <w:rsid w:val="001E6CAC"/>
    <w:rsid w:val="001E6D17"/>
    <w:rsid w:val="001E6D61"/>
    <w:rsid w:val="001E6D66"/>
    <w:rsid w:val="001E6FF3"/>
    <w:rsid w:val="001E7640"/>
    <w:rsid w:val="001E7E9F"/>
    <w:rsid w:val="001E7EA2"/>
    <w:rsid w:val="001E7EF8"/>
    <w:rsid w:val="001F01C1"/>
    <w:rsid w:val="001F01EB"/>
    <w:rsid w:val="001F039D"/>
    <w:rsid w:val="001F0431"/>
    <w:rsid w:val="001F0BD4"/>
    <w:rsid w:val="001F0D44"/>
    <w:rsid w:val="001F0D5A"/>
    <w:rsid w:val="001F1040"/>
    <w:rsid w:val="001F10B2"/>
    <w:rsid w:val="001F134A"/>
    <w:rsid w:val="001F1403"/>
    <w:rsid w:val="001F14E3"/>
    <w:rsid w:val="001F1571"/>
    <w:rsid w:val="001F1B79"/>
    <w:rsid w:val="001F1BD6"/>
    <w:rsid w:val="001F1C25"/>
    <w:rsid w:val="001F1C27"/>
    <w:rsid w:val="001F1CF9"/>
    <w:rsid w:val="001F1D52"/>
    <w:rsid w:val="001F1FFC"/>
    <w:rsid w:val="001F206F"/>
    <w:rsid w:val="001F21BB"/>
    <w:rsid w:val="001F220B"/>
    <w:rsid w:val="001F22E5"/>
    <w:rsid w:val="001F230F"/>
    <w:rsid w:val="001F2658"/>
    <w:rsid w:val="001F2669"/>
    <w:rsid w:val="001F2812"/>
    <w:rsid w:val="001F28B9"/>
    <w:rsid w:val="001F291F"/>
    <w:rsid w:val="001F2A90"/>
    <w:rsid w:val="001F2D69"/>
    <w:rsid w:val="001F2D86"/>
    <w:rsid w:val="001F33B1"/>
    <w:rsid w:val="001F38A5"/>
    <w:rsid w:val="001F392A"/>
    <w:rsid w:val="001F3D6E"/>
    <w:rsid w:val="001F3E15"/>
    <w:rsid w:val="001F3F58"/>
    <w:rsid w:val="001F4056"/>
    <w:rsid w:val="001F424C"/>
    <w:rsid w:val="001F4352"/>
    <w:rsid w:val="001F4781"/>
    <w:rsid w:val="001F4AC6"/>
    <w:rsid w:val="001F5508"/>
    <w:rsid w:val="001F550F"/>
    <w:rsid w:val="001F568E"/>
    <w:rsid w:val="001F5833"/>
    <w:rsid w:val="001F589F"/>
    <w:rsid w:val="001F5BFA"/>
    <w:rsid w:val="001F5C3D"/>
    <w:rsid w:val="001F64F7"/>
    <w:rsid w:val="001F6649"/>
    <w:rsid w:val="001F682F"/>
    <w:rsid w:val="001F6D24"/>
    <w:rsid w:val="001F70FB"/>
    <w:rsid w:val="001F7136"/>
    <w:rsid w:val="001F7149"/>
    <w:rsid w:val="001F72AE"/>
    <w:rsid w:val="001F7697"/>
    <w:rsid w:val="001F7CDC"/>
    <w:rsid w:val="001F7FD4"/>
    <w:rsid w:val="0020064F"/>
    <w:rsid w:val="00200963"/>
    <w:rsid w:val="00200C00"/>
    <w:rsid w:val="00200E07"/>
    <w:rsid w:val="00200E24"/>
    <w:rsid w:val="00200FE4"/>
    <w:rsid w:val="0020105D"/>
    <w:rsid w:val="0020111E"/>
    <w:rsid w:val="00201257"/>
    <w:rsid w:val="002013AF"/>
    <w:rsid w:val="00201897"/>
    <w:rsid w:val="00201A3B"/>
    <w:rsid w:val="00201ACC"/>
    <w:rsid w:val="00201E00"/>
    <w:rsid w:val="002020D2"/>
    <w:rsid w:val="0020226B"/>
    <w:rsid w:val="00202325"/>
    <w:rsid w:val="002027E8"/>
    <w:rsid w:val="00202921"/>
    <w:rsid w:val="002029E8"/>
    <w:rsid w:val="00202A27"/>
    <w:rsid w:val="00202F70"/>
    <w:rsid w:val="0020329E"/>
    <w:rsid w:val="002035A8"/>
    <w:rsid w:val="002036EA"/>
    <w:rsid w:val="0020393E"/>
    <w:rsid w:val="00203B9F"/>
    <w:rsid w:val="002042B5"/>
    <w:rsid w:val="0020457D"/>
    <w:rsid w:val="00204D7A"/>
    <w:rsid w:val="00204DAE"/>
    <w:rsid w:val="00204FFA"/>
    <w:rsid w:val="0020550E"/>
    <w:rsid w:val="00205770"/>
    <w:rsid w:val="00205AC7"/>
    <w:rsid w:val="00205AF7"/>
    <w:rsid w:val="00205B2B"/>
    <w:rsid w:val="0020626D"/>
    <w:rsid w:val="002066DE"/>
    <w:rsid w:val="0020690E"/>
    <w:rsid w:val="00206916"/>
    <w:rsid w:val="002069F5"/>
    <w:rsid w:val="00206BD7"/>
    <w:rsid w:val="00206DBA"/>
    <w:rsid w:val="00206E1F"/>
    <w:rsid w:val="00206EFC"/>
    <w:rsid w:val="00206F14"/>
    <w:rsid w:val="002071B2"/>
    <w:rsid w:val="0020738F"/>
    <w:rsid w:val="0020743F"/>
    <w:rsid w:val="00207610"/>
    <w:rsid w:val="002077AD"/>
    <w:rsid w:val="002077B8"/>
    <w:rsid w:val="00207852"/>
    <w:rsid w:val="00207A7C"/>
    <w:rsid w:val="00207AA9"/>
    <w:rsid w:val="00207F4D"/>
    <w:rsid w:val="00210061"/>
    <w:rsid w:val="002103DD"/>
    <w:rsid w:val="00210746"/>
    <w:rsid w:val="0021078D"/>
    <w:rsid w:val="00210907"/>
    <w:rsid w:val="00210A5E"/>
    <w:rsid w:val="0021145D"/>
    <w:rsid w:val="0021164C"/>
    <w:rsid w:val="002117EA"/>
    <w:rsid w:val="002119EE"/>
    <w:rsid w:val="00211CD0"/>
    <w:rsid w:val="0021201B"/>
    <w:rsid w:val="0021202D"/>
    <w:rsid w:val="002122C7"/>
    <w:rsid w:val="002122F4"/>
    <w:rsid w:val="002124C6"/>
    <w:rsid w:val="002125CF"/>
    <w:rsid w:val="0021265A"/>
    <w:rsid w:val="0021287D"/>
    <w:rsid w:val="00212B58"/>
    <w:rsid w:val="00212B6C"/>
    <w:rsid w:val="00212BC4"/>
    <w:rsid w:val="00212D15"/>
    <w:rsid w:val="00212F23"/>
    <w:rsid w:val="0021304B"/>
    <w:rsid w:val="00213094"/>
    <w:rsid w:val="0021313A"/>
    <w:rsid w:val="0021327E"/>
    <w:rsid w:val="00213340"/>
    <w:rsid w:val="00213360"/>
    <w:rsid w:val="0021336C"/>
    <w:rsid w:val="002133CE"/>
    <w:rsid w:val="0021343B"/>
    <w:rsid w:val="002134EA"/>
    <w:rsid w:val="00213879"/>
    <w:rsid w:val="00213D82"/>
    <w:rsid w:val="00213FC2"/>
    <w:rsid w:val="002146F5"/>
    <w:rsid w:val="002149F5"/>
    <w:rsid w:val="00214EDA"/>
    <w:rsid w:val="0021504A"/>
    <w:rsid w:val="00215113"/>
    <w:rsid w:val="0021512E"/>
    <w:rsid w:val="0021537E"/>
    <w:rsid w:val="00215409"/>
    <w:rsid w:val="00215513"/>
    <w:rsid w:val="0021558A"/>
    <w:rsid w:val="002156B0"/>
    <w:rsid w:val="00215892"/>
    <w:rsid w:val="002159CB"/>
    <w:rsid w:val="00215AF7"/>
    <w:rsid w:val="00215B4F"/>
    <w:rsid w:val="00215D94"/>
    <w:rsid w:val="00215EE3"/>
    <w:rsid w:val="0021640D"/>
    <w:rsid w:val="0021668D"/>
    <w:rsid w:val="00216BBD"/>
    <w:rsid w:val="00216E3B"/>
    <w:rsid w:val="00216FBE"/>
    <w:rsid w:val="002170F8"/>
    <w:rsid w:val="002171FE"/>
    <w:rsid w:val="00217439"/>
    <w:rsid w:val="002175D2"/>
    <w:rsid w:val="002176E0"/>
    <w:rsid w:val="00217714"/>
    <w:rsid w:val="0021784E"/>
    <w:rsid w:val="0021791A"/>
    <w:rsid w:val="002179BD"/>
    <w:rsid w:val="00217CD0"/>
    <w:rsid w:val="002201DF"/>
    <w:rsid w:val="00220235"/>
    <w:rsid w:val="0022032A"/>
    <w:rsid w:val="0022037E"/>
    <w:rsid w:val="00220451"/>
    <w:rsid w:val="002204F9"/>
    <w:rsid w:val="0022090C"/>
    <w:rsid w:val="00220AC5"/>
    <w:rsid w:val="00220DB5"/>
    <w:rsid w:val="00220DC3"/>
    <w:rsid w:val="00220E4C"/>
    <w:rsid w:val="00220F44"/>
    <w:rsid w:val="00220F51"/>
    <w:rsid w:val="00220F6B"/>
    <w:rsid w:val="002211A0"/>
    <w:rsid w:val="00221318"/>
    <w:rsid w:val="002213CB"/>
    <w:rsid w:val="0022160C"/>
    <w:rsid w:val="002217B8"/>
    <w:rsid w:val="00221AE4"/>
    <w:rsid w:val="00221B13"/>
    <w:rsid w:val="00221BD7"/>
    <w:rsid w:val="00221EB8"/>
    <w:rsid w:val="00221EE6"/>
    <w:rsid w:val="002220F3"/>
    <w:rsid w:val="0022218E"/>
    <w:rsid w:val="002221E1"/>
    <w:rsid w:val="002225F1"/>
    <w:rsid w:val="0022276F"/>
    <w:rsid w:val="00222C23"/>
    <w:rsid w:val="00222CB3"/>
    <w:rsid w:val="00222FC0"/>
    <w:rsid w:val="002230B8"/>
    <w:rsid w:val="00223169"/>
    <w:rsid w:val="00223199"/>
    <w:rsid w:val="002232CD"/>
    <w:rsid w:val="002236D6"/>
    <w:rsid w:val="00223AEC"/>
    <w:rsid w:val="00223BF2"/>
    <w:rsid w:val="00223C26"/>
    <w:rsid w:val="00223C6D"/>
    <w:rsid w:val="00224108"/>
    <w:rsid w:val="002241B1"/>
    <w:rsid w:val="0022471E"/>
    <w:rsid w:val="00224A40"/>
    <w:rsid w:val="00224AEF"/>
    <w:rsid w:val="00224BB2"/>
    <w:rsid w:val="00224C4B"/>
    <w:rsid w:val="00224DDE"/>
    <w:rsid w:val="00224FDB"/>
    <w:rsid w:val="00224FE2"/>
    <w:rsid w:val="00225147"/>
    <w:rsid w:val="002252AA"/>
    <w:rsid w:val="00225321"/>
    <w:rsid w:val="00225661"/>
    <w:rsid w:val="002256C9"/>
    <w:rsid w:val="00225AC4"/>
    <w:rsid w:val="00225AE9"/>
    <w:rsid w:val="00225CA7"/>
    <w:rsid w:val="00226281"/>
    <w:rsid w:val="00226A14"/>
    <w:rsid w:val="00226A55"/>
    <w:rsid w:val="00226EF7"/>
    <w:rsid w:val="00226F9F"/>
    <w:rsid w:val="0022768B"/>
    <w:rsid w:val="002276C4"/>
    <w:rsid w:val="0022774A"/>
    <w:rsid w:val="00227A7E"/>
    <w:rsid w:val="00227D7E"/>
    <w:rsid w:val="00227E7F"/>
    <w:rsid w:val="00227F0B"/>
    <w:rsid w:val="00227F34"/>
    <w:rsid w:val="00230193"/>
    <w:rsid w:val="002302F7"/>
    <w:rsid w:val="00230538"/>
    <w:rsid w:val="00230947"/>
    <w:rsid w:val="00230AF6"/>
    <w:rsid w:val="0023106D"/>
    <w:rsid w:val="0023123F"/>
    <w:rsid w:val="0023137B"/>
    <w:rsid w:val="00231386"/>
    <w:rsid w:val="0023170A"/>
    <w:rsid w:val="00231755"/>
    <w:rsid w:val="002317FF"/>
    <w:rsid w:val="002319C2"/>
    <w:rsid w:val="00231AE8"/>
    <w:rsid w:val="00231AEC"/>
    <w:rsid w:val="00231C47"/>
    <w:rsid w:val="00231C68"/>
    <w:rsid w:val="00232200"/>
    <w:rsid w:val="00232594"/>
    <w:rsid w:val="00232A0D"/>
    <w:rsid w:val="00232D1A"/>
    <w:rsid w:val="00232D71"/>
    <w:rsid w:val="00232D76"/>
    <w:rsid w:val="00232DD9"/>
    <w:rsid w:val="00232F01"/>
    <w:rsid w:val="00233139"/>
    <w:rsid w:val="002331F2"/>
    <w:rsid w:val="002334FE"/>
    <w:rsid w:val="00233586"/>
    <w:rsid w:val="002338AE"/>
    <w:rsid w:val="002338EB"/>
    <w:rsid w:val="00233993"/>
    <w:rsid w:val="00233DC1"/>
    <w:rsid w:val="00233DDA"/>
    <w:rsid w:val="0023418A"/>
    <w:rsid w:val="0023426E"/>
    <w:rsid w:val="00234316"/>
    <w:rsid w:val="002347E6"/>
    <w:rsid w:val="00234A60"/>
    <w:rsid w:val="00234AFB"/>
    <w:rsid w:val="00234D39"/>
    <w:rsid w:val="00234EA1"/>
    <w:rsid w:val="00235028"/>
    <w:rsid w:val="00235057"/>
    <w:rsid w:val="002351CE"/>
    <w:rsid w:val="0023550F"/>
    <w:rsid w:val="00235742"/>
    <w:rsid w:val="002358ED"/>
    <w:rsid w:val="00235925"/>
    <w:rsid w:val="00235CA6"/>
    <w:rsid w:val="00235D3E"/>
    <w:rsid w:val="0023618C"/>
    <w:rsid w:val="00236258"/>
    <w:rsid w:val="00236340"/>
    <w:rsid w:val="00236486"/>
    <w:rsid w:val="002365B2"/>
    <w:rsid w:val="00236847"/>
    <w:rsid w:val="002368E4"/>
    <w:rsid w:val="00236BE7"/>
    <w:rsid w:val="00236F0E"/>
    <w:rsid w:val="00236F2D"/>
    <w:rsid w:val="00236F4D"/>
    <w:rsid w:val="00236FAF"/>
    <w:rsid w:val="00237248"/>
    <w:rsid w:val="0023766D"/>
    <w:rsid w:val="002376FA"/>
    <w:rsid w:val="00237A77"/>
    <w:rsid w:val="00237AC9"/>
    <w:rsid w:val="00237C00"/>
    <w:rsid w:val="00237F02"/>
    <w:rsid w:val="00240669"/>
    <w:rsid w:val="002407D0"/>
    <w:rsid w:val="00240A31"/>
    <w:rsid w:val="00240B32"/>
    <w:rsid w:val="00240DA8"/>
    <w:rsid w:val="00240DFB"/>
    <w:rsid w:val="00240EA8"/>
    <w:rsid w:val="00240F88"/>
    <w:rsid w:val="002410B8"/>
    <w:rsid w:val="002412E7"/>
    <w:rsid w:val="002413A3"/>
    <w:rsid w:val="002414D9"/>
    <w:rsid w:val="0024151D"/>
    <w:rsid w:val="002416D6"/>
    <w:rsid w:val="002418C4"/>
    <w:rsid w:val="0024195F"/>
    <w:rsid w:val="00241AAB"/>
    <w:rsid w:val="00241B4E"/>
    <w:rsid w:val="00241D05"/>
    <w:rsid w:val="00241D2E"/>
    <w:rsid w:val="00241F1B"/>
    <w:rsid w:val="00241F72"/>
    <w:rsid w:val="0024210B"/>
    <w:rsid w:val="00242360"/>
    <w:rsid w:val="00242497"/>
    <w:rsid w:val="0024283A"/>
    <w:rsid w:val="00242AB3"/>
    <w:rsid w:val="00242CA8"/>
    <w:rsid w:val="00242DC7"/>
    <w:rsid w:val="00243095"/>
    <w:rsid w:val="002437C0"/>
    <w:rsid w:val="002439BA"/>
    <w:rsid w:val="00243C19"/>
    <w:rsid w:val="00243C45"/>
    <w:rsid w:val="00243D06"/>
    <w:rsid w:val="00243D9C"/>
    <w:rsid w:val="00243DF7"/>
    <w:rsid w:val="0024403A"/>
    <w:rsid w:val="00244264"/>
    <w:rsid w:val="002445C7"/>
    <w:rsid w:val="00244652"/>
    <w:rsid w:val="0024465A"/>
    <w:rsid w:val="002446E0"/>
    <w:rsid w:val="002447CC"/>
    <w:rsid w:val="00244995"/>
    <w:rsid w:val="00244A31"/>
    <w:rsid w:val="00244A83"/>
    <w:rsid w:val="00244BC5"/>
    <w:rsid w:val="00245195"/>
    <w:rsid w:val="00245320"/>
    <w:rsid w:val="00245395"/>
    <w:rsid w:val="0024545E"/>
    <w:rsid w:val="00245721"/>
    <w:rsid w:val="002458F9"/>
    <w:rsid w:val="00245B07"/>
    <w:rsid w:val="00245F17"/>
    <w:rsid w:val="00246047"/>
    <w:rsid w:val="00246100"/>
    <w:rsid w:val="002462E9"/>
    <w:rsid w:val="0024639E"/>
    <w:rsid w:val="0024644E"/>
    <w:rsid w:val="0024645D"/>
    <w:rsid w:val="00246476"/>
    <w:rsid w:val="002464D1"/>
    <w:rsid w:val="00246505"/>
    <w:rsid w:val="0024671D"/>
    <w:rsid w:val="0024681A"/>
    <w:rsid w:val="00246C37"/>
    <w:rsid w:val="00246E01"/>
    <w:rsid w:val="00246E1F"/>
    <w:rsid w:val="002471A6"/>
    <w:rsid w:val="00247346"/>
    <w:rsid w:val="00247517"/>
    <w:rsid w:val="00247542"/>
    <w:rsid w:val="00247724"/>
    <w:rsid w:val="00247E0E"/>
    <w:rsid w:val="00250056"/>
    <w:rsid w:val="002500B8"/>
    <w:rsid w:val="00250423"/>
    <w:rsid w:val="002505FD"/>
    <w:rsid w:val="00250631"/>
    <w:rsid w:val="0025063C"/>
    <w:rsid w:val="002507FA"/>
    <w:rsid w:val="002509CE"/>
    <w:rsid w:val="00250AC1"/>
    <w:rsid w:val="002514D9"/>
    <w:rsid w:val="00251558"/>
    <w:rsid w:val="0025164D"/>
    <w:rsid w:val="002518D9"/>
    <w:rsid w:val="0025192D"/>
    <w:rsid w:val="00251A47"/>
    <w:rsid w:val="00251DCA"/>
    <w:rsid w:val="00251DF1"/>
    <w:rsid w:val="0025205A"/>
    <w:rsid w:val="00252106"/>
    <w:rsid w:val="0025218D"/>
    <w:rsid w:val="002521F0"/>
    <w:rsid w:val="00252647"/>
    <w:rsid w:val="002526FD"/>
    <w:rsid w:val="002528E0"/>
    <w:rsid w:val="00252925"/>
    <w:rsid w:val="00252BE3"/>
    <w:rsid w:val="00252BEB"/>
    <w:rsid w:val="00252DAA"/>
    <w:rsid w:val="00252E42"/>
    <w:rsid w:val="00252EE4"/>
    <w:rsid w:val="00253043"/>
    <w:rsid w:val="0025336F"/>
    <w:rsid w:val="002534C4"/>
    <w:rsid w:val="002539B2"/>
    <w:rsid w:val="002539C6"/>
    <w:rsid w:val="00253B4E"/>
    <w:rsid w:val="00253D20"/>
    <w:rsid w:val="002541FA"/>
    <w:rsid w:val="002543D0"/>
    <w:rsid w:val="00254680"/>
    <w:rsid w:val="002548E7"/>
    <w:rsid w:val="00254E86"/>
    <w:rsid w:val="00254F04"/>
    <w:rsid w:val="00254F67"/>
    <w:rsid w:val="00254F83"/>
    <w:rsid w:val="002550B6"/>
    <w:rsid w:val="00255336"/>
    <w:rsid w:val="00255462"/>
    <w:rsid w:val="0025547F"/>
    <w:rsid w:val="00255580"/>
    <w:rsid w:val="0025563D"/>
    <w:rsid w:val="00255917"/>
    <w:rsid w:val="0025599F"/>
    <w:rsid w:val="00255B6A"/>
    <w:rsid w:val="00255C1A"/>
    <w:rsid w:val="00256379"/>
    <w:rsid w:val="002563F6"/>
    <w:rsid w:val="0025661A"/>
    <w:rsid w:val="00256627"/>
    <w:rsid w:val="0025664C"/>
    <w:rsid w:val="00256985"/>
    <w:rsid w:val="00256B3F"/>
    <w:rsid w:val="002573B3"/>
    <w:rsid w:val="002573C2"/>
    <w:rsid w:val="0025750C"/>
    <w:rsid w:val="0025752B"/>
    <w:rsid w:val="00257573"/>
    <w:rsid w:val="002576A1"/>
    <w:rsid w:val="0025788E"/>
    <w:rsid w:val="00257CA9"/>
    <w:rsid w:val="00257D72"/>
    <w:rsid w:val="00257DEF"/>
    <w:rsid w:val="00257FD4"/>
    <w:rsid w:val="00260104"/>
    <w:rsid w:val="002601ED"/>
    <w:rsid w:val="00260560"/>
    <w:rsid w:val="002605CF"/>
    <w:rsid w:val="002607D0"/>
    <w:rsid w:val="00260876"/>
    <w:rsid w:val="00260944"/>
    <w:rsid w:val="00260A82"/>
    <w:rsid w:val="00260B39"/>
    <w:rsid w:val="00260DDC"/>
    <w:rsid w:val="00260FE0"/>
    <w:rsid w:val="002611D6"/>
    <w:rsid w:val="00261322"/>
    <w:rsid w:val="002613C0"/>
    <w:rsid w:val="0026170B"/>
    <w:rsid w:val="00261830"/>
    <w:rsid w:val="00261B15"/>
    <w:rsid w:val="00261B80"/>
    <w:rsid w:val="00261D9B"/>
    <w:rsid w:val="00261F28"/>
    <w:rsid w:val="002620CB"/>
    <w:rsid w:val="0026212C"/>
    <w:rsid w:val="0026222B"/>
    <w:rsid w:val="00262737"/>
    <w:rsid w:val="00262AE2"/>
    <w:rsid w:val="002630C1"/>
    <w:rsid w:val="0026322C"/>
    <w:rsid w:val="00263417"/>
    <w:rsid w:val="0026357E"/>
    <w:rsid w:val="002636E3"/>
    <w:rsid w:val="002637BA"/>
    <w:rsid w:val="0026384A"/>
    <w:rsid w:val="00263B06"/>
    <w:rsid w:val="00263B36"/>
    <w:rsid w:val="00263EE2"/>
    <w:rsid w:val="00263F01"/>
    <w:rsid w:val="002641BE"/>
    <w:rsid w:val="0026443A"/>
    <w:rsid w:val="002644AE"/>
    <w:rsid w:val="00264AA5"/>
    <w:rsid w:val="00264C62"/>
    <w:rsid w:val="00264CC4"/>
    <w:rsid w:val="00264CE7"/>
    <w:rsid w:val="00264F8C"/>
    <w:rsid w:val="00264FA0"/>
    <w:rsid w:val="0026568E"/>
    <w:rsid w:val="00265D6A"/>
    <w:rsid w:val="002662D6"/>
    <w:rsid w:val="00266595"/>
    <w:rsid w:val="00266681"/>
    <w:rsid w:val="002666D0"/>
    <w:rsid w:val="00266801"/>
    <w:rsid w:val="002669F2"/>
    <w:rsid w:val="00266AB2"/>
    <w:rsid w:val="00266E2A"/>
    <w:rsid w:val="00266E46"/>
    <w:rsid w:val="00266FEA"/>
    <w:rsid w:val="00266FF6"/>
    <w:rsid w:val="002670A6"/>
    <w:rsid w:val="002670E0"/>
    <w:rsid w:val="00267139"/>
    <w:rsid w:val="002677D1"/>
    <w:rsid w:val="002677F3"/>
    <w:rsid w:val="00267886"/>
    <w:rsid w:val="00267B0A"/>
    <w:rsid w:val="00267CA2"/>
    <w:rsid w:val="00267E6E"/>
    <w:rsid w:val="00267E87"/>
    <w:rsid w:val="00267FD1"/>
    <w:rsid w:val="00267FE4"/>
    <w:rsid w:val="002701D5"/>
    <w:rsid w:val="00270344"/>
    <w:rsid w:val="002706E1"/>
    <w:rsid w:val="0027087C"/>
    <w:rsid w:val="00270A4D"/>
    <w:rsid w:val="00270CCF"/>
    <w:rsid w:val="00270D22"/>
    <w:rsid w:val="00271062"/>
    <w:rsid w:val="002714D1"/>
    <w:rsid w:val="00271590"/>
    <w:rsid w:val="0027171B"/>
    <w:rsid w:val="00271968"/>
    <w:rsid w:val="00271A68"/>
    <w:rsid w:val="00271B21"/>
    <w:rsid w:val="00271C35"/>
    <w:rsid w:val="00271C4D"/>
    <w:rsid w:val="00271D4B"/>
    <w:rsid w:val="00271DE4"/>
    <w:rsid w:val="00271DF0"/>
    <w:rsid w:val="00271F02"/>
    <w:rsid w:val="00272549"/>
    <w:rsid w:val="00272A36"/>
    <w:rsid w:val="00272A50"/>
    <w:rsid w:val="00272BA2"/>
    <w:rsid w:val="00272BF1"/>
    <w:rsid w:val="00272CFE"/>
    <w:rsid w:val="00272D23"/>
    <w:rsid w:val="00272FF8"/>
    <w:rsid w:val="00273070"/>
    <w:rsid w:val="002730C4"/>
    <w:rsid w:val="0027358C"/>
    <w:rsid w:val="00273599"/>
    <w:rsid w:val="00273798"/>
    <w:rsid w:val="00273909"/>
    <w:rsid w:val="00273AC6"/>
    <w:rsid w:val="00273B31"/>
    <w:rsid w:val="00273CB3"/>
    <w:rsid w:val="00273DC4"/>
    <w:rsid w:val="002740F2"/>
    <w:rsid w:val="00274137"/>
    <w:rsid w:val="002743A3"/>
    <w:rsid w:val="002744D7"/>
    <w:rsid w:val="0027471C"/>
    <w:rsid w:val="002747AE"/>
    <w:rsid w:val="00274877"/>
    <w:rsid w:val="002749C4"/>
    <w:rsid w:val="00274A5A"/>
    <w:rsid w:val="00274C06"/>
    <w:rsid w:val="00274E47"/>
    <w:rsid w:val="00274F6C"/>
    <w:rsid w:val="00274F89"/>
    <w:rsid w:val="00274FD1"/>
    <w:rsid w:val="002750A5"/>
    <w:rsid w:val="0027519E"/>
    <w:rsid w:val="002752E2"/>
    <w:rsid w:val="00275579"/>
    <w:rsid w:val="0027576C"/>
    <w:rsid w:val="00275B40"/>
    <w:rsid w:val="00275CB8"/>
    <w:rsid w:val="00275E94"/>
    <w:rsid w:val="00275EE0"/>
    <w:rsid w:val="00276002"/>
    <w:rsid w:val="00276171"/>
    <w:rsid w:val="002763BF"/>
    <w:rsid w:val="002766A5"/>
    <w:rsid w:val="00276C0A"/>
    <w:rsid w:val="00276ED8"/>
    <w:rsid w:val="00276F2B"/>
    <w:rsid w:val="00276F9E"/>
    <w:rsid w:val="002770C3"/>
    <w:rsid w:val="002773FE"/>
    <w:rsid w:val="00277483"/>
    <w:rsid w:val="00277529"/>
    <w:rsid w:val="00277565"/>
    <w:rsid w:val="00277634"/>
    <w:rsid w:val="002776E6"/>
    <w:rsid w:val="0027795D"/>
    <w:rsid w:val="002779E4"/>
    <w:rsid w:val="00277D29"/>
    <w:rsid w:val="002802FB"/>
    <w:rsid w:val="002804C5"/>
    <w:rsid w:val="00280689"/>
    <w:rsid w:val="002808D9"/>
    <w:rsid w:val="0028094E"/>
    <w:rsid w:val="0028099B"/>
    <w:rsid w:val="002811ED"/>
    <w:rsid w:val="00281350"/>
    <w:rsid w:val="00281535"/>
    <w:rsid w:val="002815B1"/>
    <w:rsid w:val="00281630"/>
    <w:rsid w:val="00281940"/>
    <w:rsid w:val="002819A0"/>
    <w:rsid w:val="00281AC0"/>
    <w:rsid w:val="00281C38"/>
    <w:rsid w:val="00281E62"/>
    <w:rsid w:val="00281FAF"/>
    <w:rsid w:val="00282136"/>
    <w:rsid w:val="00282357"/>
    <w:rsid w:val="00282436"/>
    <w:rsid w:val="00282582"/>
    <w:rsid w:val="0028259D"/>
    <w:rsid w:val="002826E5"/>
    <w:rsid w:val="00282A81"/>
    <w:rsid w:val="00282A8C"/>
    <w:rsid w:val="00282C8A"/>
    <w:rsid w:val="00282FA3"/>
    <w:rsid w:val="00282FC7"/>
    <w:rsid w:val="00282FF5"/>
    <w:rsid w:val="0028306D"/>
    <w:rsid w:val="002832BE"/>
    <w:rsid w:val="002837CB"/>
    <w:rsid w:val="00283B4A"/>
    <w:rsid w:val="002840DB"/>
    <w:rsid w:val="00284380"/>
    <w:rsid w:val="00284399"/>
    <w:rsid w:val="00284539"/>
    <w:rsid w:val="002846F8"/>
    <w:rsid w:val="00284A38"/>
    <w:rsid w:val="00284CEC"/>
    <w:rsid w:val="00284D2E"/>
    <w:rsid w:val="00284E92"/>
    <w:rsid w:val="00284F00"/>
    <w:rsid w:val="00284FE0"/>
    <w:rsid w:val="00285068"/>
    <w:rsid w:val="0028518F"/>
    <w:rsid w:val="00285500"/>
    <w:rsid w:val="0028553B"/>
    <w:rsid w:val="0028564B"/>
    <w:rsid w:val="00285865"/>
    <w:rsid w:val="0028592F"/>
    <w:rsid w:val="00285C25"/>
    <w:rsid w:val="00285D51"/>
    <w:rsid w:val="0028601A"/>
    <w:rsid w:val="00286180"/>
    <w:rsid w:val="0028618D"/>
    <w:rsid w:val="0028625B"/>
    <w:rsid w:val="002864D1"/>
    <w:rsid w:val="00286617"/>
    <w:rsid w:val="00286671"/>
    <w:rsid w:val="002866E1"/>
    <w:rsid w:val="002866F5"/>
    <w:rsid w:val="00286715"/>
    <w:rsid w:val="0028684E"/>
    <w:rsid w:val="00286946"/>
    <w:rsid w:val="00286C94"/>
    <w:rsid w:val="00286F06"/>
    <w:rsid w:val="0028713C"/>
    <w:rsid w:val="0028742E"/>
    <w:rsid w:val="00287543"/>
    <w:rsid w:val="002879DF"/>
    <w:rsid w:val="00287A16"/>
    <w:rsid w:val="00287A60"/>
    <w:rsid w:val="00287AF6"/>
    <w:rsid w:val="00287F3A"/>
    <w:rsid w:val="002903DD"/>
    <w:rsid w:val="00290531"/>
    <w:rsid w:val="0029054D"/>
    <w:rsid w:val="002906F1"/>
    <w:rsid w:val="002908D9"/>
    <w:rsid w:val="002908F7"/>
    <w:rsid w:val="00290A72"/>
    <w:rsid w:val="00290A8F"/>
    <w:rsid w:val="00290BCA"/>
    <w:rsid w:val="00290DDB"/>
    <w:rsid w:val="00290E5C"/>
    <w:rsid w:val="00291307"/>
    <w:rsid w:val="00291370"/>
    <w:rsid w:val="00291383"/>
    <w:rsid w:val="002913DB"/>
    <w:rsid w:val="00291640"/>
    <w:rsid w:val="0029168E"/>
    <w:rsid w:val="00291752"/>
    <w:rsid w:val="00291E58"/>
    <w:rsid w:val="00291F3A"/>
    <w:rsid w:val="0029219E"/>
    <w:rsid w:val="002923B6"/>
    <w:rsid w:val="0029260A"/>
    <w:rsid w:val="0029284C"/>
    <w:rsid w:val="002928E5"/>
    <w:rsid w:val="00292B86"/>
    <w:rsid w:val="00292BCE"/>
    <w:rsid w:val="00292D7E"/>
    <w:rsid w:val="00292FE6"/>
    <w:rsid w:val="00293041"/>
    <w:rsid w:val="002932B7"/>
    <w:rsid w:val="002932D6"/>
    <w:rsid w:val="00293381"/>
    <w:rsid w:val="0029359E"/>
    <w:rsid w:val="00293641"/>
    <w:rsid w:val="002936B5"/>
    <w:rsid w:val="00293747"/>
    <w:rsid w:val="00293869"/>
    <w:rsid w:val="002939FF"/>
    <w:rsid w:val="00293D85"/>
    <w:rsid w:val="00293EDC"/>
    <w:rsid w:val="00293EFE"/>
    <w:rsid w:val="00293F5B"/>
    <w:rsid w:val="002941C6"/>
    <w:rsid w:val="002942E5"/>
    <w:rsid w:val="0029436A"/>
    <w:rsid w:val="002944E8"/>
    <w:rsid w:val="00294520"/>
    <w:rsid w:val="00294551"/>
    <w:rsid w:val="00294675"/>
    <w:rsid w:val="002946FB"/>
    <w:rsid w:val="002947C1"/>
    <w:rsid w:val="00294879"/>
    <w:rsid w:val="0029489F"/>
    <w:rsid w:val="00294959"/>
    <w:rsid w:val="00294998"/>
    <w:rsid w:val="002949E2"/>
    <w:rsid w:val="00294A52"/>
    <w:rsid w:val="00294C8E"/>
    <w:rsid w:val="00294EB0"/>
    <w:rsid w:val="00294FA7"/>
    <w:rsid w:val="00295123"/>
    <w:rsid w:val="00295256"/>
    <w:rsid w:val="00295300"/>
    <w:rsid w:val="00295313"/>
    <w:rsid w:val="0029533E"/>
    <w:rsid w:val="002953FB"/>
    <w:rsid w:val="00295659"/>
    <w:rsid w:val="002958AE"/>
    <w:rsid w:val="002958D7"/>
    <w:rsid w:val="00295A13"/>
    <w:rsid w:val="00295BAB"/>
    <w:rsid w:val="00295BE5"/>
    <w:rsid w:val="00295C54"/>
    <w:rsid w:val="00295CD0"/>
    <w:rsid w:val="002963F6"/>
    <w:rsid w:val="002964F4"/>
    <w:rsid w:val="0029672F"/>
    <w:rsid w:val="002967FD"/>
    <w:rsid w:val="002968AC"/>
    <w:rsid w:val="00296B45"/>
    <w:rsid w:val="00296DEF"/>
    <w:rsid w:val="00296E46"/>
    <w:rsid w:val="0029712D"/>
    <w:rsid w:val="0029746D"/>
    <w:rsid w:val="0029757F"/>
    <w:rsid w:val="002975B1"/>
    <w:rsid w:val="00297913"/>
    <w:rsid w:val="002979C1"/>
    <w:rsid w:val="002A0193"/>
    <w:rsid w:val="002A0748"/>
    <w:rsid w:val="002A079B"/>
    <w:rsid w:val="002A0AEF"/>
    <w:rsid w:val="002A0DDA"/>
    <w:rsid w:val="002A0F55"/>
    <w:rsid w:val="002A153E"/>
    <w:rsid w:val="002A158A"/>
    <w:rsid w:val="002A1596"/>
    <w:rsid w:val="002A1666"/>
    <w:rsid w:val="002A19FB"/>
    <w:rsid w:val="002A1BB6"/>
    <w:rsid w:val="002A1BFC"/>
    <w:rsid w:val="002A1D27"/>
    <w:rsid w:val="002A1D66"/>
    <w:rsid w:val="002A2079"/>
    <w:rsid w:val="002A29B6"/>
    <w:rsid w:val="002A2A11"/>
    <w:rsid w:val="002A2EA3"/>
    <w:rsid w:val="002A2F3E"/>
    <w:rsid w:val="002A3050"/>
    <w:rsid w:val="002A3079"/>
    <w:rsid w:val="002A30BE"/>
    <w:rsid w:val="002A30DA"/>
    <w:rsid w:val="002A343F"/>
    <w:rsid w:val="002A351B"/>
    <w:rsid w:val="002A379F"/>
    <w:rsid w:val="002A38DB"/>
    <w:rsid w:val="002A3E96"/>
    <w:rsid w:val="002A3ED9"/>
    <w:rsid w:val="002A4039"/>
    <w:rsid w:val="002A4267"/>
    <w:rsid w:val="002A440F"/>
    <w:rsid w:val="002A447F"/>
    <w:rsid w:val="002A4561"/>
    <w:rsid w:val="002A4795"/>
    <w:rsid w:val="002A47F8"/>
    <w:rsid w:val="002A5020"/>
    <w:rsid w:val="002A52F3"/>
    <w:rsid w:val="002A5488"/>
    <w:rsid w:val="002A560C"/>
    <w:rsid w:val="002A574A"/>
    <w:rsid w:val="002A58AA"/>
    <w:rsid w:val="002A5908"/>
    <w:rsid w:val="002A5B31"/>
    <w:rsid w:val="002A5F1E"/>
    <w:rsid w:val="002A606B"/>
    <w:rsid w:val="002A634F"/>
    <w:rsid w:val="002A6413"/>
    <w:rsid w:val="002A669D"/>
    <w:rsid w:val="002A66F5"/>
    <w:rsid w:val="002A6717"/>
    <w:rsid w:val="002A6930"/>
    <w:rsid w:val="002A69A7"/>
    <w:rsid w:val="002A6B0E"/>
    <w:rsid w:val="002A6CDA"/>
    <w:rsid w:val="002A6D75"/>
    <w:rsid w:val="002A7009"/>
    <w:rsid w:val="002A70A4"/>
    <w:rsid w:val="002A727B"/>
    <w:rsid w:val="002A74D2"/>
    <w:rsid w:val="002A7538"/>
    <w:rsid w:val="002A7552"/>
    <w:rsid w:val="002A797E"/>
    <w:rsid w:val="002A7B45"/>
    <w:rsid w:val="002A7D38"/>
    <w:rsid w:val="002A7DF3"/>
    <w:rsid w:val="002A7EF5"/>
    <w:rsid w:val="002A7F2C"/>
    <w:rsid w:val="002B02DA"/>
    <w:rsid w:val="002B02FC"/>
    <w:rsid w:val="002B0364"/>
    <w:rsid w:val="002B0420"/>
    <w:rsid w:val="002B072F"/>
    <w:rsid w:val="002B07A7"/>
    <w:rsid w:val="002B07B0"/>
    <w:rsid w:val="002B0B2F"/>
    <w:rsid w:val="002B0CAE"/>
    <w:rsid w:val="002B0CDA"/>
    <w:rsid w:val="002B1100"/>
    <w:rsid w:val="002B14C9"/>
    <w:rsid w:val="002B1611"/>
    <w:rsid w:val="002B17CE"/>
    <w:rsid w:val="002B1867"/>
    <w:rsid w:val="002B1C21"/>
    <w:rsid w:val="002B1F9B"/>
    <w:rsid w:val="002B225E"/>
    <w:rsid w:val="002B26F5"/>
    <w:rsid w:val="002B2914"/>
    <w:rsid w:val="002B2B1B"/>
    <w:rsid w:val="002B2B55"/>
    <w:rsid w:val="002B2BB3"/>
    <w:rsid w:val="002B2C78"/>
    <w:rsid w:val="002B2D14"/>
    <w:rsid w:val="002B2D33"/>
    <w:rsid w:val="002B2DE1"/>
    <w:rsid w:val="002B2EC9"/>
    <w:rsid w:val="002B328C"/>
    <w:rsid w:val="002B34C7"/>
    <w:rsid w:val="002B3695"/>
    <w:rsid w:val="002B3781"/>
    <w:rsid w:val="002B3835"/>
    <w:rsid w:val="002B3BAA"/>
    <w:rsid w:val="002B3E0E"/>
    <w:rsid w:val="002B410B"/>
    <w:rsid w:val="002B42BF"/>
    <w:rsid w:val="002B454B"/>
    <w:rsid w:val="002B4659"/>
    <w:rsid w:val="002B4834"/>
    <w:rsid w:val="002B48DF"/>
    <w:rsid w:val="002B4A57"/>
    <w:rsid w:val="002B551D"/>
    <w:rsid w:val="002B5729"/>
    <w:rsid w:val="002B580B"/>
    <w:rsid w:val="002B5967"/>
    <w:rsid w:val="002B5CA4"/>
    <w:rsid w:val="002B5E6D"/>
    <w:rsid w:val="002B6141"/>
    <w:rsid w:val="002B6374"/>
    <w:rsid w:val="002B6397"/>
    <w:rsid w:val="002B6464"/>
    <w:rsid w:val="002B674C"/>
    <w:rsid w:val="002B6875"/>
    <w:rsid w:val="002B69B2"/>
    <w:rsid w:val="002B6A08"/>
    <w:rsid w:val="002B6B0D"/>
    <w:rsid w:val="002B6B15"/>
    <w:rsid w:val="002B6FCE"/>
    <w:rsid w:val="002B7169"/>
    <w:rsid w:val="002B7545"/>
    <w:rsid w:val="002B75AB"/>
    <w:rsid w:val="002B793F"/>
    <w:rsid w:val="002B7D76"/>
    <w:rsid w:val="002B7E01"/>
    <w:rsid w:val="002B7F7C"/>
    <w:rsid w:val="002C017B"/>
    <w:rsid w:val="002C023A"/>
    <w:rsid w:val="002C02E1"/>
    <w:rsid w:val="002C034C"/>
    <w:rsid w:val="002C03B7"/>
    <w:rsid w:val="002C03EF"/>
    <w:rsid w:val="002C0826"/>
    <w:rsid w:val="002C089A"/>
    <w:rsid w:val="002C0B03"/>
    <w:rsid w:val="002C0C67"/>
    <w:rsid w:val="002C0C99"/>
    <w:rsid w:val="002C0D55"/>
    <w:rsid w:val="002C0EAB"/>
    <w:rsid w:val="002C0F94"/>
    <w:rsid w:val="002C104D"/>
    <w:rsid w:val="002C115F"/>
    <w:rsid w:val="002C117C"/>
    <w:rsid w:val="002C12CA"/>
    <w:rsid w:val="002C1B3A"/>
    <w:rsid w:val="002C1DCB"/>
    <w:rsid w:val="002C1EA7"/>
    <w:rsid w:val="002C1F58"/>
    <w:rsid w:val="002C200E"/>
    <w:rsid w:val="002C20E6"/>
    <w:rsid w:val="002C2206"/>
    <w:rsid w:val="002C22A2"/>
    <w:rsid w:val="002C26EF"/>
    <w:rsid w:val="002C282D"/>
    <w:rsid w:val="002C2968"/>
    <w:rsid w:val="002C2B43"/>
    <w:rsid w:val="002C2C4C"/>
    <w:rsid w:val="002C2DCC"/>
    <w:rsid w:val="002C2E47"/>
    <w:rsid w:val="002C2FA7"/>
    <w:rsid w:val="002C2FBC"/>
    <w:rsid w:val="002C2FE4"/>
    <w:rsid w:val="002C308B"/>
    <w:rsid w:val="002C3104"/>
    <w:rsid w:val="002C31FA"/>
    <w:rsid w:val="002C3270"/>
    <w:rsid w:val="002C335B"/>
    <w:rsid w:val="002C3472"/>
    <w:rsid w:val="002C3511"/>
    <w:rsid w:val="002C359B"/>
    <w:rsid w:val="002C37B5"/>
    <w:rsid w:val="002C3AF2"/>
    <w:rsid w:val="002C3BBD"/>
    <w:rsid w:val="002C3DD6"/>
    <w:rsid w:val="002C3FFE"/>
    <w:rsid w:val="002C4119"/>
    <w:rsid w:val="002C413B"/>
    <w:rsid w:val="002C4200"/>
    <w:rsid w:val="002C4307"/>
    <w:rsid w:val="002C437B"/>
    <w:rsid w:val="002C44F0"/>
    <w:rsid w:val="002C47C4"/>
    <w:rsid w:val="002C49F6"/>
    <w:rsid w:val="002C4ADA"/>
    <w:rsid w:val="002C4B10"/>
    <w:rsid w:val="002C4D87"/>
    <w:rsid w:val="002C4DA3"/>
    <w:rsid w:val="002C4E0E"/>
    <w:rsid w:val="002C4F0B"/>
    <w:rsid w:val="002C5223"/>
    <w:rsid w:val="002C5460"/>
    <w:rsid w:val="002C54A1"/>
    <w:rsid w:val="002C5968"/>
    <w:rsid w:val="002C5BFB"/>
    <w:rsid w:val="002C5C6E"/>
    <w:rsid w:val="002C5C7A"/>
    <w:rsid w:val="002C609D"/>
    <w:rsid w:val="002C6163"/>
    <w:rsid w:val="002C6326"/>
    <w:rsid w:val="002C6574"/>
    <w:rsid w:val="002C65C5"/>
    <w:rsid w:val="002C65D9"/>
    <w:rsid w:val="002C66C3"/>
    <w:rsid w:val="002C6714"/>
    <w:rsid w:val="002C6827"/>
    <w:rsid w:val="002C6953"/>
    <w:rsid w:val="002C6A38"/>
    <w:rsid w:val="002C7131"/>
    <w:rsid w:val="002C75C7"/>
    <w:rsid w:val="002C7ABE"/>
    <w:rsid w:val="002C7B0C"/>
    <w:rsid w:val="002C7BB3"/>
    <w:rsid w:val="002C7D6A"/>
    <w:rsid w:val="002D0045"/>
    <w:rsid w:val="002D0068"/>
    <w:rsid w:val="002D010E"/>
    <w:rsid w:val="002D026E"/>
    <w:rsid w:val="002D0418"/>
    <w:rsid w:val="002D04CB"/>
    <w:rsid w:val="002D056D"/>
    <w:rsid w:val="002D064D"/>
    <w:rsid w:val="002D07E9"/>
    <w:rsid w:val="002D083F"/>
    <w:rsid w:val="002D096C"/>
    <w:rsid w:val="002D0987"/>
    <w:rsid w:val="002D09F2"/>
    <w:rsid w:val="002D0B1E"/>
    <w:rsid w:val="002D0CD5"/>
    <w:rsid w:val="002D0D25"/>
    <w:rsid w:val="002D1404"/>
    <w:rsid w:val="002D145D"/>
    <w:rsid w:val="002D1586"/>
    <w:rsid w:val="002D164C"/>
    <w:rsid w:val="002D16B7"/>
    <w:rsid w:val="002D16F2"/>
    <w:rsid w:val="002D173D"/>
    <w:rsid w:val="002D1B69"/>
    <w:rsid w:val="002D1C7C"/>
    <w:rsid w:val="002D1E94"/>
    <w:rsid w:val="002D205A"/>
    <w:rsid w:val="002D207B"/>
    <w:rsid w:val="002D20C8"/>
    <w:rsid w:val="002D20D3"/>
    <w:rsid w:val="002D23BC"/>
    <w:rsid w:val="002D2640"/>
    <w:rsid w:val="002D269E"/>
    <w:rsid w:val="002D28D3"/>
    <w:rsid w:val="002D2BC4"/>
    <w:rsid w:val="002D2C50"/>
    <w:rsid w:val="002D2E5B"/>
    <w:rsid w:val="002D2F8D"/>
    <w:rsid w:val="002D30C6"/>
    <w:rsid w:val="002D30F6"/>
    <w:rsid w:val="002D3109"/>
    <w:rsid w:val="002D327B"/>
    <w:rsid w:val="002D341E"/>
    <w:rsid w:val="002D34AF"/>
    <w:rsid w:val="002D3704"/>
    <w:rsid w:val="002D3808"/>
    <w:rsid w:val="002D3820"/>
    <w:rsid w:val="002D388D"/>
    <w:rsid w:val="002D3B1A"/>
    <w:rsid w:val="002D3F0D"/>
    <w:rsid w:val="002D3FAC"/>
    <w:rsid w:val="002D422B"/>
    <w:rsid w:val="002D43FA"/>
    <w:rsid w:val="002D4656"/>
    <w:rsid w:val="002D494B"/>
    <w:rsid w:val="002D4A6E"/>
    <w:rsid w:val="002D4B11"/>
    <w:rsid w:val="002D5152"/>
    <w:rsid w:val="002D519A"/>
    <w:rsid w:val="002D52B3"/>
    <w:rsid w:val="002D5488"/>
    <w:rsid w:val="002D55CB"/>
    <w:rsid w:val="002D57D3"/>
    <w:rsid w:val="002D588D"/>
    <w:rsid w:val="002D5AB4"/>
    <w:rsid w:val="002D5C5D"/>
    <w:rsid w:val="002D5C8C"/>
    <w:rsid w:val="002D5E05"/>
    <w:rsid w:val="002D60D4"/>
    <w:rsid w:val="002D6428"/>
    <w:rsid w:val="002D6691"/>
    <w:rsid w:val="002D681B"/>
    <w:rsid w:val="002D6AFD"/>
    <w:rsid w:val="002D6FB0"/>
    <w:rsid w:val="002D7084"/>
    <w:rsid w:val="002D7292"/>
    <w:rsid w:val="002D736D"/>
    <w:rsid w:val="002D7384"/>
    <w:rsid w:val="002D7651"/>
    <w:rsid w:val="002D7740"/>
    <w:rsid w:val="002D786B"/>
    <w:rsid w:val="002D7C28"/>
    <w:rsid w:val="002D7CAE"/>
    <w:rsid w:val="002D7D2F"/>
    <w:rsid w:val="002D7FA1"/>
    <w:rsid w:val="002D7FB7"/>
    <w:rsid w:val="002E0162"/>
    <w:rsid w:val="002E033B"/>
    <w:rsid w:val="002E053F"/>
    <w:rsid w:val="002E0618"/>
    <w:rsid w:val="002E0687"/>
    <w:rsid w:val="002E0B60"/>
    <w:rsid w:val="002E0E2C"/>
    <w:rsid w:val="002E0EFB"/>
    <w:rsid w:val="002E1039"/>
    <w:rsid w:val="002E11B9"/>
    <w:rsid w:val="002E123D"/>
    <w:rsid w:val="002E16A1"/>
    <w:rsid w:val="002E17B7"/>
    <w:rsid w:val="002E18BB"/>
    <w:rsid w:val="002E18DC"/>
    <w:rsid w:val="002E193D"/>
    <w:rsid w:val="002E1B1F"/>
    <w:rsid w:val="002E1C4B"/>
    <w:rsid w:val="002E1E26"/>
    <w:rsid w:val="002E1E54"/>
    <w:rsid w:val="002E1E9A"/>
    <w:rsid w:val="002E1F8F"/>
    <w:rsid w:val="002E2079"/>
    <w:rsid w:val="002E218F"/>
    <w:rsid w:val="002E2214"/>
    <w:rsid w:val="002E23CC"/>
    <w:rsid w:val="002E2562"/>
    <w:rsid w:val="002E2571"/>
    <w:rsid w:val="002E273F"/>
    <w:rsid w:val="002E2783"/>
    <w:rsid w:val="002E2C06"/>
    <w:rsid w:val="002E308E"/>
    <w:rsid w:val="002E3648"/>
    <w:rsid w:val="002E3680"/>
    <w:rsid w:val="002E36BD"/>
    <w:rsid w:val="002E374E"/>
    <w:rsid w:val="002E3807"/>
    <w:rsid w:val="002E3AEB"/>
    <w:rsid w:val="002E3BDE"/>
    <w:rsid w:val="002E3C9A"/>
    <w:rsid w:val="002E3FF2"/>
    <w:rsid w:val="002E41ED"/>
    <w:rsid w:val="002E43DF"/>
    <w:rsid w:val="002E445F"/>
    <w:rsid w:val="002E4694"/>
    <w:rsid w:val="002E470B"/>
    <w:rsid w:val="002E4732"/>
    <w:rsid w:val="002E4785"/>
    <w:rsid w:val="002E47B5"/>
    <w:rsid w:val="002E488B"/>
    <w:rsid w:val="002E4920"/>
    <w:rsid w:val="002E4946"/>
    <w:rsid w:val="002E4B5E"/>
    <w:rsid w:val="002E4B84"/>
    <w:rsid w:val="002E4B9C"/>
    <w:rsid w:val="002E5063"/>
    <w:rsid w:val="002E508E"/>
    <w:rsid w:val="002E5250"/>
    <w:rsid w:val="002E5304"/>
    <w:rsid w:val="002E5445"/>
    <w:rsid w:val="002E5461"/>
    <w:rsid w:val="002E578B"/>
    <w:rsid w:val="002E5826"/>
    <w:rsid w:val="002E59C5"/>
    <w:rsid w:val="002E59EA"/>
    <w:rsid w:val="002E5BA1"/>
    <w:rsid w:val="002E5BFC"/>
    <w:rsid w:val="002E5C8C"/>
    <w:rsid w:val="002E5D5D"/>
    <w:rsid w:val="002E5D6B"/>
    <w:rsid w:val="002E60C3"/>
    <w:rsid w:val="002E6249"/>
    <w:rsid w:val="002E6263"/>
    <w:rsid w:val="002E6346"/>
    <w:rsid w:val="002E64C7"/>
    <w:rsid w:val="002E6544"/>
    <w:rsid w:val="002E654A"/>
    <w:rsid w:val="002E65AE"/>
    <w:rsid w:val="002E66E8"/>
    <w:rsid w:val="002E670A"/>
    <w:rsid w:val="002E691B"/>
    <w:rsid w:val="002E6A2B"/>
    <w:rsid w:val="002E6AA8"/>
    <w:rsid w:val="002E6CD8"/>
    <w:rsid w:val="002E6E07"/>
    <w:rsid w:val="002E6E2B"/>
    <w:rsid w:val="002E70AC"/>
    <w:rsid w:val="002E7450"/>
    <w:rsid w:val="002E7C00"/>
    <w:rsid w:val="002E7C4C"/>
    <w:rsid w:val="002F004E"/>
    <w:rsid w:val="002F0669"/>
    <w:rsid w:val="002F09F2"/>
    <w:rsid w:val="002F0A1F"/>
    <w:rsid w:val="002F0B9F"/>
    <w:rsid w:val="002F0DAB"/>
    <w:rsid w:val="002F0EA7"/>
    <w:rsid w:val="002F0EE7"/>
    <w:rsid w:val="002F12B4"/>
    <w:rsid w:val="002F154A"/>
    <w:rsid w:val="002F158C"/>
    <w:rsid w:val="002F169C"/>
    <w:rsid w:val="002F17CD"/>
    <w:rsid w:val="002F182A"/>
    <w:rsid w:val="002F19F8"/>
    <w:rsid w:val="002F1A94"/>
    <w:rsid w:val="002F1CCE"/>
    <w:rsid w:val="002F1E53"/>
    <w:rsid w:val="002F2129"/>
    <w:rsid w:val="002F21FB"/>
    <w:rsid w:val="002F23A9"/>
    <w:rsid w:val="002F272C"/>
    <w:rsid w:val="002F2AD0"/>
    <w:rsid w:val="002F2DE9"/>
    <w:rsid w:val="002F2E2C"/>
    <w:rsid w:val="002F32EE"/>
    <w:rsid w:val="002F3398"/>
    <w:rsid w:val="002F373B"/>
    <w:rsid w:val="002F3CA8"/>
    <w:rsid w:val="002F3CC7"/>
    <w:rsid w:val="002F3D58"/>
    <w:rsid w:val="002F3DF0"/>
    <w:rsid w:val="002F41FD"/>
    <w:rsid w:val="002F43F3"/>
    <w:rsid w:val="002F4688"/>
    <w:rsid w:val="002F49C8"/>
    <w:rsid w:val="002F4A9B"/>
    <w:rsid w:val="002F4D5A"/>
    <w:rsid w:val="002F4D97"/>
    <w:rsid w:val="002F4DCB"/>
    <w:rsid w:val="002F4E28"/>
    <w:rsid w:val="002F5207"/>
    <w:rsid w:val="002F53BB"/>
    <w:rsid w:val="002F5436"/>
    <w:rsid w:val="002F545B"/>
    <w:rsid w:val="002F5626"/>
    <w:rsid w:val="002F5780"/>
    <w:rsid w:val="002F59E7"/>
    <w:rsid w:val="002F5C8B"/>
    <w:rsid w:val="002F6148"/>
    <w:rsid w:val="002F6535"/>
    <w:rsid w:val="002F6611"/>
    <w:rsid w:val="002F686A"/>
    <w:rsid w:val="002F6CF2"/>
    <w:rsid w:val="002F6E5F"/>
    <w:rsid w:val="002F6F0F"/>
    <w:rsid w:val="002F7266"/>
    <w:rsid w:val="002F756A"/>
    <w:rsid w:val="002F76AD"/>
    <w:rsid w:val="002F7853"/>
    <w:rsid w:val="002F78FE"/>
    <w:rsid w:val="002F798F"/>
    <w:rsid w:val="002F7AC8"/>
    <w:rsid w:val="002F7EC6"/>
    <w:rsid w:val="002F7F3E"/>
    <w:rsid w:val="00300427"/>
    <w:rsid w:val="003004F9"/>
    <w:rsid w:val="00300569"/>
    <w:rsid w:val="00300820"/>
    <w:rsid w:val="00300A58"/>
    <w:rsid w:val="00300DA1"/>
    <w:rsid w:val="00300E04"/>
    <w:rsid w:val="00300FD3"/>
    <w:rsid w:val="003013DF"/>
    <w:rsid w:val="003016DF"/>
    <w:rsid w:val="0030195D"/>
    <w:rsid w:val="00301B7C"/>
    <w:rsid w:val="00301BA3"/>
    <w:rsid w:val="00301C45"/>
    <w:rsid w:val="00301C87"/>
    <w:rsid w:val="00301F73"/>
    <w:rsid w:val="00302198"/>
    <w:rsid w:val="003021AC"/>
    <w:rsid w:val="00302233"/>
    <w:rsid w:val="00302816"/>
    <w:rsid w:val="00302A31"/>
    <w:rsid w:val="00302D4A"/>
    <w:rsid w:val="00302FD8"/>
    <w:rsid w:val="00303AC3"/>
    <w:rsid w:val="00303D2C"/>
    <w:rsid w:val="00303D9F"/>
    <w:rsid w:val="00303E3A"/>
    <w:rsid w:val="00303E5A"/>
    <w:rsid w:val="003045DB"/>
    <w:rsid w:val="00304669"/>
    <w:rsid w:val="00304887"/>
    <w:rsid w:val="0030490B"/>
    <w:rsid w:val="00304A13"/>
    <w:rsid w:val="00304B72"/>
    <w:rsid w:val="00304C33"/>
    <w:rsid w:val="00304C9F"/>
    <w:rsid w:val="00304CBB"/>
    <w:rsid w:val="00304D2A"/>
    <w:rsid w:val="00304F0D"/>
    <w:rsid w:val="003050A0"/>
    <w:rsid w:val="003058C1"/>
    <w:rsid w:val="003058C8"/>
    <w:rsid w:val="0030593F"/>
    <w:rsid w:val="00305B63"/>
    <w:rsid w:val="00305DAA"/>
    <w:rsid w:val="00305DE2"/>
    <w:rsid w:val="0030619E"/>
    <w:rsid w:val="00306206"/>
    <w:rsid w:val="00306489"/>
    <w:rsid w:val="00306571"/>
    <w:rsid w:val="00306591"/>
    <w:rsid w:val="003067CD"/>
    <w:rsid w:val="00306859"/>
    <w:rsid w:val="00306E3B"/>
    <w:rsid w:val="003071CA"/>
    <w:rsid w:val="00307AD5"/>
    <w:rsid w:val="00307CEF"/>
    <w:rsid w:val="00307E17"/>
    <w:rsid w:val="00307F4A"/>
    <w:rsid w:val="00310004"/>
    <w:rsid w:val="0031004C"/>
    <w:rsid w:val="00310368"/>
    <w:rsid w:val="0031082F"/>
    <w:rsid w:val="0031098F"/>
    <w:rsid w:val="003109C1"/>
    <w:rsid w:val="00310B41"/>
    <w:rsid w:val="00310B5E"/>
    <w:rsid w:val="00310CA5"/>
    <w:rsid w:val="00310D95"/>
    <w:rsid w:val="0031107D"/>
    <w:rsid w:val="003115AF"/>
    <w:rsid w:val="00311886"/>
    <w:rsid w:val="00311C08"/>
    <w:rsid w:val="00311C74"/>
    <w:rsid w:val="00311E2A"/>
    <w:rsid w:val="003120C1"/>
    <w:rsid w:val="0031221A"/>
    <w:rsid w:val="00312238"/>
    <w:rsid w:val="00312448"/>
    <w:rsid w:val="00312705"/>
    <w:rsid w:val="0031285A"/>
    <w:rsid w:val="003128A1"/>
    <w:rsid w:val="003128CB"/>
    <w:rsid w:val="00312C07"/>
    <w:rsid w:val="00312F0E"/>
    <w:rsid w:val="003131E8"/>
    <w:rsid w:val="00313335"/>
    <w:rsid w:val="0031340B"/>
    <w:rsid w:val="0031352A"/>
    <w:rsid w:val="003136E0"/>
    <w:rsid w:val="00313761"/>
    <w:rsid w:val="00313788"/>
    <w:rsid w:val="00313890"/>
    <w:rsid w:val="00313956"/>
    <w:rsid w:val="00314113"/>
    <w:rsid w:val="003141B4"/>
    <w:rsid w:val="003146BE"/>
    <w:rsid w:val="0031484C"/>
    <w:rsid w:val="00314A2B"/>
    <w:rsid w:val="00314B02"/>
    <w:rsid w:val="00314C2D"/>
    <w:rsid w:val="00314E2F"/>
    <w:rsid w:val="00314F4D"/>
    <w:rsid w:val="003150D0"/>
    <w:rsid w:val="003150D1"/>
    <w:rsid w:val="003152C3"/>
    <w:rsid w:val="0031557E"/>
    <w:rsid w:val="0031581E"/>
    <w:rsid w:val="0031585A"/>
    <w:rsid w:val="00315A47"/>
    <w:rsid w:val="00315A88"/>
    <w:rsid w:val="00315AE9"/>
    <w:rsid w:val="00315B88"/>
    <w:rsid w:val="00315C3E"/>
    <w:rsid w:val="00315EC0"/>
    <w:rsid w:val="0031620E"/>
    <w:rsid w:val="0031624E"/>
    <w:rsid w:val="00316271"/>
    <w:rsid w:val="003166A1"/>
    <w:rsid w:val="00316704"/>
    <w:rsid w:val="00316720"/>
    <w:rsid w:val="0031686F"/>
    <w:rsid w:val="00317154"/>
    <w:rsid w:val="00317304"/>
    <w:rsid w:val="003177CF"/>
    <w:rsid w:val="00317B0E"/>
    <w:rsid w:val="00317BF2"/>
    <w:rsid w:val="00317CE4"/>
    <w:rsid w:val="00317CF4"/>
    <w:rsid w:val="00317D00"/>
    <w:rsid w:val="00317ED0"/>
    <w:rsid w:val="003201E8"/>
    <w:rsid w:val="00320235"/>
    <w:rsid w:val="003202A1"/>
    <w:rsid w:val="003204E6"/>
    <w:rsid w:val="00320609"/>
    <w:rsid w:val="00320671"/>
    <w:rsid w:val="00320786"/>
    <w:rsid w:val="00320883"/>
    <w:rsid w:val="00320980"/>
    <w:rsid w:val="00320A90"/>
    <w:rsid w:val="00320C21"/>
    <w:rsid w:val="00320D65"/>
    <w:rsid w:val="00321170"/>
    <w:rsid w:val="003211D3"/>
    <w:rsid w:val="0032138B"/>
    <w:rsid w:val="0032161D"/>
    <w:rsid w:val="00321678"/>
    <w:rsid w:val="003216C4"/>
    <w:rsid w:val="0032198F"/>
    <w:rsid w:val="003219CA"/>
    <w:rsid w:val="00321D60"/>
    <w:rsid w:val="00321F27"/>
    <w:rsid w:val="00321F89"/>
    <w:rsid w:val="00321FCB"/>
    <w:rsid w:val="00322029"/>
    <w:rsid w:val="003222FC"/>
    <w:rsid w:val="003224C8"/>
    <w:rsid w:val="003225C1"/>
    <w:rsid w:val="003226C1"/>
    <w:rsid w:val="00322830"/>
    <w:rsid w:val="003228F0"/>
    <w:rsid w:val="00322930"/>
    <w:rsid w:val="0032299E"/>
    <w:rsid w:val="003229EE"/>
    <w:rsid w:val="00322AE5"/>
    <w:rsid w:val="00322BDB"/>
    <w:rsid w:val="00323274"/>
    <w:rsid w:val="00323296"/>
    <w:rsid w:val="0032365B"/>
    <w:rsid w:val="0032372C"/>
    <w:rsid w:val="0032392D"/>
    <w:rsid w:val="003239F2"/>
    <w:rsid w:val="00323E6F"/>
    <w:rsid w:val="00323E9F"/>
    <w:rsid w:val="00324036"/>
    <w:rsid w:val="00324055"/>
    <w:rsid w:val="0032466E"/>
    <w:rsid w:val="003246BD"/>
    <w:rsid w:val="0032475E"/>
    <w:rsid w:val="0032492B"/>
    <w:rsid w:val="003249F8"/>
    <w:rsid w:val="00324A47"/>
    <w:rsid w:val="00324CC9"/>
    <w:rsid w:val="00324E94"/>
    <w:rsid w:val="00324EF1"/>
    <w:rsid w:val="00324F1D"/>
    <w:rsid w:val="00325002"/>
    <w:rsid w:val="003251F1"/>
    <w:rsid w:val="0032531A"/>
    <w:rsid w:val="00325363"/>
    <w:rsid w:val="00325400"/>
    <w:rsid w:val="00325409"/>
    <w:rsid w:val="00325436"/>
    <w:rsid w:val="00325790"/>
    <w:rsid w:val="00325859"/>
    <w:rsid w:val="00325877"/>
    <w:rsid w:val="00325C89"/>
    <w:rsid w:val="00325E2B"/>
    <w:rsid w:val="00325F8E"/>
    <w:rsid w:val="00326150"/>
    <w:rsid w:val="0032630A"/>
    <w:rsid w:val="0032649E"/>
    <w:rsid w:val="00326968"/>
    <w:rsid w:val="00326E79"/>
    <w:rsid w:val="00326F66"/>
    <w:rsid w:val="0032706A"/>
    <w:rsid w:val="0032708F"/>
    <w:rsid w:val="003275AD"/>
    <w:rsid w:val="003276D3"/>
    <w:rsid w:val="00327923"/>
    <w:rsid w:val="00327998"/>
    <w:rsid w:val="00327A24"/>
    <w:rsid w:val="00327E3C"/>
    <w:rsid w:val="003304C3"/>
    <w:rsid w:val="003305DC"/>
    <w:rsid w:val="00330648"/>
    <w:rsid w:val="0033080E"/>
    <w:rsid w:val="00330B1D"/>
    <w:rsid w:val="00331012"/>
    <w:rsid w:val="003311B0"/>
    <w:rsid w:val="00331ECC"/>
    <w:rsid w:val="00331F7E"/>
    <w:rsid w:val="00331FAF"/>
    <w:rsid w:val="003320AA"/>
    <w:rsid w:val="003324B5"/>
    <w:rsid w:val="003324D3"/>
    <w:rsid w:val="00332846"/>
    <w:rsid w:val="00332B6C"/>
    <w:rsid w:val="00332D37"/>
    <w:rsid w:val="00332DD2"/>
    <w:rsid w:val="00332DFD"/>
    <w:rsid w:val="00332E69"/>
    <w:rsid w:val="00333248"/>
    <w:rsid w:val="00333329"/>
    <w:rsid w:val="00333618"/>
    <w:rsid w:val="003336D7"/>
    <w:rsid w:val="003337F5"/>
    <w:rsid w:val="00333821"/>
    <w:rsid w:val="00333BD3"/>
    <w:rsid w:val="00333D78"/>
    <w:rsid w:val="00333FA2"/>
    <w:rsid w:val="00333FB6"/>
    <w:rsid w:val="00334360"/>
    <w:rsid w:val="0033440E"/>
    <w:rsid w:val="003346A5"/>
    <w:rsid w:val="003346C9"/>
    <w:rsid w:val="00334820"/>
    <w:rsid w:val="003351CD"/>
    <w:rsid w:val="0033540D"/>
    <w:rsid w:val="003354B0"/>
    <w:rsid w:val="0033595E"/>
    <w:rsid w:val="00335C47"/>
    <w:rsid w:val="00335E97"/>
    <w:rsid w:val="00335F0F"/>
    <w:rsid w:val="00335F12"/>
    <w:rsid w:val="00335F4D"/>
    <w:rsid w:val="00335FD2"/>
    <w:rsid w:val="00336386"/>
    <w:rsid w:val="003365AD"/>
    <w:rsid w:val="0033666D"/>
    <w:rsid w:val="0033683B"/>
    <w:rsid w:val="00336A84"/>
    <w:rsid w:val="00336BE6"/>
    <w:rsid w:val="00336C5F"/>
    <w:rsid w:val="00336CB6"/>
    <w:rsid w:val="00336D1D"/>
    <w:rsid w:val="003372E1"/>
    <w:rsid w:val="00337327"/>
    <w:rsid w:val="003373FF"/>
    <w:rsid w:val="00337710"/>
    <w:rsid w:val="0033781D"/>
    <w:rsid w:val="00337865"/>
    <w:rsid w:val="00337B99"/>
    <w:rsid w:val="00337E32"/>
    <w:rsid w:val="00340183"/>
    <w:rsid w:val="0034020A"/>
    <w:rsid w:val="0034035A"/>
    <w:rsid w:val="00340488"/>
    <w:rsid w:val="0034057D"/>
    <w:rsid w:val="0034057F"/>
    <w:rsid w:val="003405BA"/>
    <w:rsid w:val="0034067C"/>
    <w:rsid w:val="003406D2"/>
    <w:rsid w:val="003407A3"/>
    <w:rsid w:val="003408A0"/>
    <w:rsid w:val="00340903"/>
    <w:rsid w:val="0034090D"/>
    <w:rsid w:val="00340A77"/>
    <w:rsid w:val="00340B3D"/>
    <w:rsid w:val="00340BDC"/>
    <w:rsid w:val="00340E40"/>
    <w:rsid w:val="00340E57"/>
    <w:rsid w:val="00340E92"/>
    <w:rsid w:val="00340F3A"/>
    <w:rsid w:val="0034145B"/>
    <w:rsid w:val="003414A8"/>
    <w:rsid w:val="003415AA"/>
    <w:rsid w:val="00341949"/>
    <w:rsid w:val="00341954"/>
    <w:rsid w:val="003419B6"/>
    <w:rsid w:val="0034200B"/>
    <w:rsid w:val="0034248D"/>
    <w:rsid w:val="003426CD"/>
    <w:rsid w:val="00342745"/>
    <w:rsid w:val="00342DA0"/>
    <w:rsid w:val="00342F56"/>
    <w:rsid w:val="00342F8E"/>
    <w:rsid w:val="003430DD"/>
    <w:rsid w:val="003431FA"/>
    <w:rsid w:val="0034345F"/>
    <w:rsid w:val="00343755"/>
    <w:rsid w:val="00343CF4"/>
    <w:rsid w:val="00343EC5"/>
    <w:rsid w:val="00343ED9"/>
    <w:rsid w:val="00343F2A"/>
    <w:rsid w:val="00343F37"/>
    <w:rsid w:val="0034428D"/>
    <w:rsid w:val="00344396"/>
    <w:rsid w:val="003444FC"/>
    <w:rsid w:val="00344573"/>
    <w:rsid w:val="00344574"/>
    <w:rsid w:val="0034461D"/>
    <w:rsid w:val="0034461F"/>
    <w:rsid w:val="00344793"/>
    <w:rsid w:val="003447BF"/>
    <w:rsid w:val="00344862"/>
    <w:rsid w:val="00344888"/>
    <w:rsid w:val="00344BAE"/>
    <w:rsid w:val="00344C27"/>
    <w:rsid w:val="0034556F"/>
    <w:rsid w:val="00345804"/>
    <w:rsid w:val="0034585A"/>
    <w:rsid w:val="0034592A"/>
    <w:rsid w:val="00345A8C"/>
    <w:rsid w:val="00345F58"/>
    <w:rsid w:val="00346028"/>
    <w:rsid w:val="00346236"/>
    <w:rsid w:val="0034625F"/>
    <w:rsid w:val="003462C3"/>
    <w:rsid w:val="003462CE"/>
    <w:rsid w:val="003463C0"/>
    <w:rsid w:val="003468FB"/>
    <w:rsid w:val="00346B74"/>
    <w:rsid w:val="00347042"/>
    <w:rsid w:val="00347044"/>
    <w:rsid w:val="0034705E"/>
    <w:rsid w:val="00347082"/>
    <w:rsid w:val="003471CF"/>
    <w:rsid w:val="003472D1"/>
    <w:rsid w:val="003472F0"/>
    <w:rsid w:val="0034770F"/>
    <w:rsid w:val="00347797"/>
    <w:rsid w:val="003478EA"/>
    <w:rsid w:val="003479E2"/>
    <w:rsid w:val="003500F9"/>
    <w:rsid w:val="003501A3"/>
    <w:rsid w:val="003501C6"/>
    <w:rsid w:val="00350350"/>
    <w:rsid w:val="0035036C"/>
    <w:rsid w:val="00350436"/>
    <w:rsid w:val="003504F8"/>
    <w:rsid w:val="00350617"/>
    <w:rsid w:val="00350683"/>
    <w:rsid w:val="003506CD"/>
    <w:rsid w:val="00350981"/>
    <w:rsid w:val="003509AC"/>
    <w:rsid w:val="00350EBE"/>
    <w:rsid w:val="0035132E"/>
    <w:rsid w:val="003513E1"/>
    <w:rsid w:val="003515EA"/>
    <w:rsid w:val="003516F5"/>
    <w:rsid w:val="00351783"/>
    <w:rsid w:val="00351862"/>
    <w:rsid w:val="00351877"/>
    <w:rsid w:val="00351998"/>
    <w:rsid w:val="00351A0C"/>
    <w:rsid w:val="00351A1D"/>
    <w:rsid w:val="00351C7C"/>
    <w:rsid w:val="00351C91"/>
    <w:rsid w:val="00351E8E"/>
    <w:rsid w:val="00351EF8"/>
    <w:rsid w:val="00351FF1"/>
    <w:rsid w:val="003520FD"/>
    <w:rsid w:val="003521A3"/>
    <w:rsid w:val="0035226C"/>
    <w:rsid w:val="003523CB"/>
    <w:rsid w:val="0035241B"/>
    <w:rsid w:val="003525EF"/>
    <w:rsid w:val="00352795"/>
    <w:rsid w:val="00352899"/>
    <w:rsid w:val="00352AAF"/>
    <w:rsid w:val="00352B52"/>
    <w:rsid w:val="00353120"/>
    <w:rsid w:val="00353236"/>
    <w:rsid w:val="003533FD"/>
    <w:rsid w:val="00353421"/>
    <w:rsid w:val="00353531"/>
    <w:rsid w:val="0035364F"/>
    <w:rsid w:val="00353734"/>
    <w:rsid w:val="0035376E"/>
    <w:rsid w:val="00353CC6"/>
    <w:rsid w:val="00353D59"/>
    <w:rsid w:val="00353E91"/>
    <w:rsid w:val="00353EA3"/>
    <w:rsid w:val="00353EE2"/>
    <w:rsid w:val="003540F5"/>
    <w:rsid w:val="003540FD"/>
    <w:rsid w:val="00354592"/>
    <w:rsid w:val="00354677"/>
    <w:rsid w:val="00354759"/>
    <w:rsid w:val="003548CE"/>
    <w:rsid w:val="0035492D"/>
    <w:rsid w:val="00354983"/>
    <w:rsid w:val="00354A25"/>
    <w:rsid w:val="00354B58"/>
    <w:rsid w:val="00354B85"/>
    <w:rsid w:val="003550F6"/>
    <w:rsid w:val="003550F7"/>
    <w:rsid w:val="00355194"/>
    <w:rsid w:val="00355603"/>
    <w:rsid w:val="0035561F"/>
    <w:rsid w:val="00355710"/>
    <w:rsid w:val="00355B3C"/>
    <w:rsid w:val="00355BF9"/>
    <w:rsid w:val="00355CA8"/>
    <w:rsid w:val="00355E5D"/>
    <w:rsid w:val="00356139"/>
    <w:rsid w:val="00356237"/>
    <w:rsid w:val="00356249"/>
    <w:rsid w:val="0035655C"/>
    <w:rsid w:val="003565ED"/>
    <w:rsid w:val="00356691"/>
    <w:rsid w:val="00356990"/>
    <w:rsid w:val="00356B84"/>
    <w:rsid w:val="00356D26"/>
    <w:rsid w:val="00356D3D"/>
    <w:rsid w:val="00356FC7"/>
    <w:rsid w:val="003572C3"/>
    <w:rsid w:val="003575FD"/>
    <w:rsid w:val="00357797"/>
    <w:rsid w:val="00357864"/>
    <w:rsid w:val="00357EF4"/>
    <w:rsid w:val="0036004C"/>
    <w:rsid w:val="00360481"/>
    <w:rsid w:val="00360526"/>
    <w:rsid w:val="00360727"/>
    <w:rsid w:val="003608C4"/>
    <w:rsid w:val="00360B1E"/>
    <w:rsid w:val="00360E99"/>
    <w:rsid w:val="003610E5"/>
    <w:rsid w:val="00361475"/>
    <w:rsid w:val="00361555"/>
    <w:rsid w:val="00361677"/>
    <w:rsid w:val="00361797"/>
    <w:rsid w:val="00362640"/>
    <w:rsid w:val="00362B64"/>
    <w:rsid w:val="00362CC4"/>
    <w:rsid w:val="00362FDB"/>
    <w:rsid w:val="00363011"/>
    <w:rsid w:val="0036308A"/>
    <w:rsid w:val="003631A2"/>
    <w:rsid w:val="003632CC"/>
    <w:rsid w:val="003632F5"/>
    <w:rsid w:val="00363515"/>
    <w:rsid w:val="003637DE"/>
    <w:rsid w:val="00363A86"/>
    <w:rsid w:val="00363B2E"/>
    <w:rsid w:val="00363C86"/>
    <w:rsid w:val="00363D11"/>
    <w:rsid w:val="00363D31"/>
    <w:rsid w:val="00363DF6"/>
    <w:rsid w:val="00363E7F"/>
    <w:rsid w:val="00363EB2"/>
    <w:rsid w:val="0036409F"/>
    <w:rsid w:val="003642E0"/>
    <w:rsid w:val="00364415"/>
    <w:rsid w:val="00364444"/>
    <w:rsid w:val="0036450D"/>
    <w:rsid w:val="0036465D"/>
    <w:rsid w:val="00364725"/>
    <w:rsid w:val="00364D1B"/>
    <w:rsid w:val="00364E1F"/>
    <w:rsid w:val="00364F40"/>
    <w:rsid w:val="00365342"/>
    <w:rsid w:val="00365475"/>
    <w:rsid w:val="00365938"/>
    <w:rsid w:val="0036593F"/>
    <w:rsid w:val="00365B6A"/>
    <w:rsid w:val="00365C3F"/>
    <w:rsid w:val="00365C83"/>
    <w:rsid w:val="00365D59"/>
    <w:rsid w:val="00366045"/>
    <w:rsid w:val="003661CC"/>
    <w:rsid w:val="003662D5"/>
    <w:rsid w:val="00366642"/>
    <w:rsid w:val="003667E1"/>
    <w:rsid w:val="00366A9F"/>
    <w:rsid w:val="00366AC3"/>
    <w:rsid w:val="00366BA7"/>
    <w:rsid w:val="00366C83"/>
    <w:rsid w:val="00366F0A"/>
    <w:rsid w:val="00367546"/>
    <w:rsid w:val="003679C8"/>
    <w:rsid w:val="00367ABE"/>
    <w:rsid w:val="00367AFB"/>
    <w:rsid w:val="00367B5D"/>
    <w:rsid w:val="00367BF8"/>
    <w:rsid w:val="00367C61"/>
    <w:rsid w:val="00367E27"/>
    <w:rsid w:val="00370104"/>
    <w:rsid w:val="00370125"/>
    <w:rsid w:val="003701A1"/>
    <w:rsid w:val="003701B8"/>
    <w:rsid w:val="003702BA"/>
    <w:rsid w:val="003703AE"/>
    <w:rsid w:val="00370AAC"/>
    <w:rsid w:val="00370B56"/>
    <w:rsid w:val="00370B8D"/>
    <w:rsid w:val="00371322"/>
    <w:rsid w:val="003713D8"/>
    <w:rsid w:val="0037149D"/>
    <w:rsid w:val="00371567"/>
    <w:rsid w:val="0037186B"/>
    <w:rsid w:val="00371A1B"/>
    <w:rsid w:val="00371C37"/>
    <w:rsid w:val="00371F8D"/>
    <w:rsid w:val="00372125"/>
    <w:rsid w:val="00372126"/>
    <w:rsid w:val="00372232"/>
    <w:rsid w:val="00372337"/>
    <w:rsid w:val="003723B1"/>
    <w:rsid w:val="0037248A"/>
    <w:rsid w:val="003724F5"/>
    <w:rsid w:val="0037268B"/>
    <w:rsid w:val="003729E0"/>
    <w:rsid w:val="00372D4B"/>
    <w:rsid w:val="00372E61"/>
    <w:rsid w:val="003730EC"/>
    <w:rsid w:val="0037338E"/>
    <w:rsid w:val="00373501"/>
    <w:rsid w:val="0037352F"/>
    <w:rsid w:val="00373582"/>
    <w:rsid w:val="0037358F"/>
    <w:rsid w:val="0037378B"/>
    <w:rsid w:val="0037385B"/>
    <w:rsid w:val="00373B0E"/>
    <w:rsid w:val="00373E60"/>
    <w:rsid w:val="00374070"/>
    <w:rsid w:val="003742AB"/>
    <w:rsid w:val="003742D3"/>
    <w:rsid w:val="003742E8"/>
    <w:rsid w:val="003743E1"/>
    <w:rsid w:val="00374704"/>
    <w:rsid w:val="00374775"/>
    <w:rsid w:val="003747C7"/>
    <w:rsid w:val="00374880"/>
    <w:rsid w:val="0037496D"/>
    <w:rsid w:val="00374B36"/>
    <w:rsid w:val="00374F1F"/>
    <w:rsid w:val="003750D1"/>
    <w:rsid w:val="00375173"/>
    <w:rsid w:val="003751C9"/>
    <w:rsid w:val="00375279"/>
    <w:rsid w:val="00375367"/>
    <w:rsid w:val="0037543F"/>
    <w:rsid w:val="0037544C"/>
    <w:rsid w:val="00375579"/>
    <w:rsid w:val="003755C8"/>
    <w:rsid w:val="0037570D"/>
    <w:rsid w:val="00375819"/>
    <w:rsid w:val="00375B13"/>
    <w:rsid w:val="00375E76"/>
    <w:rsid w:val="00375E94"/>
    <w:rsid w:val="00375F1F"/>
    <w:rsid w:val="00376185"/>
    <w:rsid w:val="00376350"/>
    <w:rsid w:val="003765B8"/>
    <w:rsid w:val="00376B44"/>
    <w:rsid w:val="00376B4B"/>
    <w:rsid w:val="00376CA6"/>
    <w:rsid w:val="00376CB5"/>
    <w:rsid w:val="00376FFE"/>
    <w:rsid w:val="003772C7"/>
    <w:rsid w:val="00377483"/>
    <w:rsid w:val="00377587"/>
    <w:rsid w:val="00377590"/>
    <w:rsid w:val="003775D5"/>
    <w:rsid w:val="003777BA"/>
    <w:rsid w:val="00377CE9"/>
    <w:rsid w:val="00377D6A"/>
    <w:rsid w:val="00380137"/>
    <w:rsid w:val="00380327"/>
    <w:rsid w:val="00380391"/>
    <w:rsid w:val="003803BE"/>
    <w:rsid w:val="00380469"/>
    <w:rsid w:val="00380742"/>
    <w:rsid w:val="0038081D"/>
    <w:rsid w:val="00380B6B"/>
    <w:rsid w:val="00380C3F"/>
    <w:rsid w:val="00380EE5"/>
    <w:rsid w:val="00380F19"/>
    <w:rsid w:val="00381147"/>
    <w:rsid w:val="00381661"/>
    <w:rsid w:val="00381A94"/>
    <w:rsid w:val="00381B9C"/>
    <w:rsid w:val="00381BB5"/>
    <w:rsid w:val="00381E9F"/>
    <w:rsid w:val="003820A7"/>
    <w:rsid w:val="00382295"/>
    <w:rsid w:val="0038245B"/>
    <w:rsid w:val="00382490"/>
    <w:rsid w:val="00382584"/>
    <w:rsid w:val="00382D1E"/>
    <w:rsid w:val="00382D22"/>
    <w:rsid w:val="00383333"/>
    <w:rsid w:val="003834A6"/>
    <w:rsid w:val="0038383C"/>
    <w:rsid w:val="0038390B"/>
    <w:rsid w:val="00383B88"/>
    <w:rsid w:val="00384078"/>
    <w:rsid w:val="003841ED"/>
    <w:rsid w:val="0038429B"/>
    <w:rsid w:val="00384389"/>
    <w:rsid w:val="003845E6"/>
    <w:rsid w:val="00384664"/>
    <w:rsid w:val="0038473B"/>
    <w:rsid w:val="003847F6"/>
    <w:rsid w:val="00384DEB"/>
    <w:rsid w:val="00384EB4"/>
    <w:rsid w:val="00385070"/>
    <w:rsid w:val="003850EA"/>
    <w:rsid w:val="00385438"/>
    <w:rsid w:val="0038562C"/>
    <w:rsid w:val="00385CFC"/>
    <w:rsid w:val="00385D5C"/>
    <w:rsid w:val="00385E3D"/>
    <w:rsid w:val="003862DF"/>
    <w:rsid w:val="0038635E"/>
    <w:rsid w:val="003863D3"/>
    <w:rsid w:val="0038675A"/>
    <w:rsid w:val="00386997"/>
    <w:rsid w:val="00386B2D"/>
    <w:rsid w:val="00386C16"/>
    <w:rsid w:val="00386C22"/>
    <w:rsid w:val="00386C81"/>
    <w:rsid w:val="00386EE3"/>
    <w:rsid w:val="00386FCD"/>
    <w:rsid w:val="0038706E"/>
    <w:rsid w:val="00387416"/>
    <w:rsid w:val="0038743D"/>
    <w:rsid w:val="003875FC"/>
    <w:rsid w:val="00387776"/>
    <w:rsid w:val="00390105"/>
    <w:rsid w:val="0039016E"/>
    <w:rsid w:val="003904D9"/>
    <w:rsid w:val="003905D0"/>
    <w:rsid w:val="0039082A"/>
    <w:rsid w:val="00390A8E"/>
    <w:rsid w:val="00390C8E"/>
    <w:rsid w:val="00390E71"/>
    <w:rsid w:val="00390F61"/>
    <w:rsid w:val="00391167"/>
    <w:rsid w:val="00391191"/>
    <w:rsid w:val="003912EF"/>
    <w:rsid w:val="00391448"/>
    <w:rsid w:val="003914EA"/>
    <w:rsid w:val="0039154B"/>
    <w:rsid w:val="0039163D"/>
    <w:rsid w:val="00391871"/>
    <w:rsid w:val="00391AC6"/>
    <w:rsid w:val="00392005"/>
    <w:rsid w:val="00392089"/>
    <w:rsid w:val="003922A5"/>
    <w:rsid w:val="00392A0E"/>
    <w:rsid w:val="00392CF2"/>
    <w:rsid w:val="00392F80"/>
    <w:rsid w:val="0039301F"/>
    <w:rsid w:val="00393296"/>
    <w:rsid w:val="00393369"/>
    <w:rsid w:val="00393526"/>
    <w:rsid w:val="00393742"/>
    <w:rsid w:val="00393791"/>
    <w:rsid w:val="003938A2"/>
    <w:rsid w:val="0039399F"/>
    <w:rsid w:val="003939EB"/>
    <w:rsid w:val="00393A01"/>
    <w:rsid w:val="00393AB0"/>
    <w:rsid w:val="00393B2F"/>
    <w:rsid w:val="00393C0C"/>
    <w:rsid w:val="00393C5C"/>
    <w:rsid w:val="00393CFB"/>
    <w:rsid w:val="00393EFE"/>
    <w:rsid w:val="0039425E"/>
    <w:rsid w:val="003942E4"/>
    <w:rsid w:val="00394444"/>
    <w:rsid w:val="00394841"/>
    <w:rsid w:val="0039486C"/>
    <w:rsid w:val="00394C3D"/>
    <w:rsid w:val="00394D58"/>
    <w:rsid w:val="00394D74"/>
    <w:rsid w:val="00394E28"/>
    <w:rsid w:val="0039530F"/>
    <w:rsid w:val="00395454"/>
    <w:rsid w:val="00395AE7"/>
    <w:rsid w:val="00395B33"/>
    <w:rsid w:val="003969DE"/>
    <w:rsid w:val="00396A4B"/>
    <w:rsid w:val="00396B45"/>
    <w:rsid w:val="00396DDB"/>
    <w:rsid w:val="00396E48"/>
    <w:rsid w:val="00396F0B"/>
    <w:rsid w:val="00396FB0"/>
    <w:rsid w:val="0039703B"/>
    <w:rsid w:val="00397190"/>
    <w:rsid w:val="00397AAF"/>
    <w:rsid w:val="00397CAF"/>
    <w:rsid w:val="003A0041"/>
    <w:rsid w:val="003A0055"/>
    <w:rsid w:val="003A012E"/>
    <w:rsid w:val="003A01C4"/>
    <w:rsid w:val="003A03EE"/>
    <w:rsid w:val="003A098B"/>
    <w:rsid w:val="003A0EDF"/>
    <w:rsid w:val="003A0EFE"/>
    <w:rsid w:val="003A1016"/>
    <w:rsid w:val="003A1157"/>
    <w:rsid w:val="003A11A7"/>
    <w:rsid w:val="003A153A"/>
    <w:rsid w:val="003A1559"/>
    <w:rsid w:val="003A173E"/>
    <w:rsid w:val="003A1E03"/>
    <w:rsid w:val="003A1EA3"/>
    <w:rsid w:val="003A20B0"/>
    <w:rsid w:val="003A2328"/>
    <w:rsid w:val="003A2471"/>
    <w:rsid w:val="003A26EF"/>
    <w:rsid w:val="003A2785"/>
    <w:rsid w:val="003A2948"/>
    <w:rsid w:val="003A2993"/>
    <w:rsid w:val="003A2BD2"/>
    <w:rsid w:val="003A2DDB"/>
    <w:rsid w:val="003A303D"/>
    <w:rsid w:val="003A32A8"/>
    <w:rsid w:val="003A37C1"/>
    <w:rsid w:val="003A3AAE"/>
    <w:rsid w:val="003A41C7"/>
    <w:rsid w:val="003A43C8"/>
    <w:rsid w:val="003A445D"/>
    <w:rsid w:val="003A44BB"/>
    <w:rsid w:val="003A4578"/>
    <w:rsid w:val="003A45D5"/>
    <w:rsid w:val="003A4876"/>
    <w:rsid w:val="003A4C58"/>
    <w:rsid w:val="003A4EEB"/>
    <w:rsid w:val="003A506F"/>
    <w:rsid w:val="003A55A7"/>
    <w:rsid w:val="003A57D1"/>
    <w:rsid w:val="003A581F"/>
    <w:rsid w:val="003A5BFA"/>
    <w:rsid w:val="003A5FD8"/>
    <w:rsid w:val="003A6044"/>
    <w:rsid w:val="003A61D2"/>
    <w:rsid w:val="003A63C6"/>
    <w:rsid w:val="003A65BF"/>
    <w:rsid w:val="003A664E"/>
    <w:rsid w:val="003A670F"/>
    <w:rsid w:val="003A6799"/>
    <w:rsid w:val="003A679F"/>
    <w:rsid w:val="003A67C4"/>
    <w:rsid w:val="003A6861"/>
    <w:rsid w:val="003A6906"/>
    <w:rsid w:val="003A693E"/>
    <w:rsid w:val="003A699A"/>
    <w:rsid w:val="003A6D7B"/>
    <w:rsid w:val="003A6DAB"/>
    <w:rsid w:val="003A6E34"/>
    <w:rsid w:val="003A70F2"/>
    <w:rsid w:val="003A7576"/>
    <w:rsid w:val="003A7775"/>
    <w:rsid w:val="003A7A36"/>
    <w:rsid w:val="003A7A81"/>
    <w:rsid w:val="003A7C2F"/>
    <w:rsid w:val="003B06A2"/>
    <w:rsid w:val="003B06AD"/>
    <w:rsid w:val="003B08CB"/>
    <w:rsid w:val="003B09BE"/>
    <w:rsid w:val="003B0BE2"/>
    <w:rsid w:val="003B0C7D"/>
    <w:rsid w:val="003B0CA7"/>
    <w:rsid w:val="003B0E99"/>
    <w:rsid w:val="003B112B"/>
    <w:rsid w:val="003B12A2"/>
    <w:rsid w:val="003B13B5"/>
    <w:rsid w:val="003B14EA"/>
    <w:rsid w:val="003B15C6"/>
    <w:rsid w:val="003B1954"/>
    <w:rsid w:val="003B1AFC"/>
    <w:rsid w:val="003B1D54"/>
    <w:rsid w:val="003B1D78"/>
    <w:rsid w:val="003B203A"/>
    <w:rsid w:val="003B22BA"/>
    <w:rsid w:val="003B22DA"/>
    <w:rsid w:val="003B23D1"/>
    <w:rsid w:val="003B268A"/>
    <w:rsid w:val="003B2AEA"/>
    <w:rsid w:val="003B2B5E"/>
    <w:rsid w:val="003B2D6B"/>
    <w:rsid w:val="003B32E9"/>
    <w:rsid w:val="003B3503"/>
    <w:rsid w:val="003B351D"/>
    <w:rsid w:val="003B3609"/>
    <w:rsid w:val="003B3983"/>
    <w:rsid w:val="003B3A59"/>
    <w:rsid w:val="003B3B93"/>
    <w:rsid w:val="003B3D27"/>
    <w:rsid w:val="003B3E68"/>
    <w:rsid w:val="003B3F31"/>
    <w:rsid w:val="003B4116"/>
    <w:rsid w:val="003B4292"/>
    <w:rsid w:val="003B46E0"/>
    <w:rsid w:val="003B48E8"/>
    <w:rsid w:val="003B4A12"/>
    <w:rsid w:val="003B4D0D"/>
    <w:rsid w:val="003B4EE1"/>
    <w:rsid w:val="003B4F0B"/>
    <w:rsid w:val="003B5042"/>
    <w:rsid w:val="003B50D2"/>
    <w:rsid w:val="003B51F9"/>
    <w:rsid w:val="003B5369"/>
    <w:rsid w:val="003B559A"/>
    <w:rsid w:val="003B578F"/>
    <w:rsid w:val="003B58AA"/>
    <w:rsid w:val="003B58BF"/>
    <w:rsid w:val="003B59A7"/>
    <w:rsid w:val="003B59BD"/>
    <w:rsid w:val="003B5A30"/>
    <w:rsid w:val="003B5CA0"/>
    <w:rsid w:val="003B5FFB"/>
    <w:rsid w:val="003B621C"/>
    <w:rsid w:val="003B62FC"/>
    <w:rsid w:val="003B6356"/>
    <w:rsid w:val="003B6500"/>
    <w:rsid w:val="003B661D"/>
    <w:rsid w:val="003B67C5"/>
    <w:rsid w:val="003B6BBA"/>
    <w:rsid w:val="003B6C8F"/>
    <w:rsid w:val="003B6EC0"/>
    <w:rsid w:val="003B6FB5"/>
    <w:rsid w:val="003B7078"/>
    <w:rsid w:val="003B7448"/>
    <w:rsid w:val="003B7559"/>
    <w:rsid w:val="003B78FE"/>
    <w:rsid w:val="003B79CF"/>
    <w:rsid w:val="003B7C6E"/>
    <w:rsid w:val="003B7D39"/>
    <w:rsid w:val="003B7E9C"/>
    <w:rsid w:val="003B7F25"/>
    <w:rsid w:val="003C0060"/>
    <w:rsid w:val="003C006F"/>
    <w:rsid w:val="003C0243"/>
    <w:rsid w:val="003C0768"/>
    <w:rsid w:val="003C0B0A"/>
    <w:rsid w:val="003C0D59"/>
    <w:rsid w:val="003C0D76"/>
    <w:rsid w:val="003C0EA1"/>
    <w:rsid w:val="003C16F6"/>
    <w:rsid w:val="003C1759"/>
    <w:rsid w:val="003C1900"/>
    <w:rsid w:val="003C1B74"/>
    <w:rsid w:val="003C1B7E"/>
    <w:rsid w:val="003C1C04"/>
    <w:rsid w:val="003C20B1"/>
    <w:rsid w:val="003C224F"/>
    <w:rsid w:val="003C254E"/>
    <w:rsid w:val="003C3077"/>
    <w:rsid w:val="003C30A8"/>
    <w:rsid w:val="003C30FC"/>
    <w:rsid w:val="003C31D3"/>
    <w:rsid w:val="003C3236"/>
    <w:rsid w:val="003C32AB"/>
    <w:rsid w:val="003C33EA"/>
    <w:rsid w:val="003C3616"/>
    <w:rsid w:val="003C36C5"/>
    <w:rsid w:val="003C3974"/>
    <w:rsid w:val="003C3C60"/>
    <w:rsid w:val="003C44B8"/>
    <w:rsid w:val="003C46F7"/>
    <w:rsid w:val="003C4D86"/>
    <w:rsid w:val="003C4E91"/>
    <w:rsid w:val="003C4F35"/>
    <w:rsid w:val="003C4F4B"/>
    <w:rsid w:val="003C5045"/>
    <w:rsid w:val="003C52F1"/>
    <w:rsid w:val="003C570E"/>
    <w:rsid w:val="003C5814"/>
    <w:rsid w:val="003C5D46"/>
    <w:rsid w:val="003C5E63"/>
    <w:rsid w:val="003C6691"/>
    <w:rsid w:val="003C66FE"/>
    <w:rsid w:val="003C6D96"/>
    <w:rsid w:val="003C6EE6"/>
    <w:rsid w:val="003C72B7"/>
    <w:rsid w:val="003C743D"/>
    <w:rsid w:val="003C7604"/>
    <w:rsid w:val="003C763B"/>
    <w:rsid w:val="003C768C"/>
    <w:rsid w:val="003C76A9"/>
    <w:rsid w:val="003C79AE"/>
    <w:rsid w:val="003C7A3A"/>
    <w:rsid w:val="003C7AA7"/>
    <w:rsid w:val="003C7BCB"/>
    <w:rsid w:val="003D0192"/>
    <w:rsid w:val="003D01E2"/>
    <w:rsid w:val="003D0597"/>
    <w:rsid w:val="003D08E1"/>
    <w:rsid w:val="003D0986"/>
    <w:rsid w:val="003D0C92"/>
    <w:rsid w:val="003D0CB5"/>
    <w:rsid w:val="003D0D20"/>
    <w:rsid w:val="003D0D89"/>
    <w:rsid w:val="003D0F4A"/>
    <w:rsid w:val="003D12A9"/>
    <w:rsid w:val="003D13F1"/>
    <w:rsid w:val="003D1419"/>
    <w:rsid w:val="003D16D0"/>
    <w:rsid w:val="003D1753"/>
    <w:rsid w:val="003D1769"/>
    <w:rsid w:val="003D1CB8"/>
    <w:rsid w:val="003D2171"/>
    <w:rsid w:val="003D231D"/>
    <w:rsid w:val="003D2321"/>
    <w:rsid w:val="003D2538"/>
    <w:rsid w:val="003D25E8"/>
    <w:rsid w:val="003D289E"/>
    <w:rsid w:val="003D28F5"/>
    <w:rsid w:val="003D2975"/>
    <w:rsid w:val="003D2B23"/>
    <w:rsid w:val="003D2B25"/>
    <w:rsid w:val="003D2BCA"/>
    <w:rsid w:val="003D2BE0"/>
    <w:rsid w:val="003D2C2D"/>
    <w:rsid w:val="003D302F"/>
    <w:rsid w:val="003D31C6"/>
    <w:rsid w:val="003D354E"/>
    <w:rsid w:val="003D355B"/>
    <w:rsid w:val="003D371F"/>
    <w:rsid w:val="003D3A88"/>
    <w:rsid w:val="003D3CEC"/>
    <w:rsid w:val="003D3E62"/>
    <w:rsid w:val="003D3EB2"/>
    <w:rsid w:val="003D3F36"/>
    <w:rsid w:val="003D40A2"/>
    <w:rsid w:val="003D4432"/>
    <w:rsid w:val="003D4712"/>
    <w:rsid w:val="003D4728"/>
    <w:rsid w:val="003D476F"/>
    <w:rsid w:val="003D47F9"/>
    <w:rsid w:val="003D48B9"/>
    <w:rsid w:val="003D49C9"/>
    <w:rsid w:val="003D49F1"/>
    <w:rsid w:val="003D4BF4"/>
    <w:rsid w:val="003D5024"/>
    <w:rsid w:val="003D5149"/>
    <w:rsid w:val="003D53A4"/>
    <w:rsid w:val="003D55A0"/>
    <w:rsid w:val="003D5727"/>
    <w:rsid w:val="003D5729"/>
    <w:rsid w:val="003D596E"/>
    <w:rsid w:val="003D5A05"/>
    <w:rsid w:val="003D5A82"/>
    <w:rsid w:val="003D5A85"/>
    <w:rsid w:val="003D5AB2"/>
    <w:rsid w:val="003D5C72"/>
    <w:rsid w:val="003D5D6B"/>
    <w:rsid w:val="003D5ECC"/>
    <w:rsid w:val="003D5EDB"/>
    <w:rsid w:val="003D6008"/>
    <w:rsid w:val="003D602A"/>
    <w:rsid w:val="003D6296"/>
    <w:rsid w:val="003D64F9"/>
    <w:rsid w:val="003D674E"/>
    <w:rsid w:val="003D675A"/>
    <w:rsid w:val="003D6770"/>
    <w:rsid w:val="003D6957"/>
    <w:rsid w:val="003D69CC"/>
    <w:rsid w:val="003D6BA4"/>
    <w:rsid w:val="003D6FB4"/>
    <w:rsid w:val="003D7358"/>
    <w:rsid w:val="003D7491"/>
    <w:rsid w:val="003D754A"/>
    <w:rsid w:val="003D768B"/>
    <w:rsid w:val="003D78A0"/>
    <w:rsid w:val="003D79EE"/>
    <w:rsid w:val="003D7B24"/>
    <w:rsid w:val="003D7B57"/>
    <w:rsid w:val="003D7BD2"/>
    <w:rsid w:val="003D7D35"/>
    <w:rsid w:val="003D7D3F"/>
    <w:rsid w:val="003D7D85"/>
    <w:rsid w:val="003D7E5D"/>
    <w:rsid w:val="003D7E65"/>
    <w:rsid w:val="003D7F2E"/>
    <w:rsid w:val="003E01B5"/>
    <w:rsid w:val="003E037F"/>
    <w:rsid w:val="003E0520"/>
    <w:rsid w:val="003E05A2"/>
    <w:rsid w:val="003E0658"/>
    <w:rsid w:val="003E0BBD"/>
    <w:rsid w:val="003E0E7A"/>
    <w:rsid w:val="003E0EC0"/>
    <w:rsid w:val="003E0F76"/>
    <w:rsid w:val="003E10C5"/>
    <w:rsid w:val="003E12E7"/>
    <w:rsid w:val="003E1371"/>
    <w:rsid w:val="003E14DF"/>
    <w:rsid w:val="003E1508"/>
    <w:rsid w:val="003E1832"/>
    <w:rsid w:val="003E18A8"/>
    <w:rsid w:val="003E18F8"/>
    <w:rsid w:val="003E1A5E"/>
    <w:rsid w:val="003E1B51"/>
    <w:rsid w:val="003E1E29"/>
    <w:rsid w:val="003E1ECF"/>
    <w:rsid w:val="003E1FB5"/>
    <w:rsid w:val="003E20BF"/>
    <w:rsid w:val="003E20DC"/>
    <w:rsid w:val="003E21A4"/>
    <w:rsid w:val="003E25C8"/>
    <w:rsid w:val="003E26BC"/>
    <w:rsid w:val="003E298E"/>
    <w:rsid w:val="003E2BEB"/>
    <w:rsid w:val="003E2C4B"/>
    <w:rsid w:val="003E2DA6"/>
    <w:rsid w:val="003E3035"/>
    <w:rsid w:val="003E3038"/>
    <w:rsid w:val="003E324E"/>
    <w:rsid w:val="003E37B8"/>
    <w:rsid w:val="003E39B9"/>
    <w:rsid w:val="003E3BA3"/>
    <w:rsid w:val="003E3C55"/>
    <w:rsid w:val="003E4137"/>
    <w:rsid w:val="003E4163"/>
    <w:rsid w:val="003E428A"/>
    <w:rsid w:val="003E42A8"/>
    <w:rsid w:val="003E4A5B"/>
    <w:rsid w:val="003E4BAF"/>
    <w:rsid w:val="003E4C90"/>
    <w:rsid w:val="003E4FC7"/>
    <w:rsid w:val="003E5199"/>
    <w:rsid w:val="003E5214"/>
    <w:rsid w:val="003E5A58"/>
    <w:rsid w:val="003E5B7B"/>
    <w:rsid w:val="003E5CA8"/>
    <w:rsid w:val="003E5CF6"/>
    <w:rsid w:val="003E5D0E"/>
    <w:rsid w:val="003E5D24"/>
    <w:rsid w:val="003E5D3A"/>
    <w:rsid w:val="003E5F4F"/>
    <w:rsid w:val="003E610E"/>
    <w:rsid w:val="003E6170"/>
    <w:rsid w:val="003E61B4"/>
    <w:rsid w:val="003E61E6"/>
    <w:rsid w:val="003E633F"/>
    <w:rsid w:val="003E643B"/>
    <w:rsid w:val="003E6767"/>
    <w:rsid w:val="003E68AE"/>
    <w:rsid w:val="003E69D4"/>
    <w:rsid w:val="003E6B47"/>
    <w:rsid w:val="003E6BAF"/>
    <w:rsid w:val="003E6DA8"/>
    <w:rsid w:val="003E6E68"/>
    <w:rsid w:val="003E701D"/>
    <w:rsid w:val="003E70AD"/>
    <w:rsid w:val="003E71E5"/>
    <w:rsid w:val="003E7360"/>
    <w:rsid w:val="003E7455"/>
    <w:rsid w:val="003E749E"/>
    <w:rsid w:val="003E75D6"/>
    <w:rsid w:val="003E7DE7"/>
    <w:rsid w:val="003F0288"/>
    <w:rsid w:val="003F02D5"/>
    <w:rsid w:val="003F06E0"/>
    <w:rsid w:val="003F0A0A"/>
    <w:rsid w:val="003F0CEB"/>
    <w:rsid w:val="003F1067"/>
    <w:rsid w:val="003F11B9"/>
    <w:rsid w:val="003F1221"/>
    <w:rsid w:val="003F12BA"/>
    <w:rsid w:val="003F14A7"/>
    <w:rsid w:val="003F15F1"/>
    <w:rsid w:val="003F1D71"/>
    <w:rsid w:val="003F1E60"/>
    <w:rsid w:val="003F22AD"/>
    <w:rsid w:val="003F2371"/>
    <w:rsid w:val="003F238E"/>
    <w:rsid w:val="003F25B2"/>
    <w:rsid w:val="003F2691"/>
    <w:rsid w:val="003F2924"/>
    <w:rsid w:val="003F299C"/>
    <w:rsid w:val="003F2A01"/>
    <w:rsid w:val="003F2A5C"/>
    <w:rsid w:val="003F2C9B"/>
    <w:rsid w:val="003F2D52"/>
    <w:rsid w:val="003F2DC4"/>
    <w:rsid w:val="003F2E99"/>
    <w:rsid w:val="003F30DE"/>
    <w:rsid w:val="003F3242"/>
    <w:rsid w:val="003F325F"/>
    <w:rsid w:val="003F32C7"/>
    <w:rsid w:val="003F3B72"/>
    <w:rsid w:val="003F3DD0"/>
    <w:rsid w:val="003F405F"/>
    <w:rsid w:val="003F40BC"/>
    <w:rsid w:val="003F4146"/>
    <w:rsid w:val="003F4174"/>
    <w:rsid w:val="003F451C"/>
    <w:rsid w:val="003F45AE"/>
    <w:rsid w:val="003F45EE"/>
    <w:rsid w:val="003F45EF"/>
    <w:rsid w:val="003F4809"/>
    <w:rsid w:val="003F4B0A"/>
    <w:rsid w:val="003F4B47"/>
    <w:rsid w:val="003F4EF9"/>
    <w:rsid w:val="003F4FEB"/>
    <w:rsid w:val="003F50FE"/>
    <w:rsid w:val="003F5587"/>
    <w:rsid w:val="003F58B5"/>
    <w:rsid w:val="003F59DD"/>
    <w:rsid w:val="003F5B04"/>
    <w:rsid w:val="003F67BE"/>
    <w:rsid w:val="003F691B"/>
    <w:rsid w:val="003F69AA"/>
    <w:rsid w:val="003F6A43"/>
    <w:rsid w:val="003F6C34"/>
    <w:rsid w:val="003F6EED"/>
    <w:rsid w:val="003F6F6B"/>
    <w:rsid w:val="003F6FFC"/>
    <w:rsid w:val="003F7110"/>
    <w:rsid w:val="003F7598"/>
    <w:rsid w:val="003F76DE"/>
    <w:rsid w:val="003F77E8"/>
    <w:rsid w:val="003F7964"/>
    <w:rsid w:val="003F7C5A"/>
    <w:rsid w:val="003F7CD5"/>
    <w:rsid w:val="0040015E"/>
    <w:rsid w:val="00400474"/>
    <w:rsid w:val="00400A41"/>
    <w:rsid w:val="00400A93"/>
    <w:rsid w:val="00400BF7"/>
    <w:rsid w:val="00400C4F"/>
    <w:rsid w:val="00400D4A"/>
    <w:rsid w:val="00400DAA"/>
    <w:rsid w:val="00400E36"/>
    <w:rsid w:val="00400E68"/>
    <w:rsid w:val="00400FB3"/>
    <w:rsid w:val="0040133C"/>
    <w:rsid w:val="0040134C"/>
    <w:rsid w:val="00401478"/>
    <w:rsid w:val="00401486"/>
    <w:rsid w:val="00401777"/>
    <w:rsid w:val="00401AC3"/>
    <w:rsid w:val="00401C27"/>
    <w:rsid w:val="00401D17"/>
    <w:rsid w:val="00401F2A"/>
    <w:rsid w:val="004021A8"/>
    <w:rsid w:val="004022AF"/>
    <w:rsid w:val="004022E6"/>
    <w:rsid w:val="0040243F"/>
    <w:rsid w:val="004025CD"/>
    <w:rsid w:val="004025D3"/>
    <w:rsid w:val="004025F8"/>
    <w:rsid w:val="00402639"/>
    <w:rsid w:val="0040276B"/>
    <w:rsid w:val="00402839"/>
    <w:rsid w:val="0040286C"/>
    <w:rsid w:val="004029A8"/>
    <w:rsid w:val="004033CD"/>
    <w:rsid w:val="004033D4"/>
    <w:rsid w:val="0040373F"/>
    <w:rsid w:val="00403760"/>
    <w:rsid w:val="004038D9"/>
    <w:rsid w:val="00403993"/>
    <w:rsid w:val="00403D44"/>
    <w:rsid w:val="00403DE8"/>
    <w:rsid w:val="00404053"/>
    <w:rsid w:val="0040442D"/>
    <w:rsid w:val="00404750"/>
    <w:rsid w:val="00404CB2"/>
    <w:rsid w:val="00404E44"/>
    <w:rsid w:val="00405038"/>
    <w:rsid w:val="004051EB"/>
    <w:rsid w:val="00405881"/>
    <w:rsid w:val="004058C5"/>
    <w:rsid w:val="0040596D"/>
    <w:rsid w:val="00405B93"/>
    <w:rsid w:val="00405BDF"/>
    <w:rsid w:val="00405F1D"/>
    <w:rsid w:val="00405FB0"/>
    <w:rsid w:val="004060B1"/>
    <w:rsid w:val="0040623C"/>
    <w:rsid w:val="00406830"/>
    <w:rsid w:val="00406948"/>
    <w:rsid w:val="004069E0"/>
    <w:rsid w:val="00406D04"/>
    <w:rsid w:val="00406F9B"/>
    <w:rsid w:val="00407149"/>
    <w:rsid w:val="004071DB"/>
    <w:rsid w:val="00407762"/>
    <w:rsid w:val="00407A0D"/>
    <w:rsid w:val="00407B3E"/>
    <w:rsid w:val="00407DC1"/>
    <w:rsid w:val="00407F12"/>
    <w:rsid w:val="00410217"/>
    <w:rsid w:val="004103EB"/>
    <w:rsid w:val="004104E9"/>
    <w:rsid w:val="0041060A"/>
    <w:rsid w:val="0041099B"/>
    <w:rsid w:val="00410A0E"/>
    <w:rsid w:val="00410A8F"/>
    <w:rsid w:val="00410B94"/>
    <w:rsid w:val="00410C12"/>
    <w:rsid w:val="00410CB3"/>
    <w:rsid w:val="00410E26"/>
    <w:rsid w:val="00410ED9"/>
    <w:rsid w:val="004110EC"/>
    <w:rsid w:val="004111CD"/>
    <w:rsid w:val="004113C0"/>
    <w:rsid w:val="004113D6"/>
    <w:rsid w:val="004119F3"/>
    <w:rsid w:val="00411DC9"/>
    <w:rsid w:val="00411E96"/>
    <w:rsid w:val="00411E9A"/>
    <w:rsid w:val="00411EB9"/>
    <w:rsid w:val="004120AA"/>
    <w:rsid w:val="004121F7"/>
    <w:rsid w:val="00412219"/>
    <w:rsid w:val="00412242"/>
    <w:rsid w:val="004122B0"/>
    <w:rsid w:val="004123AD"/>
    <w:rsid w:val="004123BA"/>
    <w:rsid w:val="004123DE"/>
    <w:rsid w:val="00412401"/>
    <w:rsid w:val="0041261A"/>
    <w:rsid w:val="00412A96"/>
    <w:rsid w:val="00412AFC"/>
    <w:rsid w:val="00412C62"/>
    <w:rsid w:val="004133EC"/>
    <w:rsid w:val="0041349C"/>
    <w:rsid w:val="0041355B"/>
    <w:rsid w:val="004139E4"/>
    <w:rsid w:val="00413A61"/>
    <w:rsid w:val="00413B6A"/>
    <w:rsid w:val="00413CFD"/>
    <w:rsid w:val="00413EEE"/>
    <w:rsid w:val="00413F4F"/>
    <w:rsid w:val="00413F93"/>
    <w:rsid w:val="00414022"/>
    <w:rsid w:val="004141DD"/>
    <w:rsid w:val="004144A9"/>
    <w:rsid w:val="004147C6"/>
    <w:rsid w:val="00414C94"/>
    <w:rsid w:val="00414F36"/>
    <w:rsid w:val="00415100"/>
    <w:rsid w:val="0041527B"/>
    <w:rsid w:val="0041541C"/>
    <w:rsid w:val="004154B4"/>
    <w:rsid w:val="00415619"/>
    <w:rsid w:val="00415666"/>
    <w:rsid w:val="0041574C"/>
    <w:rsid w:val="004158E5"/>
    <w:rsid w:val="00415B06"/>
    <w:rsid w:val="00415B83"/>
    <w:rsid w:val="00415BA7"/>
    <w:rsid w:val="00415BE9"/>
    <w:rsid w:val="00415C62"/>
    <w:rsid w:val="00415DE0"/>
    <w:rsid w:val="00415E00"/>
    <w:rsid w:val="00416521"/>
    <w:rsid w:val="0041671E"/>
    <w:rsid w:val="004167BA"/>
    <w:rsid w:val="00416C52"/>
    <w:rsid w:val="00416E44"/>
    <w:rsid w:val="00417551"/>
    <w:rsid w:val="00417708"/>
    <w:rsid w:val="00417800"/>
    <w:rsid w:val="00417C35"/>
    <w:rsid w:val="00417D2B"/>
    <w:rsid w:val="00417E72"/>
    <w:rsid w:val="0042016C"/>
    <w:rsid w:val="004201B6"/>
    <w:rsid w:val="00420597"/>
    <w:rsid w:val="00420613"/>
    <w:rsid w:val="00420845"/>
    <w:rsid w:val="004208BF"/>
    <w:rsid w:val="00420974"/>
    <w:rsid w:val="00420B89"/>
    <w:rsid w:val="00420BB5"/>
    <w:rsid w:val="00420C95"/>
    <w:rsid w:val="00420CA4"/>
    <w:rsid w:val="00420DA8"/>
    <w:rsid w:val="0042101C"/>
    <w:rsid w:val="004210F2"/>
    <w:rsid w:val="004210F6"/>
    <w:rsid w:val="00421381"/>
    <w:rsid w:val="0042140D"/>
    <w:rsid w:val="00421573"/>
    <w:rsid w:val="0042184F"/>
    <w:rsid w:val="0042187D"/>
    <w:rsid w:val="00421B5C"/>
    <w:rsid w:val="00421C7A"/>
    <w:rsid w:val="00421D58"/>
    <w:rsid w:val="00422481"/>
    <w:rsid w:val="004224E7"/>
    <w:rsid w:val="0042274B"/>
    <w:rsid w:val="0042279B"/>
    <w:rsid w:val="00422AF6"/>
    <w:rsid w:val="00422BEB"/>
    <w:rsid w:val="00422CB0"/>
    <w:rsid w:val="00422E26"/>
    <w:rsid w:val="00423074"/>
    <w:rsid w:val="00423111"/>
    <w:rsid w:val="004231C4"/>
    <w:rsid w:val="0042395A"/>
    <w:rsid w:val="00423A8A"/>
    <w:rsid w:val="00423BF0"/>
    <w:rsid w:val="00423E0A"/>
    <w:rsid w:val="00423F4D"/>
    <w:rsid w:val="00423FEF"/>
    <w:rsid w:val="00424403"/>
    <w:rsid w:val="00424470"/>
    <w:rsid w:val="00424634"/>
    <w:rsid w:val="00424B96"/>
    <w:rsid w:val="004250A0"/>
    <w:rsid w:val="004257F6"/>
    <w:rsid w:val="00425C3D"/>
    <w:rsid w:val="00425CA9"/>
    <w:rsid w:val="00425E0E"/>
    <w:rsid w:val="00426027"/>
    <w:rsid w:val="0042614A"/>
    <w:rsid w:val="004261A6"/>
    <w:rsid w:val="00426264"/>
    <w:rsid w:val="00426308"/>
    <w:rsid w:val="00426454"/>
    <w:rsid w:val="00426548"/>
    <w:rsid w:val="00426A19"/>
    <w:rsid w:val="0042718E"/>
    <w:rsid w:val="00427235"/>
    <w:rsid w:val="0042736F"/>
    <w:rsid w:val="004273F7"/>
    <w:rsid w:val="004275FC"/>
    <w:rsid w:val="00427705"/>
    <w:rsid w:val="0042789C"/>
    <w:rsid w:val="00427922"/>
    <w:rsid w:val="00427F7E"/>
    <w:rsid w:val="00427FED"/>
    <w:rsid w:val="00430000"/>
    <w:rsid w:val="004301DE"/>
    <w:rsid w:val="0043022E"/>
    <w:rsid w:val="004305CC"/>
    <w:rsid w:val="00430D3F"/>
    <w:rsid w:val="00430D56"/>
    <w:rsid w:val="00430E61"/>
    <w:rsid w:val="00431439"/>
    <w:rsid w:val="00431483"/>
    <w:rsid w:val="004315AA"/>
    <w:rsid w:val="00431702"/>
    <w:rsid w:val="0043175C"/>
    <w:rsid w:val="00431862"/>
    <w:rsid w:val="00431B4E"/>
    <w:rsid w:val="004320FE"/>
    <w:rsid w:val="00432189"/>
    <w:rsid w:val="0043221D"/>
    <w:rsid w:val="0043226C"/>
    <w:rsid w:val="00432B27"/>
    <w:rsid w:val="00433268"/>
    <w:rsid w:val="00433752"/>
    <w:rsid w:val="004339A9"/>
    <w:rsid w:val="00433E0A"/>
    <w:rsid w:val="00434695"/>
    <w:rsid w:val="00434866"/>
    <w:rsid w:val="00434B99"/>
    <w:rsid w:val="00434D50"/>
    <w:rsid w:val="00435121"/>
    <w:rsid w:val="00435317"/>
    <w:rsid w:val="004356E4"/>
    <w:rsid w:val="00435A9C"/>
    <w:rsid w:val="00435AEA"/>
    <w:rsid w:val="00435B88"/>
    <w:rsid w:val="00435CB3"/>
    <w:rsid w:val="00435E13"/>
    <w:rsid w:val="00435E6F"/>
    <w:rsid w:val="00435EE3"/>
    <w:rsid w:val="00436120"/>
    <w:rsid w:val="00436163"/>
    <w:rsid w:val="00436221"/>
    <w:rsid w:val="004364D4"/>
    <w:rsid w:val="00436AEB"/>
    <w:rsid w:val="00436CA7"/>
    <w:rsid w:val="00436D4E"/>
    <w:rsid w:val="00436DF7"/>
    <w:rsid w:val="0043708B"/>
    <w:rsid w:val="0043728C"/>
    <w:rsid w:val="004372FB"/>
    <w:rsid w:val="004373C7"/>
    <w:rsid w:val="0043740F"/>
    <w:rsid w:val="0043749A"/>
    <w:rsid w:val="00437540"/>
    <w:rsid w:val="004377EA"/>
    <w:rsid w:val="004379DB"/>
    <w:rsid w:val="00437C12"/>
    <w:rsid w:val="00437C88"/>
    <w:rsid w:val="00437FDB"/>
    <w:rsid w:val="00440222"/>
    <w:rsid w:val="00440223"/>
    <w:rsid w:val="00440507"/>
    <w:rsid w:val="004405F2"/>
    <w:rsid w:val="0044082A"/>
    <w:rsid w:val="0044109D"/>
    <w:rsid w:val="00441279"/>
    <w:rsid w:val="00441493"/>
    <w:rsid w:val="00441580"/>
    <w:rsid w:val="0044158D"/>
    <w:rsid w:val="00441708"/>
    <w:rsid w:val="004417AF"/>
    <w:rsid w:val="004418D0"/>
    <w:rsid w:val="00441C43"/>
    <w:rsid w:val="00441DA4"/>
    <w:rsid w:val="00441E8F"/>
    <w:rsid w:val="00442334"/>
    <w:rsid w:val="00442347"/>
    <w:rsid w:val="00442426"/>
    <w:rsid w:val="0044249A"/>
    <w:rsid w:val="00442598"/>
    <w:rsid w:val="00442851"/>
    <w:rsid w:val="00442E5D"/>
    <w:rsid w:val="00442EF2"/>
    <w:rsid w:val="0044306F"/>
    <w:rsid w:val="0044312A"/>
    <w:rsid w:val="00443495"/>
    <w:rsid w:val="004434C4"/>
    <w:rsid w:val="0044363B"/>
    <w:rsid w:val="00443A36"/>
    <w:rsid w:val="00443A6B"/>
    <w:rsid w:val="00443D5B"/>
    <w:rsid w:val="00443DF0"/>
    <w:rsid w:val="00443E64"/>
    <w:rsid w:val="00443F00"/>
    <w:rsid w:val="00443FF9"/>
    <w:rsid w:val="004442BE"/>
    <w:rsid w:val="0044447A"/>
    <w:rsid w:val="004444DD"/>
    <w:rsid w:val="004445A6"/>
    <w:rsid w:val="00444650"/>
    <w:rsid w:val="0044478C"/>
    <w:rsid w:val="004449E0"/>
    <w:rsid w:val="00444FE1"/>
    <w:rsid w:val="00445741"/>
    <w:rsid w:val="0044575A"/>
    <w:rsid w:val="00445833"/>
    <w:rsid w:val="00445970"/>
    <w:rsid w:val="00445CA1"/>
    <w:rsid w:val="0044628D"/>
    <w:rsid w:val="004465FD"/>
    <w:rsid w:val="0044682F"/>
    <w:rsid w:val="00446903"/>
    <w:rsid w:val="0044690C"/>
    <w:rsid w:val="00446967"/>
    <w:rsid w:val="00446D5A"/>
    <w:rsid w:val="00447144"/>
    <w:rsid w:val="00447544"/>
    <w:rsid w:val="00447960"/>
    <w:rsid w:val="00447BAE"/>
    <w:rsid w:val="00450122"/>
    <w:rsid w:val="00450311"/>
    <w:rsid w:val="00450339"/>
    <w:rsid w:val="004503BF"/>
    <w:rsid w:val="00450421"/>
    <w:rsid w:val="00450458"/>
    <w:rsid w:val="00450597"/>
    <w:rsid w:val="004506B4"/>
    <w:rsid w:val="0045073A"/>
    <w:rsid w:val="00450946"/>
    <w:rsid w:val="00450B24"/>
    <w:rsid w:val="00450DCC"/>
    <w:rsid w:val="00450DE2"/>
    <w:rsid w:val="00451001"/>
    <w:rsid w:val="00451124"/>
    <w:rsid w:val="0045133B"/>
    <w:rsid w:val="00451476"/>
    <w:rsid w:val="004518D8"/>
    <w:rsid w:val="004519E2"/>
    <w:rsid w:val="00451AA6"/>
    <w:rsid w:val="00451D7B"/>
    <w:rsid w:val="0045202D"/>
    <w:rsid w:val="0045207D"/>
    <w:rsid w:val="0045219C"/>
    <w:rsid w:val="00452316"/>
    <w:rsid w:val="00452358"/>
    <w:rsid w:val="00452CAE"/>
    <w:rsid w:val="00452E6C"/>
    <w:rsid w:val="00452F35"/>
    <w:rsid w:val="00453522"/>
    <w:rsid w:val="004537A5"/>
    <w:rsid w:val="004539E5"/>
    <w:rsid w:val="00453B10"/>
    <w:rsid w:val="00453E0B"/>
    <w:rsid w:val="00453E24"/>
    <w:rsid w:val="00453E79"/>
    <w:rsid w:val="00453F87"/>
    <w:rsid w:val="0045401F"/>
    <w:rsid w:val="0045409D"/>
    <w:rsid w:val="00454154"/>
    <w:rsid w:val="004547BC"/>
    <w:rsid w:val="004549B5"/>
    <w:rsid w:val="00454D13"/>
    <w:rsid w:val="00454ED9"/>
    <w:rsid w:val="004550BD"/>
    <w:rsid w:val="00455356"/>
    <w:rsid w:val="00455539"/>
    <w:rsid w:val="004556FC"/>
    <w:rsid w:val="004559FA"/>
    <w:rsid w:val="00455BE9"/>
    <w:rsid w:val="00455DF7"/>
    <w:rsid w:val="00455E9E"/>
    <w:rsid w:val="00455FF3"/>
    <w:rsid w:val="0045603A"/>
    <w:rsid w:val="004563FD"/>
    <w:rsid w:val="00456405"/>
    <w:rsid w:val="00456543"/>
    <w:rsid w:val="0045661C"/>
    <w:rsid w:val="0045691D"/>
    <w:rsid w:val="00456956"/>
    <w:rsid w:val="004569B9"/>
    <w:rsid w:val="00456B54"/>
    <w:rsid w:val="00456BE0"/>
    <w:rsid w:val="00456CFD"/>
    <w:rsid w:val="00456EE4"/>
    <w:rsid w:val="00457094"/>
    <w:rsid w:val="004571A1"/>
    <w:rsid w:val="0045747C"/>
    <w:rsid w:val="004576A4"/>
    <w:rsid w:val="0045790D"/>
    <w:rsid w:val="004579D8"/>
    <w:rsid w:val="00457A4E"/>
    <w:rsid w:val="00457B96"/>
    <w:rsid w:val="00457CDF"/>
    <w:rsid w:val="00457DDC"/>
    <w:rsid w:val="004604AB"/>
    <w:rsid w:val="00460516"/>
    <w:rsid w:val="0046066F"/>
    <w:rsid w:val="004607DE"/>
    <w:rsid w:val="00460DEE"/>
    <w:rsid w:val="00460EA4"/>
    <w:rsid w:val="00460F97"/>
    <w:rsid w:val="0046119E"/>
    <w:rsid w:val="00461440"/>
    <w:rsid w:val="00461477"/>
    <w:rsid w:val="0046175B"/>
    <w:rsid w:val="0046181A"/>
    <w:rsid w:val="00461852"/>
    <w:rsid w:val="004618DC"/>
    <w:rsid w:val="00461BC4"/>
    <w:rsid w:val="00461C0D"/>
    <w:rsid w:val="00461CE1"/>
    <w:rsid w:val="00461E8C"/>
    <w:rsid w:val="00461F79"/>
    <w:rsid w:val="00462206"/>
    <w:rsid w:val="00462351"/>
    <w:rsid w:val="004625C8"/>
    <w:rsid w:val="004628AC"/>
    <w:rsid w:val="00462962"/>
    <w:rsid w:val="00462ACE"/>
    <w:rsid w:val="00462BD3"/>
    <w:rsid w:val="00462BE6"/>
    <w:rsid w:val="00462D6B"/>
    <w:rsid w:val="00462E50"/>
    <w:rsid w:val="004631D5"/>
    <w:rsid w:val="0046325A"/>
    <w:rsid w:val="0046333C"/>
    <w:rsid w:val="004634B9"/>
    <w:rsid w:val="004634FF"/>
    <w:rsid w:val="004639E6"/>
    <w:rsid w:val="00463E19"/>
    <w:rsid w:val="004640D0"/>
    <w:rsid w:val="0046461C"/>
    <w:rsid w:val="0046470F"/>
    <w:rsid w:val="00464A45"/>
    <w:rsid w:val="00464DFF"/>
    <w:rsid w:val="00464FE4"/>
    <w:rsid w:val="00465258"/>
    <w:rsid w:val="004653A5"/>
    <w:rsid w:val="004653B5"/>
    <w:rsid w:val="004653D5"/>
    <w:rsid w:val="0046547A"/>
    <w:rsid w:val="00465554"/>
    <w:rsid w:val="004655B7"/>
    <w:rsid w:val="004655E1"/>
    <w:rsid w:val="00465611"/>
    <w:rsid w:val="004659FE"/>
    <w:rsid w:val="00465CD8"/>
    <w:rsid w:val="00465ED2"/>
    <w:rsid w:val="004660B8"/>
    <w:rsid w:val="0046621C"/>
    <w:rsid w:val="004663E2"/>
    <w:rsid w:val="00466628"/>
    <w:rsid w:val="004666C2"/>
    <w:rsid w:val="004667D5"/>
    <w:rsid w:val="00466933"/>
    <w:rsid w:val="00466937"/>
    <w:rsid w:val="00466A20"/>
    <w:rsid w:val="00466BC0"/>
    <w:rsid w:val="00466D03"/>
    <w:rsid w:val="00467024"/>
    <w:rsid w:val="004670FE"/>
    <w:rsid w:val="0046736F"/>
    <w:rsid w:val="00467544"/>
    <w:rsid w:val="00467B7B"/>
    <w:rsid w:val="00467C72"/>
    <w:rsid w:val="00467CD9"/>
    <w:rsid w:val="00467D59"/>
    <w:rsid w:val="00467D5D"/>
    <w:rsid w:val="00467D81"/>
    <w:rsid w:val="00467E12"/>
    <w:rsid w:val="00470444"/>
    <w:rsid w:val="004706D1"/>
    <w:rsid w:val="00470925"/>
    <w:rsid w:val="004709D8"/>
    <w:rsid w:val="00470AC8"/>
    <w:rsid w:val="00470E45"/>
    <w:rsid w:val="00471176"/>
    <w:rsid w:val="004713BA"/>
    <w:rsid w:val="00471557"/>
    <w:rsid w:val="004717D6"/>
    <w:rsid w:val="00471801"/>
    <w:rsid w:val="004718B4"/>
    <w:rsid w:val="00471B36"/>
    <w:rsid w:val="00471D95"/>
    <w:rsid w:val="00471DC9"/>
    <w:rsid w:val="00471EB1"/>
    <w:rsid w:val="00472222"/>
    <w:rsid w:val="0047234E"/>
    <w:rsid w:val="00472815"/>
    <w:rsid w:val="004729EB"/>
    <w:rsid w:val="00472B4F"/>
    <w:rsid w:val="00472BB2"/>
    <w:rsid w:val="00472CF5"/>
    <w:rsid w:val="00473271"/>
    <w:rsid w:val="00473294"/>
    <w:rsid w:val="004733F0"/>
    <w:rsid w:val="00473428"/>
    <w:rsid w:val="0047357B"/>
    <w:rsid w:val="00473950"/>
    <w:rsid w:val="00473A4D"/>
    <w:rsid w:val="00473B42"/>
    <w:rsid w:val="00473EA5"/>
    <w:rsid w:val="00473F14"/>
    <w:rsid w:val="00474181"/>
    <w:rsid w:val="0047420B"/>
    <w:rsid w:val="0047431D"/>
    <w:rsid w:val="00474493"/>
    <w:rsid w:val="004745E7"/>
    <w:rsid w:val="00474697"/>
    <w:rsid w:val="004746B0"/>
    <w:rsid w:val="004747AC"/>
    <w:rsid w:val="00474D2A"/>
    <w:rsid w:val="00474E09"/>
    <w:rsid w:val="00474EC0"/>
    <w:rsid w:val="00475098"/>
    <w:rsid w:val="00475122"/>
    <w:rsid w:val="00475158"/>
    <w:rsid w:val="004755F0"/>
    <w:rsid w:val="00475743"/>
    <w:rsid w:val="0047588D"/>
    <w:rsid w:val="00475963"/>
    <w:rsid w:val="00475D91"/>
    <w:rsid w:val="004760BC"/>
    <w:rsid w:val="00476890"/>
    <w:rsid w:val="004768F6"/>
    <w:rsid w:val="00476A22"/>
    <w:rsid w:val="00476F99"/>
    <w:rsid w:val="00476FAD"/>
    <w:rsid w:val="004771A8"/>
    <w:rsid w:val="004771C6"/>
    <w:rsid w:val="00477573"/>
    <w:rsid w:val="004775B5"/>
    <w:rsid w:val="0047774E"/>
    <w:rsid w:val="00477D31"/>
    <w:rsid w:val="00477F66"/>
    <w:rsid w:val="00477FB1"/>
    <w:rsid w:val="00480007"/>
    <w:rsid w:val="00480185"/>
    <w:rsid w:val="004804EB"/>
    <w:rsid w:val="004806C8"/>
    <w:rsid w:val="00480711"/>
    <w:rsid w:val="00480712"/>
    <w:rsid w:val="00480862"/>
    <w:rsid w:val="00480BBE"/>
    <w:rsid w:val="00480BEA"/>
    <w:rsid w:val="004814DC"/>
    <w:rsid w:val="004814F9"/>
    <w:rsid w:val="00481813"/>
    <w:rsid w:val="00481A98"/>
    <w:rsid w:val="00481BF4"/>
    <w:rsid w:val="00481CE1"/>
    <w:rsid w:val="004820D0"/>
    <w:rsid w:val="00482191"/>
    <w:rsid w:val="004821BD"/>
    <w:rsid w:val="0048228F"/>
    <w:rsid w:val="00482494"/>
    <w:rsid w:val="0048290B"/>
    <w:rsid w:val="00482952"/>
    <w:rsid w:val="00482A48"/>
    <w:rsid w:val="00482A95"/>
    <w:rsid w:val="00482AEA"/>
    <w:rsid w:val="00482C42"/>
    <w:rsid w:val="00482CB8"/>
    <w:rsid w:val="00482DDE"/>
    <w:rsid w:val="00482EDC"/>
    <w:rsid w:val="00482F6C"/>
    <w:rsid w:val="00482F7F"/>
    <w:rsid w:val="00482FBC"/>
    <w:rsid w:val="0048300C"/>
    <w:rsid w:val="00483069"/>
    <w:rsid w:val="004830A7"/>
    <w:rsid w:val="00483102"/>
    <w:rsid w:val="004831E2"/>
    <w:rsid w:val="0048355C"/>
    <w:rsid w:val="00483724"/>
    <w:rsid w:val="00483751"/>
    <w:rsid w:val="00483832"/>
    <w:rsid w:val="004838EB"/>
    <w:rsid w:val="00483B49"/>
    <w:rsid w:val="0048408A"/>
    <w:rsid w:val="004843B3"/>
    <w:rsid w:val="00484693"/>
    <w:rsid w:val="0048471B"/>
    <w:rsid w:val="0048477B"/>
    <w:rsid w:val="004847A9"/>
    <w:rsid w:val="0048481B"/>
    <w:rsid w:val="0048495E"/>
    <w:rsid w:val="00484BAC"/>
    <w:rsid w:val="00484E52"/>
    <w:rsid w:val="00484E68"/>
    <w:rsid w:val="00484E98"/>
    <w:rsid w:val="00484EB9"/>
    <w:rsid w:val="00485443"/>
    <w:rsid w:val="004854D1"/>
    <w:rsid w:val="0048550E"/>
    <w:rsid w:val="0048550F"/>
    <w:rsid w:val="00485566"/>
    <w:rsid w:val="004856AC"/>
    <w:rsid w:val="00485AA2"/>
    <w:rsid w:val="00485B62"/>
    <w:rsid w:val="00485CBF"/>
    <w:rsid w:val="00485DE3"/>
    <w:rsid w:val="0048634B"/>
    <w:rsid w:val="004867DB"/>
    <w:rsid w:val="00486909"/>
    <w:rsid w:val="0048691E"/>
    <w:rsid w:val="00486A0E"/>
    <w:rsid w:val="00486DA2"/>
    <w:rsid w:val="0048708F"/>
    <w:rsid w:val="004872A8"/>
    <w:rsid w:val="00487561"/>
    <w:rsid w:val="004879B5"/>
    <w:rsid w:val="00487A3D"/>
    <w:rsid w:val="00487DD5"/>
    <w:rsid w:val="004901BF"/>
    <w:rsid w:val="00490435"/>
    <w:rsid w:val="00490515"/>
    <w:rsid w:val="0049099E"/>
    <w:rsid w:val="00490D94"/>
    <w:rsid w:val="00491636"/>
    <w:rsid w:val="00491755"/>
    <w:rsid w:val="00491790"/>
    <w:rsid w:val="0049185C"/>
    <w:rsid w:val="00491877"/>
    <w:rsid w:val="00491967"/>
    <w:rsid w:val="00492054"/>
    <w:rsid w:val="004921D4"/>
    <w:rsid w:val="004922D7"/>
    <w:rsid w:val="004925F6"/>
    <w:rsid w:val="00492A14"/>
    <w:rsid w:val="00492B3A"/>
    <w:rsid w:val="00492B9D"/>
    <w:rsid w:val="00492D01"/>
    <w:rsid w:val="00492F1A"/>
    <w:rsid w:val="004930EB"/>
    <w:rsid w:val="004931BD"/>
    <w:rsid w:val="0049320E"/>
    <w:rsid w:val="004932F4"/>
    <w:rsid w:val="0049332F"/>
    <w:rsid w:val="004935BC"/>
    <w:rsid w:val="004935DE"/>
    <w:rsid w:val="00493696"/>
    <w:rsid w:val="0049387F"/>
    <w:rsid w:val="00493ABD"/>
    <w:rsid w:val="00493B3C"/>
    <w:rsid w:val="0049431C"/>
    <w:rsid w:val="004943B5"/>
    <w:rsid w:val="00494463"/>
    <w:rsid w:val="004946BA"/>
    <w:rsid w:val="0049477A"/>
    <w:rsid w:val="00494A48"/>
    <w:rsid w:val="00494D15"/>
    <w:rsid w:val="00494E98"/>
    <w:rsid w:val="00494EDC"/>
    <w:rsid w:val="00494F61"/>
    <w:rsid w:val="004950AC"/>
    <w:rsid w:val="0049527B"/>
    <w:rsid w:val="0049532C"/>
    <w:rsid w:val="0049543B"/>
    <w:rsid w:val="004954B7"/>
    <w:rsid w:val="004955FA"/>
    <w:rsid w:val="00495BF4"/>
    <w:rsid w:val="00495EE5"/>
    <w:rsid w:val="00495F07"/>
    <w:rsid w:val="00495FF1"/>
    <w:rsid w:val="004960CB"/>
    <w:rsid w:val="004961BC"/>
    <w:rsid w:val="00496313"/>
    <w:rsid w:val="004963E8"/>
    <w:rsid w:val="00496C52"/>
    <w:rsid w:val="00497064"/>
    <w:rsid w:val="00497133"/>
    <w:rsid w:val="00497295"/>
    <w:rsid w:val="00497306"/>
    <w:rsid w:val="004973AE"/>
    <w:rsid w:val="004973D3"/>
    <w:rsid w:val="00497517"/>
    <w:rsid w:val="004976A9"/>
    <w:rsid w:val="004977F1"/>
    <w:rsid w:val="00497851"/>
    <w:rsid w:val="00497923"/>
    <w:rsid w:val="00497A18"/>
    <w:rsid w:val="00497B2C"/>
    <w:rsid w:val="00497CD9"/>
    <w:rsid w:val="00497E62"/>
    <w:rsid w:val="00497F29"/>
    <w:rsid w:val="00497F85"/>
    <w:rsid w:val="004A002A"/>
    <w:rsid w:val="004A0353"/>
    <w:rsid w:val="004A03B5"/>
    <w:rsid w:val="004A0888"/>
    <w:rsid w:val="004A0FA8"/>
    <w:rsid w:val="004A1129"/>
    <w:rsid w:val="004A1178"/>
    <w:rsid w:val="004A11FC"/>
    <w:rsid w:val="004A12AA"/>
    <w:rsid w:val="004A13B3"/>
    <w:rsid w:val="004A14A3"/>
    <w:rsid w:val="004A195A"/>
    <w:rsid w:val="004A1A06"/>
    <w:rsid w:val="004A1EC4"/>
    <w:rsid w:val="004A2103"/>
    <w:rsid w:val="004A2249"/>
    <w:rsid w:val="004A25FF"/>
    <w:rsid w:val="004A2718"/>
    <w:rsid w:val="004A284A"/>
    <w:rsid w:val="004A289C"/>
    <w:rsid w:val="004A2A28"/>
    <w:rsid w:val="004A2B69"/>
    <w:rsid w:val="004A2E00"/>
    <w:rsid w:val="004A3119"/>
    <w:rsid w:val="004A3252"/>
    <w:rsid w:val="004A3593"/>
    <w:rsid w:val="004A35D3"/>
    <w:rsid w:val="004A3682"/>
    <w:rsid w:val="004A3757"/>
    <w:rsid w:val="004A39A7"/>
    <w:rsid w:val="004A3AC2"/>
    <w:rsid w:val="004A3B07"/>
    <w:rsid w:val="004A3B69"/>
    <w:rsid w:val="004A3C2D"/>
    <w:rsid w:val="004A4074"/>
    <w:rsid w:val="004A40CF"/>
    <w:rsid w:val="004A4387"/>
    <w:rsid w:val="004A4530"/>
    <w:rsid w:val="004A4757"/>
    <w:rsid w:val="004A4A04"/>
    <w:rsid w:val="004A4C94"/>
    <w:rsid w:val="004A4CF8"/>
    <w:rsid w:val="004A4EFC"/>
    <w:rsid w:val="004A5209"/>
    <w:rsid w:val="004A5426"/>
    <w:rsid w:val="004A5537"/>
    <w:rsid w:val="004A553B"/>
    <w:rsid w:val="004A5676"/>
    <w:rsid w:val="004A5C54"/>
    <w:rsid w:val="004A62CD"/>
    <w:rsid w:val="004A62F8"/>
    <w:rsid w:val="004A68C9"/>
    <w:rsid w:val="004A69C9"/>
    <w:rsid w:val="004A6A7D"/>
    <w:rsid w:val="004A6B7F"/>
    <w:rsid w:val="004A6C0C"/>
    <w:rsid w:val="004A6EB3"/>
    <w:rsid w:val="004A6F62"/>
    <w:rsid w:val="004A71C5"/>
    <w:rsid w:val="004A72D0"/>
    <w:rsid w:val="004A736D"/>
    <w:rsid w:val="004A7386"/>
    <w:rsid w:val="004A74EB"/>
    <w:rsid w:val="004A7598"/>
    <w:rsid w:val="004A79A3"/>
    <w:rsid w:val="004A7A43"/>
    <w:rsid w:val="004A7B1B"/>
    <w:rsid w:val="004A7BEF"/>
    <w:rsid w:val="004A7EF4"/>
    <w:rsid w:val="004A7EF6"/>
    <w:rsid w:val="004B0081"/>
    <w:rsid w:val="004B00FE"/>
    <w:rsid w:val="004B01B7"/>
    <w:rsid w:val="004B03F5"/>
    <w:rsid w:val="004B095C"/>
    <w:rsid w:val="004B0C62"/>
    <w:rsid w:val="004B0D93"/>
    <w:rsid w:val="004B0EA9"/>
    <w:rsid w:val="004B13C8"/>
    <w:rsid w:val="004B14AC"/>
    <w:rsid w:val="004B15CB"/>
    <w:rsid w:val="004B1A45"/>
    <w:rsid w:val="004B1FEC"/>
    <w:rsid w:val="004B2427"/>
    <w:rsid w:val="004B2430"/>
    <w:rsid w:val="004B25B6"/>
    <w:rsid w:val="004B25EE"/>
    <w:rsid w:val="004B2950"/>
    <w:rsid w:val="004B2ACB"/>
    <w:rsid w:val="004B2AEE"/>
    <w:rsid w:val="004B2EB4"/>
    <w:rsid w:val="004B3082"/>
    <w:rsid w:val="004B35DA"/>
    <w:rsid w:val="004B365F"/>
    <w:rsid w:val="004B395B"/>
    <w:rsid w:val="004B39EA"/>
    <w:rsid w:val="004B3B03"/>
    <w:rsid w:val="004B3D0C"/>
    <w:rsid w:val="004B3DDB"/>
    <w:rsid w:val="004B3E85"/>
    <w:rsid w:val="004B3FAC"/>
    <w:rsid w:val="004B4511"/>
    <w:rsid w:val="004B496F"/>
    <w:rsid w:val="004B4AEB"/>
    <w:rsid w:val="004B4C0B"/>
    <w:rsid w:val="004B51F3"/>
    <w:rsid w:val="004B52AE"/>
    <w:rsid w:val="004B534B"/>
    <w:rsid w:val="004B5377"/>
    <w:rsid w:val="004B5540"/>
    <w:rsid w:val="004B56FF"/>
    <w:rsid w:val="004B5911"/>
    <w:rsid w:val="004B5B59"/>
    <w:rsid w:val="004B5B8D"/>
    <w:rsid w:val="004B5B98"/>
    <w:rsid w:val="004B5BFC"/>
    <w:rsid w:val="004B5CCE"/>
    <w:rsid w:val="004B5D5B"/>
    <w:rsid w:val="004B5DAA"/>
    <w:rsid w:val="004B5F9F"/>
    <w:rsid w:val="004B652C"/>
    <w:rsid w:val="004B699F"/>
    <w:rsid w:val="004B6A52"/>
    <w:rsid w:val="004B6BB8"/>
    <w:rsid w:val="004B6C9C"/>
    <w:rsid w:val="004B6CBD"/>
    <w:rsid w:val="004B6D98"/>
    <w:rsid w:val="004B6DD6"/>
    <w:rsid w:val="004B6EF2"/>
    <w:rsid w:val="004B6F1D"/>
    <w:rsid w:val="004B6FC1"/>
    <w:rsid w:val="004B70A6"/>
    <w:rsid w:val="004B70E0"/>
    <w:rsid w:val="004B7167"/>
    <w:rsid w:val="004B72D3"/>
    <w:rsid w:val="004B730F"/>
    <w:rsid w:val="004B73CD"/>
    <w:rsid w:val="004B7683"/>
    <w:rsid w:val="004B77BB"/>
    <w:rsid w:val="004B787D"/>
    <w:rsid w:val="004B78B7"/>
    <w:rsid w:val="004B7AAC"/>
    <w:rsid w:val="004B7EF8"/>
    <w:rsid w:val="004B7F8D"/>
    <w:rsid w:val="004C0143"/>
    <w:rsid w:val="004C0199"/>
    <w:rsid w:val="004C04BE"/>
    <w:rsid w:val="004C0778"/>
    <w:rsid w:val="004C07AF"/>
    <w:rsid w:val="004C07E0"/>
    <w:rsid w:val="004C0957"/>
    <w:rsid w:val="004C0984"/>
    <w:rsid w:val="004C0C74"/>
    <w:rsid w:val="004C0D03"/>
    <w:rsid w:val="004C1036"/>
    <w:rsid w:val="004C12DE"/>
    <w:rsid w:val="004C1435"/>
    <w:rsid w:val="004C1616"/>
    <w:rsid w:val="004C1764"/>
    <w:rsid w:val="004C18CD"/>
    <w:rsid w:val="004C18F0"/>
    <w:rsid w:val="004C1B68"/>
    <w:rsid w:val="004C1C96"/>
    <w:rsid w:val="004C1EA8"/>
    <w:rsid w:val="004C1F8C"/>
    <w:rsid w:val="004C1FAF"/>
    <w:rsid w:val="004C2174"/>
    <w:rsid w:val="004C21F0"/>
    <w:rsid w:val="004C223F"/>
    <w:rsid w:val="004C229A"/>
    <w:rsid w:val="004C2742"/>
    <w:rsid w:val="004C2AE8"/>
    <w:rsid w:val="004C2C3D"/>
    <w:rsid w:val="004C2CA6"/>
    <w:rsid w:val="004C2E22"/>
    <w:rsid w:val="004C2E23"/>
    <w:rsid w:val="004C31AC"/>
    <w:rsid w:val="004C331E"/>
    <w:rsid w:val="004C3342"/>
    <w:rsid w:val="004C3385"/>
    <w:rsid w:val="004C3844"/>
    <w:rsid w:val="004C3C66"/>
    <w:rsid w:val="004C3C83"/>
    <w:rsid w:val="004C3CA4"/>
    <w:rsid w:val="004C3D21"/>
    <w:rsid w:val="004C3D3E"/>
    <w:rsid w:val="004C3EEC"/>
    <w:rsid w:val="004C3F86"/>
    <w:rsid w:val="004C40AD"/>
    <w:rsid w:val="004C42D5"/>
    <w:rsid w:val="004C45D4"/>
    <w:rsid w:val="004C45E3"/>
    <w:rsid w:val="004C4611"/>
    <w:rsid w:val="004C47CB"/>
    <w:rsid w:val="004C48E7"/>
    <w:rsid w:val="004C4A07"/>
    <w:rsid w:val="004C4BF0"/>
    <w:rsid w:val="004C4E91"/>
    <w:rsid w:val="004C52E5"/>
    <w:rsid w:val="004C5372"/>
    <w:rsid w:val="004C57DF"/>
    <w:rsid w:val="004C5A2C"/>
    <w:rsid w:val="004C5B0E"/>
    <w:rsid w:val="004C5C9A"/>
    <w:rsid w:val="004C5F93"/>
    <w:rsid w:val="004C5FD4"/>
    <w:rsid w:val="004C63E8"/>
    <w:rsid w:val="004C6516"/>
    <w:rsid w:val="004C692D"/>
    <w:rsid w:val="004C6ADE"/>
    <w:rsid w:val="004C6BB7"/>
    <w:rsid w:val="004C7023"/>
    <w:rsid w:val="004C7084"/>
    <w:rsid w:val="004C718F"/>
    <w:rsid w:val="004C74C7"/>
    <w:rsid w:val="004C7715"/>
    <w:rsid w:val="004C7E83"/>
    <w:rsid w:val="004D011B"/>
    <w:rsid w:val="004D02AF"/>
    <w:rsid w:val="004D04A4"/>
    <w:rsid w:val="004D05CA"/>
    <w:rsid w:val="004D08CA"/>
    <w:rsid w:val="004D11EE"/>
    <w:rsid w:val="004D14CF"/>
    <w:rsid w:val="004D19E4"/>
    <w:rsid w:val="004D1B22"/>
    <w:rsid w:val="004D2073"/>
    <w:rsid w:val="004D21A9"/>
    <w:rsid w:val="004D2348"/>
    <w:rsid w:val="004D238B"/>
    <w:rsid w:val="004D24E5"/>
    <w:rsid w:val="004D2621"/>
    <w:rsid w:val="004D27EC"/>
    <w:rsid w:val="004D2D44"/>
    <w:rsid w:val="004D2DAA"/>
    <w:rsid w:val="004D316D"/>
    <w:rsid w:val="004D31F7"/>
    <w:rsid w:val="004D3248"/>
    <w:rsid w:val="004D32C2"/>
    <w:rsid w:val="004D341B"/>
    <w:rsid w:val="004D34F8"/>
    <w:rsid w:val="004D3503"/>
    <w:rsid w:val="004D37CE"/>
    <w:rsid w:val="004D3832"/>
    <w:rsid w:val="004D3845"/>
    <w:rsid w:val="004D38AE"/>
    <w:rsid w:val="004D3955"/>
    <w:rsid w:val="004D3EC0"/>
    <w:rsid w:val="004D3FA8"/>
    <w:rsid w:val="004D483A"/>
    <w:rsid w:val="004D4BD9"/>
    <w:rsid w:val="004D4C46"/>
    <w:rsid w:val="004D4C85"/>
    <w:rsid w:val="004D4D32"/>
    <w:rsid w:val="004D4D44"/>
    <w:rsid w:val="004D4DA6"/>
    <w:rsid w:val="004D4E98"/>
    <w:rsid w:val="004D5064"/>
    <w:rsid w:val="004D506A"/>
    <w:rsid w:val="004D5427"/>
    <w:rsid w:val="004D5719"/>
    <w:rsid w:val="004D57F9"/>
    <w:rsid w:val="004D5D03"/>
    <w:rsid w:val="004D5ED4"/>
    <w:rsid w:val="004D5FBC"/>
    <w:rsid w:val="004D5FEA"/>
    <w:rsid w:val="004D60D3"/>
    <w:rsid w:val="004D60ED"/>
    <w:rsid w:val="004D63CB"/>
    <w:rsid w:val="004D642D"/>
    <w:rsid w:val="004D6737"/>
    <w:rsid w:val="004D67C8"/>
    <w:rsid w:val="004D6834"/>
    <w:rsid w:val="004D6873"/>
    <w:rsid w:val="004D68F7"/>
    <w:rsid w:val="004D6910"/>
    <w:rsid w:val="004D6A4E"/>
    <w:rsid w:val="004D6BB4"/>
    <w:rsid w:val="004D6EDB"/>
    <w:rsid w:val="004D6F2A"/>
    <w:rsid w:val="004D6F87"/>
    <w:rsid w:val="004D6FCD"/>
    <w:rsid w:val="004D717E"/>
    <w:rsid w:val="004D72C8"/>
    <w:rsid w:val="004D75DC"/>
    <w:rsid w:val="004D774C"/>
    <w:rsid w:val="004D788D"/>
    <w:rsid w:val="004D7955"/>
    <w:rsid w:val="004D798A"/>
    <w:rsid w:val="004D7A83"/>
    <w:rsid w:val="004D7B57"/>
    <w:rsid w:val="004D7BA3"/>
    <w:rsid w:val="004D7C25"/>
    <w:rsid w:val="004E00A3"/>
    <w:rsid w:val="004E00BE"/>
    <w:rsid w:val="004E031E"/>
    <w:rsid w:val="004E0482"/>
    <w:rsid w:val="004E04F7"/>
    <w:rsid w:val="004E055D"/>
    <w:rsid w:val="004E0565"/>
    <w:rsid w:val="004E0683"/>
    <w:rsid w:val="004E06C4"/>
    <w:rsid w:val="004E06F3"/>
    <w:rsid w:val="004E0C88"/>
    <w:rsid w:val="004E0CCD"/>
    <w:rsid w:val="004E0F0F"/>
    <w:rsid w:val="004E1067"/>
    <w:rsid w:val="004E10DF"/>
    <w:rsid w:val="004E1130"/>
    <w:rsid w:val="004E1151"/>
    <w:rsid w:val="004E1700"/>
    <w:rsid w:val="004E172C"/>
    <w:rsid w:val="004E1859"/>
    <w:rsid w:val="004E1975"/>
    <w:rsid w:val="004E1BC4"/>
    <w:rsid w:val="004E1C4C"/>
    <w:rsid w:val="004E1C5E"/>
    <w:rsid w:val="004E1E22"/>
    <w:rsid w:val="004E2052"/>
    <w:rsid w:val="004E2204"/>
    <w:rsid w:val="004E2558"/>
    <w:rsid w:val="004E289C"/>
    <w:rsid w:val="004E2A57"/>
    <w:rsid w:val="004E304E"/>
    <w:rsid w:val="004E3060"/>
    <w:rsid w:val="004E30BA"/>
    <w:rsid w:val="004E32F7"/>
    <w:rsid w:val="004E335F"/>
    <w:rsid w:val="004E379D"/>
    <w:rsid w:val="004E38C0"/>
    <w:rsid w:val="004E390B"/>
    <w:rsid w:val="004E3A1B"/>
    <w:rsid w:val="004E3C3D"/>
    <w:rsid w:val="004E3E44"/>
    <w:rsid w:val="004E4055"/>
    <w:rsid w:val="004E4138"/>
    <w:rsid w:val="004E4592"/>
    <w:rsid w:val="004E46D7"/>
    <w:rsid w:val="004E46E7"/>
    <w:rsid w:val="004E470B"/>
    <w:rsid w:val="004E4794"/>
    <w:rsid w:val="004E483C"/>
    <w:rsid w:val="004E4844"/>
    <w:rsid w:val="004E4899"/>
    <w:rsid w:val="004E4CE0"/>
    <w:rsid w:val="004E4EAA"/>
    <w:rsid w:val="004E4EE8"/>
    <w:rsid w:val="004E5193"/>
    <w:rsid w:val="004E5294"/>
    <w:rsid w:val="004E5668"/>
    <w:rsid w:val="004E5825"/>
    <w:rsid w:val="004E586B"/>
    <w:rsid w:val="004E594D"/>
    <w:rsid w:val="004E5978"/>
    <w:rsid w:val="004E5A3C"/>
    <w:rsid w:val="004E5A57"/>
    <w:rsid w:val="004E5A5A"/>
    <w:rsid w:val="004E5BD5"/>
    <w:rsid w:val="004E5CA2"/>
    <w:rsid w:val="004E5D00"/>
    <w:rsid w:val="004E5E55"/>
    <w:rsid w:val="004E6038"/>
    <w:rsid w:val="004E6067"/>
    <w:rsid w:val="004E6093"/>
    <w:rsid w:val="004E60CD"/>
    <w:rsid w:val="004E63DB"/>
    <w:rsid w:val="004E657F"/>
    <w:rsid w:val="004E6655"/>
    <w:rsid w:val="004E684B"/>
    <w:rsid w:val="004E68EC"/>
    <w:rsid w:val="004E697A"/>
    <w:rsid w:val="004E6B2E"/>
    <w:rsid w:val="004E6B51"/>
    <w:rsid w:val="004E6BDE"/>
    <w:rsid w:val="004E6CD2"/>
    <w:rsid w:val="004E6CE6"/>
    <w:rsid w:val="004E6D55"/>
    <w:rsid w:val="004E6ED3"/>
    <w:rsid w:val="004E6EE5"/>
    <w:rsid w:val="004E6FB4"/>
    <w:rsid w:val="004E6FEE"/>
    <w:rsid w:val="004E70DA"/>
    <w:rsid w:val="004E70E9"/>
    <w:rsid w:val="004E724F"/>
    <w:rsid w:val="004E737A"/>
    <w:rsid w:val="004E75B8"/>
    <w:rsid w:val="004E78B2"/>
    <w:rsid w:val="004E79D1"/>
    <w:rsid w:val="004E7A9A"/>
    <w:rsid w:val="004E7AD7"/>
    <w:rsid w:val="004E7C71"/>
    <w:rsid w:val="004E7D5F"/>
    <w:rsid w:val="004E7F3A"/>
    <w:rsid w:val="004F0286"/>
    <w:rsid w:val="004F0297"/>
    <w:rsid w:val="004F02A9"/>
    <w:rsid w:val="004F02CF"/>
    <w:rsid w:val="004F03C3"/>
    <w:rsid w:val="004F0430"/>
    <w:rsid w:val="004F0493"/>
    <w:rsid w:val="004F05DB"/>
    <w:rsid w:val="004F07AC"/>
    <w:rsid w:val="004F0811"/>
    <w:rsid w:val="004F0BA9"/>
    <w:rsid w:val="004F1104"/>
    <w:rsid w:val="004F1418"/>
    <w:rsid w:val="004F16FD"/>
    <w:rsid w:val="004F1758"/>
    <w:rsid w:val="004F1939"/>
    <w:rsid w:val="004F1D09"/>
    <w:rsid w:val="004F1DED"/>
    <w:rsid w:val="004F1E9D"/>
    <w:rsid w:val="004F20D2"/>
    <w:rsid w:val="004F20FE"/>
    <w:rsid w:val="004F230E"/>
    <w:rsid w:val="004F253D"/>
    <w:rsid w:val="004F264F"/>
    <w:rsid w:val="004F2B8D"/>
    <w:rsid w:val="004F2E74"/>
    <w:rsid w:val="004F2F9C"/>
    <w:rsid w:val="004F348D"/>
    <w:rsid w:val="004F3661"/>
    <w:rsid w:val="004F37BC"/>
    <w:rsid w:val="004F3823"/>
    <w:rsid w:val="004F38B0"/>
    <w:rsid w:val="004F38D3"/>
    <w:rsid w:val="004F3B01"/>
    <w:rsid w:val="004F3C15"/>
    <w:rsid w:val="004F3CB4"/>
    <w:rsid w:val="004F3E17"/>
    <w:rsid w:val="004F4531"/>
    <w:rsid w:val="004F467F"/>
    <w:rsid w:val="004F4809"/>
    <w:rsid w:val="004F484D"/>
    <w:rsid w:val="004F492A"/>
    <w:rsid w:val="004F49B1"/>
    <w:rsid w:val="004F4EE8"/>
    <w:rsid w:val="004F4F0C"/>
    <w:rsid w:val="004F4F5D"/>
    <w:rsid w:val="004F508E"/>
    <w:rsid w:val="004F5213"/>
    <w:rsid w:val="004F54C1"/>
    <w:rsid w:val="004F55CB"/>
    <w:rsid w:val="004F5702"/>
    <w:rsid w:val="004F574F"/>
    <w:rsid w:val="004F5D07"/>
    <w:rsid w:val="004F5DE8"/>
    <w:rsid w:val="004F60C7"/>
    <w:rsid w:val="004F62CA"/>
    <w:rsid w:val="004F6357"/>
    <w:rsid w:val="004F68C1"/>
    <w:rsid w:val="004F6ACA"/>
    <w:rsid w:val="004F6EA7"/>
    <w:rsid w:val="004F712D"/>
    <w:rsid w:val="004F7391"/>
    <w:rsid w:val="004F74BA"/>
    <w:rsid w:val="004F75D3"/>
    <w:rsid w:val="004F7818"/>
    <w:rsid w:val="004F7AF6"/>
    <w:rsid w:val="004F7B9B"/>
    <w:rsid w:val="004F7BF1"/>
    <w:rsid w:val="004F7C81"/>
    <w:rsid w:val="004F7F5A"/>
    <w:rsid w:val="004F7F71"/>
    <w:rsid w:val="0050030F"/>
    <w:rsid w:val="00500318"/>
    <w:rsid w:val="00500628"/>
    <w:rsid w:val="00500659"/>
    <w:rsid w:val="005006C2"/>
    <w:rsid w:val="00500934"/>
    <w:rsid w:val="00500AD2"/>
    <w:rsid w:val="00500B89"/>
    <w:rsid w:val="00500BE1"/>
    <w:rsid w:val="00500D64"/>
    <w:rsid w:val="00500FEB"/>
    <w:rsid w:val="00501060"/>
    <w:rsid w:val="00501145"/>
    <w:rsid w:val="0050132F"/>
    <w:rsid w:val="00501511"/>
    <w:rsid w:val="00501593"/>
    <w:rsid w:val="005017B0"/>
    <w:rsid w:val="00501928"/>
    <w:rsid w:val="00501D10"/>
    <w:rsid w:val="00501DAF"/>
    <w:rsid w:val="00501F35"/>
    <w:rsid w:val="00502323"/>
    <w:rsid w:val="005028D3"/>
    <w:rsid w:val="005029D3"/>
    <w:rsid w:val="00502AE8"/>
    <w:rsid w:val="00502BC7"/>
    <w:rsid w:val="00502CF7"/>
    <w:rsid w:val="00502FE3"/>
    <w:rsid w:val="00503119"/>
    <w:rsid w:val="005035CA"/>
    <w:rsid w:val="00503845"/>
    <w:rsid w:val="00503D60"/>
    <w:rsid w:val="00504049"/>
    <w:rsid w:val="005041E7"/>
    <w:rsid w:val="005044E4"/>
    <w:rsid w:val="00504564"/>
    <w:rsid w:val="0050463C"/>
    <w:rsid w:val="00504723"/>
    <w:rsid w:val="005048DA"/>
    <w:rsid w:val="00504F4E"/>
    <w:rsid w:val="005051CF"/>
    <w:rsid w:val="0050529F"/>
    <w:rsid w:val="005052C5"/>
    <w:rsid w:val="005053E6"/>
    <w:rsid w:val="005055A1"/>
    <w:rsid w:val="00505711"/>
    <w:rsid w:val="00505869"/>
    <w:rsid w:val="005059EB"/>
    <w:rsid w:val="00505DBA"/>
    <w:rsid w:val="00506383"/>
    <w:rsid w:val="0050648F"/>
    <w:rsid w:val="0050675A"/>
    <w:rsid w:val="00506917"/>
    <w:rsid w:val="00506A47"/>
    <w:rsid w:val="005073CB"/>
    <w:rsid w:val="00507796"/>
    <w:rsid w:val="005078C7"/>
    <w:rsid w:val="00507919"/>
    <w:rsid w:val="00507CFD"/>
    <w:rsid w:val="00507E53"/>
    <w:rsid w:val="00507EE7"/>
    <w:rsid w:val="00510BCB"/>
    <w:rsid w:val="00510DCC"/>
    <w:rsid w:val="00510FA8"/>
    <w:rsid w:val="00511134"/>
    <w:rsid w:val="00511148"/>
    <w:rsid w:val="00511278"/>
    <w:rsid w:val="005118AB"/>
    <w:rsid w:val="0051196C"/>
    <w:rsid w:val="005119F2"/>
    <w:rsid w:val="00511B60"/>
    <w:rsid w:val="00511D67"/>
    <w:rsid w:val="00511F3F"/>
    <w:rsid w:val="00511F9B"/>
    <w:rsid w:val="005120C0"/>
    <w:rsid w:val="00512133"/>
    <w:rsid w:val="005121B3"/>
    <w:rsid w:val="00512207"/>
    <w:rsid w:val="005126E1"/>
    <w:rsid w:val="0051286F"/>
    <w:rsid w:val="00512AD0"/>
    <w:rsid w:val="00512B2B"/>
    <w:rsid w:val="00512EA2"/>
    <w:rsid w:val="00512EFE"/>
    <w:rsid w:val="00513234"/>
    <w:rsid w:val="005132B2"/>
    <w:rsid w:val="00513312"/>
    <w:rsid w:val="00513328"/>
    <w:rsid w:val="005133EA"/>
    <w:rsid w:val="0051341F"/>
    <w:rsid w:val="0051380D"/>
    <w:rsid w:val="0051387A"/>
    <w:rsid w:val="00513C65"/>
    <w:rsid w:val="005140E1"/>
    <w:rsid w:val="005142CA"/>
    <w:rsid w:val="00514AE6"/>
    <w:rsid w:val="00514B82"/>
    <w:rsid w:val="00514B99"/>
    <w:rsid w:val="00514FA8"/>
    <w:rsid w:val="0051507D"/>
    <w:rsid w:val="005151A7"/>
    <w:rsid w:val="005152FE"/>
    <w:rsid w:val="00515736"/>
    <w:rsid w:val="00515970"/>
    <w:rsid w:val="00515B1B"/>
    <w:rsid w:val="00515C66"/>
    <w:rsid w:val="00515F65"/>
    <w:rsid w:val="00515F7D"/>
    <w:rsid w:val="005163EB"/>
    <w:rsid w:val="00516535"/>
    <w:rsid w:val="00516550"/>
    <w:rsid w:val="00516686"/>
    <w:rsid w:val="00516693"/>
    <w:rsid w:val="00516A90"/>
    <w:rsid w:val="00516AB1"/>
    <w:rsid w:val="00516D73"/>
    <w:rsid w:val="00516F79"/>
    <w:rsid w:val="005171DC"/>
    <w:rsid w:val="0051736E"/>
    <w:rsid w:val="00517567"/>
    <w:rsid w:val="005175BC"/>
    <w:rsid w:val="00517726"/>
    <w:rsid w:val="00517F6E"/>
    <w:rsid w:val="00520002"/>
    <w:rsid w:val="005200AE"/>
    <w:rsid w:val="0052031C"/>
    <w:rsid w:val="005206F9"/>
    <w:rsid w:val="00520752"/>
    <w:rsid w:val="00520CDB"/>
    <w:rsid w:val="00520DD0"/>
    <w:rsid w:val="00520EC1"/>
    <w:rsid w:val="005215B9"/>
    <w:rsid w:val="0052165F"/>
    <w:rsid w:val="00521933"/>
    <w:rsid w:val="00521ADD"/>
    <w:rsid w:val="00521B73"/>
    <w:rsid w:val="00522066"/>
    <w:rsid w:val="005224B7"/>
    <w:rsid w:val="00522518"/>
    <w:rsid w:val="00522576"/>
    <w:rsid w:val="0052259C"/>
    <w:rsid w:val="005225B3"/>
    <w:rsid w:val="005228EE"/>
    <w:rsid w:val="00522A1C"/>
    <w:rsid w:val="00522AD0"/>
    <w:rsid w:val="00522B4E"/>
    <w:rsid w:val="00522C08"/>
    <w:rsid w:val="00522C2C"/>
    <w:rsid w:val="00522D55"/>
    <w:rsid w:val="00522E1B"/>
    <w:rsid w:val="00522FC1"/>
    <w:rsid w:val="005230BD"/>
    <w:rsid w:val="005230EF"/>
    <w:rsid w:val="0052324D"/>
    <w:rsid w:val="00523302"/>
    <w:rsid w:val="005233B5"/>
    <w:rsid w:val="005235E0"/>
    <w:rsid w:val="00523643"/>
    <w:rsid w:val="0052378B"/>
    <w:rsid w:val="00523832"/>
    <w:rsid w:val="0052391F"/>
    <w:rsid w:val="0052393E"/>
    <w:rsid w:val="00523AF2"/>
    <w:rsid w:val="00523E94"/>
    <w:rsid w:val="00523F4E"/>
    <w:rsid w:val="00523F6B"/>
    <w:rsid w:val="00523F92"/>
    <w:rsid w:val="0052413C"/>
    <w:rsid w:val="00524312"/>
    <w:rsid w:val="0052437C"/>
    <w:rsid w:val="005244FB"/>
    <w:rsid w:val="0052462A"/>
    <w:rsid w:val="0052487B"/>
    <w:rsid w:val="00524A04"/>
    <w:rsid w:val="00524C7D"/>
    <w:rsid w:val="00524CC5"/>
    <w:rsid w:val="00524D6A"/>
    <w:rsid w:val="00524E16"/>
    <w:rsid w:val="005250DC"/>
    <w:rsid w:val="0052510F"/>
    <w:rsid w:val="00525612"/>
    <w:rsid w:val="0052598B"/>
    <w:rsid w:val="00525AC9"/>
    <w:rsid w:val="00525B1C"/>
    <w:rsid w:val="00525C5F"/>
    <w:rsid w:val="00525D3D"/>
    <w:rsid w:val="00525D49"/>
    <w:rsid w:val="00525E00"/>
    <w:rsid w:val="00525EA8"/>
    <w:rsid w:val="0052601E"/>
    <w:rsid w:val="0052620F"/>
    <w:rsid w:val="005263C1"/>
    <w:rsid w:val="005263E0"/>
    <w:rsid w:val="0052640B"/>
    <w:rsid w:val="00526556"/>
    <w:rsid w:val="005265AB"/>
    <w:rsid w:val="0052686C"/>
    <w:rsid w:val="00526A54"/>
    <w:rsid w:val="00526CAC"/>
    <w:rsid w:val="00526DCF"/>
    <w:rsid w:val="00527073"/>
    <w:rsid w:val="0052712F"/>
    <w:rsid w:val="00527218"/>
    <w:rsid w:val="00527285"/>
    <w:rsid w:val="00527440"/>
    <w:rsid w:val="0052782C"/>
    <w:rsid w:val="0052791A"/>
    <w:rsid w:val="00527A35"/>
    <w:rsid w:val="00527B5D"/>
    <w:rsid w:val="00527DCF"/>
    <w:rsid w:val="005301B5"/>
    <w:rsid w:val="005301B7"/>
    <w:rsid w:val="005305A1"/>
    <w:rsid w:val="005305AF"/>
    <w:rsid w:val="005306FD"/>
    <w:rsid w:val="00530A1F"/>
    <w:rsid w:val="00530B61"/>
    <w:rsid w:val="00530B90"/>
    <w:rsid w:val="00530D81"/>
    <w:rsid w:val="00530EC7"/>
    <w:rsid w:val="005311CA"/>
    <w:rsid w:val="005311D8"/>
    <w:rsid w:val="00531229"/>
    <w:rsid w:val="00531236"/>
    <w:rsid w:val="0053141C"/>
    <w:rsid w:val="005314AC"/>
    <w:rsid w:val="00531AE7"/>
    <w:rsid w:val="00531CF6"/>
    <w:rsid w:val="00532260"/>
    <w:rsid w:val="005323A5"/>
    <w:rsid w:val="005323B1"/>
    <w:rsid w:val="005323D7"/>
    <w:rsid w:val="0053259F"/>
    <w:rsid w:val="005325AD"/>
    <w:rsid w:val="005327C6"/>
    <w:rsid w:val="005329A0"/>
    <w:rsid w:val="005330BD"/>
    <w:rsid w:val="00533195"/>
    <w:rsid w:val="00533C4C"/>
    <w:rsid w:val="00533D9A"/>
    <w:rsid w:val="00533F7F"/>
    <w:rsid w:val="00533FA7"/>
    <w:rsid w:val="00534058"/>
    <w:rsid w:val="005341EE"/>
    <w:rsid w:val="005345A3"/>
    <w:rsid w:val="00534786"/>
    <w:rsid w:val="00534798"/>
    <w:rsid w:val="00534896"/>
    <w:rsid w:val="005348E9"/>
    <w:rsid w:val="00534903"/>
    <w:rsid w:val="00534922"/>
    <w:rsid w:val="0053492E"/>
    <w:rsid w:val="00534B31"/>
    <w:rsid w:val="00534C65"/>
    <w:rsid w:val="00534C6C"/>
    <w:rsid w:val="00534EB7"/>
    <w:rsid w:val="00534FED"/>
    <w:rsid w:val="0053510C"/>
    <w:rsid w:val="00535174"/>
    <w:rsid w:val="005351FD"/>
    <w:rsid w:val="00535738"/>
    <w:rsid w:val="00535904"/>
    <w:rsid w:val="00535AC4"/>
    <w:rsid w:val="00535C98"/>
    <w:rsid w:val="00535D01"/>
    <w:rsid w:val="00535E1A"/>
    <w:rsid w:val="005362E3"/>
    <w:rsid w:val="005363CD"/>
    <w:rsid w:val="0053688D"/>
    <w:rsid w:val="00536901"/>
    <w:rsid w:val="00536F21"/>
    <w:rsid w:val="00536FAE"/>
    <w:rsid w:val="00537101"/>
    <w:rsid w:val="005371EF"/>
    <w:rsid w:val="00537454"/>
    <w:rsid w:val="005375F1"/>
    <w:rsid w:val="00537690"/>
    <w:rsid w:val="00537722"/>
    <w:rsid w:val="00537AFD"/>
    <w:rsid w:val="00537D7B"/>
    <w:rsid w:val="00537DF0"/>
    <w:rsid w:val="00537ED2"/>
    <w:rsid w:val="00537F97"/>
    <w:rsid w:val="00540105"/>
    <w:rsid w:val="005405A0"/>
    <w:rsid w:val="005405FD"/>
    <w:rsid w:val="00540706"/>
    <w:rsid w:val="00540778"/>
    <w:rsid w:val="0054080D"/>
    <w:rsid w:val="005408F6"/>
    <w:rsid w:val="00540AF3"/>
    <w:rsid w:val="00540D94"/>
    <w:rsid w:val="00540EE8"/>
    <w:rsid w:val="005414AF"/>
    <w:rsid w:val="005414B9"/>
    <w:rsid w:val="00541609"/>
    <w:rsid w:val="00541700"/>
    <w:rsid w:val="00541848"/>
    <w:rsid w:val="005418DA"/>
    <w:rsid w:val="00541928"/>
    <w:rsid w:val="00541B56"/>
    <w:rsid w:val="00541D5C"/>
    <w:rsid w:val="00541E64"/>
    <w:rsid w:val="00541E6A"/>
    <w:rsid w:val="00542018"/>
    <w:rsid w:val="00542330"/>
    <w:rsid w:val="0054234C"/>
    <w:rsid w:val="005424A5"/>
    <w:rsid w:val="00542677"/>
    <w:rsid w:val="0054276D"/>
    <w:rsid w:val="005427DE"/>
    <w:rsid w:val="00542993"/>
    <w:rsid w:val="00542B42"/>
    <w:rsid w:val="00542D37"/>
    <w:rsid w:val="00543005"/>
    <w:rsid w:val="0054335D"/>
    <w:rsid w:val="005434C7"/>
    <w:rsid w:val="0054355F"/>
    <w:rsid w:val="00543669"/>
    <w:rsid w:val="00543730"/>
    <w:rsid w:val="0054383F"/>
    <w:rsid w:val="00543849"/>
    <w:rsid w:val="00543A0B"/>
    <w:rsid w:val="00543CA4"/>
    <w:rsid w:val="00543D1C"/>
    <w:rsid w:val="00543EC7"/>
    <w:rsid w:val="00543F13"/>
    <w:rsid w:val="00543F3C"/>
    <w:rsid w:val="00544043"/>
    <w:rsid w:val="0054433C"/>
    <w:rsid w:val="005443A9"/>
    <w:rsid w:val="005443B2"/>
    <w:rsid w:val="00544799"/>
    <w:rsid w:val="0054492C"/>
    <w:rsid w:val="00544B6A"/>
    <w:rsid w:val="00544C68"/>
    <w:rsid w:val="00544C83"/>
    <w:rsid w:val="00544CD6"/>
    <w:rsid w:val="00544DBF"/>
    <w:rsid w:val="00544DD2"/>
    <w:rsid w:val="00544E9A"/>
    <w:rsid w:val="00545437"/>
    <w:rsid w:val="00545572"/>
    <w:rsid w:val="005457C8"/>
    <w:rsid w:val="005459FB"/>
    <w:rsid w:val="00545A01"/>
    <w:rsid w:val="00545A3B"/>
    <w:rsid w:val="00545C17"/>
    <w:rsid w:val="00545CB0"/>
    <w:rsid w:val="00545CDD"/>
    <w:rsid w:val="00545F78"/>
    <w:rsid w:val="00545FA2"/>
    <w:rsid w:val="00545FFF"/>
    <w:rsid w:val="005460FB"/>
    <w:rsid w:val="00546332"/>
    <w:rsid w:val="0054640A"/>
    <w:rsid w:val="005464F4"/>
    <w:rsid w:val="00546568"/>
    <w:rsid w:val="005465AF"/>
    <w:rsid w:val="00546837"/>
    <w:rsid w:val="00546EB8"/>
    <w:rsid w:val="00546F2F"/>
    <w:rsid w:val="0054704E"/>
    <w:rsid w:val="005471B4"/>
    <w:rsid w:val="005472D7"/>
    <w:rsid w:val="005474AC"/>
    <w:rsid w:val="005474AF"/>
    <w:rsid w:val="00547654"/>
    <w:rsid w:val="0054778D"/>
    <w:rsid w:val="00547AB8"/>
    <w:rsid w:val="00547BCD"/>
    <w:rsid w:val="005500C4"/>
    <w:rsid w:val="005502D5"/>
    <w:rsid w:val="00550317"/>
    <w:rsid w:val="0055087B"/>
    <w:rsid w:val="00550A0A"/>
    <w:rsid w:val="00550A9F"/>
    <w:rsid w:val="00550AB6"/>
    <w:rsid w:val="00550EAA"/>
    <w:rsid w:val="005510CB"/>
    <w:rsid w:val="00551145"/>
    <w:rsid w:val="00551281"/>
    <w:rsid w:val="005513FE"/>
    <w:rsid w:val="0055142F"/>
    <w:rsid w:val="00551494"/>
    <w:rsid w:val="005519C4"/>
    <w:rsid w:val="00551BB5"/>
    <w:rsid w:val="00551CF5"/>
    <w:rsid w:val="00551F6A"/>
    <w:rsid w:val="00551F84"/>
    <w:rsid w:val="00552848"/>
    <w:rsid w:val="005528DF"/>
    <w:rsid w:val="00552C6E"/>
    <w:rsid w:val="00552CEB"/>
    <w:rsid w:val="00552F90"/>
    <w:rsid w:val="0055308F"/>
    <w:rsid w:val="00553247"/>
    <w:rsid w:val="0055327F"/>
    <w:rsid w:val="00553570"/>
    <w:rsid w:val="00553590"/>
    <w:rsid w:val="00553A26"/>
    <w:rsid w:val="00553B66"/>
    <w:rsid w:val="00553CA1"/>
    <w:rsid w:val="00553E2F"/>
    <w:rsid w:val="0055400D"/>
    <w:rsid w:val="0055425D"/>
    <w:rsid w:val="005542AE"/>
    <w:rsid w:val="00554455"/>
    <w:rsid w:val="00554628"/>
    <w:rsid w:val="0055479A"/>
    <w:rsid w:val="005549C0"/>
    <w:rsid w:val="00554A28"/>
    <w:rsid w:val="00554F65"/>
    <w:rsid w:val="00555111"/>
    <w:rsid w:val="00555454"/>
    <w:rsid w:val="0055560B"/>
    <w:rsid w:val="00555674"/>
    <w:rsid w:val="0055568B"/>
    <w:rsid w:val="00555C15"/>
    <w:rsid w:val="00555D5B"/>
    <w:rsid w:val="00555EE1"/>
    <w:rsid w:val="005561FC"/>
    <w:rsid w:val="005562FD"/>
    <w:rsid w:val="00556345"/>
    <w:rsid w:val="0055656A"/>
    <w:rsid w:val="005566EA"/>
    <w:rsid w:val="00556857"/>
    <w:rsid w:val="00556A5A"/>
    <w:rsid w:val="00557056"/>
    <w:rsid w:val="005570DA"/>
    <w:rsid w:val="005571F3"/>
    <w:rsid w:val="0055766A"/>
    <w:rsid w:val="00557769"/>
    <w:rsid w:val="00557D19"/>
    <w:rsid w:val="00557D57"/>
    <w:rsid w:val="00557DFE"/>
    <w:rsid w:val="00557E08"/>
    <w:rsid w:val="00557FCA"/>
    <w:rsid w:val="005600DA"/>
    <w:rsid w:val="005604EE"/>
    <w:rsid w:val="005607CD"/>
    <w:rsid w:val="00560874"/>
    <w:rsid w:val="005608D8"/>
    <w:rsid w:val="00560B47"/>
    <w:rsid w:val="00560E76"/>
    <w:rsid w:val="00561272"/>
    <w:rsid w:val="005613A5"/>
    <w:rsid w:val="005614AE"/>
    <w:rsid w:val="005617ED"/>
    <w:rsid w:val="005618A2"/>
    <w:rsid w:val="005618F5"/>
    <w:rsid w:val="005619A6"/>
    <w:rsid w:val="005619E2"/>
    <w:rsid w:val="00561ACF"/>
    <w:rsid w:val="00561B36"/>
    <w:rsid w:val="00561D61"/>
    <w:rsid w:val="00562097"/>
    <w:rsid w:val="0056211B"/>
    <w:rsid w:val="00562166"/>
    <w:rsid w:val="0056219D"/>
    <w:rsid w:val="005622C4"/>
    <w:rsid w:val="005622C9"/>
    <w:rsid w:val="00562602"/>
    <w:rsid w:val="00562729"/>
    <w:rsid w:val="00562CA3"/>
    <w:rsid w:val="00562FE4"/>
    <w:rsid w:val="0056326E"/>
    <w:rsid w:val="0056331B"/>
    <w:rsid w:val="00563525"/>
    <w:rsid w:val="00563960"/>
    <w:rsid w:val="00563BAE"/>
    <w:rsid w:val="00563BB5"/>
    <w:rsid w:val="00563F80"/>
    <w:rsid w:val="005640E1"/>
    <w:rsid w:val="005641C6"/>
    <w:rsid w:val="0056431F"/>
    <w:rsid w:val="00564617"/>
    <w:rsid w:val="0056488A"/>
    <w:rsid w:val="0056489C"/>
    <w:rsid w:val="00564C8E"/>
    <w:rsid w:val="0056544A"/>
    <w:rsid w:val="00565469"/>
    <w:rsid w:val="005654C0"/>
    <w:rsid w:val="0056571E"/>
    <w:rsid w:val="00565961"/>
    <w:rsid w:val="005659BD"/>
    <w:rsid w:val="00565A00"/>
    <w:rsid w:val="00565CD9"/>
    <w:rsid w:val="00565ED7"/>
    <w:rsid w:val="005661F3"/>
    <w:rsid w:val="0056624A"/>
    <w:rsid w:val="0056649E"/>
    <w:rsid w:val="00566563"/>
    <w:rsid w:val="005665A4"/>
    <w:rsid w:val="00566A31"/>
    <w:rsid w:val="00566A5A"/>
    <w:rsid w:val="00567137"/>
    <w:rsid w:val="00567198"/>
    <w:rsid w:val="005671A2"/>
    <w:rsid w:val="00567226"/>
    <w:rsid w:val="005672C9"/>
    <w:rsid w:val="005674A8"/>
    <w:rsid w:val="0056757D"/>
    <w:rsid w:val="0056759A"/>
    <w:rsid w:val="0056773D"/>
    <w:rsid w:val="0056795A"/>
    <w:rsid w:val="00567998"/>
    <w:rsid w:val="00567D06"/>
    <w:rsid w:val="005700EA"/>
    <w:rsid w:val="005703CC"/>
    <w:rsid w:val="00570617"/>
    <w:rsid w:val="005707DD"/>
    <w:rsid w:val="00570A4F"/>
    <w:rsid w:val="00570AD2"/>
    <w:rsid w:val="00570BDA"/>
    <w:rsid w:val="00570CFC"/>
    <w:rsid w:val="00570DA4"/>
    <w:rsid w:val="00570EB1"/>
    <w:rsid w:val="00571065"/>
    <w:rsid w:val="00571315"/>
    <w:rsid w:val="005713F2"/>
    <w:rsid w:val="00571403"/>
    <w:rsid w:val="005714F9"/>
    <w:rsid w:val="005716D5"/>
    <w:rsid w:val="00571710"/>
    <w:rsid w:val="00571791"/>
    <w:rsid w:val="005718E9"/>
    <w:rsid w:val="00571A4D"/>
    <w:rsid w:val="00571C98"/>
    <w:rsid w:val="0057213F"/>
    <w:rsid w:val="005725DE"/>
    <w:rsid w:val="00572803"/>
    <w:rsid w:val="00572816"/>
    <w:rsid w:val="00572CE5"/>
    <w:rsid w:val="00572EC4"/>
    <w:rsid w:val="00573152"/>
    <w:rsid w:val="00573398"/>
    <w:rsid w:val="00573611"/>
    <w:rsid w:val="00573D52"/>
    <w:rsid w:val="00573FDD"/>
    <w:rsid w:val="00573FF2"/>
    <w:rsid w:val="005741F2"/>
    <w:rsid w:val="005742E6"/>
    <w:rsid w:val="00574532"/>
    <w:rsid w:val="00574536"/>
    <w:rsid w:val="005745C9"/>
    <w:rsid w:val="005745F5"/>
    <w:rsid w:val="00574611"/>
    <w:rsid w:val="0057472A"/>
    <w:rsid w:val="0057472E"/>
    <w:rsid w:val="00574CFC"/>
    <w:rsid w:val="00574E58"/>
    <w:rsid w:val="00575000"/>
    <w:rsid w:val="00575241"/>
    <w:rsid w:val="00575494"/>
    <w:rsid w:val="005754C2"/>
    <w:rsid w:val="005754FE"/>
    <w:rsid w:val="00575632"/>
    <w:rsid w:val="00575BB2"/>
    <w:rsid w:val="00575E5B"/>
    <w:rsid w:val="00575E66"/>
    <w:rsid w:val="00575E9D"/>
    <w:rsid w:val="00575EC0"/>
    <w:rsid w:val="00575F3E"/>
    <w:rsid w:val="00575F73"/>
    <w:rsid w:val="00576298"/>
    <w:rsid w:val="005764A2"/>
    <w:rsid w:val="00576766"/>
    <w:rsid w:val="00576A12"/>
    <w:rsid w:val="00576A38"/>
    <w:rsid w:val="00576C0B"/>
    <w:rsid w:val="00576CFC"/>
    <w:rsid w:val="00576E77"/>
    <w:rsid w:val="00576F6B"/>
    <w:rsid w:val="00576F9D"/>
    <w:rsid w:val="00577034"/>
    <w:rsid w:val="005772BA"/>
    <w:rsid w:val="005774B7"/>
    <w:rsid w:val="0057750A"/>
    <w:rsid w:val="005775D3"/>
    <w:rsid w:val="00577664"/>
    <w:rsid w:val="00577901"/>
    <w:rsid w:val="0057791C"/>
    <w:rsid w:val="00577A14"/>
    <w:rsid w:val="00577B01"/>
    <w:rsid w:val="00577B93"/>
    <w:rsid w:val="00577BFF"/>
    <w:rsid w:val="00577C46"/>
    <w:rsid w:val="00577C94"/>
    <w:rsid w:val="00577E5D"/>
    <w:rsid w:val="00577E7D"/>
    <w:rsid w:val="0058001F"/>
    <w:rsid w:val="0058006A"/>
    <w:rsid w:val="00580419"/>
    <w:rsid w:val="0058067C"/>
    <w:rsid w:val="00580756"/>
    <w:rsid w:val="005808F8"/>
    <w:rsid w:val="00580956"/>
    <w:rsid w:val="00580A14"/>
    <w:rsid w:val="00580C66"/>
    <w:rsid w:val="00580CC3"/>
    <w:rsid w:val="00580D2F"/>
    <w:rsid w:val="00580DAA"/>
    <w:rsid w:val="00580EB4"/>
    <w:rsid w:val="00580ECC"/>
    <w:rsid w:val="00580F58"/>
    <w:rsid w:val="00580F82"/>
    <w:rsid w:val="00580FA7"/>
    <w:rsid w:val="0058145F"/>
    <w:rsid w:val="0058150D"/>
    <w:rsid w:val="0058184A"/>
    <w:rsid w:val="00581882"/>
    <w:rsid w:val="00581950"/>
    <w:rsid w:val="00581955"/>
    <w:rsid w:val="00581A0F"/>
    <w:rsid w:val="00581BFA"/>
    <w:rsid w:val="00581C09"/>
    <w:rsid w:val="00581C32"/>
    <w:rsid w:val="00581D83"/>
    <w:rsid w:val="00581DE1"/>
    <w:rsid w:val="005820CC"/>
    <w:rsid w:val="00582348"/>
    <w:rsid w:val="005828A6"/>
    <w:rsid w:val="00582B2A"/>
    <w:rsid w:val="00582C47"/>
    <w:rsid w:val="00583189"/>
    <w:rsid w:val="0058367E"/>
    <w:rsid w:val="005837D7"/>
    <w:rsid w:val="005838B6"/>
    <w:rsid w:val="005838E0"/>
    <w:rsid w:val="00583AD9"/>
    <w:rsid w:val="00583E5B"/>
    <w:rsid w:val="005841CF"/>
    <w:rsid w:val="0058463D"/>
    <w:rsid w:val="0058472E"/>
    <w:rsid w:val="00584792"/>
    <w:rsid w:val="00584968"/>
    <w:rsid w:val="00584ADB"/>
    <w:rsid w:val="00584C6D"/>
    <w:rsid w:val="00584CC7"/>
    <w:rsid w:val="00584F28"/>
    <w:rsid w:val="00584F8D"/>
    <w:rsid w:val="0058518E"/>
    <w:rsid w:val="005855FE"/>
    <w:rsid w:val="0058562B"/>
    <w:rsid w:val="00585655"/>
    <w:rsid w:val="00585679"/>
    <w:rsid w:val="005857AC"/>
    <w:rsid w:val="0058581D"/>
    <w:rsid w:val="00585D45"/>
    <w:rsid w:val="00585F2C"/>
    <w:rsid w:val="00586088"/>
    <w:rsid w:val="005860A5"/>
    <w:rsid w:val="00586110"/>
    <w:rsid w:val="005863E2"/>
    <w:rsid w:val="0058694E"/>
    <w:rsid w:val="00586F66"/>
    <w:rsid w:val="00586FB7"/>
    <w:rsid w:val="00586FE2"/>
    <w:rsid w:val="00587162"/>
    <w:rsid w:val="0058730E"/>
    <w:rsid w:val="0058741D"/>
    <w:rsid w:val="005875DF"/>
    <w:rsid w:val="00587943"/>
    <w:rsid w:val="00587A51"/>
    <w:rsid w:val="00587B24"/>
    <w:rsid w:val="00587B6F"/>
    <w:rsid w:val="00587C3D"/>
    <w:rsid w:val="00587C5A"/>
    <w:rsid w:val="00590213"/>
    <w:rsid w:val="005902E5"/>
    <w:rsid w:val="00590676"/>
    <w:rsid w:val="005906D6"/>
    <w:rsid w:val="0059095F"/>
    <w:rsid w:val="00590E57"/>
    <w:rsid w:val="00590EF0"/>
    <w:rsid w:val="00590FE8"/>
    <w:rsid w:val="005911E6"/>
    <w:rsid w:val="005912F2"/>
    <w:rsid w:val="00591548"/>
    <w:rsid w:val="00591625"/>
    <w:rsid w:val="00591E24"/>
    <w:rsid w:val="00591FC7"/>
    <w:rsid w:val="005921A6"/>
    <w:rsid w:val="0059249D"/>
    <w:rsid w:val="0059261E"/>
    <w:rsid w:val="005926A7"/>
    <w:rsid w:val="00592715"/>
    <w:rsid w:val="005927E9"/>
    <w:rsid w:val="00592DEB"/>
    <w:rsid w:val="00592F92"/>
    <w:rsid w:val="00593002"/>
    <w:rsid w:val="005930CA"/>
    <w:rsid w:val="005933D2"/>
    <w:rsid w:val="0059346C"/>
    <w:rsid w:val="0059365A"/>
    <w:rsid w:val="00593671"/>
    <w:rsid w:val="0059380B"/>
    <w:rsid w:val="005939F9"/>
    <w:rsid w:val="00593BB8"/>
    <w:rsid w:val="00593D21"/>
    <w:rsid w:val="00593F94"/>
    <w:rsid w:val="005940A8"/>
    <w:rsid w:val="0059422F"/>
    <w:rsid w:val="00594240"/>
    <w:rsid w:val="00594332"/>
    <w:rsid w:val="005943BF"/>
    <w:rsid w:val="005944E9"/>
    <w:rsid w:val="005945CC"/>
    <w:rsid w:val="00594627"/>
    <w:rsid w:val="00594739"/>
    <w:rsid w:val="00594770"/>
    <w:rsid w:val="00594AF7"/>
    <w:rsid w:val="00594B3C"/>
    <w:rsid w:val="00594B98"/>
    <w:rsid w:val="00594C5D"/>
    <w:rsid w:val="00594DD6"/>
    <w:rsid w:val="0059524F"/>
    <w:rsid w:val="00595354"/>
    <w:rsid w:val="00595389"/>
    <w:rsid w:val="00595479"/>
    <w:rsid w:val="0059562E"/>
    <w:rsid w:val="005956EC"/>
    <w:rsid w:val="00595831"/>
    <w:rsid w:val="00595A78"/>
    <w:rsid w:val="0059621A"/>
    <w:rsid w:val="005964A7"/>
    <w:rsid w:val="005968A3"/>
    <w:rsid w:val="00596934"/>
    <w:rsid w:val="00596A21"/>
    <w:rsid w:val="00596A53"/>
    <w:rsid w:val="00596CA0"/>
    <w:rsid w:val="00597169"/>
    <w:rsid w:val="005972B9"/>
    <w:rsid w:val="005974E2"/>
    <w:rsid w:val="0059763C"/>
    <w:rsid w:val="005978DB"/>
    <w:rsid w:val="00597D93"/>
    <w:rsid w:val="00597F53"/>
    <w:rsid w:val="005A0007"/>
    <w:rsid w:val="005A00BA"/>
    <w:rsid w:val="005A0194"/>
    <w:rsid w:val="005A0211"/>
    <w:rsid w:val="005A04B7"/>
    <w:rsid w:val="005A04F3"/>
    <w:rsid w:val="005A06AD"/>
    <w:rsid w:val="005A0796"/>
    <w:rsid w:val="005A07A7"/>
    <w:rsid w:val="005A09D0"/>
    <w:rsid w:val="005A0B91"/>
    <w:rsid w:val="005A0C39"/>
    <w:rsid w:val="005A0E79"/>
    <w:rsid w:val="005A0FE9"/>
    <w:rsid w:val="005A11AD"/>
    <w:rsid w:val="005A130B"/>
    <w:rsid w:val="005A1437"/>
    <w:rsid w:val="005A1731"/>
    <w:rsid w:val="005A19E0"/>
    <w:rsid w:val="005A1C2A"/>
    <w:rsid w:val="005A1DD5"/>
    <w:rsid w:val="005A22BE"/>
    <w:rsid w:val="005A23C7"/>
    <w:rsid w:val="005A23E6"/>
    <w:rsid w:val="005A24A3"/>
    <w:rsid w:val="005A24B5"/>
    <w:rsid w:val="005A26D1"/>
    <w:rsid w:val="005A28A2"/>
    <w:rsid w:val="005A29A6"/>
    <w:rsid w:val="005A2C18"/>
    <w:rsid w:val="005A2FB2"/>
    <w:rsid w:val="005A3015"/>
    <w:rsid w:val="005A3151"/>
    <w:rsid w:val="005A3356"/>
    <w:rsid w:val="005A356F"/>
    <w:rsid w:val="005A3905"/>
    <w:rsid w:val="005A3B79"/>
    <w:rsid w:val="005A3C35"/>
    <w:rsid w:val="005A3D90"/>
    <w:rsid w:val="005A3F43"/>
    <w:rsid w:val="005A418B"/>
    <w:rsid w:val="005A41A8"/>
    <w:rsid w:val="005A4211"/>
    <w:rsid w:val="005A4369"/>
    <w:rsid w:val="005A44A4"/>
    <w:rsid w:val="005A46B9"/>
    <w:rsid w:val="005A4B77"/>
    <w:rsid w:val="005A4BE1"/>
    <w:rsid w:val="005A4D0F"/>
    <w:rsid w:val="005A4F44"/>
    <w:rsid w:val="005A516B"/>
    <w:rsid w:val="005A53AA"/>
    <w:rsid w:val="005A5437"/>
    <w:rsid w:val="005A54F2"/>
    <w:rsid w:val="005A5500"/>
    <w:rsid w:val="005A5568"/>
    <w:rsid w:val="005A55F8"/>
    <w:rsid w:val="005A59C1"/>
    <w:rsid w:val="005A5BEE"/>
    <w:rsid w:val="005A615C"/>
    <w:rsid w:val="005A620F"/>
    <w:rsid w:val="005A6243"/>
    <w:rsid w:val="005A62A3"/>
    <w:rsid w:val="005A6594"/>
    <w:rsid w:val="005A6734"/>
    <w:rsid w:val="005A687E"/>
    <w:rsid w:val="005A69A2"/>
    <w:rsid w:val="005A69AD"/>
    <w:rsid w:val="005A6C17"/>
    <w:rsid w:val="005A6CB7"/>
    <w:rsid w:val="005A6F24"/>
    <w:rsid w:val="005A7011"/>
    <w:rsid w:val="005A715A"/>
    <w:rsid w:val="005A7411"/>
    <w:rsid w:val="005A7659"/>
    <w:rsid w:val="005A77B7"/>
    <w:rsid w:val="005A7A0E"/>
    <w:rsid w:val="005A7BF9"/>
    <w:rsid w:val="005A7C65"/>
    <w:rsid w:val="005A7CE9"/>
    <w:rsid w:val="005A7DB8"/>
    <w:rsid w:val="005A7E0B"/>
    <w:rsid w:val="005A7F0C"/>
    <w:rsid w:val="005A7F44"/>
    <w:rsid w:val="005A7F7A"/>
    <w:rsid w:val="005B0049"/>
    <w:rsid w:val="005B0061"/>
    <w:rsid w:val="005B0067"/>
    <w:rsid w:val="005B0202"/>
    <w:rsid w:val="005B0CBC"/>
    <w:rsid w:val="005B0E68"/>
    <w:rsid w:val="005B1145"/>
    <w:rsid w:val="005B13C7"/>
    <w:rsid w:val="005B1505"/>
    <w:rsid w:val="005B157F"/>
    <w:rsid w:val="005B1653"/>
    <w:rsid w:val="005B17A9"/>
    <w:rsid w:val="005B197A"/>
    <w:rsid w:val="005B1AFE"/>
    <w:rsid w:val="005B2184"/>
    <w:rsid w:val="005B22DD"/>
    <w:rsid w:val="005B2883"/>
    <w:rsid w:val="005B2B16"/>
    <w:rsid w:val="005B2B20"/>
    <w:rsid w:val="005B2E0D"/>
    <w:rsid w:val="005B2E66"/>
    <w:rsid w:val="005B2F02"/>
    <w:rsid w:val="005B312B"/>
    <w:rsid w:val="005B3158"/>
    <w:rsid w:val="005B338A"/>
    <w:rsid w:val="005B347B"/>
    <w:rsid w:val="005B352B"/>
    <w:rsid w:val="005B3609"/>
    <w:rsid w:val="005B3770"/>
    <w:rsid w:val="005B3A92"/>
    <w:rsid w:val="005B3D5F"/>
    <w:rsid w:val="005B4121"/>
    <w:rsid w:val="005B41E3"/>
    <w:rsid w:val="005B4247"/>
    <w:rsid w:val="005B4286"/>
    <w:rsid w:val="005B45C6"/>
    <w:rsid w:val="005B468E"/>
    <w:rsid w:val="005B47EB"/>
    <w:rsid w:val="005B557D"/>
    <w:rsid w:val="005B55BD"/>
    <w:rsid w:val="005B576F"/>
    <w:rsid w:val="005B5A27"/>
    <w:rsid w:val="005B5BFD"/>
    <w:rsid w:val="005B5C7E"/>
    <w:rsid w:val="005B5E6C"/>
    <w:rsid w:val="005B5FD0"/>
    <w:rsid w:val="005B62B4"/>
    <w:rsid w:val="005B6431"/>
    <w:rsid w:val="005B6594"/>
    <w:rsid w:val="005B68A8"/>
    <w:rsid w:val="005B6C94"/>
    <w:rsid w:val="005B6DCF"/>
    <w:rsid w:val="005B6E63"/>
    <w:rsid w:val="005B6F5D"/>
    <w:rsid w:val="005B71B7"/>
    <w:rsid w:val="005B72A0"/>
    <w:rsid w:val="005B73B8"/>
    <w:rsid w:val="005B755C"/>
    <w:rsid w:val="005B7762"/>
    <w:rsid w:val="005B781E"/>
    <w:rsid w:val="005B790F"/>
    <w:rsid w:val="005B79FD"/>
    <w:rsid w:val="005B7A75"/>
    <w:rsid w:val="005B7A7B"/>
    <w:rsid w:val="005B7B9C"/>
    <w:rsid w:val="005B7BBA"/>
    <w:rsid w:val="005B7CE5"/>
    <w:rsid w:val="005B7F08"/>
    <w:rsid w:val="005C0335"/>
    <w:rsid w:val="005C05DD"/>
    <w:rsid w:val="005C064F"/>
    <w:rsid w:val="005C09E4"/>
    <w:rsid w:val="005C0AD2"/>
    <w:rsid w:val="005C0B74"/>
    <w:rsid w:val="005C0BCB"/>
    <w:rsid w:val="005C0C48"/>
    <w:rsid w:val="005C0E31"/>
    <w:rsid w:val="005C0E37"/>
    <w:rsid w:val="005C0EDB"/>
    <w:rsid w:val="005C12FE"/>
    <w:rsid w:val="005C159F"/>
    <w:rsid w:val="005C16D6"/>
    <w:rsid w:val="005C182D"/>
    <w:rsid w:val="005C1E2D"/>
    <w:rsid w:val="005C2108"/>
    <w:rsid w:val="005C22C1"/>
    <w:rsid w:val="005C22ED"/>
    <w:rsid w:val="005C2385"/>
    <w:rsid w:val="005C23CF"/>
    <w:rsid w:val="005C2489"/>
    <w:rsid w:val="005C24F7"/>
    <w:rsid w:val="005C29F9"/>
    <w:rsid w:val="005C2D2F"/>
    <w:rsid w:val="005C2D5A"/>
    <w:rsid w:val="005C2E86"/>
    <w:rsid w:val="005C3011"/>
    <w:rsid w:val="005C30A6"/>
    <w:rsid w:val="005C31B6"/>
    <w:rsid w:val="005C3476"/>
    <w:rsid w:val="005C3481"/>
    <w:rsid w:val="005C35CC"/>
    <w:rsid w:val="005C3677"/>
    <w:rsid w:val="005C3836"/>
    <w:rsid w:val="005C3AC2"/>
    <w:rsid w:val="005C3B7B"/>
    <w:rsid w:val="005C3ED0"/>
    <w:rsid w:val="005C405E"/>
    <w:rsid w:val="005C4101"/>
    <w:rsid w:val="005C4186"/>
    <w:rsid w:val="005C418F"/>
    <w:rsid w:val="005C4256"/>
    <w:rsid w:val="005C43EB"/>
    <w:rsid w:val="005C4590"/>
    <w:rsid w:val="005C4AF6"/>
    <w:rsid w:val="005C503A"/>
    <w:rsid w:val="005C51E3"/>
    <w:rsid w:val="005C523F"/>
    <w:rsid w:val="005C52B8"/>
    <w:rsid w:val="005C5877"/>
    <w:rsid w:val="005C5909"/>
    <w:rsid w:val="005C5AB2"/>
    <w:rsid w:val="005C5ADD"/>
    <w:rsid w:val="005C6095"/>
    <w:rsid w:val="005C60A0"/>
    <w:rsid w:val="005C6279"/>
    <w:rsid w:val="005C6349"/>
    <w:rsid w:val="005C6379"/>
    <w:rsid w:val="005C63EC"/>
    <w:rsid w:val="005C64FD"/>
    <w:rsid w:val="005C6B2C"/>
    <w:rsid w:val="005C6CE8"/>
    <w:rsid w:val="005C7284"/>
    <w:rsid w:val="005C7328"/>
    <w:rsid w:val="005C736F"/>
    <w:rsid w:val="005C7516"/>
    <w:rsid w:val="005C75A7"/>
    <w:rsid w:val="005C77D4"/>
    <w:rsid w:val="005C78AB"/>
    <w:rsid w:val="005C7ABE"/>
    <w:rsid w:val="005C7AD5"/>
    <w:rsid w:val="005C7C41"/>
    <w:rsid w:val="005C7C70"/>
    <w:rsid w:val="005C7CBF"/>
    <w:rsid w:val="005C7DCA"/>
    <w:rsid w:val="005D033F"/>
    <w:rsid w:val="005D04BF"/>
    <w:rsid w:val="005D0725"/>
    <w:rsid w:val="005D0797"/>
    <w:rsid w:val="005D07B2"/>
    <w:rsid w:val="005D09E7"/>
    <w:rsid w:val="005D0B8F"/>
    <w:rsid w:val="005D0DF8"/>
    <w:rsid w:val="005D1153"/>
    <w:rsid w:val="005D1409"/>
    <w:rsid w:val="005D1430"/>
    <w:rsid w:val="005D17C5"/>
    <w:rsid w:val="005D1A10"/>
    <w:rsid w:val="005D1DA0"/>
    <w:rsid w:val="005D1FFF"/>
    <w:rsid w:val="005D21FF"/>
    <w:rsid w:val="005D227F"/>
    <w:rsid w:val="005D22E5"/>
    <w:rsid w:val="005D23D0"/>
    <w:rsid w:val="005D2480"/>
    <w:rsid w:val="005D24E4"/>
    <w:rsid w:val="005D27D7"/>
    <w:rsid w:val="005D28A3"/>
    <w:rsid w:val="005D2AA9"/>
    <w:rsid w:val="005D2B4A"/>
    <w:rsid w:val="005D2CE2"/>
    <w:rsid w:val="005D2E44"/>
    <w:rsid w:val="005D340E"/>
    <w:rsid w:val="005D344E"/>
    <w:rsid w:val="005D35D9"/>
    <w:rsid w:val="005D3AE8"/>
    <w:rsid w:val="005D3B60"/>
    <w:rsid w:val="005D3DA1"/>
    <w:rsid w:val="005D40E7"/>
    <w:rsid w:val="005D427E"/>
    <w:rsid w:val="005D42C3"/>
    <w:rsid w:val="005D4411"/>
    <w:rsid w:val="005D444F"/>
    <w:rsid w:val="005D4459"/>
    <w:rsid w:val="005D44D4"/>
    <w:rsid w:val="005D4510"/>
    <w:rsid w:val="005D493B"/>
    <w:rsid w:val="005D5384"/>
    <w:rsid w:val="005D5561"/>
    <w:rsid w:val="005D5567"/>
    <w:rsid w:val="005D5A5E"/>
    <w:rsid w:val="005D5B94"/>
    <w:rsid w:val="005D5C6B"/>
    <w:rsid w:val="005D5DA1"/>
    <w:rsid w:val="005D5FD6"/>
    <w:rsid w:val="005D61A2"/>
    <w:rsid w:val="005D647A"/>
    <w:rsid w:val="005D64A3"/>
    <w:rsid w:val="005D6504"/>
    <w:rsid w:val="005D663F"/>
    <w:rsid w:val="005D66A8"/>
    <w:rsid w:val="005D6800"/>
    <w:rsid w:val="005D68F1"/>
    <w:rsid w:val="005D6918"/>
    <w:rsid w:val="005D6BF5"/>
    <w:rsid w:val="005D72D8"/>
    <w:rsid w:val="005D7313"/>
    <w:rsid w:val="005D79A6"/>
    <w:rsid w:val="005D7AF5"/>
    <w:rsid w:val="005D7CC7"/>
    <w:rsid w:val="005E0703"/>
    <w:rsid w:val="005E079A"/>
    <w:rsid w:val="005E07C7"/>
    <w:rsid w:val="005E0916"/>
    <w:rsid w:val="005E0B3F"/>
    <w:rsid w:val="005E0B98"/>
    <w:rsid w:val="005E0BE4"/>
    <w:rsid w:val="005E0EDC"/>
    <w:rsid w:val="005E0F48"/>
    <w:rsid w:val="005E104A"/>
    <w:rsid w:val="005E11A0"/>
    <w:rsid w:val="005E121C"/>
    <w:rsid w:val="005E12C1"/>
    <w:rsid w:val="005E164E"/>
    <w:rsid w:val="005E1923"/>
    <w:rsid w:val="005E1A8A"/>
    <w:rsid w:val="005E1F9F"/>
    <w:rsid w:val="005E2045"/>
    <w:rsid w:val="005E205D"/>
    <w:rsid w:val="005E211C"/>
    <w:rsid w:val="005E230E"/>
    <w:rsid w:val="005E243F"/>
    <w:rsid w:val="005E2692"/>
    <w:rsid w:val="005E27D5"/>
    <w:rsid w:val="005E2C5D"/>
    <w:rsid w:val="005E2DF4"/>
    <w:rsid w:val="005E3047"/>
    <w:rsid w:val="005E324E"/>
    <w:rsid w:val="005E3281"/>
    <w:rsid w:val="005E32B2"/>
    <w:rsid w:val="005E3607"/>
    <w:rsid w:val="005E3ACD"/>
    <w:rsid w:val="005E3B33"/>
    <w:rsid w:val="005E3B75"/>
    <w:rsid w:val="005E3D06"/>
    <w:rsid w:val="005E3D36"/>
    <w:rsid w:val="005E3D47"/>
    <w:rsid w:val="005E3F48"/>
    <w:rsid w:val="005E3F88"/>
    <w:rsid w:val="005E3FE4"/>
    <w:rsid w:val="005E451B"/>
    <w:rsid w:val="005E470C"/>
    <w:rsid w:val="005E4A90"/>
    <w:rsid w:val="005E4B39"/>
    <w:rsid w:val="005E4C59"/>
    <w:rsid w:val="005E4C79"/>
    <w:rsid w:val="005E4FB9"/>
    <w:rsid w:val="005E4FEB"/>
    <w:rsid w:val="005E5274"/>
    <w:rsid w:val="005E52F7"/>
    <w:rsid w:val="005E536B"/>
    <w:rsid w:val="005E5C03"/>
    <w:rsid w:val="005E5D46"/>
    <w:rsid w:val="005E5D85"/>
    <w:rsid w:val="005E5DA8"/>
    <w:rsid w:val="005E608B"/>
    <w:rsid w:val="005E6092"/>
    <w:rsid w:val="005E60B7"/>
    <w:rsid w:val="005E6466"/>
    <w:rsid w:val="005E64EF"/>
    <w:rsid w:val="005E66CF"/>
    <w:rsid w:val="005E6B64"/>
    <w:rsid w:val="005E6BB7"/>
    <w:rsid w:val="005E6DCF"/>
    <w:rsid w:val="005E6E4D"/>
    <w:rsid w:val="005E6F11"/>
    <w:rsid w:val="005E70DA"/>
    <w:rsid w:val="005E719B"/>
    <w:rsid w:val="005E7263"/>
    <w:rsid w:val="005E7410"/>
    <w:rsid w:val="005E7706"/>
    <w:rsid w:val="005E7882"/>
    <w:rsid w:val="005E78C0"/>
    <w:rsid w:val="005E798E"/>
    <w:rsid w:val="005E79A2"/>
    <w:rsid w:val="005E7A1D"/>
    <w:rsid w:val="005E7B2C"/>
    <w:rsid w:val="005E7B5E"/>
    <w:rsid w:val="005F00BE"/>
    <w:rsid w:val="005F014D"/>
    <w:rsid w:val="005F03FB"/>
    <w:rsid w:val="005F06A2"/>
    <w:rsid w:val="005F0B3B"/>
    <w:rsid w:val="005F0B79"/>
    <w:rsid w:val="005F0C13"/>
    <w:rsid w:val="005F128C"/>
    <w:rsid w:val="005F13B3"/>
    <w:rsid w:val="005F1433"/>
    <w:rsid w:val="005F152A"/>
    <w:rsid w:val="005F153F"/>
    <w:rsid w:val="005F17FF"/>
    <w:rsid w:val="005F1820"/>
    <w:rsid w:val="005F189B"/>
    <w:rsid w:val="005F18CC"/>
    <w:rsid w:val="005F1AFB"/>
    <w:rsid w:val="005F1D60"/>
    <w:rsid w:val="005F1F1E"/>
    <w:rsid w:val="005F247B"/>
    <w:rsid w:val="005F2A91"/>
    <w:rsid w:val="005F2B7A"/>
    <w:rsid w:val="005F2CE4"/>
    <w:rsid w:val="005F30BE"/>
    <w:rsid w:val="005F34C5"/>
    <w:rsid w:val="005F35ED"/>
    <w:rsid w:val="005F3808"/>
    <w:rsid w:val="005F38A5"/>
    <w:rsid w:val="005F3A99"/>
    <w:rsid w:val="005F3C26"/>
    <w:rsid w:val="005F3CAD"/>
    <w:rsid w:val="005F3E86"/>
    <w:rsid w:val="005F4014"/>
    <w:rsid w:val="005F41A2"/>
    <w:rsid w:val="005F41F3"/>
    <w:rsid w:val="005F4618"/>
    <w:rsid w:val="005F4712"/>
    <w:rsid w:val="005F487D"/>
    <w:rsid w:val="005F4B3B"/>
    <w:rsid w:val="005F4EDA"/>
    <w:rsid w:val="005F51C0"/>
    <w:rsid w:val="005F52B5"/>
    <w:rsid w:val="005F52FC"/>
    <w:rsid w:val="005F5732"/>
    <w:rsid w:val="005F57FA"/>
    <w:rsid w:val="005F5C28"/>
    <w:rsid w:val="005F5CA2"/>
    <w:rsid w:val="005F5D54"/>
    <w:rsid w:val="005F6005"/>
    <w:rsid w:val="005F609F"/>
    <w:rsid w:val="005F62EF"/>
    <w:rsid w:val="005F6469"/>
    <w:rsid w:val="005F65E3"/>
    <w:rsid w:val="005F6629"/>
    <w:rsid w:val="005F6666"/>
    <w:rsid w:val="005F695F"/>
    <w:rsid w:val="005F6A33"/>
    <w:rsid w:val="005F6A34"/>
    <w:rsid w:val="005F6A8B"/>
    <w:rsid w:val="005F6EF1"/>
    <w:rsid w:val="005F6FAB"/>
    <w:rsid w:val="005F6FF9"/>
    <w:rsid w:val="005F702A"/>
    <w:rsid w:val="005F71E5"/>
    <w:rsid w:val="005F74BD"/>
    <w:rsid w:val="005F77C5"/>
    <w:rsid w:val="005F7B9B"/>
    <w:rsid w:val="005F7B9F"/>
    <w:rsid w:val="005F7ED8"/>
    <w:rsid w:val="006000B1"/>
    <w:rsid w:val="0060013C"/>
    <w:rsid w:val="006003CD"/>
    <w:rsid w:val="00600754"/>
    <w:rsid w:val="006009C1"/>
    <w:rsid w:val="00600CB2"/>
    <w:rsid w:val="00600D30"/>
    <w:rsid w:val="00600DEE"/>
    <w:rsid w:val="00600FAA"/>
    <w:rsid w:val="00601184"/>
    <w:rsid w:val="00601516"/>
    <w:rsid w:val="00601602"/>
    <w:rsid w:val="00601952"/>
    <w:rsid w:val="006019E5"/>
    <w:rsid w:val="00601A21"/>
    <w:rsid w:val="00601A5A"/>
    <w:rsid w:val="00601BFE"/>
    <w:rsid w:val="00601E65"/>
    <w:rsid w:val="00601E73"/>
    <w:rsid w:val="006020D1"/>
    <w:rsid w:val="00602208"/>
    <w:rsid w:val="006026CF"/>
    <w:rsid w:val="00602737"/>
    <w:rsid w:val="00602990"/>
    <w:rsid w:val="00602AFE"/>
    <w:rsid w:val="00602D28"/>
    <w:rsid w:val="00603168"/>
    <w:rsid w:val="006034DD"/>
    <w:rsid w:val="00603727"/>
    <w:rsid w:val="006039B4"/>
    <w:rsid w:val="00603A00"/>
    <w:rsid w:val="00603AC6"/>
    <w:rsid w:val="006040AC"/>
    <w:rsid w:val="006042D0"/>
    <w:rsid w:val="00604534"/>
    <w:rsid w:val="006045C4"/>
    <w:rsid w:val="00604627"/>
    <w:rsid w:val="00604CED"/>
    <w:rsid w:val="00604D13"/>
    <w:rsid w:val="00604D3E"/>
    <w:rsid w:val="00604DAE"/>
    <w:rsid w:val="00604F3A"/>
    <w:rsid w:val="00604F98"/>
    <w:rsid w:val="00605102"/>
    <w:rsid w:val="0060546D"/>
    <w:rsid w:val="0060548F"/>
    <w:rsid w:val="00605764"/>
    <w:rsid w:val="006057AF"/>
    <w:rsid w:val="00605BBB"/>
    <w:rsid w:val="00605C17"/>
    <w:rsid w:val="00605C8C"/>
    <w:rsid w:val="00605CFB"/>
    <w:rsid w:val="00605F29"/>
    <w:rsid w:val="006061A2"/>
    <w:rsid w:val="006066D8"/>
    <w:rsid w:val="006067C6"/>
    <w:rsid w:val="006067F7"/>
    <w:rsid w:val="00606831"/>
    <w:rsid w:val="0060686B"/>
    <w:rsid w:val="006069B4"/>
    <w:rsid w:val="00606A42"/>
    <w:rsid w:val="00606B26"/>
    <w:rsid w:val="00606D5E"/>
    <w:rsid w:val="006070E7"/>
    <w:rsid w:val="0060719B"/>
    <w:rsid w:val="006071B7"/>
    <w:rsid w:val="00607228"/>
    <w:rsid w:val="006073E0"/>
    <w:rsid w:val="006073F7"/>
    <w:rsid w:val="006075DA"/>
    <w:rsid w:val="0060795A"/>
    <w:rsid w:val="00607A14"/>
    <w:rsid w:val="00607B25"/>
    <w:rsid w:val="00607B83"/>
    <w:rsid w:val="00607D96"/>
    <w:rsid w:val="00607DB5"/>
    <w:rsid w:val="00607FD4"/>
    <w:rsid w:val="006100F0"/>
    <w:rsid w:val="006104BD"/>
    <w:rsid w:val="0061054A"/>
    <w:rsid w:val="00610657"/>
    <w:rsid w:val="00610728"/>
    <w:rsid w:val="006107A7"/>
    <w:rsid w:val="006107B9"/>
    <w:rsid w:val="00610B0B"/>
    <w:rsid w:val="00610B42"/>
    <w:rsid w:val="00610C4A"/>
    <w:rsid w:val="00610DAE"/>
    <w:rsid w:val="00610DE3"/>
    <w:rsid w:val="00611244"/>
    <w:rsid w:val="006115C9"/>
    <w:rsid w:val="006115EE"/>
    <w:rsid w:val="0061186A"/>
    <w:rsid w:val="00611A5B"/>
    <w:rsid w:val="00611BE7"/>
    <w:rsid w:val="00611CD2"/>
    <w:rsid w:val="00611CDA"/>
    <w:rsid w:val="00611DD6"/>
    <w:rsid w:val="00611EF3"/>
    <w:rsid w:val="00611F77"/>
    <w:rsid w:val="00612159"/>
    <w:rsid w:val="00612288"/>
    <w:rsid w:val="006122F4"/>
    <w:rsid w:val="006124BB"/>
    <w:rsid w:val="00612582"/>
    <w:rsid w:val="00612605"/>
    <w:rsid w:val="006126BF"/>
    <w:rsid w:val="00612A11"/>
    <w:rsid w:val="00612CD3"/>
    <w:rsid w:val="00612D6A"/>
    <w:rsid w:val="00612F63"/>
    <w:rsid w:val="00612FEB"/>
    <w:rsid w:val="00613162"/>
    <w:rsid w:val="00613528"/>
    <w:rsid w:val="00613805"/>
    <w:rsid w:val="00613ABF"/>
    <w:rsid w:val="00614002"/>
    <w:rsid w:val="00614143"/>
    <w:rsid w:val="006141B5"/>
    <w:rsid w:val="006142A5"/>
    <w:rsid w:val="00614584"/>
    <w:rsid w:val="006145CB"/>
    <w:rsid w:val="00614768"/>
    <w:rsid w:val="00614885"/>
    <w:rsid w:val="00615172"/>
    <w:rsid w:val="00615537"/>
    <w:rsid w:val="00615549"/>
    <w:rsid w:val="00615566"/>
    <w:rsid w:val="00615680"/>
    <w:rsid w:val="006156CC"/>
    <w:rsid w:val="006157D5"/>
    <w:rsid w:val="00615804"/>
    <w:rsid w:val="0061594D"/>
    <w:rsid w:val="006159A7"/>
    <w:rsid w:val="00615A72"/>
    <w:rsid w:val="00615C10"/>
    <w:rsid w:val="00615C43"/>
    <w:rsid w:val="00615C57"/>
    <w:rsid w:val="00615DDB"/>
    <w:rsid w:val="006160C4"/>
    <w:rsid w:val="00616326"/>
    <w:rsid w:val="0061661F"/>
    <w:rsid w:val="00616688"/>
    <w:rsid w:val="006167C6"/>
    <w:rsid w:val="00616F5F"/>
    <w:rsid w:val="00616FB0"/>
    <w:rsid w:val="00617324"/>
    <w:rsid w:val="006174B2"/>
    <w:rsid w:val="006176F1"/>
    <w:rsid w:val="006177DB"/>
    <w:rsid w:val="006177E2"/>
    <w:rsid w:val="006179D8"/>
    <w:rsid w:val="00617B1F"/>
    <w:rsid w:val="00617B35"/>
    <w:rsid w:val="00617E1C"/>
    <w:rsid w:val="0062005A"/>
    <w:rsid w:val="00620244"/>
    <w:rsid w:val="00620296"/>
    <w:rsid w:val="006205CE"/>
    <w:rsid w:val="006208BB"/>
    <w:rsid w:val="00620955"/>
    <w:rsid w:val="00620A41"/>
    <w:rsid w:val="00620B4E"/>
    <w:rsid w:val="00620FB2"/>
    <w:rsid w:val="0062127F"/>
    <w:rsid w:val="00621B09"/>
    <w:rsid w:val="00621E72"/>
    <w:rsid w:val="00621EF2"/>
    <w:rsid w:val="0062211A"/>
    <w:rsid w:val="00622319"/>
    <w:rsid w:val="006223AE"/>
    <w:rsid w:val="006224C4"/>
    <w:rsid w:val="006225CD"/>
    <w:rsid w:val="00622699"/>
    <w:rsid w:val="00622784"/>
    <w:rsid w:val="00622818"/>
    <w:rsid w:val="00622986"/>
    <w:rsid w:val="00622AB5"/>
    <w:rsid w:val="00622CBC"/>
    <w:rsid w:val="00622DAA"/>
    <w:rsid w:val="00622F65"/>
    <w:rsid w:val="00623235"/>
    <w:rsid w:val="00623558"/>
    <w:rsid w:val="0062357F"/>
    <w:rsid w:val="006235B5"/>
    <w:rsid w:val="00623655"/>
    <w:rsid w:val="0062372F"/>
    <w:rsid w:val="006239FC"/>
    <w:rsid w:val="00623C31"/>
    <w:rsid w:val="00623C46"/>
    <w:rsid w:val="006240A7"/>
    <w:rsid w:val="00624166"/>
    <w:rsid w:val="00624712"/>
    <w:rsid w:val="0062478D"/>
    <w:rsid w:val="00624804"/>
    <w:rsid w:val="00624884"/>
    <w:rsid w:val="00624ABB"/>
    <w:rsid w:val="00624B98"/>
    <w:rsid w:val="00624DE0"/>
    <w:rsid w:val="00624F40"/>
    <w:rsid w:val="00625230"/>
    <w:rsid w:val="006252F0"/>
    <w:rsid w:val="00625398"/>
    <w:rsid w:val="006254C6"/>
    <w:rsid w:val="006255E8"/>
    <w:rsid w:val="00625668"/>
    <w:rsid w:val="006257B0"/>
    <w:rsid w:val="006257B7"/>
    <w:rsid w:val="006258EB"/>
    <w:rsid w:val="0062595A"/>
    <w:rsid w:val="00625A64"/>
    <w:rsid w:val="00625AB7"/>
    <w:rsid w:val="00625AE4"/>
    <w:rsid w:val="00625B62"/>
    <w:rsid w:val="00625CE3"/>
    <w:rsid w:val="00625D60"/>
    <w:rsid w:val="00625E6F"/>
    <w:rsid w:val="00625EA0"/>
    <w:rsid w:val="00625EA5"/>
    <w:rsid w:val="00626416"/>
    <w:rsid w:val="00626459"/>
    <w:rsid w:val="00626596"/>
    <w:rsid w:val="006265F6"/>
    <w:rsid w:val="00626642"/>
    <w:rsid w:val="006267FE"/>
    <w:rsid w:val="0062688D"/>
    <w:rsid w:val="006269A5"/>
    <w:rsid w:val="00626C6E"/>
    <w:rsid w:val="00626D94"/>
    <w:rsid w:val="0062718F"/>
    <w:rsid w:val="006279D5"/>
    <w:rsid w:val="006279E2"/>
    <w:rsid w:val="00627A77"/>
    <w:rsid w:val="00627E26"/>
    <w:rsid w:val="00627E2C"/>
    <w:rsid w:val="00627E33"/>
    <w:rsid w:val="00627F38"/>
    <w:rsid w:val="0063017F"/>
    <w:rsid w:val="006304F5"/>
    <w:rsid w:val="006306C1"/>
    <w:rsid w:val="006306C9"/>
    <w:rsid w:val="00630715"/>
    <w:rsid w:val="00630B11"/>
    <w:rsid w:val="00630EA6"/>
    <w:rsid w:val="006311B5"/>
    <w:rsid w:val="006311B6"/>
    <w:rsid w:val="0063129D"/>
    <w:rsid w:val="006318FA"/>
    <w:rsid w:val="00631908"/>
    <w:rsid w:val="00631C94"/>
    <w:rsid w:val="00631F02"/>
    <w:rsid w:val="006322C8"/>
    <w:rsid w:val="006324AE"/>
    <w:rsid w:val="0063262A"/>
    <w:rsid w:val="00632667"/>
    <w:rsid w:val="006327A9"/>
    <w:rsid w:val="00632816"/>
    <w:rsid w:val="00632A0C"/>
    <w:rsid w:val="00632C9F"/>
    <w:rsid w:val="006333A9"/>
    <w:rsid w:val="00633423"/>
    <w:rsid w:val="00633A93"/>
    <w:rsid w:val="00633B51"/>
    <w:rsid w:val="00634387"/>
    <w:rsid w:val="0063456D"/>
    <w:rsid w:val="006346EF"/>
    <w:rsid w:val="006347E0"/>
    <w:rsid w:val="006348D7"/>
    <w:rsid w:val="006349C8"/>
    <w:rsid w:val="00634BE4"/>
    <w:rsid w:val="00634D5C"/>
    <w:rsid w:val="00634DFD"/>
    <w:rsid w:val="00634F15"/>
    <w:rsid w:val="0063527B"/>
    <w:rsid w:val="006352A1"/>
    <w:rsid w:val="00635359"/>
    <w:rsid w:val="0063547C"/>
    <w:rsid w:val="006355E9"/>
    <w:rsid w:val="00635AFA"/>
    <w:rsid w:val="00635CBA"/>
    <w:rsid w:val="00635ECB"/>
    <w:rsid w:val="00635F21"/>
    <w:rsid w:val="0063638D"/>
    <w:rsid w:val="006363BA"/>
    <w:rsid w:val="00636431"/>
    <w:rsid w:val="006364DF"/>
    <w:rsid w:val="00636D1B"/>
    <w:rsid w:val="00636DD8"/>
    <w:rsid w:val="00636F8F"/>
    <w:rsid w:val="00637569"/>
    <w:rsid w:val="00637693"/>
    <w:rsid w:val="00637789"/>
    <w:rsid w:val="0063778F"/>
    <w:rsid w:val="006377A6"/>
    <w:rsid w:val="006378D3"/>
    <w:rsid w:val="00637B55"/>
    <w:rsid w:val="00637EB5"/>
    <w:rsid w:val="00640495"/>
    <w:rsid w:val="006404B4"/>
    <w:rsid w:val="0064097C"/>
    <w:rsid w:val="00640BD1"/>
    <w:rsid w:val="00640CD3"/>
    <w:rsid w:val="00640D57"/>
    <w:rsid w:val="00640DB1"/>
    <w:rsid w:val="00640F8A"/>
    <w:rsid w:val="0064100B"/>
    <w:rsid w:val="0064106A"/>
    <w:rsid w:val="0064116C"/>
    <w:rsid w:val="00641B82"/>
    <w:rsid w:val="00641F48"/>
    <w:rsid w:val="00641FC9"/>
    <w:rsid w:val="0064235B"/>
    <w:rsid w:val="006426BD"/>
    <w:rsid w:val="00642AF4"/>
    <w:rsid w:val="00642B48"/>
    <w:rsid w:val="00642C2F"/>
    <w:rsid w:val="00642C43"/>
    <w:rsid w:val="00642D88"/>
    <w:rsid w:val="006430A4"/>
    <w:rsid w:val="006432AD"/>
    <w:rsid w:val="00643330"/>
    <w:rsid w:val="006435A9"/>
    <w:rsid w:val="006439A1"/>
    <w:rsid w:val="006439E2"/>
    <w:rsid w:val="00643A2D"/>
    <w:rsid w:val="00643C68"/>
    <w:rsid w:val="00643EF7"/>
    <w:rsid w:val="00643F80"/>
    <w:rsid w:val="00644054"/>
    <w:rsid w:val="00644656"/>
    <w:rsid w:val="0064465A"/>
    <w:rsid w:val="0064490D"/>
    <w:rsid w:val="0064491D"/>
    <w:rsid w:val="00644A04"/>
    <w:rsid w:val="00644E04"/>
    <w:rsid w:val="00644E0D"/>
    <w:rsid w:val="00644FA2"/>
    <w:rsid w:val="0064531D"/>
    <w:rsid w:val="00645458"/>
    <w:rsid w:val="00645531"/>
    <w:rsid w:val="006456F6"/>
    <w:rsid w:val="00645CE0"/>
    <w:rsid w:val="00645D3C"/>
    <w:rsid w:val="0064620E"/>
    <w:rsid w:val="00646268"/>
    <w:rsid w:val="006464BA"/>
    <w:rsid w:val="006467D0"/>
    <w:rsid w:val="0064694E"/>
    <w:rsid w:val="0064697B"/>
    <w:rsid w:val="00646B91"/>
    <w:rsid w:val="00646C8C"/>
    <w:rsid w:val="00646C98"/>
    <w:rsid w:val="00646CB8"/>
    <w:rsid w:val="00646CE6"/>
    <w:rsid w:val="00646CE9"/>
    <w:rsid w:val="0064716E"/>
    <w:rsid w:val="00647195"/>
    <w:rsid w:val="0064734D"/>
    <w:rsid w:val="006477C0"/>
    <w:rsid w:val="00647A0B"/>
    <w:rsid w:val="00647DD1"/>
    <w:rsid w:val="00647F4C"/>
    <w:rsid w:val="00650131"/>
    <w:rsid w:val="00650390"/>
    <w:rsid w:val="00650525"/>
    <w:rsid w:val="0065059B"/>
    <w:rsid w:val="0065078A"/>
    <w:rsid w:val="00650873"/>
    <w:rsid w:val="006514F5"/>
    <w:rsid w:val="0065156A"/>
    <w:rsid w:val="006517F7"/>
    <w:rsid w:val="00651E4F"/>
    <w:rsid w:val="0065205B"/>
    <w:rsid w:val="00652066"/>
    <w:rsid w:val="0065208D"/>
    <w:rsid w:val="00652160"/>
    <w:rsid w:val="00652329"/>
    <w:rsid w:val="00652727"/>
    <w:rsid w:val="00652854"/>
    <w:rsid w:val="0065293E"/>
    <w:rsid w:val="00652998"/>
    <w:rsid w:val="00652AE1"/>
    <w:rsid w:val="00653082"/>
    <w:rsid w:val="00653285"/>
    <w:rsid w:val="0065339D"/>
    <w:rsid w:val="006533AB"/>
    <w:rsid w:val="0065345C"/>
    <w:rsid w:val="00653548"/>
    <w:rsid w:val="006535E6"/>
    <w:rsid w:val="006538D7"/>
    <w:rsid w:val="00653A1C"/>
    <w:rsid w:val="00653C4E"/>
    <w:rsid w:val="00653E14"/>
    <w:rsid w:val="00653FEC"/>
    <w:rsid w:val="00654100"/>
    <w:rsid w:val="006544A3"/>
    <w:rsid w:val="006544C1"/>
    <w:rsid w:val="006544EC"/>
    <w:rsid w:val="006545E3"/>
    <w:rsid w:val="00654896"/>
    <w:rsid w:val="006548E5"/>
    <w:rsid w:val="00654A8B"/>
    <w:rsid w:val="00654F23"/>
    <w:rsid w:val="006553E0"/>
    <w:rsid w:val="006555C6"/>
    <w:rsid w:val="00655642"/>
    <w:rsid w:val="00655790"/>
    <w:rsid w:val="00655CFC"/>
    <w:rsid w:val="00655E38"/>
    <w:rsid w:val="006562D4"/>
    <w:rsid w:val="00656348"/>
    <w:rsid w:val="00656872"/>
    <w:rsid w:val="006568D7"/>
    <w:rsid w:val="00656E77"/>
    <w:rsid w:val="00657115"/>
    <w:rsid w:val="006574C3"/>
    <w:rsid w:val="00657572"/>
    <w:rsid w:val="006577EE"/>
    <w:rsid w:val="00657A7C"/>
    <w:rsid w:val="00657C2F"/>
    <w:rsid w:val="00657D43"/>
    <w:rsid w:val="00657E80"/>
    <w:rsid w:val="00657F55"/>
    <w:rsid w:val="006602D5"/>
    <w:rsid w:val="006607D1"/>
    <w:rsid w:val="006607E3"/>
    <w:rsid w:val="006608E2"/>
    <w:rsid w:val="006609A2"/>
    <w:rsid w:val="00660A48"/>
    <w:rsid w:val="00660ACF"/>
    <w:rsid w:val="00660AE5"/>
    <w:rsid w:val="00660AFB"/>
    <w:rsid w:val="00660BA0"/>
    <w:rsid w:val="00660BB7"/>
    <w:rsid w:val="00660DB9"/>
    <w:rsid w:val="00660DCE"/>
    <w:rsid w:val="00660E00"/>
    <w:rsid w:val="00661334"/>
    <w:rsid w:val="006613A8"/>
    <w:rsid w:val="006614EA"/>
    <w:rsid w:val="0066177C"/>
    <w:rsid w:val="006617DE"/>
    <w:rsid w:val="00661D3A"/>
    <w:rsid w:val="00661D6D"/>
    <w:rsid w:val="00661E2C"/>
    <w:rsid w:val="00661EBE"/>
    <w:rsid w:val="00662032"/>
    <w:rsid w:val="0066207C"/>
    <w:rsid w:val="006622CD"/>
    <w:rsid w:val="006624C8"/>
    <w:rsid w:val="0066256C"/>
    <w:rsid w:val="00662676"/>
    <w:rsid w:val="006628B3"/>
    <w:rsid w:val="006629ED"/>
    <w:rsid w:val="00662B27"/>
    <w:rsid w:val="00662BB5"/>
    <w:rsid w:val="00662E1E"/>
    <w:rsid w:val="0066305A"/>
    <w:rsid w:val="0066348A"/>
    <w:rsid w:val="00663559"/>
    <w:rsid w:val="00663896"/>
    <w:rsid w:val="006638FA"/>
    <w:rsid w:val="00663C28"/>
    <w:rsid w:val="00663F66"/>
    <w:rsid w:val="006641D1"/>
    <w:rsid w:val="00664481"/>
    <w:rsid w:val="006648F7"/>
    <w:rsid w:val="00664989"/>
    <w:rsid w:val="00664AFB"/>
    <w:rsid w:val="00664C4A"/>
    <w:rsid w:val="00664CAA"/>
    <w:rsid w:val="00664DB3"/>
    <w:rsid w:val="00664E52"/>
    <w:rsid w:val="00664E92"/>
    <w:rsid w:val="00665079"/>
    <w:rsid w:val="0066542F"/>
    <w:rsid w:val="006654C2"/>
    <w:rsid w:val="006655D2"/>
    <w:rsid w:val="0066566C"/>
    <w:rsid w:val="00665A3D"/>
    <w:rsid w:val="00665CC3"/>
    <w:rsid w:val="00665F70"/>
    <w:rsid w:val="00665F92"/>
    <w:rsid w:val="006660D8"/>
    <w:rsid w:val="0066614A"/>
    <w:rsid w:val="00666157"/>
    <w:rsid w:val="00666419"/>
    <w:rsid w:val="006664A8"/>
    <w:rsid w:val="00666734"/>
    <w:rsid w:val="006667AE"/>
    <w:rsid w:val="00666846"/>
    <w:rsid w:val="00666954"/>
    <w:rsid w:val="006669D3"/>
    <w:rsid w:val="00666B2C"/>
    <w:rsid w:val="00666B9E"/>
    <w:rsid w:val="00666C71"/>
    <w:rsid w:val="00666E25"/>
    <w:rsid w:val="00667144"/>
    <w:rsid w:val="006671D3"/>
    <w:rsid w:val="006672B3"/>
    <w:rsid w:val="0066730D"/>
    <w:rsid w:val="006673C6"/>
    <w:rsid w:val="006679EA"/>
    <w:rsid w:val="00667AA5"/>
    <w:rsid w:val="00667ACC"/>
    <w:rsid w:val="00667C52"/>
    <w:rsid w:val="00667F8D"/>
    <w:rsid w:val="00667FEB"/>
    <w:rsid w:val="00670032"/>
    <w:rsid w:val="0067004B"/>
    <w:rsid w:val="00670331"/>
    <w:rsid w:val="006705B8"/>
    <w:rsid w:val="00670690"/>
    <w:rsid w:val="0067089B"/>
    <w:rsid w:val="00670C73"/>
    <w:rsid w:val="00670EDF"/>
    <w:rsid w:val="00671030"/>
    <w:rsid w:val="00671177"/>
    <w:rsid w:val="00671369"/>
    <w:rsid w:val="00671422"/>
    <w:rsid w:val="006714DF"/>
    <w:rsid w:val="00671522"/>
    <w:rsid w:val="006717CE"/>
    <w:rsid w:val="006718F9"/>
    <w:rsid w:val="00671A40"/>
    <w:rsid w:val="006721EA"/>
    <w:rsid w:val="00672287"/>
    <w:rsid w:val="00672429"/>
    <w:rsid w:val="00672588"/>
    <w:rsid w:val="006725BC"/>
    <w:rsid w:val="00672674"/>
    <w:rsid w:val="006728B7"/>
    <w:rsid w:val="00672972"/>
    <w:rsid w:val="0067302C"/>
    <w:rsid w:val="00673280"/>
    <w:rsid w:val="006732BA"/>
    <w:rsid w:val="00673359"/>
    <w:rsid w:val="006733E3"/>
    <w:rsid w:val="00673404"/>
    <w:rsid w:val="00673548"/>
    <w:rsid w:val="0067361D"/>
    <w:rsid w:val="006737C8"/>
    <w:rsid w:val="006738FD"/>
    <w:rsid w:val="006740D6"/>
    <w:rsid w:val="00674369"/>
    <w:rsid w:val="006743DE"/>
    <w:rsid w:val="006744E1"/>
    <w:rsid w:val="0067468D"/>
    <w:rsid w:val="00674724"/>
    <w:rsid w:val="00674758"/>
    <w:rsid w:val="006747B5"/>
    <w:rsid w:val="006747E7"/>
    <w:rsid w:val="00674878"/>
    <w:rsid w:val="006748F5"/>
    <w:rsid w:val="00674C57"/>
    <w:rsid w:val="00674CA8"/>
    <w:rsid w:val="00675539"/>
    <w:rsid w:val="006755E3"/>
    <w:rsid w:val="006758D3"/>
    <w:rsid w:val="00676084"/>
    <w:rsid w:val="00676270"/>
    <w:rsid w:val="00676A96"/>
    <w:rsid w:val="00676C1E"/>
    <w:rsid w:val="0067707B"/>
    <w:rsid w:val="006772AF"/>
    <w:rsid w:val="00677421"/>
    <w:rsid w:val="0067778F"/>
    <w:rsid w:val="006777F5"/>
    <w:rsid w:val="00677825"/>
    <w:rsid w:val="0067796F"/>
    <w:rsid w:val="00677C9B"/>
    <w:rsid w:val="00677D11"/>
    <w:rsid w:val="00677FF2"/>
    <w:rsid w:val="00680A5B"/>
    <w:rsid w:val="00680B90"/>
    <w:rsid w:val="00680FF3"/>
    <w:rsid w:val="006810BF"/>
    <w:rsid w:val="00681254"/>
    <w:rsid w:val="0068134B"/>
    <w:rsid w:val="0068135D"/>
    <w:rsid w:val="0068137C"/>
    <w:rsid w:val="0068137D"/>
    <w:rsid w:val="006813E8"/>
    <w:rsid w:val="0068156C"/>
    <w:rsid w:val="0068168F"/>
    <w:rsid w:val="0068169D"/>
    <w:rsid w:val="0068178F"/>
    <w:rsid w:val="00681798"/>
    <w:rsid w:val="00681AA2"/>
    <w:rsid w:val="00681AA4"/>
    <w:rsid w:val="00681C2D"/>
    <w:rsid w:val="00682014"/>
    <w:rsid w:val="006822CF"/>
    <w:rsid w:val="0068237E"/>
    <w:rsid w:val="00682528"/>
    <w:rsid w:val="00682A1B"/>
    <w:rsid w:val="00682AE3"/>
    <w:rsid w:val="00682B14"/>
    <w:rsid w:val="00682C91"/>
    <w:rsid w:val="00682E14"/>
    <w:rsid w:val="00683023"/>
    <w:rsid w:val="0068321C"/>
    <w:rsid w:val="00683276"/>
    <w:rsid w:val="006832EB"/>
    <w:rsid w:val="006838FA"/>
    <w:rsid w:val="00683D1B"/>
    <w:rsid w:val="006842C9"/>
    <w:rsid w:val="00684661"/>
    <w:rsid w:val="00684B7A"/>
    <w:rsid w:val="00684DDE"/>
    <w:rsid w:val="00684E5B"/>
    <w:rsid w:val="00684E9F"/>
    <w:rsid w:val="00684F08"/>
    <w:rsid w:val="0068505B"/>
    <w:rsid w:val="006852FE"/>
    <w:rsid w:val="0068531A"/>
    <w:rsid w:val="006853EE"/>
    <w:rsid w:val="00685444"/>
    <w:rsid w:val="006854AE"/>
    <w:rsid w:val="006854F6"/>
    <w:rsid w:val="0068558B"/>
    <w:rsid w:val="0068562C"/>
    <w:rsid w:val="0068566E"/>
    <w:rsid w:val="00685688"/>
    <w:rsid w:val="00685EBD"/>
    <w:rsid w:val="00686145"/>
    <w:rsid w:val="006862D1"/>
    <w:rsid w:val="006864AE"/>
    <w:rsid w:val="006865F8"/>
    <w:rsid w:val="00686661"/>
    <w:rsid w:val="00686723"/>
    <w:rsid w:val="006867F3"/>
    <w:rsid w:val="006869BE"/>
    <w:rsid w:val="00686CE1"/>
    <w:rsid w:val="00686FB5"/>
    <w:rsid w:val="00686FCA"/>
    <w:rsid w:val="00686FF5"/>
    <w:rsid w:val="00687009"/>
    <w:rsid w:val="0068706B"/>
    <w:rsid w:val="00687083"/>
    <w:rsid w:val="0068718B"/>
    <w:rsid w:val="006873FA"/>
    <w:rsid w:val="00687415"/>
    <w:rsid w:val="0068741E"/>
    <w:rsid w:val="00687528"/>
    <w:rsid w:val="00687A88"/>
    <w:rsid w:val="00687D80"/>
    <w:rsid w:val="00687DBA"/>
    <w:rsid w:val="00687FEC"/>
    <w:rsid w:val="0069007E"/>
    <w:rsid w:val="00690256"/>
    <w:rsid w:val="006905A4"/>
    <w:rsid w:val="00690671"/>
    <w:rsid w:val="006907E3"/>
    <w:rsid w:val="00690903"/>
    <w:rsid w:val="0069092D"/>
    <w:rsid w:val="0069096E"/>
    <w:rsid w:val="00690986"/>
    <w:rsid w:val="00690A44"/>
    <w:rsid w:val="00690B7D"/>
    <w:rsid w:val="00690CAB"/>
    <w:rsid w:val="00690DA8"/>
    <w:rsid w:val="006914A3"/>
    <w:rsid w:val="006914B7"/>
    <w:rsid w:val="00691878"/>
    <w:rsid w:val="006919BA"/>
    <w:rsid w:val="00691AC7"/>
    <w:rsid w:val="00691BD4"/>
    <w:rsid w:val="00691D71"/>
    <w:rsid w:val="00692566"/>
    <w:rsid w:val="00692699"/>
    <w:rsid w:val="006927BF"/>
    <w:rsid w:val="006928E1"/>
    <w:rsid w:val="006929CD"/>
    <w:rsid w:val="00692AA9"/>
    <w:rsid w:val="00692DD0"/>
    <w:rsid w:val="00692E07"/>
    <w:rsid w:val="00692E24"/>
    <w:rsid w:val="00692E83"/>
    <w:rsid w:val="00692FD9"/>
    <w:rsid w:val="00693014"/>
    <w:rsid w:val="0069313F"/>
    <w:rsid w:val="00693160"/>
    <w:rsid w:val="00693741"/>
    <w:rsid w:val="006937EC"/>
    <w:rsid w:val="00693829"/>
    <w:rsid w:val="006938D0"/>
    <w:rsid w:val="00693A60"/>
    <w:rsid w:val="00693CF9"/>
    <w:rsid w:val="00693FB7"/>
    <w:rsid w:val="00693FCF"/>
    <w:rsid w:val="00694184"/>
    <w:rsid w:val="006942BD"/>
    <w:rsid w:val="00694374"/>
    <w:rsid w:val="00694487"/>
    <w:rsid w:val="006944F6"/>
    <w:rsid w:val="00694C2B"/>
    <w:rsid w:val="00694DC4"/>
    <w:rsid w:val="00694F1A"/>
    <w:rsid w:val="00695108"/>
    <w:rsid w:val="006954EC"/>
    <w:rsid w:val="0069564E"/>
    <w:rsid w:val="00695764"/>
    <w:rsid w:val="0069577A"/>
    <w:rsid w:val="00695B0A"/>
    <w:rsid w:val="00695C30"/>
    <w:rsid w:val="00695C51"/>
    <w:rsid w:val="00695DDB"/>
    <w:rsid w:val="00695E82"/>
    <w:rsid w:val="00695F50"/>
    <w:rsid w:val="00696047"/>
    <w:rsid w:val="00696183"/>
    <w:rsid w:val="006963EE"/>
    <w:rsid w:val="006966AD"/>
    <w:rsid w:val="00696952"/>
    <w:rsid w:val="00696BE0"/>
    <w:rsid w:val="00696C87"/>
    <w:rsid w:val="00696E0B"/>
    <w:rsid w:val="00696F52"/>
    <w:rsid w:val="0069713C"/>
    <w:rsid w:val="0069718C"/>
    <w:rsid w:val="006972BB"/>
    <w:rsid w:val="006979DE"/>
    <w:rsid w:val="00697B49"/>
    <w:rsid w:val="006A000D"/>
    <w:rsid w:val="006A0094"/>
    <w:rsid w:val="006A02A6"/>
    <w:rsid w:val="006A038D"/>
    <w:rsid w:val="006A03C3"/>
    <w:rsid w:val="006A0988"/>
    <w:rsid w:val="006A0DC3"/>
    <w:rsid w:val="006A0E32"/>
    <w:rsid w:val="006A1308"/>
    <w:rsid w:val="006A1510"/>
    <w:rsid w:val="006A152B"/>
    <w:rsid w:val="006A1550"/>
    <w:rsid w:val="006A16BA"/>
    <w:rsid w:val="006A1761"/>
    <w:rsid w:val="006A1AA9"/>
    <w:rsid w:val="006A1B37"/>
    <w:rsid w:val="006A1C7D"/>
    <w:rsid w:val="006A1CDF"/>
    <w:rsid w:val="006A1D22"/>
    <w:rsid w:val="006A1D4C"/>
    <w:rsid w:val="006A1EBB"/>
    <w:rsid w:val="006A1FD9"/>
    <w:rsid w:val="006A22CD"/>
    <w:rsid w:val="006A2333"/>
    <w:rsid w:val="006A2543"/>
    <w:rsid w:val="006A2695"/>
    <w:rsid w:val="006A2A2A"/>
    <w:rsid w:val="006A2CF7"/>
    <w:rsid w:val="006A30AD"/>
    <w:rsid w:val="006A35B9"/>
    <w:rsid w:val="006A3921"/>
    <w:rsid w:val="006A3BCA"/>
    <w:rsid w:val="006A4213"/>
    <w:rsid w:val="006A4284"/>
    <w:rsid w:val="006A4A3A"/>
    <w:rsid w:val="006A4AC0"/>
    <w:rsid w:val="006A4C38"/>
    <w:rsid w:val="006A4C9C"/>
    <w:rsid w:val="006A4D4C"/>
    <w:rsid w:val="006A4DDF"/>
    <w:rsid w:val="006A533B"/>
    <w:rsid w:val="006A54B9"/>
    <w:rsid w:val="006A554D"/>
    <w:rsid w:val="006A57C8"/>
    <w:rsid w:val="006A5809"/>
    <w:rsid w:val="006A5815"/>
    <w:rsid w:val="006A5892"/>
    <w:rsid w:val="006A5A8D"/>
    <w:rsid w:val="006A5B9A"/>
    <w:rsid w:val="006A60B9"/>
    <w:rsid w:val="006A60C8"/>
    <w:rsid w:val="006A6284"/>
    <w:rsid w:val="006A6820"/>
    <w:rsid w:val="006A6A4F"/>
    <w:rsid w:val="006A6B37"/>
    <w:rsid w:val="006A6BD6"/>
    <w:rsid w:val="006A6C5D"/>
    <w:rsid w:val="006A7087"/>
    <w:rsid w:val="006A708F"/>
    <w:rsid w:val="006A74D8"/>
    <w:rsid w:val="006A759A"/>
    <w:rsid w:val="006A79A4"/>
    <w:rsid w:val="006A7BE5"/>
    <w:rsid w:val="006A7E0B"/>
    <w:rsid w:val="006A7F45"/>
    <w:rsid w:val="006A7FBA"/>
    <w:rsid w:val="006B0212"/>
    <w:rsid w:val="006B124E"/>
    <w:rsid w:val="006B1257"/>
    <w:rsid w:val="006B1274"/>
    <w:rsid w:val="006B1505"/>
    <w:rsid w:val="006B15D2"/>
    <w:rsid w:val="006B1697"/>
    <w:rsid w:val="006B1757"/>
    <w:rsid w:val="006B1E99"/>
    <w:rsid w:val="006B1FC2"/>
    <w:rsid w:val="006B2296"/>
    <w:rsid w:val="006B2685"/>
    <w:rsid w:val="006B278B"/>
    <w:rsid w:val="006B2931"/>
    <w:rsid w:val="006B2A56"/>
    <w:rsid w:val="006B31AD"/>
    <w:rsid w:val="006B36E0"/>
    <w:rsid w:val="006B38AF"/>
    <w:rsid w:val="006B3950"/>
    <w:rsid w:val="006B39A4"/>
    <w:rsid w:val="006B3A40"/>
    <w:rsid w:val="006B3C30"/>
    <w:rsid w:val="006B3DB3"/>
    <w:rsid w:val="006B40D0"/>
    <w:rsid w:val="006B41FD"/>
    <w:rsid w:val="006B4248"/>
    <w:rsid w:val="006B441C"/>
    <w:rsid w:val="006B4427"/>
    <w:rsid w:val="006B446B"/>
    <w:rsid w:val="006B45D9"/>
    <w:rsid w:val="006B45FF"/>
    <w:rsid w:val="006B465F"/>
    <w:rsid w:val="006B4716"/>
    <w:rsid w:val="006B471D"/>
    <w:rsid w:val="006B4AF5"/>
    <w:rsid w:val="006B4C39"/>
    <w:rsid w:val="006B4D16"/>
    <w:rsid w:val="006B4D50"/>
    <w:rsid w:val="006B50AA"/>
    <w:rsid w:val="006B532F"/>
    <w:rsid w:val="006B534F"/>
    <w:rsid w:val="006B55C9"/>
    <w:rsid w:val="006B55EF"/>
    <w:rsid w:val="006B5832"/>
    <w:rsid w:val="006B5DC4"/>
    <w:rsid w:val="006B5DD6"/>
    <w:rsid w:val="006B6008"/>
    <w:rsid w:val="006B61AB"/>
    <w:rsid w:val="006B621F"/>
    <w:rsid w:val="006B6334"/>
    <w:rsid w:val="006B634A"/>
    <w:rsid w:val="006B6438"/>
    <w:rsid w:val="006B656D"/>
    <w:rsid w:val="006B6CFA"/>
    <w:rsid w:val="006B6EBB"/>
    <w:rsid w:val="006B6FD5"/>
    <w:rsid w:val="006B7539"/>
    <w:rsid w:val="006B7757"/>
    <w:rsid w:val="006B77F5"/>
    <w:rsid w:val="006B7D69"/>
    <w:rsid w:val="006B7E6F"/>
    <w:rsid w:val="006B7F67"/>
    <w:rsid w:val="006C0133"/>
    <w:rsid w:val="006C01F9"/>
    <w:rsid w:val="006C0279"/>
    <w:rsid w:val="006C02FE"/>
    <w:rsid w:val="006C049D"/>
    <w:rsid w:val="006C052F"/>
    <w:rsid w:val="006C05E6"/>
    <w:rsid w:val="006C0632"/>
    <w:rsid w:val="006C0ADF"/>
    <w:rsid w:val="006C0B66"/>
    <w:rsid w:val="006C0C28"/>
    <w:rsid w:val="006C0C89"/>
    <w:rsid w:val="006C0D18"/>
    <w:rsid w:val="006C0EDD"/>
    <w:rsid w:val="006C0FFC"/>
    <w:rsid w:val="006C1302"/>
    <w:rsid w:val="006C17C1"/>
    <w:rsid w:val="006C19BE"/>
    <w:rsid w:val="006C1C84"/>
    <w:rsid w:val="006C1D22"/>
    <w:rsid w:val="006C1EB5"/>
    <w:rsid w:val="006C1F4A"/>
    <w:rsid w:val="006C22B6"/>
    <w:rsid w:val="006C22E2"/>
    <w:rsid w:val="006C2311"/>
    <w:rsid w:val="006C2358"/>
    <w:rsid w:val="006C23CD"/>
    <w:rsid w:val="006C25FB"/>
    <w:rsid w:val="006C28B3"/>
    <w:rsid w:val="006C2A15"/>
    <w:rsid w:val="006C2D03"/>
    <w:rsid w:val="006C32B8"/>
    <w:rsid w:val="006C354D"/>
    <w:rsid w:val="006C3557"/>
    <w:rsid w:val="006C356F"/>
    <w:rsid w:val="006C39EA"/>
    <w:rsid w:val="006C3A01"/>
    <w:rsid w:val="006C3CE3"/>
    <w:rsid w:val="006C3E10"/>
    <w:rsid w:val="006C3EE2"/>
    <w:rsid w:val="006C3F07"/>
    <w:rsid w:val="006C4154"/>
    <w:rsid w:val="006C41DA"/>
    <w:rsid w:val="006C43DC"/>
    <w:rsid w:val="006C441F"/>
    <w:rsid w:val="006C4435"/>
    <w:rsid w:val="006C497A"/>
    <w:rsid w:val="006C4AA6"/>
    <w:rsid w:val="006C4E01"/>
    <w:rsid w:val="006C4EAF"/>
    <w:rsid w:val="006C4F56"/>
    <w:rsid w:val="006C5028"/>
    <w:rsid w:val="006C510D"/>
    <w:rsid w:val="006C519F"/>
    <w:rsid w:val="006C52B0"/>
    <w:rsid w:val="006C53E1"/>
    <w:rsid w:val="006C55DF"/>
    <w:rsid w:val="006C57F3"/>
    <w:rsid w:val="006C5823"/>
    <w:rsid w:val="006C5A17"/>
    <w:rsid w:val="006C5E96"/>
    <w:rsid w:val="006C5EAD"/>
    <w:rsid w:val="006C63D2"/>
    <w:rsid w:val="006C665B"/>
    <w:rsid w:val="006C6AF4"/>
    <w:rsid w:val="006C6B07"/>
    <w:rsid w:val="006C6D89"/>
    <w:rsid w:val="006C6FA7"/>
    <w:rsid w:val="006C70BF"/>
    <w:rsid w:val="006C71D4"/>
    <w:rsid w:val="006C72B6"/>
    <w:rsid w:val="006C72FC"/>
    <w:rsid w:val="006C7346"/>
    <w:rsid w:val="006C79E6"/>
    <w:rsid w:val="006C7C45"/>
    <w:rsid w:val="006C7DB3"/>
    <w:rsid w:val="006C7E41"/>
    <w:rsid w:val="006C7EF2"/>
    <w:rsid w:val="006C7F70"/>
    <w:rsid w:val="006D0246"/>
    <w:rsid w:val="006D0706"/>
    <w:rsid w:val="006D0985"/>
    <w:rsid w:val="006D0BB5"/>
    <w:rsid w:val="006D0C4B"/>
    <w:rsid w:val="006D0CB1"/>
    <w:rsid w:val="006D0E22"/>
    <w:rsid w:val="006D0E6D"/>
    <w:rsid w:val="006D1582"/>
    <w:rsid w:val="006D15DF"/>
    <w:rsid w:val="006D16CA"/>
    <w:rsid w:val="006D18AD"/>
    <w:rsid w:val="006D19BB"/>
    <w:rsid w:val="006D1A30"/>
    <w:rsid w:val="006D1B68"/>
    <w:rsid w:val="006D1E85"/>
    <w:rsid w:val="006D1EDB"/>
    <w:rsid w:val="006D1F39"/>
    <w:rsid w:val="006D1F68"/>
    <w:rsid w:val="006D20E4"/>
    <w:rsid w:val="006D234B"/>
    <w:rsid w:val="006D280B"/>
    <w:rsid w:val="006D2812"/>
    <w:rsid w:val="006D2DDD"/>
    <w:rsid w:val="006D2EB3"/>
    <w:rsid w:val="006D3076"/>
    <w:rsid w:val="006D31FB"/>
    <w:rsid w:val="006D3287"/>
    <w:rsid w:val="006D32E8"/>
    <w:rsid w:val="006D36AA"/>
    <w:rsid w:val="006D36B6"/>
    <w:rsid w:val="006D3715"/>
    <w:rsid w:val="006D37BA"/>
    <w:rsid w:val="006D382B"/>
    <w:rsid w:val="006D3879"/>
    <w:rsid w:val="006D397A"/>
    <w:rsid w:val="006D3B71"/>
    <w:rsid w:val="006D3B89"/>
    <w:rsid w:val="006D3BDF"/>
    <w:rsid w:val="006D4126"/>
    <w:rsid w:val="006D41BC"/>
    <w:rsid w:val="006D42AE"/>
    <w:rsid w:val="006D44AE"/>
    <w:rsid w:val="006D471C"/>
    <w:rsid w:val="006D47C6"/>
    <w:rsid w:val="006D492E"/>
    <w:rsid w:val="006D4A24"/>
    <w:rsid w:val="006D4A54"/>
    <w:rsid w:val="006D4A87"/>
    <w:rsid w:val="006D4AF8"/>
    <w:rsid w:val="006D4AFA"/>
    <w:rsid w:val="006D4CAE"/>
    <w:rsid w:val="006D4D0C"/>
    <w:rsid w:val="006D4DF0"/>
    <w:rsid w:val="006D4EB2"/>
    <w:rsid w:val="006D50A9"/>
    <w:rsid w:val="006D525F"/>
    <w:rsid w:val="006D5391"/>
    <w:rsid w:val="006D565C"/>
    <w:rsid w:val="006D56BD"/>
    <w:rsid w:val="006D5708"/>
    <w:rsid w:val="006D580C"/>
    <w:rsid w:val="006D581C"/>
    <w:rsid w:val="006D58C1"/>
    <w:rsid w:val="006D5BEE"/>
    <w:rsid w:val="006D5C36"/>
    <w:rsid w:val="006D5EDF"/>
    <w:rsid w:val="006D5FA4"/>
    <w:rsid w:val="006D60A0"/>
    <w:rsid w:val="006D630A"/>
    <w:rsid w:val="006D63A9"/>
    <w:rsid w:val="006D64AF"/>
    <w:rsid w:val="006D6841"/>
    <w:rsid w:val="006D6F5E"/>
    <w:rsid w:val="006D714E"/>
    <w:rsid w:val="006D727E"/>
    <w:rsid w:val="006D739E"/>
    <w:rsid w:val="006D73F1"/>
    <w:rsid w:val="006D7516"/>
    <w:rsid w:val="006D7620"/>
    <w:rsid w:val="006D7634"/>
    <w:rsid w:val="006D7914"/>
    <w:rsid w:val="006D7AB6"/>
    <w:rsid w:val="006D7B34"/>
    <w:rsid w:val="006D7B84"/>
    <w:rsid w:val="006E0187"/>
    <w:rsid w:val="006E05E5"/>
    <w:rsid w:val="006E05E6"/>
    <w:rsid w:val="006E064C"/>
    <w:rsid w:val="006E0758"/>
    <w:rsid w:val="006E0797"/>
    <w:rsid w:val="006E0925"/>
    <w:rsid w:val="006E098C"/>
    <w:rsid w:val="006E0A9F"/>
    <w:rsid w:val="006E0E52"/>
    <w:rsid w:val="006E14E0"/>
    <w:rsid w:val="006E150C"/>
    <w:rsid w:val="006E16EE"/>
    <w:rsid w:val="006E1752"/>
    <w:rsid w:val="006E1959"/>
    <w:rsid w:val="006E1A3C"/>
    <w:rsid w:val="006E1B17"/>
    <w:rsid w:val="006E1D6F"/>
    <w:rsid w:val="006E1E0D"/>
    <w:rsid w:val="006E1E6D"/>
    <w:rsid w:val="006E204D"/>
    <w:rsid w:val="006E257B"/>
    <w:rsid w:val="006E2988"/>
    <w:rsid w:val="006E2CE5"/>
    <w:rsid w:val="006E2E91"/>
    <w:rsid w:val="006E2F71"/>
    <w:rsid w:val="006E2FB6"/>
    <w:rsid w:val="006E2FFC"/>
    <w:rsid w:val="006E3077"/>
    <w:rsid w:val="006E339D"/>
    <w:rsid w:val="006E35E3"/>
    <w:rsid w:val="006E37A1"/>
    <w:rsid w:val="006E3843"/>
    <w:rsid w:val="006E388E"/>
    <w:rsid w:val="006E38BF"/>
    <w:rsid w:val="006E3C32"/>
    <w:rsid w:val="006E3FA4"/>
    <w:rsid w:val="006E43BB"/>
    <w:rsid w:val="006E44B2"/>
    <w:rsid w:val="006E45E4"/>
    <w:rsid w:val="006E461A"/>
    <w:rsid w:val="006E4BF1"/>
    <w:rsid w:val="006E4CD7"/>
    <w:rsid w:val="006E4D76"/>
    <w:rsid w:val="006E4FD5"/>
    <w:rsid w:val="006E50ED"/>
    <w:rsid w:val="006E535D"/>
    <w:rsid w:val="006E54CB"/>
    <w:rsid w:val="006E55A2"/>
    <w:rsid w:val="006E5A59"/>
    <w:rsid w:val="006E5B9A"/>
    <w:rsid w:val="006E5C15"/>
    <w:rsid w:val="006E5C1C"/>
    <w:rsid w:val="006E5E9C"/>
    <w:rsid w:val="006E605A"/>
    <w:rsid w:val="006E6160"/>
    <w:rsid w:val="006E61A9"/>
    <w:rsid w:val="006E61F1"/>
    <w:rsid w:val="006E62BB"/>
    <w:rsid w:val="006E6640"/>
    <w:rsid w:val="006E669D"/>
    <w:rsid w:val="006E6C2A"/>
    <w:rsid w:val="006E6D9E"/>
    <w:rsid w:val="006E7005"/>
    <w:rsid w:val="006E7421"/>
    <w:rsid w:val="006E747F"/>
    <w:rsid w:val="006E74F1"/>
    <w:rsid w:val="006E76FA"/>
    <w:rsid w:val="006E7787"/>
    <w:rsid w:val="006E780D"/>
    <w:rsid w:val="006E7962"/>
    <w:rsid w:val="006E79CC"/>
    <w:rsid w:val="006E7BA0"/>
    <w:rsid w:val="006E7BDA"/>
    <w:rsid w:val="006E7CE4"/>
    <w:rsid w:val="006E7EAB"/>
    <w:rsid w:val="006F02F4"/>
    <w:rsid w:val="006F039E"/>
    <w:rsid w:val="006F05A1"/>
    <w:rsid w:val="006F0842"/>
    <w:rsid w:val="006F0E26"/>
    <w:rsid w:val="006F0FA2"/>
    <w:rsid w:val="006F11B3"/>
    <w:rsid w:val="006F11B9"/>
    <w:rsid w:val="006F11BC"/>
    <w:rsid w:val="006F1205"/>
    <w:rsid w:val="006F14CA"/>
    <w:rsid w:val="006F1591"/>
    <w:rsid w:val="006F16A8"/>
    <w:rsid w:val="006F16E6"/>
    <w:rsid w:val="006F1742"/>
    <w:rsid w:val="006F1A10"/>
    <w:rsid w:val="006F1A98"/>
    <w:rsid w:val="006F1BB3"/>
    <w:rsid w:val="006F1BC9"/>
    <w:rsid w:val="006F1C70"/>
    <w:rsid w:val="006F1D04"/>
    <w:rsid w:val="006F1E07"/>
    <w:rsid w:val="006F1E1D"/>
    <w:rsid w:val="006F207B"/>
    <w:rsid w:val="006F24BD"/>
    <w:rsid w:val="006F25C0"/>
    <w:rsid w:val="006F26D3"/>
    <w:rsid w:val="006F274A"/>
    <w:rsid w:val="006F277B"/>
    <w:rsid w:val="006F290E"/>
    <w:rsid w:val="006F2A99"/>
    <w:rsid w:val="006F2AD9"/>
    <w:rsid w:val="006F2C08"/>
    <w:rsid w:val="006F2CDF"/>
    <w:rsid w:val="006F2EC1"/>
    <w:rsid w:val="006F30BF"/>
    <w:rsid w:val="006F3449"/>
    <w:rsid w:val="006F35F3"/>
    <w:rsid w:val="006F360A"/>
    <w:rsid w:val="006F3754"/>
    <w:rsid w:val="006F37C5"/>
    <w:rsid w:val="006F3C7D"/>
    <w:rsid w:val="006F3D29"/>
    <w:rsid w:val="006F3D40"/>
    <w:rsid w:val="006F3DCC"/>
    <w:rsid w:val="006F3E0D"/>
    <w:rsid w:val="006F3FC4"/>
    <w:rsid w:val="006F4136"/>
    <w:rsid w:val="006F4268"/>
    <w:rsid w:val="006F45F0"/>
    <w:rsid w:val="006F46ED"/>
    <w:rsid w:val="006F488E"/>
    <w:rsid w:val="006F4A56"/>
    <w:rsid w:val="006F4BCC"/>
    <w:rsid w:val="006F4D8D"/>
    <w:rsid w:val="006F4DA8"/>
    <w:rsid w:val="006F4DBB"/>
    <w:rsid w:val="006F4E82"/>
    <w:rsid w:val="006F4FCA"/>
    <w:rsid w:val="006F54E8"/>
    <w:rsid w:val="006F5506"/>
    <w:rsid w:val="006F5683"/>
    <w:rsid w:val="006F57A7"/>
    <w:rsid w:val="006F593A"/>
    <w:rsid w:val="006F59C4"/>
    <w:rsid w:val="006F5B58"/>
    <w:rsid w:val="006F5E3C"/>
    <w:rsid w:val="006F5EED"/>
    <w:rsid w:val="006F5F59"/>
    <w:rsid w:val="006F61AB"/>
    <w:rsid w:val="006F6391"/>
    <w:rsid w:val="006F6410"/>
    <w:rsid w:val="006F6435"/>
    <w:rsid w:val="006F66B2"/>
    <w:rsid w:val="006F6812"/>
    <w:rsid w:val="006F6885"/>
    <w:rsid w:val="006F6969"/>
    <w:rsid w:val="006F6D12"/>
    <w:rsid w:val="006F6D30"/>
    <w:rsid w:val="006F6DCE"/>
    <w:rsid w:val="006F6FB5"/>
    <w:rsid w:val="006F7185"/>
    <w:rsid w:val="006F718B"/>
    <w:rsid w:val="006F744A"/>
    <w:rsid w:val="006F7451"/>
    <w:rsid w:val="006F749A"/>
    <w:rsid w:val="006F7569"/>
    <w:rsid w:val="006F794E"/>
    <w:rsid w:val="006F79C8"/>
    <w:rsid w:val="006F7EC5"/>
    <w:rsid w:val="006F7FC7"/>
    <w:rsid w:val="0070031F"/>
    <w:rsid w:val="00700561"/>
    <w:rsid w:val="00700AFC"/>
    <w:rsid w:val="00700DF3"/>
    <w:rsid w:val="00700E3A"/>
    <w:rsid w:val="00700EC0"/>
    <w:rsid w:val="00701023"/>
    <w:rsid w:val="0070142E"/>
    <w:rsid w:val="00701528"/>
    <w:rsid w:val="00701B59"/>
    <w:rsid w:val="007020B9"/>
    <w:rsid w:val="00702279"/>
    <w:rsid w:val="00702383"/>
    <w:rsid w:val="0070265F"/>
    <w:rsid w:val="00702A6F"/>
    <w:rsid w:val="00702A8E"/>
    <w:rsid w:val="00702A9F"/>
    <w:rsid w:val="00702E70"/>
    <w:rsid w:val="00702E9D"/>
    <w:rsid w:val="00702EC4"/>
    <w:rsid w:val="00702F73"/>
    <w:rsid w:val="0070314F"/>
    <w:rsid w:val="0070325F"/>
    <w:rsid w:val="007034B6"/>
    <w:rsid w:val="0070367F"/>
    <w:rsid w:val="007036B0"/>
    <w:rsid w:val="007037EE"/>
    <w:rsid w:val="0070380A"/>
    <w:rsid w:val="00703B9A"/>
    <w:rsid w:val="00703C79"/>
    <w:rsid w:val="00703CC1"/>
    <w:rsid w:val="00703D51"/>
    <w:rsid w:val="007040A9"/>
    <w:rsid w:val="007040AF"/>
    <w:rsid w:val="007045DD"/>
    <w:rsid w:val="00704695"/>
    <w:rsid w:val="00704786"/>
    <w:rsid w:val="007049E8"/>
    <w:rsid w:val="007049F6"/>
    <w:rsid w:val="00704B0F"/>
    <w:rsid w:val="00704C9C"/>
    <w:rsid w:val="00704DB7"/>
    <w:rsid w:val="00704E07"/>
    <w:rsid w:val="0070527A"/>
    <w:rsid w:val="007052E3"/>
    <w:rsid w:val="00705339"/>
    <w:rsid w:val="00705369"/>
    <w:rsid w:val="0070558C"/>
    <w:rsid w:val="0070564D"/>
    <w:rsid w:val="00705885"/>
    <w:rsid w:val="007059C5"/>
    <w:rsid w:val="00705B2F"/>
    <w:rsid w:val="00705B81"/>
    <w:rsid w:val="00705CC1"/>
    <w:rsid w:val="00705D94"/>
    <w:rsid w:val="00705DB1"/>
    <w:rsid w:val="00705E59"/>
    <w:rsid w:val="00706239"/>
    <w:rsid w:val="00706272"/>
    <w:rsid w:val="007063AF"/>
    <w:rsid w:val="0070648C"/>
    <w:rsid w:val="00706738"/>
    <w:rsid w:val="007068AC"/>
    <w:rsid w:val="007069A1"/>
    <w:rsid w:val="00706E07"/>
    <w:rsid w:val="00706EBE"/>
    <w:rsid w:val="00706F4E"/>
    <w:rsid w:val="00706F9A"/>
    <w:rsid w:val="007071D2"/>
    <w:rsid w:val="00707251"/>
    <w:rsid w:val="0070756D"/>
    <w:rsid w:val="007076F2"/>
    <w:rsid w:val="007077B5"/>
    <w:rsid w:val="007078AF"/>
    <w:rsid w:val="00707D5E"/>
    <w:rsid w:val="00707D79"/>
    <w:rsid w:val="00707E0E"/>
    <w:rsid w:val="0071003F"/>
    <w:rsid w:val="0071006A"/>
    <w:rsid w:val="0071014B"/>
    <w:rsid w:val="0071026B"/>
    <w:rsid w:val="007102B8"/>
    <w:rsid w:val="007104AB"/>
    <w:rsid w:val="00710549"/>
    <w:rsid w:val="00710676"/>
    <w:rsid w:val="00710A43"/>
    <w:rsid w:val="00710AA6"/>
    <w:rsid w:val="00710CA1"/>
    <w:rsid w:val="00710CB6"/>
    <w:rsid w:val="00710EFC"/>
    <w:rsid w:val="0071119A"/>
    <w:rsid w:val="0071124B"/>
    <w:rsid w:val="007113DE"/>
    <w:rsid w:val="00711655"/>
    <w:rsid w:val="00711881"/>
    <w:rsid w:val="00711BD9"/>
    <w:rsid w:val="00711BE8"/>
    <w:rsid w:val="00711D61"/>
    <w:rsid w:val="00711E9A"/>
    <w:rsid w:val="00711F91"/>
    <w:rsid w:val="0071244E"/>
    <w:rsid w:val="007125CC"/>
    <w:rsid w:val="00712674"/>
    <w:rsid w:val="00712CAD"/>
    <w:rsid w:val="00712D85"/>
    <w:rsid w:val="00712D86"/>
    <w:rsid w:val="00712F07"/>
    <w:rsid w:val="007130C2"/>
    <w:rsid w:val="0071329B"/>
    <w:rsid w:val="00713841"/>
    <w:rsid w:val="007139BC"/>
    <w:rsid w:val="00713A24"/>
    <w:rsid w:val="00713D63"/>
    <w:rsid w:val="00713E2C"/>
    <w:rsid w:val="007142B9"/>
    <w:rsid w:val="00714470"/>
    <w:rsid w:val="00714637"/>
    <w:rsid w:val="00714871"/>
    <w:rsid w:val="00714ED0"/>
    <w:rsid w:val="0071519E"/>
    <w:rsid w:val="00715234"/>
    <w:rsid w:val="0071547E"/>
    <w:rsid w:val="00715A22"/>
    <w:rsid w:val="00715C33"/>
    <w:rsid w:val="00715D75"/>
    <w:rsid w:val="00715D7D"/>
    <w:rsid w:val="00715E21"/>
    <w:rsid w:val="00715F13"/>
    <w:rsid w:val="00715F2C"/>
    <w:rsid w:val="00715FB6"/>
    <w:rsid w:val="00715FED"/>
    <w:rsid w:val="007160FE"/>
    <w:rsid w:val="0071617B"/>
    <w:rsid w:val="00716188"/>
    <w:rsid w:val="00716195"/>
    <w:rsid w:val="007163DF"/>
    <w:rsid w:val="007168CC"/>
    <w:rsid w:val="00716926"/>
    <w:rsid w:val="0071694A"/>
    <w:rsid w:val="00716957"/>
    <w:rsid w:val="007169CF"/>
    <w:rsid w:val="00716A75"/>
    <w:rsid w:val="00716F47"/>
    <w:rsid w:val="00716FAA"/>
    <w:rsid w:val="007170E2"/>
    <w:rsid w:val="00717124"/>
    <w:rsid w:val="00717275"/>
    <w:rsid w:val="0071731F"/>
    <w:rsid w:val="00717424"/>
    <w:rsid w:val="00717781"/>
    <w:rsid w:val="00717C17"/>
    <w:rsid w:val="00717C77"/>
    <w:rsid w:val="00717CC8"/>
    <w:rsid w:val="00717DCA"/>
    <w:rsid w:val="00717DEF"/>
    <w:rsid w:val="00717E4A"/>
    <w:rsid w:val="00717E74"/>
    <w:rsid w:val="00717E77"/>
    <w:rsid w:val="00717E78"/>
    <w:rsid w:val="00717EEB"/>
    <w:rsid w:val="00717F39"/>
    <w:rsid w:val="0072006E"/>
    <w:rsid w:val="00720183"/>
    <w:rsid w:val="0072030F"/>
    <w:rsid w:val="00720472"/>
    <w:rsid w:val="007205A0"/>
    <w:rsid w:val="007206CE"/>
    <w:rsid w:val="00720A0E"/>
    <w:rsid w:val="00720C66"/>
    <w:rsid w:val="00720F1D"/>
    <w:rsid w:val="00720F6A"/>
    <w:rsid w:val="00720F9F"/>
    <w:rsid w:val="00721005"/>
    <w:rsid w:val="007211D5"/>
    <w:rsid w:val="00721448"/>
    <w:rsid w:val="007214C4"/>
    <w:rsid w:val="00721674"/>
    <w:rsid w:val="00721842"/>
    <w:rsid w:val="00721B00"/>
    <w:rsid w:val="00721B4B"/>
    <w:rsid w:val="00721CD7"/>
    <w:rsid w:val="00721CE8"/>
    <w:rsid w:val="00721D8F"/>
    <w:rsid w:val="00721FB7"/>
    <w:rsid w:val="0072201C"/>
    <w:rsid w:val="00722122"/>
    <w:rsid w:val="007224E6"/>
    <w:rsid w:val="007225C9"/>
    <w:rsid w:val="0072260F"/>
    <w:rsid w:val="0072296F"/>
    <w:rsid w:val="00722C5C"/>
    <w:rsid w:val="00722C88"/>
    <w:rsid w:val="00722D45"/>
    <w:rsid w:val="00722F23"/>
    <w:rsid w:val="00722F8C"/>
    <w:rsid w:val="007230E8"/>
    <w:rsid w:val="0072341D"/>
    <w:rsid w:val="00723618"/>
    <w:rsid w:val="007239CC"/>
    <w:rsid w:val="00723A7E"/>
    <w:rsid w:val="00723F39"/>
    <w:rsid w:val="00724052"/>
    <w:rsid w:val="0072414A"/>
    <w:rsid w:val="0072468A"/>
    <w:rsid w:val="00724789"/>
    <w:rsid w:val="007247AA"/>
    <w:rsid w:val="00724AF2"/>
    <w:rsid w:val="00724C0D"/>
    <w:rsid w:val="00724CF6"/>
    <w:rsid w:val="007252E4"/>
    <w:rsid w:val="00725350"/>
    <w:rsid w:val="00725720"/>
    <w:rsid w:val="00725775"/>
    <w:rsid w:val="0072598C"/>
    <w:rsid w:val="00725CAC"/>
    <w:rsid w:val="00725F61"/>
    <w:rsid w:val="00726129"/>
    <w:rsid w:val="00726253"/>
    <w:rsid w:val="0072657E"/>
    <w:rsid w:val="007268A2"/>
    <w:rsid w:val="00726C89"/>
    <w:rsid w:val="00726DFE"/>
    <w:rsid w:val="00726EAE"/>
    <w:rsid w:val="007272DF"/>
    <w:rsid w:val="00727439"/>
    <w:rsid w:val="00727872"/>
    <w:rsid w:val="007278B1"/>
    <w:rsid w:val="007278DF"/>
    <w:rsid w:val="007278F5"/>
    <w:rsid w:val="00727C1F"/>
    <w:rsid w:val="00727EB1"/>
    <w:rsid w:val="007301F6"/>
    <w:rsid w:val="00730257"/>
    <w:rsid w:val="007308CA"/>
    <w:rsid w:val="00730990"/>
    <w:rsid w:val="00730A86"/>
    <w:rsid w:val="00730B4D"/>
    <w:rsid w:val="00730C5E"/>
    <w:rsid w:val="00730DEA"/>
    <w:rsid w:val="007310EB"/>
    <w:rsid w:val="007319B4"/>
    <w:rsid w:val="007319D5"/>
    <w:rsid w:val="00731E58"/>
    <w:rsid w:val="007320D2"/>
    <w:rsid w:val="00732268"/>
    <w:rsid w:val="00732285"/>
    <w:rsid w:val="007322C4"/>
    <w:rsid w:val="00732514"/>
    <w:rsid w:val="0073254A"/>
    <w:rsid w:val="00732CF5"/>
    <w:rsid w:val="00733393"/>
    <w:rsid w:val="007335EE"/>
    <w:rsid w:val="00733939"/>
    <w:rsid w:val="0073393D"/>
    <w:rsid w:val="00733BF0"/>
    <w:rsid w:val="00733C9F"/>
    <w:rsid w:val="00733D43"/>
    <w:rsid w:val="00733FE7"/>
    <w:rsid w:val="007340D8"/>
    <w:rsid w:val="007341C6"/>
    <w:rsid w:val="00734358"/>
    <w:rsid w:val="00734369"/>
    <w:rsid w:val="00734391"/>
    <w:rsid w:val="007343D2"/>
    <w:rsid w:val="00734671"/>
    <w:rsid w:val="007346FC"/>
    <w:rsid w:val="007348CC"/>
    <w:rsid w:val="0073492C"/>
    <w:rsid w:val="007349DB"/>
    <w:rsid w:val="00734B59"/>
    <w:rsid w:val="00734E20"/>
    <w:rsid w:val="00735025"/>
    <w:rsid w:val="00735254"/>
    <w:rsid w:val="00735B06"/>
    <w:rsid w:val="00735B87"/>
    <w:rsid w:val="00735C1F"/>
    <w:rsid w:val="007365B9"/>
    <w:rsid w:val="00736715"/>
    <w:rsid w:val="007367E7"/>
    <w:rsid w:val="00736837"/>
    <w:rsid w:val="00736895"/>
    <w:rsid w:val="00736A69"/>
    <w:rsid w:val="00736AEF"/>
    <w:rsid w:val="00736AF2"/>
    <w:rsid w:val="00736BE8"/>
    <w:rsid w:val="00736CAA"/>
    <w:rsid w:val="00736E66"/>
    <w:rsid w:val="00736F65"/>
    <w:rsid w:val="00737337"/>
    <w:rsid w:val="00737380"/>
    <w:rsid w:val="00737504"/>
    <w:rsid w:val="007375E6"/>
    <w:rsid w:val="00737638"/>
    <w:rsid w:val="00737A34"/>
    <w:rsid w:val="00737C69"/>
    <w:rsid w:val="00737FBA"/>
    <w:rsid w:val="00737FCF"/>
    <w:rsid w:val="00737FE6"/>
    <w:rsid w:val="007400C6"/>
    <w:rsid w:val="00740298"/>
    <w:rsid w:val="0074045D"/>
    <w:rsid w:val="007404D2"/>
    <w:rsid w:val="0074081C"/>
    <w:rsid w:val="00740843"/>
    <w:rsid w:val="00740A8A"/>
    <w:rsid w:val="00740EB5"/>
    <w:rsid w:val="00741130"/>
    <w:rsid w:val="00741263"/>
    <w:rsid w:val="0074136C"/>
    <w:rsid w:val="00741486"/>
    <w:rsid w:val="00741668"/>
    <w:rsid w:val="0074172A"/>
    <w:rsid w:val="007418AA"/>
    <w:rsid w:val="0074197A"/>
    <w:rsid w:val="00741D73"/>
    <w:rsid w:val="00741D79"/>
    <w:rsid w:val="00741E4A"/>
    <w:rsid w:val="00741F46"/>
    <w:rsid w:val="00741FD3"/>
    <w:rsid w:val="00742108"/>
    <w:rsid w:val="0074261B"/>
    <w:rsid w:val="00742A12"/>
    <w:rsid w:val="00742B9E"/>
    <w:rsid w:val="00742C2C"/>
    <w:rsid w:val="00742C9D"/>
    <w:rsid w:val="00743012"/>
    <w:rsid w:val="00743155"/>
    <w:rsid w:val="007431CD"/>
    <w:rsid w:val="00743295"/>
    <w:rsid w:val="00743382"/>
    <w:rsid w:val="00743459"/>
    <w:rsid w:val="00743C0D"/>
    <w:rsid w:val="007441FC"/>
    <w:rsid w:val="00744435"/>
    <w:rsid w:val="00744678"/>
    <w:rsid w:val="00744AB3"/>
    <w:rsid w:val="00744DF7"/>
    <w:rsid w:val="00744F2E"/>
    <w:rsid w:val="00745097"/>
    <w:rsid w:val="007450A1"/>
    <w:rsid w:val="0074520A"/>
    <w:rsid w:val="007452F4"/>
    <w:rsid w:val="0074568B"/>
    <w:rsid w:val="00745B24"/>
    <w:rsid w:val="007460E5"/>
    <w:rsid w:val="007461C4"/>
    <w:rsid w:val="00746499"/>
    <w:rsid w:val="00746550"/>
    <w:rsid w:val="00746894"/>
    <w:rsid w:val="0074689E"/>
    <w:rsid w:val="00746935"/>
    <w:rsid w:val="00746A42"/>
    <w:rsid w:val="00746B65"/>
    <w:rsid w:val="00746B79"/>
    <w:rsid w:val="00746D1B"/>
    <w:rsid w:val="00746DE1"/>
    <w:rsid w:val="00746EFD"/>
    <w:rsid w:val="00747354"/>
    <w:rsid w:val="007474EF"/>
    <w:rsid w:val="007476AC"/>
    <w:rsid w:val="00747712"/>
    <w:rsid w:val="0074779B"/>
    <w:rsid w:val="00747A49"/>
    <w:rsid w:val="00747C40"/>
    <w:rsid w:val="007501BE"/>
    <w:rsid w:val="007502A7"/>
    <w:rsid w:val="007502E7"/>
    <w:rsid w:val="00750414"/>
    <w:rsid w:val="007504DA"/>
    <w:rsid w:val="00750589"/>
    <w:rsid w:val="007508BE"/>
    <w:rsid w:val="00750AD1"/>
    <w:rsid w:val="00750EC8"/>
    <w:rsid w:val="00750ECE"/>
    <w:rsid w:val="007513B4"/>
    <w:rsid w:val="00751535"/>
    <w:rsid w:val="00751563"/>
    <w:rsid w:val="00751727"/>
    <w:rsid w:val="00751922"/>
    <w:rsid w:val="00751963"/>
    <w:rsid w:val="00751B1C"/>
    <w:rsid w:val="00751CF6"/>
    <w:rsid w:val="00751F43"/>
    <w:rsid w:val="00752026"/>
    <w:rsid w:val="007524F1"/>
    <w:rsid w:val="00752716"/>
    <w:rsid w:val="00752892"/>
    <w:rsid w:val="00753221"/>
    <w:rsid w:val="007532DB"/>
    <w:rsid w:val="00753468"/>
    <w:rsid w:val="00753632"/>
    <w:rsid w:val="00753753"/>
    <w:rsid w:val="007537AA"/>
    <w:rsid w:val="0075395C"/>
    <w:rsid w:val="00753994"/>
    <w:rsid w:val="00753C07"/>
    <w:rsid w:val="00753D19"/>
    <w:rsid w:val="00753F96"/>
    <w:rsid w:val="007547FD"/>
    <w:rsid w:val="007548F7"/>
    <w:rsid w:val="0075491B"/>
    <w:rsid w:val="00754BB2"/>
    <w:rsid w:val="00754C06"/>
    <w:rsid w:val="00754CC1"/>
    <w:rsid w:val="00755408"/>
    <w:rsid w:val="007555A4"/>
    <w:rsid w:val="0075584B"/>
    <w:rsid w:val="0075591F"/>
    <w:rsid w:val="00755BA0"/>
    <w:rsid w:val="00755D2A"/>
    <w:rsid w:val="00755DD9"/>
    <w:rsid w:val="007561AE"/>
    <w:rsid w:val="007561B3"/>
    <w:rsid w:val="007561CF"/>
    <w:rsid w:val="007561D9"/>
    <w:rsid w:val="007562A2"/>
    <w:rsid w:val="007563EC"/>
    <w:rsid w:val="00756423"/>
    <w:rsid w:val="00756781"/>
    <w:rsid w:val="00756B91"/>
    <w:rsid w:val="00756D37"/>
    <w:rsid w:val="00756FD4"/>
    <w:rsid w:val="00757032"/>
    <w:rsid w:val="0075748D"/>
    <w:rsid w:val="00757711"/>
    <w:rsid w:val="007577A1"/>
    <w:rsid w:val="0075799D"/>
    <w:rsid w:val="00757AD0"/>
    <w:rsid w:val="00757BDB"/>
    <w:rsid w:val="00757CD5"/>
    <w:rsid w:val="007600AE"/>
    <w:rsid w:val="007601A2"/>
    <w:rsid w:val="00760578"/>
    <w:rsid w:val="0076060E"/>
    <w:rsid w:val="007607EE"/>
    <w:rsid w:val="00760A0E"/>
    <w:rsid w:val="00760A8D"/>
    <w:rsid w:val="00760C66"/>
    <w:rsid w:val="00760E55"/>
    <w:rsid w:val="00761123"/>
    <w:rsid w:val="007615ED"/>
    <w:rsid w:val="00761687"/>
    <w:rsid w:val="00761A35"/>
    <w:rsid w:val="00761BBB"/>
    <w:rsid w:val="00761D91"/>
    <w:rsid w:val="00761EF0"/>
    <w:rsid w:val="007622BE"/>
    <w:rsid w:val="007624CD"/>
    <w:rsid w:val="007625BD"/>
    <w:rsid w:val="00762844"/>
    <w:rsid w:val="00762A46"/>
    <w:rsid w:val="00762A71"/>
    <w:rsid w:val="00762AF9"/>
    <w:rsid w:val="00762BF5"/>
    <w:rsid w:val="00762D47"/>
    <w:rsid w:val="00762FFA"/>
    <w:rsid w:val="007632E0"/>
    <w:rsid w:val="00763482"/>
    <w:rsid w:val="00763A7A"/>
    <w:rsid w:val="00763AB2"/>
    <w:rsid w:val="00764125"/>
    <w:rsid w:val="007641EF"/>
    <w:rsid w:val="007642B3"/>
    <w:rsid w:val="0076436E"/>
    <w:rsid w:val="007644A6"/>
    <w:rsid w:val="00764586"/>
    <w:rsid w:val="00764919"/>
    <w:rsid w:val="00764D03"/>
    <w:rsid w:val="00764D7E"/>
    <w:rsid w:val="00764DF1"/>
    <w:rsid w:val="00765058"/>
    <w:rsid w:val="007650B8"/>
    <w:rsid w:val="00765414"/>
    <w:rsid w:val="00765507"/>
    <w:rsid w:val="00765625"/>
    <w:rsid w:val="0076568A"/>
    <w:rsid w:val="007658CC"/>
    <w:rsid w:val="00765B13"/>
    <w:rsid w:val="00765B42"/>
    <w:rsid w:val="00765E6E"/>
    <w:rsid w:val="00765EA7"/>
    <w:rsid w:val="00765F2D"/>
    <w:rsid w:val="0076622B"/>
    <w:rsid w:val="00766558"/>
    <w:rsid w:val="00766589"/>
    <w:rsid w:val="00766759"/>
    <w:rsid w:val="00766812"/>
    <w:rsid w:val="0076690C"/>
    <w:rsid w:val="00766B7E"/>
    <w:rsid w:val="00766CA7"/>
    <w:rsid w:val="00766EDB"/>
    <w:rsid w:val="00766FC4"/>
    <w:rsid w:val="007670F5"/>
    <w:rsid w:val="00767532"/>
    <w:rsid w:val="0076769F"/>
    <w:rsid w:val="00767C9D"/>
    <w:rsid w:val="00767CAE"/>
    <w:rsid w:val="00767E52"/>
    <w:rsid w:val="0077038D"/>
    <w:rsid w:val="00770548"/>
    <w:rsid w:val="007705B3"/>
    <w:rsid w:val="0077071E"/>
    <w:rsid w:val="00770A57"/>
    <w:rsid w:val="00770C35"/>
    <w:rsid w:val="00770E18"/>
    <w:rsid w:val="00770E7C"/>
    <w:rsid w:val="00770F10"/>
    <w:rsid w:val="00771874"/>
    <w:rsid w:val="00771951"/>
    <w:rsid w:val="00771A19"/>
    <w:rsid w:val="00771DBF"/>
    <w:rsid w:val="00771DDF"/>
    <w:rsid w:val="00771EFE"/>
    <w:rsid w:val="007720F8"/>
    <w:rsid w:val="0077235C"/>
    <w:rsid w:val="007725A9"/>
    <w:rsid w:val="0077265C"/>
    <w:rsid w:val="00772726"/>
    <w:rsid w:val="00772881"/>
    <w:rsid w:val="0077295A"/>
    <w:rsid w:val="00772C00"/>
    <w:rsid w:val="00772D74"/>
    <w:rsid w:val="00772D9A"/>
    <w:rsid w:val="00772EF7"/>
    <w:rsid w:val="00773171"/>
    <w:rsid w:val="007732E1"/>
    <w:rsid w:val="007736D8"/>
    <w:rsid w:val="007737B0"/>
    <w:rsid w:val="00773839"/>
    <w:rsid w:val="00773B8D"/>
    <w:rsid w:val="00773E08"/>
    <w:rsid w:val="00774015"/>
    <w:rsid w:val="00774151"/>
    <w:rsid w:val="007741F4"/>
    <w:rsid w:val="0077426A"/>
    <w:rsid w:val="007742AA"/>
    <w:rsid w:val="007744A4"/>
    <w:rsid w:val="00774694"/>
    <w:rsid w:val="00774AFB"/>
    <w:rsid w:val="00774B7F"/>
    <w:rsid w:val="00775000"/>
    <w:rsid w:val="00775026"/>
    <w:rsid w:val="00775088"/>
    <w:rsid w:val="007750A3"/>
    <w:rsid w:val="0077521A"/>
    <w:rsid w:val="00775250"/>
    <w:rsid w:val="00775343"/>
    <w:rsid w:val="007755FD"/>
    <w:rsid w:val="00775D69"/>
    <w:rsid w:val="00776195"/>
    <w:rsid w:val="00776287"/>
    <w:rsid w:val="007762CD"/>
    <w:rsid w:val="007764A4"/>
    <w:rsid w:val="0077663B"/>
    <w:rsid w:val="007766AE"/>
    <w:rsid w:val="00776723"/>
    <w:rsid w:val="007767F0"/>
    <w:rsid w:val="007768B5"/>
    <w:rsid w:val="00776F25"/>
    <w:rsid w:val="0077715E"/>
    <w:rsid w:val="00777176"/>
    <w:rsid w:val="007772C3"/>
    <w:rsid w:val="007772F8"/>
    <w:rsid w:val="00777366"/>
    <w:rsid w:val="007775F0"/>
    <w:rsid w:val="0077765E"/>
    <w:rsid w:val="007776B2"/>
    <w:rsid w:val="0077772B"/>
    <w:rsid w:val="0077773D"/>
    <w:rsid w:val="007778B4"/>
    <w:rsid w:val="00777938"/>
    <w:rsid w:val="00777B9E"/>
    <w:rsid w:val="00777C3C"/>
    <w:rsid w:val="00777E48"/>
    <w:rsid w:val="007801D0"/>
    <w:rsid w:val="0078024B"/>
    <w:rsid w:val="007803EF"/>
    <w:rsid w:val="0078040E"/>
    <w:rsid w:val="00780CDF"/>
    <w:rsid w:val="0078100C"/>
    <w:rsid w:val="00781503"/>
    <w:rsid w:val="00781705"/>
    <w:rsid w:val="00781864"/>
    <w:rsid w:val="007818EE"/>
    <w:rsid w:val="0078196D"/>
    <w:rsid w:val="00781B6F"/>
    <w:rsid w:val="00781C36"/>
    <w:rsid w:val="00781CB3"/>
    <w:rsid w:val="0078201A"/>
    <w:rsid w:val="00782267"/>
    <w:rsid w:val="0078232A"/>
    <w:rsid w:val="007823CB"/>
    <w:rsid w:val="00782491"/>
    <w:rsid w:val="0078271B"/>
    <w:rsid w:val="0078284C"/>
    <w:rsid w:val="00782F25"/>
    <w:rsid w:val="00782F3E"/>
    <w:rsid w:val="00783156"/>
    <w:rsid w:val="00783397"/>
    <w:rsid w:val="00783641"/>
    <w:rsid w:val="0078387F"/>
    <w:rsid w:val="0078394A"/>
    <w:rsid w:val="00783AA4"/>
    <w:rsid w:val="00783B27"/>
    <w:rsid w:val="00783B8A"/>
    <w:rsid w:val="00783EB7"/>
    <w:rsid w:val="00783ED7"/>
    <w:rsid w:val="0078420C"/>
    <w:rsid w:val="00784361"/>
    <w:rsid w:val="007846E7"/>
    <w:rsid w:val="0078483E"/>
    <w:rsid w:val="007849F8"/>
    <w:rsid w:val="00784CDD"/>
    <w:rsid w:val="00784DBD"/>
    <w:rsid w:val="00784FF6"/>
    <w:rsid w:val="00785126"/>
    <w:rsid w:val="0078516D"/>
    <w:rsid w:val="007851B8"/>
    <w:rsid w:val="007854A7"/>
    <w:rsid w:val="0078555D"/>
    <w:rsid w:val="007855B7"/>
    <w:rsid w:val="007855F2"/>
    <w:rsid w:val="0078599C"/>
    <w:rsid w:val="007859EF"/>
    <w:rsid w:val="00785E85"/>
    <w:rsid w:val="00785F5E"/>
    <w:rsid w:val="0078614E"/>
    <w:rsid w:val="007861F6"/>
    <w:rsid w:val="00786394"/>
    <w:rsid w:val="00786457"/>
    <w:rsid w:val="00786671"/>
    <w:rsid w:val="00786AB4"/>
    <w:rsid w:val="00786C25"/>
    <w:rsid w:val="00787296"/>
    <w:rsid w:val="007874C6"/>
    <w:rsid w:val="007875A0"/>
    <w:rsid w:val="007875D4"/>
    <w:rsid w:val="00787819"/>
    <w:rsid w:val="0078798C"/>
    <w:rsid w:val="00787B03"/>
    <w:rsid w:val="00787BA4"/>
    <w:rsid w:val="00787C6A"/>
    <w:rsid w:val="00787D5B"/>
    <w:rsid w:val="00787E23"/>
    <w:rsid w:val="00787EA2"/>
    <w:rsid w:val="00787EBB"/>
    <w:rsid w:val="00790153"/>
    <w:rsid w:val="007902E0"/>
    <w:rsid w:val="00790513"/>
    <w:rsid w:val="0079063B"/>
    <w:rsid w:val="007907C4"/>
    <w:rsid w:val="00790A2E"/>
    <w:rsid w:val="00790B89"/>
    <w:rsid w:val="00790C03"/>
    <w:rsid w:val="00790E2B"/>
    <w:rsid w:val="0079117D"/>
    <w:rsid w:val="007911E5"/>
    <w:rsid w:val="00791930"/>
    <w:rsid w:val="00791A65"/>
    <w:rsid w:val="00791D69"/>
    <w:rsid w:val="00791FC8"/>
    <w:rsid w:val="00792050"/>
    <w:rsid w:val="007920FE"/>
    <w:rsid w:val="007922F6"/>
    <w:rsid w:val="0079247B"/>
    <w:rsid w:val="0079249C"/>
    <w:rsid w:val="007924A6"/>
    <w:rsid w:val="00792581"/>
    <w:rsid w:val="007926D4"/>
    <w:rsid w:val="007927AA"/>
    <w:rsid w:val="00792D72"/>
    <w:rsid w:val="007930B7"/>
    <w:rsid w:val="00793178"/>
    <w:rsid w:val="00793293"/>
    <w:rsid w:val="007933E1"/>
    <w:rsid w:val="00793515"/>
    <w:rsid w:val="0079352E"/>
    <w:rsid w:val="00793717"/>
    <w:rsid w:val="00793A45"/>
    <w:rsid w:val="00793BAA"/>
    <w:rsid w:val="00793EC6"/>
    <w:rsid w:val="00793F2C"/>
    <w:rsid w:val="0079413D"/>
    <w:rsid w:val="00794587"/>
    <w:rsid w:val="00794784"/>
    <w:rsid w:val="00794841"/>
    <w:rsid w:val="007948BC"/>
    <w:rsid w:val="00794B1E"/>
    <w:rsid w:val="00794C03"/>
    <w:rsid w:val="00794D18"/>
    <w:rsid w:val="00794F41"/>
    <w:rsid w:val="00794F44"/>
    <w:rsid w:val="0079554A"/>
    <w:rsid w:val="00795963"/>
    <w:rsid w:val="00795C8A"/>
    <w:rsid w:val="00795CD1"/>
    <w:rsid w:val="00795E87"/>
    <w:rsid w:val="00795FE8"/>
    <w:rsid w:val="00796042"/>
    <w:rsid w:val="0079610F"/>
    <w:rsid w:val="0079632A"/>
    <w:rsid w:val="00796AB8"/>
    <w:rsid w:val="00796EE7"/>
    <w:rsid w:val="0079700D"/>
    <w:rsid w:val="007970ED"/>
    <w:rsid w:val="00797418"/>
    <w:rsid w:val="007974F3"/>
    <w:rsid w:val="0079765B"/>
    <w:rsid w:val="007978B9"/>
    <w:rsid w:val="00797B3E"/>
    <w:rsid w:val="00797B4B"/>
    <w:rsid w:val="00797DC3"/>
    <w:rsid w:val="00797E06"/>
    <w:rsid w:val="00797F2B"/>
    <w:rsid w:val="007A00B0"/>
    <w:rsid w:val="007A0141"/>
    <w:rsid w:val="007A0359"/>
    <w:rsid w:val="007A03BA"/>
    <w:rsid w:val="007A0894"/>
    <w:rsid w:val="007A08AA"/>
    <w:rsid w:val="007A08E1"/>
    <w:rsid w:val="007A12AE"/>
    <w:rsid w:val="007A1775"/>
    <w:rsid w:val="007A178E"/>
    <w:rsid w:val="007A1D6B"/>
    <w:rsid w:val="007A1DA3"/>
    <w:rsid w:val="007A1E74"/>
    <w:rsid w:val="007A223C"/>
    <w:rsid w:val="007A227A"/>
    <w:rsid w:val="007A2399"/>
    <w:rsid w:val="007A23C1"/>
    <w:rsid w:val="007A2438"/>
    <w:rsid w:val="007A2463"/>
    <w:rsid w:val="007A2480"/>
    <w:rsid w:val="007A272D"/>
    <w:rsid w:val="007A297A"/>
    <w:rsid w:val="007A2CFF"/>
    <w:rsid w:val="007A302F"/>
    <w:rsid w:val="007A31BB"/>
    <w:rsid w:val="007A332F"/>
    <w:rsid w:val="007A363C"/>
    <w:rsid w:val="007A37C1"/>
    <w:rsid w:val="007A3832"/>
    <w:rsid w:val="007A3A04"/>
    <w:rsid w:val="007A3A4C"/>
    <w:rsid w:val="007A3A8E"/>
    <w:rsid w:val="007A3BA2"/>
    <w:rsid w:val="007A3FDE"/>
    <w:rsid w:val="007A40DB"/>
    <w:rsid w:val="007A437F"/>
    <w:rsid w:val="007A4687"/>
    <w:rsid w:val="007A4850"/>
    <w:rsid w:val="007A488A"/>
    <w:rsid w:val="007A48F2"/>
    <w:rsid w:val="007A4935"/>
    <w:rsid w:val="007A49B4"/>
    <w:rsid w:val="007A50FA"/>
    <w:rsid w:val="007A5367"/>
    <w:rsid w:val="007A547A"/>
    <w:rsid w:val="007A569E"/>
    <w:rsid w:val="007A5816"/>
    <w:rsid w:val="007A582E"/>
    <w:rsid w:val="007A5978"/>
    <w:rsid w:val="007A59BC"/>
    <w:rsid w:val="007A5D63"/>
    <w:rsid w:val="007A5DB6"/>
    <w:rsid w:val="007A5DD3"/>
    <w:rsid w:val="007A6062"/>
    <w:rsid w:val="007A6457"/>
    <w:rsid w:val="007A64EA"/>
    <w:rsid w:val="007A6814"/>
    <w:rsid w:val="007A6970"/>
    <w:rsid w:val="007A6C7C"/>
    <w:rsid w:val="007A6F78"/>
    <w:rsid w:val="007A6F86"/>
    <w:rsid w:val="007A701B"/>
    <w:rsid w:val="007A70DF"/>
    <w:rsid w:val="007A7297"/>
    <w:rsid w:val="007A75E2"/>
    <w:rsid w:val="007A7980"/>
    <w:rsid w:val="007A7A5F"/>
    <w:rsid w:val="007A7DC5"/>
    <w:rsid w:val="007A7E8E"/>
    <w:rsid w:val="007B0175"/>
    <w:rsid w:val="007B02A3"/>
    <w:rsid w:val="007B069E"/>
    <w:rsid w:val="007B0A41"/>
    <w:rsid w:val="007B0A4E"/>
    <w:rsid w:val="007B0A7E"/>
    <w:rsid w:val="007B0B10"/>
    <w:rsid w:val="007B0B25"/>
    <w:rsid w:val="007B0B73"/>
    <w:rsid w:val="007B0E5E"/>
    <w:rsid w:val="007B0EA8"/>
    <w:rsid w:val="007B1159"/>
    <w:rsid w:val="007B1318"/>
    <w:rsid w:val="007B1459"/>
    <w:rsid w:val="007B17BD"/>
    <w:rsid w:val="007B1B15"/>
    <w:rsid w:val="007B1E51"/>
    <w:rsid w:val="007B200F"/>
    <w:rsid w:val="007B2543"/>
    <w:rsid w:val="007B25AC"/>
    <w:rsid w:val="007B2BF0"/>
    <w:rsid w:val="007B2EAF"/>
    <w:rsid w:val="007B324F"/>
    <w:rsid w:val="007B34F4"/>
    <w:rsid w:val="007B3549"/>
    <w:rsid w:val="007B377F"/>
    <w:rsid w:val="007B3880"/>
    <w:rsid w:val="007B38DF"/>
    <w:rsid w:val="007B3A09"/>
    <w:rsid w:val="007B3BCA"/>
    <w:rsid w:val="007B4102"/>
    <w:rsid w:val="007B42A1"/>
    <w:rsid w:val="007B43F5"/>
    <w:rsid w:val="007B4400"/>
    <w:rsid w:val="007B448C"/>
    <w:rsid w:val="007B48C6"/>
    <w:rsid w:val="007B4A13"/>
    <w:rsid w:val="007B4A17"/>
    <w:rsid w:val="007B4A7F"/>
    <w:rsid w:val="007B4AAC"/>
    <w:rsid w:val="007B4DAD"/>
    <w:rsid w:val="007B5146"/>
    <w:rsid w:val="007B56C5"/>
    <w:rsid w:val="007B56F6"/>
    <w:rsid w:val="007B5EBA"/>
    <w:rsid w:val="007B61E8"/>
    <w:rsid w:val="007B6383"/>
    <w:rsid w:val="007B6492"/>
    <w:rsid w:val="007B666B"/>
    <w:rsid w:val="007B68B3"/>
    <w:rsid w:val="007B697C"/>
    <w:rsid w:val="007B6A18"/>
    <w:rsid w:val="007B6B0C"/>
    <w:rsid w:val="007B6BD9"/>
    <w:rsid w:val="007B6F95"/>
    <w:rsid w:val="007B7114"/>
    <w:rsid w:val="007B7377"/>
    <w:rsid w:val="007B74D9"/>
    <w:rsid w:val="007B751C"/>
    <w:rsid w:val="007B76D3"/>
    <w:rsid w:val="007B78C9"/>
    <w:rsid w:val="007B79B7"/>
    <w:rsid w:val="007B7AF2"/>
    <w:rsid w:val="007B7CC8"/>
    <w:rsid w:val="007B7DA1"/>
    <w:rsid w:val="007B7F8F"/>
    <w:rsid w:val="007C031C"/>
    <w:rsid w:val="007C0416"/>
    <w:rsid w:val="007C0530"/>
    <w:rsid w:val="007C062C"/>
    <w:rsid w:val="007C06E7"/>
    <w:rsid w:val="007C0A27"/>
    <w:rsid w:val="007C0ECD"/>
    <w:rsid w:val="007C0F3A"/>
    <w:rsid w:val="007C10AA"/>
    <w:rsid w:val="007C1A22"/>
    <w:rsid w:val="007C1C3D"/>
    <w:rsid w:val="007C1FAB"/>
    <w:rsid w:val="007C1FBD"/>
    <w:rsid w:val="007C218E"/>
    <w:rsid w:val="007C22B7"/>
    <w:rsid w:val="007C25A5"/>
    <w:rsid w:val="007C25C4"/>
    <w:rsid w:val="007C25D3"/>
    <w:rsid w:val="007C26DA"/>
    <w:rsid w:val="007C2718"/>
    <w:rsid w:val="007C27E3"/>
    <w:rsid w:val="007C2933"/>
    <w:rsid w:val="007C2966"/>
    <w:rsid w:val="007C2A69"/>
    <w:rsid w:val="007C2AB9"/>
    <w:rsid w:val="007C2B5C"/>
    <w:rsid w:val="007C2BC5"/>
    <w:rsid w:val="007C2C3B"/>
    <w:rsid w:val="007C3177"/>
    <w:rsid w:val="007C32E5"/>
    <w:rsid w:val="007C3306"/>
    <w:rsid w:val="007C359B"/>
    <w:rsid w:val="007C363D"/>
    <w:rsid w:val="007C3A79"/>
    <w:rsid w:val="007C3E7F"/>
    <w:rsid w:val="007C3F8F"/>
    <w:rsid w:val="007C4196"/>
    <w:rsid w:val="007C43D2"/>
    <w:rsid w:val="007C468B"/>
    <w:rsid w:val="007C489F"/>
    <w:rsid w:val="007C4A08"/>
    <w:rsid w:val="007C4A23"/>
    <w:rsid w:val="007C4B96"/>
    <w:rsid w:val="007C4CA2"/>
    <w:rsid w:val="007C4DD5"/>
    <w:rsid w:val="007C4E87"/>
    <w:rsid w:val="007C5B0E"/>
    <w:rsid w:val="007C5B4F"/>
    <w:rsid w:val="007C5BD3"/>
    <w:rsid w:val="007C60A0"/>
    <w:rsid w:val="007C614F"/>
    <w:rsid w:val="007C6295"/>
    <w:rsid w:val="007C6317"/>
    <w:rsid w:val="007C6322"/>
    <w:rsid w:val="007C6496"/>
    <w:rsid w:val="007C654B"/>
    <w:rsid w:val="007C6758"/>
    <w:rsid w:val="007C678E"/>
    <w:rsid w:val="007C68F4"/>
    <w:rsid w:val="007C6BE2"/>
    <w:rsid w:val="007C6CC2"/>
    <w:rsid w:val="007C7249"/>
    <w:rsid w:val="007C7512"/>
    <w:rsid w:val="007C78C7"/>
    <w:rsid w:val="007C7B8A"/>
    <w:rsid w:val="007C7C12"/>
    <w:rsid w:val="007C7E62"/>
    <w:rsid w:val="007C7F99"/>
    <w:rsid w:val="007D007E"/>
    <w:rsid w:val="007D00B0"/>
    <w:rsid w:val="007D0352"/>
    <w:rsid w:val="007D05D2"/>
    <w:rsid w:val="007D077C"/>
    <w:rsid w:val="007D07D6"/>
    <w:rsid w:val="007D07F0"/>
    <w:rsid w:val="007D080A"/>
    <w:rsid w:val="007D084E"/>
    <w:rsid w:val="007D0A0B"/>
    <w:rsid w:val="007D1361"/>
    <w:rsid w:val="007D1515"/>
    <w:rsid w:val="007D1573"/>
    <w:rsid w:val="007D15EA"/>
    <w:rsid w:val="007D16FE"/>
    <w:rsid w:val="007D174C"/>
    <w:rsid w:val="007D1CC8"/>
    <w:rsid w:val="007D1D72"/>
    <w:rsid w:val="007D1D84"/>
    <w:rsid w:val="007D1DB9"/>
    <w:rsid w:val="007D1F2E"/>
    <w:rsid w:val="007D20E3"/>
    <w:rsid w:val="007D2333"/>
    <w:rsid w:val="007D25ED"/>
    <w:rsid w:val="007D28CF"/>
    <w:rsid w:val="007D2964"/>
    <w:rsid w:val="007D29AC"/>
    <w:rsid w:val="007D2A62"/>
    <w:rsid w:val="007D2AC9"/>
    <w:rsid w:val="007D2DCC"/>
    <w:rsid w:val="007D2FF2"/>
    <w:rsid w:val="007D340F"/>
    <w:rsid w:val="007D378E"/>
    <w:rsid w:val="007D3983"/>
    <w:rsid w:val="007D3AD2"/>
    <w:rsid w:val="007D3C2B"/>
    <w:rsid w:val="007D3D5D"/>
    <w:rsid w:val="007D3E4A"/>
    <w:rsid w:val="007D3E9F"/>
    <w:rsid w:val="007D3F4E"/>
    <w:rsid w:val="007D40B6"/>
    <w:rsid w:val="007D4155"/>
    <w:rsid w:val="007D42C4"/>
    <w:rsid w:val="007D4359"/>
    <w:rsid w:val="007D4503"/>
    <w:rsid w:val="007D4590"/>
    <w:rsid w:val="007D499D"/>
    <w:rsid w:val="007D4E87"/>
    <w:rsid w:val="007D4F79"/>
    <w:rsid w:val="007D4F81"/>
    <w:rsid w:val="007D50FE"/>
    <w:rsid w:val="007D5286"/>
    <w:rsid w:val="007D545B"/>
    <w:rsid w:val="007D558C"/>
    <w:rsid w:val="007D565C"/>
    <w:rsid w:val="007D58DB"/>
    <w:rsid w:val="007D596E"/>
    <w:rsid w:val="007D5991"/>
    <w:rsid w:val="007D59BB"/>
    <w:rsid w:val="007D5A73"/>
    <w:rsid w:val="007D5D78"/>
    <w:rsid w:val="007D5DD4"/>
    <w:rsid w:val="007D6441"/>
    <w:rsid w:val="007D651A"/>
    <w:rsid w:val="007D662B"/>
    <w:rsid w:val="007D6775"/>
    <w:rsid w:val="007D6D7E"/>
    <w:rsid w:val="007D6F12"/>
    <w:rsid w:val="007D70B0"/>
    <w:rsid w:val="007D7112"/>
    <w:rsid w:val="007D72CC"/>
    <w:rsid w:val="007D737B"/>
    <w:rsid w:val="007D73AE"/>
    <w:rsid w:val="007D752C"/>
    <w:rsid w:val="007D76FF"/>
    <w:rsid w:val="007D77A8"/>
    <w:rsid w:val="007D788C"/>
    <w:rsid w:val="007D79A1"/>
    <w:rsid w:val="007D79FB"/>
    <w:rsid w:val="007D7A17"/>
    <w:rsid w:val="007D7AA6"/>
    <w:rsid w:val="007D7BAE"/>
    <w:rsid w:val="007D7E26"/>
    <w:rsid w:val="007D7EEE"/>
    <w:rsid w:val="007E02E9"/>
    <w:rsid w:val="007E0436"/>
    <w:rsid w:val="007E079D"/>
    <w:rsid w:val="007E07AA"/>
    <w:rsid w:val="007E09DF"/>
    <w:rsid w:val="007E0A2B"/>
    <w:rsid w:val="007E0B47"/>
    <w:rsid w:val="007E0C2B"/>
    <w:rsid w:val="007E0D16"/>
    <w:rsid w:val="007E10E7"/>
    <w:rsid w:val="007E15A1"/>
    <w:rsid w:val="007E16C6"/>
    <w:rsid w:val="007E1B1F"/>
    <w:rsid w:val="007E1F0D"/>
    <w:rsid w:val="007E2330"/>
    <w:rsid w:val="007E250C"/>
    <w:rsid w:val="007E25C0"/>
    <w:rsid w:val="007E27F1"/>
    <w:rsid w:val="007E2F84"/>
    <w:rsid w:val="007E302E"/>
    <w:rsid w:val="007E314F"/>
    <w:rsid w:val="007E343B"/>
    <w:rsid w:val="007E3686"/>
    <w:rsid w:val="007E3E57"/>
    <w:rsid w:val="007E3F8E"/>
    <w:rsid w:val="007E42A7"/>
    <w:rsid w:val="007E472C"/>
    <w:rsid w:val="007E47B9"/>
    <w:rsid w:val="007E480F"/>
    <w:rsid w:val="007E4A23"/>
    <w:rsid w:val="007E4BF4"/>
    <w:rsid w:val="007E4D36"/>
    <w:rsid w:val="007E558E"/>
    <w:rsid w:val="007E55F4"/>
    <w:rsid w:val="007E561D"/>
    <w:rsid w:val="007E5A13"/>
    <w:rsid w:val="007E5B37"/>
    <w:rsid w:val="007E5BFB"/>
    <w:rsid w:val="007E6002"/>
    <w:rsid w:val="007E6054"/>
    <w:rsid w:val="007E63AD"/>
    <w:rsid w:val="007E668B"/>
    <w:rsid w:val="007E67C4"/>
    <w:rsid w:val="007E6A40"/>
    <w:rsid w:val="007E6A56"/>
    <w:rsid w:val="007E6AEE"/>
    <w:rsid w:val="007E6B2B"/>
    <w:rsid w:val="007E6BE7"/>
    <w:rsid w:val="007E6E12"/>
    <w:rsid w:val="007E6EA1"/>
    <w:rsid w:val="007E6EB0"/>
    <w:rsid w:val="007E6F26"/>
    <w:rsid w:val="007E71CA"/>
    <w:rsid w:val="007E72EF"/>
    <w:rsid w:val="007E73A7"/>
    <w:rsid w:val="007E7559"/>
    <w:rsid w:val="007E7A7C"/>
    <w:rsid w:val="007E7DEE"/>
    <w:rsid w:val="007E7F2D"/>
    <w:rsid w:val="007F00BA"/>
    <w:rsid w:val="007F010D"/>
    <w:rsid w:val="007F0111"/>
    <w:rsid w:val="007F03D3"/>
    <w:rsid w:val="007F046C"/>
    <w:rsid w:val="007F048A"/>
    <w:rsid w:val="007F0548"/>
    <w:rsid w:val="007F07C0"/>
    <w:rsid w:val="007F0848"/>
    <w:rsid w:val="007F0991"/>
    <w:rsid w:val="007F0A91"/>
    <w:rsid w:val="007F0F98"/>
    <w:rsid w:val="007F157B"/>
    <w:rsid w:val="007F179B"/>
    <w:rsid w:val="007F17F6"/>
    <w:rsid w:val="007F1871"/>
    <w:rsid w:val="007F1BD8"/>
    <w:rsid w:val="007F1EC8"/>
    <w:rsid w:val="007F246D"/>
    <w:rsid w:val="007F24DA"/>
    <w:rsid w:val="007F27D4"/>
    <w:rsid w:val="007F2839"/>
    <w:rsid w:val="007F296C"/>
    <w:rsid w:val="007F2A7A"/>
    <w:rsid w:val="007F2C45"/>
    <w:rsid w:val="007F2F93"/>
    <w:rsid w:val="007F3144"/>
    <w:rsid w:val="007F3239"/>
    <w:rsid w:val="007F35C5"/>
    <w:rsid w:val="007F387D"/>
    <w:rsid w:val="007F3937"/>
    <w:rsid w:val="007F39A7"/>
    <w:rsid w:val="007F3C5B"/>
    <w:rsid w:val="007F3D9C"/>
    <w:rsid w:val="007F3F70"/>
    <w:rsid w:val="007F4000"/>
    <w:rsid w:val="007F43C0"/>
    <w:rsid w:val="007F449B"/>
    <w:rsid w:val="007F44A2"/>
    <w:rsid w:val="007F4825"/>
    <w:rsid w:val="007F4931"/>
    <w:rsid w:val="007F4998"/>
    <w:rsid w:val="007F4B08"/>
    <w:rsid w:val="007F4B1F"/>
    <w:rsid w:val="007F4D31"/>
    <w:rsid w:val="007F4D5D"/>
    <w:rsid w:val="007F5198"/>
    <w:rsid w:val="007F550A"/>
    <w:rsid w:val="007F55B4"/>
    <w:rsid w:val="007F59C3"/>
    <w:rsid w:val="007F5A21"/>
    <w:rsid w:val="007F5B0B"/>
    <w:rsid w:val="007F5E1C"/>
    <w:rsid w:val="007F5E28"/>
    <w:rsid w:val="007F5E6B"/>
    <w:rsid w:val="007F6068"/>
    <w:rsid w:val="007F62C5"/>
    <w:rsid w:val="007F6387"/>
    <w:rsid w:val="007F64EF"/>
    <w:rsid w:val="007F64F8"/>
    <w:rsid w:val="007F6672"/>
    <w:rsid w:val="007F66E6"/>
    <w:rsid w:val="007F6A00"/>
    <w:rsid w:val="007F6B5C"/>
    <w:rsid w:val="007F6BC2"/>
    <w:rsid w:val="007F6D56"/>
    <w:rsid w:val="007F6E80"/>
    <w:rsid w:val="007F6EBC"/>
    <w:rsid w:val="007F71A9"/>
    <w:rsid w:val="007F72F8"/>
    <w:rsid w:val="007F78B1"/>
    <w:rsid w:val="007F79BA"/>
    <w:rsid w:val="007F7BFD"/>
    <w:rsid w:val="007F7C5D"/>
    <w:rsid w:val="007F7CC6"/>
    <w:rsid w:val="007F7D25"/>
    <w:rsid w:val="0080003F"/>
    <w:rsid w:val="0080026A"/>
    <w:rsid w:val="008002FD"/>
    <w:rsid w:val="008003B8"/>
    <w:rsid w:val="00800534"/>
    <w:rsid w:val="00800C70"/>
    <w:rsid w:val="00800CB8"/>
    <w:rsid w:val="00800D22"/>
    <w:rsid w:val="00800E47"/>
    <w:rsid w:val="00800F4F"/>
    <w:rsid w:val="0080143D"/>
    <w:rsid w:val="00801907"/>
    <w:rsid w:val="00801979"/>
    <w:rsid w:val="008022C8"/>
    <w:rsid w:val="0080231E"/>
    <w:rsid w:val="00802435"/>
    <w:rsid w:val="00802707"/>
    <w:rsid w:val="00802ADA"/>
    <w:rsid w:val="00802C40"/>
    <w:rsid w:val="00802D6E"/>
    <w:rsid w:val="00803250"/>
    <w:rsid w:val="0080352A"/>
    <w:rsid w:val="00803717"/>
    <w:rsid w:val="008037B2"/>
    <w:rsid w:val="00803884"/>
    <w:rsid w:val="00803A47"/>
    <w:rsid w:val="00803CC9"/>
    <w:rsid w:val="00803E95"/>
    <w:rsid w:val="00803F19"/>
    <w:rsid w:val="008042B1"/>
    <w:rsid w:val="008043EC"/>
    <w:rsid w:val="0080454C"/>
    <w:rsid w:val="008045DE"/>
    <w:rsid w:val="00804A1D"/>
    <w:rsid w:val="00804B81"/>
    <w:rsid w:val="00804D5E"/>
    <w:rsid w:val="00804E90"/>
    <w:rsid w:val="0080516A"/>
    <w:rsid w:val="00805229"/>
    <w:rsid w:val="008052A3"/>
    <w:rsid w:val="008052B2"/>
    <w:rsid w:val="008054B0"/>
    <w:rsid w:val="0080550C"/>
    <w:rsid w:val="008055C3"/>
    <w:rsid w:val="008057A0"/>
    <w:rsid w:val="00805B73"/>
    <w:rsid w:val="00805B93"/>
    <w:rsid w:val="00805C4D"/>
    <w:rsid w:val="00805F70"/>
    <w:rsid w:val="00806067"/>
    <w:rsid w:val="0080640F"/>
    <w:rsid w:val="008066D6"/>
    <w:rsid w:val="00806766"/>
    <w:rsid w:val="0080685E"/>
    <w:rsid w:val="00806AC8"/>
    <w:rsid w:val="008074EC"/>
    <w:rsid w:val="0080793C"/>
    <w:rsid w:val="0080798A"/>
    <w:rsid w:val="008079BD"/>
    <w:rsid w:val="00807B10"/>
    <w:rsid w:val="00807B5A"/>
    <w:rsid w:val="00807EF6"/>
    <w:rsid w:val="00807FF6"/>
    <w:rsid w:val="0081002F"/>
    <w:rsid w:val="008101C4"/>
    <w:rsid w:val="0081038E"/>
    <w:rsid w:val="0081077D"/>
    <w:rsid w:val="00810791"/>
    <w:rsid w:val="008109EB"/>
    <w:rsid w:val="00810AB7"/>
    <w:rsid w:val="00810CED"/>
    <w:rsid w:val="00810E24"/>
    <w:rsid w:val="0081110A"/>
    <w:rsid w:val="00811199"/>
    <w:rsid w:val="008112E1"/>
    <w:rsid w:val="00811359"/>
    <w:rsid w:val="008115F6"/>
    <w:rsid w:val="00811849"/>
    <w:rsid w:val="00811A82"/>
    <w:rsid w:val="00811B85"/>
    <w:rsid w:val="00811D11"/>
    <w:rsid w:val="00811FCB"/>
    <w:rsid w:val="00812177"/>
    <w:rsid w:val="008121C2"/>
    <w:rsid w:val="008124A9"/>
    <w:rsid w:val="008124DB"/>
    <w:rsid w:val="008125C0"/>
    <w:rsid w:val="008126D3"/>
    <w:rsid w:val="00812A1D"/>
    <w:rsid w:val="00812A98"/>
    <w:rsid w:val="00812BB4"/>
    <w:rsid w:val="00812BF5"/>
    <w:rsid w:val="00812D80"/>
    <w:rsid w:val="00813079"/>
    <w:rsid w:val="008134A6"/>
    <w:rsid w:val="008134C7"/>
    <w:rsid w:val="00813823"/>
    <w:rsid w:val="00813A17"/>
    <w:rsid w:val="00813BD8"/>
    <w:rsid w:val="00813D3C"/>
    <w:rsid w:val="008142A1"/>
    <w:rsid w:val="008142DB"/>
    <w:rsid w:val="0081444E"/>
    <w:rsid w:val="00814848"/>
    <w:rsid w:val="00814964"/>
    <w:rsid w:val="008149E7"/>
    <w:rsid w:val="00814A7A"/>
    <w:rsid w:val="00815005"/>
    <w:rsid w:val="00815026"/>
    <w:rsid w:val="008150BD"/>
    <w:rsid w:val="00815341"/>
    <w:rsid w:val="00815483"/>
    <w:rsid w:val="008154D6"/>
    <w:rsid w:val="008158F5"/>
    <w:rsid w:val="00815BE1"/>
    <w:rsid w:val="00815C79"/>
    <w:rsid w:val="00815C8C"/>
    <w:rsid w:val="00815D9C"/>
    <w:rsid w:val="008167C8"/>
    <w:rsid w:val="00816809"/>
    <w:rsid w:val="0081694D"/>
    <w:rsid w:val="008169BE"/>
    <w:rsid w:val="00816E13"/>
    <w:rsid w:val="00816EA6"/>
    <w:rsid w:val="008171B7"/>
    <w:rsid w:val="008173D6"/>
    <w:rsid w:val="008174C5"/>
    <w:rsid w:val="00817507"/>
    <w:rsid w:val="0081782C"/>
    <w:rsid w:val="00817B83"/>
    <w:rsid w:val="00817D6D"/>
    <w:rsid w:val="00817D97"/>
    <w:rsid w:val="00817E72"/>
    <w:rsid w:val="00817F98"/>
    <w:rsid w:val="00820140"/>
    <w:rsid w:val="008201C1"/>
    <w:rsid w:val="008202E1"/>
    <w:rsid w:val="008204FF"/>
    <w:rsid w:val="00820553"/>
    <w:rsid w:val="0082059D"/>
    <w:rsid w:val="008208FA"/>
    <w:rsid w:val="0082099E"/>
    <w:rsid w:val="00820A65"/>
    <w:rsid w:val="00820A9B"/>
    <w:rsid w:val="00820ABA"/>
    <w:rsid w:val="00820C24"/>
    <w:rsid w:val="00820EBD"/>
    <w:rsid w:val="00820F6A"/>
    <w:rsid w:val="0082143C"/>
    <w:rsid w:val="00821510"/>
    <w:rsid w:val="0082159C"/>
    <w:rsid w:val="008215AF"/>
    <w:rsid w:val="008215D7"/>
    <w:rsid w:val="00821634"/>
    <w:rsid w:val="00821638"/>
    <w:rsid w:val="00821655"/>
    <w:rsid w:val="00821B0D"/>
    <w:rsid w:val="00821D6C"/>
    <w:rsid w:val="00821D87"/>
    <w:rsid w:val="00822023"/>
    <w:rsid w:val="008221A4"/>
    <w:rsid w:val="008225A6"/>
    <w:rsid w:val="008225B5"/>
    <w:rsid w:val="00822621"/>
    <w:rsid w:val="008228D5"/>
    <w:rsid w:val="00822A55"/>
    <w:rsid w:val="00822B7C"/>
    <w:rsid w:val="00822C80"/>
    <w:rsid w:val="00822F2A"/>
    <w:rsid w:val="00823336"/>
    <w:rsid w:val="00823460"/>
    <w:rsid w:val="0082374F"/>
    <w:rsid w:val="008237E0"/>
    <w:rsid w:val="00823989"/>
    <w:rsid w:val="00824039"/>
    <w:rsid w:val="0082411E"/>
    <w:rsid w:val="0082459B"/>
    <w:rsid w:val="008248BC"/>
    <w:rsid w:val="00824BC0"/>
    <w:rsid w:val="00824DBB"/>
    <w:rsid w:val="00825171"/>
    <w:rsid w:val="008254B1"/>
    <w:rsid w:val="00825512"/>
    <w:rsid w:val="008259F8"/>
    <w:rsid w:val="00825A55"/>
    <w:rsid w:val="0082612F"/>
    <w:rsid w:val="008261E4"/>
    <w:rsid w:val="008263BE"/>
    <w:rsid w:val="0082640B"/>
    <w:rsid w:val="00826902"/>
    <w:rsid w:val="00826952"/>
    <w:rsid w:val="0082696A"/>
    <w:rsid w:val="0082699C"/>
    <w:rsid w:val="008269A7"/>
    <w:rsid w:val="00826A97"/>
    <w:rsid w:val="00826BC6"/>
    <w:rsid w:val="00826F73"/>
    <w:rsid w:val="00826F7D"/>
    <w:rsid w:val="00826FB1"/>
    <w:rsid w:val="008270A9"/>
    <w:rsid w:val="008270B5"/>
    <w:rsid w:val="00827250"/>
    <w:rsid w:val="008272F5"/>
    <w:rsid w:val="00827900"/>
    <w:rsid w:val="008279A4"/>
    <w:rsid w:val="00827D23"/>
    <w:rsid w:val="00827E19"/>
    <w:rsid w:val="00827EF8"/>
    <w:rsid w:val="00827FB7"/>
    <w:rsid w:val="0083001D"/>
    <w:rsid w:val="00830026"/>
    <w:rsid w:val="0083020A"/>
    <w:rsid w:val="008302AE"/>
    <w:rsid w:val="008302CD"/>
    <w:rsid w:val="0083054F"/>
    <w:rsid w:val="00830654"/>
    <w:rsid w:val="00830939"/>
    <w:rsid w:val="00830C64"/>
    <w:rsid w:val="00830C67"/>
    <w:rsid w:val="00830C84"/>
    <w:rsid w:val="00830DF0"/>
    <w:rsid w:val="00830E92"/>
    <w:rsid w:val="008310AD"/>
    <w:rsid w:val="008311C0"/>
    <w:rsid w:val="0083128F"/>
    <w:rsid w:val="0083138D"/>
    <w:rsid w:val="008314E9"/>
    <w:rsid w:val="0083176E"/>
    <w:rsid w:val="00831817"/>
    <w:rsid w:val="00831A5B"/>
    <w:rsid w:val="00831AE7"/>
    <w:rsid w:val="00831B16"/>
    <w:rsid w:val="00831D0C"/>
    <w:rsid w:val="00831FEA"/>
    <w:rsid w:val="0083215C"/>
    <w:rsid w:val="0083232C"/>
    <w:rsid w:val="0083250B"/>
    <w:rsid w:val="00832674"/>
    <w:rsid w:val="00832688"/>
    <w:rsid w:val="008326A2"/>
    <w:rsid w:val="00832985"/>
    <w:rsid w:val="008329E6"/>
    <w:rsid w:val="00832A1C"/>
    <w:rsid w:val="00832CD0"/>
    <w:rsid w:val="00832D65"/>
    <w:rsid w:val="00832E48"/>
    <w:rsid w:val="008333C7"/>
    <w:rsid w:val="00833660"/>
    <w:rsid w:val="00833702"/>
    <w:rsid w:val="00833796"/>
    <w:rsid w:val="00833ABF"/>
    <w:rsid w:val="00833C75"/>
    <w:rsid w:val="00833E3F"/>
    <w:rsid w:val="00833F02"/>
    <w:rsid w:val="00833F42"/>
    <w:rsid w:val="00834092"/>
    <w:rsid w:val="00834160"/>
    <w:rsid w:val="008341F1"/>
    <w:rsid w:val="008345F6"/>
    <w:rsid w:val="008347B5"/>
    <w:rsid w:val="00834865"/>
    <w:rsid w:val="00834C3E"/>
    <w:rsid w:val="00834C9A"/>
    <w:rsid w:val="00835099"/>
    <w:rsid w:val="0083519F"/>
    <w:rsid w:val="00835233"/>
    <w:rsid w:val="00835563"/>
    <w:rsid w:val="0083578F"/>
    <w:rsid w:val="00835838"/>
    <w:rsid w:val="00835B2B"/>
    <w:rsid w:val="00835B91"/>
    <w:rsid w:val="00835BA0"/>
    <w:rsid w:val="00835C0D"/>
    <w:rsid w:val="00835C56"/>
    <w:rsid w:val="00835CA9"/>
    <w:rsid w:val="00835D18"/>
    <w:rsid w:val="00835F75"/>
    <w:rsid w:val="0083611C"/>
    <w:rsid w:val="00836158"/>
    <w:rsid w:val="008362A9"/>
    <w:rsid w:val="008363CC"/>
    <w:rsid w:val="0083658D"/>
    <w:rsid w:val="0083698F"/>
    <w:rsid w:val="00836E3A"/>
    <w:rsid w:val="00836EA5"/>
    <w:rsid w:val="00836EDB"/>
    <w:rsid w:val="00836F30"/>
    <w:rsid w:val="00836F7B"/>
    <w:rsid w:val="0083709D"/>
    <w:rsid w:val="00837165"/>
    <w:rsid w:val="00837194"/>
    <w:rsid w:val="008371A1"/>
    <w:rsid w:val="008376BB"/>
    <w:rsid w:val="0083774E"/>
    <w:rsid w:val="008378DB"/>
    <w:rsid w:val="00837A96"/>
    <w:rsid w:val="00837E71"/>
    <w:rsid w:val="00837EF9"/>
    <w:rsid w:val="00837F1A"/>
    <w:rsid w:val="00840013"/>
    <w:rsid w:val="0084013B"/>
    <w:rsid w:val="0084018F"/>
    <w:rsid w:val="0084054A"/>
    <w:rsid w:val="00840790"/>
    <w:rsid w:val="00840B12"/>
    <w:rsid w:val="00840B5E"/>
    <w:rsid w:val="00840C7F"/>
    <w:rsid w:val="00840E33"/>
    <w:rsid w:val="00841107"/>
    <w:rsid w:val="0084136F"/>
    <w:rsid w:val="00841378"/>
    <w:rsid w:val="00841404"/>
    <w:rsid w:val="008419C7"/>
    <w:rsid w:val="00841A0B"/>
    <w:rsid w:val="00841E00"/>
    <w:rsid w:val="00841E0D"/>
    <w:rsid w:val="00842153"/>
    <w:rsid w:val="00842217"/>
    <w:rsid w:val="008424B9"/>
    <w:rsid w:val="008425B5"/>
    <w:rsid w:val="00842809"/>
    <w:rsid w:val="00842846"/>
    <w:rsid w:val="00842FAC"/>
    <w:rsid w:val="00842FBF"/>
    <w:rsid w:val="00843136"/>
    <w:rsid w:val="008431A9"/>
    <w:rsid w:val="0084326C"/>
    <w:rsid w:val="00843298"/>
    <w:rsid w:val="0084329C"/>
    <w:rsid w:val="0084354F"/>
    <w:rsid w:val="00843708"/>
    <w:rsid w:val="00843710"/>
    <w:rsid w:val="00843809"/>
    <w:rsid w:val="00843899"/>
    <w:rsid w:val="008439E5"/>
    <w:rsid w:val="00843A64"/>
    <w:rsid w:val="00843A8C"/>
    <w:rsid w:val="00843BDF"/>
    <w:rsid w:val="00843C22"/>
    <w:rsid w:val="00844345"/>
    <w:rsid w:val="008444CD"/>
    <w:rsid w:val="00844626"/>
    <w:rsid w:val="00844996"/>
    <w:rsid w:val="008449CF"/>
    <w:rsid w:val="00844C3E"/>
    <w:rsid w:val="00844F03"/>
    <w:rsid w:val="00845323"/>
    <w:rsid w:val="00845439"/>
    <w:rsid w:val="00845549"/>
    <w:rsid w:val="00845762"/>
    <w:rsid w:val="00845E20"/>
    <w:rsid w:val="00845E30"/>
    <w:rsid w:val="00845E9B"/>
    <w:rsid w:val="00845EBD"/>
    <w:rsid w:val="00845F87"/>
    <w:rsid w:val="008460BD"/>
    <w:rsid w:val="008461E2"/>
    <w:rsid w:val="0084628A"/>
    <w:rsid w:val="00846506"/>
    <w:rsid w:val="0084664D"/>
    <w:rsid w:val="00846694"/>
    <w:rsid w:val="00846A87"/>
    <w:rsid w:val="00846BF6"/>
    <w:rsid w:val="00846CDD"/>
    <w:rsid w:val="00846F03"/>
    <w:rsid w:val="008470BF"/>
    <w:rsid w:val="00847107"/>
    <w:rsid w:val="00847391"/>
    <w:rsid w:val="0084743F"/>
    <w:rsid w:val="00847749"/>
    <w:rsid w:val="00847836"/>
    <w:rsid w:val="00847BFF"/>
    <w:rsid w:val="00847CD3"/>
    <w:rsid w:val="00847F46"/>
    <w:rsid w:val="00850545"/>
    <w:rsid w:val="0085065E"/>
    <w:rsid w:val="0085088A"/>
    <w:rsid w:val="0085099F"/>
    <w:rsid w:val="00850AA2"/>
    <w:rsid w:val="00850EA1"/>
    <w:rsid w:val="008511BD"/>
    <w:rsid w:val="008514F3"/>
    <w:rsid w:val="00851702"/>
    <w:rsid w:val="00851A71"/>
    <w:rsid w:val="00851D59"/>
    <w:rsid w:val="00851EF5"/>
    <w:rsid w:val="00852525"/>
    <w:rsid w:val="008526A9"/>
    <w:rsid w:val="008527BA"/>
    <w:rsid w:val="008528AA"/>
    <w:rsid w:val="0085295B"/>
    <w:rsid w:val="00852BFA"/>
    <w:rsid w:val="00852C9D"/>
    <w:rsid w:val="00852FA8"/>
    <w:rsid w:val="0085305D"/>
    <w:rsid w:val="0085322A"/>
    <w:rsid w:val="008535DB"/>
    <w:rsid w:val="0085363C"/>
    <w:rsid w:val="008539EC"/>
    <w:rsid w:val="00853A85"/>
    <w:rsid w:val="00853DAA"/>
    <w:rsid w:val="00853E93"/>
    <w:rsid w:val="00853FA4"/>
    <w:rsid w:val="00854161"/>
    <w:rsid w:val="00854354"/>
    <w:rsid w:val="00854455"/>
    <w:rsid w:val="008545FC"/>
    <w:rsid w:val="00854682"/>
    <w:rsid w:val="008546AC"/>
    <w:rsid w:val="008547C2"/>
    <w:rsid w:val="00854882"/>
    <w:rsid w:val="00854B42"/>
    <w:rsid w:val="00854B67"/>
    <w:rsid w:val="00854C97"/>
    <w:rsid w:val="00854E80"/>
    <w:rsid w:val="00855182"/>
    <w:rsid w:val="008551E5"/>
    <w:rsid w:val="0085533D"/>
    <w:rsid w:val="0085537D"/>
    <w:rsid w:val="00855427"/>
    <w:rsid w:val="0085568B"/>
    <w:rsid w:val="0085569C"/>
    <w:rsid w:val="00855935"/>
    <w:rsid w:val="00855978"/>
    <w:rsid w:val="00855B09"/>
    <w:rsid w:val="00855E79"/>
    <w:rsid w:val="00855F38"/>
    <w:rsid w:val="00856022"/>
    <w:rsid w:val="00856164"/>
    <w:rsid w:val="0085643B"/>
    <w:rsid w:val="008564E5"/>
    <w:rsid w:val="0085663D"/>
    <w:rsid w:val="00856654"/>
    <w:rsid w:val="00856CE8"/>
    <w:rsid w:val="00856DA9"/>
    <w:rsid w:val="00856DAC"/>
    <w:rsid w:val="00856EF0"/>
    <w:rsid w:val="0085721B"/>
    <w:rsid w:val="008572E9"/>
    <w:rsid w:val="008574D6"/>
    <w:rsid w:val="0085769B"/>
    <w:rsid w:val="00857812"/>
    <w:rsid w:val="008578AB"/>
    <w:rsid w:val="008578E1"/>
    <w:rsid w:val="00857971"/>
    <w:rsid w:val="00857B0D"/>
    <w:rsid w:val="00857CCD"/>
    <w:rsid w:val="00857D80"/>
    <w:rsid w:val="008601AD"/>
    <w:rsid w:val="008601B8"/>
    <w:rsid w:val="00860393"/>
    <w:rsid w:val="00860502"/>
    <w:rsid w:val="0086064D"/>
    <w:rsid w:val="008606AA"/>
    <w:rsid w:val="008606B1"/>
    <w:rsid w:val="008607F0"/>
    <w:rsid w:val="0086095E"/>
    <w:rsid w:val="00860974"/>
    <w:rsid w:val="00860A0E"/>
    <w:rsid w:val="00860A2F"/>
    <w:rsid w:val="00860BF1"/>
    <w:rsid w:val="00860DE5"/>
    <w:rsid w:val="00860E3B"/>
    <w:rsid w:val="00860F8F"/>
    <w:rsid w:val="00860FB4"/>
    <w:rsid w:val="008610C4"/>
    <w:rsid w:val="0086115F"/>
    <w:rsid w:val="0086126F"/>
    <w:rsid w:val="00861320"/>
    <w:rsid w:val="008614CA"/>
    <w:rsid w:val="008615C6"/>
    <w:rsid w:val="00861848"/>
    <w:rsid w:val="00861B48"/>
    <w:rsid w:val="00861E55"/>
    <w:rsid w:val="00861E8D"/>
    <w:rsid w:val="008620A9"/>
    <w:rsid w:val="00862106"/>
    <w:rsid w:val="008621A4"/>
    <w:rsid w:val="00862213"/>
    <w:rsid w:val="0086273E"/>
    <w:rsid w:val="008629F7"/>
    <w:rsid w:val="00862A41"/>
    <w:rsid w:val="00862A8A"/>
    <w:rsid w:val="00862BA3"/>
    <w:rsid w:val="00862C59"/>
    <w:rsid w:val="00862F8A"/>
    <w:rsid w:val="00862FA9"/>
    <w:rsid w:val="00863030"/>
    <w:rsid w:val="0086325A"/>
    <w:rsid w:val="008632DA"/>
    <w:rsid w:val="00863457"/>
    <w:rsid w:val="00863516"/>
    <w:rsid w:val="008635F2"/>
    <w:rsid w:val="00863641"/>
    <w:rsid w:val="008637A5"/>
    <w:rsid w:val="00863D6D"/>
    <w:rsid w:val="00863DAF"/>
    <w:rsid w:val="00863E0F"/>
    <w:rsid w:val="00863E96"/>
    <w:rsid w:val="00863EE8"/>
    <w:rsid w:val="0086462F"/>
    <w:rsid w:val="00864695"/>
    <w:rsid w:val="008646D5"/>
    <w:rsid w:val="0086474B"/>
    <w:rsid w:val="00864892"/>
    <w:rsid w:val="008648E7"/>
    <w:rsid w:val="00864AF5"/>
    <w:rsid w:val="00864BBC"/>
    <w:rsid w:val="00864DA1"/>
    <w:rsid w:val="008650F8"/>
    <w:rsid w:val="00865131"/>
    <w:rsid w:val="00865252"/>
    <w:rsid w:val="00865354"/>
    <w:rsid w:val="008655D5"/>
    <w:rsid w:val="008659BC"/>
    <w:rsid w:val="00865C3F"/>
    <w:rsid w:val="00865F34"/>
    <w:rsid w:val="0086608A"/>
    <w:rsid w:val="0086636C"/>
    <w:rsid w:val="008664AC"/>
    <w:rsid w:val="008666D0"/>
    <w:rsid w:val="00866720"/>
    <w:rsid w:val="008668C5"/>
    <w:rsid w:val="008669EC"/>
    <w:rsid w:val="00866BD0"/>
    <w:rsid w:val="00866D33"/>
    <w:rsid w:val="00866EA0"/>
    <w:rsid w:val="0086706F"/>
    <w:rsid w:val="008670D2"/>
    <w:rsid w:val="008672BC"/>
    <w:rsid w:val="0086739F"/>
    <w:rsid w:val="008673E0"/>
    <w:rsid w:val="008673E1"/>
    <w:rsid w:val="00867806"/>
    <w:rsid w:val="00867903"/>
    <w:rsid w:val="00867AB2"/>
    <w:rsid w:val="00867B3E"/>
    <w:rsid w:val="00867FA3"/>
    <w:rsid w:val="00870154"/>
    <w:rsid w:val="008703A9"/>
    <w:rsid w:val="008703CD"/>
    <w:rsid w:val="00870697"/>
    <w:rsid w:val="008706E9"/>
    <w:rsid w:val="008707C2"/>
    <w:rsid w:val="00870846"/>
    <w:rsid w:val="00870967"/>
    <w:rsid w:val="008709AE"/>
    <w:rsid w:val="00870D2F"/>
    <w:rsid w:val="00870EDF"/>
    <w:rsid w:val="0087101E"/>
    <w:rsid w:val="008710AE"/>
    <w:rsid w:val="008710E8"/>
    <w:rsid w:val="0087116B"/>
    <w:rsid w:val="008712DE"/>
    <w:rsid w:val="008713FE"/>
    <w:rsid w:val="00871676"/>
    <w:rsid w:val="008716BE"/>
    <w:rsid w:val="00871757"/>
    <w:rsid w:val="008719F2"/>
    <w:rsid w:val="00871BD6"/>
    <w:rsid w:val="00871C56"/>
    <w:rsid w:val="00871FDE"/>
    <w:rsid w:val="0087218F"/>
    <w:rsid w:val="00872311"/>
    <w:rsid w:val="008725A8"/>
    <w:rsid w:val="0087289C"/>
    <w:rsid w:val="008729E9"/>
    <w:rsid w:val="00872AD3"/>
    <w:rsid w:val="00872BB3"/>
    <w:rsid w:val="00872C2E"/>
    <w:rsid w:val="00872C54"/>
    <w:rsid w:val="00872C83"/>
    <w:rsid w:val="00872F6A"/>
    <w:rsid w:val="00872F83"/>
    <w:rsid w:val="00873190"/>
    <w:rsid w:val="00873297"/>
    <w:rsid w:val="00873400"/>
    <w:rsid w:val="0087342C"/>
    <w:rsid w:val="008737CB"/>
    <w:rsid w:val="008738BD"/>
    <w:rsid w:val="00873C80"/>
    <w:rsid w:val="00873D1C"/>
    <w:rsid w:val="00873EBC"/>
    <w:rsid w:val="008740EF"/>
    <w:rsid w:val="00874113"/>
    <w:rsid w:val="00874594"/>
    <w:rsid w:val="0087484E"/>
    <w:rsid w:val="00874B46"/>
    <w:rsid w:val="00874CB4"/>
    <w:rsid w:val="00874D97"/>
    <w:rsid w:val="00874E38"/>
    <w:rsid w:val="008750E9"/>
    <w:rsid w:val="008752E7"/>
    <w:rsid w:val="00875383"/>
    <w:rsid w:val="0087552E"/>
    <w:rsid w:val="00875538"/>
    <w:rsid w:val="0087574C"/>
    <w:rsid w:val="00875875"/>
    <w:rsid w:val="00875AC5"/>
    <w:rsid w:val="00875C0A"/>
    <w:rsid w:val="00875FF0"/>
    <w:rsid w:val="00876256"/>
    <w:rsid w:val="00876516"/>
    <w:rsid w:val="00876543"/>
    <w:rsid w:val="008766D3"/>
    <w:rsid w:val="00876890"/>
    <w:rsid w:val="00876891"/>
    <w:rsid w:val="00876B6F"/>
    <w:rsid w:val="00876BC4"/>
    <w:rsid w:val="00876D3B"/>
    <w:rsid w:val="00876DEF"/>
    <w:rsid w:val="00876F39"/>
    <w:rsid w:val="00877056"/>
    <w:rsid w:val="008771C9"/>
    <w:rsid w:val="00877283"/>
    <w:rsid w:val="008773CA"/>
    <w:rsid w:val="008775F2"/>
    <w:rsid w:val="00877635"/>
    <w:rsid w:val="00877915"/>
    <w:rsid w:val="008779E2"/>
    <w:rsid w:val="00877A12"/>
    <w:rsid w:val="00877D25"/>
    <w:rsid w:val="008806C2"/>
    <w:rsid w:val="008806EC"/>
    <w:rsid w:val="00880BA2"/>
    <w:rsid w:val="00880C67"/>
    <w:rsid w:val="00880CB5"/>
    <w:rsid w:val="00880D98"/>
    <w:rsid w:val="00880FE7"/>
    <w:rsid w:val="008810BC"/>
    <w:rsid w:val="00881581"/>
    <w:rsid w:val="00881607"/>
    <w:rsid w:val="00881839"/>
    <w:rsid w:val="00881B27"/>
    <w:rsid w:val="00881E11"/>
    <w:rsid w:val="00881FD5"/>
    <w:rsid w:val="008821FB"/>
    <w:rsid w:val="008822D0"/>
    <w:rsid w:val="008822F9"/>
    <w:rsid w:val="0088272F"/>
    <w:rsid w:val="00882A6C"/>
    <w:rsid w:val="00882C37"/>
    <w:rsid w:val="0088301A"/>
    <w:rsid w:val="00883150"/>
    <w:rsid w:val="00883260"/>
    <w:rsid w:val="008832A6"/>
    <w:rsid w:val="008832E2"/>
    <w:rsid w:val="00883486"/>
    <w:rsid w:val="008838FE"/>
    <w:rsid w:val="00883AF5"/>
    <w:rsid w:val="00883C34"/>
    <w:rsid w:val="00883EFE"/>
    <w:rsid w:val="00884437"/>
    <w:rsid w:val="00884457"/>
    <w:rsid w:val="00884697"/>
    <w:rsid w:val="008847D2"/>
    <w:rsid w:val="0088490E"/>
    <w:rsid w:val="00884AE3"/>
    <w:rsid w:val="00884BC6"/>
    <w:rsid w:val="00884CAF"/>
    <w:rsid w:val="00884E88"/>
    <w:rsid w:val="00884EA9"/>
    <w:rsid w:val="00884F36"/>
    <w:rsid w:val="0088508C"/>
    <w:rsid w:val="00885142"/>
    <w:rsid w:val="008851BB"/>
    <w:rsid w:val="00885306"/>
    <w:rsid w:val="00885348"/>
    <w:rsid w:val="008855C2"/>
    <w:rsid w:val="008856AF"/>
    <w:rsid w:val="0088574A"/>
    <w:rsid w:val="0088578C"/>
    <w:rsid w:val="00885DB7"/>
    <w:rsid w:val="00885E2D"/>
    <w:rsid w:val="00885E42"/>
    <w:rsid w:val="00885E55"/>
    <w:rsid w:val="00885E58"/>
    <w:rsid w:val="00885E5F"/>
    <w:rsid w:val="008860F2"/>
    <w:rsid w:val="008862A9"/>
    <w:rsid w:val="008862ED"/>
    <w:rsid w:val="008864A2"/>
    <w:rsid w:val="008864DB"/>
    <w:rsid w:val="008866A7"/>
    <w:rsid w:val="00886F2E"/>
    <w:rsid w:val="00886F5D"/>
    <w:rsid w:val="008870E9"/>
    <w:rsid w:val="00887202"/>
    <w:rsid w:val="008872BA"/>
    <w:rsid w:val="0088755F"/>
    <w:rsid w:val="008875A6"/>
    <w:rsid w:val="00887BED"/>
    <w:rsid w:val="00887FEC"/>
    <w:rsid w:val="00887FF9"/>
    <w:rsid w:val="008902C8"/>
    <w:rsid w:val="0089035F"/>
    <w:rsid w:val="008906F3"/>
    <w:rsid w:val="00890743"/>
    <w:rsid w:val="00890898"/>
    <w:rsid w:val="00890AA6"/>
    <w:rsid w:val="00890F58"/>
    <w:rsid w:val="0089101D"/>
    <w:rsid w:val="00891206"/>
    <w:rsid w:val="00891359"/>
    <w:rsid w:val="00891425"/>
    <w:rsid w:val="00891467"/>
    <w:rsid w:val="0089155A"/>
    <w:rsid w:val="00891F59"/>
    <w:rsid w:val="00891FE2"/>
    <w:rsid w:val="0089211C"/>
    <w:rsid w:val="00892151"/>
    <w:rsid w:val="00892227"/>
    <w:rsid w:val="00892559"/>
    <w:rsid w:val="008925E7"/>
    <w:rsid w:val="00892856"/>
    <w:rsid w:val="00892894"/>
    <w:rsid w:val="008928DE"/>
    <w:rsid w:val="00892C5D"/>
    <w:rsid w:val="00892CF7"/>
    <w:rsid w:val="00892DC4"/>
    <w:rsid w:val="00892EBB"/>
    <w:rsid w:val="00893044"/>
    <w:rsid w:val="008930F4"/>
    <w:rsid w:val="008934E2"/>
    <w:rsid w:val="008934F4"/>
    <w:rsid w:val="0089356E"/>
    <w:rsid w:val="0089360A"/>
    <w:rsid w:val="0089361D"/>
    <w:rsid w:val="00893F1F"/>
    <w:rsid w:val="00893FAC"/>
    <w:rsid w:val="00893FE7"/>
    <w:rsid w:val="00894076"/>
    <w:rsid w:val="0089411C"/>
    <w:rsid w:val="0089420F"/>
    <w:rsid w:val="00894516"/>
    <w:rsid w:val="0089472E"/>
    <w:rsid w:val="00894822"/>
    <w:rsid w:val="00894A1B"/>
    <w:rsid w:val="00894D48"/>
    <w:rsid w:val="00894E61"/>
    <w:rsid w:val="00894F1F"/>
    <w:rsid w:val="008950DA"/>
    <w:rsid w:val="00895102"/>
    <w:rsid w:val="008951D2"/>
    <w:rsid w:val="008952DA"/>
    <w:rsid w:val="00895624"/>
    <w:rsid w:val="00895713"/>
    <w:rsid w:val="00895723"/>
    <w:rsid w:val="00895A90"/>
    <w:rsid w:val="00895B33"/>
    <w:rsid w:val="00895B8C"/>
    <w:rsid w:val="00895CEB"/>
    <w:rsid w:val="00895D6D"/>
    <w:rsid w:val="00895D79"/>
    <w:rsid w:val="00895E5A"/>
    <w:rsid w:val="0089614D"/>
    <w:rsid w:val="008961A2"/>
    <w:rsid w:val="00896361"/>
    <w:rsid w:val="008963E8"/>
    <w:rsid w:val="00896465"/>
    <w:rsid w:val="00896590"/>
    <w:rsid w:val="00896837"/>
    <w:rsid w:val="00896A99"/>
    <w:rsid w:val="00896B72"/>
    <w:rsid w:val="00896D64"/>
    <w:rsid w:val="00896DE7"/>
    <w:rsid w:val="00896E93"/>
    <w:rsid w:val="00896ED9"/>
    <w:rsid w:val="008971AD"/>
    <w:rsid w:val="00897459"/>
    <w:rsid w:val="00897532"/>
    <w:rsid w:val="00897822"/>
    <w:rsid w:val="00897949"/>
    <w:rsid w:val="00897C26"/>
    <w:rsid w:val="00897CCB"/>
    <w:rsid w:val="00897DAB"/>
    <w:rsid w:val="00897EFC"/>
    <w:rsid w:val="008A03A8"/>
    <w:rsid w:val="008A0A0A"/>
    <w:rsid w:val="008A0D1E"/>
    <w:rsid w:val="008A0FC0"/>
    <w:rsid w:val="008A0FD5"/>
    <w:rsid w:val="008A1145"/>
    <w:rsid w:val="008A143E"/>
    <w:rsid w:val="008A1689"/>
    <w:rsid w:val="008A16B1"/>
    <w:rsid w:val="008A177E"/>
    <w:rsid w:val="008A182A"/>
    <w:rsid w:val="008A1917"/>
    <w:rsid w:val="008A1ADA"/>
    <w:rsid w:val="008A20EE"/>
    <w:rsid w:val="008A2126"/>
    <w:rsid w:val="008A21BC"/>
    <w:rsid w:val="008A2302"/>
    <w:rsid w:val="008A238C"/>
    <w:rsid w:val="008A23E2"/>
    <w:rsid w:val="008A27D0"/>
    <w:rsid w:val="008A27EC"/>
    <w:rsid w:val="008A286E"/>
    <w:rsid w:val="008A28B9"/>
    <w:rsid w:val="008A290F"/>
    <w:rsid w:val="008A2A1B"/>
    <w:rsid w:val="008A2AC9"/>
    <w:rsid w:val="008A2BC7"/>
    <w:rsid w:val="008A2D3E"/>
    <w:rsid w:val="008A2DFD"/>
    <w:rsid w:val="008A2E44"/>
    <w:rsid w:val="008A2E49"/>
    <w:rsid w:val="008A3014"/>
    <w:rsid w:val="008A3424"/>
    <w:rsid w:val="008A3CDA"/>
    <w:rsid w:val="008A3E1F"/>
    <w:rsid w:val="008A3F84"/>
    <w:rsid w:val="008A40DB"/>
    <w:rsid w:val="008A4261"/>
    <w:rsid w:val="008A4363"/>
    <w:rsid w:val="008A43EA"/>
    <w:rsid w:val="008A4447"/>
    <w:rsid w:val="008A44B3"/>
    <w:rsid w:val="008A4CE7"/>
    <w:rsid w:val="008A4D27"/>
    <w:rsid w:val="008A51F9"/>
    <w:rsid w:val="008A5313"/>
    <w:rsid w:val="008A5378"/>
    <w:rsid w:val="008A547A"/>
    <w:rsid w:val="008A5DF2"/>
    <w:rsid w:val="008A6118"/>
    <w:rsid w:val="008A660D"/>
    <w:rsid w:val="008A66AF"/>
    <w:rsid w:val="008A6852"/>
    <w:rsid w:val="008A6CC0"/>
    <w:rsid w:val="008A6F32"/>
    <w:rsid w:val="008A701D"/>
    <w:rsid w:val="008A74D7"/>
    <w:rsid w:val="008A78E4"/>
    <w:rsid w:val="008A7ECD"/>
    <w:rsid w:val="008B03EC"/>
    <w:rsid w:val="008B054E"/>
    <w:rsid w:val="008B05B9"/>
    <w:rsid w:val="008B08D2"/>
    <w:rsid w:val="008B0A7B"/>
    <w:rsid w:val="008B0B9C"/>
    <w:rsid w:val="008B0C3C"/>
    <w:rsid w:val="008B0C8C"/>
    <w:rsid w:val="008B0DC1"/>
    <w:rsid w:val="008B0E56"/>
    <w:rsid w:val="008B0EAA"/>
    <w:rsid w:val="008B0F80"/>
    <w:rsid w:val="008B0FB2"/>
    <w:rsid w:val="008B10F1"/>
    <w:rsid w:val="008B1298"/>
    <w:rsid w:val="008B15C8"/>
    <w:rsid w:val="008B1694"/>
    <w:rsid w:val="008B16F7"/>
    <w:rsid w:val="008B1A5E"/>
    <w:rsid w:val="008B1B4A"/>
    <w:rsid w:val="008B1BC7"/>
    <w:rsid w:val="008B1DCD"/>
    <w:rsid w:val="008B20A8"/>
    <w:rsid w:val="008B2197"/>
    <w:rsid w:val="008B232D"/>
    <w:rsid w:val="008B2335"/>
    <w:rsid w:val="008B243F"/>
    <w:rsid w:val="008B24BC"/>
    <w:rsid w:val="008B255D"/>
    <w:rsid w:val="008B2762"/>
    <w:rsid w:val="008B292A"/>
    <w:rsid w:val="008B2A09"/>
    <w:rsid w:val="008B2A8D"/>
    <w:rsid w:val="008B2B3E"/>
    <w:rsid w:val="008B2D2A"/>
    <w:rsid w:val="008B2D53"/>
    <w:rsid w:val="008B2D73"/>
    <w:rsid w:val="008B2E21"/>
    <w:rsid w:val="008B31FC"/>
    <w:rsid w:val="008B367B"/>
    <w:rsid w:val="008B379C"/>
    <w:rsid w:val="008B38F6"/>
    <w:rsid w:val="008B3A33"/>
    <w:rsid w:val="008B3F70"/>
    <w:rsid w:val="008B4261"/>
    <w:rsid w:val="008B451B"/>
    <w:rsid w:val="008B4641"/>
    <w:rsid w:val="008B46DC"/>
    <w:rsid w:val="008B49D0"/>
    <w:rsid w:val="008B4A03"/>
    <w:rsid w:val="008B4D77"/>
    <w:rsid w:val="008B5360"/>
    <w:rsid w:val="008B585E"/>
    <w:rsid w:val="008B5A21"/>
    <w:rsid w:val="008B5A47"/>
    <w:rsid w:val="008B5BEF"/>
    <w:rsid w:val="008B5C21"/>
    <w:rsid w:val="008B5C65"/>
    <w:rsid w:val="008B5C81"/>
    <w:rsid w:val="008B5CD6"/>
    <w:rsid w:val="008B5CE7"/>
    <w:rsid w:val="008B5D82"/>
    <w:rsid w:val="008B6546"/>
    <w:rsid w:val="008B666D"/>
    <w:rsid w:val="008B67E6"/>
    <w:rsid w:val="008B67F8"/>
    <w:rsid w:val="008B6895"/>
    <w:rsid w:val="008B6E5E"/>
    <w:rsid w:val="008B6F91"/>
    <w:rsid w:val="008B70D7"/>
    <w:rsid w:val="008B72EA"/>
    <w:rsid w:val="008B7364"/>
    <w:rsid w:val="008B73B4"/>
    <w:rsid w:val="008B751A"/>
    <w:rsid w:val="008B76F7"/>
    <w:rsid w:val="008B7735"/>
    <w:rsid w:val="008B7B8B"/>
    <w:rsid w:val="008B7CE5"/>
    <w:rsid w:val="008B7D94"/>
    <w:rsid w:val="008C01D9"/>
    <w:rsid w:val="008C0320"/>
    <w:rsid w:val="008C04F0"/>
    <w:rsid w:val="008C0521"/>
    <w:rsid w:val="008C05DD"/>
    <w:rsid w:val="008C07AA"/>
    <w:rsid w:val="008C0949"/>
    <w:rsid w:val="008C0B1C"/>
    <w:rsid w:val="008C0C55"/>
    <w:rsid w:val="008C13F3"/>
    <w:rsid w:val="008C1460"/>
    <w:rsid w:val="008C1625"/>
    <w:rsid w:val="008C1883"/>
    <w:rsid w:val="008C1AE4"/>
    <w:rsid w:val="008C1BED"/>
    <w:rsid w:val="008C1FF2"/>
    <w:rsid w:val="008C2002"/>
    <w:rsid w:val="008C21C0"/>
    <w:rsid w:val="008C21D0"/>
    <w:rsid w:val="008C2333"/>
    <w:rsid w:val="008C2389"/>
    <w:rsid w:val="008C2673"/>
    <w:rsid w:val="008C27A7"/>
    <w:rsid w:val="008C28F5"/>
    <w:rsid w:val="008C29EC"/>
    <w:rsid w:val="008C2A37"/>
    <w:rsid w:val="008C2AA2"/>
    <w:rsid w:val="008C2C8B"/>
    <w:rsid w:val="008C2F09"/>
    <w:rsid w:val="008C2F2C"/>
    <w:rsid w:val="008C349D"/>
    <w:rsid w:val="008C36EE"/>
    <w:rsid w:val="008C371E"/>
    <w:rsid w:val="008C3725"/>
    <w:rsid w:val="008C387A"/>
    <w:rsid w:val="008C3C23"/>
    <w:rsid w:val="008C4091"/>
    <w:rsid w:val="008C416D"/>
    <w:rsid w:val="008C41BE"/>
    <w:rsid w:val="008C4225"/>
    <w:rsid w:val="008C4462"/>
    <w:rsid w:val="008C4505"/>
    <w:rsid w:val="008C459A"/>
    <w:rsid w:val="008C4BEF"/>
    <w:rsid w:val="008C4C0F"/>
    <w:rsid w:val="008C4DB7"/>
    <w:rsid w:val="008C4E2E"/>
    <w:rsid w:val="008C4E77"/>
    <w:rsid w:val="008C52C6"/>
    <w:rsid w:val="008C538B"/>
    <w:rsid w:val="008C561B"/>
    <w:rsid w:val="008C5ADD"/>
    <w:rsid w:val="008C5E0D"/>
    <w:rsid w:val="008C5EF2"/>
    <w:rsid w:val="008C61C9"/>
    <w:rsid w:val="008C61E3"/>
    <w:rsid w:val="008C621F"/>
    <w:rsid w:val="008C6285"/>
    <w:rsid w:val="008C678A"/>
    <w:rsid w:val="008C684E"/>
    <w:rsid w:val="008C69A6"/>
    <w:rsid w:val="008C6A48"/>
    <w:rsid w:val="008C6BC6"/>
    <w:rsid w:val="008C6DE1"/>
    <w:rsid w:val="008C6E5F"/>
    <w:rsid w:val="008C6F44"/>
    <w:rsid w:val="008C78D9"/>
    <w:rsid w:val="008C7A79"/>
    <w:rsid w:val="008C7F4B"/>
    <w:rsid w:val="008D0072"/>
    <w:rsid w:val="008D007B"/>
    <w:rsid w:val="008D008D"/>
    <w:rsid w:val="008D019B"/>
    <w:rsid w:val="008D0518"/>
    <w:rsid w:val="008D06BE"/>
    <w:rsid w:val="008D0AA6"/>
    <w:rsid w:val="008D0E80"/>
    <w:rsid w:val="008D0FBA"/>
    <w:rsid w:val="008D10DE"/>
    <w:rsid w:val="008D1157"/>
    <w:rsid w:val="008D142E"/>
    <w:rsid w:val="008D167D"/>
    <w:rsid w:val="008D18C7"/>
    <w:rsid w:val="008D1D03"/>
    <w:rsid w:val="008D1D8A"/>
    <w:rsid w:val="008D1F82"/>
    <w:rsid w:val="008D2148"/>
    <w:rsid w:val="008D2326"/>
    <w:rsid w:val="008D244A"/>
    <w:rsid w:val="008D24C2"/>
    <w:rsid w:val="008D2552"/>
    <w:rsid w:val="008D26A2"/>
    <w:rsid w:val="008D2931"/>
    <w:rsid w:val="008D2C32"/>
    <w:rsid w:val="008D2DBA"/>
    <w:rsid w:val="008D2E81"/>
    <w:rsid w:val="008D3037"/>
    <w:rsid w:val="008D3149"/>
    <w:rsid w:val="008D315B"/>
    <w:rsid w:val="008D320B"/>
    <w:rsid w:val="008D327F"/>
    <w:rsid w:val="008D33D3"/>
    <w:rsid w:val="008D3606"/>
    <w:rsid w:val="008D36B1"/>
    <w:rsid w:val="008D3706"/>
    <w:rsid w:val="008D38A0"/>
    <w:rsid w:val="008D39B7"/>
    <w:rsid w:val="008D3E13"/>
    <w:rsid w:val="008D3FDD"/>
    <w:rsid w:val="008D40B0"/>
    <w:rsid w:val="008D434D"/>
    <w:rsid w:val="008D4466"/>
    <w:rsid w:val="008D4924"/>
    <w:rsid w:val="008D4BAD"/>
    <w:rsid w:val="008D4C64"/>
    <w:rsid w:val="008D4DED"/>
    <w:rsid w:val="008D4E9E"/>
    <w:rsid w:val="008D4F6A"/>
    <w:rsid w:val="008D5242"/>
    <w:rsid w:val="008D5311"/>
    <w:rsid w:val="008D551C"/>
    <w:rsid w:val="008D57FB"/>
    <w:rsid w:val="008D5959"/>
    <w:rsid w:val="008D598E"/>
    <w:rsid w:val="008D5AD8"/>
    <w:rsid w:val="008D5BBC"/>
    <w:rsid w:val="008D5FFF"/>
    <w:rsid w:val="008D6058"/>
    <w:rsid w:val="008D60B0"/>
    <w:rsid w:val="008D62BE"/>
    <w:rsid w:val="008D6364"/>
    <w:rsid w:val="008D63E8"/>
    <w:rsid w:val="008D6759"/>
    <w:rsid w:val="008D6794"/>
    <w:rsid w:val="008D6889"/>
    <w:rsid w:val="008D6904"/>
    <w:rsid w:val="008D6B9A"/>
    <w:rsid w:val="008D7414"/>
    <w:rsid w:val="008D7924"/>
    <w:rsid w:val="008D7935"/>
    <w:rsid w:val="008D7994"/>
    <w:rsid w:val="008D7AB8"/>
    <w:rsid w:val="008E00E8"/>
    <w:rsid w:val="008E01CC"/>
    <w:rsid w:val="008E0337"/>
    <w:rsid w:val="008E038B"/>
    <w:rsid w:val="008E03BD"/>
    <w:rsid w:val="008E03D6"/>
    <w:rsid w:val="008E0402"/>
    <w:rsid w:val="008E073A"/>
    <w:rsid w:val="008E09B0"/>
    <w:rsid w:val="008E0A14"/>
    <w:rsid w:val="008E0E32"/>
    <w:rsid w:val="008E1213"/>
    <w:rsid w:val="008E1345"/>
    <w:rsid w:val="008E148E"/>
    <w:rsid w:val="008E15EE"/>
    <w:rsid w:val="008E1DC3"/>
    <w:rsid w:val="008E1E2D"/>
    <w:rsid w:val="008E1E6C"/>
    <w:rsid w:val="008E1F60"/>
    <w:rsid w:val="008E1F93"/>
    <w:rsid w:val="008E1FBA"/>
    <w:rsid w:val="008E1FC1"/>
    <w:rsid w:val="008E209D"/>
    <w:rsid w:val="008E22C6"/>
    <w:rsid w:val="008E232B"/>
    <w:rsid w:val="008E2501"/>
    <w:rsid w:val="008E261C"/>
    <w:rsid w:val="008E276B"/>
    <w:rsid w:val="008E2952"/>
    <w:rsid w:val="008E2962"/>
    <w:rsid w:val="008E2BBC"/>
    <w:rsid w:val="008E3032"/>
    <w:rsid w:val="008E3382"/>
    <w:rsid w:val="008E33BF"/>
    <w:rsid w:val="008E344F"/>
    <w:rsid w:val="008E3542"/>
    <w:rsid w:val="008E3569"/>
    <w:rsid w:val="008E3582"/>
    <w:rsid w:val="008E39F5"/>
    <w:rsid w:val="008E3C1A"/>
    <w:rsid w:val="008E3E5D"/>
    <w:rsid w:val="008E3F58"/>
    <w:rsid w:val="008E40A3"/>
    <w:rsid w:val="008E40A5"/>
    <w:rsid w:val="008E40E9"/>
    <w:rsid w:val="008E412A"/>
    <w:rsid w:val="008E4356"/>
    <w:rsid w:val="008E43F9"/>
    <w:rsid w:val="008E4468"/>
    <w:rsid w:val="008E448D"/>
    <w:rsid w:val="008E4691"/>
    <w:rsid w:val="008E484A"/>
    <w:rsid w:val="008E4894"/>
    <w:rsid w:val="008E4C90"/>
    <w:rsid w:val="008E4CBC"/>
    <w:rsid w:val="008E4FE6"/>
    <w:rsid w:val="008E52D1"/>
    <w:rsid w:val="008E5351"/>
    <w:rsid w:val="008E5358"/>
    <w:rsid w:val="008E5618"/>
    <w:rsid w:val="008E57ED"/>
    <w:rsid w:val="008E5850"/>
    <w:rsid w:val="008E5E9A"/>
    <w:rsid w:val="008E617F"/>
    <w:rsid w:val="008E61CE"/>
    <w:rsid w:val="008E622D"/>
    <w:rsid w:val="008E6720"/>
    <w:rsid w:val="008E69B4"/>
    <w:rsid w:val="008E6B52"/>
    <w:rsid w:val="008E6D00"/>
    <w:rsid w:val="008E6D06"/>
    <w:rsid w:val="008E6E0F"/>
    <w:rsid w:val="008E7168"/>
    <w:rsid w:val="008E72C9"/>
    <w:rsid w:val="008E734C"/>
    <w:rsid w:val="008E76EA"/>
    <w:rsid w:val="008E770B"/>
    <w:rsid w:val="008E7770"/>
    <w:rsid w:val="008E7891"/>
    <w:rsid w:val="008E7979"/>
    <w:rsid w:val="008E7B98"/>
    <w:rsid w:val="008E7DAD"/>
    <w:rsid w:val="008F0059"/>
    <w:rsid w:val="008F0133"/>
    <w:rsid w:val="008F0358"/>
    <w:rsid w:val="008F044A"/>
    <w:rsid w:val="008F070E"/>
    <w:rsid w:val="008F071F"/>
    <w:rsid w:val="008F0780"/>
    <w:rsid w:val="008F07A2"/>
    <w:rsid w:val="008F09A8"/>
    <w:rsid w:val="008F09E1"/>
    <w:rsid w:val="008F0B59"/>
    <w:rsid w:val="008F0CDD"/>
    <w:rsid w:val="008F0ED8"/>
    <w:rsid w:val="008F0FAD"/>
    <w:rsid w:val="008F104F"/>
    <w:rsid w:val="008F1176"/>
    <w:rsid w:val="008F137D"/>
    <w:rsid w:val="008F1455"/>
    <w:rsid w:val="008F14D0"/>
    <w:rsid w:val="008F1828"/>
    <w:rsid w:val="008F184B"/>
    <w:rsid w:val="008F1982"/>
    <w:rsid w:val="008F1B96"/>
    <w:rsid w:val="008F1EB6"/>
    <w:rsid w:val="008F2062"/>
    <w:rsid w:val="008F219B"/>
    <w:rsid w:val="008F21DC"/>
    <w:rsid w:val="008F2378"/>
    <w:rsid w:val="008F2387"/>
    <w:rsid w:val="008F2459"/>
    <w:rsid w:val="008F2653"/>
    <w:rsid w:val="008F279A"/>
    <w:rsid w:val="008F2818"/>
    <w:rsid w:val="008F281E"/>
    <w:rsid w:val="008F2875"/>
    <w:rsid w:val="008F288E"/>
    <w:rsid w:val="008F2C46"/>
    <w:rsid w:val="008F2D0D"/>
    <w:rsid w:val="008F3143"/>
    <w:rsid w:val="008F328A"/>
    <w:rsid w:val="008F34B8"/>
    <w:rsid w:val="008F35F7"/>
    <w:rsid w:val="008F3702"/>
    <w:rsid w:val="008F377A"/>
    <w:rsid w:val="008F3C94"/>
    <w:rsid w:val="008F3F48"/>
    <w:rsid w:val="008F3FD0"/>
    <w:rsid w:val="008F402D"/>
    <w:rsid w:val="008F411A"/>
    <w:rsid w:val="008F45E6"/>
    <w:rsid w:val="008F4620"/>
    <w:rsid w:val="008F472C"/>
    <w:rsid w:val="008F4AAD"/>
    <w:rsid w:val="008F4B95"/>
    <w:rsid w:val="008F4D2B"/>
    <w:rsid w:val="008F4E5D"/>
    <w:rsid w:val="008F5120"/>
    <w:rsid w:val="008F55B5"/>
    <w:rsid w:val="008F5674"/>
    <w:rsid w:val="008F56BC"/>
    <w:rsid w:val="008F59F8"/>
    <w:rsid w:val="008F5BD6"/>
    <w:rsid w:val="008F5CA8"/>
    <w:rsid w:val="008F5D72"/>
    <w:rsid w:val="008F60C2"/>
    <w:rsid w:val="008F644E"/>
    <w:rsid w:val="008F65E1"/>
    <w:rsid w:val="008F66FC"/>
    <w:rsid w:val="008F6713"/>
    <w:rsid w:val="008F672B"/>
    <w:rsid w:val="008F6CA7"/>
    <w:rsid w:val="008F7180"/>
    <w:rsid w:val="008F71FF"/>
    <w:rsid w:val="008F7324"/>
    <w:rsid w:val="008F7523"/>
    <w:rsid w:val="008F7556"/>
    <w:rsid w:val="008F7700"/>
    <w:rsid w:val="008F78B7"/>
    <w:rsid w:val="008F7BFD"/>
    <w:rsid w:val="008F7CD7"/>
    <w:rsid w:val="008F7F5C"/>
    <w:rsid w:val="008F7FCC"/>
    <w:rsid w:val="0090039A"/>
    <w:rsid w:val="00900450"/>
    <w:rsid w:val="009007E6"/>
    <w:rsid w:val="00900928"/>
    <w:rsid w:val="009009EF"/>
    <w:rsid w:val="00900BDB"/>
    <w:rsid w:val="00900DF6"/>
    <w:rsid w:val="00900E0B"/>
    <w:rsid w:val="00900E9B"/>
    <w:rsid w:val="00900FC2"/>
    <w:rsid w:val="009011E6"/>
    <w:rsid w:val="00901731"/>
    <w:rsid w:val="009018CD"/>
    <w:rsid w:val="00901C46"/>
    <w:rsid w:val="00901D0E"/>
    <w:rsid w:val="00902232"/>
    <w:rsid w:val="0090229B"/>
    <w:rsid w:val="0090256B"/>
    <w:rsid w:val="0090256C"/>
    <w:rsid w:val="009025FD"/>
    <w:rsid w:val="00902791"/>
    <w:rsid w:val="009028E9"/>
    <w:rsid w:val="009029E8"/>
    <w:rsid w:val="00902A9C"/>
    <w:rsid w:val="00902D59"/>
    <w:rsid w:val="00902F37"/>
    <w:rsid w:val="00903001"/>
    <w:rsid w:val="009032BF"/>
    <w:rsid w:val="0090372D"/>
    <w:rsid w:val="00903AD9"/>
    <w:rsid w:val="00903B32"/>
    <w:rsid w:val="00903C74"/>
    <w:rsid w:val="00903CBB"/>
    <w:rsid w:val="009041C8"/>
    <w:rsid w:val="009044CD"/>
    <w:rsid w:val="009047C9"/>
    <w:rsid w:val="009049B0"/>
    <w:rsid w:val="00904A1D"/>
    <w:rsid w:val="00904ADA"/>
    <w:rsid w:val="00904BE6"/>
    <w:rsid w:val="00904DEB"/>
    <w:rsid w:val="00905403"/>
    <w:rsid w:val="00905409"/>
    <w:rsid w:val="0090556B"/>
    <w:rsid w:val="0090561B"/>
    <w:rsid w:val="00905685"/>
    <w:rsid w:val="00905715"/>
    <w:rsid w:val="0090576F"/>
    <w:rsid w:val="0090587D"/>
    <w:rsid w:val="00905DD8"/>
    <w:rsid w:val="00905EF1"/>
    <w:rsid w:val="00906058"/>
    <w:rsid w:val="00906180"/>
    <w:rsid w:val="0090652F"/>
    <w:rsid w:val="009065DF"/>
    <w:rsid w:val="0090699F"/>
    <w:rsid w:val="009069E5"/>
    <w:rsid w:val="00906C0A"/>
    <w:rsid w:val="00906D60"/>
    <w:rsid w:val="00906E91"/>
    <w:rsid w:val="00906F14"/>
    <w:rsid w:val="009071E0"/>
    <w:rsid w:val="0090722C"/>
    <w:rsid w:val="009073AC"/>
    <w:rsid w:val="009074F0"/>
    <w:rsid w:val="00907656"/>
    <w:rsid w:val="0090770C"/>
    <w:rsid w:val="00907787"/>
    <w:rsid w:val="0090795F"/>
    <w:rsid w:val="009079A9"/>
    <w:rsid w:val="009079E5"/>
    <w:rsid w:val="00907A9C"/>
    <w:rsid w:val="00907B0C"/>
    <w:rsid w:val="009100F8"/>
    <w:rsid w:val="00910125"/>
    <w:rsid w:val="009101A8"/>
    <w:rsid w:val="009101E4"/>
    <w:rsid w:val="009102C2"/>
    <w:rsid w:val="00910411"/>
    <w:rsid w:val="00910608"/>
    <w:rsid w:val="009107D6"/>
    <w:rsid w:val="00910801"/>
    <w:rsid w:val="0091097A"/>
    <w:rsid w:val="00910A67"/>
    <w:rsid w:val="00910D09"/>
    <w:rsid w:val="00910E34"/>
    <w:rsid w:val="00910F38"/>
    <w:rsid w:val="009112DF"/>
    <w:rsid w:val="00911337"/>
    <w:rsid w:val="0091146D"/>
    <w:rsid w:val="00911537"/>
    <w:rsid w:val="00911699"/>
    <w:rsid w:val="00911846"/>
    <w:rsid w:val="00911AF2"/>
    <w:rsid w:val="00911C5F"/>
    <w:rsid w:val="00911D49"/>
    <w:rsid w:val="00911E4A"/>
    <w:rsid w:val="00911EC9"/>
    <w:rsid w:val="00911FF2"/>
    <w:rsid w:val="009120FF"/>
    <w:rsid w:val="0091218F"/>
    <w:rsid w:val="009121C9"/>
    <w:rsid w:val="00912219"/>
    <w:rsid w:val="00912611"/>
    <w:rsid w:val="00912751"/>
    <w:rsid w:val="009127D2"/>
    <w:rsid w:val="009128F9"/>
    <w:rsid w:val="00912C0E"/>
    <w:rsid w:val="00912D15"/>
    <w:rsid w:val="00912F71"/>
    <w:rsid w:val="0091331E"/>
    <w:rsid w:val="009134E9"/>
    <w:rsid w:val="009137DF"/>
    <w:rsid w:val="00913908"/>
    <w:rsid w:val="00913A91"/>
    <w:rsid w:val="00913BAD"/>
    <w:rsid w:val="00913D81"/>
    <w:rsid w:val="00913E7F"/>
    <w:rsid w:val="00914264"/>
    <w:rsid w:val="0091483A"/>
    <w:rsid w:val="00914AAD"/>
    <w:rsid w:val="00914EB7"/>
    <w:rsid w:val="00914F78"/>
    <w:rsid w:val="009151D6"/>
    <w:rsid w:val="009152CB"/>
    <w:rsid w:val="00915568"/>
    <w:rsid w:val="00915626"/>
    <w:rsid w:val="00915704"/>
    <w:rsid w:val="00915AE7"/>
    <w:rsid w:val="00915B09"/>
    <w:rsid w:val="00915C2E"/>
    <w:rsid w:val="00915D40"/>
    <w:rsid w:val="00915E4C"/>
    <w:rsid w:val="0091617E"/>
    <w:rsid w:val="00916442"/>
    <w:rsid w:val="00916456"/>
    <w:rsid w:val="009165C0"/>
    <w:rsid w:val="009167BB"/>
    <w:rsid w:val="009169AC"/>
    <w:rsid w:val="009169D1"/>
    <w:rsid w:val="00916B48"/>
    <w:rsid w:val="00916F1A"/>
    <w:rsid w:val="009170DF"/>
    <w:rsid w:val="00917121"/>
    <w:rsid w:val="009171A9"/>
    <w:rsid w:val="00917210"/>
    <w:rsid w:val="009172C8"/>
    <w:rsid w:val="009173BF"/>
    <w:rsid w:val="00917866"/>
    <w:rsid w:val="00917EBB"/>
    <w:rsid w:val="00920188"/>
    <w:rsid w:val="009205AB"/>
    <w:rsid w:val="00920711"/>
    <w:rsid w:val="009209D1"/>
    <w:rsid w:val="009210F3"/>
    <w:rsid w:val="009212B0"/>
    <w:rsid w:val="00921352"/>
    <w:rsid w:val="0092142D"/>
    <w:rsid w:val="009215A5"/>
    <w:rsid w:val="00921A17"/>
    <w:rsid w:val="00921EA1"/>
    <w:rsid w:val="00921FBB"/>
    <w:rsid w:val="0092217C"/>
    <w:rsid w:val="0092222B"/>
    <w:rsid w:val="00922769"/>
    <w:rsid w:val="00922B8E"/>
    <w:rsid w:val="00922CD1"/>
    <w:rsid w:val="00922CDF"/>
    <w:rsid w:val="00922E2E"/>
    <w:rsid w:val="00922EB0"/>
    <w:rsid w:val="00922F6D"/>
    <w:rsid w:val="009232CE"/>
    <w:rsid w:val="009233A4"/>
    <w:rsid w:val="009233D9"/>
    <w:rsid w:val="00923414"/>
    <w:rsid w:val="0092359B"/>
    <w:rsid w:val="00923C52"/>
    <w:rsid w:val="00923DAC"/>
    <w:rsid w:val="00924016"/>
    <w:rsid w:val="00924365"/>
    <w:rsid w:val="009244A5"/>
    <w:rsid w:val="00924524"/>
    <w:rsid w:val="00924C84"/>
    <w:rsid w:val="00924CCF"/>
    <w:rsid w:val="00924E01"/>
    <w:rsid w:val="0092519B"/>
    <w:rsid w:val="0092541A"/>
    <w:rsid w:val="009256B4"/>
    <w:rsid w:val="00925AFC"/>
    <w:rsid w:val="00925AFE"/>
    <w:rsid w:val="00925F26"/>
    <w:rsid w:val="0092639D"/>
    <w:rsid w:val="0092641B"/>
    <w:rsid w:val="00926676"/>
    <w:rsid w:val="00926696"/>
    <w:rsid w:val="009266F8"/>
    <w:rsid w:val="009268A1"/>
    <w:rsid w:val="00926AAD"/>
    <w:rsid w:val="00926C06"/>
    <w:rsid w:val="00926C77"/>
    <w:rsid w:val="00926E4A"/>
    <w:rsid w:val="0092703C"/>
    <w:rsid w:val="009270E4"/>
    <w:rsid w:val="00927136"/>
    <w:rsid w:val="00927170"/>
    <w:rsid w:val="009273BF"/>
    <w:rsid w:val="00927472"/>
    <w:rsid w:val="00927664"/>
    <w:rsid w:val="009278CC"/>
    <w:rsid w:val="0093005E"/>
    <w:rsid w:val="00930138"/>
    <w:rsid w:val="00930177"/>
    <w:rsid w:val="00930198"/>
    <w:rsid w:val="009304D5"/>
    <w:rsid w:val="0093050F"/>
    <w:rsid w:val="009305A1"/>
    <w:rsid w:val="00930877"/>
    <w:rsid w:val="00930A18"/>
    <w:rsid w:val="00930C02"/>
    <w:rsid w:val="00931018"/>
    <w:rsid w:val="009310E9"/>
    <w:rsid w:val="00931104"/>
    <w:rsid w:val="0093129A"/>
    <w:rsid w:val="0093132F"/>
    <w:rsid w:val="00931587"/>
    <w:rsid w:val="0093184A"/>
    <w:rsid w:val="00931A70"/>
    <w:rsid w:val="00931B64"/>
    <w:rsid w:val="00931C8F"/>
    <w:rsid w:val="00931F88"/>
    <w:rsid w:val="00932826"/>
    <w:rsid w:val="0093286F"/>
    <w:rsid w:val="00932913"/>
    <w:rsid w:val="009329B9"/>
    <w:rsid w:val="00933275"/>
    <w:rsid w:val="009335CF"/>
    <w:rsid w:val="00933FDD"/>
    <w:rsid w:val="0093406C"/>
    <w:rsid w:val="0093430B"/>
    <w:rsid w:val="0093434F"/>
    <w:rsid w:val="00934475"/>
    <w:rsid w:val="0093447E"/>
    <w:rsid w:val="00934734"/>
    <w:rsid w:val="00934A3B"/>
    <w:rsid w:val="00934B1C"/>
    <w:rsid w:val="00934B7A"/>
    <w:rsid w:val="00935405"/>
    <w:rsid w:val="00935B89"/>
    <w:rsid w:val="00935D1B"/>
    <w:rsid w:val="00935E05"/>
    <w:rsid w:val="00935E41"/>
    <w:rsid w:val="00936088"/>
    <w:rsid w:val="00936189"/>
    <w:rsid w:val="00936299"/>
    <w:rsid w:val="009362DA"/>
    <w:rsid w:val="009367DE"/>
    <w:rsid w:val="00936808"/>
    <w:rsid w:val="00936AE5"/>
    <w:rsid w:val="00936BDB"/>
    <w:rsid w:val="00936C6A"/>
    <w:rsid w:val="00936CA8"/>
    <w:rsid w:val="00937004"/>
    <w:rsid w:val="00937206"/>
    <w:rsid w:val="00937346"/>
    <w:rsid w:val="00937505"/>
    <w:rsid w:val="0093759A"/>
    <w:rsid w:val="0093767C"/>
    <w:rsid w:val="0093772D"/>
    <w:rsid w:val="00937775"/>
    <w:rsid w:val="0093791C"/>
    <w:rsid w:val="00937AF9"/>
    <w:rsid w:val="00937DBF"/>
    <w:rsid w:val="00940161"/>
    <w:rsid w:val="00940433"/>
    <w:rsid w:val="00940BF6"/>
    <w:rsid w:val="00940DD4"/>
    <w:rsid w:val="00940F8E"/>
    <w:rsid w:val="00940FBC"/>
    <w:rsid w:val="0094130D"/>
    <w:rsid w:val="0094135E"/>
    <w:rsid w:val="00941BE5"/>
    <w:rsid w:val="00941D47"/>
    <w:rsid w:val="00941F49"/>
    <w:rsid w:val="009420CC"/>
    <w:rsid w:val="009422D8"/>
    <w:rsid w:val="009428DE"/>
    <w:rsid w:val="0094297F"/>
    <w:rsid w:val="009429DC"/>
    <w:rsid w:val="00942D0B"/>
    <w:rsid w:val="00942E28"/>
    <w:rsid w:val="009431C1"/>
    <w:rsid w:val="00943387"/>
    <w:rsid w:val="009434C2"/>
    <w:rsid w:val="009434CD"/>
    <w:rsid w:val="0094359C"/>
    <w:rsid w:val="00943608"/>
    <w:rsid w:val="0094395E"/>
    <w:rsid w:val="009439E1"/>
    <w:rsid w:val="00943AEC"/>
    <w:rsid w:val="00944040"/>
    <w:rsid w:val="0094426C"/>
    <w:rsid w:val="0094440B"/>
    <w:rsid w:val="00944477"/>
    <w:rsid w:val="009444BA"/>
    <w:rsid w:val="00944685"/>
    <w:rsid w:val="00944A9B"/>
    <w:rsid w:val="00944A9F"/>
    <w:rsid w:val="00944AC8"/>
    <w:rsid w:val="00944C0A"/>
    <w:rsid w:val="00944D01"/>
    <w:rsid w:val="00944D7C"/>
    <w:rsid w:val="00944E1C"/>
    <w:rsid w:val="00944E27"/>
    <w:rsid w:val="00944F71"/>
    <w:rsid w:val="00944F76"/>
    <w:rsid w:val="00944F7A"/>
    <w:rsid w:val="0094550E"/>
    <w:rsid w:val="00945BA2"/>
    <w:rsid w:val="00945C99"/>
    <w:rsid w:val="00945FE2"/>
    <w:rsid w:val="009464B5"/>
    <w:rsid w:val="00946524"/>
    <w:rsid w:val="0094677D"/>
    <w:rsid w:val="00947413"/>
    <w:rsid w:val="00947589"/>
    <w:rsid w:val="00947671"/>
    <w:rsid w:val="00947777"/>
    <w:rsid w:val="009479CA"/>
    <w:rsid w:val="00947ECE"/>
    <w:rsid w:val="00947F49"/>
    <w:rsid w:val="00947F7B"/>
    <w:rsid w:val="00950011"/>
    <w:rsid w:val="00950099"/>
    <w:rsid w:val="009500A4"/>
    <w:rsid w:val="009500D6"/>
    <w:rsid w:val="0095049E"/>
    <w:rsid w:val="00950927"/>
    <w:rsid w:val="0095093A"/>
    <w:rsid w:val="00950D26"/>
    <w:rsid w:val="0095119B"/>
    <w:rsid w:val="00951236"/>
    <w:rsid w:val="00951284"/>
    <w:rsid w:val="009512A0"/>
    <w:rsid w:val="009514DB"/>
    <w:rsid w:val="0095155B"/>
    <w:rsid w:val="00951567"/>
    <w:rsid w:val="0095188F"/>
    <w:rsid w:val="00951940"/>
    <w:rsid w:val="00951963"/>
    <w:rsid w:val="00951A39"/>
    <w:rsid w:val="00951DCA"/>
    <w:rsid w:val="00951E8B"/>
    <w:rsid w:val="00952085"/>
    <w:rsid w:val="00952114"/>
    <w:rsid w:val="0095212E"/>
    <w:rsid w:val="00952226"/>
    <w:rsid w:val="00952250"/>
    <w:rsid w:val="009522E2"/>
    <w:rsid w:val="00952310"/>
    <w:rsid w:val="00952341"/>
    <w:rsid w:val="009523EF"/>
    <w:rsid w:val="00952853"/>
    <w:rsid w:val="00952A1D"/>
    <w:rsid w:val="00952A39"/>
    <w:rsid w:val="00952B76"/>
    <w:rsid w:val="00952DD4"/>
    <w:rsid w:val="00952F64"/>
    <w:rsid w:val="0095303A"/>
    <w:rsid w:val="00953090"/>
    <w:rsid w:val="009532E0"/>
    <w:rsid w:val="00953340"/>
    <w:rsid w:val="009534A5"/>
    <w:rsid w:val="00953589"/>
    <w:rsid w:val="009536E4"/>
    <w:rsid w:val="00953791"/>
    <w:rsid w:val="00953A55"/>
    <w:rsid w:val="00953B36"/>
    <w:rsid w:val="00953D31"/>
    <w:rsid w:val="00953F4E"/>
    <w:rsid w:val="0095403A"/>
    <w:rsid w:val="009542EB"/>
    <w:rsid w:val="009543F5"/>
    <w:rsid w:val="009548C5"/>
    <w:rsid w:val="00954F5D"/>
    <w:rsid w:val="0095514C"/>
    <w:rsid w:val="009552DD"/>
    <w:rsid w:val="009553B2"/>
    <w:rsid w:val="009554DB"/>
    <w:rsid w:val="00955740"/>
    <w:rsid w:val="00955825"/>
    <w:rsid w:val="00955A12"/>
    <w:rsid w:val="00955C77"/>
    <w:rsid w:val="00955D46"/>
    <w:rsid w:val="009564F8"/>
    <w:rsid w:val="009567BF"/>
    <w:rsid w:val="009568D5"/>
    <w:rsid w:val="00956B21"/>
    <w:rsid w:val="00956D8D"/>
    <w:rsid w:val="00956DE6"/>
    <w:rsid w:val="00957136"/>
    <w:rsid w:val="0095787C"/>
    <w:rsid w:val="009578DA"/>
    <w:rsid w:val="00957983"/>
    <w:rsid w:val="00957AF5"/>
    <w:rsid w:val="00957D11"/>
    <w:rsid w:val="00957D87"/>
    <w:rsid w:val="00957E51"/>
    <w:rsid w:val="00957E7A"/>
    <w:rsid w:val="00960004"/>
    <w:rsid w:val="00960115"/>
    <w:rsid w:val="00960585"/>
    <w:rsid w:val="00960695"/>
    <w:rsid w:val="00960B19"/>
    <w:rsid w:val="00960B7B"/>
    <w:rsid w:val="00960EE8"/>
    <w:rsid w:val="0096117C"/>
    <w:rsid w:val="00961473"/>
    <w:rsid w:val="00961782"/>
    <w:rsid w:val="009617C8"/>
    <w:rsid w:val="0096185E"/>
    <w:rsid w:val="0096192A"/>
    <w:rsid w:val="00961B83"/>
    <w:rsid w:val="00961BDA"/>
    <w:rsid w:val="00961F65"/>
    <w:rsid w:val="00962126"/>
    <w:rsid w:val="00962358"/>
    <w:rsid w:val="00962531"/>
    <w:rsid w:val="00962693"/>
    <w:rsid w:val="009627D8"/>
    <w:rsid w:val="00962893"/>
    <w:rsid w:val="009628E4"/>
    <w:rsid w:val="00962977"/>
    <w:rsid w:val="009629D0"/>
    <w:rsid w:val="00962B79"/>
    <w:rsid w:val="00962F27"/>
    <w:rsid w:val="0096336C"/>
    <w:rsid w:val="009633F0"/>
    <w:rsid w:val="0096347C"/>
    <w:rsid w:val="00963557"/>
    <w:rsid w:val="0096365E"/>
    <w:rsid w:val="00963838"/>
    <w:rsid w:val="00963874"/>
    <w:rsid w:val="009638E1"/>
    <w:rsid w:val="00963B7F"/>
    <w:rsid w:val="00963E43"/>
    <w:rsid w:val="009642B4"/>
    <w:rsid w:val="00964512"/>
    <w:rsid w:val="0096485D"/>
    <w:rsid w:val="009648EE"/>
    <w:rsid w:val="00964930"/>
    <w:rsid w:val="009649D7"/>
    <w:rsid w:val="00964F25"/>
    <w:rsid w:val="009650F5"/>
    <w:rsid w:val="009651BB"/>
    <w:rsid w:val="00965519"/>
    <w:rsid w:val="0096565F"/>
    <w:rsid w:val="00965777"/>
    <w:rsid w:val="00965782"/>
    <w:rsid w:val="00965BE2"/>
    <w:rsid w:val="00965CE7"/>
    <w:rsid w:val="00965F19"/>
    <w:rsid w:val="0096620B"/>
    <w:rsid w:val="009662CC"/>
    <w:rsid w:val="009662F0"/>
    <w:rsid w:val="009663C3"/>
    <w:rsid w:val="0096647B"/>
    <w:rsid w:val="00966714"/>
    <w:rsid w:val="009667F1"/>
    <w:rsid w:val="009668D3"/>
    <w:rsid w:val="00966ACB"/>
    <w:rsid w:val="00966AFD"/>
    <w:rsid w:val="00966B40"/>
    <w:rsid w:val="00966D20"/>
    <w:rsid w:val="009670FB"/>
    <w:rsid w:val="0096731D"/>
    <w:rsid w:val="00967323"/>
    <w:rsid w:val="009673BD"/>
    <w:rsid w:val="00967476"/>
    <w:rsid w:val="00967CB3"/>
    <w:rsid w:val="00967EE9"/>
    <w:rsid w:val="00970170"/>
    <w:rsid w:val="00970687"/>
    <w:rsid w:val="009706ED"/>
    <w:rsid w:val="00970732"/>
    <w:rsid w:val="00970744"/>
    <w:rsid w:val="00970B0A"/>
    <w:rsid w:val="00970C0E"/>
    <w:rsid w:val="00970DCE"/>
    <w:rsid w:val="00970F1A"/>
    <w:rsid w:val="00970F81"/>
    <w:rsid w:val="009710AB"/>
    <w:rsid w:val="00971128"/>
    <w:rsid w:val="0097116F"/>
    <w:rsid w:val="009711D8"/>
    <w:rsid w:val="00971A6B"/>
    <w:rsid w:val="00971B82"/>
    <w:rsid w:val="0097220F"/>
    <w:rsid w:val="0097238A"/>
    <w:rsid w:val="00972512"/>
    <w:rsid w:val="00972683"/>
    <w:rsid w:val="00972866"/>
    <w:rsid w:val="00972892"/>
    <w:rsid w:val="00972BBE"/>
    <w:rsid w:val="00972C4E"/>
    <w:rsid w:val="00972E2D"/>
    <w:rsid w:val="0097322D"/>
    <w:rsid w:val="00973482"/>
    <w:rsid w:val="00973895"/>
    <w:rsid w:val="009738F7"/>
    <w:rsid w:val="00973910"/>
    <w:rsid w:val="0097396F"/>
    <w:rsid w:val="00973A32"/>
    <w:rsid w:val="00973C72"/>
    <w:rsid w:val="00973ECF"/>
    <w:rsid w:val="00973F32"/>
    <w:rsid w:val="0097414E"/>
    <w:rsid w:val="00974A99"/>
    <w:rsid w:val="00974B78"/>
    <w:rsid w:val="00974B93"/>
    <w:rsid w:val="00974F1E"/>
    <w:rsid w:val="0097505F"/>
    <w:rsid w:val="00975475"/>
    <w:rsid w:val="0097572A"/>
    <w:rsid w:val="009757F7"/>
    <w:rsid w:val="0097589D"/>
    <w:rsid w:val="009758D5"/>
    <w:rsid w:val="00975A0B"/>
    <w:rsid w:val="00975A15"/>
    <w:rsid w:val="00975B61"/>
    <w:rsid w:val="00975B80"/>
    <w:rsid w:val="00975BD2"/>
    <w:rsid w:val="00975E95"/>
    <w:rsid w:val="00975EC4"/>
    <w:rsid w:val="00976414"/>
    <w:rsid w:val="009764FA"/>
    <w:rsid w:val="00976920"/>
    <w:rsid w:val="00976B6F"/>
    <w:rsid w:val="00976E32"/>
    <w:rsid w:val="00977099"/>
    <w:rsid w:val="00977166"/>
    <w:rsid w:val="00977B66"/>
    <w:rsid w:val="00977C5B"/>
    <w:rsid w:val="00977C78"/>
    <w:rsid w:val="00977C97"/>
    <w:rsid w:val="0098027B"/>
    <w:rsid w:val="00980939"/>
    <w:rsid w:val="00980C9F"/>
    <w:rsid w:val="00980D55"/>
    <w:rsid w:val="00981119"/>
    <w:rsid w:val="00981312"/>
    <w:rsid w:val="009813A7"/>
    <w:rsid w:val="00981B9E"/>
    <w:rsid w:val="00981C59"/>
    <w:rsid w:val="00981D60"/>
    <w:rsid w:val="00981E80"/>
    <w:rsid w:val="00981EE7"/>
    <w:rsid w:val="0098206B"/>
    <w:rsid w:val="009821C5"/>
    <w:rsid w:val="0098224E"/>
    <w:rsid w:val="00982385"/>
    <w:rsid w:val="0098247F"/>
    <w:rsid w:val="009825DA"/>
    <w:rsid w:val="009827C0"/>
    <w:rsid w:val="0098298C"/>
    <w:rsid w:val="00982997"/>
    <w:rsid w:val="00982A1C"/>
    <w:rsid w:val="00982B40"/>
    <w:rsid w:val="00983295"/>
    <w:rsid w:val="00983301"/>
    <w:rsid w:val="00983438"/>
    <w:rsid w:val="00983464"/>
    <w:rsid w:val="00983489"/>
    <w:rsid w:val="0098363A"/>
    <w:rsid w:val="00983865"/>
    <w:rsid w:val="00983ACE"/>
    <w:rsid w:val="00983BE9"/>
    <w:rsid w:val="00983D73"/>
    <w:rsid w:val="00983DB7"/>
    <w:rsid w:val="00984281"/>
    <w:rsid w:val="009842D4"/>
    <w:rsid w:val="0098431E"/>
    <w:rsid w:val="00984385"/>
    <w:rsid w:val="009846F3"/>
    <w:rsid w:val="00984BB3"/>
    <w:rsid w:val="00984D44"/>
    <w:rsid w:val="00984EDD"/>
    <w:rsid w:val="00984F44"/>
    <w:rsid w:val="0098564E"/>
    <w:rsid w:val="009856A4"/>
    <w:rsid w:val="0098586A"/>
    <w:rsid w:val="00985879"/>
    <w:rsid w:val="009859C7"/>
    <w:rsid w:val="00985A01"/>
    <w:rsid w:val="00985B7D"/>
    <w:rsid w:val="00985F20"/>
    <w:rsid w:val="0098600A"/>
    <w:rsid w:val="009861ED"/>
    <w:rsid w:val="009862EC"/>
    <w:rsid w:val="0098635B"/>
    <w:rsid w:val="009869D7"/>
    <w:rsid w:val="00986B57"/>
    <w:rsid w:val="00987038"/>
    <w:rsid w:val="009870E1"/>
    <w:rsid w:val="0098719E"/>
    <w:rsid w:val="00987209"/>
    <w:rsid w:val="0098746E"/>
    <w:rsid w:val="00987510"/>
    <w:rsid w:val="0098753A"/>
    <w:rsid w:val="0098767E"/>
    <w:rsid w:val="009878CE"/>
    <w:rsid w:val="00987C1E"/>
    <w:rsid w:val="009905CD"/>
    <w:rsid w:val="00990BAF"/>
    <w:rsid w:val="00990C5C"/>
    <w:rsid w:val="00990FCD"/>
    <w:rsid w:val="009911CD"/>
    <w:rsid w:val="00991273"/>
    <w:rsid w:val="00991325"/>
    <w:rsid w:val="009913EB"/>
    <w:rsid w:val="0099147F"/>
    <w:rsid w:val="009918CC"/>
    <w:rsid w:val="00991B42"/>
    <w:rsid w:val="00991CF8"/>
    <w:rsid w:val="00991E7B"/>
    <w:rsid w:val="00991F88"/>
    <w:rsid w:val="00992002"/>
    <w:rsid w:val="009920A2"/>
    <w:rsid w:val="0099272D"/>
    <w:rsid w:val="009928A5"/>
    <w:rsid w:val="009929AC"/>
    <w:rsid w:val="00992B77"/>
    <w:rsid w:val="00992CCC"/>
    <w:rsid w:val="00993A2E"/>
    <w:rsid w:val="00993A4B"/>
    <w:rsid w:val="00993CB4"/>
    <w:rsid w:val="0099461E"/>
    <w:rsid w:val="00994816"/>
    <w:rsid w:val="00994D8D"/>
    <w:rsid w:val="009952BA"/>
    <w:rsid w:val="00995411"/>
    <w:rsid w:val="00995488"/>
    <w:rsid w:val="00995954"/>
    <w:rsid w:val="009959B4"/>
    <w:rsid w:val="00995E31"/>
    <w:rsid w:val="00996403"/>
    <w:rsid w:val="0099654F"/>
    <w:rsid w:val="00996561"/>
    <w:rsid w:val="0099674B"/>
    <w:rsid w:val="00996755"/>
    <w:rsid w:val="00996887"/>
    <w:rsid w:val="00996924"/>
    <w:rsid w:val="00996B31"/>
    <w:rsid w:val="00996C19"/>
    <w:rsid w:val="00996DEF"/>
    <w:rsid w:val="00996F6D"/>
    <w:rsid w:val="00997299"/>
    <w:rsid w:val="009973D7"/>
    <w:rsid w:val="009974DB"/>
    <w:rsid w:val="0099757D"/>
    <w:rsid w:val="00997592"/>
    <w:rsid w:val="0099777F"/>
    <w:rsid w:val="00997A7B"/>
    <w:rsid w:val="00997B60"/>
    <w:rsid w:val="00997D7D"/>
    <w:rsid w:val="00997E0C"/>
    <w:rsid w:val="009A021B"/>
    <w:rsid w:val="009A023A"/>
    <w:rsid w:val="009A0590"/>
    <w:rsid w:val="009A06A1"/>
    <w:rsid w:val="009A0731"/>
    <w:rsid w:val="009A0753"/>
    <w:rsid w:val="009A0ADC"/>
    <w:rsid w:val="009A0B36"/>
    <w:rsid w:val="009A0E1E"/>
    <w:rsid w:val="009A0FA2"/>
    <w:rsid w:val="009A0FD8"/>
    <w:rsid w:val="009A10B4"/>
    <w:rsid w:val="009A131B"/>
    <w:rsid w:val="009A154F"/>
    <w:rsid w:val="009A159E"/>
    <w:rsid w:val="009A173B"/>
    <w:rsid w:val="009A1769"/>
    <w:rsid w:val="009A17E9"/>
    <w:rsid w:val="009A18DD"/>
    <w:rsid w:val="009A1A0F"/>
    <w:rsid w:val="009A1C6F"/>
    <w:rsid w:val="009A1CF6"/>
    <w:rsid w:val="009A1E8E"/>
    <w:rsid w:val="009A2409"/>
    <w:rsid w:val="009A24D7"/>
    <w:rsid w:val="009A2531"/>
    <w:rsid w:val="009A267F"/>
    <w:rsid w:val="009A26D5"/>
    <w:rsid w:val="009A2723"/>
    <w:rsid w:val="009A298B"/>
    <w:rsid w:val="009A2A6C"/>
    <w:rsid w:val="009A2A8B"/>
    <w:rsid w:val="009A2D59"/>
    <w:rsid w:val="009A30B8"/>
    <w:rsid w:val="009A3146"/>
    <w:rsid w:val="009A32A5"/>
    <w:rsid w:val="009A33AE"/>
    <w:rsid w:val="009A33CE"/>
    <w:rsid w:val="009A33D8"/>
    <w:rsid w:val="009A3406"/>
    <w:rsid w:val="009A3452"/>
    <w:rsid w:val="009A3792"/>
    <w:rsid w:val="009A3A97"/>
    <w:rsid w:val="009A3B81"/>
    <w:rsid w:val="009A3B8B"/>
    <w:rsid w:val="009A3C40"/>
    <w:rsid w:val="009A3D9F"/>
    <w:rsid w:val="009A3F56"/>
    <w:rsid w:val="009A3FB5"/>
    <w:rsid w:val="009A4530"/>
    <w:rsid w:val="009A469D"/>
    <w:rsid w:val="009A4745"/>
    <w:rsid w:val="009A486B"/>
    <w:rsid w:val="009A4C37"/>
    <w:rsid w:val="009A4CBD"/>
    <w:rsid w:val="009A4CED"/>
    <w:rsid w:val="009A4D72"/>
    <w:rsid w:val="009A533D"/>
    <w:rsid w:val="009A53B7"/>
    <w:rsid w:val="009A56E9"/>
    <w:rsid w:val="009A57EA"/>
    <w:rsid w:val="009A5838"/>
    <w:rsid w:val="009A594B"/>
    <w:rsid w:val="009A5F50"/>
    <w:rsid w:val="009A60AA"/>
    <w:rsid w:val="009A6199"/>
    <w:rsid w:val="009A6528"/>
    <w:rsid w:val="009A6828"/>
    <w:rsid w:val="009A698B"/>
    <w:rsid w:val="009A69A6"/>
    <w:rsid w:val="009A6C02"/>
    <w:rsid w:val="009A6D8E"/>
    <w:rsid w:val="009A70AB"/>
    <w:rsid w:val="009A71CC"/>
    <w:rsid w:val="009A722B"/>
    <w:rsid w:val="009A735D"/>
    <w:rsid w:val="009A75D9"/>
    <w:rsid w:val="009A770A"/>
    <w:rsid w:val="009A780C"/>
    <w:rsid w:val="009A7830"/>
    <w:rsid w:val="009A7872"/>
    <w:rsid w:val="009A7B5F"/>
    <w:rsid w:val="009A7BD5"/>
    <w:rsid w:val="009A7D40"/>
    <w:rsid w:val="009A7E95"/>
    <w:rsid w:val="009A7EF8"/>
    <w:rsid w:val="009A7F97"/>
    <w:rsid w:val="009A7FF4"/>
    <w:rsid w:val="009B0136"/>
    <w:rsid w:val="009B0196"/>
    <w:rsid w:val="009B0351"/>
    <w:rsid w:val="009B0457"/>
    <w:rsid w:val="009B054C"/>
    <w:rsid w:val="009B05FB"/>
    <w:rsid w:val="009B07E0"/>
    <w:rsid w:val="009B08A5"/>
    <w:rsid w:val="009B0A00"/>
    <w:rsid w:val="009B0BEB"/>
    <w:rsid w:val="009B0F54"/>
    <w:rsid w:val="009B13CF"/>
    <w:rsid w:val="009B18A9"/>
    <w:rsid w:val="009B196F"/>
    <w:rsid w:val="009B1FCD"/>
    <w:rsid w:val="009B202A"/>
    <w:rsid w:val="009B2156"/>
    <w:rsid w:val="009B224A"/>
    <w:rsid w:val="009B2280"/>
    <w:rsid w:val="009B230D"/>
    <w:rsid w:val="009B2897"/>
    <w:rsid w:val="009B2A02"/>
    <w:rsid w:val="009B2AF3"/>
    <w:rsid w:val="009B2C9E"/>
    <w:rsid w:val="009B2CEA"/>
    <w:rsid w:val="009B2E93"/>
    <w:rsid w:val="009B2FE9"/>
    <w:rsid w:val="009B30AC"/>
    <w:rsid w:val="009B3427"/>
    <w:rsid w:val="009B34BF"/>
    <w:rsid w:val="009B3662"/>
    <w:rsid w:val="009B3F1B"/>
    <w:rsid w:val="009B3F1F"/>
    <w:rsid w:val="009B4046"/>
    <w:rsid w:val="009B41AE"/>
    <w:rsid w:val="009B4212"/>
    <w:rsid w:val="009B44A9"/>
    <w:rsid w:val="009B451C"/>
    <w:rsid w:val="009B45C5"/>
    <w:rsid w:val="009B4696"/>
    <w:rsid w:val="009B498A"/>
    <w:rsid w:val="009B4A14"/>
    <w:rsid w:val="009B4FE7"/>
    <w:rsid w:val="009B50AA"/>
    <w:rsid w:val="009B511C"/>
    <w:rsid w:val="009B51E5"/>
    <w:rsid w:val="009B534A"/>
    <w:rsid w:val="009B55CD"/>
    <w:rsid w:val="009B5646"/>
    <w:rsid w:val="009B5E73"/>
    <w:rsid w:val="009B5F16"/>
    <w:rsid w:val="009B6156"/>
    <w:rsid w:val="009B632B"/>
    <w:rsid w:val="009B64E8"/>
    <w:rsid w:val="009B6557"/>
    <w:rsid w:val="009B65A7"/>
    <w:rsid w:val="009B6BD6"/>
    <w:rsid w:val="009B6C76"/>
    <w:rsid w:val="009B6EA6"/>
    <w:rsid w:val="009B6F96"/>
    <w:rsid w:val="009B6FA5"/>
    <w:rsid w:val="009B745A"/>
    <w:rsid w:val="009B7715"/>
    <w:rsid w:val="009B7794"/>
    <w:rsid w:val="009B7845"/>
    <w:rsid w:val="009B7A89"/>
    <w:rsid w:val="009B7E1E"/>
    <w:rsid w:val="009C009A"/>
    <w:rsid w:val="009C018E"/>
    <w:rsid w:val="009C0406"/>
    <w:rsid w:val="009C0773"/>
    <w:rsid w:val="009C0ABE"/>
    <w:rsid w:val="009C0C25"/>
    <w:rsid w:val="009C0C30"/>
    <w:rsid w:val="009C10CC"/>
    <w:rsid w:val="009C11FC"/>
    <w:rsid w:val="009C12A2"/>
    <w:rsid w:val="009C13F8"/>
    <w:rsid w:val="009C1538"/>
    <w:rsid w:val="009C170B"/>
    <w:rsid w:val="009C19D9"/>
    <w:rsid w:val="009C1A16"/>
    <w:rsid w:val="009C1A2D"/>
    <w:rsid w:val="009C1B77"/>
    <w:rsid w:val="009C1BEB"/>
    <w:rsid w:val="009C1C46"/>
    <w:rsid w:val="009C1DE5"/>
    <w:rsid w:val="009C2027"/>
    <w:rsid w:val="009C204B"/>
    <w:rsid w:val="009C23E4"/>
    <w:rsid w:val="009C24EE"/>
    <w:rsid w:val="009C2537"/>
    <w:rsid w:val="009C2580"/>
    <w:rsid w:val="009C2797"/>
    <w:rsid w:val="009C27F6"/>
    <w:rsid w:val="009C28CE"/>
    <w:rsid w:val="009C28FD"/>
    <w:rsid w:val="009C2A5B"/>
    <w:rsid w:val="009C2B86"/>
    <w:rsid w:val="009C2D32"/>
    <w:rsid w:val="009C3042"/>
    <w:rsid w:val="009C31DB"/>
    <w:rsid w:val="009C329C"/>
    <w:rsid w:val="009C33FA"/>
    <w:rsid w:val="009C3668"/>
    <w:rsid w:val="009C37AC"/>
    <w:rsid w:val="009C3859"/>
    <w:rsid w:val="009C397E"/>
    <w:rsid w:val="009C3980"/>
    <w:rsid w:val="009C39A6"/>
    <w:rsid w:val="009C39E7"/>
    <w:rsid w:val="009C3A8F"/>
    <w:rsid w:val="009C3EB9"/>
    <w:rsid w:val="009C4083"/>
    <w:rsid w:val="009C4085"/>
    <w:rsid w:val="009C4426"/>
    <w:rsid w:val="009C450F"/>
    <w:rsid w:val="009C47BF"/>
    <w:rsid w:val="009C49CF"/>
    <w:rsid w:val="009C4FAE"/>
    <w:rsid w:val="009C4FFE"/>
    <w:rsid w:val="009C51DF"/>
    <w:rsid w:val="009C54CE"/>
    <w:rsid w:val="009C5511"/>
    <w:rsid w:val="009C5987"/>
    <w:rsid w:val="009C5AC4"/>
    <w:rsid w:val="009C5CA2"/>
    <w:rsid w:val="009C5CDF"/>
    <w:rsid w:val="009C5D8A"/>
    <w:rsid w:val="009C5DFD"/>
    <w:rsid w:val="009C61EF"/>
    <w:rsid w:val="009C61F0"/>
    <w:rsid w:val="009C6364"/>
    <w:rsid w:val="009C63AB"/>
    <w:rsid w:val="009C6855"/>
    <w:rsid w:val="009C7093"/>
    <w:rsid w:val="009C70B5"/>
    <w:rsid w:val="009C70FD"/>
    <w:rsid w:val="009C72E1"/>
    <w:rsid w:val="009C771C"/>
    <w:rsid w:val="009C7F59"/>
    <w:rsid w:val="009D03F5"/>
    <w:rsid w:val="009D0490"/>
    <w:rsid w:val="009D06C2"/>
    <w:rsid w:val="009D06DE"/>
    <w:rsid w:val="009D07F9"/>
    <w:rsid w:val="009D09C5"/>
    <w:rsid w:val="009D0E39"/>
    <w:rsid w:val="009D12C0"/>
    <w:rsid w:val="009D132C"/>
    <w:rsid w:val="009D15D7"/>
    <w:rsid w:val="009D16A3"/>
    <w:rsid w:val="009D16AA"/>
    <w:rsid w:val="009D1789"/>
    <w:rsid w:val="009D188A"/>
    <w:rsid w:val="009D18EF"/>
    <w:rsid w:val="009D1A97"/>
    <w:rsid w:val="009D1B67"/>
    <w:rsid w:val="009D1E7F"/>
    <w:rsid w:val="009D2140"/>
    <w:rsid w:val="009D219E"/>
    <w:rsid w:val="009D21D8"/>
    <w:rsid w:val="009D2250"/>
    <w:rsid w:val="009D232E"/>
    <w:rsid w:val="009D2335"/>
    <w:rsid w:val="009D243A"/>
    <w:rsid w:val="009D24B6"/>
    <w:rsid w:val="009D2621"/>
    <w:rsid w:val="009D2900"/>
    <w:rsid w:val="009D2993"/>
    <w:rsid w:val="009D2A4D"/>
    <w:rsid w:val="009D2A6E"/>
    <w:rsid w:val="009D2AFB"/>
    <w:rsid w:val="009D2CA7"/>
    <w:rsid w:val="009D2D73"/>
    <w:rsid w:val="009D2F49"/>
    <w:rsid w:val="009D32F9"/>
    <w:rsid w:val="009D3422"/>
    <w:rsid w:val="009D38B8"/>
    <w:rsid w:val="009D3979"/>
    <w:rsid w:val="009D3A5A"/>
    <w:rsid w:val="009D3E31"/>
    <w:rsid w:val="009D3F09"/>
    <w:rsid w:val="009D4063"/>
    <w:rsid w:val="009D414C"/>
    <w:rsid w:val="009D4268"/>
    <w:rsid w:val="009D43C8"/>
    <w:rsid w:val="009D45B5"/>
    <w:rsid w:val="009D46CC"/>
    <w:rsid w:val="009D48E9"/>
    <w:rsid w:val="009D513C"/>
    <w:rsid w:val="009D527C"/>
    <w:rsid w:val="009D5389"/>
    <w:rsid w:val="009D54AA"/>
    <w:rsid w:val="009D54B9"/>
    <w:rsid w:val="009D56B9"/>
    <w:rsid w:val="009D5854"/>
    <w:rsid w:val="009D58E9"/>
    <w:rsid w:val="009D5B4C"/>
    <w:rsid w:val="009D5B9F"/>
    <w:rsid w:val="009D5C46"/>
    <w:rsid w:val="009D5F4D"/>
    <w:rsid w:val="009D60E5"/>
    <w:rsid w:val="009D6104"/>
    <w:rsid w:val="009D62D5"/>
    <w:rsid w:val="009D64E0"/>
    <w:rsid w:val="009D65D3"/>
    <w:rsid w:val="009D6656"/>
    <w:rsid w:val="009D66B6"/>
    <w:rsid w:val="009D67C5"/>
    <w:rsid w:val="009D67F6"/>
    <w:rsid w:val="009D6B88"/>
    <w:rsid w:val="009D6D2B"/>
    <w:rsid w:val="009D7205"/>
    <w:rsid w:val="009D72E4"/>
    <w:rsid w:val="009D759F"/>
    <w:rsid w:val="009D7727"/>
    <w:rsid w:val="009D797E"/>
    <w:rsid w:val="009D7CF3"/>
    <w:rsid w:val="009D7D69"/>
    <w:rsid w:val="009D7F03"/>
    <w:rsid w:val="009D7F44"/>
    <w:rsid w:val="009E0386"/>
    <w:rsid w:val="009E0405"/>
    <w:rsid w:val="009E045C"/>
    <w:rsid w:val="009E0651"/>
    <w:rsid w:val="009E0780"/>
    <w:rsid w:val="009E07CB"/>
    <w:rsid w:val="009E0A6A"/>
    <w:rsid w:val="009E0D90"/>
    <w:rsid w:val="009E0DA4"/>
    <w:rsid w:val="009E12F3"/>
    <w:rsid w:val="009E142B"/>
    <w:rsid w:val="009E156C"/>
    <w:rsid w:val="009E1847"/>
    <w:rsid w:val="009E19E6"/>
    <w:rsid w:val="009E1C5A"/>
    <w:rsid w:val="009E1D52"/>
    <w:rsid w:val="009E1EAE"/>
    <w:rsid w:val="009E1F2D"/>
    <w:rsid w:val="009E2026"/>
    <w:rsid w:val="009E203A"/>
    <w:rsid w:val="009E20C4"/>
    <w:rsid w:val="009E2339"/>
    <w:rsid w:val="009E23C3"/>
    <w:rsid w:val="009E2520"/>
    <w:rsid w:val="009E26D6"/>
    <w:rsid w:val="009E27F9"/>
    <w:rsid w:val="009E2941"/>
    <w:rsid w:val="009E2CC1"/>
    <w:rsid w:val="009E2CE1"/>
    <w:rsid w:val="009E2DCD"/>
    <w:rsid w:val="009E2EC1"/>
    <w:rsid w:val="009E328B"/>
    <w:rsid w:val="009E37A6"/>
    <w:rsid w:val="009E37F3"/>
    <w:rsid w:val="009E399E"/>
    <w:rsid w:val="009E3A09"/>
    <w:rsid w:val="009E3D3C"/>
    <w:rsid w:val="009E41E9"/>
    <w:rsid w:val="009E43C5"/>
    <w:rsid w:val="009E4434"/>
    <w:rsid w:val="009E448C"/>
    <w:rsid w:val="009E4496"/>
    <w:rsid w:val="009E4657"/>
    <w:rsid w:val="009E480F"/>
    <w:rsid w:val="009E4925"/>
    <w:rsid w:val="009E4929"/>
    <w:rsid w:val="009E4A18"/>
    <w:rsid w:val="009E4A19"/>
    <w:rsid w:val="009E4BF9"/>
    <w:rsid w:val="009E4E2D"/>
    <w:rsid w:val="009E517C"/>
    <w:rsid w:val="009E53C8"/>
    <w:rsid w:val="009E54C4"/>
    <w:rsid w:val="009E561B"/>
    <w:rsid w:val="009E5687"/>
    <w:rsid w:val="009E5800"/>
    <w:rsid w:val="009E5BB0"/>
    <w:rsid w:val="009E5DF0"/>
    <w:rsid w:val="009E5E3B"/>
    <w:rsid w:val="009E6011"/>
    <w:rsid w:val="009E61D0"/>
    <w:rsid w:val="009E63AD"/>
    <w:rsid w:val="009E66B4"/>
    <w:rsid w:val="009E66FB"/>
    <w:rsid w:val="009E6A99"/>
    <w:rsid w:val="009E6C18"/>
    <w:rsid w:val="009E6C41"/>
    <w:rsid w:val="009E6C9B"/>
    <w:rsid w:val="009E6EA8"/>
    <w:rsid w:val="009E710A"/>
    <w:rsid w:val="009E7189"/>
    <w:rsid w:val="009E7312"/>
    <w:rsid w:val="009E73B2"/>
    <w:rsid w:val="009E77BE"/>
    <w:rsid w:val="009E77CE"/>
    <w:rsid w:val="009F0078"/>
    <w:rsid w:val="009F00FD"/>
    <w:rsid w:val="009F0355"/>
    <w:rsid w:val="009F0472"/>
    <w:rsid w:val="009F05F3"/>
    <w:rsid w:val="009F0781"/>
    <w:rsid w:val="009F07C6"/>
    <w:rsid w:val="009F088E"/>
    <w:rsid w:val="009F08EA"/>
    <w:rsid w:val="009F097F"/>
    <w:rsid w:val="009F09AE"/>
    <w:rsid w:val="009F0B19"/>
    <w:rsid w:val="009F0C11"/>
    <w:rsid w:val="009F0D61"/>
    <w:rsid w:val="009F0E98"/>
    <w:rsid w:val="009F10C7"/>
    <w:rsid w:val="009F131F"/>
    <w:rsid w:val="009F13C3"/>
    <w:rsid w:val="009F1533"/>
    <w:rsid w:val="009F1923"/>
    <w:rsid w:val="009F195B"/>
    <w:rsid w:val="009F1971"/>
    <w:rsid w:val="009F1EED"/>
    <w:rsid w:val="009F1F29"/>
    <w:rsid w:val="009F1F36"/>
    <w:rsid w:val="009F202A"/>
    <w:rsid w:val="009F2384"/>
    <w:rsid w:val="009F23C7"/>
    <w:rsid w:val="009F27EF"/>
    <w:rsid w:val="009F291E"/>
    <w:rsid w:val="009F2981"/>
    <w:rsid w:val="009F2BC3"/>
    <w:rsid w:val="009F2E53"/>
    <w:rsid w:val="009F2E6D"/>
    <w:rsid w:val="009F2F0F"/>
    <w:rsid w:val="009F2FA9"/>
    <w:rsid w:val="009F30C3"/>
    <w:rsid w:val="009F31C4"/>
    <w:rsid w:val="009F3251"/>
    <w:rsid w:val="009F33D5"/>
    <w:rsid w:val="009F33ED"/>
    <w:rsid w:val="009F34CC"/>
    <w:rsid w:val="009F36CE"/>
    <w:rsid w:val="009F3CDD"/>
    <w:rsid w:val="009F3D36"/>
    <w:rsid w:val="009F3D3C"/>
    <w:rsid w:val="009F3F8D"/>
    <w:rsid w:val="009F44AE"/>
    <w:rsid w:val="009F46A7"/>
    <w:rsid w:val="009F46F8"/>
    <w:rsid w:val="009F47E9"/>
    <w:rsid w:val="009F4AB0"/>
    <w:rsid w:val="009F4AD3"/>
    <w:rsid w:val="009F4B7B"/>
    <w:rsid w:val="009F4C6C"/>
    <w:rsid w:val="009F4E3F"/>
    <w:rsid w:val="009F5171"/>
    <w:rsid w:val="009F5208"/>
    <w:rsid w:val="009F5288"/>
    <w:rsid w:val="009F5303"/>
    <w:rsid w:val="009F5338"/>
    <w:rsid w:val="009F5524"/>
    <w:rsid w:val="009F60E1"/>
    <w:rsid w:val="009F63C9"/>
    <w:rsid w:val="009F66DA"/>
    <w:rsid w:val="009F670A"/>
    <w:rsid w:val="009F6763"/>
    <w:rsid w:val="009F67B7"/>
    <w:rsid w:val="009F6958"/>
    <w:rsid w:val="009F6BF2"/>
    <w:rsid w:val="009F6C47"/>
    <w:rsid w:val="009F6C76"/>
    <w:rsid w:val="009F6D72"/>
    <w:rsid w:val="009F6F42"/>
    <w:rsid w:val="009F6FF6"/>
    <w:rsid w:val="009F70EE"/>
    <w:rsid w:val="009F7142"/>
    <w:rsid w:val="009F74E5"/>
    <w:rsid w:val="009F752B"/>
    <w:rsid w:val="009F75A1"/>
    <w:rsid w:val="009F7807"/>
    <w:rsid w:val="009F786F"/>
    <w:rsid w:val="009F79C7"/>
    <w:rsid w:val="009F7C66"/>
    <w:rsid w:val="009F7CBB"/>
    <w:rsid w:val="009F7CF9"/>
    <w:rsid w:val="009F7E41"/>
    <w:rsid w:val="009F7F3F"/>
    <w:rsid w:val="009F7FFB"/>
    <w:rsid w:val="00A00005"/>
    <w:rsid w:val="00A0062C"/>
    <w:rsid w:val="00A006E5"/>
    <w:rsid w:val="00A009C5"/>
    <w:rsid w:val="00A00BB8"/>
    <w:rsid w:val="00A00F65"/>
    <w:rsid w:val="00A01053"/>
    <w:rsid w:val="00A010F9"/>
    <w:rsid w:val="00A01145"/>
    <w:rsid w:val="00A0126E"/>
    <w:rsid w:val="00A015E2"/>
    <w:rsid w:val="00A01A3C"/>
    <w:rsid w:val="00A01EDB"/>
    <w:rsid w:val="00A01F3D"/>
    <w:rsid w:val="00A01F6A"/>
    <w:rsid w:val="00A023A1"/>
    <w:rsid w:val="00A024CD"/>
    <w:rsid w:val="00A0255C"/>
    <w:rsid w:val="00A02779"/>
    <w:rsid w:val="00A027DB"/>
    <w:rsid w:val="00A0295E"/>
    <w:rsid w:val="00A02F47"/>
    <w:rsid w:val="00A034DA"/>
    <w:rsid w:val="00A03915"/>
    <w:rsid w:val="00A03A07"/>
    <w:rsid w:val="00A03E68"/>
    <w:rsid w:val="00A03E8A"/>
    <w:rsid w:val="00A03F24"/>
    <w:rsid w:val="00A03F57"/>
    <w:rsid w:val="00A0404E"/>
    <w:rsid w:val="00A0407B"/>
    <w:rsid w:val="00A041B1"/>
    <w:rsid w:val="00A04475"/>
    <w:rsid w:val="00A0453C"/>
    <w:rsid w:val="00A047B4"/>
    <w:rsid w:val="00A047B8"/>
    <w:rsid w:val="00A0541C"/>
    <w:rsid w:val="00A056D4"/>
    <w:rsid w:val="00A059B2"/>
    <w:rsid w:val="00A05C3B"/>
    <w:rsid w:val="00A05C4A"/>
    <w:rsid w:val="00A05E24"/>
    <w:rsid w:val="00A06289"/>
    <w:rsid w:val="00A0631C"/>
    <w:rsid w:val="00A06624"/>
    <w:rsid w:val="00A06A0E"/>
    <w:rsid w:val="00A06B58"/>
    <w:rsid w:val="00A06B68"/>
    <w:rsid w:val="00A06DD1"/>
    <w:rsid w:val="00A06E9B"/>
    <w:rsid w:val="00A0721C"/>
    <w:rsid w:val="00A07758"/>
    <w:rsid w:val="00A07816"/>
    <w:rsid w:val="00A07986"/>
    <w:rsid w:val="00A10488"/>
    <w:rsid w:val="00A10A24"/>
    <w:rsid w:val="00A10A7D"/>
    <w:rsid w:val="00A10BC8"/>
    <w:rsid w:val="00A10C19"/>
    <w:rsid w:val="00A10C29"/>
    <w:rsid w:val="00A10DB2"/>
    <w:rsid w:val="00A10DC2"/>
    <w:rsid w:val="00A10FF7"/>
    <w:rsid w:val="00A111D9"/>
    <w:rsid w:val="00A113AB"/>
    <w:rsid w:val="00A11898"/>
    <w:rsid w:val="00A11B1C"/>
    <w:rsid w:val="00A11C24"/>
    <w:rsid w:val="00A11D60"/>
    <w:rsid w:val="00A11EAD"/>
    <w:rsid w:val="00A11EDA"/>
    <w:rsid w:val="00A11F7B"/>
    <w:rsid w:val="00A12479"/>
    <w:rsid w:val="00A124F4"/>
    <w:rsid w:val="00A12A77"/>
    <w:rsid w:val="00A12C94"/>
    <w:rsid w:val="00A12CFD"/>
    <w:rsid w:val="00A12D9B"/>
    <w:rsid w:val="00A12DF4"/>
    <w:rsid w:val="00A12E92"/>
    <w:rsid w:val="00A12F07"/>
    <w:rsid w:val="00A13659"/>
    <w:rsid w:val="00A136F0"/>
    <w:rsid w:val="00A136F6"/>
    <w:rsid w:val="00A13947"/>
    <w:rsid w:val="00A139A8"/>
    <w:rsid w:val="00A13DE8"/>
    <w:rsid w:val="00A13FAE"/>
    <w:rsid w:val="00A1428A"/>
    <w:rsid w:val="00A14353"/>
    <w:rsid w:val="00A143CD"/>
    <w:rsid w:val="00A1449F"/>
    <w:rsid w:val="00A1473D"/>
    <w:rsid w:val="00A147D7"/>
    <w:rsid w:val="00A1496C"/>
    <w:rsid w:val="00A14B08"/>
    <w:rsid w:val="00A14B15"/>
    <w:rsid w:val="00A14CAB"/>
    <w:rsid w:val="00A1510D"/>
    <w:rsid w:val="00A15120"/>
    <w:rsid w:val="00A152A9"/>
    <w:rsid w:val="00A155B8"/>
    <w:rsid w:val="00A15721"/>
    <w:rsid w:val="00A15764"/>
    <w:rsid w:val="00A15C8B"/>
    <w:rsid w:val="00A15F5F"/>
    <w:rsid w:val="00A15FD4"/>
    <w:rsid w:val="00A16064"/>
    <w:rsid w:val="00A160D7"/>
    <w:rsid w:val="00A16161"/>
    <w:rsid w:val="00A16172"/>
    <w:rsid w:val="00A1670A"/>
    <w:rsid w:val="00A16777"/>
    <w:rsid w:val="00A16BF0"/>
    <w:rsid w:val="00A16D35"/>
    <w:rsid w:val="00A16DBB"/>
    <w:rsid w:val="00A16ED3"/>
    <w:rsid w:val="00A17204"/>
    <w:rsid w:val="00A17228"/>
    <w:rsid w:val="00A1722E"/>
    <w:rsid w:val="00A172DF"/>
    <w:rsid w:val="00A17447"/>
    <w:rsid w:val="00A17650"/>
    <w:rsid w:val="00A1779F"/>
    <w:rsid w:val="00A177D1"/>
    <w:rsid w:val="00A17814"/>
    <w:rsid w:val="00A17DF4"/>
    <w:rsid w:val="00A201D5"/>
    <w:rsid w:val="00A201E1"/>
    <w:rsid w:val="00A2020D"/>
    <w:rsid w:val="00A2030C"/>
    <w:rsid w:val="00A2038D"/>
    <w:rsid w:val="00A203C8"/>
    <w:rsid w:val="00A2079C"/>
    <w:rsid w:val="00A20A65"/>
    <w:rsid w:val="00A20BAD"/>
    <w:rsid w:val="00A20CDB"/>
    <w:rsid w:val="00A20E48"/>
    <w:rsid w:val="00A2114D"/>
    <w:rsid w:val="00A21378"/>
    <w:rsid w:val="00A21439"/>
    <w:rsid w:val="00A21531"/>
    <w:rsid w:val="00A21551"/>
    <w:rsid w:val="00A2167B"/>
    <w:rsid w:val="00A217BE"/>
    <w:rsid w:val="00A21D4E"/>
    <w:rsid w:val="00A22093"/>
    <w:rsid w:val="00A220A5"/>
    <w:rsid w:val="00A22311"/>
    <w:rsid w:val="00A22430"/>
    <w:rsid w:val="00A2278D"/>
    <w:rsid w:val="00A227D9"/>
    <w:rsid w:val="00A229A9"/>
    <w:rsid w:val="00A229AA"/>
    <w:rsid w:val="00A231B7"/>
    <w:rsid w:val="00A237CC"/>
    <w:rsid w:val="00A23852"/>
    <w:rsid w:val="00A23A46"/>
    <w:rsid w:val="00A23AA5"/>
    <w:rsid w:val="00A23BC5"/>
    <w:rsid w:val="00A23CC9"/>
    <w:rsid w:val="00A23CDB"/>
    <w:rsid w:val="00A23D54"/>
    <w:rsid w:val="00A23E2C"/>
    <w:rsid w:val="00A240FF"/>
    <w:rsid w:val="00A242E0"/>
    <w:rsid w:val="00A246DB"/>
    <w:rsid w:val="00A24702"/>
    <w:rsid w:val="00A24762"/>
    <w:rsid w:val="00A24B40"/>
    <w:rsid w:val="00A24CAF"/>
    <w:rsid w:val="00A24D9C"/>
    <w:rsid w:val="00A24F25"/>
    <w:rsid w:val="00A250A1"/>
    <w:rsid w:val="00A25354"/>
    <w:rsid w:val="00A256BB"/>
    <w:rsid w:val="00A2589B"/>
    <w:rsid w:val="00A25969"/>
    <w:rsid w:val="00A25AB4"/>
    <w:rsid w:val="00A25EBF"/>
    <w:rsid w:val="00A25F1A"/>
    <w:rsid w:val="00A2627A"/>
    <w:rsid w:val="00A26450"/>
    <w:rsid w:val="00A26950"/>
    <w:rsid w:val="00A26D95"/>
    <w:rsid w:val="00A26DC3"/>
    <w:rsid w:val="00A26DD5"/>
    <w:rsid w:val="00A26E41"/>
    <w:rsid w:val="00A26EE5"/>
    <w:rsid w:val="00A27020"/>
    <w:rsid w:val="00A27058"/>
    <w:rsid w:val="00A270E2"/>
    <w:rsid w:val="00A2716E"/>
    <w:rsid w:val="00A27316"/>
    <w:rsid w:val="00A2797B"/>
    <w:rsid w:val="00A279A0"/>
    <w:rsid w:val="00A279B1"/>
    <w:rsid w:val="00A27A65"/>
    <w:rsid w:val="00A30305"/>
    <w:rsid w:val="00A304C2"/>
    <w:rsid w:val="00A3087F"/>
    <w:rsid w:val="00A3088B"/>
    <w:rsid w:val="00A308B0"/>
    <w:rsid w:val="00A3099A"/>
    <w:rsid w:val="00A30A05"/>
    <w:rsid w:val="00A30A8A"/>
    <w:rsid w:val="00A30BE0"/>
    <w:rsid w:val="00A30F3F"/>
    <w:rsid w:val="00A30FE0"/>
    <w:rsid w:val="00A31032"/>
    <w:rsid w:val="00A3117A"/>
    <w:rsid w:val="00A31192"/>
    <w:rsid w:val="00A312F7"/>
    <w:rsid w:val="00A31387"/>
    <w:rsid w:val="00A313E6"/>
    <w:rsid w:val="00A31413"/>
    <w:rsid w:val="00A31689"/>
    <w:rsid w:val="00A3174E"/>
    <w:rsid w:val="00A317B9"/>
    <w:rsid w:val="00A31842"/>
    <w:rsid w:val="00A318E1"/>
    <w:rsid w:val="00A31B92"/>
    <w:rsid w:val="00A31CAB"/>
    <w:rsid w:val="00A31D4D"/>
    <w:rsid w:val="00A32063"/>
    <w:rsid w:val="00A324EE"/>
    <w:rsid w:val="00A3251B"/>
    <w:rsid w:val="00A325C3"/>
    <w:rsid w:val="00A32685"/>
    <w:rsid w:val="00A32928"/>
    <w:rsid w:val="00A32CD1"/>
    <w:rsid w:val="00A32E78"/>
    <w:rsid w:val="00A32F9C"/>
    <w:rsid w:val="00A3304C"/>
    <w:rsid w:val="00A33098"/>
    <w:rsid w:val="00A33303"/>
    <w:rsid w:val="00A3330B"/>
    <w:rsid w:val="00A3346B"/>
    <w:rsid w:val="00A3374B"/>
    <w:rsid w:val="00A33CDF"/>
    <w:rsid w:val="00A33D19"/>
    <w:rsid w:val="00A3420F"/>
    <w:rsid w:val="00A3431C"/>
    <w:rsid w:val="00A343C8"/>
    <w:rsid w:val="00A347C4"/>
    <w:rsid w:val="00A3481F"/>
    <w:rsid w:val="00A34D17"/>
    <w:rsid w:val="00A35068"/>
    <w:rsid w:val="00A35103"/>
    <w:rsid w:val="00A351A9"/>
    <w:rsid w:val="00A35349"/>
    <w:rsid w:val="00A35604"/>
    <w:rsid w:val="00A35651"/>
    <w:rsid w:val="00A35778"/>
    <w:rsid w:val="00A3577C"/>
    <w:rsid w:val="00A357E4"/>
    <w:rsid w:val="00A358D9"/>
    <w:rsid w:val="00A35A4B"/>
    <w:rsid w:val="00A35EA2"/>
    <w:rsid w:val="00A36040"/>
    <w:rsid w:val="00A36145"/>
    <w:rsid w:val="00A361C6"/>
    <w:rsid w:val="00A36368"/>
    <w:rsid w:val="00A363F5"/>
    <w:rsid w:val="00A36408"/>
    <w:rsid w:val="00A36B3A"/>
    <w:rsid w:val="00A36D38"/>
    <w:rsid w:val="00A36D89"/>
    <w:rsid w:val="00A36DB6"/>
    <w:rsid w:val="00A36FF0"/>
    <w:rsid w:val="00A37067"/>
    <w:rsid w:val="00A37298"/>
    <w:rsid w:val="00A37401"/>
    <w:rsid w:val="00A374D5"/>
    <w:rsid w:val="00A375D8"/>
    <w:rsid w:val="00A3764D"/>
    <w:rsid w:val="00A3769D"/>
    <w:rsid w:val="00A3781C"/>
    <w:rsid w:val="00A37AE2"/>
    <w:rsid w:val="00A37F9A"/>
    <w:rsid w:val="00A4044C"/>
    <w:rsid w:val="00A40534"/>
    <w:rsid w:val="00A40B67"/>
    <w:rsid w:val="00A40D0D"/>
    <w:rsid w:val="00A40F19"/>
    <w:rsid w:val="00A410D4"/>
    <w:rsid w:val="00A411C7"/>
    <w:rsid w:val="00A4150D"/>
    <w:rsid w:val="00A41737"/>
    <w:rsid w:val="00A41767"/>
    <w:rsid w:val="00A41822"/>
    <w:rsid w:val="00A41D35"/>
    <w:rsid w:val="00A41D84"/>
    <w:rsid w:val="00A41E23"/>
    <w:rsid w:val="00A41E9A"/>
    <w:rsid w:val="00A42169"/>
    <w:rsid w:val="00A4223B"/>
    <w:rsid w:val="00A4230F"/>
    <w:rsid w:val="00A42838"/>
    <w:rsid w:val="00A42C24"/>
    <w:rsid w:val="00A42C4A"/>
    <w:rsid w:val="00A42E04"/>
    <w:rsid w:val="00A42F6A"/>
    <w:rsid w:val="00A43327"/>
    <w:rsid w:val="00A43460"/>
    <w:rsid w:val="00A4368B"/>
    <w:rsid w:val="00A436DA"/>
    <w:rsid w:val="00A43775"/>
    <w:rsid w:val="00A43884"/>
    <w:rsid w:val="00A43990"/>
    <w:rsid w:val="00A43D8E"/>
    <w:rsid w:val="00A44183"/>
    <w:rsid w:val="00A44536"/>
    <w:rsid w:val="00A44999"/>
    <w:rsid w:val="00A44AA2"/>
    <w:rsid w:val="00A44AE5"/>
    <w:rsid w:val="00A44AFE"/>
    <w:rsid w:val="00A44DD5"/>
    <w:rsid w:val="00A45044"/>
    <w:rsid w:val="00A450B9"/>
    <w:rsid w:val="00A451B9"/>
    <w:rsid w:val="00A452F4"/>
    <w:rsid w:val="00A453B1"/>
    <w:rsid w:val="00A4568A"/>
    <w:rsid w:val="00A45772"/>
    <w:rsid w:val="00A457B2"/>
    <w:rsid w:val="00A459BF"/>
    <w:rsid w:val="00A45CC5"/>
    <w:rsid w:val="00A461DE"/>
    <w:rsid w:val="00A46319"/>
    <w:rsid w:val="00A4634F"/>
    <w:rsid w:val="00A463F6"/>
    <w:rsid w:val="00A46685"/>
    <w:rsid w:val="00A466CD"/>
    <w:rsid w:val="00A467B0"/>
    <w:rsid w:val="00A46876"/>
    <w:rsid w:val="00A46B1D"/>
    <w:rsid w:val="00A46E16"/>
    <w:rsid w:val="00A47041"/>
    <w:rsid w:val="00A471BD"/>
    <w:rsid w:val="00A472CB"/>
    <w:rsid w:val="00A473EE"/>
    <w:rsid w:val="00A47481"/>
    <w:rsid w:val="00A474F4"/>
    <w:rsid w:val="00A4750F"/>
    <w:rsid w:val="00A4773E"/>
    <w:rsid w:val="00A4783A"/>
    <w:rsid w:val="00A47B3C"/>
    <w:rsid w:val="00A47F9A"/>
    <w:rsid w:val="00A50276"/>
    <w:rsid w:val="00A504EB"/>
    <w:rsid w:val="00A506C6"/>
    <w:rsid w:val="00A50733"/>
    <w:rsid w:val="00A50766"/>
    <w:rsid w:val="00A50832"/>
    <w:rsid w:val="00A50992"/>
    <w:rsid w:val="00A50D09"/>
    <w:rsid w:val="00A50D7C"/>
    <w:rsid w:val="00A5139C"/>
    <w:rsid w:val="00A514D4"/>
    <w:rsid w:val="00A51E16"/>
    <w:rsid w:val="00A51E94"/>
    <w:rsid w:val="00A51F2B"/>
    <w:rsid w:val="00A5201D"/>
    <w:rsid w:val="00A5202B"/>
    <w:rsid w:val="00A52197"/>
    <w:rsid w:val="00A521AE"/>
    <w:rsid w:val="00A5225A"/>
    <w:rsid w:val="00A522D8"/>
    <w:rsid w:val="00A5243C"/>
    <w:rsid w:val="00A52527"/>
    <w:rsid w:val="00A525A2"/>
    <w:rsid w:val="00A52669"/>
    <w:rsid w:val="00A52722"/>
    <w:rsid w:val="00A527AC"/>
    <w:rsid w:val="00A528C8"/>
    <w:rsid w:val="00A52AB3"/>
    <w:rsid w:val="00A52C29"/>
    <w:rsid w:val="00A52CCD"/>
    <w:rsid w:val="00A52E73"/>
    <w:rsid w:val="00A52F1C"/>
    <w:rsid w:val="00A532FE"/>
    <w:rsid w:val="00A5333F"/>
    <w:rsid w:val="00A53475"/>
    <w:rsid w:val="00A534C5"/>
    <w:rsid w:val="00A5351C"/>
    <w:rsid w:val="00A535F9"/>
    <w:rsid w:val="00A53618"/>
    <w:rsid w:val="00A53725"/>
    <w:rsid w:val="00A53AB9"/>
    <w:rsid w:val="00A53B06"/>
    <w:rsid w:val="00A53B87"/>
    <w:rsid w:val="00A53BE4"/>
    <w:rsid w:val="00A53E69"/>
    <w:rsid w:val="00A53F5B"/>
    <w:rsid w:val="00A53F88"/>
    <w:rsid w:val="00A53FC5"/>
    <w:rsid w:val="00A53FC8"/>
    <w:rsid w:val="00A5408A"/>
    <w:rsid w:val="00A542BE"/>
    <w:rsid w:val="00A543CF"/>
    <w:rsid w:val="00A543EC"/>
    <w:rsid w:val="00A5443E"/>
    <w:rsid w:val="00A5444D"/>
    <w:rsid w:val="00A545DE"/>
    <w:rsid w:val="00A545FC"/>
    <w:rsid w:val="00A545FF"/>
    <w:rsid w:val="00A546A9"/>
    <w:rsid w:val="00A546F0"/>
    <w:rsid w:val="00A54766"/>
    <w:rsid w:val="00A548E8"/>
    <w:rsid w:val="00A54AFE"/>
    <w:rsid w:val="00A54B47"/>
    <w:rsid w:val="00A55154"/>
    <w:rsid w:val="00A556A0"/>
    <w:rsid w:val="00A5570B"/>
    <w:rsid w:val="00A55758"/>
    <w:rsid w:val="00A558B2"/>
    <w:rsid w:val="00A55A52"/>
    <w:rsid w:val="00A55BE7"/>
    <w:rsid w:val="00A55CAC"/>
    <w:rsid w:val="00A56057"/>
    <w:rsid w:val="00A56081"/>
    <w:rsid w:val="00A56430"/>
    <w:rsid w:val="00A564CA"/>
    <w:rsid w:val="00A5654D"/>
    <w:rsid w:val="00A56563"/>
    <w:rsid w:val="00A56834"/>
    <w:rsid w:val="00A56A5B"/>
    <w:rsid w:val="00A56F04"/>
    <w:rsid w:val="00A570FA"/>
    <w:rsid w:val="00A57576"/>
    <w:rsid w:val="00A57855"/>
    <w:rsid w:val="00A57892"/>
    <w:rsid w:val="00A57B65"/>
    <w:rsid w:val="00A57D4D"/>
    <w:rsid w:val="00A57D8C"/>
    <w:rsid w:val="00A57FFD"/>
    <w:rsid w:val="00A60277"/>
    <w:rsid w:val="00A606BA"/>
    <w:rsid w:val="00A61223"/>
    <w:rsid w:val="00A613A9"/>
    <w:rsid w:val="00A61437"/>
    <w:rsid w:val="00A615F7"/>
    <w:rsid w:val="00A6163D"/>
    <w:rsid w:val="00A61C92"/>
    <w:rsid w:val="00A61CD1"/>
    <w:rsid w:val="00A61D47"/>
    <w:rsid w:val="00A61EC4"/>
    <w:rsid w:val="00A61FDE"/>
    <w:rsid w:val="00A62049"/>
    <w:rsid w:val="00A621FF"/>
    <w:rsid w:val="00A62744"/>
    <w:rsid w:val="00A62942"/>
    <w:rsid w:val="00A62D93"/>
    <w:rsid w:val="00A62FEF"/>
    <w:rsid w:val="00A63128"/>
    <w:rsid w:val="00A633B6"/>
    <w:rsid w:val="00A636F0"/>
    <w:rsid w:val="00A638B9"/>
    <w:rsid w:val="00A63CB8"/>
    <w:rsid w:val="00A63D8E"/>
    <w:rsid w:val="00A63E4E"/>
    <w:rsid w:val="00A64979"/>
    <w:rsid w:val="00A64C1C"/>
    <w:rsid w:val="00A64C89"/>
    <w:rsid w:val="00A64D11"/>
    <w:rsid w:val="00A650D7"/>
    <w:rsid w:val="00A651E7"/>
    <w:rsid w:val="00A6548C"/>
    <w:rsid w:val="00A654F3"/>
    <w:rsid w:val="00A6563B"/>
    <w:rsid w:val="00A65720"/>
    <w:rsid w:val="00A6582C"/>
    <w:rsid w:val="00A658D1"/>
    <w:rsid w:val="00A65991"/>
    <w:rsid w:val="00A65A84"/>
    <w:rsid w:val="00A65DCD"/>
    <w:rsid w:val="00A66152"/>
    <w:rsid w:val="00A661F0"/>
    <w:rsid w:val="00A6627D"/>
    <w:rsid w:val="00A6646D"/>
    <w:rsid w:val="00A6654B"/>
    <w:rsid w:val="00A666FC"/>
    <w:rsid w:val="00A666FE"/>
    <w:rsid w:val="00A668D3"/>
    <w:rsid w:val="00A66B8A"/>
    <w:rsid w:val="00A66BB8"/>
    <w:rsid w:val="00A66C2E"/>
    <w:rsid w:val="00A671DC"/>
    <w:rsid w:val="00A67344"/>
    <w:rsid w:val="00A67460"/>
    <w:rsid w:val="00A67783"/>
    <w:rsid w:val="00A67801"/>
    <w:rsid w:val="00A6799D"/>
    <w:rsid w:val="00A679AE"/>
    <w:rsid w:val="00A67C0B"/>
    <w:rsid w:val="00A67D27"/>
    <w:rsid w:val="00A67E1B"/>
    <w:rsid w:val="00A67F0B"/>
    <w:rsid w:val="00A70227"/>
    <w:rsid w:val="00A70295"/>
    <w:rsid w:val="00A705CB"/>
    <w:rsid w:val="00A705FD"/>
    <w:rsid w:val="00A70904"/>
    <w:rsid w:val="00A70A73"/>
    <w:rsid w:val="00A70C29"/>
    <w:rsid w:val="00A70DDC"/>
    <w:rsid w:val="00A713B7"/>
    <w:rsid w:val="00A7140D"/>
    <w:rsid w:val="00A716D9"/>
    <w:rsid w:val="00A71ABB"/>
    <w:rsid w:val="00A71D74"/>
    <w:rsid w:val="00A71FB3"/>
    <w:rsid w:val="00A72142"/>
    <w:rsid w:val="00A7259E"/>
    <w:rsid w:val="00A726A1"/>
    <w:rsid w:val="00A72802"/>
    <w:rsid w:val="00A72919"/>
    <w:rsid w:val="00A729A6"/>
    <w:rsid w:val="00A72EF8"/>
    <w:rsid w:val="00A72F05"/>
    <w:rsid w:val="00A733F6"/>
    <w:rsid w:val="00A734C3"/>
    <w:rsid w:val="00A73554"/>
    <w:rsid w:val="00A735EE"/>
    <w:rsid w:val="00A739E7"/>
    <w:rsid w:val="00A73A61"/>
    <w:rsid w:val="00A73A69"/>
    <w:rsid w:val="00A73A7A"/>
    <w:rsid w:val="00A73D27"/>
    <w:rsid w:val="00A73D42"/>
    <w:rsid w:val="00A73D6C"/>
    <w:rsid w:val="00A73E6C"/>
    <w:rsid w:val="00A73F17"/>
    <w:rsid w:val="00A7403F"/>
    <w:rsid w:val="00A74095"/>
    <w:rsid w:val="00A741CC"/>
    <w:rsid w:val="00A741E1"/>
    <w:rsid w:val="00A7420D"/>
    <w:rsid w:val="00A74461"/>
    <w:rsid w:val="00A74653"/>
    <w:rsid w:val="00A7485E"/>
    <w:rsid w:val="00A74936"/>
    <w:rsid w:val="00A74A24"/>
    <w:rsid w:val="00A74BC5"/>
    <w:rsid w:val="00A75111"/>
    <w:rsid w:val="00A75509"/>
    <w:rsid w:val="00A75647"/>
    <w:rsid w:val="00A756BB"/>
    <w:rsid w:val="00A75DE6"/>
    <w:rsid w:val="00A762AC"/>
    <w:rsid w:val="00A762AE"/>
    <w:rsid w:val="00A7630B"/>
    <w:rsid w:val="00A76D41"/>
    <w:rsid w:val="00A76D84"/>
    <w:rsid w:val="00A76DC3"/>
    <w:rsid w:val="00A77068"/>
    <w:rsid w:val="00A77123"/>
    <w:rsid w:val="00A7712C"/>
    <w:rsid w:val="00A77149"/>
    <w:rsid w:val="00A77409"/>
    <w:rsid w:val="00A7741C"/>
    <w:rsid w:val="00A77548"/>
    <w:rsid w:val="00A775F1"/>
    <w:rsid w:val="00A7761C"/>
    <w:rsid w:val="00A776DE"/>
    <w:rsid w:val="00A7782B"/>
    <w:rsid w:val="00A77A10"/>
    <w:rsid w:val="00A77CEE"/>
    <w:rsid w:val="00A77E10"/>
    <w:rsid w:val="00A80394"/>
    <w:rsid w:val="00A80490"/>
    <w:rsid w:val="00A80509"/>
    <w:rsid w:val="00A80639"/>
    <w:rsid w:val="00A806CB"/>
    <w:rsid w:val="00A80C9B"/>
    <w:rsid w:val="00A80DD3"/>
    <w:rsid w:val="00A80FBE"/>
    <w:rsid w:val="00A81217"/>
    <w:rsid w:val="00A81353"/>
    <w:rsid w:val="00A817EB"/>
    <w:rsid w:val="00A818BD"/>
    <w:rsid w:val="00A81995"/>
    <w:rsid w:val="00A81B73"/>
    <w:rsid w:val="00A81BA1"/>
    <w:rsid w:val="00A81D95"/>
    <w:rsid w:val="00A821C8"/>
    <w:rsid w:val="00A82299"/>
    <w:rsid w:val="00A82393"/>
    <w:rsid w:val="00A82458"/>
    <w:rsid w:val="00A8252B"/>
    <w:rsid w:val="00A825BD"/>
    <w:rsid w:val="00A82650"/>
    <w:rsid w:val="00A827C5"/>
    <w:rsid w:val="00A82834"/>
    <w:rsid w:val="00A82CA3"/>
    <w:rsid w:val="00A82D14"/>
    <w:rsid w:val="00A82E45"/>
    <w:rsid w:val="00A8305C"/>
    <w:rsid w:val="00A8348E"/>
    <w:rsid w:val="00A835D4"/>
    <w:rsid w:val="00A8360E"/>
    <w:rsid w:val="00A836ED"/>
    <w:rsid w:val="00A83A11"/>
    <w:rsid w:val="00A83B2D"/>
    <w:rsid w:val="00A83E33"/>
    <w:rsid w:val="00A8412D"/>
    <w:rsid w:val="00A841F4"/>
    <w:rsid w:val="00A844B1"/>
    <w:rsid w:val="00A84C6C"/>
    <w:rsid w:val="00A84E3C"/>
    <w:rsid w:val="00A84FB5"/>
    <w:rsid w:val="00A84FB8"/>
    <w:rsid w:val="00A85159"/>
    <w:rsid w:val="00A852DD"/>
    <w:rsid w:val="00A8530D"/>
    <w:rsid w:val="00A853A4"/>
    <w:rsid w:val="00A8541F"/>
    <w:rsid w:val="00A85420"/>
    <w:rsid w:val="00A856D7"/>
    <w:rsid w:val="00A85A72"/>
    <w:rsid w:val="00A85AEF"/>
    <w:rsid w:val="00A85F81"/>
    <w:rsid w:val="00A860C0"/>
    <w:rsid w:val="00A86186"/>
    <w:rsid w:val="00A863C8"/>
    <w:rsid w:val="00A864FE"/>
    <w:rsid w:val="00A865CF"/>
    <w:rsid w:val="00A86722"/>
    <w:rsid w:val="00A867AC"/>
    <w:rsid w:val="00A86934"/>
    <w:rsid w:val="00A86BCC"/>
    <w:rsid w:val="00A86C1B"/>
    <w:rsid w:val="00A86D4C"/>
    <w:rsid w:val="00A87014"/>
    <w:rsid w:val="00A872E1"/>
    <w:rsid w:val="00A873BD"/>
    <w:rsid w:val="00A8784D"/>
    <w:rsid w:val="00A87965"/>
    <w:rsid w:val="00A87B48"/>
    <w:rsid w:val="00A87D01"/>
    <w:rsid w:val="00A87D44"/>
    <w:rsid w:val="00A87D46"/>
    <w:rsid w:val="00A87E78"/>
    <w:rsid w:val="00A9018B"/>
    <w:rsid w:val="00A90552"/>
    <w:rsid w:val="00A90604"/>
    <w:rsid w:val="00A90823"/>
    <w:rsid w:val="00A90939"/>
    <w:rsid w:val="00A90A13"/>
    <w:rsid w:val="00A90A42"/>
    <w:rsid w:val="00A90B50"/>
    <w:rsid w:val="00A90CA4"/>
    <w:rsid w:val="00A90D12"/>
    <w:rsid w:val="00A91061"/>
    <w:rsid w:val="00A9107A"/>
    <w:rsid w:val="00A910E3"/>
    <w:rsid w:val="00A91363"/>
    <w:rsid w:val="00A913D8"/>
    <w:rsid w:val="00A9155D"/>
    <w:rsid w:val="00A91622"/>
    <w:rsid w:val="00A9162A"/>
    <w:rsid w:val="00A91801"/>
    <w:rsid w:val="00A91DAC"/>
    <w:rsid w:val="00A9206A"/>
    <w:rsid w:val="00A920E9"/>
    <w:rsid w:val="00A9218D"/>
    <w:rsid w:val="00A921AF"/>
    <w:rsid w:val="00A92347"/>
    <w:rsid w:val="00A923C1"/>
    <w:rsid w:val="00A92605"/>
    <w:rsid w:val="00A92686"/>
    <w:rsid w:val="00A92852"/>
    <w:rsid w:val="00A92A5F"/>
    <w:rsid w:val="00A92EA7"/>
    <w:rsid w:val="00A92FC2"/>
    <w:rsid w:val="00A931AA"/>
    <w:rsid w:val="00A93286"/>
    <w:rsid w:val="00A93713"/>
    <w:rsid w:val="00A938C1"/>
    <w:rsid w:val="00A93B63"/>
    <w:rsid w:val="00A93C56"/>
    <w:rsid w:val="00A93C94"/>
    <w:rsid w:val="00A93E54"/>
    <w:rsid w:val="00A93F78"/>
    <w:rsid w:val="00A9402A"/>
    <w:rsid w:val="00A94600"/>
    <w:rsid w:val="00A946FF"/>
    <w:rsid w:val="00A9476E"/>
    <w:rsid w:val="00A947B5"/>
    <w:rsid w:val="00A94CDE"/>
    <w:rsid w:val="00A95449"/>
    <w:rsid w:val="00A954A2"/>
    <w:rsid w:val="00A954BA"/>
    <w:rsid w:val="00A955D8"/>
    <w:rsid w:val="00A957A6"/>
    <w:rsid w:val="00A959DE"/>
    <w:rsid w:val="00A966BF"/>
    <w:rsid w:val="00A9690C"/>
    <w:rsid w:val="00A96BBF"/>
    <w:rsid w:val="00A96C48"/>
    <w:rsid w:val="00A96E32"/>
    <w:rsid w:val="00A96F14"/>
    <w:rsid w:val="00A96F4F"/>
    <w:rsid w:val="00A9715C"/>
    <w:rsid w:val="00A975B8"/>
    <w:rsid w:val="00A977E0"/>
    <w:rsid w:val="00A97911"/>
    <w:rsid w:val="00A97CAC"/>
    <w:rsid w:val="00AA0068"/>
    <w:rsid w:val="00AA0081"/>
    <w:rsid w:val="00AA0247"/>
    <w:rsid w:val="00AA0410"/>
    <w:rsid w:val="00AA0422"/>
    <w:rsid w:val="00AA057A"/>
    <w:rsid w:val="00AA0810"/>
    <w:rsid w:val="00AA08C4"/>
    <w:rsid w:val="00AA0AB3"/>
    <w:rsid w:val="00AA0CA6"/>
    <w:rsid w:val="00AA0DF8"/>
    <w:rsid w:val="00AA0E5E"/>
    <w:rsid w:val="00AA0F0C"/>
    <w:rsid w:val="00AA0F22"/>
    <w:rsid w:val="00AA0FA0"/>
    <w:rsid w:val="00AA0FA9"/>
    <w:rsid w:val="00AA1095"/>
    <w:rsid w:val="00AA183C"/>
    <w:rsid w:val="00AA199B"/>
    <w:rsid w:val="00AA1F45"/>
    <w:rsid w:val="00AA201E"/>
    <w:rsid w:val="00AA2133"/>
    <w:rsid w:val="00AA2331"/>
    <w:rsid w:val="00AA2669"/>
    <w:rsid w:val="00AA26C0"/>
    <w:rsid w:val="00AA2752"/>
    <w:rsid w:val="00AA28BA"/>
    <w:rsid w:val="00AA2A16"/>
    <w:rsid w:val="00AA2A98"/>
    <w:rsid w:val="00AA2C62"/>
    <w:rsid w:val="00AA2FEA"/>
    <w:rsid w:val="00AA3023"/>
    <w:rsid w:val="00AA307A"/>
    <w:rsid w:val="00AA3091"/>
    <w:rsid w:val="00AA3435"/>
    <w:rsid w:val="00AA3496"/>
    <w:rsid w:val="00AA3557"/>
    <w:rsid w:val="00AA359C"/>
    <w:rsid w:val="00AA3629"/>
    <w:rsid w:val="00AA368E"/>
    <w:rsid w:val="00AA3752"/>
    <w:rsid w:val="00AA384B"/>
    <w:rsid w:val="00AA3950"/>
    <w:rsid w:val="00AA39F7"/>
    <w:rsid w:val="00AA3AC0"/>
    <w:rsid w:val="00AA3B0C"/>
    <w:rsid w:val="00AA3B94"/>
    <w:rsid w:val="00AA3CBB"/>
    <w:rsid w:val="00AA3DD7"/>
    <w:rsid w:val="00AA438B"/>
    <w:rsid w:val="00AA45D3"/>
    <w:rsid w:val="00AA4957"/>
    <w:rsid w:val="00AA4999"/>
    <w:rsid w:val="00AA4A52"/>
    <w:rsid w:val="00AA4A86"/>
    <w:rsid w:val="00AA4A9C"/>
    <w:rsid w:val="00AA4AE3"/>
    <w:rsid w:val="00AA4B38"/>
    <w:rsid w:val="00AA4BC3"/>
    <w:rsid w:val="00AA4EA5"/>
    <w:rsid w:val="00AA4FB5"/>
    <w:rsid w:val="00AA50F1"/>
    <w:rsid w:val="00AA540F"/>
    <w:rsid w:val="00AA5AE3"/>
    <w:rsid w:val="00AA62C4"/>
    <w:rsid w:val="00AA6336"/>
    <w:rsid w:val="00AA635B"/>
    <w:rsid w:val="00AA6A1F"/>
    <w:rsid w:val="00AA6A91"/>
    <w:rsid w:val="00AA6AC8"/>
    <w:rsid w:val="00AA6B44"/>
    <w:rsid w:val="00AA6D88"/>
    <w:rsid w:val="00AA6EE4"/>
    <w:rsid w:val="00AA6F62"/>
    <w:rsid w:val="00AA6F8D"/>
    <w:rsid w:val="00AA6FF2"/>
    <w:rsid w:val="00AA717D"/>
    <w:rsid w:val="00AA71F2"/>
    <w:rsid w:val="00AA7431"/>
    <w:rsid w:val="00AA74A0"/>
    <w:rsid w:val="00AA75F0"/>
    <w:rsid w:val="00AA77DC"/>
    <w:rsid w:val="00AA77ED"/>
    <w:rsid w:val="00AA7BE1"/>
    <w:rsid w:val="00AA7EE6"/>
    <w:rsid w:val="00AA7FED"/>
    <w:rsid w:val="00AB011E"/>
    <w:rsid w:val="00AB0811"/>
    <w:rsid w:val="00AB0DC1"/>
    <w:rsid w:val="00AB0E93"/>
    <w:rsid w:val="00AB0F6C"/>
    <w:rsid w:val="00AB1565"/>
    <w:rsid w:val="00AB19D2"/>
    <w:rsid w:val="00AB1B00"/>
    <w:rsid w:val="00AB1C0E"/>
    <w:rsid w:val="00AB1CE8"/>
    <w:rsid w:val="00AB2151"/>
    <w:rsid w:val="00AB21F7"/>
    <w:rsid w:val="00AB22A2"/>
    <w:rsid w:val="00AB25F5"/>
    <w:rsid w:val="00AB2612"/>
    <w:rsid w:val="00AB2638"/>
    <w:rsid w:val="00AB264E"/>
    <w:rsid w:val="00AB26A9"/>
    <w:rsid w:val="00AB26BB"/>
    <w:rsid w:val="00AB2869"/>
    <w:rsid w:val="00AB2AA9"/>
    <w:rsid w:val="00AB2B27"/>
    <w:rsid w:val="00AB2B54"/>
    <w:rsid w:val="00AB2BB7"/>
    <w:rsid w:val="00AB2D81"/>
    <w:rsid w:val="00AB33AD"/>
    <w:rsid w:val="00AB3442"/>
    <w:rsid w:val="00AB35DA"/>
    <w:rsid w:val="00AB3603"/>
    <w:rsid w:val="00AB384F"/>
    <w:rsid w:val="00AB39A5"/>
    <w:rsid w:val="00AB3AA5"/>
    <w:rsid w:val="00AB3CD1"/>
    <w:rsid w:val="00AB3D9B"/>
    <w:rsid w:val="00AB3DF3"/>
    <w:rsid w:val="00AB3ED0"/>
    <w:rsid w:val="00AB4279"/>
    <w:rsid w:val="00AB42E0"/>
    <w:rsid w:val="00AB4534"/>
    <w:rsid w:val="00AB46EC"/>
    <w:rsid w:val="00AB46FC"/>
    <w:rsid w:val="00AB4818"/>
    <w:rsid w:val="00AB483D"/>
    <w:rsid w:val="00AB4C81"/>
    <w:rsid w:val="00AB4CB3"/>
    <w:rsid w:val="00AB4D1F"/>
    <w:rsid w:val="00AB4D28"/>
    <w:rsid w:val="00AB4D37"/>
    <w:rsid w:val="00AB4E95"/>
    <w:rsid w:val="00AB4ECF"/>
    <w:rsid w:val="00AB4EEF"/>
    <w:rsid w:val="00AB4F56"/>
    <w:rsid w:val="00AB500A"/>
    <w:rsid w:val="00AB500F"/>
    <w:rsid w:val="00AB51B9"/>
    <w:rsid w:val="00AB56AC"/>
    <w:rsid w:val="00AB574A"/>
    <w:rsid w:val="00AB579D"/>
    <w:rsid w:val="00AB5844"/>
    <w:rsid w:val="00AB5860"/>
    <w:rsid w:val="00AB5883"/>
    <w:rsid w:val="00AB58FA"/>
    <w:rsid w:val="00AB5A11"/>
    <w:rsid w:val="00AB5A3B"/>
    <w:rsid w:val="00AB5B42"/>
    <w:rsid w:val="00AB61B8"/>
    <w:rsid w:val="00AB628D"/>
    <w:rsid w:val="00AB62C8"/>
    <w:rsid w:val="00AB631E"/>
    <w:rsid w:val="00AB6404"/>
    <w:rsid w:val="00AB654C"/>
    <w:rsid w:val="00AB6637"/>
    <w:rsid w:val="00AB6927"/>
    <w:rsid w:val="00AB6A8A"/>
    <w:rsid w:val="00AB6B13"/>
    <w:rsid w:val="00AB6B53"/>
    <w:rsid w:val="00AB6B91"/>
    <w:rsid w:val="00AB6C92"/>
    <w:rsid w:val="00AB70E3"/>
    <w:rsid w:val="00AB73B9"/>
    <w:rsid w:val="00AB7502"/>
    <w:rsid w:val="00AB7A18"/>
    <w:rsid w:val="00AB7A1C"/>
    <w:rsid w:val="00AB7AC3"/>
    <w:rsid w:val="00AB7BF0"/>
    <w:rsid w:val="00AB7D55"/>
    <w:rsid w:val="00AB7DC2"/>
    <w:rsid w:val="00AB7F7E"/>
    <w:rsid w:val="00AC00BE"/>
    <w:rsid w:val="00AC02C7"/>
    <w:rsid w:val="00AC049F"/>
    <w:rsid w:val="00AC04BA"/>
    <w:rsid w:val="00AC04CC"/>
    <w:rsid w:val="00AC0851"/>
    <w:rsid w:val="00AC0942"/>
    <w:rsid w:val="00AC09E6"/>
    <w:rsid w:val="00AC0AD0"/>
    <w:rsid w:val="00AC0B38"/>
    <w:rsid w:val="00AC0EAE"/>
    <w:rsid w:val="00AC0F0C"/>
    <w:rsid w:val="00AC0FC5"/>
    <w:rsid w:val="00AC1551"/>
    <w:rsid w:val="00AC175E"/>
    <w:rsid w:val="00AC1B05"/>
    <w:rsid w:val="00AC2041"/>
    <w:rsid w:val="00AC2231"/>
    <w:rsid w:val="00AC22C8"/>
    <w:rsid w:val="00AC25BC"/>
    <w:rsid w:val="00AC2803"/>
    <w:rsid w:val="00AC2A86"/>
    <w:rsid w:val="00AC2E88"/>
    <w:rsid w:val="00AC320A"/>
    <w:rsid w:val="00AC324A"/>
    <w:rsid w:val="00AC356B"/>
    <w:rsid w:val="00AC3C3A"/>
    <w:rsid w:val="00AC3CB4"/>
    <w:rsid w:val="00AC3CF8"/>
    <w:rsid w:val="00AC4170"/>
    <w:rsid w:val="00AC42E4"/>
    <w:rsid w:val="00AC452D"/>
    <w:rsid w:val="00AC4541"/>
    <w:rsid w:val="00AC4658"/>
    <w:rsid w:val="00AC4A0B"/>
    <w:rsid w:val="00AC4A0D"/>
    <w:rsid w:val="00AC4AE1"/>
    <w:rsid w:val="00AC4AFC"/>
    <w:rsid w:val="00AC4C79"/>
    <w:rsid w:val="00AC4F61"/>
    <w:rsid w:val="00AC4FE0"/>
    <w:rsid w:val="00AC505C"/>
    <w:rsid w:val="00AC523A"/>
    <w:rsid w:val="00AC53E2"/>
    <w:rsid w:val="00AC5522"/>
    <w:rsid w:val="00AC5673"/>
    <w:rsid w:val="00AC5843"/>
    <w:rsid w:val="00AC5995"/>
    <w:rsid w:val="00AC5A44"/>
    <w:rsid w:val="00AC5CCE"/>
    <w:rsid w:val="00AC63B6"/>
    <w:rsid w:val="00AC6443"/>
    <w:rsid w:val="00AC6510"/>
    <w:rsid w:val="00AC6910"/>
    <w:rsid w:val="00AC6941"/>
    <w:rsid w:val="00AC6A93"/>
    <w:rsid w:val="00AC6AD1"/>
    <w:rsid w:val="00AC6D94"/>
    <w:rsid w:val="00AC6DD5"/>
    <w:rsid w:val="00AC6ED8"/>
    <w:rsid w:val="00AC6EE4"/>
    <w:rsid w:val="00AC70E6"/>
    <w:rsid w:val="00AC74EA"/>
    <w:rsid w:val="00AC75D0"/>
    <w:rsid w:val="00AC7685"/>
    <w:rsid w:val="00AC77AA"/>
    <w:rsid w:val="00AC77FB"/>
    <w:rsid w:val="00AC7A5C"/>
    <w:rsid w:val="00AD0219"/>
    <w:rsid w:val="00AD05A9"/>
    <w:rsid w:val="00AD074C"/>
    <w:rsid w:val="00AD07BC"/>
    <w:rsid w:val="00AD0AF6"/>
    <w:rsid w:val="00AD0C61"/>
    <w:rsid w:val="00AD0CE7"/>
    <w:rsid w:val="00AD0D36"/>
    <w:rsid w:val="00AD0D99"/>
    <w:rsid w:val="00AD13CC"/>
    <w:rsid w:val="00AD1614"/>
    <w:rsid w:val="00AD174E"/>
    <w:rsid w:val="00AD1848"/>
    <w:rsid w:val="00AD1A03"/>
    <w:rsid w:val="00AD1A1A"/>
    <w:rsid w:val="00AD1AD8"/>
    <w:rsid w:val="00AD1C4C"/>
    <w:rsid w:val="00AD1C66"/>
    <w:rsid w:val="00AD1D06"/>
    <w:rsid w:val="00AD1E6F"/>
    <w:rsid w:val="00AD1E7C"/>
    <w:rsid w:val="00AD1F07"/>
    <w:rsid w:val="00AD203C"/>
    <w:rsid w:val="00AD22E0"/>
    <w:rsid w:val="00AD283C"/>
    <w:rsid w:val="00AD299A"/>
    <w:rsid w:val="00AD2D0A"/>
    <w:rsid w:val="00AD2D43"/>
    <w:rsid w:val="00AD2E7D"/>
    <w:rsid w:val="00AD3173"/>
    <w:rsid w:val="00AD3581"/>
    <w:rsid w:val="00AD390A"/>
    <w:rsid w:val="00AD39AF"/>
    <w:rsid w:val="00AD3AA3"/>
    <w:rsid w:val="00AD3FD3"/>
    <w:rsid w:val="00AD445D"/>
    <w:rsid w:val="00AD44C3"/>
    <w:rsid w:val="00AD45F0"/>
    <w:rsid w:val="00AD490C"/>
    <w:rsid w:val="00AD4A0C"/>
    <w:rsid w:val="00AD4AEB"/>
    <w:rsid w:val="00AD4C24"/>
    <w:rsid w:val="00AD4CDC"/>
    <w:rsid w:val="00AD4D26"/>
    <w:rsid w:val="00AD4DCD"/>
    <w:rsid w:val="00AD4ED4"/>
    <w:rsid w:val="00AD52CB"/>
    <w:rsid w:val="00AD53A0"/>
    <w:rsid w:val="00AD53B2"/>
    <w:rsid w:val="00AD544A"/>
    <w:rsid w:val="00AD553D"/>
    <w:rsid w:val="00AD573E"/>
    <w:rsid w:val="00AD5798"/>
    <w:rsid w:val="00AD59D5"/>
    <w:rsid w:val="00AD5D95"/>
    <w:rsid w:val="00AD5DBB"/>
    <w:rsid w:val="00AD5F7D"/>
    <w:rsid w:val="00AD603F"/>
    <w:rsid w:val="00AD606C"/>
    <w:rsid w:val="00AD60AC"/>
    <w:rsid w:val="00AD62F9"/>
    <w:rsid w:val="00AD6607"/>
    <w:rsid w:val="00AD667B"/>
    <w:rsid w:val="00AD669E"/>
    <w:rsid w:val="00AD66B2"/>
    <w:rsid w:val="00AD6887"/>
    <w:rsid w:val="00AD6FE2"/>
    <w:rsid w:val="00AD7061"/>
    <w:rsid w:val="00AD7120"/>
    <w:rsid w:val="00AD7122"/>
    <w:rsid w:val="00AD725C"/>
    <w:rsid w:val="00AD7389"/>
    <w:rsid w:val="00AD7813"/>
    <w:rsid w:val="00AD7B0C"/>
    <w:rsid w:val="00AD7BF8"/>
    <w:rsid w:val="00AD7E27"/>
    <w:rsid w:val="00AD7F41"/>
    <w:rsid w:val="00AE0231"/>
    <w:rsid w:val="00AE02D2"/>
    <w:rsid w:val="00AE033A"/>
    <w:rsid w:val="00AE06AB"/>
    <w:rsid w:val="00AE07E3"/>
    <w:rsid w:val="00AE0831"/>
    <w:rsid w:val="00AE08C3"/>
    <w:rsid w:val="00AE08D7"/>
    <w:rsid w:val="00AE098D"/>
    <w:rsid w:val="00AE0F02"/>
    <w:rsid w:val="00AE100F"/>
    <w:rsid w:val="00AE11C6"/>
    <w:rsid w:val="00AE125A"/>
    <w:rsid w:val="00AE14BC"/>
    <w:rsid w:val="00AE16E8"/>
    <w:rsid w:val="00AE16EF"/>
    <w:rsid w:val="00AE16F4"/>
    <w:rsid w:val="00AE177A"/>
    <w:rsid w:val="00AE1B1F"/>
    <w:rsid w:val="00AE1F8D"/>
    <w:rsid w:val="00AE2256"/>
    <w:rsid w:val="00AE2795"/>
    <w:rsid w:val="00AE2800"/>
    <w:rsid w:val="00AE28D5"/>
    <w:rsid w:val="00AE2A32"/>
    <w:rsid w:val="00AE2C87"/>
    <w:rsid w:val="00AE2CFA"/>
    <w:rsid w:val="00AE3091"/>
    <w:rsid w:val="00AE312D"/>
    <w:rsid w:val="00AE3180"/>
    <w:rsid w:val="00AE351D"/>
    <w:rsid w:val="00AE387F"/>
    <w:rsid w:val="00AE3B65"/>
    <w:rsid w:val="00AE3CA7"/>
    <w:rsid w:val="00AE3FF8"/>
    <w:rsid w:val="00AE4060"/>
    <w:rsid w:val="00AE41FB"/>
    <w:rsid w:val="00AE4321"/>
    <w:rsid w:val="00AE439B"/>
    <w:rsid w:val="00AE47F4"/>
    <w:rsid w:val="00AE4DD5"/>
    <w:rsid w:val="00AE5211"/>
    <w:rsid w:val="00AE54B1"/>
    <w:rsid w:val="00AE5555"/>
    <w:rsid w:val="00AE5692"/>
    <w:rsid w:val="00AE582B"/>
    <w:rsid w:val="00AE58B2"/>
    <w:rsid w:val="00AE59F6"/>
    <w:rsid w:val="00AE5A62"/>
    <w:rsid w:val="00AE5A65"/>
    <w:rsid w:val="00AE5BCD"/>
    <w:rsid w:val="00AE5C67"/>
    <w:rsid w:val="00AE5E06"/>
    <w:rsid w:val="00AE5FDB"/>
    <w:rsid w:val="00AE60B1"/>
    <w:rsid w:val="00AE6456"/>
    <w:rsid w:val="00AE64CF"/>
    <w:rsid w:val="00AE6566"/>
    <w:rsid w:val="00AE658A"/>
    <w:rsid w:val="00AE65DA"/>
    <w:rsid w:val="00AE6C9A"/>
    <w:rsid w:val="00AE6F1A"/>
    <w:rsid w:val="00AE6F31"/>
    <w:rsid w:val="00AE7104"/>
    <w:rsid w:val="00AE713F"/>
    <w:rsid w:val="00AE7679"/>
    <w:rsid w:val="00AE77AD"/>
    <w:rsid w:val="00AE7908"/>
    <w:rsid w:val="00AE79BE"/>
    <w:rsid w:val="00AE7A6F"/>
    <w:rsid w:val="00AE7A80"/>
    <w:rsid w:val="00AE7C40"/>
    <w:rsid w:val="00AF0260"/>
    <w:rsid w:val="00AF07AD"/>
    <w:rsid w:val="00AF0A5D"/>
    <w:rsid w:val="00AF0A67"/>
    <w:rsid w:val="00AF0BF5"/>
    <w:rsid w:val="00AF0C52"/>
    <w:rsid w:val="00AF0C6A"/>
    <w:rsid w:val="00AF0DA3"/>
    <w:rsid w:val="00AF0E25"/>
    <w:rsid w:val="00AF122C"/>
    <w:rsid w:val="00AF128D"/>
    <w:rsid w:val="00AF1408"/>
    <w:rsid w:val="00AF1437"/>
    <w:rsid w:val="00AF15CD"/>
    <w:rsid w:val="00AF177A"/>
    <w:rsid w:val="00AF186B"/>
    <w:rsid w:val="00AF18C7"/>
    <w:rsid w:val="00AF18E0"/>
    <w:rsid w:val="00AF1AF3"/>
    <w:rsid w:val="00AF1CAF"/>
    <w:rsid w:val="00AF1D53"/>
    <w:rsid w:val="00AF1D64"/>
    <w:rsid w:val="00AF1DF2"/>
    <w:rsid w:val="00AF1E97"/>
    <w:rsid w:val="00AF2423"/>
    <w:rsid w:val="00AF249E"/>
    <w:rsid w:val="00AF256D"/>
    <w:rsid w:val="00AF25D7"/>
    <w:rsid w:val="00AF2767"/>
    <w:rsid w:val="00AF2861"/>
    <w:rsid w:val="00AF2A31"/>
    <w:rsid w:val="00AF2B71"/>
    <w:rsid w:val="00AF2E8C"/>
    <w:rsid w:val="00AF2F89"/>
    <w:rsid w:val="00AF301F"/>
    <w:rsid w:val="00AF3113"/>
    <w:rsid w:val="00AF3193"/>
    <w:rsid w:val="00AF3259"/>
    <w:rsid w:val="00AF3633"/>
    <w:rsid w:val="00AF367B"/>
    <w:rsid w:val="00AF3805"/>
    <w:rsid w:val="00AF3AB3"/>
    <w:rsid w:val="00AF3C3C"/>
    <w:rsid w:val="00AF3C7A"/>
    <w:rsid w:val="00AF3C88"/>
    <w:rsid w:val="00AF3CA6"/>
    <w:rsid w:val="00AF3CF6"/>
    <w:rsid w:val="00AF3D0F"/>
    <w:rsid w:val="00AF3EDA"/>
    <w:rsid w:val="00AF4182"/>
    <w:rsid w:val="00AF4205"/>
    <w:rsid w:val="00AF4371"/>
    <w:rsid w:val="00AF43A7"/>
    <w:rsid w:val="00AF4418"/>
    <w:rsid w:val="00AF4498"/>
    <w:rsid w:val="00AF49ED"/>
    <w:rsid w:val="00AF504D"/>
    <w:rsid w:val="00AF52D7"/>
    <w:rsid w:val="00AF543F"/>
    <w:rsid w:val="00AF565D"/>
    <w:rsid w:val="00AF56AF"/>
    <w:rsid w:val="00AF5808"/>
    <w:rsid w:val="00AF602F"/>
    <w:rsid w:val="00AF60CA"/>
    <w:rsid w:val="00AF64C5"/>
    <w:rsid w:val="00AF6590"/>
    <w:rsid w:val="00AF6835"/>
    <w:rsid w:val="00AF6A58"/>
    <w:rsid w:val="00AF6C83"/>
    <w:rsid w:val="00AF6CD0"/>
    <w:rsid w:val="00AF6E09"/>
    <w:rsid w:val="00AF6FBE"/>
    <w:rsid w:val="00AF7174"/>
    <w:rsid w:val="00AF730F"/>
    <w:rsid w:val="00AF7440"/>
    <w:rsid w:val="00AF7AC3"/>
    <w:rsid w:val="00AF7D14"/>
    <w:rsid w:val="00AF7F1A"/>
    <w:rsid w:val="00B002FD"/>
    <w:rsid w:val="00B00328"/>
    <w:rsid w:val="00B00480"/>
    <w:rsid w:val="00B00533"/>
    <w:rsid w:val="00B0055C"/>
    <w:rsid w:val="00B0058D"/>
    <w:rsid w:val="00B00611"/>
    <w:rsid w:val="00B00667"/>
    <w:rsid w:val="00B01014"/>
    <w:rsid w:val="00B0152D"/>
    <w:rsid w:val="00B01561"/>
    <w:rsid w:val="00B017BD"/>
    <w:rsid w:val="00B01801"/>
    <w:rsid w:val="00B01B62"/>
    <w:rsid w:val="00B01D48"/>
    <w:rsid w:val="00B01D89"/>
    <w:rsid w:val="00B02195"/>
    <w:rsid w:val="00B0220A"/>
    <w:rsid w:val="00B0247C"/>
    <w:rsid w:val="00B02528"/>
    <w:rsid w:val="00B02650"/>
    <w:rsid w:val="00B02C13"/>
    <w:rsid w:val="00B02F04"/>
    <w:rsid w:val="00B02FCC"/>
    <w:rsid w:val="00B0303E"/>
    <w:rsid w:val="00B0332C"/>
    <w:rsid w:val="00B0340B"/>
    <w:rsid w:val="00B034BD"/>
    <w:rsid w:val="00B036AE"/>
    <w:rsid w:val="00B036CE"/>
    <w:rsid w:val="00B037B8"/>
    <w:rsid w:val="00B03819"/>
    <w:rsid w:val="00B039B9"/>
    <w:rsid w:val="00B03A8E"/>
    <w:rsid w:val="00B03AD9"/>
    <w:rsid w:val="00B03F0B"/>
    <w:rsid w:val="00B040D1"/>
    <w:rsid w:val="00B0441E"/>
    <w:rsid w:val="00B04429"/>
    <w:rsid w:val="00B04860"/>
    <w:rsid w:val="00B0491A"/>
    <w:rsid w:val="00B0494F"/>
    <w:rsid w:val="00B04C0B"/>
    <w:rsid w:val="00B04E56"/>
    <w:rsid w:val="00B04EBD"/>
    <w:rsid w:val="00B04ED9"/>
    <w:rsid w:val="00B04F9C"/>
    <w:rsid w:val="00B04FAD"/>
    <w:rsid w:val="00B05325"/>
    <w:rsid w:val="00B053C7"/>
    <w:rsid w:val="00B05418"/>
    <w:rsid w:val="00B0581E"/>
    <w:rsid w:val="00B05922"/>
    <w:rsid w:val="00B05D9D"/>
    <w:rsid w:val="00B05E7C"/>
    <w:rsid w:val="00B060AC"/>
    <w:rsid w:val="00B060EB"/>
    <w:rsid w:val="00B061E6"/>
    <w:rsid w:val="00B06263"/>
    <w:rsid w:val="00B06272"/>
    <w:rsid w:val="00B0629F"/>
    <w:rsid w:val="00B06372"/>
    <w:rsid w:val="00B064BA"/>
    <w:rsid w:val="00B064BB"/>
    <w:rsid w:val="00B064E7"/>
    <w:rsid w:val="00B0680B"/>
    <w:rsid w:val="00B06930"/>
    <w:rsid w:val="00B069EF"/>
    <w:rsid w:val="00B06A0C"/>
    <w:rsid w:val="00B06C90"/>
    <w:rsid w:val="00B06E53"/>
    <w:rsid w:val="00B07297"/>
    <w:rsid w:val="00B076C9"/>
    <w:rsid w:val="00B07725"/>
    <w:rsid w:val="00B0794F"/>
    <w:rsid w:val="00B079D7"/>
    <w:rsid w:val="00B07ACF"/>
    <w:rsid w:val="00B07DEA"/>
    <w:rsid w:val="00B07FCF"/>
    <w:rsid w:val="00B10021"/>
    <w:rsid w:val="00B101D1"/>
    <w:rsid w:val="00B102FA"/>
    <w:rsid w:val="00B10408"/>
    <w:rsid w:val="00B105B2"/>
    <w:rsid w:val="00B10A26"/>
    <w:rsid w:val="00B10D51"/>
    <w:rsid w:val="00B10E25"/>
    <w:rsid w:val="00B10EB7"/>
    <w:rsid w:val="00B10F33"/>
    <w:rsid w:val="00B10F4D"/>
    <w:rsid w:val="00B10FC4"/>
    <w:rsid w:val="00B10FCF"/>
    <w:rsid w:val="00B1122C"/>
    <w:rsid w:val="00B1125B"/>
    <w:rsid w:val="00B11555"/>
    <w:rsid w:val="00B116A2"/>
    <w:rsid w:val="00B117D8"/>
    <w:rsid w:val="00B118DE"/>
    <w:rsid w:val="00B1199B"/>
    <w:rsid w:val="00B11A0C"/>
    <w:rsid w:val="00B11AB0"/>
    <w:rsid w:val="00B11B29"/>
    <w:rsid w:val="00B11C5D"/>
    <w:rsid w:val="00B11E73"/>
    <w:rsid w:val="00B1203B"/>
    <w:rsid w:val="00B1217A"/>
    <w:rsid w:val="00B12267"/>
    <w:rsid w:val="00B12271"/>
    <w:rsid w:val="00B12319"/>
    <w:rsid w:val="00B123CB"/>
    <w:rsid w:val="00B123CE"/>
    <w:rsid w:val="00B12583"/>
    <w:rsid w:val="00B125FF"/>
    <w:rsid w:val="00B129AA"/>
    <w:rsid w:val="00B12C4D"/>
    <w:rsid w:val="00B12EAD"/>
    <w:rsid w:val="00B12F19"/>
    <w:rsid w:val="00B131EC"/>
    <w:rsid w:val="00B13254"/>
    <w:rsid w:val="00B133A6"/>
    <w:rsid w:val="00B13601"/>
    <w:rsid w:val="00B13A52"/>
    <w:rsid w:val="00B13D58"/>
    <w:rsid w:val="00B13E4B"/>
    <w:rsid w:val="00B13FEF"/>
    <w:rsid w:val="00B141B6"/>
    <w:rsid w:val="00B14465"/>
    <w:rsid w:val="00B146E2"/>
    <w:rsid w:val="00B1486D"/>
    <w:rsid w:val="00B14A87"/>
    <w:rsid w:val="00B14B0A"/>
    <w:rsid w:val="00B14B1F"/>
    <w:rsid w:val="00B14BFC"/>
    <w:rsid w:val="00B14C66"/>
    <w:rsid w:val="00B14D44"/>
    <w:rsid w:val="00B14F3A"/>
    <w:rsid w:val="00B15008"/>
    <w:rsid w:val="00B152DA"/>
    <w:rsid w:val="00B1541E"/>
    <w:rsid w:val="00B154C8"/>
    <w:rsid w:val="00B159EE"/>
    <w:rsid w:val="00B15B1E"/>
    <w:rsid w:val="00B16635"/>
    <w:rsid w:val="00B16753"/>
    <w:rsid w:val="00B168EB"/>
    <w:rsid w:val="00B16A4A"/>
    <w:rsid w:val="00B16ABE"/>
    <w:rsid w:val="00B16AE4"/>
    <w:rsid w:val="00B16C3A"/>
    <w:rsid w:val="00B16CF3"/>
    <w:rsid w:val="00B16D69"/>
    <w:rsid w:val="00B17026"/>
    <w:rsid w:val="00B171D9"/>
    <w:rsid w:val="00B172A9"/>
    <w:rsid w:val="00B179F9"/>
    <w:rsid w:val="00B17A65"/>
    <w:rsid w:val="00B17D23"/>
    <w:rsid w:val="00B17E33"/>
    <w:rsid w:val="00B17F7E"/>
    <w:rsid w:val="00B20078"/>
    <w:rsid w:val="00B200B2"/>
    <w:rsid w:val="00B20575"/>
    <w:rsid w:val="00B20706"/>
    <w:rsid w:val="00B2077B"/>
    <w:rsid w:val="00B20781"/>
    <w:rsid w:val="00B20AF9"/>
    <w:rsid w:val="00B20F35"/>
    <w:rsid w:val="00B21013"/>
    <w:rsid w:val="00B2101B"/>
    <w:rsid w:val="00B21118"/>
    <w:rsid w:val="00B211BF"/>
    <w:rsid w:val="00B2143C"/>
    <w:rsid w:val="00B21642"/>
    <w:rsid w:val="00B217AF"/>
    <w:rsid w:val="00B21810"/>
    <w:rsid w:val="00B21D31"/>
    <w:rsid w:val="00B21D43"/>
    <w:rsid w:val="00B21EF4"/>
    <w:rsid w:val="00B221C6"/>
    <w:rsid w:val="00B22434"/>
    <w:rsid w:val="00B22518"/>
    <w:rsid w:val="00B225AA"/>
    <w:rsid w:val="00B2282A"/>
    <w:rsid w:val="00B22A5D"/>
    <w:rsid w:val="00B22B2C"/>
    <w:rsid w:val="00B22C05"/>
    <w:rsid w:val="00B2309F"/>
    <w:rsid w:val="00B232AF"/>
    <w:rsid w:val="00B2351A"/>
    <w:rsid w:val="00B236EF"/>
    <w:rsid w:val="00B23811"/>
    <w:rsid w:val="00B238D6"/>
    <w:rsid w:val="00B23EF5"/>
    <w:rsid w:val="00B24468"/>
    <w:rsid w:val="00B246CE"/>
    <w:rsid w:val="00B247D6"/>
    <w:rsid w:val="00B248B1"/>
    <w:rsid w:val="00B2499C"/>
    <w:rsid w:val="00B24B21"/>
    <w:rsid w:val="00B24C35"/>
    <w:rsid w:val="00B24EC2"/>
    <w:rsid w:val="00B250FC"/>
    <w:rsid w:val="00B25214"/>
    <w:rsid w:val="00B25329"/>
    <w:rsid w:val="00B25463"/>
    <w:rsid w:val="00B256C6"/>
    <w:rsid w:val="00B25C9F"/>
    <w:rsid w:val="00B25E43"/>
    <w:rsid w:val="00B25EAB"/>
    <w:rsid w:val="00B2640B"/>
    <w:rsid w:val="00B26871"/>
    <w:rsid w:val="00B26B46"/>
    <w:rsid w:val="00B26BDE"/>
    <w:rsid w:val="00B26D64"/>
    <w:rsid w:val="00B27000"/>
    <w:rsid w:val="00B27015"/>
    <w:rsid w:val="00B2701D"/>
    <w:rsid w:val="00B2708C"/>
    <w:rsid w:val="00B270C4"/>
    <w:rsid w:val="00B274C5"/>
    <w:rsid w:val="00B27564"/>
    <w:rsid w:val="00B27848"/>
    <w:rsid w:val="00B279AF"/>
    <w:rsid w:val="00B27ABB"/>
    <w:rsid w:val="00B27B43"/>
    <w:rsid w:val="00B27B52"/>
    <w:rsid w:val="00B27CF8"/>
    <w:rsid w:val="00B27FA1"/>
    <w:rsid w:val="00B30015"/>
    <w:rsid w:val="00B30043"/>
    <w:rsid w:val="00B3033F"/>
    <w:rsid w:val="00B30380"/>
    <w:rsid w:val="00B307BE"/>
    <w:rsid w:val="00B30899"/>
    <w:rsid w:val="00B30D07"/>
    <w:rsid w:val="00B30DE6"/>
    <w:rsid w:val="00B30E2A"/>
    <w:rsid w:val="00B30E4D"/>
    <w:rsid w:val="00B30FD6"/>
    <w:rsid w:val="00B3112F"/>
    <w:rsid w:val="00B31502"/>
    <w:rsid w:val="00B31552"/>
    <w:rsid w:val="00B31617"/>
    <w:rsid w:val="00B3177E"/>
    <w:rsid w:val="00B317D8"/>
    <w:rsid w:val="00B31A5A"/>
    <w:rsid w:val="00B31C23"/>
    <w:rsid w:val="00B31EF3"/>
    <w:rsid w:val="00B31F72"/>
    <w:rsid w:val="00B31FDA"/>
    <w:rsid w:val="00B320CB"/>
    <w:rsid w:val="00B32181"/>
    <w:rsid w:val="00B3234D"/>
    <w:rsid w:val="00B323ED"/>
    <w:rsid w:val="00B326C9"/>
    <w:rsid w:val="00B32775"/>
    <w:rsid w:val="00B32818"/>
    <w:rsid w:val="00B32990"/>
    <w:rsid w:val="00B32A81"/>
    <w:rsid w:val="00B32B3D"/>
    <w:rsid w:val="00B32C69"/>
    <w:rsid w:val="00B3303B"/>
    <w:rsid w:val="00B330FF"/>
    <w:rsid w:val="00B33152"/>
    <w:rsid w:val="00B334E9"/>
    <w:rsid w:val="00B33676"/>
    <w:rsid w:val="00B3374B"/>
    <w:rsid w:val="00B33D01"/>
    <w:rsid w:val="00B33DB2"/>
    <w:rsid w:val="00B340CE"/>
    <w:rsid w:val="00B34151"/>
    <w:rsid w:val="00B343AD"/>
    <w:rsid w:val="00B344D4"/>
    <w:rsid w:val="00B3466B"/>
    <w:rsid w:val="00B346F1"/>
    <w:rsid w:val="00B349BE"/>
    <w:rsid w:val="00B349EB"/>
    <w:rsid w:val="00B34AE5"/>
    <w:rsid w:val="00B34CF2"/>
    <w:rsid w:val="00B34E7E"/>
    <w:rsid w:val="00B35099"/>
    <w:rsid w:val="00B3515B"/>
    <w:rsid w:val="00B35196"/>
    <w:rsid w:val="00B352EF"/>
    <w:rsid w:val="00B35344"/>
    <w:rsid w:val="00B353E2"/>
    <w:rsid w:val="00B3545F"/>
    <w:rsid w:val="00B356BA"/>
    <w:rsid w:val="00B358F2"/>
    <w:rsid w:val="00B36029"/>
    <w:rsid w:val="00B36366"/>
    <w:rsid w:val="00B36652"/>
    <w:rsid w:val="00B367F5"/>
    <w:rsid w:val="00B368E1"/>
    <w:rsid w:val="00B36A62"/>
    <w:rsid w:val="00B36A9B"/>
    <w:rsid w:val="00B36AD2"/>
    <w:rsid w:val="00B36D6B"/>
    <w:rsid w:val="00B36EF1"/>
    <w:rsid w:val="00B37073"/>
    <w:rsid w:val="00B370C1"/>
    <w:rsid w:val="00B370CA"/>
    <w:rsid w:val="00B37550"/>
    <w:rsid w:val="00B37674"/>
    <w:rsid w:val="00B3769C"/>
    <w:rsid w:val="00B376AF"/>
    <w:rsid w:val="00B377A6"/>
    <w:rsid w:val="00B3791D"/>
    <w:rsid w:val="00B37A00"/>
    <w:rsid w:val="00B37EF9"/>
    <w:rsid w:val="00B406F2"/>
    <w:rsid w:val="00B4089C"/>
    <w:rsid w:val="00B40AE8"/>
    <w:rsid w:val="00B40B45"/>
    <w:rsid w:val="00B40BDF"/>
    <w:rsid w:val="00B40C63"/>
    <w:rsid w:val="00B40DCF"/>
    <w:rsid w:val="00B41097"/>
    <w:rsid w:val="00B41307"/>
    <w:rsid w:val="00B41650"/>
    <w:rsid w:val="00B41693"/>
    <w:rsid w:val="00B418A3"/>
    <w:rsid w:val="00B4191B"/>
    <w:rsid w:val="00B41997"/>
    <w:rsid w:val="00B41A55"/>
    <w:rsid w:val="00B41D20"/>
    <w:rsid w:val="00B41EA0"/>
    <w:rsid w:val="00B4204C"/>
    <w:rsid w:val="00B42109"/>
    <w:rsid w:val="00B421F6"/>
    <w:rsid w:val="00B422F7"/>
    <w:rsid w:val="00B424A0"/>
    <w:rsid w:val="00B426C4"/>
    <w:rsid w:val="00B42816"/>
    <w:rsid w:val="00B42936"/>
    <w:rsid w:val="00B42ACE"/>
    <w:rsid w:val="00B42B06"/>
    <w:rsid w:val="00B42B8A"/>
    <w:rsid w:val="00B42E95"/>
    <w:rsid w:val="00B4301D"/>
    <w:rsid w:val="00B43432"/>
    <w:rsid w:val="00B43873"/>
    <w:rsid w:val="00B43A8B"/>
    <w:rsid w:val="00B43B13"/>
    <w:rsid w:val="00B43B84"/>
    <w:rsid w:val="00B43C3B"/>
    <w:rsid w:val="00B43D77"/>
    <w:rsid w:val="00B43E90"/>
    <w:rsid w:val="00B440AC"/>
    <w:rsid w:val="00B4415D"/>
    <w:rsid w:val="00B4417A"/>
    <w:rsid w:val="00B44386"/>
    <w:rsid w:val="00B445DD"/>
    <w:rsid w:val="00B44690"/>
    <w:rsid w:val="00B44708"/>
    <w:rsid w:val="00B447F4"/>
    <w:rsid w:val="00B448B1"/>
    <w:rsid w:val="00B44BD1"/>
    <w:rsid w:val="00B44BD3"/>
    <w:rsid w:val="00B44D96"/>
    <w:rsid w:val="00B44FBF"/>
    <w:rsid w:val="00B45030"/>
    <w:rsid w:val="00B450EE"/>
    <w:rsid w:val="00B450F1"/>
    <w:rsid w:val="00B452A1"/>
    <w:rsid w:val="00B452ED"/>
    <w:rsid w:val="00B45321"/>
    <w:rsid w:val="00B453BF"/>
    <w:rsid w:val="00B45440"/>
    <w:rsid w:val="00B45657"/>
    <w:rsid w:val="00B456BD"/>
    <w:rsid w:val="00B456FC"/>
    <w:rsid w:val="00B45719"/>
    <w:rsid w:val="00B45AE8"/>
    <w:rsid w:val="00B45B35"/>
    <w:rsid w:val="00B45B52"/>
    <w:rsid w:val="00B45B59"/>
    <w:rsid w:val="00B45C42"/>
    <w:rsid w:val="00B45D4F"/>
    <w:rsid w:val="00B45D8C"/>
    <w:rsid w:val="00B45E08"/>
    <w:rsid w:val="00B45E47"/>
    <w:rsid w:val="00B45FCD"/>
    <w:rsid w:val="00B467BE"/>
    <w:rsid w:val="00B4686B"/>
    <w:rsid w:val="00B46891"/>
    <w:rsid w:val="00B46920"/>
    <w:rsid w:val="00B46F2B"/>
    <w:rsid w:val="00B47281"/>
    <w:rsid w:val="00B47392"/>
    <w:rsid w:val="00B474A8"/>
    <w:rsid w:val="00B47586"/>
    <w:rsid w:val="00B47743"/>
    <w:rsid w:val="00B478B8"/>
    <w:rsid w:val="00B478FD"/>
    <w:rsid w:val="00B47C62"/>
    <w:rsid w:val="00B47D4D"/>
    <w:rsid w:val="00B47F2E"/>
    <w:rsid w:val="00B47FD4"/>
    <w:rsid w:val="00B50008"/>
    <w:rsid w:val="00B500B7"/>
    <w:rsid w:val="00B50240"/>
    <w:rsid w:val="00B502BD"/>
    <w:rsid w:val="00B50306"/>
    <w:rsid w:val="00B50467"/>
    <w:rsid w:val="00B504C2"/>
    <w:rsid w:val="00B507FE"/>
    <w:rsid w:val="00B509A9"/>
    <w:rsid w:val="00B50ACC"/>
    <w:rsid w:val="00B50D2D"/>
    <w:rsid w:val="00B50D36"/>
    <w:rsid w:val="00B50FDD"/>
    <w:rsid w:val="00B5100F"/>
    <w:rsid w:val="00B51093"/>
    <w:rsid w:val="00B51210"/>
    <w:rsid w:val="00B513A8"/>
    <w:rsid w:val="00B51554"/>
    <w:rsid w:val="00B51A00"/>
    <w:rsid w:val="00B51B4B"/>
    <w:rsid w:val="00B51C43"/>
    <w:rsid w:val="00B51C90"/>
    <w:rsid w:val="00B51DF1"/>
    <w:rsid w:val="00B51EE1"/>
    <w:rsid w:val="00B52374"/>
    <w:rsid w:val="00B523B5"/>
    <w:rsid w:val="00B5254C"/>
    <w:rsid w:val="00B527EB"/>
    <w:rsid w:val="00B52A09"/>
    <w:rsid w:val="00B52A39"/>
    <w:rsid w:val="00B52AB9"/>
    <w:rsid w:val="00B52E79"/>
    <w:rsid w:val="00B52F74"/>
    <w:rsid w:val="00B531A3"/>
    <w:rsid w:val="00B531AC"/>
    <w:rsid w:val="00B53311"/>
    <w:rsid w:val="00B5357C"/>
    <w:rsid w:val="00B5361A"/>
    <w:rsid w:val="00B53762"/>
    <w:rsid w:val="00B5379B"/>
    <w:rsid w:val="00B537F2"/>
    <w:rsid w:val="00B53A2C"/>
    <w:rsid w:val="00B53D69"/>
    <w:rsid w:val="00B53F6D"/>
    <w:rsid w:val="00B54264"/>
    <w:rsid w:val="00B54285"/>
    <w:rsid w:val="00B543C5"/>
    <w:rsid w:val="00B5455F"/>
    <w:rsid w:val="00B5467D"/>
    <w:rsid w:val="00B54951"/>
    <w:rsid w:val="00B54B43"/>
    <w:rsid w:val="00B54E28"/>
    <w:rsid w:val="00B55018"/>
    <w:rsid w:val="00B5515C"/>
    <w:rsid w:val="00B5518C"/>
    <w:rsid w:val="00B5519A"/>
    <w:rsid w:val="00B556D7"/>
    <w:rsid w:val="00B55846"/>
    <w:rsid w:val="00B558AA"/>
    <w:rsid w:val="00B55AA5"/>
    <w:rsid w:val="00B55AF5"/>
    <w:rsid w:val="00B55BAA"/>
    <w:rsid w:val="00B55D77"/>
    <w:rsid w:val="00B55F2F"/>
    <w:rsid w:val="00B55F65"/>
    <w:rsid w:val="00B56579"/>
    <w:rsid w:val="00B565B5"/>
    <w:rsid w:val="00B56A52"/>
    <w:rsid w:val="00B56AB6"/>
    <w:rsid w:val="00B56B67"/>
    <w:rsid w:val="00B56BDD"/>
    <w:rsid w:val="00B56F3D"/>
    <w:rsid w:val="00B57056"/>
    <w:rsid w:val="00B5710A"/>
    <w:rsid w:val="00B57276"/>
    <w:rsid w:val="00B574B5"/>
    <w:rsid w:val="00B57CE0"/>
    <w:rsid w:val="00B57F3D"/>
    <w:rsid w:val="00B57F72"/>
    <w:rsid w:val="00B600C7"/>
    <w:rsid w:val="00B6035E"/>
    <w:rsid w:val="00B607DF"/>
    <w:rsid w:val="00B6090D"/>
    <w:rsid w:val="00B6108F"/>
    <w:rsid w:val="00B610E1"/>
    <w:rsid w:val="00B6125D"/>
    <w:rsid w:val="00B61425"/>
    <w:rsid w:val="00B614FA"/>
    <w:rsid w:val="00B61710"/>
    <w:rsid w:val="00B61756"/>
    <w:rsid w:val="00B61844"/>
    <w:rsid w:val="00B6193F"/>
    <w:rsid w:val="00B61BFC"/>
    <w:rsid w:val="00B61EAF"/>
    <w:rsid w:val="00B6253B"/>
    <w:rsid w:val="00B62A93"/>
    <w:rsid w:val="00B62AC9"/>
    <w:rsid w:val="00B62B40"/>
    <w:rsid w:val="00B62B62"/>
    <w:rsid w:val="00B62D1D"/>
    <w:rsid w:val="00B62F5D"/>
    <w:rsid w:val="00B62FF2"/>
    <w:rsid w:val="00B6306C"/>
    <w:rsid w:val="00B6310C"/>
    <w:rsid w:val="00B635CB"/>
    <w:rsid w:val="00B6369D"/>
    <w:rsid w:val="00B637A5"/>
    <w:rsid w:val="00B63856"/>
    <w:rsid w:val="00B63ABB"/>
    <w:rsid w:val="00B63D83"/>
    <w:rsid w:val="00B644F6"/>
    <w:rsid w:val="00B6450C"/>
    <w:rsid w:val="00B645C3"/>
    <w:rsid w:val="00B64696"/>
    <w:rsid w:val="00B648A3"/>
    <w:rsid w:val="00B64AA5"/>
    <w:rsid w:val="00B64C3F"/>
    <w:rsid w:val="00B64E22"/>
    <w:rsid w:val="00B64F8D"/>
    <w:rsid w:val="00B64F95"/>
    <w:rsid w:val="00B64F9B"/>
    <w:rsid w:val="00B65120"/>
    <w:rsid w:val="00B651EA"/>
    <w:rsid w:val="00B65379"/>
    <w:rsid w:val="00B656EB"/>
    <w:rsid w:val="00B65706"/>
    <w:rsid w:val="00B6585D"/>
    <w:rsid w:val="00B65ABA"/>
    <w:rsid w:val="00B65DDA"/>
    <w:rsid w:val="00B65F6A"/>
    <w:rsid w:val="00B65FAC"/>
    <w:rsid w:val="00B661A4"/>
    <w:rsid w:val="00B664AC"/>
    <w:rsid w:val="00B664EF"/>
    <w:rsid w:val="00B66867"/>
    <w:rsid w:val="00B66978"/>
    <w:rsid w:val="00B66A9E"/>
    <w:rsid w:val="00B66CA2"/>
    <w:rsid w:val="00B670E4"/>
    <w:rsid w:val="00B67126"/>
    <w:rsid w:val="00B6748C"/>
    <w:rsid w:val="00B674E5"/>
    <w:rsid w:val="00B67620"/>
    <w:rsid w:val="00B67674"/>
    <w:rsid w:val="00B6784F"/>
    <w:rsid w:val="00B67BB3"/>
    <w:rsid w:val="00B67FC0"/>
    <w:rsid w:val="00B700C4"/>
    <w:rsid w:val="00B70134"/>
    <w:rsid w:val="00B701CB"/>
    <w:rsid w:val="00B7022D"/>
    <w:rsid w:val="00B7025B"/>
    <w:rsid w:val="00B70436"/>
    <w:rsid w:val="00B704F0"/>
    <w:rsid w:val="00B70971"/>
    <w:rsid w:val="00B70A0A"/>
    <w:rsid w:val="00B70A1C"/>
    <w:rsid w:val="00B70ADE"/>
    <w:rsid w:val="00B70EB2"/>
    <w:rsid w:val="00B70EBF"/>
    <w:rsid w:val="00B70FC6"/>
    <w:rsid w:val="00B70FE2"/>
    <w:rsid w:val="00B7137B"/>
    <w:rsid w:val="00B71AEE"/>
    <w:rsid w:val="00B71BF4"/>
    <w:rsid w:val="00B71DD9"/>
    <w:rsid w:val="00B71E55"/>
    <w:rsid w:val="00B71FCA"/>
    <w:rsid w:val="00B72076"/>
    <w:rsid w:val="00B72364"/>
    <w:rsid w:val="00B723E1"/>
    <w:rsid w:val="00B7256E"/>
    <w:rsid w:val="00B72663"/>
    <w:rsid w:val="00B7294B"/>
    <w:rsid w:val="00B72BF0"/>
    <w:rsid w:val="00B72FE6"/>
    <w:rsid w:val="00B7302E"/>
    <w:rsid w:val="00B73033"/>
    <w:rsid w:val="00B7327D"/>
    <w:rsid w:val="00B73553"/>
    <w:rsid w:val="00B736B7"/>
    <w:rsid w:val="00B73787"/>
    <w:rsid w:val="00B738C1"/>
    <w:rsid w:val="00B73908"/>
    <w:rsid w:val="00B73AD8"/>
    <w:rsid w:val="00B73AEB"/>
    <w:rsid w:val="00B73C3A"/>
    <w:rsid w:val="00B73D1C"/>
    <w:rsid w:val="00B73DD2"/>
    <w:rsid w:val="00B73FE1"/>
    <w:rsid w:val="00B73FF6"/>
    <w:rsid w:val="00B74021"/>
    <w:rsid w:val="00B7453A"/>
    <w:rsid w:val="00B74589"/>
    <w:rsid w:val="00B74747"/>
    <w:rsid w:val="00B749FB"/>
    <w:rsid w:val="00B74C20"/>
    <w:rsid w:val="00B74D6E"/>
    <w:rsid w:val="00B74DC8"/>
    <w:rsid w:val="00B75676"/>
    <w:rsid w:val="00B75A56"/>
    <w:rsid w:val="00B75B47"/>
    <w:rsid w:val="00B75B49"/>
    <w:rsid w:val="00B75B92"/>
    <w:rsid w:val="00B75CF1"/>
    <w:rsid w:val="00B75F56"/>
    <w:rsid w:val="00B761B6"/>
    <w:rsid w:val="00B76300"/>
    <w:rsid w:val="00B7633B"/>
    <w:rsid w:val="00B76518"/>
    <w:rsid w:val="00B76538"/>
    <w:rsid w:val="00B767DF"/>
    <w:rsid w:val="00B767F1"/>
    <w:rsid w:val="00B76808"/>
    <w:rsid w:val="00B76838"/>
    <w:rsid w:val="00B76A00"/>
    <w:rsid w:val="00B76A7C"/>
    <w:rsid w:val="00B76CCB"/>
    <w:rsid w:val="00B76FD2"/>
    <w:rsid w:val="00B7723E"/>
    <w:rsid w:val="00B773C1"/>
    <w:rsid w:val="00B77757"/>
    <w:rsid w:val="00B777EE"/>
    <w:rsid w:val="00B77A1A"/>
    <w:rsid w:val="00B77A96"/>
    <w:rsid w:val="00B77B28"/>
    <w:rsid w:val="00B77C18"/>
    <w:rsid w:val="00B77F27"/>
    <w:rsid w:val="00B804BD"/>
    <w:rsid w:val="00B8071F"/>
    <w:rsid w:val="00B80745"/>
    <w:rsid w:val="00B80783"/>
    <w:rsid w:val="00B808C1"/>
    <w:rsid w:val="00B80B4E"/>
    <w:rsid w:val="00B80E85"/>
    <w:rsid w:val="00B80F99"/>
    <w:rsid w:val="00B80FD8"/>
    <w:rsid w:val="00B81436"/>
    <w:rsid w:val="00B8147E"/>
    <w:rsid w:val="00B8162C"/>
    <w:rsid w:val="00B818ED"/>
    <w:rsid w:val="00B819ED"/>
    <w:rsid w:val="00B81B26"/>
    <w:rsid w:val="00B81CC2"/>
    <w:rsid w:val="00B82263"/>
    <w:rsid w:val="00B8235E"/>
    <w:rsid w:val="00B823A0"/>
    <w:rsid w:val="00B824F7"/>
    <w:rsid w:val="00B8269F"/>
    <w:rsid w:val="00B826D0"/>
    <w:rsid w:val="00B82823"/>
    <w:rsid w:val="00B82A97"/>
    <w:rsid w:val="00B82B89"/>
    <w:rsid w:val="00B82F23"/>
    <w:rsid w:val="00B8304C"/>
    <w:rsid w:val="00B8335F"/>
    <w:rsid w:val="00B8345E"/>
    <w:rsid w:val="00B834CC"/>
    <w:rsid w:val="00B835C4"/>
    <w:rsid w:val="00B83688"/>
    <w:rsid w:val="00B8369C"/>
    <w:rsid w:val="00B83B56"/>
    <w:rsid w:val="00B83D8D"/>
    <w:rsid w:val="00B83E8E"/>
    <w:rsid w:val="00B83EE3"/>
    <w:rsid w:val="00B84188"/>
    <w:rsid w:val="00B8423E"/>
    <w:rsid w:val="00B845F2"/>
    <w:rsid w:val="00B84702"/>
    <w:rsid w:val="00B84C8C"/>
    <w:rsid w:val="00B84D07"/>
    <w:rsid w:val="00B84E2D"/>
    <w:rsid w:val="00B84FB0"/>
    <w:rsid w:val="00B850E2"/>
    <w:rsid w:val="00B851CB"/>
    <w:rsid w:val="00B8529B"/>
    <w:rsid w:val="00B85540"/>
    <w:rsid w:val="00B855A4"/>
    <w:rsid w:val="00B856DF"/>
    <w:rsid w:val="00B85791"/>
    <w:rsid w:val="00B85B71"/>
    <w:rsid w:val="00B85D33"/>
    <w:rsid w:val="00B85EE0"/>
    <w:rsid w:val="00B85F9F"/>
    <w:rsid w:val="00B86081"/>
    <w:rsid w:val="00B861A7"/>
    <w:rsid w:val="00B862DC"/>
    <w:rsid w:val="00B86531"/>
    <w:rsid w:val="00B86621"/>
    <w:rsid w:val="00B86974"/>
    <w:rsid w:val="00B8699D"/>
    <w:rsid w:val="00B869B0"/>
    <w:rsid w:val="00B86B03"/>
    <w:rsid w:val="00B86BF2"/>
    <w:rsid w:val="00B86C7C"/>
    <w:rsid w:val="00B8713A"/>
    <w:rsid w:val="00B871CD"/>
    <w:rsid w:val="00B872C3"/>
    <w:rsid w:val="00B87330"/>
    <w:rsid w:val="00B8744D"/>
    <w:rsid w:val="00B874D9"/>
    <w:rsid w:val="00B877CF"/>
    <w:rsid w:val="00B878CD"/>
    <w:rsid w:val="00B879D8"/>
    <w:rsid w:val="00B87D5A"/>
    <w:rsid w:val="00B87DD9"/>
    <w:rsid w:val="00B87E2B"/>
    <w:rsid w:val="00B90313"/>
    <w:rsid w:val="00B906A3"/>
    <w:rsid w:val="00B906AB"/>
    <w:rsid w:val="00B907BD"/>
    <w:rsid w:val="00B908AA"/>
    <w:rsid w:val="00B90955"/>
    <w:rsid w:val="00B90DE1"/>
    <w:rsid w:val="00B90FB7"/>
    <w:rsid w:val="00B9111E"/>
    <w:rsid w:val="00B91238"/>
    <w:rsid w:val="00B912AB"/>
    <w:rsid w:val="00B91529"/>
    <w:rsid w:val="00B917C5"/>
    <w:rsid w:val="00B917F6"/>
    <w:rsid w:val="00B9189A"/>
    <w:rsid w:val="00B918AD"/>
    <w:rsid w:val="00B91978"/>
    <w:rsid w:val="00B91B1A"/>
    <w:rsid w:val="00B91F96"/>
    <w:rsid w:val="00B9207C"/>
    <w:rsid w:val="00B920E2"/>
    <w:rsid w:val="00B92124"/>
    <w:rsid w:val="00B9254C"/>
    <w:rsid w:val="00B928A7"/>
    <w:rsid w:val="00B93131"/>
    <w:rsid w:val="00B93258"/>
    <w:rsid w:val="00B93723"/>
    <w:rsid w:val="00B9373D"/>
    <w:rsid w:val="00B93958"/>
    <w:rsid w:val="00B93DBC"/>
    <w:rsid w:val="00B93F6B"/>
    <w:rsid w:val="00B940B7"/>
    <w:rsid w:val="00B940F1"/>
    <w:rsid w:val="00B9432E"/>
    <w:rsid w:val="00B9435F"/>
    <w:rsid w:val="00B945AE"/>
    <w:rsid w:val="00B945CA"/>
    <w:rsid w:val="00B948F8"/>
    <w:rsid w:val="00B94920"/>
    <w:rsid w:val="00B94E54"/>
    <w:rsid w:val="00B94E7F"/>
    <w:rsid w:val="00B94EDD"/>
    <w:rsid w:val="00B95295"/>
    <w:rsid w:val="00B95D15"/>
    <w:rsid w:val="00B95DC3"/>
    <w:rsid w:val="00B95EFD"/>
    <w:rsid w:val="00B96050"/>
    <w:rsid w:val="00B964AD"/>
    <w:rsid w:val="00B96545"/>
    <w:rsid w:val="00B965A2"/>
    <w:rsid w:val="00B96698"/>
    <w:rsid w:val="00B968D8"/>
    <w:rsid w:val="00B968ED"/>
    <w:rsid w:val="00B96954"/>
    <w:rsid w:val="00B96AE9"/>
    <w:rsid w:val="00B96B6B"/>
    <w:rsid w:val="00B96E75"/>
    <w:rsid w:val="00B97276"/>
    <w:rsid w:val="00B972BC"/>
    <w:rsid w:val="00B9734A"/>
    <w:rsid w:val="00B977DF"/>
    <w:rsid w:val="00B97AEE"/>
    <w:rsid w:val="00B97F7D"/>
    <w:rsid w:val="00BA0311"/>
    <w:rsid w:val="00BA0317"/>
    <w:rsid w:val="00BA0B03"/>
    <w:rsid w:val="00BA0D26"/>
    <w:rsid w:val="00BA0DFA"/>
    <w:rsid w:val="00BA0E13"/>
    <w:rsid w:val="00BA0E66"/>
    <w:rsid w:val="00BA0FD3"/>
    <w:rsid w:val="00BA1158"/>
    <w:rsid w:val="00BA123C"/>
    <w:rsid w:val="00BA12DA"/>
    <w:rsid w:val="00BA15A8"/>
    <w:rsid w:val="00BA1662"/>
    <w:rsid w:val="00BA17B4"/>
    <w:rsid w:val="00BA1ADD"/>
    <w:rsid w:val="00BA1C73"/>
    <w:rsid w:val="00BA1ED8"/>
    <w:rsid w:val="00BA1FF2"/>
    <w:rsid w:val="00BA2298"/>
    <w:rsid w:val="00BA23C5"/>
    <w:rsid w:val="00BA25F9"/>
    <w:rsid w:val="00BA262C"/>
    <w:rsid w:val="00BA2756"/>
    <w:rsid w:val="00BA2CF4"/>
    <w:rsid w:val="00BA2EFF"/>
    <w:rsid w:val="00BA2F71"/>
    <w:rsid w:val="00BA33B6"/>
    <w:rsid w:val="00BA3533"/>
    <w:rsid w:val="00BA3661"/>
    <w:rsid w:val="00BA3694"/>
    <w:rsid w:val="00BA3769"/>
    <w:rsid w:val="00BA39DA"/>
    <w:rsid w:val="00BA3A7D"/>
    <w:rsid w:val="00BA3B7A"/>
    <w:rsid w:val="00BA3C89"/>
    <w:rsid w:val="00BA3F04"/>
    <w:rsid w:val="00BA402B"/>
    <w:rsid w:val="00BA4325"/>
    <w:rsid w:val="00BA4405"/>
    <w:rsid w:val="00BA4F5C"/>
    <w:rsid w:val="00BA4FA4"/>
    <w:rsid w:val="00BA5273"/>
    <w:rsid w:val="00BA5466"/>
    <w:rsid w:val="00BA5528"/>
    <w:rsid w:val="00BA588E"/>
    <w:rsid w:val="00BA5B64"/>
    <w:rsid w:val="00BA5BD2"/>
    <w:rsid w:val="00BA5CF3"/>
    <w:rsid w:val="00BA6445"/>
    <w:rsid w:val="00BA655A"/>
    <w:rsid w:val="00BA6A48"/>
    <w:rsid w:val="00BA6F55"/>
    <w:rsid w:val="00BA70A1"/>
    <w:rsid w:val="00BA70BB"/>
    <w:rsid w:val="00BA7121"/>
    <w:rsid w:val="00BA77D4"/>
    <w:rsid w:val="00BA7908"/>
    <w:rsid w:val="00BA7AFB"/>
    <w:rsid w:val="00BA7B40"/>
    <w:rsid w:val="00BA7BCB"/>
    <w:rsid w:val="00BA7C0F"/>
    <w:rsid w:val="00BA7DB0"/>
    <w:rsid w:val="00BA7E1E"/>
    <w:rsid w:val="00BB0075"/>
    <w:rsid w:val="00BB0259"/>
    <w:rsid w:val="00BB0303"/>
    <w:rsid w:val="00BB0525"/>
    <w:rsid w:val="00BB052A"/>
    <w:rsid w:val="00BB05E6"/>
    <w:rsid w:val="00BB0845"/>
    <w:rsid w:val="00BB08DB"/>
    <w:rsid w:val="00BB0BC0"/>
    <w:rsid w:val="00BB0BE9"/>
    <w:rsid w:val="00BB0DA1"/>
    <w:rsid w:val="00BB0E7F"/>
    <w:rsid w:val="00BB1040"/>
    <w:rsid w:val="00BB1391"/>
    <w:rsid w:val="00BB13D0"/>
    <w:rsid w:val="00BB1482"/>
    <w:rsid w:val="00BB1707"/>
    <w:rsid w:val="00BB17D4"/>
    <w:rsid w:val="00BB1972"/>
    <w:rsid w:val="00BB1A52"/>
    <w:rsid w:val="00BB1CC3"/>
    <w:rsid w:val="00BB1F35"/>
    <w:rsid w:val="00BB2189"/>
    <w:rsid w:val="00BB259F"/>
    <w:rsid w:val="00BB25E1"/>
    <w:rsid w:val="00BB2665"/>
    <w:rsid w:val="00BB2A9E"/>
    <w:rsid w:val="00BB2CA0"/>
    <w:rsid w:val="00BB2D2B"/>
    <w:rsid w:val="00BB2F87"/>
    <w:rsid w:val="00BB2FBA"/>
    <w:rsid w:val="00BB32E1"/>
    <w:rsid w:val="00BB3738"/>
    <w:rsid w:val="00BB3B28"/>
    <w:rsid w:val="00BB3CA0"/>
    <w:rsid w:val="00BB43B0"/>
    <w:rsid w:val="00BB43EB"/>
    <w:rsid w:val="00BB44ED"/>
    <w:rsid w:val="00BB4550"/>
    <w:rsid w:val="00BB4601"/>
    <w:rsid w:val="00BB4742"/>
    <w:rsid w:val="00BB47C9"/>
    <w:rsid w:val="00BB49BA"/>
    <w:rsid w:val="00BB4AD6"/>
    <w:rsid w:val="00BB4C05"/>
    <w:rsid w:val="00BB4D8B"/>
    <w:rsid w:val="00BB52B6"/>
    <w:rsid w:val="00BB5375"/>
    <w:rsid w:val="00BB55E8"/>
    <w:rsid w:val="00BB56E1"/>
    <w:rsid w:val="00BB5B47"/>
    <w:rsid w:val="00BB5B8B"/>
    <w:rsid w:val="00BB5C14"/>
    <w:rsid w:val="00BB5DC4"/>
    <w:rsid w:val="00BB5E05"/>
    <w:rsid w:val="00BB60F3"/>
    <w:rsid w:val="00BB61EB"/>
    <w:rsid w:val="00BB6303"/>
    <w:rsid w:val="00BB6379"/>
    <w:rsid w:val="00BB657A"/>
    <w:rsid w:val="00BB6582"/>
    <w:rsid w:val="00BB6612"/>
    <w:rsid w:val="00BB6880"/>
    <w:rsid w:val="00BB696F"/>
    <w:rsid w:val="00BB6A82"/>
    <w:rsid w:val="00BB6C71"/>
    <w:rsid w:val="00BB6C80"/>
    <w:rsid w:val="00BB6E72"/>
    <w:rsid w:val="00BB6F6C"/>
    <w:rsid w:val="00BB7066"/>
    <w:rsid w:val="00BB719B"/>
    <w:rsid w:val="00BB779B"/>
    <w:rsid w:val="00BB77A0"/>
    <w:rsid w:val="00BB7815"/>
    <w:rsid w:val="00BB7895"/>
    <w:rsid w:val="00BB79AD"/>
    <w:rsid w:val="00BB7AD7"/>
    <w:rsid w:val="00BB7FC5"/>
    <w:rsid w:val="00BC01EF"/>
    <w:rsid w:val="00BC07D8"/>
    <w:rsid w:val="00BC0975"/>
    <w:rsid w:val="00BC0A2E"/>
    <w:rsid w:val="00BC0B17"/>
    <w:rsid w:val="00BC0B6A"/>
    <w:rsid w:val="00BC10E3"/>
    <w:rsid w:val="00BC12D8"/>
    <w:rsid w:val="00BC13DF"/>
    <w:rsid w:val="00BC1490"/>
    <w:rsid w:val="00BC1564"/>
    <w:rsid w:val="00BC160C"/>
    <w:rsid w:val="00BC1734"/>
    <w:rsid w:val="00BC1821"/>
    <w:rsid w:val="00BC1837"/>
    <w:rsid w:val="00BC1ADF"/>
    <w:rsid w:val="00BC1B01"/>
    <w:rsid w:val="00BC1CB4"/>
    <w:rsid w:val="00BC22C9"/>
    <w:rsid w:val="00BC2347"/>
    <w:rsid w:val="00BC2366"/>
    <w:rsid w:val="00BC244B"/>
    <w:rsid w:val="00BC2665"/>
    <w:rsid w:val="00BC2848"/>
    <w:rsid w:val="00BC28C9"/>
    <w:rsid w:val="00BC293D"/>
    <w:rsid w:val="00BC2A31"/>
    <w:rsid w:val="00BC2B47"/>
    <w:rsid w:val="00BC2D04"/>
    <w:rsid w:val="00BC316A"/>
    <w:rsid w:val="00BC339F"/>
    <w:rsid w:val="00BC33AE"/>
    <w:rsid w:val="00BC3481"/>
    <w:rsid w:val="00BC3530"/>
    <w:rsid w:val="00BC37AA"/>
    <w:rsid w:val="00BC38A2"/>
    <w:rsid w:val="00BC3A6C"/>
    <w:rsid w:val="00BC3DD1"/>
    <w:rsid w:val="00BC3E2F"/>
    <w:rsid w:val="00BC4347"/>
    <w:rsid w:val="00BC44B8"/>
    <w:rsid w:val="00BC4830"/>
    <w:rsid w:val="00BC48A6"/>
    <w:rsid w:val="00BC4951"/>
    <w:rsid w:val="00BC4A6F"/>
    <w:rsid w:val="00BC4AF1"/>
    <w:rsid w:val="00BC4BFB"/>
    <w:rsid w:val="00BC4DA5"/>
    <w:rsid w:val="00BC52DC"/>
    <w:rsid w:val="00BC53B0"/>
    <w:rsid w:val="00BC544E"/>
    <w:rsid w:val="00BC56A8"/>
    <w:rsid w:val="00BC5F4E"/>
    <w:rsid w:val="00BC5FB7"/>
    <w:rsid w:val="00BC6008"/>
    <w:rsid w:val="00BC609C"/>
    <w:rsid w:val="00BC621B"/>
    <w:rsid w:val="00BC6454"/>
    <w:rsid w:val="00BC6565"/>
    <w:rsid w:val="00BC6813"/>
    <w:rsid w:val="00BC68BC"/>
    <w:rsid w:val="00BC6E28"/>
    <w:rsid w:val="00BC6E43"/>
    <w:rsid w:val="00BC7241"/>
    <w:rsid w:val="00BC72EB"/>
    <w:rsid w:val="00BC73FC"/>
    <w:rsid w:val="00BC74A2"/>
    <w:rsid w:val="00BC78A6"/>
    <w:rsid w:val="00BC7B09"/>
    <w:rsid w:val="00BC7B84"/>
    <w:rsid w:val="00BC7C25"/>
    <w:rsid w:val="00BC7DAD"/>
    <w:rsid w:val="00BD017E"/>
    <w:rsid w:val="00BD021F"/>
    <w:rsid w:val="00BD023D"/>
    <w:rsid w:val="00BD02D3"/>
    <w:rsid w:val="00BD04AF"/>
    <w:rsid w:val="00BD0624"/>
    <w:rsid w:val="00BD06B0"/>
    <w:rsid w:val="00BD08EE"/>
    <w:rsid w:val="00BD08F9"/>
    <w:rsid w:val="00BD0E8A"/>
    <w:rsid w:val="00BD0F3C"/>
    <w:rsid w:val="00BD11A5"/>
    <w:rsid w:val="00BD11F7"/>
    <w:rsid w:val="00BD1397"/>
    <w:rsid w:val="00BD144B"/>
    <w:rsid w:val="00BD14C7"/>
    <w:rsid w:val="00BD15E9"/>
    <w:rsid w:val="00BD16A1"/>
    <w:rsid w:val="00BD1741"/>
    <w:rsid w:val="00BD179E"/>
    <w:rsid w:val="00BD1A15"/>
    <w:rsid w:val="00BD1B00"/>
    <w:rsid w:val="00BD1BF3"/>
    <w:rsid w:val="00BD1C3C"/>
    <w:rsid w:val="00BD20EA"/>
    <w:rsid w:val="00BD2338"/>
    <w:rsid w:val="00BD2543"/>
    <w:rsid w:val="00BD2694"/>
    <w:rsid w:val="00BD29B8"/>
    <w:rsid w:val="00BD2A0A"/>
    <w:rsid w:val="00BD2DBD"/>
    <w:rsid w:val="00BD2ED2"/>
    <w:rsid w:val="00BD3166"/>
    <w:rsid w:val="00BD3320"/>
    <w:rsid w:val="00BD34FF"/>
    <w:rsid w:val="00BD3542"/>
    <w:rsid w:val="00BD35C8"/>
    <w:rsid w:val="00BD35DA"/>
    <w:rsid w:val="00BD36AA"/>
    <w:rsid w:val="00BD371A"/>
    <w:rsid w:val="00BD3AB3"/>
    <w:rsid w:val="00BD3B1B"/>
    <w:rsid w:val="00BD3D0B"/>
    <w:rsid w:val="00BD4147"/>
    <w:rsid w:val="00BD473E"/>
    <w:rsid w:val="00BD4A13"/>
    <w:rsid w:val="00BD4EDF"/>
    <w:rsid w:val="00BD5108"/>
    <w:rsid w:val="00BD5186"/>
    <w:rsid w:val="00BD52CB"/>
    <w:rsid w:val="00BD53CC"/>
    <w:rsid w:val="00BD5543"/>
    <w:rsid w:val="00BD5547"/>
    <w:rsid w:val="00BD58ED"/>
    <w:rsid w:val="00BD5B49"/>
    <w:rsid w:val="00BD5CCB"/>
    <w:rsid w:val="00BD5CF4"/>
    <w:rsid w:val="00BD6127"/>
    <w:rsid w:val="00BD61CD"/>
    <w:rsid w:val="00BD62B9"/>
    <w:rsid w:val="00BD647A"/>
    <w:rsid w:val="00BD6531"/>
    <w:rsid w:val="00BD6BB6"/>
    <w:rsid w:val="00BD6CD1"/>
    <w:rsid w:val="00BD6DFC"/>
    <w:rsid w:val="00BD6FF1"/>
    <w:rsid w:val="00BD7398"/>
    <w:rsid w:val="00BD7460"/>
    <w:rsid w:val="00BD785A"/>
    <w:rsid w:val="00BD7BBA"/>
    <w:rsid w:val="00BD7E7F"/>
    <w:rsid w:val="00BE00D9"/>
    <w:rsid w:val="00BE0197"/>
    <w:rsid w:val="00BE05A5"/>
    <w:rsid w:val="00BE05EB"/>
    <w:rsid w:val="00BE0844"/>
    <w:rsid w:val="00BE096E"/>
    <w:rsid w:val="00BE0A4C"/>
    <w:rsid w:val="00BE1401"/>
    <w:rsid w:val="00BE149A"/>
    <w:rsid w:val="00BE16E9"/>
    <w:rsid w:val="00BE1CB7"/>
    <w:rsid w:val="00BE1FC9"/>
    <w:rsid w:val="00BE2A32"/>
    <w:rsid w:val="00BE2A36"/>
    <w:rsid w:val="00BE2AC1"/>
    <w:rsid w:val="00BE2D10"/>
    <w:rsid w:val="00BE2ECF"/>
    <w:rsid w:val="00BE2ED3"/>
    <w:rsid w:val="00BE3176"/>
    <w:rsid w:val="00BE32AE"/>
    <w:rsid w:val="00BE348A"/>
    <w:rsid w:val="00BE36BF"/>
    <w:rsid w:val="00BE3CEA"/>
    <w:rsid w:val="00BE3FA0"/>
    <w:rsid w:val="00BE3FF6"/>
    <w:rsid w:val="00BE416F"/>
    <w:rsid w:val="00BE438B"/>
    <w:rsid w:val="00BE43DB"/>
    <w:rsid w:val="00BE4AB8"/>
    <w:rsid w:val="00BE4EB2"/>
    <w:rsid w:val="00BE539D"/>
    <w:rsid w:val="00BE5492"/>
    <w:rsid w:val="00BE552B"/>
    <w:rsid w:val="00BE58B8"/>
    <w:rsid w:val="00BE5B05"/>
    <w:rsid w:val="00BE5BDE"/>
    <w:rsid w:val="00BE5C0C"/>
    <w:rsid w:val="00BE5C37"/>
    <w:rsid w:val="00BE60A2"/>
    <w:rsid w:val="00BE62EC"/>
    <w:rsid w:val="00BE64DD"/>
    <w:rsid w:val="00BE6918"/>
    <w:rsid w:val="00BE6AFF"/>
    <w:rsid w:val="00BE6E9C"/>
    <w:rsid w:val="00BE6EE7"/>
    <w:rsid w:val="00BE6F0E"/>
    <w:rsid w:val="00BE6F8D"/>
    <w:rsid w:val="00BE7A75"/>
    <w:rsid w:val="00BE7C03"/>
    <w:rsid w:val="00BE7C8E"/>
    <w:rsid w:val="00BE7D6D"/>
    <w:rsid w:val="00BE7F62"/>
    <w:rsid w:val="00BF0074"/>
    <w:rsid w:val="00BF0176"/>
    <w:rsid w:val="00BF0334"/>
    <w:rsid w:val="00BF0AA2"/>
    <w:rsid w:val="00BF0CC3"/>
    <w:rsid w:val="00BF0D9E"/>
    <w:rsid w:val="00BF0ED3"/>
    <w:rsid w:val="00BF0FF2"/>
    <w:rsid w:val="00BF101F"/>
    <w:rsid w:val="00BF11FC"/>
    <w:rsid w:val="00BF1672"/>
    <w:rsid w:val="00BF17E0"/>
    <w:rsid w:val="00BF190A"/>
    <w:rsid w:val="00BF1C00"/>
    <w:rsid w:val="00BF1DA5"/>
    <w:rsid w:val="00BF1F72"/>
    <w:rsid w:val="00BF2289"/>
    <w:rsid w:val="00BF23B7"/>
    <w:rsid w:val="00BF23D8"/>
    <w:rsid w:val="00BF27AD"/>
    <w:rsid w:val="00BF287D"/>
    <w:rsid w:val="00BF2B10"/>
    <w:rsid w:val="00BF2E0A"/>
    <w:rsid w:val="00BF31E6"/>
    <w:rsid w:val="00BF31EB"/>
    <w:rsid w:val="00BF32A7"/>
    <w:rsid w:val="00BF34D1"/>
    <w:rsid w:val="00BF35BC"/>
    <w:rsid w:val="00BF38FE"/>
    <w:rsid w:val="00BF3A4D"/>
    <w:rsid w:val="00BF3AE7"/>
    <w:rsid w:val="00BF3C28"/>
    <w:rsid w:val="00BF3CC8"/>
    <w:rsid w:val="00BF3D49"/>
    <w:rsid w:val="00BF3E5F"/>
    <w:rsid w:val="00BF441D"/>
    <w:rsid w:val="00BF454B"/>
    <w:rsid w:val="00BF4BF8"/>
    <w:rsid w:val="00BF4C32"/>
    <w:rsid w:val="00BF4C33"/>
    <w:rsid w:val="00BF502E"/>
    <w:rsid w:val="00BF5111"/>
    <w:rsid w:val="00BF5152"/>
    <w:rsid w:val="00BF53CA"/>
    <w:rsid w:val="00BF551A"/>
    <w:rsid w:val="00BF55BC"/>
    <w:rsid w:val="00BF5776"/>
    <w:rsid w:val="00BF58EE"/>
    <w:rsid w:val="00BF5A89"/>
    <w:rsid w:val="00BF5AB4"/>
    <w:rsid w:val="00BF5B34"/>
    <w:rsid w:val="00BF5BD5"/>
    <w:rsid w:val="00BF5C1F"/>
    <w:rsid w:val="00BF5DA9"/>
    <w:rsid w:val="00BF5ED4"/>
    <w:rsid w:val="00BF5ED7"/>
    <w:rsid w:val="00BF5F4A"/>
    <w:rsid w:val="00BF615A"/>
    <w:rsid w:val="00BF642C"/>
    <w:rsid w:val="00BF69A9"/>
    <w:rsid w:val="00BF6E05"/>
    <w:rsid w:val="00BF734E"/>
    <w:rsid w:val="00BF73AA"/>
    <w:rsid w:val="00BF73E6"/>
    <w:rsid w:val="00BF768E"/>
    <w:rsid w:val="00BF791A"/>
    <w:rsid w:val="00BF7B65"/>
    <w:rsid w:val="00BF7D8D"/>
    <w:rsid w:val="00BF7EEF"/>
    <w:rsid w:val="00C000F0"/>
    <w:rsid w:val="00C004F0"/>
    <w:rsid w:val="00C00699"/>
    <w:rsid w:val="00C0079D"/>
    <w:rsid w:val="00C008C8"/>
    <w:rsid w:val="00C009DC"/>
    <w:rsid w:val="00C00A80"/>
    <w:rsid w:val="00C00B8C"/>
    <w:rsid w:val="00C00ECC"/>
    <w:rsid w:val="00C00ED2"/>
    <w:rsid w:val="00C0141C"/>
    <w:rsid w:val="00C016BE"/>
    <w:rsid w:val="00C01720"/>
    <w:rsid w:val="00C01889"/>
    <w:rsid w:val="00C01985"/>
    <w:rsid w:val="00C01B44"/>
    <w:rsid w:val="00C01E43"/>
    <w:rsid w:val="00C01FFB"/>
    <w:rsid w:val="00C0219B"/>
    <w:rsid w:val="00C021AB"/>
    <w:rsid w:val="00C02204"/>
    <w:rsid w:val="00C02362"/>
    <w:rsid w:val="00C02476"/>
    <w:rsid w:val="00C024D4"/>
    <w:rsid w:val="00C025C9"/>
    <w:rsid w:val="00C0260C"/>
    <w:rsid w:val="00C02623"/>
    <w:rsid w:val="00C027F5"/>
    <w:rsid w:val="00C02881"/>
    <w:rsid w:val="00C029FD"/>
    <w:rsid w:val="00C02B73"/>
    <w:rsid w:val="00C02BA3"/>
    <w:rsid w:val="00C02DF8"/>
    <w:rsid w:val="00C02E25"/>
    <w:rsid w:val="00C02FAD"/>
    <w:rsid w:val="00C02FF0"/>
    <w:rsid w:val="00C03042"/>
    <w:rsid w:val="00C03608"/>
    <w:rsid w:val="00C03B41"/>
    <w:rsid w:val="00C03B46"/>
    <w:rsid w:val="00C03CF1"/>
    <w:rsid w:val="00C03D6F"/>
    <w:rsid w:val="00C0412B"/>
    <w:rsid w:val="00C043A3"/>
    <w:rsid w:val="00C046E1"/>
    <w:rsid w:val="00C049BB"/>
    <w:rsid w:val="00C04A87"/>
    <w:rsid w:val="00C04CD4"/>
    <w:rsid w:val="00C04CEC"/>
    <w:rsid w:val="00C04DAC"/>
    <w:rsid w:val="00C04E55"/>
    <w:rsid w:val="00C05119"/>
    <w:rsid w:val="00C05699"/>
    <w:rsid w:val="00C056B7"/>
    <w:rsid w:val="00C05D78"/>
    <w:rsid w:val="00C05F40"/>
    <w:rsid w:val="00C0631C"/>
    <w:rsid w:val="00C0645C"/>
    <w:rsid w:val="00C06701"/>
    <w:rsid w:val="00C068ED"/>
    <w:rsid w:val="00C06939"/>
    <w:rsid w:val="00C069B2"/>
    <w:rsid w:val="00C06E81"/>
    <w:rsid w:val="00C07119"/>
    <w:rsid w:val="00C071CB"/>
    <w:rsid w:val="00C0724D"/>
    <w:rsid w:val="00C072C9"/>
    <w:rsid w:val="00C079EC"/>
    <w:rsid w:val="00C07AE7"/>
    <w:rsid w:val="00C07B26"/>
    <w:rsid w:val="00C07DFD"/>
    <w:rsid w:val="00C07E23"/>
    <w:rsid w:val="00C10078"/>
    <w:rsid w:val="00C10154"/>
    <w:rsid w:val="00C104F9"/>
    <w:rsid w:val="00C10514"/>
    <w:rsid w:val="00C105C0"/>
    <w:rsid w:val="00C10774"/>
    <w:rsid w:val="00C107E1"/>
    <w:rsid w:val="00C10944"/>
    <w:rsid w:val="00C10B84"/>
    <w:rsid w:val="00C10D14"/>
    <w:rsid w:val="00C10E2E"/>
    <w:rsid w:val="00C10F55"/>
    <w:rsid w:val="00C112F1"/>
    <w:rsid w:val="00C115B5"/>
    <w:rsid w:val="00C11740"/>
    <w:rsid w:val="00C11790"/>
    <w:rsid w:val="00C11A24"/>
    <w:rsid w:val="00C11E7C"/>
    <w:rsid w:val="00C12309"/>
    <w:rsid w:val="00C123EB"/>
    <w:rsid w:val="00C1243F"/>
    <w:rsid w:val="00C12445"/>
    <w:rsid w:val="00C12463"/>
    <w:rsid w:val="00C124B6"/>
    <w:rsid w:val="00C12810"/>
    <w:rsid w:val="00C128EA"/>
    <w:rsid w:val="00C129B7"/>
    <w:rsid w:val="00C12AC9"/>
    <w:rsid w:val="00C12D20"/>
    <w:rsid w:val="00C12D3A"/>
    <w:rsid w:val="00C12E72"/>
    <w:rsid w:val="00C1337C"/>
    <w:rsid w:val="00C13403"/>
    <w:rsid w:val="00C138D0"/>
    <w:rsid w:val="00C13A46"/>
    <w:rsid w:val="00C13BBF"/>
    <w:rsid w:val="00C14461"/>
    <w:rsid w:val="00C1453F"/>
    <w:rsid w:val="00C146EF"/>
    <w:rsid w:val="00C1484C"/>
    <w:rsid w:val="00C1489C"/>
    <w:rsid w:val="00C14BCC"/>
    <w:rsid w:val="00C156B6"/>
    <w:rsid w:val="00C1580D"/>
    <w:rsid w:val="00C159CC"/>
    <w:rsid w:val="00C15ABC"/>
    <w:rsid w:val="00C15B80"/>
    <w:rsid w:val="00C16107"/>
    <w:rsid w:val="00C1619E"/>
    <w:rsid w:val="00C16447"/>
    <w:rsid w:val="00C16F78"/>
    <w:rsid w:val="00C1707D"/>
    <w:rsid w:val="00C17080"/>
    <w:rsid w:val="00C170A5"/>
    <w:rsid w:val="00C17FFB"/>
    <w:rsid w:val="00C2032E"/>
    <w:rsid w:val="00C204D0"/>
    <w:rsid w:val="00C205EC"/>
    <w:rsid w:val="00C2067D"/>
    <w:rsid w:val="00C206B4"/>
    <w:rsid w:val="00C2108A"/>
    <w:rsid w:val="00C210C9"/>
    <w:rsid w:val="00C2123C"/>
    <w:rsid w:val="00C21314"/>
    <w:rsid w:val="00C213CA"/>
    <w:rsid w:val="00C2147A"/>
    <w:rsid w:val="00C21504"/>
    <w:rsid w:val="00C21506"/>
    <w:rsid w:val="00C21531"/>
    <w:rsid w:val="00C2167D"/>
    <w:rsid w:val="00C21876"/>
    <w:rsid w:val="00C21898"/>
    <w:rsid w:val="00C21BB7"/>
    <w:rsid w:val="00C21FF7"/>
    <w:rsid w:val="00C222F3"/>
    <w:rsid w:val="00C2246E"/>
    <w:rsid w:val="00C227A6"/>
    <w:rsid w:val="00C22A2E"/>
    <w:rsid w:val="00C22C49"/>
    <w:rsid w:val="00C22C58"/>
    <w:rsid w:val="00C22D74"/>
    <w:rsid w:val="00C22D91"/>
    <w:rsid w:val="00C22E92"/>
    <w:rsid w:val="00C23145"/>
    <w:rsid w:val="00C232F0"/>
    <w:rsid w:val="00C23320"/>
    <w:rsid w:val="00C23531"/>
    <w:rsid w:val="00C2372E"/>
    <w:rsid w:val="00C237B9"/>
    <w:rsid w:val="00C237C2"/>
    <w:rsid w:val="00C23A17"/>
    <w:rsid w:val="00C23B3F"/>
    <w:rsid w:val="00C241AC"/>
    <w:rsid w:val="00C24209"/>
    <w:rsid w:val="00C24242"/>
    <w:rsid w:val="00C2439C"/>
    <w:rsid w:val="00C2450B"/>
    <w:rsid w:val="00C24787"/>
    <w:rsid w:val="00C24A18"/>
    <w:rsid w:val="00C24B62"/>
    <w:rsid w:val="00C24BE9"/>
    <w:rsid w:val="00C24ECE"/>
    <w:rsid w:val="00C24ED8"/>
    <w:rsid w:val="00C2508F"/>
    <w:rsid w:val="00C2527E"/>
    <w:rsid w:val="00C258A7"/>
    <w:rsid w:val="00C259D8"/>
    <w:rsid w:val="00C25CC0"/>
    <w:rsid w:val="00C25DAD"/>
    <w:rsid w:val="00C2605C"/>
    <w:rsid w:val="00C2612E"/>
    <w:rsid w:val="00C26195"/>
    <w:rsid w:val="00C26734"/>
    <w:rsid w:val="00C26CB9"/>
    <w:rsid w:val="00C26E2B"/>
    <w:rsid w:val="00C2711E"/>
    <w:rsid w:val="00C27235"/>
    <w:rsid w:val="00C27293"/>
    <w:rsid w:val="00C2743E"/>
    <w:rsid w:val="00C275BE"/>
    <w:rsid w:val="00C2767D"/>
    <w:rsid w:val="00C279C3"/>
    <w:rsid w:val="00C27EBB"/>
    <w:rsid w:val="00C30065"/>
    <w:rsid w:val="00C300A8"/>
    <w:rsid w:val="00C301DE"/>
    <w:rsid w:val="00C30968"/>
    <w:rsid w:val="00C30AFE"/>
    <w:rsid w:val="00C30CB7"/>
    <w:rsid w:val="00C30D4A"/>
    <w:rsid w:val="00C3105B"/>
    <w:rsid w:val="00C31165"/>
    <w:rsid w:val="00C31326"/>
    <w:rsid w:val="00C31362"/>
    <w:rsid w:val="00C31639"/>
    <w:rsid w:val="00C31680"/>
    <w:rsid w:val="00C316FF"/>
    <w:rsid w:val="00C31882"/>
    <w:rsid w:val="00C31A1F"/>
    <w:rsid w:val="00C31A83"/>
    <w:rsid w:val="00C31BAD"/>
    <w:rsid w:val="00C3237A"/>
    <w:rsid w:val="00C32414"/>
    <w:rsid w:val="00C32455"/>
    <w:rsid w:val="00C3246B"/>
    <w:rsid w:val="00C3248E"/>
    <w:rsid w:val="00C32635"/>
    <w:rsid w:val="00C32AA6"/>
    <w:rsid w:val="00C32C3F"/>
    <w:rsid w:val="00C32CB9"/>
    <w:rsid w:val="00C33016"/>
    <w:rsid w:val="00C33487"/>
    <w:rsid w:val="00C334AA"/>
    <w:rsid w:val="00C33517"/>
    <w:rsid w:val="00C33544"/>
    <w:rsid w:val="00C33799"/>
    <w:rsid w:val="00C33B3A"/>
    <w:rsid w:val="00C3440E"/>
    <w:rsid w:val="00C3441C"/>
    <w:rsid w:val="00C34496"/>
    <w:rsid w:val="00C345EF"/>
    <w:rsid w:val="00C346A3"/>
    <w:rsid w:val="00C346DF"/>
    <w:rsid w:val="00C3482B"/>
    <w:rsid w:val="00C3485E"/>
    <w:rsid w:val="00C3486C"/>
    <w:rsid w:val="00C34AE5"/>
    <w:rsid w:val="00C34B28"/>
    <w:rsid w:val="00C34D2F"/>
    <w:rsid w:val="00C34D68"/>
    <w:rsid w:val="00C34EF5"/>
    <w:rsid w:val="00C34FB8"/>
    <w:rsid w:val="00C3506B"/>
    <w:rsid w:val="00C350B0"/>
    <w:rsid w:val="00C350CE"/>
    <w:rsid w:val="00C355DD"/>
    <w:rsid w:val="00C3567F"/>
    <w:rsid w:val="00C357AC"/>
    <w:rsid w:val="00C35920"/>
    <w:rsid w:val="00C35BD2"/>
    <w:rsid w:val="00C35C77"/>
    <w:rsid w:val="00C35CA7"/>
    <w:rsid w:val="00C35F37"/>
    <w:rsid w:val="00C35F5B"/>
    <w:rsid w:val="00C36010"/>
    <w:rsid w:val="00C3615D"/>
    <w:rsid w:val="00C363B4"/>
    <w:rsid w:val="00C36436"/>
    <w:rsid w:val="00C36449"/>
    <w:rsid w:val="00C36609"/>
    <w:rsid w:val="00C36642"/>
    <w:rsid w:val="00C36660"/>
    <w:rsid w:val="00C36888"/>
    <w:rsid w:val="00C37098"/>
    <w:rsid w:val="00C3730B"/>
    <w:rsid w:val="00C373EB"/>
    <w:rsid w:val="00C37404"/>
    <w:rsid w:val="00C37806"/>
    <w:rsid w:val="00C3780D"/>
    <w:rsid w:val="00C37AAA"/>
    <w:rsid w:val="00C37B88"/>
    <w:rsid w:val="00C37F8D"/>
    <w:rsid w:val="00C40165"/>
    <w:rsid w:val="00C4018F"/>
    <w:rsid w:val="00C40213"/>
    <w:rsid w:val="00C404CE"/>
    <w:rsid w:val="00C40A81"/>
    <w:rsid w:val="00C40A82"/>
    <w:rsid w:val="00C40E55"/>
    <w:rsid w:val="00C40E61"/>
    <w:rsid w:val="00C40FA4"/>
    <w:rsid w:val="00C40FC9"/>
    <w:rsid w:val="00C41279"/>
    <w:rsid w:val="00C41579"/>
    <w:rsid w:val="00C4184A"/>
    <w:rsid w:val="00C41B7C"/>
    <w:rsid w:val="00C41C5C"/>
    <w:rsid w:val="00C41CB7"/>
    <w:rsid w:val="00C41D1B"/>
    <w:rsid w:val="00C41E9D"/>
    <w:rsid w:val="00C41F0B"/>
    <w:rsid w:val="00C41F49"/>
    <w:rsid w:val="00C42081"/>
    <w:rsid w:val="00C42756"/>
    <w:rsid w:val="00C4289E"/>
    <w:rsid w:val="00C4290D"/>
    <w:rsid w:val="00C4294B"/>
    <w:rsid w:val="00C42B21"/>
    <w:rsid w:val="00C42C00"/>
    <w:rsid w:val="00C42F7D"/>
    <w:rsid w:val="00C432E7"/>
    <w:rsid w:val="00C435BD"/>
    <w:rsid w:val="00C43656"/>
    <w:rsid w:val="00C43C1B"/>
    <w:rsid w:val="00C43DF6"/>
    <w:rsid w:val="00C4415B"/>
    <w:rsid w:val="00C442DC"/>
    <w:rsid w:val="00C444D2"/>
    <w:rsid w:val="00C4470E"/>
    <w:rsid w:val="00C449DA"/>
    <w:rsid w:val="00C44AE1"/>
    <w:rsid w:val="00C44D76"/>
    <w:rsid w:val="00C44FD0"/>
    <w:rsid w:val="00C450C0"/>
    <w:rsid w:val="00C451E7"/>
    <w:rsid w:val="00C454BC"/>
    <w:rsid w:val="00C45872"/>
    <w:rsid w:val="00C45982"/>
    <w:rsid w:val="00C45B56"/>
    <w:rsid w:val="00C45F18"/>
    <w:rsid w:val="00C45F52"/>
    <w:rsid w:val="00C4604D"/>
    <w:rsid w:val="00C46170"/>
    <w:rsid w:val="00C46468"/>
    <w:rsid w:val="00C465B7"/>
    <w:rsid w:val="00C46951"/>
    <w:rsid w:val="00C46A0D"/>
    <w:rsid w:val="00C46D1C"/>
    <w:rsid w:val="00C47029"/>
    <w:rsid w:val="00C47472"/>
    <w:rsid w:val="00C47585"/>
    <w:rsid w:val="00C4758C"/>
    <w:rsid w:val="00C47630"/>
    <w:rsid w:val="00C47673"/>
    <w:rsid w:val="00C4778F"/>
    <w:rsid w:val="00C47804"/>
    <w:rsid w:val="00C47A82"/>
    <w:rsid w:val="00C47E20"/>
    <w:rsid w:val="00C47E98"/>
    <w:rsid w:val="00C502DE"/>
    <w:rsid w:val="00C50573"/>
    <w:rsid w:val="00C50609"/>
    <w:rsid w:val="00C50671"/>
    <w:rsid w:val="00C509AF"/>
    <w:rsid w:val="00C50A41"/>
    <w:rsid w:val="00C50E8F"/>
    <w:rsid w:val="00C50FE1"/>
    <w:rsid w:val="00C5130C"/>
    <w:rsid w:val="00C51543"/>
    <w:rsid w:val="00C51684"/>
    <w:rsid w:val="00C517B9"/>
    <w:rsid w:val="00C5193D"/>
    <w:rsid w:val="00C51B0B"/>
    <w:rsid w:val="00C5206B"/>
    <w:rsid w:val="00C52192"/>
    <w:rsid w:val="00C522F8"/>
    <w:rsid w:val="00C524E2"/>
    <w:rsid w:val="00C52879"/>
    <w:rsid w:val="00C52954"/>
    <w:rsid w:val="00C52C60"/>
    <w:rsid w:val="00C52D3B"/>
    <w:rsid w:val="00C52DDE"/>
    <w:rsid w:val="00C53133"/>
    <w:rsid w:val="00C5324C"/>
    <w:rsid w:val="00C5327E"/>
    <w:rsid w:val="00C535AD"/>
    <w:rsid w:val="00C536DF"/>
    <w:rsid w:val="00C5389A"/>
    <w:rsid w:val="00C53AB2"/>
    <w:rsid w:val="00C53AB9"/>
    <w:rsid w:val="00C53B60"/>
    <w:rsid w:val="00C53BF2"/>
    <w:rsid w:val="00C53D76"/>
    <w:rsid w:val="00C53EFE"/>
    <w:rsid w:val="00C53F14"/>
    <w:rsid w:val="00C540C0"/>
    <w:rsid w:val="00C54217"/>
    <w:rsid w:val="00C54312"/>
    <w:rsid w:val="00C5440A"/>
    <w:rsid w:val="00C54954"/>
    <w:rsid w:val="00C54B32"/>
    <w:rsid w:val="00C54CC7"/>
    <w:rsid w:val="00C55168"/>
    <w:rsid w:val="00C5533C"/>
    <w:rsid w:val="00C553CE"/>
    <w:rsid w:val="00C55DB6"/>
    <w:rsid w:val="00C55E92"/>
    <w:rsid w:val="00C55F5D"/>
    <w:rsid w:val="00C55FE1"/>
    <w:rsid w:val="00C56010"/>
    <w:rsid w:val="00C5632E"/>
    <w:rsid w:val="00C564C2"/>
    <w:rsid w:val="00C56618"/>
    <w:rsid w:val="00C567C0"/>
    <w:rsid w:val="00C568CD"/>
    <w:rsid w:val="00C56A02"/>
    <w:rsid w:val="00C56A5D"/>
    <w:rsid w:val="00C56AB1"/>
    <w:rsid w:val="00C56AFE"/>
    <w:rsid w:val="00C56BC8"/>
    <w:rsid w:val="00C57010"/>
    <w:rsid w:val="00C573BE"/>
    <w:rsid w:val="00C573DF"/>
    <w:rsid w:val="00C574E1"/>
    <w:rsid w:val="00C57619"/>
    <w:rsid w:val="00C577C3"/>
    <w:rsid w:val="00C578F4"/>
    <w:rsid w:val="00C57A45"/>
    <w:rsid w:val="00C57CB8"/>
    <w:rsid w:val="00C57D38"/>
    <w:rsid w:val="00C57E15"/>
    <w:rsid w:val="00C6027D"/>
    <w:rsid w:val="00C60436"/>
    <w:rsid w:val="00C60503"/>
    <w:rsid w:val="00C6086A"/>
    <w:rsid w:val="00C608A4"/>
    <w:rsid w:val="00C60A42"/>
    <w:rsid w:val="00C60B15"/>
    <w:rsid w:val="00C60D1A"/>
    <w:rsid w:val="00C60D81"/>
    <w:rsid w:val="00C60DDF"/>
    <w:rsid w:val="00C60E1B"/>
    <w:rsid w:val="00C60FFE"/>
    <w:rsid w:val="00C61476"/>
    <w:rsid w:val="00C61D1D"/>
    <w:rsid w:val="00C61E6D"/>
    <w:rsid w:val="00C61FFB"/>
    <w:rsid w:val="00C620B7"/>
    <w:rsid w:val="00C621FA"/>
    <w:rsid w:val="00C62334"/>
    <w:rsid w:val="00C623FD"/>
    <w:rsid w:val="00C625A4"/>
    <w:rsid w:val="00C626E0"/>
    <w:rsid w:val="00C627C7"/>
    <w:rsid w:val="00C62800"/>
    <w:rsid w:val="00C62BA5"/>
    <w:rsid w:val="00C6317A"/>
    <w:rsid w:val="00C6322D"/>
    <w:rsid w:val="00C63462"/>
    <w:rsid w:val="00C63505"/>
    <w:rsid w:val="00C636FE"/>
    <w:rsid w:val="00C6384C"/>
    <w:rsid w:val="00C639FD"/>
    <w:rsid w:val="00C63B87"/>
    <w:rsid w:val="00C63CEF"/>
    <w:rsid w:val="00C63E62"/>
    <w:rsid w:val="00C63EC2"/>
    <w:rsid w:val="00C63F4B"/>
    <w:rsid w:val="00C646C8"/>
    <w:rsid w:val="00C648DD"/>
    <w:rsid w:val="00C64930"/>
    <w:rsid w:val="00C64A72"/>
    <w:rsid w:val="00C64AB8"/>
    <w:rsid w:val="00C64D4B"/>
    <w:rsid w:val="00C64E22"/>
    <w:rsid w:val="00C64F45"/>
    <w:rsid w:val="00C65011"/>
    <w:rsid w:val="00C655A4"/>
    <w:rsid w:val="00C655C6"/>
    <w:rsid w:val="00C65644"/>
    <w:rsid w:val="00C65A84"/>
    <w:rsid w:val="00C65BB0"/>
    <w:rsid w:val="00C65D10"/>
    <w:rsid w:val="00C65D8B"/>
    <w:rsid w:val="00C65E1E"/>
    <w:rsid w:val="00C65EDF"/>
    <w:rsid w:val="00C65FD8"/>
    <w:rsid w:val="00C65FF6"/>
    <w:rsid w:val="00C663D1"/>
    <w:rsid w:val="00C663F2"/>
    <w:rsid w:val="00C664BA"/>
    <w:rsid w:val="00C665AD"/>
    <w:rsid w:val="00C66673"/>
    <w:rsid w:val="00C6685E"/>
    <w:rsid w:val="00C668CF"/>
    <w:rsid w:val="00C66906"/>
    <w:rsid w:val="00C66A90"/>
    <w:rsid w:val="00C66BA0"/>
    <w:rsid w:val="00C66EFF"/>
    <w:rsid w:val="00C66F0D"/>
    <w:rsid w:val="00C67081"/>
    <w:rsid w:val="00C670BE"/>
    <w:rsid w:val="00C67111"/>
    <w:rsid w:val="00C6712A"/>
    <w:rsid w:val="00C6739C"/>
    <w:rsid w:val="00C675E9"/>
    <w:rsid w:val="00C6763F"/>
    <w:rsid w:val="00C67D0B"/>
    <w:rsid w:val="00C67FE9"/>
    <w:rsid w:val="00C70126"/>
    <w:rsid w:val="00C70349"/>
    <w:rsid w:val="00C70474"/>
    <w:rsid w:val="00C7095C"/>
    <w:rsid w:val="00C70CCB"/>
    <w:rsid w:val="00C70DD1"/>
    <w:rsid w:val="00C70E2E"/>
    <w:rsid w:val="00C711F4"/>
    <w:rsid w:val="00C71401"/>
    <w:rsid w:val="00C7141D"/>
    <w:rsid w:val="00C71579"/>
    <w:rsid w:val="00C7170D"/>
    <w:rsid w:val="00C71797"/>
    <w:rsid w:val="00C718BA"/>
    <w:rsid w:val="00C71996"/>
    <w:rsid w:val="00C71B80"/>
    <w:rsid w:val="00C71CCF"/>
    <w:rsid w:val="00C71E3F"/>
    <w:rsid w:val="00C71FD8"/>
    <w:rsid w:val="00C720EC"/>
    <w:rsid w:val="00C7216C"/>
    <w:rsid w:val="00C7233B"/>
    <w:rsid w:val="00C725B0"/>
    <w:rsid w:val="00C727F2"/>
    <w:rsid w:val="00C72806"/>
    <w:rsid w:val="00C728A5"/>
    <w:rsid w:val="00C729BE"/>
    <w:rsid w:val="00C72C27"/>
    <w:rsid w:val="00C72DD6"/>
    <w:rsid w:val="00C730EA"/>
    <w:rsid w:val="00C7313A"/>
    <w:rsid w:val="00C7315B"/>
    <w:rsid w:val="00C732DC"/>
    <w:rsid w:val="00C73303"/>
    <w:rsid w:val="00C733C5"/>
    <w:rsid w:val="00C73417"/>
    <w:rsid w:val="00C73467"/>
    <w:rsid w:val="00C734BD"/>
    <w:rsid w:val="00C734C2"/>
    <w:rsid w:val="00C734F4"/>
    <w:rsid w:val="00C73A10"/>
    <w:rsid w:val="00C73A43"/>
    <w:rsid w:val="00C73A98"/>
    <w:rsid w:val="00C73BEC"/>
    <w:rsid w:val="00C73D18"/>
    <w:rsid w:val="00C73D5C"/>
    <w:rsid w:val="00C74094"/>
    <w:rsid w:val="00C740E5"/>
    <w:rsid w:val="00C74141"/>
    <w:rsid w:val="00C74247"/>
    <w:rsid w:val="00C742AE"/>
    <w:rsid w:val="00C74353"/>
    <w:rsid w:val="00C743AD"/>
    <w:rsid w:val="00C743AE"/>
    <w:rsid w:val="00C743DE"/>
    <w:rsid w:val="00C7452C"/>
    <w:rsid w:val="00C7461B"/>
    <w:rsid w:val="00C746E3"/>
    <w:rsid w:val="00C74701"/>
    <w:rsid w:val="00C7492D"/>
    <w:rsid w:val="00C74A4B"/>
    <w:rsid w:val="00C74D90"/>
    <w:rsid w:val="00C75062"/>
    <w:rsid w:val="00C750DE"/>
    <w:rsid w:val="00C750F3"/>
    <w:rsid w:val="00C755D4"/>
    <w:rsid w:val="00C7586F"/>
    <w:rsid w:val="00C75C16"/>
    <w:rsid w:val="00C7617C"/>
    <w:rsid w:val="00C761F1"/>
    <w:rsid w:val="00C76214"/>
    <w:rsid w:val="00C76279"/>
    <w:rsid w:val="00C762D8"/>
    <w:rsid w:val="00C7644E"/>
    <w:rsid w:val="00C76866"/>
    <w:rsid w:val="00C76B09"/>
    <w:rsid w:val="00C76C28"/>
    <w:rsid w:val="00C77030"/>
    <w:rsid w:val="00C77091"/>
    <w:rsid w:val="00C772D2"/>
    <w:rsid w:val="00C778CB"/>
    <w:rsid w:val="00C77C2D"/>
    <w:rsid w:val="00C77CA1"/>
    <w:rsid w:val="00C77D6C"/>
    <w:rsid w:val="00C77F16"/>
    <w:rsid w:val="00C8003B"/>
    <w:rsid w:val="00C802B3"/>
    <w:rsid w:val="00C803A8"/>
    <w:rsid w:val="00C80411"/>
    <w:rsid w:val="00C80570"/>
    <w:rsid w:val="00C80631"/>
    <w:rsid w:val="00C806FF"/>
    <w:rsid w:val="00C8086A"/>
    <w:rsid w:val="00C808BB"/>
    <w:rsid w:val="00C808D9"/>
    <w:rsid w:val="00C809D8"/>
    <w:rsid w:val="00C80B13"/>
    <w:rsid w:val="00C80C24"/>
    <w:rsid w:val="00C80C30"/>
    <w:rsid w:val="00C80CD4"/>
    <w:rsid w:val="00C80CEA"/>
    <w:rsid w:val="00C80D5C"/>
    <w:rsid w:val="00C80D80"/>
    <w:rsid w:val="00C810FD"/>
    <w:rsid w:val="00C811CB"/>
    <w:rsid w:val="00C8123A"/>
    <w:rsid w:val="00C81489"/>
    <w:rsid w:val="00C81552"/>
    <w:rsid w:val="00C815BB"/>
    <w:rsid w:val="00C8164F"/>
    <w:rsid w:val="00C81B44"/>
    <w:rsid w:val="00C81D26"/>
    <w:rsid w:val="00C81E0C"/>
    <w:rsid w:val="00C8205E"/>
    <w:rsid w:val="00C822ED"/>
    <w:rsid w:val="00C82365"/>
    <w:rsid w:val="00C823C4"/>
    <w:rsid w:val="00C825F8"/>
    <w:rsid w:val="00C827A5"/>
    <w:rsid w:val="00C829EE"/>
    <w:rsid w:val="00C82AB6"/>
    <w:rsid w:val="00C82B7C"/>
    <w:rsid w:val="00C82CFD"/>
    <w:rsid w:val="00C82ECD"/>
    <w:rsid w:val="00C82F74"/>
    <w:rsid w:val="00C83608"/>
    <w:rsid w:val="00C83ADE"/>
    <w:rsid w:val="00C83B50"/>
    <w:rsid w:val="00C83F40"/>
    <w:rsid w:val="00C84194"/>
    <w:rsid w:val="00C842C4"/>
    <w:rsid w:val="00C8441A"/>
    <w:rsid w:val="00C84471"/>
    <w:rsid w:val="00C84636"/>
    <w:rsid w:val="00C847AA"/>
    <w:rsid w:val="00C848C7"/>
    <w:rsid w:val="00C84AAD"/>
    <w:rsid w:val="00C84BFD"/>
    <w:rsid w:val="00C84CD9"/>
    <w:rsid w:val="00C84DAF"/>
    <w:rsid w:val="00C84E61"/>
    <w:rsid w:val="00C85000"/>
    <w:rsid w:val="00C850F7"/>
    <w:rsid w:val="00C85580"/>
    <w:rsid w:val="00C857B3"/>
    <w:rsid w:val="00C859D4"/>
    <w:rsid w:val="00C85A2E"/>
    <w:rsid w:val="00C85AB1"/>
    <w:rsid w:val="00C85C8D"/>
    <w:rsid w:val="00C85DA1"/>
    <w:rsid w:val="00C85E2B"/>
    <w:rsid w:val="00C86021"/>
    <w:rsid w:val="00C8623A"/>
    <w:rsid w:val="00C8647A"/>
    <w:rsid w:val="00C86640"/>
    <w:rsid w:val="00C86645"/>
    <w:rsid w:val="00C8666A"/>
    <w:rsid w:val="00C866EA"/>
    <w:rsid w:val="00C86806"/>
    <w:rsid w:val="00C86A46"/>
    <w:rsid w:val="00C86A79"/>
    <w:rsid w:val="00C86D8C"/>
    <w:rsid w:val="00C874D7"/>
    <w:rsid w:val="00C875FB"/>
    <w:rsid w:val="00C877C5"/>
    <w:rsid w:val="00C87AF8"/>
    <w:rsid w:val="00C87BC6"/>
    <w:rsid w:val="00C87F8F"/>
    <w:rsid w:val="00C87FDC"/>
    <w:rsid w:val="00C90016"/>
    <w:rsid w:val="00C901FC"/>
    <w:rsid w:val="00C90369"/>
    <w:rsid w:val="00C90684"/>
    <w:rsid w:val="00C90742"/>
    <w:rsid w:val="00C90990"/>
    <w:rsid w:val="00C90B5B"/>
    <w:rsid w:val="00C90C1C"/>
    <w:rsid w:val="00C90DA2"/>
    <w:rsid w:val="00C90EE0"/>
    <w:rsid w:val="00C91044"/>
    <w:rsid w:val="00C91151"/>
    <w:rsid w:val="00C911A8"/>
    <w:rsid w:val="00C91228"/>
    <w:rsid w:val="00C9143C"/>
    <w:rsid w:val="00C914D2"/>
    <w:rsid w:val="00C9165B"/>
    <w:rsid w:val="00C916F2"/>
    <w:rsid w:val="00C91729"/>
    <w:rsid w:val="00C91741"/>
    <w:rsid w:val="00C917B4"/>
    <w:rsid w:val="00C91B7E"/>
    <w:rsid w:val="00C91D19"/>
    <w:rsid w:val="00C91D3D"/>
    <w:rsid w:val="00C91D58"/>
    <w:rsid w:val="00C92076"/>
    <w:rsid w:val="00C92193"/>
    <w:rsid w:val="00C92364"/>
    <w:rsid w:val="00C92578"/>
    <w:rsid w:val="00C92642"/>
    <w:rsid w:val="00C92670"/>
    <w:rsid w:val="00C927A1"/>
    <w:rsid w:val="00C92F12"/>
    <w:rsid w:val="00C93141"/>
    <w:rsid w:val="00C9335A"/>
    <w:rsid w:val="00C9357C"/>
    <w:rsid w:val="00C93584"/>
    <w:rsid w:val="00C935B1"/>
    <w:rsid w:val="00C938CB"/>
    <w:rsid w:val="00C93BB1"/>
    <w:rsid w:val="00C93D40"/>
    <w:rsid w:val="00C93E18"/>
    <w:rsid w:val="00C94202"/>
    <w:rsid w:val="00C942D2"/>
    <w:rsid w:val="00C946BB"/>
    <w:rsid w:val="00C94712"/>
    <w:rsid w:val="00C948CF"/>
    <w:rsid w:val="00C94A14"/>
    <w:rsid w:val="00C94BCB"/>
    <w:rsid w:val="00C95327"/>
    <w:rsid w:val="00C95479"/>
    <w:rsid w:val="00C9565B"/>
    <w:rsid w:val="00C9573B"/>
    <w:rsid w:val="00C95D0F"/>
    <w:rsid w:val="00C967F9"/>
    <w:rsid w:val="00C968C9"/>
    <w:rsid w:val="00C96C8E"/>
    <w:rsid w:val="00C96C9C"/>
    <w:rsid w:val="00C96E0F"/>
    <w:rsid w:val="00C96F25"/>
    <w:rsid w:val="00C97116"/>
    <w:rsid w:val="00C97360"/>
    <w:rsid w:val="00C973BC"/>
    <w:rsid w:val="00C9775D"/>
    <w:rsid w:val="00C97956"/>
    <w:rsid w:val="00C97A41"/>
    <w:rsid w:val="00C97B99"/>
    <w:rsid w:val="00C97C92"/>
    <w:rsid w:val="00CA00ED"/>
    <w:rsid w:val="00CA02AB"/>
    <w:rsid w:val="00CA030A"/>
    <w:rsid w:val="00CA0398"/>
    <w:rsid w:val="00CA0476"/>
    <w:rsid w:val="00CA04F9"/>
    <w:rsid w:val="00CA0543"/>
    <w:rsid w:val="00CA055A"/>
    <w:rsid w:val="00CA067D"/>
    <w:rsid w:val="00CA06CF"/>
    <w:rsid w:val="00CA06D0"/>
    <w:rsid w:val="00CA0763"/>
    <w:rsid w:val="00CA085B"/>
    <w:rsid w:val="00CA0939"/>
    <w:rsid w:val="00CA0B25"/>
    <w:rsid w:val="00CA0C5D"/>
    <w:rsid w:val="00CA0E40"/>
    <w:rsid w:val="00CA1390"/>
    <w:rsid w:val="00CA14C9"/>
    <w:rsid w:val="00CA1519"/>
    <w:rsid w:val="00CA17BB"/>
    <w:rsid w:val="00CA17C5"/>
    <w:rsid w:val="00CA1D5B"/>
    <w:rsid w:val="00CA1E6E"/>
    <w:rsid w:val="00CA205E"/>
    <w:rsid w:val="00CA21E3"/>
    <w:rsid w:val="00CA2289"/>
    <w:rsid w:val="00CA2346"/>
    <w:rsid w:val="00CA2425"/>
    <w:rsid w:val="00CA2622"/>
    <w:rsid w:val="00CA2670"/>
    <w:rsid w:val="00CA29A3"/>
    <w:rsid w:val="00CA2B94"/>
    <w:rsid w:val="00CA2C78"/>
    <w:rsid w:val="00CA2FB0"/>
    <w:rsid w:val="00CA2FFF"/>
    <w:rsid w:val="00CA31AB"/>
    <w:rsid w:val="00CA34BB"/>
    <w:rsid w:val="00CA39C6"/>
    <w:rsid w:val="00CA3ACF"/>
    <w:rsid w:val="00CA3ADD"/>
    <w:rsid w:val="00CA3D36"/>
    <w:rsid w:val="00CA3D61"/>
    <w:rsid w:val="00CA3E3E"/>
    <w:rsid w:val="00CA41CA"/>
    <w:rsid w:val="00CA46BD"/>
    <w:rsid w:val="00CA4901"/>
    <w:rsid w:val="00CA49B0"/>
    <w:rsid w:val="00CA4C07"/>
    <w:rsid w:val="00CA4C6A"/>
    <w:rsid w:val="00CA50B9"/>
    <w:rsid w:val="00CA5129"/>
    <w:rsid w:val="00CA518E"/>
    <w:rsid w:val="00CA52C0"/>
    <w:rsid w:val="00CA5397"/>
    <w:rsid w:val="00CA5549"/>
    <w:rsid w:val="00CA564F"/>
    <w:rsid w:val="00CA5654"/>
    <w:rsid w:val="00CA578A"/>
    <w:rsid w:val="00CA58F6"/>
    <w:rsid w:val="00CA5B9F"/>
    <w:rsid w:val="00CA5CC6"/>
    <w:rsid w:val="00CA629A"/>
    <w:rsid w:val="00CA68C1"/>
    <w:rsid w:val="00CA6CBC"/>
    <w:rsid w:val="00CA6DF3"/>
    <w:rsid w:val="00CA7130"/>
    <w:rsid w:val="00CA7131"/>
    <w:rsid w:val="00CA76E8"/>
    <w:rsid w:val="00CA78A7"/>
    <w:rsid w:val="00CA7E3D"/>
    <w:rsid w:val="00CB02E3"/>
    <w:rsid w:val="00CB0481"/>
    <w:rsid w:val="00CB05FA"/>
    <w:rsid w:val="00CB061C"/>
    <w:rsid w:val="00CB07CC"/>
    <w:rsid w:val="00CB13F7"/>
    <w:rsid w:val="00CB142B"/>
    <w:rsid w:val="00CB1537"/>
    <w:rsid w:val="00CB1585"/>
    <w:rsid w:val="00CB1653"/>
    <w:rsid w:val="00CB1789"/>
    <w:rsid w:val="00CB186A"/>
    <w:rsid w:val="00CB1891"/>
    <w:rsid w:val="00CB18E5"/>
    <w:rsid w:val="00CB194B"/>
    <w:rsid w:val="00CB1B98"/>
    <w:rsid w:val="00CB2584"/>
    <w:rsid w:val="00CB2C64"/>
    <w:rsid w:val="00CB2CC0"/>
    <w:rsid w:val="00CB2EDB"/>
    <w:rsid w:val="00CB2FF5"/>
    <w:rsid w:val="00CB301A"/>
    <w:rsid w:val="00CB362F"/>
    <w:rsid w:val="00CB3A15"/>
    <w:rsid w:val="00CB3B39"/>
    <w:rsid w:val="00CB3B72"/>
    <w:rsid w:val="00CB3C9F"/>
    <w:rsid w:val="00CB3DC4"/>
    <w:rsid w:val="00CB3F6F"/>
    <w:rsid w:val="00CB40F9"/>
    <w:rsid w:val="00CB4175"/>
    <w:rsid w:val="00CB438A"/>
    <w:rsid w:val="00CB448D"/>
    <w:rsid w:val="00CB4797"/>
    <w:rsid w:val="00CB47A7"/>
    <w:rsid w:val="00CB4936"/>
    <w:rsid w:val="00CB493E"/>
    <w:rsid w:val="00CB4C84"/>
    <w:rsid w:val="00CB4CBC"/>
    <w:rsid w:val="00CB50EB"/>
    <w:rsid w:val="00CB52EC"/>
    <w:rsid w:val="00CB530F"/>
    <w:rsid w:val="00CB5619"/>
    <w:rsid w:val="00CB5AFD"/>
    <w:rsid w:val="00CB5DA5"/>
    <w:rsid w:val="00CB60AE"/>
    <w:rsid w:val="00CB61C8"/>
    <w:rsid w:val="00CB61D9"/>
    <w:rsid w:val="00CB62A1"/>
    <w:rsid w:val="00CB6325"/>
    <w:rsid w:val="00CB637E"/>
    <w:rsid w:val="00CB6520"/>
    <w:rsid w:val="00CB67ED"/>
    <w:rsid w:val="00CB690E"/>
    <w:rsid w:val="00CB6CD2"/>
    <w:rsid w:val="00CB6D78"/>
    <w:rsid w:val="00CB714A"/>
    <w:rsid w:val="00CB726A"/>
    <w:rsid w:val="00CB75D1"/>
    <w:rsid w:val="00CB79FD"/>
    <w:rsid w:val="00CB7B37"/>
    <w:rsid w:val="00CB7BAD"/>
    <w:rsid w:val="00CB7F8F"/>
    <w:rsid w:val="00CC0153"/>
    <w:rsid w:val="00CC01D8"/>
    <w:rsid w:val="00CC0598"/>
    <w:rsid w:val="00CC0888"/>
    <w:rsid w:val="00CC0B6B"/>
    <w:rsid w:val="00CC0F23"/>
    <w:rsid w:val="00CC1068"/>
    <w:rsid w:val="00CC130B"/>
    <w:rsid w:val="00CC137B"/>
    <w:rsid w:val="00CC14AB"/>
    <w:rsid w:val="00CC1550"/>
    <w:rsid w:val="00CC178C"/>
    <w:rsid w:val="00CC19A9"/>
    <w:rsid w:val="00CC1ACD"/>
    <w:rsid w:val="00CC1B2F"/>
    <w:rsid w:val="00CC1C9B"/>
    <w:rsid w:val="00CC220F"/>
    <w:rsid w:val="00CC2274"/>
    <w:rsid w:val="00CC229C"/>
    <w:rsid w:val="00CC2459"/>
    <w:rsid w:val="00CC24FC"/>
    <w:rsid w:val="00CC2558"/>
    <w:rsid w:val="00CC25B7"/>
    <w:rsid w:val="00CC27BE"/>
    <w:rsid w:val="00CC29CA"/>
    <w:rsid w:val="00CC2B5F"/>
    <w:rsid w:val="00CC2B9A"/>
    <w:rsid w:val="00CC2DB4"/>
    <w:rsid w:val="00CC2DE2"/>
    <w:rsid w:val="00CC2E9A"/>
    <w:rsid w:val="00CC3060"/>
    <w:rsid w:val="00CC3074"/>
    <w:rsid w:val="00CC30D5"/>
    <w:rsid w:val="00CC3764"/>
    <w:rsid w:val="00CC37DC"/>
    <w:rsid w:val="00CC37E3"/>
    <w:rsid w:val="00CC3A1B"/>
    <w:rsid w:val="00CC3A98"/>
    <w:rsid w:val="00CC3B17"/>
    <w:rsid w:val="00CC3E6D"/>
    <w:rsid w:val="00CC4146"/>
    <w:rsid w:val="00CC416D"/>
    <w:rsid w:val="00CC4209"/>
    <w:rsid w:val="00CC4401"/>
    <w:rsid w:val="00CC4427"/>
    <w:rsid w:val="00CC4790"/>
    <w:rsid w:val="00CC4A35"/>
    <w:rsid w:val="00CC4BA9"/>
    <w:rsid w:val="00CC4CE2"/>
    <w:rsid w:val="00CC52C0"/>
    <w:rsid w:val="00CC53E6"/>
    <w:rsid w:val="00CC55E9"/>
    <w:rsid w:val="00CC5789"/>
    <w:rsid w:val="00CC5921"/>
    <w:rsid w:val="00CC5981"/>
    <w:rsid w:val="00CC5C1D"/>
    <w:rsid w:val="00CC5E6B"/>
    <w:rsid w:val="00CC5E8A"/>
    <w:rsid w:val="00CC610D"/>
    <w:rsid w:val="00CC613A"/>
    <w:rsid w:val="00CC6422"/>
    <w:rsid w:val="00CC6499"/>
    <w:rsid w:val="00CC6580"/>
    <w:rsid w:val="00CC66DA"/>
    <w:rsid w:val="00CC6CFE"/>
    <w:rsid w:val="00CC6E6E"/>
    <w:rsid w:val="00CC6F20"/>
    <w:rsid w:val="00CC6FEE"/>
    <w:rsid w:val="00CC72EE"/>
    <w:rsid w:val="00CC7391"/>
    <w:rsid w:val="00CC7406"/>
    <w:rsid w:val="00CC7A19"/>
    <w:rsid w:val="00CC7A66"/>
    <w:rsid w:val="00CC7AD1"/>
    <w:rsid w:val="00CC7B60"/>
    <w:rsid w:val="00CC7B7C"/>
    <w:rsid w:val="00CC7DB2"/>
    <w:rsid w:val="00CC7E5F"/>
    <w:rsid w:val="00CC7EEE"/>
    <w:rsid w:val="00CD00C3"/>
    <w:rsid w:val="00CD029C"/>
    <w:rsid w:val="00CD0359"/>
    <w:rsid w:val="00CD06C6"/>
    <w:rsid w:val="00CD0867"/>
    <w:rsid w:val="00CD08ED"/>
    <w:rsid w:val="00CD0C26"/>
    <w:rsid w:val="00CD0E7F"/>
    <w:rsid w:val="00CD0F99"/>
    <w:rsid w:val="00CD10D6"/>
    <w:rsid w:val="00CD1114"/>
    <w:rsid w:val="00CD120F"/>
    <w:rsid w:val="00CD1216"/>
    <w:rsid w:val="00CD129C"/>
    <w:rsid w:val="00CD1684"/>
    <w:rsid w:val="00CD1A46"/>
    <w:rsid w:val="00CD1C1D"/>
    <w:rsid w:val="00CD1E36"/>
    <w:rsid w:val="00CD1E43"/>
    <w:rsid w:val="00CD1F32"/>
    <w:rsid w:val="00CD1F5E"/>
    <w:rsid w:val="00CD201B"/>
    <w:rsid w:val="00CD2131"/>
    <w:rsid w:val="00CD2135"/>
    <w:rsid w:val="00CD21E7"/>
    <w:rsid w:val="00CD257D"/>
    <w:rsid w:val="00CD2829"/>
    <w:rsid w:val="00CD286E"/>
    <w:rsid w:val="00CD29E3"/>
    <w:rsid w:val="00CD2C1F"/>
    <w:rsid w:val="00CD2FB1"/>
    <w:rsid w:val="00CD3207"/>
    <w:rsid w:val="00CD33C4"/>
    <w:rsid w:val="00CD33F5"/>
    <w:rsid w:val="00CD344D"/>
    <w:rsid w:val="00CD3726"/>
    <w:rsid w:val="00CD3826"/>
    <w:rsid w:val="00CD382D"/>
    <w:rsid w:val="00CD3F51"/>
    <w:rsid w:val="00CD405A"/>
    <w:rsid w:val="00CD445D"/>
    <w:rsid w:val="00CD44D1"/>
    <w:rsid w:val="00CD44DD"/>
    <w:rsid w:val="00CD455C"/>
    <w:rsid w:val="00CD4577"/>
    <w:rsid w:val="00CD4961"/>
    <w:rsid w:val="00CD4995"/>
    <w:rsid w:val="00CD4A4F"/>
    <w:rsid w:val="00CD4E31"/>
    <w:rsid w:val="00CD4EC1"/>
    <w:rsid w:val="00CD4F41"/>
    <w:rsid w:val="00CD5053"/>
    <w:rsid w:val="00CD51A2"/>
    <w:rsid w:val="00CD528B"/>
    <w:rsid w:val="00CD5558"/>
    <w:rsid w:val="00CD568D"/>
    <w:rsid w:val="00CD58C5"/>
    <w:rsid w:val="00CD5AC6"/>
    <w:rsid w:val="00CD5C8D"/>
    <w:rsid w:val="00CD5FE5"/>
    <w:rsid w:val="00CD61FA"/>
    <w:rsid w:val="00CD6322"/>
    <w:rsid w:val="00CD664E"/>
    <w:rsid w:val="00CD67B8"/>
    <w:rsid w:val="00CD70AE"/>
    <w:rsid w:val="00CD746F"/>
    <w:rsid w:val="00CD74A7"/>
    <w:rsid w:val="00CD79A1"/>
    <w:rsid w:val="00CD7B26"/>
    <w:rsid w:val="00CD7D24"/>
    <w:rsid w:val="00CD7DA1"/>
    <w:rsid w:val="00CE02C0"/>
    <w:rsid w:val="00CE0318"/>
    <w:rsid w:val="00CE040D"/>
    <w:rsid w:val="00CE0658"/>
    <w:rsid w:val="00CE0975"/>
    <w:rsid w:val="00CE09DC"/>
    <w:rsid w:val="00CE0BBA"/>
    <w:rsid w:val="00CE0E25"/>
    <w:rsid w:val="00CE1091"/>
    <w:rsid w:val="00CE151C"/>
    <w:rsid w:val="00CE1583"/>
    <w:rsid w:val="00CE1762"/>
    <w:rsid w:val="00CE17CD"/>
    <w:rsid w:val="00CE18EB"/>
    <w:rsid w:val="00CE1910"/>
    <w:rsid w:val="00CE1B3B"/>
    <w:rsid w:val="00CE1C24"/>
    <w:rsid w:val="00CE1EB0"/>
    <w:rsid w:val="00CE217B"/>
    <w:rsid w:val="00CE22A6"/>
    <w:rsid w:val="00CE238B"/>
    <w:rsid w:val="00CE28A5"/>
    <w:rsid w:val="00CE293E"/>
    <w:rsid w:val="00CE2CBC"/>
    <w:rsid w:val="00CE39CB"/>
    <w:rsid w:val="00CE3A8D"/>
    <w:rsid w:val="00CE3B1A"/>
    <w:rsid w:val="00CE3D29"/>
    <w:rsid w:val="00CE3F45"/>
    <w:rsid w:val="00CE4108"/>
    <w:rsid w:val="00CE44B1"/>
    <w:rsid w:val="00CE4527"/>
    <w:rsid w:val="00CE463F"/>
    <w:rsid w:val="00CE4958"/>
    <w:rsid w:val="00CE4ABD"/>
    <w:rsid w:val="00CE4CA9"/>
    <w:rsid w:val="00CE4D1B"/>
    <w:rsid w:val="00CE4D96"/>
    <w:rsid w:val="00CE4FC5"/>
    <w:rsid w:val="00CE5079"/>
    <w:rsid w:val="00CE51BC"/>
    <w:rsid w:val="00CE51E9"/>
    <w:rsid w:val="00CE5253"/>
    <w:rsid w:val="00CE5301"/>
    <w:rsid w:val="00CE530E"/>
    <w:rsid w:val="00CE539E"/>
    <w:rsid w:val="00CE53DE"/>
    <w:rsid w:val="00CE57FF"/>
    <w:rsid w:val="00CE5C73"/>
    <w:rsid w:val="00CE5C80"/>
    <w:rsid w:val="00CE5DEB"/>
    <w:rsid w:val="00CE5FE5"/>
    <w:rsid w:val="00CE60B4"/>
    <w:rsid w:val="00CE6186"/>
    <w:rsid w:val="00CE66B3"/>
    <w:rsid w:val="00CE699F"/>
    <w:rsid w:val="00CE6C0A"/>
    <w:rsid w:val="00CE6CFF"/>
    <w:rsid w:val="00CE6D68"/>
    <w:rsid w:val="00CE6DF8"/>
    <w:rsid w:val="00CE6FBA"/>
    <w:rsid w:val="00CE783A"/>
    <w:rsid w:val="00CE7877"/>
    <w:rsid w:val="00CE7922"/>
    <w:rsid w:val="00CE7A2F"/>
    <w:rsid w:val="00CE7A9D"/>
    <w:rsid w:val="00CE7AE8"/>
    <w:rsid w:val="00CE7EE4"/>
    <w:rsid w:val="00CF00D5"/>
    <w:rsid w:val="00CF0249"/>
    <w:rsid w:val="00CF075D"/>
    <w:rsid w:val="00CF07D3"/>
    <w:rsid w:val="00CF0A04"/>
    <w:rsid w:val="00CF0AED"/>
    <w:rsid w:val="00CF0B4F"/>
    <w:rsid w:val="00CF0C1D"/>
    <w:rsid w:val="00CF0C1E"/>
    <w:rsid w:val="00CF123E"/>
    <w:rsid w:val="00CF127B"/>
    <w:rsid w:val="00CF132C"/>
    <w:rsid w:val="00CF191C"/>
    <w:rsid w:val="00CF196B"/>
    <w:rsid w:val="00CF19DE"/>
    <w:rsid w:val="00CF1BE2"/>
    <w:rsid w:val="00CF1E3C"/>
    <w:rsid w:val="00CF1E44"/>
    <w:rsid w:val="00CF2148"/>
    <w:rsid w:val="00CF2294"/>
    <w:rsid w:val="00CF23F3"/>
    <w:rsid w:val="00CF2429"/>
    <w:rsid w:val="00CF24E3"/>
    <w:rsid w:val="00CF257E"/>
    <w:rsid w:val="00CF2759"/>
    <w:rsid w:val="00CF2769"/>
    <w:rsid w:val="00CF2920"/>
    <w:rsid w:val="00CF29BD"/>
    <w:rsid w:val="00CF2C6D"/>
    <w:rsid w:val="00CF2E60"/>
    <w:rsid w:val="00CF2E79"/>
    <w:rsid w:val="00CF3126"/>
    <w:rsid w:val="00CF34B9"/>
    <w:rsid w:val="00CF34C0"/>
    <w:rsid w:val="00CF3526"/>
    <w:rsid w:val="00CF35F2"/>
    <w:rsid w:val="00CF36E6"/>
    <w:rsid w:val="00CF378C"/>
    <w:rsid w:val="00CF3AB0"/>
    <w:rsid w:val="00CF3AE7"/>
    <w:rsid w:val="00CF3ECB"/>
    <w:rsid w:val="00CF4077"/>
    <w:rsid w:val="00CF4648"/>
    <w:rsid w:val="00CF4823"/>
    <w:rsid w:val="00CF4935"/>
    <w:rsid w:val="00CF4BD9"/>
    <w:rsid w:val="00CF4E63"/>
    <w:rsid w:val="00CF4FB3"/>
    <w:rsid w:val="00CF516D"/>
    <w:rsid w:val="00CF55C1"/>
    <w:rsid w:val="00CF57B7"/>
    <w:rsid w:val="00CF5A14"/>
    <w:rsid w:val="00CF5BB9"/>
    <w:rsid w:val="00CF5C00"/>
    <w:rsid w:val="00CF5E89"/>
    <w:rsid w:val="00CF5ECE"/>
    <w:rsid w:val="00CF61D3"/>
    <w:rsid w:val="00CF628F"/>
    <w:rsid w:val="00CF6382"/>
    <w:rsid w:val="00CF6408"/>
    <w:rsid w:val="00CF648D"/>
    <w:rsid w:val="00CF64A3"/>
    <w:rsid w:val="00CF66F0"/>
    <w:rsid w:val="00CF677D"/>
    <w:rsid w:val="00CF6991"/>
    <w:rsid w:val="00CF6A5F"/>
    <w:rsid w:val="00CF6C4B"/>
    <w:rsid w:val="00CF70EE"/>
    <w:rsid w:val="00CF7350"/>
    <w:rsid w:val="00CF7564"/>
    <w:rsid w:val="00CF7584"/>
    <w:rsid w:val="00CF7967"/>
    <w:rsid w:val="00CF7A03"/>
    <w:rsid w:val="00CF7A0A"/>
    <w:rsid w:val="00CF7A18"/>
    <w:rsid w:val="00CF7A52"/>
    <w:rsid w:val="00CF7EBC"/>
    <w:rsid w:val="00CF7F01"/>
    <w:rsid w:val="00D000B6"/>
    <w:rsid w:val="00D00590"/>
    <w:rsid w:val="00D0078B"/>
    <w:rsid w:val="00D00999"/>
    <w:rsid w:val="00D00B2F"/>
    <w:rsid w:val="00D00B58"/>
    <w:rsid w:val="00D00CF9"/>
    <w:rsid w:val="00D00E18"/>
    <w:rsid w:val="00D01178"/>
    <w:rsid w:val="00D01312"/>
    <w:rsid w:val="00D013EE"/>
    <w:rsid w:val="00D01476"/>
    <w:rsid w:val="00D014C8"/>
    <w:rsid w:val="00D014F8"/>
    <w:rsid w:val="00D01628"/>
    <w:rsid w:val="00D01879"/>
    <w:rsid w:val="00D01907"/>
    <w:rsid w:val="00D0197F"/>
    <w:rsid w:val="00D01EC7"/>
    <w:rsid w:val="00D020FD"/>
    <w:rsid w:val="00D02232"/>
    <w:rsid w:val="00D0228E"/>
    <w:rsid w:val="00D022E8"/>
    <w:rsid w:val="00D02396"/>
    <w:rsid w:val="00D0240E"/>
    <w:rsid w:val="00D024A3"/>
    <w:rsid w:val="00D0256E"/>
    <w:rsid w:val="00D0264E"/>
    <w:rsid w:val="00D02777"/>
    <w:rsid w:val="00D027B2"/>
    <w:rsid w:val="00D028AD"/>
    <w:rsid w:val="00D0298E"/>
    <w:rsid w:val="00D02AB1"/>
    <w:rsid w:val="00D02F56"/>
    <w:rsid w:val="00D02FF3"/>
    <w:rsid w:val="00D03087"/>
    <w:rsid w:val="00D032F9"/>
    <w:rsid w:val="00D035BB"/>
    <w:rsid w:val="00D036AA"/>
    <w:rsid w:val="00D0388C"/>
    <w:rsid w:val="00D039F5"/>
    <w:rsid w:val="00D03C2C"/>
    <w:rsid w:val="00D03C3D"/>
    <w:rsid w:val="00D03CFF"/>
    <w:rsid w:val="00D03E96"/>
    <w:rsid w:val="00D04027"/>
    <w:rsid w:val="00D04146"/>
    <w:rsid w:val="00D04684"/>
    <w:rsid w:val="00D04A81"/>
    <w:rsid w:val="00D04B29"/>
    <w:rsid w:val="00D04C43"/>
    <w:rsid w:val="00D05A23"/>
    <w:rsid w:val="00D05C8B"/>
    <w:rsid w:val="00D05D4F"/>
    <w:rsid w:val="00D05D62"/>
    <w:rsid w:val="00D061F5"/>
    <w:rsid w:val="00D0634D"/>
    <w:rsid w:val="00D063CB"/>
    <w:rsid w:val="00D066CA"/>
    <w:rsid w:val="00D0685B"/>
    <w:rsid w:val="00D06A64"/>
    <w:rsid w:val="00D06B06"/>
    <w:rsid w:val="00D06CCF"/>
    <w:rsid w:val="00D07216"/>
    <w:rsid w:val="00D072CE"/>
    <w:rsid w:val="00D074A5"/>
    <w:rsid w:val="00D0761F"/>
    <w:rsid w:val="00D0782A"/>
    <w:rsid w:val="00D07970"/>
    <w:rsid w:val="00D07B4F"/>
    <w:rsid w:val="00D07D5D"/>
    <w:rsid w:val="00D101DE"/>
    <w:rsid w:val="00D101E4"/>
    <w:rsid w:val="00D10275"/>
    <w:rsid w:val="00D105C8"/>
    <w:rsid w:val="00D107D9"/>
    <w:rsid w:val="00D10CFD"/>
    <w:rsid w:val="00D10EDC"/>
    <w:rsid w:val="00D10EEA"/>
    <w:rsid w:val="00D110DA"/>
    <w:rsid w:val="00D1111B"/>
    <w:rsid w:val="00D112C7"/>
    <w:rsid w:val="00D11327"/>
    <w:rsid w:val="00D11405"/>
    <w:rsid w:val="00D11462"/>
    <w:rsid w:val="00D1181B"/>
    <w:rsid w:val="00D11953"/>
    <w:rsid w:val="00D11AB7"/>
    <w:rsid w:val="00D11B79"/>
    <w:rsid w:val="00D11D0D"/>
    <w:rsid w:val="00D11E5D"/>
    <w:rsid w:val="00D11F6C"/>
    <w:rsid w:val="00D11FE8"/>
    <w:rsid w:val="00D12073"/>
    <w:rsid w:val="00D12088"/>
    <w:rsid w:val="00D120F4"/>
    <w:rsid w:val="00D12345"/>
    <w:rsid w:val="00D12392"/>
    <w:rsid w:val="00D1244D"/>
    <w:rsid w:val="00D12460"/>
    <w:rsid w:val="00D124AC"/>
    <w:rsid w:val="00D12775"/>
    <w:rsid w:val="00D12961"/>
    <w:rsid w:val="00D12A5E"/>
    <w:rsid w:val="00D12DE3"/>
    <w:rsid w:val="00D1316E"/>
    <w:rsid w:val="00D1323E"/>
    <w:rsid w:val="00D1350C"/>
    <w:rsid w:val="00D13680"/>
    <w:rsid w:val="00D1393F"/>
    <w:rsid w:val="00D14146"/>
    <w:rsid w:val="00D1428F"/>
    <w:rsid w:val="00D143A6"/>
    <w:rsid w:val="00D1447C"/>
    <w:rsid w:val="00D14685"/>
    <w:rsid w:val="00D1487D"/>
    <w:rsid w:val="00D14F43"/>
    <w:rsid w:val="00D14FFA"/>
    <w:rsid w:val="00D15061"/>
    <w:rsid w:val="00D1511B"/>
    <w:rsid w:val="00D1532A"/>
    <w:rsid w:val="00D153AD"/>
    <w:rsid w:val="00D155B0"/>
    <w:rsid w:val="00D1563A"/>
    <w:rsid w:val="00D1597F"/>
    <w:rsid w:val="00D15B9E"/>
    <w:rsid w:val="00D1601D"/>
    <w:rsid w:val="00D1612D"/>
    <w:rsid w:val="00D164DF"/>
    <w:rsid w:val="00D16544"/>
    <w:rsid w:val="00D165A9"/>
    <w:rsid w:val="00D16D86"/>
    <w:rsid w:val="00D16E4A"/>
    <w:rsid w:val="00D16F78"/>
    <w:rsid w:val="00D17084"/>
    <w:rsid w:val="00D17150"/>
    <w:rsid w:val="00D171C6"/>
    <w:rsid w:val="00D173D1"/>
    <w:rsid w:val="00D17525"/>
    <w:rsid w:val="00D17655"/>
    <w:rsid w:val="00D1788F"/>
    <w:rsid w:val="00D1789B"/>
    <w:rsid w:val="00D17A08"/>
    <w:rsid w:val="00D17C03"/>
    <w:rsid w:val="00D17C1A"/>
    <w:rsid w:val="00D2000B"/>
    <w:rsid w:val="00D201A7"/>
    <w:rsid w:val="00D2052B"/>
    <w:rsid w:val="00D205E9"/>
    <w:rsid w:val="00D20772"/>
    <w:rsid w:val="00D208C7"/>
    <w:rsid w:val="00D209A6"/>
    <w:rsid w:val="00D20A28"/>
    <w:rsid w:val="00D20D19"/>
    <w:rsid w:val="00D20E4E"/>
    <w:rsid w:val="00D212D1"/>
    <w:rsid w:val="00D21402"/>
    <w:rsid w:val="00D21415"/>
    <w:rsid w:val="00D2146C"/>
    <w:rsid w:val="00D214C3"/>
    <w:rsid w:val="00D21623"/>
    <w:rsid w:val="00D21640"/>
    <w:rsid w:val="00D218DF"/>
    <w:rsid w:val="00D21E68"/>
    <w:rsid w:val="00D22139"/>
    <w:rsid w:val="00D22437"/>
    <w:rsid w:val="00D2244F"/>
    <w:rsid w:val="00D227B5"/>
    <w:rsid w:val="00D22884"/>
    <w:rsid w:val="00D22B19"/>
    <w:rsid w:val="00D22B4A"/>
    <w:rsid w:val="00D22CB2"/>
    <w:rsid w:val="00D22F03"/>
    <w:rsid w:val="00D2301F"/>
    <w:rsid w:val="00D23156"/>
    <w:rsid w:val="00D231ED"/>
    <w:rsid w:val="00D23583"/>
    <w:rsid w:val="00D237C0"/>
    <w:rsid w:val="00D238DA"/>
    <w:rsid w:val="00D23A13"/>
    <w:rsid w:val="00D23AC7"/>
    <w:rsid w:val="00D23BE0"/>
    <w:rsid w:val="00D23DAC"/>
    <w:rsid w:val="00D2400C"/>
    <w:rsid w:val="00D24317"/>
    <w:rsid w:val="00D2444D"/>
    <w:rsid w:val="00D24937"/>
    <w:rsid w:val="00D24ACA"/>
    <w:rsid w:val="00D24AE9"/>
    <w:rsid w:val="00D24B13"/>
    <w:rsid w:val="00D24C0A"/>
    <w:rsid w:val="00D24CFC"/>
    <w:rsid w:val="00D24D40"/>
    <w:rsid w:val="00D2528D"/>
    <w:rsid w:val="00D252FD"/>
    <w:rsid w:val="00D253F6"/>
    <w:rsid w:val="00D254DC"/>
    <w:rsid w:val="00D254E9"/>
    <w:rsid w:val="00D2562D"/>
    <w:rsid w:val="00D25743"/>
    <w:rsid w:val="00D258D9"/>
    <w:rsid w:val="00D25C2F"/>
    <w:rsid w:val="00D25C5B"/>
    <w:rsid w:val="00D25F83"/>
    <w:rsid w:val="00D25FCA"/>
    <w:rsid w:val="00D262A5"/>
    <w:rsid w:val="00D263D9"/>
    <w:rsid w:val="00D26479"/>
    <w:rsid w:val="00D265E0"/>
    <w:rsid w:val="00D26725"/>
    <w:rsid w:val="00D269EB"/>
    <w:rsid w:val="00D26CF3"/>
    <w:rsid w:val="00D272E6"/>
    <w:rsid w:val="00D27799"/>
    <w:rsid w:val="00D27DEA"/>
    <w:rsid w:val="00D27E92"/>
    <w:rsid w:val="00D27FBA"/>
    <w:rsid w:val="00D30033"/>
    <w:rsid w:val="00D30050"/>
    <w:rsid w:val="00D3009D"/>
    <w:rsid w:val="00D30419"/>
    <w:rsid w:val="00D306CB"/>
    <w:rsid w:val="00D30716"/>
    <w:rsid w:val="00D30911"/>
    <w:rsid w:val="00D30A3B"/>
    <w:rsid w:val="00D30E88"/>
    <w:rsid w:val="00D30F63"/>
    <w:rsid w:val="00D31074"/>
    <w:rsid w:val="00D31286"/>
    <w:rsid w:val="00D313F2"/>
    <w:rsid w:val="00D31C6F"/>
    <w:rsid w:val="00D31C88"/>
    <w:rsid w:val="00D31DCD"/>
    <w:rsid w:val="00D31F59"/>
    <w:rsid w:val="00D32114"/>
    <w:rsid w:val="00D323AB"/>
    <w:rsid w:val="00D323B5"/>
    <w:rsid w:val="00D32568"/>
    <w:rsid w:val="00D32AA0"/>
    <w:rsid w:val="00D32B92"/>
    <w:rsid w:val="00D32BB7"/>
    <w:rsid w:val="00D32DD7"/>
    <w:rsid w:val="00D32FCA"/>
    <w:rsid w:val="00D331CA"/>
    <w:rsid w:val="00D331E4"/>
    <w:rsid w:val="00D3320A"/>
    <w:rsid w:val="00D33235"/>
    <w:rsid w:val="00D332CD"/>
    <w:rsid w:val="00D3359C"/>
    <w:rsid w:val="00D33653"/>
    <w:rsid w:val="00D33741"/>
    <w:rsid w:val="00D338CC"/>
    <w:rsid w:val="00D33936"/>
    <w:rsid w:val="00D33EE1"/>
    <w:rsid w:val="00D33FDF"/>
    <w:rsid w:val="00D34114"/>
    <w:rsid w:val="00D342EC"/>
    <w:rsid w:val="00D34308"/>
    <w:rsid w:val="00D34383"/>
    <w:rsid w:val="00D3456C"/>
    <w:rsid w:val="00D346EB"/>
    <w:rsid w:val="00D347F9"/>
    <w:rsid w:val="00D34BCA"/>
    <w:rsid w:val="00D34E7F"/>
    <w:rsid w:val="00D34EC6"/>
    <w:rsid w:val="00D34FFA"/>
    <w:rsid w:val="00D351BA"/>
    <w:rsid w:val="00D352E3"/>
    <w:rsid w:val="00D353A8"/>
    <w:rsid w:val="00D35558"/>
    <w:rsid w:val="00D3577D"/>
    <w:rsid w:val="00D357C4"/>
    <w:rsid w:val="00D35BDD"/>
    <w:rsid w:val="00D35C89"/>
    <w:rsid w:val="00D35CDE"/>
    <w:rsid w:val="00D35D3B"/>
    <w:rsid w:val="00D36136"/>
    <w:rsid w:val="00D36192"/>
    <w:rsid w:val="00D36240"/>
    <w:rsid w:val="00D36381"/>
    <w:rsid w:val="00D368DA"/>
    <w:rsid w:val="00D368DE"/>
    <w:rsid w:val="00D36C0C"/>
    <w:rsid w:val="00D36CCF"/>
    <w:rsid w:val="00D36D28"/>
    <w:rsid w:val="00D36E54"/>
    <w:rsid w:val="00D37112"/>
    <w:rsid w:val="00D37193"/>
    <w:rsid w:val="00D37213"/>
    <w:rsid w:val="00D3736C"/>
    <w:rsid w:val="00D3757E"/>
    <w:rsid w:val="00D3759C"/>
    <w:rsid w:val="00D3770B"/>
    <w:rsid w:val="00D37847"/>
    <w:rsid w:val="00D37A99"/>
    <w:rsid w:val="00D37AD6"/>
    <w:rsid w:val="00D37D3A"/>
    <w:rsid w:val="00D37D43"/>
    <w:rsid w:val="00D37F30"/>
    <w:rsid w:val="00D40096"/>
    <w:rsid w:val="00D40135"/>
    <w:rsid w:val="00D401CC"/>
    <w:rsid w:val="00D403C0"/>
    <w:rsid w:val="00D40448"/>
    <w:rsid w:val="00D405CB"/>
    <w:rsid w:val="00D4062B"/>
    <w:rsid w:val="00D406B2"/>
    <w:rsid w:val="00D4070C"/>
    <w:rsid w:val="00D40A3D"/>
    <w:rsid w:val="00D40C4F"/>
    <w:rsid w:val="00D40EE3"/>
    <w:rsid w:val="00D40F14"/>
    <w:rsid w:val="00D40FCD"/>
    <w:rsid w:val="00D4113A"/>
    <w:rsid w:val="00D4114A"/>
    <w:rsid w:val="00D4131F"/>
    <w:rsid w:val="00D4132F"/>
    <w:rsid w:val="00D41449"/>
    <w:rsid w:val="00D41608"/>
    <w:rsid w:val="00D41643"/>
    <w:rsid w:val="00D416A2"/>
    <w:rsid w:val="00D417FC"/>
    <w:rsid w:val="00D41C46"/>
    <w:rsid w:val="00D41E7C"/>
    <w:rsid w:val="00D41EC5"/>
    <w:rsid w:val="00D41ED0"/>
    <w:rsid w:val="00D41FDB"/>
    <w:rsid w:val="00D4200A"/>
    <w:rsid w:val="00D42245"/>
    <w:rsid w:val="00D42362"/>
    <w:rsid w:val="00D4265B"/>
    <w:rsid w:val="00D42896"/>
    <w:rsid w:val="00D42C4E"/>
    <w:rsid w:val="00D42DAF"/>
    <w:rsid w:val="00D42F1D"/>
    <w:rsid w:val="00D42FDD"/>
    <w:rsid w:val="00D43053"/>
    <w:rsid w:val="00D43307"/>
    <w:rsid w:val="00D43473"/>
    <w:rsid w:val="00D4379C"/>
    <w:rsid w:val="00D4390D"/>
    <w:rsid w:val="00D43DD1"/>
    <w:rsid w:val="00D43F0F"/>
    <w:rsid w:val="00D440C5"/>
    <w:rsid w:val="00D44336"/>
    <w:rsid w:val="00D44546"/>
    <w:rsid w:val="00D445A4"/>
    <w:rsid w:val="00D4478F"/>
    <w:rsid w:val="00D447CA"/>
    <w:rsid w:val="00D4493F"/>
    <w:rsid w:val="00D44C5C"/>
    <w:rsid w:val="00D44CFC"/>
    <w:rsid w:val="00D44EE0"/>
    <w:rsid w:val="00D44F95"/>
    <w:rsid w:val="00D44FBD"/>
    <w:rsid w:val="00D44FCC"/>
    <w:rsid w:val="00D4501B"/>
    <w:rsid w:val="00D4502F"/>
    <w:rsid w:val="00D4513A"/>
    <w:rsid w:val="00D45577"/>
    <w:rsid w:val="00D458DE"/>
    <w:rsid w:val="00D45984"/>
    <w:rsid w:val="00D45A52"/>
    <w:rsid w:val="00D45B20"/>
    <w:rsid w:val="00D45D20"/>
    <w:rsid w:val="00D45DA1"/>
    <w:rsid w:val="00D45F28"/>
    <w:rsid w:val="00D45FE0"/>
    <w:rsid w:val="00D4617A"/>
    <w:rsid w:val="00D46337"/>
    <w:rsid w:val="00D46367"/>
    <w:rsid w:val="00D463DA"/>
    <w:rsid w:val="00D466CD"/>
    <w:rsid w:val="00D4673D"/>
    <w:rsid w:val="00D46A5E"/>
    <w:rsid w:val="00D4716C"/>
    <w:rsid w:val="00D472A3"/>
    <w:rsid w:val="00D47368"/>
    <w:rsid w:val="00D4791A"/>
    <w:rsid w:val="00D47985"/>
    <w:rsid w:val="00D47A87"/>
    <w:rsid w:val="00D47A88"/>
    <w:rsid w:val="00D47B44"/>
    <w:rsid w:val="00D47B71"/>
    <w:rsid w:val="00D47BE1"/>
    <w:rsid w:val="00D47CF8"/>
    <w:rsid w:val="00D47F4D"/>
    <w:rsid w:val="00D47F7B"/>
    <w:rsid w:val="00D500C1"/>
    <w:rsid w:val="00D501BF"/>
    <w:rsid w:val="00D501D6"/>
    <w:rsid w:val="00D50279"/>
    <w:rsid w:val="00D5035E"/>
    <w:rsid w:val="00D503B4"/>
    <w:rsid w:val="00D503BE"/>
    <w:rsid w:val="00D503FD"/>
    <w:rsid w:val="00D508FB"/>
    <w:rsid w:val="00D50966"/>
    <w:rsid w:val="00D50BFC"/>
    <w:rsid w:val="00D50C86"/>
    <w:rsid w:val="00D50CAE"/>
    <w:rsid w:val="00D50F9D"/>
    <w:rsid w:val="00D51362"/>
    <w:rsid w:val="00D51377"/>
    <w:rsid w:val="00D515CA"/>
    <w:rsid w:val="00D51675"/>
    <w:rsid w:val="00D519CA"/>
    <w:rsid w:val="00D51A0B"/>
    <w:rsid w:val="00D51B30"/>
    <w:rsid w:val="00D51B6B"/>
    <w:rsid w:val="00D51E84"/>
    <w:rsid w:val="00D52080"/>
    <w:rsid w:val="00D520EE"/>
    <w:rsid w:val="00D5229A"/>
    <w:rsid w:val="00D52620"/>
    <w:rsid w:val="00D52878"/>
    <w:rsid w:val="00D52BE6"/>
    <w:rsid w:val="00D52D38"/>
    <w:rsid w:val="00D52E83"/>
    <w:rsid w:val="00D53031"/>
    <w:rsid w:val="00D53052"/>
    <w:rsid w:val="00D53071"/>
    <w:rsid w:val="00D530A7"/>
    <w:rsid w:val="00D533C8"/>
    <w:rsid w:val="00D53489"/>
    <w:rsid w:val="00D535CC"/>
    <w:rsid w:val="00D53A22"/>
    <w:rsid w:val="00D53C8D"/>
    <w:rsid w:val="00D53E77"/>
    <w:rsid w:val="00D53FD0"/>
    <w:rsid w:val="00D543B0"/>
    <w:rsid w:val="00D5442D"/>
    <w:rsid w:val="00D547F7"/>
    <w:rsid w:val="00D547FA"/>
    <w:rsid w:val="00D54853"/>
    <w:rsid w:val="00D54A75"/>
    <w:rsid w:val="00D54C68"/>
    <w:rsid w:val="00D54F44"/>
    <w:rsid w:val="00D550A2"/>
    <w:rsid w:val="00D550A3"/>
    <w:rsid w:val="00D550C4"/>
    <w:rsid w:val="00D5522F"/>
    <w:rsid w:val="00D553B8"/>
    <w:rsid w:val="00D554B8"/>
    <w:rsid w:val="00D5587D"/>
    <w:rsid w:val="00D55D56"/>
    <w:rsid w:val="00D56084"/>
    <w:rsid w:val="00D560C0"/>
    <w:rsid w:val="00D5621D"/>
    <w:rsid w:val="00D56270"/>
    <w:rsid w:val="00D56545"/>
    <w:rsid w:val="00D5655A"/>
    <w:rsid w:val="00D56767"/>
    <w:rsid w:val="00D569BC"/>
    <w:rsid w:val="00D56BB7"/>
    <w:rsid w:val="00D570DF"/>
    <w:rsid w:val="00D57523"/>
    <w:rsid w:val="00D57733"/>
    <w:rsid w:val="00D5797B"/>
    <w:rsid w:val="00D57B9D"/>
    <w:rsid w:val="00D57DAD"/>
    <w:rsid w:val="00D57ECF"/>
    <w:rsid w:val="00D600A3"/>
    <w:rsid w:val="00D60607"/>
    <w:rsid w:val="00D607BC"/>
    <w:rsid w:val="00D60952"/>
    <w:rsid w:val="00D609D6"/>
    <w:rsid w:val="00D60EE0"/>
    <w:rsid w:val="00D6154C"/>
    <w:rsid w:val="00D6167A"/>
    <w:rsid w:val="00D6170F"/>
    <w:rsid w:val="00D61767"/>
    <w:rsid w:val="00D6219C"/>
    <w:rsid w:val="00D621FF"/>
    <w:rsid w:val="00D6233E"/>
    <w:rsid w:val="00D623A7"/>
    <w:rsid w:val="00D62439"/>
    <w:rsid w:val="00D625ED"/>
    <w:rsid w:val="00D62ADD"/>
    <w:rsid w:val="00D62D80"/>
    <w:rsid w:val="00D62EDC"/>
    <w:rsid w:val="00D62FF6"/>
    <w:rsid w:val="00D6348F"/>
    <w:rsid w:val="00D634D0"/>
    <w:rsid w:val="00D6355D"/>
    <w:rsid w:val="00D635F7"/>
    <w:rsid w:val="00D6376F"/>
    <w:rsid w:val="00D63915"/>
    <w:rsid w:val="00D63C8D"/>
    <w:rsid w:val="00D63CCE"/>
    <w:rsid w:val="00D63E7B"/>
    <w:rsid w:val="00D6415D"/>
    <w:rsid w:val="00D641E1"/>
    <w:rsid w:val="00D643AA"/>
    <w:rsid w:val="00D6458F"/>
    <w:rsid w:val="00D649E0"/>
    <w:rsid w:val="00D64C72"/>
    <w:rsid w:val="00D64DAC"/>
    <w:rsid w:val="00D64FE7"/>
    <w:rsid w:val="00D65053"/>
    <w:rsid w:val="00D65091"/>
    <w:rsid w:val="00D65225"/>
    <w:rsid w:val="00D65494"/>
    <w:rsid w:val="00D65A4A"/>
    <w:rsid w:val="00D65BC9"/>
    <w:rsid w:val="00D65CB2"/>
    <w:rsid w:val="00D65D1B"/>
    <w:rsid w:val="00D66073"/>
    <w:rsid w:val="00D662FD"/>
    <w:rsid w:val="00D66537"/>
    <w:rsid w:val="00D66595"/>
    <w:rsid w:val="00D66873"/>
    <w:rsid w:val="00D668EE"/>
    <w:rsid w:val="00D66921"/>
    <w:rsid w:val="00D66A4D"/>
    <w:rsid w:val="00D66C08"/>
    <w:rsid w:val="00D66CE9"/>
    <w:rsid w:val="00D66D39"/>
    <w:rsid w:val="00D66F4D"/>
    <w:rsid w:val="00D66FD9"/>
    <w:rsid w:val="00D670E6"/>
    <w:rsid w:val="00D6710B"/>
    <w:rsid w:val="00D6729E"/>
    <w:rsid w:val="00D675E6"/>
    <w:rsid w:val="00D676F4"/>
    <w:rsid w:val="00D6771F"/>
    <w:rsid w:val="00D67883"/>
    <w:rsid w:val="00D67924"/>
    <w:rsid w:val="00D6797A"/>
    <w:rsid w:val="00D70184"/>
    <w:rsid w:val="00D702C3"/>
    <w:rsid w:val="00D70494"/>
    <w:rsid w:val="00D70552"/>
    <w:rsid w:val="00D70789"/>
    <w:rsid w:val="00D70C8A"/>
    <w:rsid w:val="00D70E3D"/>
    <w:rsid w:val="00D70F50"/>
    <w:rsid w:val="00D7126C"/>
    <w:rsid w:val="00D714D3"/>
    <w:rsid w:val="00D715F1"/>
    <w:rsid w:val="00D716BB"/>
    <w:rsid w:val="00D7175A"/>
    <w:rsid w:val="00D71884"/>
    <w:rsid w:val="00D71AD5"/>
    <w:rsid w:val="00D71B3B"/>
    <w:rsid w:val="00D71C18"/>
    <w:rsid w:val="00D71CB4"/>
    <w:rsid w:val="00D71EB3"/>
    <w:rsid w:val="00D7206B"/>
    <w:rsid w:val="00D72179"/>
    <w:rsid w:val="00D72258"/>
    <w:rsid w:val="00D7229F"/>
    <w:rsid w:val="00D72506"/>
    <w:rsid w:val="00D72534"/>
    <w:rsid w:val="00D727A1"/>
    <w:rsid w:val="00D72B37"/>
    <w:rsid w:val="00D72C8A"/>
    <w:rsid w:val="00D72D9B"/>
    <w:rsid w:val="00D72FB3"/>
    <w:rsid w:val="00D72FF1"/>
    <w:rsid w:val="00D73006"/>
    <w:rsid w:val="00D73159"/>
    <w:rsid w:val="00D73334"/>
    <w:rsid w:val="00D7342F"/>
    <w:rsid w:val="00D73508"/>
    <w:rsid w:val="00D736A5"/>
    <w:rsid w:val="00D736B1"/>
    <w:rsid w:val="00D736C0"/>
    <w:rsid w:val="00D739C6"/>
    <w:rsid w:val="00D73C91"/>
    <w:rsid w:val="00D73CBB"/>
    <w:rsid w:val="00D73EFF"/>
    <w:rsid w:val="00D74017"/>
    <w:rsid w:val="00D74212"/>
    <w:rsid w:val="00D74458"/>
    <w:rsid w:val="00D74808"/>
    <w:rsid w:val="00D74883"/>
    <w:rsid w:val="00D749DD"/>
    <w:rsid w:val="00D74A6B"/>
    <w:rsid w:val="00D74AC2"/>
    <w:rsid w:val="00D74C35"/>
    <w:rsid w:val="00D74EB0"/>
    <w:rsid w:val="00D74F9B"/>
    <w:rsid w:val="00D74F9C"/>
    <w:rsid w:val="00D750A6"/>
    <w:rsid w:val="00D7512C"/>
    <w:rsid w:val="00D751CA"/>
    <w:rsid w:val="00D751F5"/>
    <w:rsid w:val="00D75217"/>
    <w:rsid w:val="00D75871"/>
    <w:rsid w:val="00D7590F"/>
    <w:rsid w:val="00D759D9"/>
    <w:rsid w:val="00D75B69"/>
    <w:rsid w:val="00D75BD3"/>
    <w:rsid w:val="00D75C85"/>
    <w:rsid w:val="00D75CD5"/>
    <w:rsid w:val="00D75E53"/>
    <w:rsid w:val="00D7615C"/>
    <w:rsid w:val="00D761D7"/>
    <w:rsid w:val="00D762FF"/>
    <w:rsid w:val="00D76413"/>
    <w:rsid w:val="00D7657E"/>
    <w:rsid w:val="00D76C4F"/>
    <w:rsid w:val="00D76D5B"/>
    <w:rsid w:val="00D773F6"/>
    <w:rsid w:val="00D774F8"/>
    <w:rsid w:val="00D7755E"/>
    <w:rsid w:val="00D776E7"/>
    <w:rsid w:val="00D77CE1"/>
    <w:rsid w:val="00D77EA1"/>
    <w:rsid w:val="00D77F23"/>
    <w:rsid w:val="00D77FA7"/>
    <w:rsid w:val="00D801E6"/>
    <w:rsid w:val="00D802E9"/>
    <w:rsid w:val="00D808B6"/>
    <w:rsid w:val="00D80AD4"/>
    <w:rsid w:val="00D80C31"/>
    <w:rsid w:val="00D80D23"/>
    <w:rsid w:val="00D80E95"/>
    <w:rsid w:val="00D80F29"/>
    <w:rsid w:val="00D81006"/>
    <w:rsid w:val="00D815AD"/>
    <w:rsid w:val="00D815D3"/>
    <w:rsid w:val="00D81811"/>
    <w:rsid w:val="00D81816"/>
    <w:rsid w:val="00D81E55"/>
    <w:rsid w:val="00D821D6"/>
    <w:rsid w:val="00D825B4"/>
    <w:rsid w:val="00D826AF"/>
    <w:rsid w:val="00D8288C"/>
    <w:rsid w:val="00D829FC"/>
    <w:rsid w:val="00D82A72"/>
    <w:rsid w:val="00D82C91"/>
    <w:rsid w:val="00D82D3C"/>
    <w:rsid w:val="00D82D5C"/>
    <w:rsid w:val="00D82D89"/>
    <w:rsid w:val="00D82F90"/>
    <w:rsid w:val="00D83061"/>
    <w:rsid w:val="00D832A0"/>
    <w:rsid w:val="00D834EB"/>
    <w:rsid w:val="00D8366E"/>
    <w:rsid w:val="00D837CC"/>
    <w:rsid w:val="00D8394C"/>
    <w:rsid w:val="00D83DA7"/>
    <w:rsid w:val="00D83EDA"/>
    <w:rsid w:val="00D83FF5"/>
    <w:rsid w:val="00D841DA"/>
    <w:rsid w:val="00D84202"/>
    <w:rsid w:val="00D84287"/>
    <w:rsid w:val="00D842A9"/>
    <w:rsid w:val="00D8440B"/>
    <w:rsid w:val="00D84540"/>
    <w:rsid w:val="00D84737"/>
    <w:rsid w:val="00D8482D"/>
    <w:rsid w:val="00D848FB"/>
    <w:rsid w:val="00D84A11"/>
    <w:rsid w:val="00D84BB8"/>
    <w:rsid w:val="00D84C5B"/>
    <w:rsid w:val="00D84CF9"/>
    <w:rsid w:val="00D84DFB"/>
    <w:rsid w:val="00D8502B"/>
    <w:rsid w:val="00D852CD"/>
    <w:rsid w:val="00D85576"/>
    <w:rsid w:val="00D85BA4"/>
    <w:rsid w:val="00D85C0A"/>
    <w:rsid w:val="00D85C4B"/>
    <w:rsid w:val="00D85D4C"/>
    <w:rsid w:val="00D8612F"/>
    <w:rsid w:val="00D865A0"/>
    <w:rsid w:val="00D868D1"/>
    <w:rsid w:val="00D869AF"/>
    <w:rsid w:val="00D86A07"/>
    <w:rsid w:val="00D86E4B"/>
    <w:rsid w:val="00D86F17"/>
    <w:rsid w:val="00D870C8"/>
    <w:rsid w:val="00D871BD"/>
    <w:rsid w:val="00D879D4"/>
    <w:rsid w:val="00D87AFC"/>
    <w:rsid w:val="00D87B5B"/>
    <w:rsid w:val="00D87B7E"/>
    <w:rsid w:val="00D87CC5"/>
    <w:rsid w:val="00D87CF9"/>
    <w:rsid w:val="00D87DA9"/>
    <w:rsid w:val="00D87E0E"/>
    <w:rsid w:val="00D87EDE"/>
    <w:rsid w:val="00D87EE2"/>
    <w:rsid w:val="00D87F41"/>
    <w:rsid w:val="00D87F78"/>
    <w:rsid w:val="00D87F8A"/>
    <w:rsid w:val="00D90091"/>
    <w:rsid w:val="00D901C9"/>
    <w:rsid w:val="00D90548"/>
    <w:rsid w:val="00D909FA"/>
    <w:rsid w:val="00D90C5A"/>
    <w:rsid w:val="00D90CC7"/>
    <w:rsid w:val="00D91096"/>
    <w:rsid w:val="00D91104"/>
    <w:rsid w:val="00D91318"/>
    <w:rsid w:val="00D914F1"/>
    <w:rsid w:val="00D9155D"/>
    <w:rsid w:val="00D916BF"/>
    <w:rsid w:val="00D9189E"/>
    <w:rsid w:val="00D919A8"/>
    <w:rsid w:val="00D91BA5"/>
    <w:rsid w:val="00D91CE6"/>
    <w:rsid w:val="00D91E45"/>
    <w:rsid w:val="00D92139"/>
    <w:rsid w:val="00D92191"/>
    <w:rsid w:val="00D922C2"/>
    <w:rsid w:val="00D924B6"/>
    <w:rsid w:val="00D92502"/>
    <w:rsid w:val="00D92551"/>
    <w:rsid w:val="00D926C7"/>
    <w:rsid w:val="00D92782"/>
    <w:rsid w:val="00D9304C"/>
    <w:rsid w:val="00D9305F"/>
    <w:rsid w:val="00D931F8"/>
    <w:rsid w:val="00D93296"/>
    <w:rsid w:val="00D939AD"/>
    <w:rsid w:val="00D93CDA"/>
    <w:rsid w:val="00D93D3A"/>
    <w:rsid w:val="00D93E21"/>
    <w:rsid w:val="00D93EA8"/>
    <w:rsid w:val="00D93EB7"/>
    <w:rsid w:val="00D94028"/>
    <w:rsid w:val="00D942CE"/>
    <w:rsid w:val="00D943A6"/>
    <w:rsid w:val="00D946AF"/>
    <w:rsid w:val="00D94CED"/>
    <w:rsid w:val="00D950B3"/>
    <w:rsid w:val="00D950E1"/>
    <w:rsid w:val="00D950EB"/>
    <w:rsid w:val="00D9524D"/>
    <w:rsid w:val="00D952EC"/>
    <w:rsid w:val="00D9541A"/>
    <w:rsid w:val="00D955F2"/>
    <w:rsid w:val="00D9584B"/>
    <w:rsid w:val="00D9589B"/>
    <w:rsid w:val="00D958C8"/>
    <w:rsid w:val="00D95B8A"/>
    <w:rsid w:val="00D95E62"/>
    <w:rsid w:val="00D96051"/>
    <w:rsid w:val="00D963E0"/>
    <w:rsid w:val="00D964D6"/>
    <w:rsid w:val="00D9651A"/>
    <w:rsid w:val="00D96552"/>
    <w:rsid w:val="00D966C2"/>
    <w:rsid w:val="00D968EE"/>
    <w:rsid w:val="00D96B07"/>
    <w:rsid w:val="00D96B9F"/>
    <w:rsid w:val="00D96C94"/>
    <w:rsid w:val="00D96DBA"/>
    <w:rsid w:val="00D96E21"/>
    <w:rsid w:val="00D9701E"/>
    <w:rsid w:val="00D974F5"/>
    <w:rsid w:val="00D97641"/>
    <w:rsid w:val="00D977B0"/>
    <w:rsid w:val="00D9798F"/>
    <w:rsid w:val="00D97B45"/>
    <w:rsid w:val="00D97E31"/>
    <w:rsid w:val="00DA04B8"/>
    <w:rsid w:val="00DA04FF"/>
    <w:rsid w:val="00DA0741"/>
    <w:rsid w:val="00DA07E4"/>
    <w:rsid w:val="00DA08EC"/>
    <w:rsid w:val="00DA0AA3"/>
    <w:rsid w:val="00DA0B3D"/>
    <w:rsid w:val="00DA0D43"/>
    <w:rsid w:val="00DA0F6E"/>
    <w:rsid w:val="00DA0FC4"/>
    <w:rsid w:val="00DA12ED"/>
    <w:rsid w:val="00DA15C1"/>
    <w:rsid w:val="00DA17DE"/>
    <w:rsid w:val="00DA19AE"/>
    <w:rsid w:val="00DA1A4C"/>
    <w:rsid w:val="00DA1AA6"/>
    <w:rsid w:val="00DA1D42"/>
    <w:rsid w:val="00DA1ED4"/>
    <w:rsid w:val="00DA23D7"/>
    <w:rsid w:val="00DA2B38"/>
    <w:rsid w:val="00DA2E01"/>
    <w:rsid w:val="00DA3287"/>
    <w:rsid w:val="00DA32BE"/>
    <w:rsid w:val="00DA32C0"/>
    <w:rsid w:val="00DA348E"/>
    <w:rsid w:val="00DA36D3"/>
    <w:rsid w:val="00DA39D6"/>
    <w:rsid w:val="00DA3A5E"/>
    <w:rsid w:val="00DA3D40"/>
    <w:rsid w:val="00DA4062"/>
    <w:rsid w:val="00DA432B"/>
    <w:rsid w:val="00DA44C4"/>
    <w:rsid w:val="00DA4772"/>
    <w:rsid w:val="00DA48BB"/>
    <w:rsid w:val="00DA492C"/>
    <w:rsid w:val="00DA4933"/>
    <w:rsid w:val="00DA4988"/>
    <w:rsid w:val="00DA4A9F"/>
    <w:rsid w:val="00DA4C52"/>
    <w:rsid w:val="00DA4FE9"/>
    <w:rsid w:val="00DA50CD"/>
    <w:rsid w:val="00DA525D"/>
    <w:rsid w:val="00DA5296"/>
    <w:rsid w:val="00DA52DA"/>
    <w:rsid w:val="00DA5494"/>
    <w:rsid w:val="00DA551A"/>
    <w:rsid w:val="00DA5A0D"/>
    <w:rsid w:val="00DA5C6F"/>
    <w:rsid w:val="00DA60D0"/>
    <w:rsid w:val="00DA6430"/>
    <w:rsid w:val="00DA64B4"/>
    <w:rsid w:val="00DA663A"/>
    <w:rsid w:val="00DA6BE2"/>
    <w:rsid w:val="00DA6C3D"/>
    <w:rsid w:val="00DA6F27"/>
    <w:rsid w:val="00DA7117"/>
    <w:rsid w:val="00DA7311"/>
    <w:rsid w:val="00DA7341"/>
    <w:rsid w:val="00DA7397"/>
    <w:rsid w:val="00DA76B0"/>
    <w:rsid w:val="00DA7A13"/>
    <w:rsid w:val="00DA7BEB"/>
    <w:rsid w:val="00DA7CEC"/>
    <w:rsid w:val="00DA7E78"/>
    <w:rsid w:val="00DA7EEC"/>
    <w:rsid w:val="00DB0029"/>
    <w:rsid w:val="00DB008F"/>
    <w:rsid w:val="00DB0120"/>
    <w:rsid w:val="00DB014A"/>
    <w:rsid w:val="00DB0262"/>
    <w:rsid w:val="00DB0864"/>
    <w:rsid w:val="00DB09A6"/>
    <w:rsid w:val="00DB09EB"/>
    <w:rsid w:val="00DB0E0A"/>
    <w:rsid w:val="00DB0E6D"/>
    <w:rsid w:val="00DB0FB2"/>
    <w:rsid w:val="00DB12F7"/>
    <w:rsid w:val="00DB14D3"/>
    <w:rsid w:val="00DB1555"/>
    <w:rsid w:val="00DB15D2"/>
    <w:rsid w:val="00DB16E8"/>
    <w:rsid w:val="00DB19DC"/>
    <w:rsid w:val="00DB1AB9"/>
    <w:rsid w:val="00DB1D2D"/>
    <w:rsid w:val="00DB1FC1"/>
    <w:rsid w:val="00DB1FDB"/>
    <w:rsid w:val="00DB2227"/>
    <w:rsid w:val="00DB22CB"/>
    <w:rsid w:val="00DB273D"/>
    <w:rsid w:val="00DB278F"/>
    <w:rsid w:val="00DB2814"/>
    <w:rsid w:val="00DB28F3"/>
    <w:rsid w:val="00DB2B5B"/>
    <w:rsid w:val="00DB2C73"/>
    <w:rsid w:val="00DB2D10"/>
    <w:rsid w:val="00DB2DDB"/>
    <w:rsid w:val="00DB30FF"/>
    <w:rsid w:val="00DB3123"/>
    <w:rsid w:val="00DB3405"/>
    <w:rsid w:val="00DB3A18"/>
    <w:rsid w:val="00DB3C2C"/>
    <w:rsid w:val="00DB3DF1"/>
    <w:rsid w:val="00DB4006"/>
    <w:rsid w:val="00DB4476"/>
    <w:rsid w:val="00DB44BD"/>
    <w:rsid w:val="00DB4B41"/>
    <w:rsid w:val="00DB4B4E"/>
    <w:rsid w:val="00DB5195"/>
    <w:rsid w:val="00DB51C4"/>
    <w:rsid w:val="00DB591A"/>
    <w:rsid w:val="00DB5A09"/>
    <w:rsid w:val="00DB5B45"/>
    <w:rsid w:val="00DB5C36"/>
    <w:rsid w:val="00DB5CBC"/>
    <w:rsid w:val="00DB5D1B"/>
    <w:rsid w:val="00DB5F52"/>
    <w:rsid w:val="00DB66D5"/>
    <w:rsid w:val="00DB6706"/>
    <w:rsid w:val="00DB67EA"/>
    <w:rsid w:val="00DB695B"/>
    <w:rsid w:val="00DB695E"/>
    <w:rsid w:val="00DB6B53"/>
    <w:rsid w:val="00DB6F11"/>
    <w:rsid w:val="00DB7038"/>
    <w:rsid w:val="00DB708A"/>
    <w:rsid w:val="00DB7292"/>
    <w:rsid w:val="00DB7403"/>
    <w:rsid w:val="00DB7429"/>
    <w:rsid w:val="00DB7437"/>
    <w:rsid w:val="00DB79D3"/>
    <w:rsid w:val="00DB7B4A"/>
    <w:rsid w:val="00DB7CC6"/>
    <w:rsid w:val="00DB7CDC"/>
    <w:rsid w:val="00DB7DB1"/>
    <w:rsid w:val="00DB7EE0"/>
    <w:rsid w:val="00DB7F9C"/>
    <w:rsid w:val="00DB7FEE"/>
    <w:rsid w:val="00DC0140"/>
    <w:rsid w:val="00DC0319"/>
    <w:rsid w:val="00DC03C7"/>
    <w:rsid w:val="00DC0566"/>
    <w:rsid w:val="00DC0580"/>
    <w:rsid w:val="00DC073F"/>
    <w:rsid w:val="00DC0A15"/>
    <w:rsid w:val="00DC0D69"/>
    <w:rsid w:val="00DC0DDE"/>
    <w:rsid w:val="00DC0EAF"/>
    <w:rsid w:val="00DC110B"/>
    <w:rsid w:val="00DC14D1"/>
    <w:rsid w:val="00DC15B0"/>
    <w:rsid w:val="00DC15F5"/>
    <w:rsid w:val="00DC17DB"/>
    <w:rsid w:val="00DC1873"/>
    <w:rsid w:val="00DC19B3"/>
    <w:rsid w:val="00DC1A1A"/>
    <w:rsid w:val="00DC1C94"/>
    <w:rsid w:val="00DC1CEA"/>
    <w:rsid w:val="00DC1D96"/>
    <w:rsid w:val="00DC1E89"/>
    <w:rsid w:val="00DC1E95"/>
    <w:rsid w:val="00DC1FC1"/>
    <w:rsid w:val="00DC235C"/>
    <w:rsid w:val="00DC2386"/>
    <w:rsid w:val="00DC243A"/>
    <w:rsid w:val="00DC2956"/>
    <w:rsid w:val="00DC29F4"/>
    <w:rsid w:val="00DC2D50"/>
    <w:rsid w:val="00DC34F5"/>
    <w:rsid w:val="00DC377A"/>
    <w:rsid w:val="00DC3898"/>
    <w:rsid w:val="00DC3D51"/>
    <w:rsid w:val="00DC3FDF"/>
    <w:rsid w:val="00DC4334"/>
    <w:rsid w:val="00DC4505"/>
    <w:rsid w:val="00DC46BC"/>
    <w:rsid w:val="00DC47CE"/>
    <w:rsid w:val="00DC4B4D"/>
    <w:rsid w:val="00DC4BB8"/>
    <w:rsid w:val="00DC4C20"/>
    <w:rsid w:val="00DC4ED1"/>
    <w:rsid w:val="00DC4F9D"/>
    <w:rsid w:val="00DC52B6"/>
    <w:rsid w:val="00DC52DC"/>
    <w:rsid w:val="00DC5601"/>
    <w:rsid w:val="00DC5622"/>
    <w:rsid w:val="00DC5651"/>
    <w:rsid w:val="00DC5674"/>
    <w:rsid w:val="00DC58CB"/>
    <w:rsid w:val="00DC5B87"/>
    <w:rsid w:val="00DC5C55"/>
    <w:rsid w:val="00DC5ECD"/>
    <w:rsid w:val="00DC608F"/>
    <w:rsid w:val="00DC61C9"/>
    <w:rsid w:val="00DC620C"/>
    <w:rsid w:val="00DC64C3"/>
    <w:rsid w:val="00DC65C9"/>
    <w:rsid w:val="00DC6976"/>
    <w:rsid w:val="00DC697A"/>
    <w:rsid w:val="00DC6BFC"/>
    <w:rsid w:val="00DC7098"/>
    <w:rsid w:val="00DC71F3"/>
    <w:rsid w:val="00DC765E"/>
    <w:rsid w:val="00DC7705"/>
    <w:rsid w:val="00DC792A"/>
    <w:rsid w:val="00DC7F39"/>
    <w:rsid w:val="00DD01B1"/>
    <w:rsid w:val="00DD02F5"/>
    <w:rsid w:val="00DD03B1"/>
    <w:rsid w:val="00DD05B0"/>
    <w:rsid w:val="00DD05C7"/>
    <w:rsid w:val="00DD06D0"/>
    <w:rsid w:val="00DD0B58"/>
    <w:rsid w:val="00DD0FE1"/>
    <w:rsid w:val="00DD1370"/>
    <w:rsid w:val="00DD1440"/>
    <w:rsid w:val="00DD17B6"/>
    <w:rsid w:val="00DD194D"/>
    <w:rsid w:val="00DD1B03"/>
    <w:rsid w:val="00DD1C48"/>
    <w:rsid w:val="00DD1DCA"/>
    <w:rsid w:val="00DD1E95"/>
    <w:rsid w:val="00DD23D4"/>
    <w:rsid w:val="00DD274D"/>
    <w:rsid w:val="00DD2993"/>
    <w:rsid w:val="00DD2C0D"/>
    <w:rsid w:val="00DD2FD6"/>
    <w:rsid w:val="00DD35AC"/>
    <w:rsid w:val="00DD36FE"/>
    <w:rsid w:val="00DD3757"/>
    <w:rsid w:val="00DD3BA2"/>
    <w:rsid w:val="00DD3D15"/>
    <w:rsid w:val="00DD3F02"/>
    <w:rsid w:val="00DD3FFA"/>
    <w:rsid w:val="00DD406C"/>
    <w:rsid w:val="00DD41FE"/>
    <w:rsid w:val="00DD4329"/>
    <w:rsid w:val="00DD4B32"/>
    <w:rsid w:val="00DD4D42"/>
    <w:rsid w:val="00DD4F7C"/>
    <w:rsid w:val="00DD4FE1"/>
    <w:rsid w:val="00DD50DF"/>
    <w:rsid w:val="00DD5377"/>
    <w:rsid w:val="00DD554F"/>
    <w:rsid w:val="00DD5908"/>
    <w:rsid w:val="00DD5C1E"/>
    <w:rsid w:val="00DD5CB4"/>
    <w:rsid w:val="00DD5F41"/>
    <w:rsid w:val="00DD601D"/>
    <w:rsid w:val="00DD6049"/>
    <w:rsid w:val="00DD6479"/>
    <w:rsid w:val="00DD6875"/>
    <w:rsid w:val="00DD68DA"/>
    <w:rsid w:val="00DD6979"/>
    <w:rsid w:val="00DD6E24"/>
    <w:rsid w:val="00DD711D"/>
    <w:rsid w:val="00DD736A"/>
    <w:rsid w:val="00DD73C0"/>
    <w:rsid w:val="00DD75EC"/>
    <w:rsid w:val="00DD7670"/>
    <w:rsid w:val="00DD76AD"/>
    <w:rsid w:val="00DD770C"/>
    <w:rsid w:val="00DD79E6"/>
    <w:rsid w:val="00DD7F1D"/>
    <w:rsid w:val="00DE0042"/>
    <w:rsid w:val="00DE02C5"/>
    <w:rsid w:val="00DE043E"/>
    <w:rsid w:val="00DE057B"/>
    <w:rsid w:val="00DE07F4"/>
    <w:rsid w:val="00DE099C"/>
    <w:rsid w:val="00DE0C69"/>
    <w:rsid w:val="00DE0D5E"/>
    <w:rsid w:val="00DE0E30"/>
    <w:rsid w:val="00DE0F80"/>
    <w:rsid w:val="00DE157E"/>
    <w:rsid w:val="00DE16CA"/>
    <w:rsid w:val="00DE17F5"/>
    <w:rsid w:val="00DE1975"/>
    <w:rsid w:val="00DE1AAE"/>
    <w:rsid w:val="00DE1AE2"/>
    <w:rsid w:val="00DE1C4C"/>
    <w:rsid w:val="00DE1DDC"/>
    <w:rsid w:val="00DE1E10"/>
    <w:rsid w:val="00DE1F32"/>
    <w:rsid w:val="00DE2007"/>
    <w:rsid w:val="00DE2139"/>
    <w:rsid w:val="00DE2249"/>
    <w:rsid w:val="00DE25B2"/>
    <w:rsid w:val="00DE276B"/>
    <w:rsid w:val="00DE295F"/>
    <w:rsid w:val="00DE2990"/>
    <w:rsid w:val="00DE2997"/>
    <w:rsid w:val="00DE29DB"/>
    <w:rsid w:val="00DE2BB0"/>
    <w:rsid w:val="00DE2CE5"/>
    <w:rsid w:val="00DE2E36"/>
    <w:rsid w:val="00DE2F89"/>
    <w:rsid w:val="00DE3172"/>
    <w:rsid w:val="00DE37DF"/>
    <w:rsid w:val="00DE3957"/>
    <w:rsid w:val="00DE39DF"/>
    <w:rsid w:val="00DE3AAE"/>
    <w:rsid w:val="00DE3AFC"/>
    <w:rsid w:val="00DE3B96"/>
    <w:rsid w:val="00DE3CE2"/>
    <w:rsid w:val="00DE3E19"/>
    <w:rsid w:val="00DE3FC9"/>
    <w:rsid w:val="00DE425D"/>
    <w:rsid w:val="00DE42EE"/>
    <w:rsid w:val="00DE4675"/>
    <w:rsid w:val="00DE4752"/>
    <w:rsid w:val="00DE48E4"/>
    <w:rsid w:val="00DE4A4F"/>
    <w:rsid w:val="00DE4B2E"/>
    <w:rsid w:val="00DE4BFE"/>
    <w:rsid w:val="00DE4D28"/>
    <w:rsid w:val="00DE4E83"/>
    <w:rsid w:val="00DE5024"/>
    <w:rsid w:val="00DE544C"/>
    <w:rsid w:val="00DE575D"/>
    <w:rsid w:val="00DE5F5E"/>
    <w:rsid w:val="00DE60A2"/>
    <w:rsid w:val="00DE6174"/>
    <w:rsid w:val="00DE627D"/>
    <w:rsid w:val="00DE6626"/>
    <w:rsid w:val="00DE6AC1"/>
    <w:rsid w:val="00DE6BBD"/>
    <w:rsid w:val="00DE6C4F"/>
    <w:rsid w:val="00DE6D8B"/>
    <w:rsid w:val="00DE6F0A"/>
    <w:rsid w:val="00DE6F1B"/>
    <w:rsid w:val="00DE6F55"/>
    <w:rsid w:val="00DE73BB"/>
    <w:rsid w:val="00DE7402"/>
    <w:rsid w:val="00DE7461"/>
    <w:rsid w:val="00DE7543"/>
    <w:rsid w:val="00DE7629"/>
    <w:rsid w:val="00DE7713"/>
    <w:rsid w:val="00DE78B0"/>
    <w:rsid w:val="00DE7986"/>
    <w:rsid w:val="00DE7B61"/>
    <w:rsid w:val="00DE7BC6"/>
    <w:rsid w:val="00DE7BDD"/>
    <w:rsid w:val="00DE7C42"/>
    <w:rsid w:val="00DE7D6D"/>
    <w:rsid w:val="00DF005A"/>
    <w:rsid w:val="00DF026D"/>
    <w:rsid w:val="00DF0B54"/>
    <w:rsid w:val="00DF0CC1"/>
    <w:rsid w:val="00DF0EC6"/>
    <w:rsid w:val="00DF126A"/>
    <w:rsid w:val="00DF15DC"/>
    <w:rsid w:val="00DF168E"/>
    <w:rsid w:val="00DF16E8"/>
    <w:rsid w:val="00DF1940"/>
    <w:rsid w:val="00DF19F3"/>
    <w:rsid w:val="00DF1A6C"/>
    <w:rsid w:val="00DF1AAD"/>
    <w:rsid w:val="00DF1AF4"/>
    <w:rsid w:val="00DF21A9"/>
    <w:rsid w:val="00DF21B7"/>
    <w:rsid w:val="00DF234D"/>
    <w:rsid w:val="00DF24D6"/>
    <w:rsid w:val="00DF25B3"/>
    <w:rsid w:val="00DF26D7"/>
    <w:rsid w:val="00DF2783"/>
    <w:rsid w:val="00DF2E55"/>
    <w:rsid w:val="00DF303E"/>
    <w:rsid w:val="00DF30B4"/>
    <w:rsid w:val="00DF31C0"/>
    <w:rsid w:val="00DF35EB"/>
    <w:rsid w:val="00DF369B"/>
    <w:rsid w:val="00DF38C2"/>
    <w:rsid w:val="00DF3B36"/>
    <w:rsid w:val="00DF3C36"/>
    <w:rsid w:val="00DF42EB"/>
    <w:rsid w:val="00DF42F7"/>
    <w:rsid w:val="00DF435E"/>
    <w:rsid w:val="00DF44B4"/>
    <w:rsid w:val="00DF44B8"/>
    <w:rsid w:val="00DF4684"/>
    <w:rsid w:val="00DF49FC"/>
    <w:rsid w:val="00DF4B03"/>
    <w:rsid w:val="00DF512F"/>
    <w:rsid w:val="00DF517F"/>
    <w:rsid w:val="00DF51B4"/>
    <w:rsid w:val="00DF5202"/>
    <w:rsid w:val="00DF5233"/>
    <w:rsid w:val="00DF5572"/>
    <w:rsid w:val="00DF5590"/>
    <w:rsid w:val="00DF5908"/>
    <w:rsid w:val="00DF5BAC"/>
    <w:rsid w:val="00DF61D5"/>
    <w:rsid w:val="00DF6238"/>
    <w:rsid w:val="00DF625C"/>
    <w:rsid w:val="00DF6303"/>
    <w:rsid w:val="00DF641B"/>
    <w:rsid w:val="00DF6421"/>
    <w:rsid w:val="00DF64B4"/>
    <w:rsid w:val="00DF650C"/>
    <w:rsid w:val="00DF65E5"/>
    <w:rsid w:val="00DF6636"/>
    <w:rsid w:val="00DF67FE"/>
    <w:rsid w:val="00DF69F4"/>
    <w:rsid w:val="00DF6A1D"/>
    <w:rsid w:val="00DF6B4F"/>
    <w:rsid w:val="00DF6C3B"/>
    <w:rsid w:val="00DF718A"/>
    <w:rsid w:val="00DF71AF"/>
    <w:rsid w:val="00DF7242"/>
    <w:rsid w:val="00DF76F5"/>
    <w:rsid w:val="00DF77B1"/>
    <w:rsid w:val="00DF7888"/>
    <w:rsid w:val="00DF78DC"/>
    <w:rsid w:val="00DF7F7F"/>
    <w:rsid w:val="00E000DA"/>
    <w:rsid w:val="00E000FD"/>
    <w:rsid w:val="00E00101"/>
    <w:rsid w:val="00E001D3"/>
    <w:rsid w:val="00E0059B"/>
    <w:rsid w:val="00E00610"/>
    <w:rsid w:val="00E0066E"/>
    <w:rsid w:val="00E00806"/>
    <w:rsid w:val="00E00E76"/>
    <w:rsid w:val="00E00EE0"/>
    <w:rsid w:val="00E00FB5"/>
    <w:rsid w:val="00E0101E"/>
    <w:rsid w:val="00E01661"/>
    <w:rsid w:val="00E016F4"/>
    <w:rsid w:val="00E01B25"/>
    <w:rsid w:val="00E01D9F"/>
    <w:rsid w:val="00E01E5B"/>
    <w:rsid w:val="00E0212A"/>
    <w:rsid w:val="00E02241"/>
    <w:rsid w:val="00E02432"/>
    <w:rsid w:val="00E0246D"/>
    <w:rsid w:val="00E024F1"/>
    <w:rsid w:val="00E027B0"/>
    <w:rsid w:val="00E02893"/>
    <w:rsid w:val="00E02A09"/>
    <w:rsid w:val="00E02A2D"/>
    <w:rsid w:val="00E02E0A"/>
    <w:rsid w:val="00E03068"/>
    <w:rsid w:val="00E030B7"/>
    <w:rsid w:val="00E0345B"/>
    <w:rsid w:val="00E0362A"/>
    <w:rsid w:val="00E037AD"/>
    <w:rsid w:val="00E0386A"/>
    <w:rsid w:val="00E03898"/>
    <w:rsid w:val="00E03999"/>
    <w:rsid w:val="00E03ABF"/>
    <w:rsid w:val="00E03B63"/>
    <w:rsid w:val="00E03C52"/>
    <w:rsid w:val="00E03CB2"/>
    <w:rsid w:val="00E03E22"/>
    <w:rsid w:val="00E03F85"/>
    <w:rsid w:val="00E040C1"/>
    <w:rsid w:val="00E040C5"/>
    <w:rsid w:val="00E0479A"/>
    <w:rsid w:val="00E04956"/>
    <w:rsid w:val="00E04DBD"/>
    <w:rsid w:val="00E05006"/>
    <w:rsid w:val="00E05071"/>
    <w:rsid w:val="00E0530F"/>
    <w:rsid w:val="00E05320"/>
    <w:rsid w:val="00E053B4"/>
    <w:rsid w:val="00E0551B"/>
    <w:rsid w:val="00E05573"/>
    <w:rsid w:val="00E056A0"/>
    <w:rsid w:val="00E05846"/>
    <w:rsid w:val="00E05C83"/>
    <w:rsid w:val="00E05CBC"/>
    <w:rsid w:val="00E05DC1"/>
    <w:rsid w:val="00E061C3"/>
    <w:rsid w:val="00E0663F"/>
    <w:rsid w:val="00E0667E"/>
    <w:rsid w:val="00E066AC"/>
    <w:rsid w:val="00E06815"/>
    <w:rsid w:val="00E06D54"/>
    <w:rsid w:val="00E06E9D"/>
    <w:rsid w:val="00E0704E"/>
    <w:rsid w:val="00E070A6"/>
    <w:rsid w:val="00E07203"/>
    <w:rsid w:val="00E07453"/>
    <w:rsid w:val="00E074AF"/>
    <w:rsid w:val="00E07792"/>
    <w:rsid w:val="00E07888"/>
    <w:rsid w:val="00E07A43"/>
    <w:rsid w:val="00E07D04"/>
    <w:rsid w:val="00E1018C"/>
    <w:rsid w:val="00E10370"/>
    <w:rsid w:val="00E103CA"/>
    <w:rsid w:val="00E103D6"/>
    <w:rsid w:val="00E1050E"/>
    <w:rsid w:val="00E1061F"/>
    <w:rsid w:val="00E10620"/>
    <w:rsid w:val="00E10685"/>
    <w:rsid w:val="00E106BA"/>
    <w:rsid w:val="00E109A2"/>
    <w:rsid w:val="00E10AEE"/>
    <w:rsid w:val="00E10B1D"/>
    <w:rsid w:val="00E10B67"/>
    <w:rsid w:val="00E10CD2"/>
    <w:rsid w:val="00E10F2A"/>
    <w:rsid w:val="00E1109A"/>
    <w:rsid w:val="00E11100"/>
    <w:rsid w:val="00E112C7"/>
    <w:rsid w:val="00E114FC"/>
    <w:rsid w:val="00E11542"/>
    <w:rsid w:val="00E11CCD"/>
    <w:rsid w:val="00E12050"/>
    <w:rsid w:val="00E126B8"/>
    <w:rsid w:val="00E12821"/>
    <w:rsid w:val="00E12824"/>
    <w:rsid w:val="00E12B17"/>
    <w:rsid w:val="00E12B90"/>
    <w:rsid w:val="00E12C73"/>
    <w:rsid w:val="00E13228"/>
    <w:rsid w:val="00E132BF"/>
    <w:rsid w:val="00E133C6"/>
    <w:rsid w:val="00E1346F"/>
    <w:rsid w:val="00E135B9"/>
    <w:rsid w:val="00E13E60"/>
    <w:rsid w:val="00E13E88"/>
    <w:rsid w:val="00E1434A"/>
    <w:rsid w:val="00E14374"/>
    <w:rsid w:val="00E144D5"/>
    <w:rsid w:val="00E1455B"/>
    <w:rsid w:val="00E149F1"/>
    <w:rsid w:val="00E14A73"/>
    <w:rsid w:val="00E14AAA"/>
    <w:rsid w:val="00E14BE3"/>
    <w:rsid w:val="00E14E14"/>
    <w:rsid w:val="00E14EAA"/>
    <w:rsid w:val="00E14F90"/>
    <w:rsid w:val="00E1506B"/>
    <w:rsid w:val="00E152B4"/>
    <w:rsid w:val="00E1564E"/>
    <w:rsid w:val="00E15702"/>
    <w:rsid w:val="00E15A4B"/>
    <w:rsid w:val="00E15B8F"/>
    <w:rsid w:val="00E15DF0"/>
    <w:rsid w:val="00E15EF9"/>
    <w:rsid w:val="00E16046"/>
    <w:rsid w:val="00E162FA"/>
    <w:rsid w:val="00E166F5"/>
    <w:rsid w:val="00E1694B"/>
    <w:rsid w:val="00E16BFC"/>
    <w:rsid w:val="00E16C72"/>
    <w:rsid w:val="00E16C9E"/>
    <w:rsid w:val="00E16F66"/>
    <w:rsid w:val="00E16F6D"/>
    <w:rsid w:val="00E16F8A"/>
    <w:rsid w:val="00E174A4"/>
    <w:rsid w:val="00E1773A"/>
    <w:rsid w:val="00E177F8"/>
    <w:rsid w:val="00E1786A"/>
    <w:rsid w:val="00E178AB"/>
    <w:rsid w:val="00E17995"/>
    <w:rsid w:val="00E17D37"/>
    <w:rsid w:val="00E20196"/>
    <w:rsid w:val="00E202D3"/>
    <w:rsid w:val="00E203A2"/>
    <w:rsid w:val="00E20971"/>
    <w:rsid w:val="00E20A9B"/>
    <w:rsid w:val="00E20B11"/>
    <w:rsid w:val="00E20BAB"/>
    <w:rsid w:val="00E20D34"/>
    <w:rsid w:val="00E20DE2"/>
    <w:rsid w:val="00E20E13"/>
    <w:rsid w:val="00E20E5A"/>
    <w:rsid w:val="00E20E90"/>
    <w:rsid w:val="00E20F73"/>
    <w:rsid w:val="00E21446"/>
    <w:rsid w:val="00E215B2"/>
    <w:rsid w:val="00E2177A"/>
    <w:rsid w:val="00E2193F"/>
    <w:rsid w:val="00E21985"/>
    <w:rsid w:val="00E21BD7"/>
    <w:rsid w:val="00E21BFC"/>
    <w:rsid w:val="00E21C85"/>
    <w:rsid w:val="00E21CBA"/>
    <w:rsid w:val="00E220C6"/>
    <w:rsid w:val="00E2232D"/>
    <w:rsid w:val="00E223DD"/>
    <w:rsid w:val="00E2255D"/>
    <w:rsid w:val="00E22760"/>
    <w:rsid w:val="00E22CE3"/>
    <w:rsid w:val="00E22D25"/>
    <w:rsid w:val="00E22E00"/>
    <w:rsid w:val="00E2319F"/>
    <w:rsid w:val="00E23237"/>
    <w:rsid w:val="00E232B1"/>
    <w:rsid w:val="00E239E1"/>
    <w:rsid w:val="00E23C8A"/>
    <w:rsid w:val="00E23FE8"/>
    <w:rsid w:val="00E240D5"/>
    <w:rsid w:val="00E242E3"/>
    <w:rsid w:val="00E24300"/>
    <w:rsid w:val="00E244B0"/>
    <w:rsid w:val="00E2454A"/>
    <w:rsid w:val="00E248AA"/>
    <w:rsid w:val="00E24D48"/>
    <w:rsid w:val="00E24F46"/>
    <w:rsid w:val="00E24FE6"/>
    <w:rsid w:val="00E25010"/>
    <w:rsid w:val="00E2560E"/>
    <w:rsid w:val="00E2584B"/>
    <w:rsid w:val="00E25B02"/>
    <w:rsid w:val="00E25B95"/>
    <w:rsid w:val="00E2628B"/>
    <w:rsid w:val="00E26332"/>
    <w:rsid w:val="00E265C3"/>
    <w:rsid w:val="00E2669F"/>
    <w:rsid w:val="00E26A04"/>
    <w:rsid w:val="00E26CB4"/>
    <w:rsid w:val="00E26CB7"/>
    <w:rsid w:val="00E270E7"/>
    <w:rsid w:val="00E27126"/>
    <w:rsid w:val="00E27249"/>
    <w:rsid w:val="00E27270"/>
    <w:rsid w:val="00E2743E"/>
    <w:rsid w:val="00E275FB"/>
    <w:rsid w:val="00E2791F"/>
    <w:rsid w:val="00E27A3C"/>
    <w:rsid w:val="00E27AD0"/>
    <w:rsid w:val="00E27B3E"/>
    <w:rsid w:val="00E27C59"/>
    <w:rsid w:val="00E27D3F"/>
    <w:rsid w:val="00E27EDD"/>
    <w:rsid w:val="00E27F94"/>
    <w:rsid w:val="00E27FBA"/>
    <w:rsid w:val="00E27FFE"/>
    <w:rsid w:val="00E30142"/>
    <w:rsid w:val="00E301A3"/>
    <w:rsid w:val="00E301B7"/>
    <w:rsid w:val="00E301EF"/>
    <w:rsid w:val="00E3055E"/>
    <w:rsid w:val="00E30801"/>
    <w:rsid w:val="00E30831"/>
    <w:rsid w:val="00E30912"/>
    <w:rsid w:val="00E30991"/>
    <w:rsid w:val="00E30A45"/>
    <w:rsid w:val="00E30C85"/>
    <w:rsid w:val="00E312DA"/>
    <w:rsid w:val="00E314CC"/>
    <w:rsid w:val="00E314DA"/>
    <w:rsid w:val="00E31AB2"/>
    <w:rsid w:val="00E31B27"/>
    <w:rsid w:val="00E31BB5"/>
    <w:rsid w:val="00E31F36"/>
    <w:rsid w:val="00E31FA7"/>
    <w:rsid w:val="00E31FE1"/>
    <w:rsid w:val="00E322D0"/>
    <w:rsid w:val="00E3259C"/>
    <w:rsid w:val="00E3263B"/>
    <w:rsid w:val="00E327A6"/>
    <w:rsid w:val="00E32B19"/>
    <w:rsid w:val="00E32C00"/>
    <w:rsid w:val="00E32EAC"/>
    <w:rsid w:val="00E32F5A"/>
    <w:rsid w:val="00E32FA0"/>
    <w:rsid w:val="00E32FEB"/>
    <w:rsid w:val="00E32FF4"/>
    <w:rsid w:val="00E3302A"/>
    <w:rsid w:val="00E33422"/>
    <w:rsid w:val="00E3371D"/>
    <w:rsid w:val="00E33862"/>
    <w:rsid w:val="00E33C4A"/>
    <w:rsid w:val="00E33CB1"/>
    <w:rsid w:val="00E33E26"/>
    <w:rsid w:val="00E3404E"/>
    <w:rsid w:val="00E341DA"/>
    <w:rsid w:val="00E3489B"/>
    <w:rsid w:val="00E34AB1"/>
    <w:rsid w:val="00E34F20"/>
    <w:rsid w:val="00E35476"/>
    <w:rsid w:val="00E35580"/>
    <w:rsid w:val="00E3581D"/>
    <w:rsid w:val="00E358C8"/>
    <w:rsid w:val="00E359DF"/>
    <w:rsid w:val="00E35D13"/>
    <w:rsid w:val="00E35E89"/>
    <w:rsid w:val="00E35F88"/>
    <w:rsid w:val="00E35F97"/>
    <w:rsid w:val="00E3662B"/>
    <w:rsid w:val="00E36676"/>
    <w:rsid w:val="00E366E8"/>
    <w:rsid w:val="00E36738"/>
    <w:rsid w:val="00E368EF"/>
    <w:rsid w:val="00E369A1"/>
    <w:rsid w:val="00E36AE0"/>
    <w:rsid w:val="00E36D05"/>
    <w:rsid w:val="00E36D38"/>
    <w:rsid w:val="00E36EA5"/>
    <w:rsid w:val="00E3712D"/>
    <w:rsid w:val="00E371D6"/>
    <w:rsid w:val="00E37283"/>
    <w:rsid w:val="00E37305"/>
    <w:rsid w:val="00E376E8"/>
    <w:rsid w:val="00E378F2"/>
    <w:rsid w:val="00E37947"/>
    <w:rsid w:val="00E37AB9"/>
    <w:rsid w:val="00E37DE3"/>
    <w:rsid w:val="00E37E08"/>
    <w:rsid w:val="00E37F4E"/>
    <w:rsid w:val="00E40057"/>
    <w:rsid w:val="00E401B7"/>
    <w:rsid w:val="00E402B1"/>
    <w:rsid w:val="00E404D0"/>
    <w:rsid w:val="00E4065E"/>
    <w:rsid w:val="00E41080"/>
    <w:rsid w:val="00E410D6"/>
    <w:rsid w:val="00E41282"/>
    <w:rsid w:val="00E417D5"/>
    <w:rsid w:val="00E418AE"/>
    <w:rsid w:val="00E419CF"/>
    <w:rsid w:val="00E41DD3"/>
    <w:rsid w:val="00E42078"/>
    <w:rsid w:val="00E42114"/>
    <w:rsid w:val="00E423F2"/>
    <w:rsid w:val="00E42492"/>
    <w:rsid w:val="00E42532"/>
    <w:rsid w:val="00E42662"/>
    <w:rsid w:val="00E42C6F"/>
    <w:rsid w:val="00E42CAD"/>
    <w:rsid w:val="00E42D08"/>
    <w:rsid w:val="00E43125"/>
    <w:rsid w:val="00E431AE"/>
    <w:rsid w:val="00E43424"/>
    <w:rsid w:val="00E43463"/>
    <w:rsid w:val="00E4399E"/>
    <w:rsid w:val="00E439E1"/>
    <w:rsid w:val="00E43D38"/>
    <w:rsid w:val="00E43E1A"/>
    <w:rsid w:val="00E43EAA"/>
    <w:rsid w:val="00E440B9"/>
    <w:rsid w:val="00E4419E"/>
    <w:rsid w:val="00E442DB"/>
    <w:rsid w:val="00E44347"/>
    <w:rsid w:val="00E44410"/>
    <w:rsid w:val="00E445A4"/>
    <w:rsid w:val="00E44935"/>
    <w:rsid w:val="00E44A1A"/>
    <w:rsid w:val="00E44C13"/>
    <w:rsid w:val="00E44C55"/>
    <w:rsid w:val="00E44F2B"/>
    <w:rsid w:val="00E4509A"/>
    <w:rsid w:val="00E45171"/>
    <w:rsid w:val="00E451CB"/>
    <w:rsid w:val="00E45253"/>
    <w:rsid w:val="00E4527E"/>
    <w:rsid w:val="00E45295"/>
    <w:rsid w:val="00E456E9"/>
    <w:rsid w:val="00E45796"/>
    <w:rsid w:val="00E45A97"/>
    <w:rsid w:val="00E45C2C"/>
    <w:rsid w:val="00E45D4F"/>
    <w:rsid w:val="00E45D82"/>
    <w:rsid w:val="00E464C2"/>
    <w:rsid w:val="00E46AF5"/>
    <w:rsid w:val="00E4704D"/>
    <w:rsid w:val="00E470BC"/>
    <w:rsid w:val="00E47378"/>
    <w:rsid w:val="00E47458"/>
    <w:rsid w:val="00E479E3"/>
    <w:rsid w:val="00E47CA2"/>
    <w:rsid w:val="00E47DE7"/>
    <w:rsid w:val="00E47DF9"/>
    <w:rsid w:val="00E47E74"/>
    <w:rsid w:val="00E47F75"/>
    <w:rsid w:val="00E500DE"/>
    <w:rsid w:val="00E500E6"/>
    <w:rsid w:val="00E502A6"/>
    <w:rsid w:val="00E5074A"/>
    <w:rsid w:val="00E507C8"/>
    <w:rsid w:val="00E50848"/>
    <w:rsid w:val="00E50A2A"/>
    <w:rsid w:val="00E50D1B"/>
    <w:rsid w:val="00E50D2D"/>
    <w:rsid w:val="00E51042"/>
    <w:rsid w:val="00E51254"/>
    <w:rsid w:val="00E512C3"/>
    <w:rsid w:val="00E512CE"/>
    <w:rsid w:val="00E51424"/>
    <w:rsid w:val="00E51565"/>
    <w:rsid w:val="00E518FC"/>
    <w:rsid w:val="00E51FC6"/>
    <w:rsid w:val="00E5202B"/>
    <w:rsid w:val="00E52079"/>
    <w:rsid w:val="00E524F6"/>
    <w:rsid w:val="00E525F9"/>
    <w:rsid w:val="00E528B8"/>
    <w:rsid w:val="00E5298A"/>
    <w:rsid w:val="00E52B48"/>
    <w:rsid w:val="00E52BD0"/>
    <w:rsid w:val="00E52D6A"/>
    <w:rsid w:val="00E52E0B"/>
    <w:rsid w:val="00E52FBB"/>
    <w:rsid w:val="00E53163"/>
    <w:rsid w:val="00E533D4"/>
    <w:rsid w:val="00E533F8"/>
    <w:rsid w:val="00E53711"/>
    <w:rsid w:val="00E53CC2"/>
    <w:rsid w:val="00E53F9B"/>
    <w:rsid w:val="00E53FB8"/>
    <w:rsid w:val="00E5409F"/>
    <w:rsid w:val="00E5417F"/>
    <w:rsid w:val="00E5418B"/>
    <w:rsid w:val="00E5449B"/>
    <w:rsid w:val="00E54618"/>
    <w:rsid w:val="00E54663"/>
    <w:rsid w:val="00E54832"/>
    <w:rsid w:val="00E54876"/>
    <w:rsid w:val="00E548C8"/>
    <w:rsid w:val="00E54C18"/>
    <w:rsid w:val="00E54D72"/>
    <w:rsid w:val="00E55000"/>
    <w:rsid w:val="00E550EE"/>
    <w:rsid w:val="00E553A3"/>
    <w:rsid w:val="00E554CC"/>
    <w:rsid w:val="00E555B9"/>
    <w:rsid w:val="00E55682"/>
    <w:rsid w:val="00E55978"/>
    <w:rsid w:val="00E55A85"/>
    <w:rsid w:val="00E55AE9"/>
    <w:rsid w:val="00E55B81"/>
    <w:rsid w:val="00E55CEB"/>
    <w:rsid w:val="00E560B8"/>
    <w:rsid w:val="00E5628E"/>
    <w:rsid w:val="00E562D2"/>
    <w:rsid w:val="00E56427"/>
    <w:rsid w:val="00E56AB6"/>
    <w:rsid w:val="00E56B7A"/>
    <w:rsid w:val="00E56CDF"/>
    <w:rsid w:val="00E57081"/>
    <w:rsid w:val="00E570D5"/>
    <w:rsid w:val="00E5712A"/>
    <w:rsid w:val="00E5720C"/>
    <w:rsid w:val="00E573D9"/>
    <w:rsid w:val="00E5760B"/>
    <w:rsid w:val="00E576E8"/>
    <w:rsid w:val="00E57733"/>
    <w:rsid w:val="00E5787C"/>
    <w:rsid w:val="00E579F5"/>
    <w:rsid w:val="00E579F6"/>
    <w:rsid w:val="00E57BD1"/>
    <w:rsid w:val="00E57C23"/>
    <w:rsid w:val="00E57CDF"/>
    <w:rsid w:val="00E57EFC"/>
    <w:rsid w:val="00E60929"/>
    <w:rsid w:val="00E609B5"/>
    <w:rsid w:val="00E60A8F"/>
    <w:rsid w:val="00E60AD3"/>
    <w:rsid w:val="00E60DC6"/>
    <w:rsid w:val="00E60DDB"/>
    <w:rsid w:val="00E60E27"/>
    <w:rsid w:val="00E6102B"/>
    <w:rsid w:val="00E611EA"/>
    <w:rsid w:val="00E6141C"/>
    <w:rsid w:val="00E61612"/>
    <w:rsid w:val="00E619F9"/>
    <w:rsid w:val="00E61E3F"/>
    <w:rsid w:val="00E6226A"/>
    <w:rsid w:val="00E6230E"/>
    <w:rsid w:val="00E623B7"/>
    <w:rsid w:val="00E62446"/>
    <w:rsid w:val="00E625B9"/>
    <w:rsid w:val="00E62614"/>
    <w:rsid w:val="00E62624"/>
    <w:rsid w:val="00E626A1"/>
    <w:rsid w:val="00E62996"/>
    <w:rsid w:val="00E62B7D"/>
    <w:rsid w:val="00E630D6"/>
    <w:rsid w:val="00E633C2"/>
    <w:rsid w:val="00E6351F"/>
    <w:rsid w:val="00E635A3"/>
    <w:rsid w:val="00E63F04"/>
    <w:rsid w:val="00E6422F"/>
    <w:rsid w:val="00E6437A"/>
    <w:rsid w:val="00E64602"/>
    <w:rsid w:val="00E646F9"/>
    <w:rsid w:val="00E647C3"/>
    <w:rsid w:val="00E6485F"/>
    <w:rsid w:val="00E648B5"/>
    <w:rsid w:val="00E648BC"/>
    <w:rsid w:val="00E64ABC"/>
    <w:rsid w:val="00E64B70"/>
    <w:rsid w:val="00E64CCE"/>
    <w:rsid w:val="00E64D30"/>
    <w:rsid w:val="00E64EDE"/>
    <w:rsid w:val="00E65156"/>
    <w:rsid w:val="00E65407"/>
    <w:rsid w:val="00E6561D"/>
    <w:rsid w:val="00E65817"/>
    <w:rsid w:val="00E65818"/>
    <w:rsid w:val="00E6583B"/>
    <w:rsid w:val="00E65BFC"/>
    <w:rsid w:val="00E65C37"/>
    <w:rsid w:val="00E65E05"/>
    <w:rsid w:val="00E65F12"/>
    <w:rsid w:val="00E66130"/>
    <w:rsid w:val="00E662A0"/>
    <w:rsid w:val="00E663D0"/>
    <w:rsid w:val="00E66EAC"/>
    <w:rsid w:val="00E66F35"/>
    <w:rsid w:val="00E67026"/>
    <w:rsid w:val="00E67206"/>
    <w:rsid w:val="00E6746B"/>
    <w:rsid w:val="00E675F5"/>
    <w:rsid w:val="00E679F1"/>
    <w:rsid w:val="00E67A76"/>
    <w:rsid w:val="00E67BEE"/>
    <w:rsid w:val="00E67BEF"/>
    <w:rsid w:val="00E67D63"/>
    <w:rsid w:val="00E67EA7"/>
    <w:rsid w:val="00E70253"/>
    <w:rsid w:val="00E70664"/>
    <w:rsid w:val="00E70792"/>
    <w:rsid w:val="00E7092A"/>
    <w:rsid w:val="00E709C4"/>
    <w:rsid w:val="00E70F99"/>
    <w:rsid w:val="00E71798"/>
    <w:rsid w:val="00E717D2"/>
    <w:rsid w:val="00E717D7"/>
    <w:rsid w:val="00E7186D"/>
    <w:rsid w:val="00E7194A"/>
    <w:rsid w:val="00E71A7A"/>
    <w:rsid w:val="00E71BA9"/>
    <w:rsid w:val="00E71D77"/>
    <w:rsid w:val="00E720FD"/>
    <w:rsid w:val="00E7258F"/>
    <w:rsid w:val="00E72911"/>
    <w:rsid w:val="00E72B43"/>
    <w:rsid w:val="00E72D5A"/>
    <w:rsid w:val="00E72D81"/>
    <w:rsid w:val="00E73150"/>
    <w:rsid w:val="00E73417"/>
    <w:rsid w:val="00E73486"/>
    <w:rsid w:val="00E7351E"/>
    <w:rsid w:val="00E73654"/>
    <w:rsid w:val="00E73779"/>
    <w:rsid w:val="00E737BD"/>
    <w:rsid w:val="00E73AED"/>
    <w:rsid w:val="00E73B9D"/>
    <w:rsid w:val="00E73C6C"/>
    <w:rsid w:val="00E73C8E"/>
    <w:rsid w:val="00E73D3D"/>
    <w:rsid w:val="00E73D66"/>
    <w:rsid w:val="00E73EBE"/>
    <w:rsid w:val="00E74014"/>
    <w:rsid w:val="00E740B2"/>
    <w:rsid w:val="00E742D4"/>
    <w:rsid w:val="00E747E4"/>
    <w:rsid w:val="00E7490A"/>
    <w:rsid w:val="00E74B1B"/>
    <w:rsid w:val="00E74BB5"/>
    <w:rsid w:val="00E74BBC"/>
    <w:rsid w:val="00E74C49"/>
    <w:rsid w:val="00E74D60"/>
    <w:rsid w:val="00E75377"/>
    <w:rsid w:val="00E7547D"/>
    <w:rsid w:val="00E75551"/>
    <w:rsid w:val="00E7569F"/>
    <w:rsid w:val="00E75B91"/>
    <w:rsid w:val="00E75CA5"/>
    <w:rsid w:val="00E75D7B"/>
    <w:rsid w:val="00E75D7E"/>
    <w:rsid w:val="00E76195"/>
    <w:rsid w:val="00E76577"/>
    <w:rsid w:val="00E766B5"/>
    <w:rsid w:val="00E766B7"/>
    <w:rsid w:val="00E7678F"/>
    <w:rsid w:val="00E76959"/>
    <w:rsid w:val="00E76A98"/>
    <w:rsid w:val="00E76C11"/>
    <w:rsid w:val="00E76FF4"/>
    <w:rsid w:val="00E7713A"/>
    <w:rsid w:val="00E77235"/>
    <w:rsid w:val="00E77330"/>
    <w:rsid w:val="00E77381"/>
    <w:rsid w:val="00E7752A"/>
    <w:rsid w:val="00E77873"/>
    <w:rsid w:val="00E779BC"/>
    <w:rsid w:val="00E779D7"/>
    <w:rsid w:val="00E779FC"/>
    <w:rsid w:val="00E77AFA"/>
    <w:rsid w:val="00E77B61"/>
    <w:rsid w:val="00E80045"/>
    <w:rsid w:val="00E804C8"/>
    <w:rsid w:val="00E805B0"/>
    <w:rsid w:val="00E80AF0"/>
    <w:rsid w:val="00E80C0A"/>
    <w:rsid w:val="00E80C3B"/>
    <w:rsid w:val="00E80D31"/>
    <w:rsid w:val="00E80DF5"/>
    <w:rsid w:val="00E8111D"/>
    <w:rsid w:val="00E811A2"/>
    <w:rsid w:val="00E811B7"/>
    <w:rsid w:val="00E812AA"/>
    <w:rsid w:val="00E812C9"/>
    <w:rsid w:val="00E81476"/>
    <w:rsid w:val="00E8152E"/>
    <w:rsid w:val="00E815E4"/>
    <w:rsid w:val="00E816DC"/>
    <w:rsid w:val="00E81966"/>
    <w:rsid w:val="00E81EE5"/>
    <w:rsid w:val="00E81F4A"/>
    <w:rsid w:val="00E82280"/>
    <w:rsid w:val="00E82282"/>
    <w:rsid w:val="00E822DE"/>
    <w:rsid w:val="00E824B6"/>
    <w:rsid w:val="00E825D6"/>
    <w:rsid w:val="00E82783"/>
    <w:rsid w:val="00E8291E"/>
    <w:rsid w:val="00E82C74"/>
    <w:rsid w:val="00E82D82"/>
    <w:rsid w:val="00E82DDD"/>
    <w:rsid w:val="00E82F61"/>
    <w:rsid w:val="00E82FAF"/>
    <w:rsid w:val="00E83480"/>
    <w:rsid w:val="00E836D4"/>
    <w:rsid w:val="00E83802"/>
    <w:rsid w:val="00E83A38"/>
    <w:rsid w:val="00E83B1F"/>
    <w:rsid w:val="00E83E5E"/>
    <w:rsid w:val="00E83EEC"/>
    <w:rsid w:val="00E83FC8"/>
    <w:rsid w:val="00E84094"/>
    <w:rsid w:val="00E840C5"/>
    <w:rsid w:val="00E848F1"/>
    <w:rsid w:val="00E84C44"/>
    <w:rsid w:val="00E84CED"/>
    <w:rsid w:val="00E84D28"/>
    <w:rsid w:val="00E84DCA"/>
    <w:rsid w:val="00E84FFE"/>
    <w:rsid w:val="00E8535D"/>
    <w:rsid w:val="00E85376"/>
    <w:rsid w:val="00E856A2"/>
    <w:rsid w:val="00E856A3"/>
    <w:rsid w:val="00E856C5"/>
    <w:rsid w:val="00E85701"/>
    <w:rsid w:val="00E85855"/>
    <w:rsid w:val="00E85AEE"/>
    <w:rsid w:val="00E860D3"/>
    <w:rsid w:val="00E86109"/>
    <w:rsid w:val="00E8632D"/>
    <w:rsid w:val="00E8634E"/>
    <w:rsid w:val="00E86369"/>
    <w:rsid w:val="00E8652A"/>
    <w:rsid w:val="00E86620"/>
    <w:rsid w:val="00E866EA"/>
    <w:rsid w:val="00E86757"/>
    <w:rsid w:val="00E868B3"/>
    <w:rsid w:val="00E869E9"/>
    <w:rsid w:val="00E86D6B"/>
    <w:rsid w:val="00E86DBD"/>
    <w:rsid w:val="00E8700A"/>
    <w:rsid w:val="00E8718F"/>
    <w:rsid w:val="00E87356"/>
    <w:rsid w:val="00E87404"/>
    <w:rsid w:val="00E876A1"/>
    <w:rsid w:val="00E87902"/>
    <w:rsid w:val="00E879E3"/>
    <w:rsid w:val="00E87A28"/>
    <w:rsid w:val="00E9007C"/>
    <w:rsid w:val="00E90526"/>
    <w:rsid w:val="00E90E37"/>
    <w:rsid w:val="00E914EE"/>
    <w:rsid w:val="00E9159C"/>
    <w:rsid w:val="00E91651"/>
    <w:rsid w:val="00E917D3"/>
    <w:rsid w:val="00E919AA"/>
    <w:rsid w:val="00E91AE2"/>
    <w:rsid w:val="00E91CAD"/>
    <w:rsid w:val="00E91CB0"/>
    <w:rsid w:val="00E91D6F"/>
    <w:rsid w:val="00E91F34"/>
    <w:rsid w:val="00E9211A"/>
    <w:rsid w:val="00E92240"/>
    <w:rsid w:val="00E9237E"/>
    <w:rsid w:val="00E92406"/>
    <w:rsid w:val="00E92678"/>
    <w:rsid w:val="00E927B8"/>
    <w:rsid w:val="00E92830"/>
    <w:rsid w:val="00E92917"/>
    <w:rsid w:val="00E92941"/>
    <w:rsid w:val="00E92CF4"/>
    <w:rsid w:val="00E93301"/>
    <w:rsid w:val="00E933B4"/>
    <w:rsid w:val="00E9345F"/>
    <w:rsid w:val="00E934BD"/>
    <w:rsid w:val="00E9353F"/>
    <w:rsid w:val="00E93B84"/>
    <w:rsid w:val="00E945E5"/>
    <w:rsid w:val="00E946A8"/>
    <w:rsid w:val="00E94874"/>
    <w:rsid w:val="00E94910"/>
    <w:rsid w:val="00E94D40"/>
    <w:rsid w:val="00E94D69"/>
    <w:rsid w:val="00E95097"/>
    <w:rsid w:val="00E952EC"/>
    <w:rsid w:val="00E95326"/>
    <w:rsid w:val="00E95358"/>
    <w:rsid w:val="00E953E9"/>
    <w:rsid w:val="00E95965"/>
    <w:rsid w:val="00E9599D"/>
    <w:rsid w:val="00E959CB"/>
    <w:rsid w:val="00E95F49"/>
    <w:rsid w:val="00E95F84"/>
    <w:rsid w:val="00E9602C"/>
    <w:rsid w:val="00E961B9"/>
    <w:rsid w:val="00E96255"/>
    <w:rsid w:val="00E96C94"/>
    <w:rsid w:val="00E97007"/>
    <w:rsid w:val="00E971D7"/>
    <w:rsid w:val="00E97BCF"/>
    <w:rsid w:val="00E97C55"/>
    <w:rsid w:val="00E97CCB"/>
    <w:rsid w:val="00E97CCD"/>
    <w:rsid w:val="00E97CE5"/>
    <w:rsid w:val="00E97E70"/>
    <w:rsid w:val="00E97F6D"/>
    <w:rsid w:val="00EA0034"/>
    <w:rsid w:val="00EA025C"/>
    <w:rsid w:val="00EA0419"/>
    <w:rsid w:val="00EA045F"/>
    <w:rsid w:val="00EA0C4C"/>
    <w:rsid w:val="00EA0C68"/>
    <w:rsid w:val="00EA0DD5"/>
    <w:rsid w:val="00EA0F5B"/>
    <w:rsid w:val="00EA1194"/>
    <w:rsid w:val="00EA1996"/>
    <w:rsid w:val="00EA1CF5"/>
    <w:rsid w:val="00EA1CFF"/>
    <w:rsid w:val="00EA1DC9"/>
    <w:rsid w:val="00EA1FBB"/>
    <w:rsid w:val="00EA2011"/>
    <w:rsid w:val="00EA206C"/>
    <w:rsid w:val="00EA24AF"/>
    <w:rsid w:val="00EA2681"/>
    <w:rsid w:val="00EA279D"/>
    <w:rsid w:val="00EA2ED4"/>
    <w:rsid w:val="00EA2F39"/>
    <w:rsid w:val="00EA3147"/>
    <w:rsid w:val="00EA32BD"/>
    <w:rsid w:val="00EA330B"/>
    <w:rsid w:val="00EA3423"/>
    <w:rsid w:val="00EA3443"/>
    <w:rsid w:val="00EA3445"/>
    <w:rsid w:val="00EA356E"/>
    <w:rsid w:val="00EA3672"/>
    <w:rsid w:val="00EA38D5"/>
    <w:rsid w:val="00EA3CB5"/>
    <w:rsid w:val="00EA3D78"/>
    <w:rsid w:val="00EA4094"/>
    <w:rsid w:val="00EA411D"/>
    <w:rsid w:val="00EA427A"/>
    <w:rsid w:val="00EA42F2"/>
    <w:rsid w:val="00EA433A"/>
    <w:rsid w:val="00EA4357"/>
    <w:rsid w:val="00EA443C"/>
    <w:rsid w:val="00EA45F3"/>
    <w:rsid w:val="00EA4B08"/>
    <w:rsid w:val="00EA50CF"/>
    <w:rsid w:val="00EA52E2"/>
    <w:rsid w:val="00EA539E"/>
    <w:rsid w:val="00EA5761"/>
    <w:rsid w:val="00EA592E"/>
    <w:rsid w:val="00EA60B1"/>
    <w:rsid w:val="00EA63DF"/>
    <w:rsid w:val="00EA67F2"/>
    <w:rsid w:val="00EA69FB"/>
    <w:rsid w:val="00EA6AD7"/>
    <w:rsid w:val="00EA6B59"/>
    <w:rsid w:val="00EA6C6E"/>
    <w:rsid w:val="00EA7021"/>
    <w:rsid w:val="00EA7217"/>
    <w:rsid w:val="00EA7327"/>
    <w:rsid w:val="00EA7397"/>
    <w:rsid w:val="00EA74FA"/>
    <w:rsid w:val="00EA75BF"/>
    <w:rsid w:val="00EA76BA"/>
    <w:rsid w:val="00EA789E"/>
    <w:rsid w:val="00EA797C"/>
    <w:rsid w:val="00EA7D20"/>
    <w:rsid w:val="00EA7D6A"/>
    <w:rsid w:val="00EA7DAD"/>
    <w:rsid w:val="00EB02AA"/>
    <w:rsid w:val="00EB031E"/>
    <w:rsid w:val="00EB0356"/>
    <w:rsid w:val="00EB04DF"/>
    <w:rsid w:val="00EB0664"/>
    <w:rsid w:val="00EB06DC"/>
    <w:rsid w:val="00EB0C83"/>
    <w:rsid w:val="00EB0D52"/>
    <w:rsid w:val="00EB0D72"/>
    <w:rsid w:val="00EB0E84"/>
    <w:rsid w:val="00EB0EE9"/>
    <w:rsid w:val="00EB116E"/>
    <w:rsid w:val="00EB129D"/>
    <w:rsid w:val="00EB1462"/>
    <w:rsid w:val="00EB1931"/>
    <w:rsid w:val="00EB195E"/>
    <w:rsid w:val="00EB1D62"/>
    <w:rsid w:val="00EB1F10"/>
    <w:rsid w:val="00EB23A6"/>
    <w:rsid w:val="00EB249E"/>
    <w:rsid w:val="00EB2AB1"/>
    <w:rsid w:val="00EB2AB5"/>
    <w:rsid w:val="00EB2AFC"/>
    <w:rsid w:val="00EB2C06"/>
    <w:rsid w:val="00EB2CB2"/>
    <w:rsid w:val="00EB2D2A"/>
    <w:rsid w:val="00EB2F70"/>
    <w:rsid w:val="00EB3083"/>
    <w:rsid w:val="00EB3329"/>
    <w:rsid w:val="00EB38A0"/>
    <w:rsid w:val="00EB3989"/>
    <w:rsid w:val="00EB3A8A"/>
    <w:rsid w:val="00EB4011"/>
    <w:rsid w:val="00EB42FB"/>
    <w:rsid w:val="00EB43F9"/>
    <w:rsid w:val="00EB4AF1"/>
    <w:rsid w:val="00EB4D12"/>
    <w:rsid w:val="00EB51FB"/>
    <w:rsid w:val="00EB5219"/>
    <w:rsid w:val="00EB54A6"/>
    <w:rsid w:val="00EB5794"/>
    <w:rsid w:val="00EB58A2"/>
    <w:rsid w:val="00EB5DBA"/>
    <w:rsid w:val="00EB5E93"/>
    <w:rsid w:val="00EB5EA5"/>
    <w:rsid w:val="00EB5FEF"/>
    <w:rsid w:val="00EB6040"/>
    <w:rsid w:val="00EB61AE"/>
    <w:rsid w:val="00EB6304"/>
    <w:rsid w:val="00EB63EF"/>
    <w:rsid w:val="00EB642E"/>
    <w:rsid w:val="00EB647D"/>
    <w:rsid w:val="00EB6584"/>
    <w:rsid w:val="00EB664E"/>
    <w:rsid w:val="00EB66B8"/>
    <w:rsid w:val="00EB683E"/>
    <w:rsid w:val="00EB68EA"/>
    <w:rsid w:val="00EB6AD8"/>
    <w:rsid w:val="00EB6F63"/>
    <w:rsid w:val="00EB7052"/>
    <w:rsid w:val="00EB70C6"/>
    <w:rsid w:val="00EB7330"/>
    <w:rsid w:val="00EB7512"/>
    <w:rsid w:val="00EB7804"/>
    <w:rsid w:val="00EB7968"/>
    <w:rsid w:val="00EB7A5C"/>
    <w:rsid w:val="00EB7ABC"/>
    <w:rsid w:val="00EB7B0A"/>
    <w:rsid w:val="00EB7BFE"/>
    <w:rsid w:val="00EB7D24"/>
    <w:rsid w:val="00EB7E1C"/>
    <w:rsid w:val="00EB7F38"/>
    <w:rsid w:val="00EB7F5F"/>
    <w:rsid w:val="00EC0185"/>
    <w:rsid w:val="00EC0430"/>
    <w:rsid w:val="00EC0B24"/>
    <w:rsid w:val="00EC0B97"/>
    <w:rsid w:val="00EC0FD7"/>
    <w:rsid w:val="00EC11E7"/>
    <w:rsid w:val="00EC13F8"/>
    <w:rsid w:val="00EC1417"/>
    <w:rsid w:val="00EC1772"/>
    <w:rsid w:val="00EC1869"/>
    <w:rsid w:val="00EC1D52"/>
    <w:rsid w:val="00EC1EE4"/>
    <w:rsid w:val="00EC23BF"/>
    <w:rsid w:val="00EC2400"/>
    <w:rsid w:val="00EC24BB"/>
    <w:rsid w:val="00EC2841"/>
    <w:rsid w:val="00EC2B10"/>
    <w:rsid w:val="00EC2B69"/>
    <w:rsid w:val="00EC2B6C"/>
    <w:rsid w:val="00EC3235"/>
    <w:rsid w:val="00EC333B"/>
    <w:rsid w:val="00EC36E9"/>
    <w:rsid w:val="00EC3A4E"/>
    <w:rsid w:val="00EC3B71"/>
    <w:rsid w:val="00EC3CBD"/>
    <w:rsid w:val="00EC3D27"/>
    <w:rsid w:val="00EC3EE5"/>
    <w:rsid w:val="00EC3EEB"/>
    <w:rsid w:val="00EC400B"/>
    <w:rsid w:val="00EC4123"/>
    <w:rsid w:val="00EC4700"/>
    <w:rsid w:val="00EC4A43"/>
    <w:rsid w:val="00EC4AA5"/>
    <w:rsid w:val="00EC4AC3"/>
    <w:rsid w:val="00EC4E61"/>
    <w:rsid w:val="00EC4F37"/>
    <w:rsid w:val="00EC4FDF"/>
    <w:rsid w:val="00EC5014"/>
    <w:rsid w:val="00EC5211"/>
    <w:rsid w:val="00EC5263"/>
    <w:rsid w:val="00EC52A1"/>
    <w:rsid w:val="00EC5357"/>
    <w:rsid w:val="00EC53B0"/>
    <w:rsid w:val="00EC5C17"/>
    <w:rsid w:val="00EC5C87"/>
    <w:rsid w:val="00EC5FAD"/>
    <w:rsid w:val="00EC615A"/>
    <w:rsid w:val="00EC63BA"/>
    <w:rsid w:val="00EC64F4"/>
    <w:rsid w:val="00EC69D6"/>
    <w:rsid w:val="00EC6F87"/>
    <w:rsid w:val="00EC722A"/>
    <w:rsid w:val="00EC73B7"/>
    <w:rsid w:val="00EC76AA"/>
    <w:rsid w:val="00EC7706"/>
    <w:rsid w:val="00EC770F"/>
    <w:rsid w:val="00EC783C"/>
    <w:rsid w:val="00EC795A"/>
    <w:rsid w:val="00EC7976"/>
    <w:rsid w:val="00EC7C12"/>
    <w:rsid w:val="00EC7C21"/>
    <w:rsid w:val="00EC7CD2"/>
    <w:rsid w:val="00EC7F13"/>
    <w:rsid w:val="00EC7F97"/>
    <w:rsid w:val="00ED0259"/>
    <w:rsid w:val="00ED0283"/>
    <w:rsid w:val="00ED0412"/>
    <w:rsid w:val="00ED0539"/>
    <w:rsid w:val="00ED068D"/>
    <w:rsid w:val="00ED073D"/>
    <w:rsid w:val="00ED07A1"/>
    <w:rsid w:val="00ED07EA"/>
    <w:rsid w:val="00ED0CB8"/>
    <w:rsid w:val="00ED0F34"/>
    <w:rsid w:val="00ED14AE"/>
    <w:rsid w:val="00ED16C7"/>
    <w:rsid w:val="00ED1945"/>
    <w:rsid w:val="00ED197C"/>
    <w:rsid w:val="00ED1BB5"/>
    <w:rsid w:val="00ED1DBE"/>
    <w:rsid w:val="00ED1E39"/>
    <w:rsid w:val="00ED24E9"/>
    <w:rsid w:val="00ED2668"/>
    <w:rsid w:val="00ED2777"/>
    <w:rsid w:val="00ED27AE"/>
    <w:rsid w:val="00ED2A04"/>
    <w:rsid w:val="00ED3043"/>
    <w:rsid w:val="00ED3271"/>
    <w:rsid w:val="00ED3342"/>
    <w:rsid w:val="00ED34FF"/>
    <w:rsid w:val="00ED361E"/>
    <w:rsid w:val="00ED366C"/>
    <w:rsid w:val="00ED3756"/>
    <w:rsid w:val="00ED378C"/>
    <w:rsid w:val="00ED3AEB"/>
    <w:rsid w:val="00ED3BF8"/>
    <w:rsid w:val="00ED3D0E"/>
    <w:rsid w:val="00ED3E27"/>
    <w:rsid w:val="00ED4118"/>
    <w:rsid w:val="00ED4170"/>
    <w:rsid w:val="00ED4256"/>
    <w:rsid w:val="00ED438F"/>
    <w:rsid w:val="00ED4497"/>
    <w:rsid w:val="00ED4782"/>
    <w:rsid w:val="00ED4797"/>
    <w:rsid w:val="00ED47B5"/>
    <w:rsid w:val="00ED4823"/>
    <w:rsid w:val="00ED488D"/>
    <w:rsid w:val="00ED4A18"/>
    <w:rsid w:val="00ED4AA3"/>
    <w:rsid w:val="00ED53B9"/>
    <w:rsid w:val="00ED561F"/>
    <w:rsid w:val="00ED5866"/>
    <w:rsid w:val="00ED58EA"/>
    <w:rsid w:val="00ED59C6"/>
    <w:rsid w:val="00ED5C3F"/>
    <w:rsid w:val="00ED5D66"/>
    <w:rsid w:val="00ED5E00"/>
    <w:rsid w:val="00ED5FC9"/>
    <w:rsid w:val="00ED62E9"/>
    <w:rsid w:val="00ED63A5"/>
    <w:rsid w:val="00ED6896"/>
    <w:rsid w:val="00ED6AF2"/>
    <w:rsid w:val="00ED6BB9"/>
    <w:rsid w:val="00ED6C07"/>
    <w:rsid w:val="00ED6C9B"/>
    <w:rsid w:val="00ED6C9F"/>
    <w:rsid w:val="00ED71FB"/>
    <w:rsid w:val="00ED73FD"/>
    <w:rsid w:val="00ED7520"/>
    <w:rsid w:val="00ED7543"/>
    <w:rsid w:val="00ED75B5"/>
    <w:rsid w:val="00ED77C9"/>
    <w:rsid w:val="00ED7A05"/>
    <w:rsid w:val="00ED7C6F"/>
    <w:rsid w:val="00ED7D01"/>
    <w:rsid w:val="00ED7ED6"/>
    <w:rsid w:val="00EE023B"/>
    <w:rsid w:val="00EE0286"/>
    <w:rsid w:val="00EE02A7"/>
    <w:rsid w:val="00EE049B"/>
    <w:rsid w:val="00EE08F7"/>
    <w:rsid w:val="00EE09EB"/>
    <w:rsid w:val="00EE0BAC"/>
    <w:rsid w:val="00EE0DBE"/>
    <w:rsid w:val="00EE0EC7"/>
    <w:rsid w:val="00EE1058"/>
    <w:rsid w:val="00EE10D0"/>
    <w:rsid w:val="00EE1463"/>
    <w:rsid w:val="00EE1517"/>
    <w:rsid w:val="00EE19AF"/>
    <w:rsid w:val="00EE1AD4"/>
    <w:rsid w:val="00EE1C2E"/>
    <w:rsid w:val="00EE1DDF"/>
    <w:rsid w:val="00EE1E31"/>
    <w:rsid w:val="00EE203D"/>
    <w:rsid w:val="00EE20ED"/>
    <w:rsid w:val="00EE221F"/>
    <w:rsid w:val="00EE227D"/>
    <w:rsid w:val="00EE2344"/>
    <w:rsid w:val="00EE23D9"/>
    <w:rsid w:val="00EE2C7D"/>
    <w:rsid w:val="00EE2EA1"/>
    <w:rsid w:val="00EE31E7"/>
    <w:rsid w:val="00EE37C9"/>
    <w:rsid w:val="00EE3902"/>
    <w:rsid w:val="00EE3A32"/>
    <w:rsid w:val="00EE3B86"/>
    <w:rsid w:val="00EE3C01"/>
    <w:rsid w:val="00EE3CD2"/>
    <w:rsid w:val="00EE3DCA"/>
    <w:rsid w:val="00EE3DF3"/>
    <w:rsid w:val="00EE3EEB"/>
    <w:rsid w:val="00EE3FD6"/>
    <w:rsid w:val="00EE435B"/>
    <w:rsid w:val="00EE43CA"/>
    <w:rsid w:val="00EE43D0"/>
    <w:rsid w:val="00EE4483"/>
    <w:rsid w:val="00EE47D0"/>
    <w:rsid w:val="00EE49D7"/>
    <w:rsid w:val="00EE4A02"/>
    <w:rsid w:val="00EE4DB6"/>
    <w:rsid w:val="00EE4FC3"/>
    <w:rsid w:val="00EE552F"/>
    <w:rsid w:val="00EE5582"/>
    <w:rsid w:val="00EE5729"/>
    <w:rsid w:val="00EE578D"/>
    <w:rsid w:val="00EE58E0"/>
    <w:rsid w:val="00EE5B07"/>
    <w:rsid w:val="00EE5DC1"/>
    <w:rsid w:val="00EE5DF8"/>
    <w:rsid w:val="00EE5E38"/>
    <w:rsid w:val="00EE5FE1"/>
    <w:rsid w:val="00EE6149"/>
    <w:rsid w:val="00EE623C"/>
    <w:rsid w:val="00EE641A"/>
    <w:rsid w:val="00EE6C03"/>
    <w:rsid w:val="00EE6CAA"/>
    <w:rsid w:val="00EE718F"/>
    <w:rsid w:val="00EE735D"/>
    <w:rsid w:val="00EE742B"/>
    <w:rsid w:val="00EE759E"/>
    <w:rsid w:val="00EE784E"/>
    <w:rsid w:val="00EF016A"/>
    <w:rsid w:val="00EF0269"/>
    <w:rsid w:val="00EF0652"/>
    <w:rsid w:val="00EF0704"/>
    <w:rsid w:val="00EF0807"/>
    <w:rsid w:val="00EF0DC8"/>
    <w:rsid w:val="00EF0F37"/>
    <w:rsid w:val="00EF0F76"/>
    <w:rsid w:val="00EF1043"/>
    <w:rsid w:val="00EF111E"/>
    <w:rsid w:val="00EF1723"/>
    <w:rsid w:val="00EF1923"/>
    <w:rsid w:val="00EF1AF6"/>
    <w:rsid w:val="00EF1BD9"/>
    <w:rsid w:val="00EF1E39"/>
    <w:rsid w:val="00EF1FE8"/>
    <w:rsid w:val="00EF2443"/>
    <w:rsid w:val="00EF27B5"/>
    <w:rsid w:val="00EF27C9"/>
    <w:rsid w:val="00EF29DA"/>
    <w:rsid w:val="00EF2A06"/>
    <w:rsid w:val="00EF3109"/>
    <w:rsid w:val="00EF32CB"/>
    <w:rsid w:val="00EF354A"/>
    <w:rsid w:val="00EF371B"/>
    <w:rsid w:val="00EF38E0"/>
    <w:rsid w:val="00EF3967"/>
    <w:rsid w:val="00EF3E2E"/>
    <w:rsid w:val="00EF3E58"/>
    <w:rsid w:val="00EF3F19"/>
    <w:rsid w:val="00EF4057"/>
    <w:rsid w:val="00EF437E"/>
    <w:rsid w:val="00EF442A"/>
    <w:rsid w:val="00EF458D"/>
    <w:rsid w:val="00EF47E6"/>
    <w:rsid w:val="00EF4930"/>
    <w:rsid w:val="00EF4AD3"/>
    <w:rsid w:val="00EF4B47"/>
    <w:rsid w:val="00EF4C99"/>
    <w:rsid w:val="00EF4CE1"/>
    <w:rsid w:val="00EF4D2D"/>
    <w:rsid w:val="00EF4FED"/>
    <w:rsid w:val="00EF502B"/>
    <w:rsid w:val="00EF50D5"/>
    <w:rsid w:val="00EF51B8"/>
    <w:rsid w:val="00EF572D"/>
    <w:rsid w:val="00EF577F"/>
    <w:rsid w:val="00EF57CC"/>
    <w:rsid w:val="00EF58AA"/>
    <w:rsid w:val="00EF5AED"/>
    <w:rsid w:val="00EF5DED"/>
    <w:rsid w:val="00EF5EA6"/>
    <w:rsid w:val="00EF5F1F"/>
    <w:rsid w:val="00EF5F2B"/>
    <w:rsid w:val="00EF610D"/>
    <w:rsid w:val="00EF6292"/>
    <w:rsid w:val="00EF6435"/>
    <w:rsid w:val="00EF647F"/>
    <w:rsid w:val="00EF64C8"/>
    <w:rsid w:val="00EF65E7"/>
    <w:rsid w:val="00EF677D"/>
    <w:rsid w:val="00EF6B08"/>
    <w:rsid w:val="00EF6B71"/>
    <w:rsid w:val="00EF6D38"/>
    <w:rsid w:val="00EF6E0E"/>
    <w:rsid w:val="00EF6FF6"/>
    <w:rsid w:val="00EF6FF7"/>
    <w:rsid w:val="00EF7009"/>
    <w:rsid w:val="00EF709A"/>
    <w:rsid w:val="00EF735C"/>
    <w:rsid w:val="00EF7573"/>
    <w:rsid w:val="00EF7625"/>
    <w:rsid w:val="00EF769C"/>
    <w:rsid w:val="00EF76D7"/>
    <w:rsid w:val="00EF77A1"/>
    <w:rsid w:val="00EF7D21"/>
    <w:rsid w:val="00EF7D98"/>
    <w:rsid w:val="00EF7DCC"/>
    <w:rsid w:val="00EF7DD9"/>
    <w:rsid w:val="00EF7E34"/>
    <w:rsid w:val="00F00145"/>
    <w:rsid w:val="00F00461"/>
    <w:rsid w:val="00F00484"/>
    <w:rsid w:val="00F00540"/>
    <w:rsid w:val="00F0070B"/>
    <w:rsid w:val="00F0093B"/>
    <w:rsid w:val="00F00A0F"/>
    <w:rsid w:val="00F00BB4"/>
    <w:rsid w:val="00F00C00"/>
    <w:rsid w:val="00F00C67"/>
    <w:rsid w:val="00F00D7B"/>
    <w:rsid w:val="00F00DDA"/>
    <w:rsid w:val="00F0124A"/>
    <w:rsid w:val="00F013A0"/>
    <w:rsid w:val="00F017AF"/>
    <w:rsid w:val="00F01904"/>
    <w:rsid w:val="00F01A4C"/>
    <w:rsid w:val="00F01ABE"/>
    <w:rsid w:val="00F01C71"/>
    <w:rsid w:val="00F01C75"/>
    <w:rsid w:val="00F0202F"/>
    <w:rsid w:val="00F022CA"/>
    <w:rsid w:val="00F0233B"/>
    <w:rsid w:val="00F023C1"/>
    <w:rsid w:val="00F023C7"/>
    <w:rsid w:val="00F02722"/>
    <w:rsid w:val="00F0279E"/>
    <w:rsid w:val="00F02945"/>
    <w:rsid w:val="00F02957"/>
    <w:rsid w:val="00F02996"/>
    <w:rsid w:val="00F02BAB"/>
    <w:rsid w:val="00F02BAF"/>
    <w:rsid w:val="00F02C4A"/>
    <w:rsid w:val="00F02C70"/>
    <w:rsid w:val="00F02D1E"/>
    <w:rsid w:val="00F02DF9"/>
    <w:rsid w:val="00F0301A"/>
    <w:rsid w:val="00F030F8"/>
    <w:rsid w:val="00F0315C"/>
    <w:rsid w:val="00F03162"/>
    <w:rsid w:val="00F031A4"/>
    <w:rsid w:val="00F03296"/>
    <w:rsid w:val="00F03492"/>
    <w:rsid w:val="00F0367E"/>
    <w:rsid w:val="00F038E3"/>
    <w:rsid w:val="00F03AF2"/>
    <w:rsid w:val="00F03EA2"/>
    <w:rsid w:val="00F03EB2"/>
    <w:rsid w:val="00F04129"/>
    <w:rsid w:val="00F044E8"/>
    <w:rsid w:val="00F046E3"/>
    <w:rsid w:val="00F04782"/>
    <w:rsid w:val="00F04841"/>
    <w:rsid w:val="00F04CC7"/>
    <w:rsid w:val="00F050AC"/>
    <w:rsid w:val="00F050D4"/>
    <w:rsid w:val="00F052D9"/>
    <w:rsid w:val="00F05733"/>
    <w:rsid w:val="00F05DF0"/>
    <w:rsid w:val="00F05ECD"/>
    <w:rsid w:val="00F05F99"/>
    <w:rsid w:val="00F06008"/>
    <w:rsid w:val="00F060CB"/>
    <w:rsid w:val="00F06183"/>
    <w:rsid w:val="00F061A9"/>
    <w:rsid w:val="00F06279"/>
    <w:rsid w:val="00F0667E"/>
    <w:rsid w:val="00F067AB"/>
    <w:rsid w:val="00F067C7"/>
    <w:rsid w:val="00F069AC"/>
    <w:rsid w:val="00F06BB4"/>
    <w:rsid w:val="00F06CFF"/>
    <w:rsid w:val="00F06D44"/>
    <w:rsid w:val="00F06DAB"/>
    <w:rsid w:val="00F06F66"/>
    <w:rsid w:val="00F071E8"/>
    <w:rsid w:val="00F074DB"/>
    <w:rsid w:val="00F0772C"/>
    <w:rsid w:val="00F077AA"/>
    <w:rsid w:val="00F078F0"/>
    <w:rsid w:val="00F07CEC"/>
    <w:rsid w:val="00F07D0E"/>
    <w:rsid w:val="00F07F05"/>
    <w:rsid w:val="00F07FA1"/>
    <w:rsid w:val="00F07FEF"/>
    <w:rsid w:val="00F1088D"/>
    <w:rsid w:val="00F109A8"/>
    <w:rsid w:val="00F10A4F"/>
    <w:rsid w:val="00F10BB1"/>
    <w:rsid w:val="00F10D04"/>
    <w:rsid w:val="00F10E38"/>
    <w:rsid w:val="00F10E85"/>
    <w:rsid w:val="00F10E9C"/>
    <w:rsid w:val="00F111B5"/>
    <w:rsid w:val="00F111F6"/>
    <w:rsid w:val="00F113E1"/>
    <w:rsid w:val="00F117F8"/>
    <w:rsid w:val="00F11955"/>
    <w:rsid w:val="00F119BF"/>
    <w:rsid w:val="00F119F8"/>
    <w:rsid w:val="00F11DE1"/>
    <w:rsid w:val="00F1201E"/>
    <w:rsid w:val="00F122ED"/>
    <w:rsid w:val="00F12360"/>
    <w:rsid w:val="00F125F1"/>
    <w:rsid w:val="00F126E8"/>
    <w:rsid w:val="00F127F9"/>
    <w:rsid w:val="00F129A1"/>
    <w:rsid w:val="00F12A46"/>
    <w:rsid w:val="00F12A92"/>
    <w:rsid w:val="00F12C68"/>
    <w:rsid w:val="00F12CFE"/>
    <w:rsid w:val="00F13269"/>
    <w:rsid w:val="00F1326F"/>
    <w:rsid w:val="00F13610"/>
    <w:rsid w:val="00F13691"/>
    <w:rsid w:val="00F1373A"/>
    <w:rsid w:val="00F137D0"/>
    <w:rsid w:val="00F13B01"/>
    <w:rsid w:val="00F13D6A"/>
    <w:rsid w:val="00F13FBE"/>
    <w:rsid w:val="00F1414E"/>
    <w:rsid w:val="00F141F3"/>
    <w:rsid w:val="00F143DE"/>
    <w:rsid w:val="00F144A0"/>
    <w:rsid w:val="00F144D9"/>
    <w:rsid w:val="00F1457D"/>
    <w:rsid w:val="00F146B4"/>
    <w:rsid w:val="00F149AC"/>
    <w:rsid w:val="00F14BBF"/>
    <w:rsid w:val="00F14D5D"/>
    <w:rsid w:val="00F14DB1"/>
    <w:rsid w:val="00F15122"/>
    <w:rsid w:val="00F1530D"/>
    <w:rsid w:val="00F15451"/>
    <w:rsid w:val="00F156DA"/>
    <w:rsid w:val="00F157BE"/>
    <w:rsid w:val="00F158EB"/>
    <w:rsid w:val="00F15918"/>
    <w:rsid w:val="00F15C56"/>
    <w:rsid w:val="00F15CA5"/>
    <w:rsid w:val="00F15DD8"/>
    <w:rsid w:val="00F15E05"/>
    <w:rsid w:val="00F1617B"/>
    <w:rsid w:val="00F1649D"/>
    <w:rsid w:val="00F164CE"/>
    <w:rsid w:val="00F1657A"/>
    <w:rsid w:val="00F1658C"/>
    <w:rsid w:val="00F165EF"/>
    <w:rsid w:val="00F16A44"/>
    <w:rsid w:val="00F16B48"/>
    <w:rsid w:val="00F16B97"/>
    <w:rsid w:val="00F16BC6"/>
    <w:rsid w:val="00F16CCE"/>
    <w:rsid w:val="00F1710B"/>
    <w:rsid w:val="00F175B2"/>
    <w:rsid w:val="00F17757"/>
    <w:rsid w:val="00F177B7"/>
    <w:rsid w:val="00F17A3F"/>
    <w:rsid w:val="00F17A45"/>
    <w:rsid w:val="00F17CF5"/>
    <w:rsid w:val="00F17D0A"/>
    <w:rsid w:val="00F17F8B"/>
    <w:rsid w:val="00F200AD"/>
    <w:rsid w:val="00F200FB"/>
    <w:rsid w:val="00F202AA"/>
    <w:rsid w:val="00F206A4"/>
    <w:rsid w:val="00F20813"/>
    <w:rsid w:val="00F208CE"/>
    <w:rsid w:val="00F20B0B"/>
    <w:rsid w:val="00F20C25"/>
    <w:rsid w:val="00F211F9"/>
    <w:rsid w:val="00F21AFD"/>
    <w:rsid w:val="00F21BB9"/>
    <w:rsid w:val="00F21DC6"/>
    <w:rsid w:val="00F21F38"/>
    <w:rsid w:val="00F21FE6"/>
    <w:rsid w:val="00F226BD"/>
    <w:rsid w:val="00F2287F"/>
    <w:rsid w:val="00F22C25"/>
    <w:rsid w:val="00F22CDD"/>
    <w:rsid w:val="00F231A8"/>
    <w:rsid w:val="00F231F1"/>
    <w:rsid w:val="00F231FD"/>
    <w:rsid w:val="00F2327A"/>
    <w:rsid w:val="00F2333E"/>
    <w:rsid w:val="00F234F8"/>
    <w:rsid w:val="00F23511"/>
    <w:rsid w:val="00F2354A"/>
    <w:rsid w:val="00F235EF"/>
    <w:rsid w:val="00F239CD"/>
    <w:rsid w:val="00F23C15"/>
    <w:rsid w:val="00F23C98"/>
    <w:rsid w:val="00F2408D"/>
    <w:rsid w:val="00F24837"/>
    <w:rsid w:val="00F24934"/>
    <w:rsid w:val="00F24AF1"/>
    <w:rsid w:val="00F24BA2"/>
    <w:rsid w:val="00F24BD3"/>
    <w:rsid w:val="00F24CF4"/>
    <w:rsid w:val="00F24E17"/>
    <w:rsid w:val="00F24EAF"/>
    <w:rsid w:val="00F25616"/>
    <w:rsid w:val="00F257FC"/>
    <w:rsid w:val="00F2591C"/>
    <w:rsid w:val="00F25A84"/>
    <w:rsid w:val="00F25AE6"/>
    <w:rsid w:val="00F25E5E"/>
    <w:rsid w:val="00F25FBA"/>
    <w:rsid w:val="00F25FCB"/>
    <w:rsid w:val="00F26077"/>
    <w:rsid w:val="00F2628F"/>
    <w:rsid w:val="00F262C4"/>
    <w:rsid w:val="00F266C6"/>
    <w:rsid w:val="00F266E8"/>
    <w:rsid w:val="00F26946"/>
    <w:rsid w:val="00F2694F"/>
    <w:rsid w:val="00F26977"/>
    <w:rsid w:val="00F269F7"/>
    <w:rsid w:val="00F26AC5"/>
    <w:rsid w:val="00F26EC0"/>
    <w:rsid w:val="00F270CA"/>
    <w:rsid w:val="00F2729C"/>
    <w:rsid w:val="00F27306"/>
    <w:rsid w:val="00F27628"/>
    <w:rsid w:val="00F278B3"/>
    <w:rsid w:val="00F278F5"/>
    <w:rsid w:val="00F27B8B"/>
    <w:rsid w:val="00F27CCB"/>
    <w:rsid w:val="00F27DC1"/>
    <w:rsid w:val="00F300FC"/>
    <w:rsid w:val="00F301B0"/>
    <w:rsid w:val="00F304F1"/>
    <w:rsid w:val="00F3058A"/>
    <w:rsid w:val="00F30747"/>
    <w:rsid w:val="00F3090D"/>
    <w:rsid w:val="00F30B6B"/>
    <w:rsid w:val="00F30EE9"/>
    <w:rsid w:val="00F30FB5"/>
    <w:rsid w:val="00F3107E"/>
    <w:rsid w:val="00F310D3"/>
    <w:rsid w:val="00F3112C"/>
    <w:rsid w:val="00F31236"/>
    <w:rsid w:val="00F3141D"/>
    <w:rsid w:val="00F314A0"/>
    <w:rsid w:val="00F3169A"/>
    <w:rsid w:val="00F3195F"/>
    <w:rsid w:val="00F31F16"/>
    <w:rsid w:val="00F31F62"/>
    <w:rsid w:val="00F32038"/>
    <w:rsid w:val="00F3212F"/>
    <w:rsid w:val="00F3227D"/>
    <w:rsid w:val="00F32323"/>
    <w:rsid w:val="00F3233D"/>
    <w:rsid w:val="00F32373"/>
    <w:rsid w:val="00F323BA"/>
    <w:rsid w:val="00F32607"/>
    <w:rsid w:val="00F32CA3"/>
    <w:rsid w:val="00F32E25"/>
    <w:rsid w:val="00F32F11"/>
    <w:rsid w:val="00F332FB"/>
    <w:rsid w:val="00F333E6"/>
    <w:rsid w:val="00F337EC"/>
    <w:rsid w:val="00F3380C"/>
    <w:rsid w:val="00F339C1"/>
    <w:rsid w:val="00F33A0E"/>
    <w:rsid w:val="00F33A5D"/>
    <w:rsid w:val="00F33AA7"/>
    <w:rsid w:val="00F33BA4"/>
    <w:rsid w:val="00F33C0E"/>
    <w:rsid w:val="00F34472"/>
    <w:rsid w:val="00F34531"/>
    <w:rsid w:val="00F346A7"/>
    <w:rsid w:val="00F3478B"/>
    <w:rsid w:val="00F34928"/>
    <w:rsid w:val="00F34BB7"/>
    <w:rsid w:val="00F3509E"/>
    <w:rsid w:val="00F350F4"/>
    <w:rsid w:val="00F356D8"/>
    <w:rsid w:val="00F357C3"/>
    <w:rsid w:val="00F358BE"/>
    <w:rsid w:val="00F35977"/>
    <w:rsid w:val="00F359D6"/>
    <w:rsid w:val="00F35BA7"/>
    <w:rsid w:val="00F35BAD"/>
    <w:rsid w:val="00F35BEB"/>
    <w:rsid w:val="00F35ED6"/>
    <w:rsid w:val="00F35FA4"/>
    <w:rsid w:val="00F36068"/>
    <w:rsid w:val="00F36448"/>
    <w:rsid w:val="00F36467"/>
    <w:rsid w:val="00F364F4"/>
    <w:rsid w:val="00F36684"/>
    <w:rsid w:val="00F367EF"/>
    <w:rsid w:val="00F3681C"/>
    <w:rsid w:val="00F36957"/>
    <w:rsid w:val="00F36A26"/>
    <w:rsid w:val="00F36A8D"/>
    <w:rsid w:val="00F36B6F"/>
    <w:rsid w:val="00F36B77"/>
    <w:rsid w:val="00F37067"/>
    <w:rsid w:val="00F3725D"/>
    <w:rsid w:val="00F373F6"/>
    <w:rsid w:val="00F37458"/>
    <w:rsid w:val="00F3759A"/>
    <w:rsid w:val="00F377B4"/>
    <w:rsid w:val="00F37B4F"/>
    <w:rsid w:val="00F4008B"/>
    <w:rsid w:val="00F402F6"/>
    <w:rsid w:val="00F408B1"/>
    <w:rsid w:val="00F408E4"/>
    <w:rsid w:val="00F40A8F"/>
    <w:rsid w:val="00F40A90"/>
    <w:rsid w:val="00F40B61"/>
    <w:rsid w:val="00F40DD7"/>
    <w:rsid w:val="00F40F75"/>
    <w:rsid w:val="00F415BF"/>
    <w:rsid w:val="00F41773"/>
    <w:rsid w:val="00F41847"/>
    <w:rsid w:val="00F41869"/>
    <w:rsid w:val="00F41944"/>
    <w:rsid w:val="00F41BD2"/>
    <w:rsid w:val="00F41BE5"/>
    <w:rsid w:val="00F41C65"/>
    <w:rsid w:val="00F41D09"/>
    <w:rsid w:val="00F4217D"/>
    <w:rsid w:val="00F42274"/>
    <w:rsid w:val="00F4233F"/>
    <w:rsid w:val="00F423AF"/>
    <w:rsid w:val="00F4242D"/>
    <w:rsid w:val="00F42692"/>
    <w:rsid w:val="00F426E2"/>
    <w:rsid w:val="00F4282C"/>
    <w:rsid w:val="00F4294C"/>
    <w:rsid w:val="00F42BC2"/>
    <w:rsid w:val="00F42DBC"/>
    <w:rsid w:val="00F42FDD"/>
    <w:rsid w:val="00F4329A"/>
    <w:rsid w:val="00F4330F"/>
    <w:rsid w:val="00F4355A"/>
    <w:rsid w:val="00F436AF"/>
    <w:rsid w:val="00F436E5"/>
    <w:rsid w:val="00F438B9"/>
    <w:rsid w:val="00F438D6"/>
    <w:rsid w:val="00F43AB3"/>
    <w:rsid w:val="00F43D7D"/>
    <w:rsid w:val="00F43DC9"/>
    <w:rsid w:val="00F43DF1"/>
    <w:rsid w:val="00F43EC7"/>
    <w:rsid w:val="00F43ECB"/>
    <w:rsid w:val="00F4400C"/>
    <w:rsid w:val="00F44316"/>
    <w:rsid w:val="00F4433F"/>
    <w:rsid w:val="00F443E5"/>
    <w:rsid w:val="00F44752"/>
    <w:rsid w:val="00F44A40"/>
    <w:rsid w:val="00F44B86"/>
    <w:rsid w:val="00F44DB6"/>
    <w:rsid w:val="00F44F1A"/>
    <w:rsid w:val="00F45190"/>
    <w:rsid w:val="00F45591"/>
    <w:rsid w:val="00F4565B"/>
    <w:rsid w:val="00F457D3"/>
    <w:rsid w:val="00F4593E"/>
    <w:rsid w:val="00F45BDD"/>
    <w:rsid w:val="00F45E71"/>
    <w:rsid w:val="00F46023"/>
    <w:rsid w:val="00F4608B"/>
    <w:rsid w:val="00F46490"/>
    <w:rsid w:val="00F4672C"/>
    <w:rsid w:val="00F46844"/>
    <w:rsid w:val="00F4696F"/>
    <w:rsid w:val="00F469B2"/>
    <w:rsid w:val="00F46AE7"/>
    <w:rsid w:val="00F46AFF"/>
    <w:rsid w:val="00F47077"/>
    <w:rsid w:val="00F47195"/>
    <w:rsid w:val="00F47276"/>
    <w:rsid w:val="00F47278"/>
    <w:rsid w:val="00F472D4"/>
    <w:rsid w:val="00F47458"/>
    <w:rsid w:val="00F474C7"/>
    <w:rsid w:val="00F47696"/>
    <w:rsid w:val="00F4778B"/>
    <w:rsid w:val="00F47801"/>
    <w:rsid w:val="00F47840"/>
    <w:rsid w:val="00F47B08"/>
    <w:rsid w:val="00F47D9B"/>
    <w:rsid w:val="00F50020"/>
    <w:rsid w:val="00F50215"/>
    <w:rsid w:val="00F50351"/>
    <w:rsid w:val="00F50368"/>
    <w:rsid w:val="00F50468"/>
    <w:rsid w:val="00F504A4"/>
    <w:rsid w:val="00F5066F"/>
    <w:rsid w:val="00F50671"/>
    <w:rsid w:val="00F506F5"/>
    <w:rsid w:val="00F507FA"/>
    <w:rsid w:val="00F5081D"/>
    <w:rsid w:val="00F50886"/>
    <w:rsid w:val="00F5095B"/>
    <w:rsid w:val="00F509B8"/>
    <w:rsid w:val="00F50D64"/>
    <w:rsid w:val="00F510F9"/>
    <w:rsid w:val="00F51107"/>
    <w:rsid w:val="00F5115E"/>
    <w:rsid w:val="00F5117A"/>
    <w:rsid w:val="00F511CF"/>
    <w:rsid w:val="00F512BA"/>
    <w:rsid w:val="00F513D0"/>
    <w:rsid w:val="00F51673"/>
    <w:rsid w:val="00F51926"/>
    <w:rsid w:val="00F51B9A"/>
    <w:rsid w:val="00F51CCD"/>
    <w:rsid w:val="00F51D9A"/>
    <w:rsid w:val="00F51E9D"/>
    <w:rsid w:val="00F5206F"/>
    <w:rsid w:val="00F5214D"/>
    <w:rsid w:val="00F521A3"/>
    <w:rsid w:val="00F52333"/>
    <w:rsid w:val="00F52490"/>
    <w:rsid w:val="00F5251D"/>
    <w:rsid w:val="00F52592"/>
    <w:rsid w:val="00F5261A"/>
    <w:rsid w:val="00F529DC"/>
    <w:rsid w:val="00F52CA1"/>
    <w:rsid w:val="00F53121"/>
    <w:rsid w:val="00F53145"/>
    <w:rsid w:val="00F531F5"/>
    <w:rsid w:val="00F5322B"/>
    <w:rsid w:val="00F53619"/>
    <w:rsid w:val="00F5361A"/>
    <w:rsid w:val="00F53636"/>
    <w:rsid w:val="00F536A0"/>
    <w:rsid w:val="00F53AA1"/>
    <w:rsid w:val="00F53ADD"/>
    <w:rsid w:val="00F53E42"/>
    <w:rsid w:val="00F53E81"/>
    <w:rsid w:val="00F54006"/>
    <w:rsid w:val="00F54316"/>
    <w:rsid w:val="00F543E9"/>
    <w:rsid w:val="00F54785"/>
    <w:rsid w:val="00F5480B"/>
    <w:rsid w:val="00F54878"/>
    <w:rsid w:val="00F54D18"/>
    <w:rsid w:val="00F5512E"/>
    <w:rsid w:val="00F55173"/>
    <w:rsid w:val="00F552C6"/>
    <w:rsid w:val="00F55395"/>
    <w:rsid w:val="00F55407"/>
    <w:rsid w:val="00F55EF3"/>
    <w:rsid w:val="00F55FF4"/>
    <w:rsid w:val="00F5605F"/>
    <w:rsid w:val="00F56383"/>
    <w:rsid w:val="00F56507"/>
    <w:rsid w:val="00F565B4"/>
    <w:rsid w:val="00F56BC7"/>
    <w:rsid w:val="00F56CE8"/>
    <w:rsid w:val="00F56D05"/>
    <w:rsid w:val="00F56D13"/>
    <w:rsid w:val="00F56F12"/>
    <w:rsid w:val="00F571AC"/>
    <w:rsid w:val="00F57215"/>
    <w:rsid w:val="00F5751F"/>
    <w:rsid w:val="00F57610"/>
    <w:rsid w:val="00F5767B"/>
    <w:rsid w:val="00F57ADD"/>
    <w:rsid w:val="00F57C52"/>
    <w:rsid w:val="00F57D4E"/>
    <w:rsid w:val="00F57EFF"/>
    <w:rsid w:val="00F6004F"/>
    <w:rsid w:val="00F60306"/>
    <w:rsid w:val="00F60496"/>
    <w:rsid w:val="00F605DB"/>
    <w:rsid w:val="00F60638"/>
    <w:rsid w:val="00F6083E"/>
    <w:rsid w:val="00F6087D"/>
    <w:rsid w:val="00F608C5"/>
    <w:rsid w:val="00F6092A"/>
    <w:rsid w:val="00F60D47"/>
    <w:rsid w:val="00F60E39"/>
    <w:rsid w:val="00F61119"/>
    <w:rsid w:val="00F6121F"/>
    <w:rsid w:val="00F61267"/>
    <w:rsid w:val="00F61481"/>
    <w:rsid w:val="00F614FB"/>
    <w:rsid w:val="00F61620"/>
    <w:rsid w:val="00F61801"/>
    <w:rsid w:val="00F61CB5"/>
    <w:rsid w:val="00F61E98"/>
    <w:rsid w:val="00F61FA4"/>
    <w:rsid w:val="00F61FBB"/>
    <w:rsid w:val="00F6205D"/>
    <w:rsid w:val="00F6235B"/>
    <w:rsid w:val="00F6240B"/>
    <w:rsid w:val="00F627D4"/>
    <w:rsid w:val="00F62B46"/>
    <w:rsid w:val="00F62B87"/>
    <w:rsid w:val="00F62C8D"/>
    <w:rsid w:val="00F630DE"/>
    <w:rsid w:val="00F63919"/>
    <w:rsid w:val="00F63A31"/>
    <w:rsid w:val="00F63D90"/>
    <w:rsid w:val="00F63DCC"/>
    <w:rsid w:val="00F6423F"/>
    <w:rsid w:val="00F64401"/>
    <w:rsid w:val="00F64B65"/>
    <w:rsid w:val="00F64C0C"/>
    <w:rsid w:val="00F64C21"/>
    <w:rsid w:val="00F64CCA"/>
    <w:rsid w:val="00F64D16"/>
    <w:rsid w:val="00F64D7D"/>
    <w:rsid w:val="00F64DA9"/>
    <w:rsid w:val="00F64F05"/>
    <w:rsid w:val="00F64F4B"/>
    <w:rsid w:val="00F6501B"/>
    <w:rsid w:val="00F6507E"/>
    <w:rsid w:val="00F650F8"/>
    <w:rsid w:val="00F6510E"/>
    <w:rsid w:val="00F65568"/>
    <w:rsid w:val="00F656C9"/>
    <w:rsid w:val="00F65743"/>
    <w:rsid w:val="00F65A24"/>
    <w:rsid w:val="00F65B08"/>
    <w:rsid w:val="00F65BF7"/>
    <w:rsid w:val="00F65F44"/>
    <w:rsid w:val="00F65F91"/>
    <w:rsid w:val="00F6606A"/>
    <w:rsid w:val="00F661CA"/>
    <w:rsid w:val="00F66427"/>
    <w:rsid w:val="00F6644C"/>
    <w:rsid w:val="00F6667E"/>
    <w:rsid w:val="00F66761"/>
    <w:rsid w:val="00F66763"/>
    <w:rsid w:val="00F66C62"/>
    <w:rsid w:val="00F66D00"/>
    <w:rsid w:val="00F66FBD"/>
    <w:rsid w:val="00F6720F"/>
    <w:rsid w:val="00F674EE"/>
    <w:rsid w:val="00F675F5"/>
    <w:rsid w:val="00F677D0"/>
    <w:rsid w:val="00F6783D"/>
    <w:rsid w:val="00F678F1"/>
    <w:rsid w:val="00F67BFB"/>
    <w:rsid w:val="00F67D55"/>
    <w:rsid w:val="00F67E7A"/>
    <w:rsid w:val="00F70094"/>
    <w:rsid w:val="00F700BB"/>
    <w:rsid w:val="00F70178"/>
    <w:rsid w:val="00F701C2"/>
    <w:rsid w:val="00F702CA"/>
    <w:rsid w:val="00F70423"/>
    <w:rsid w:val="00F70520"/>
    <w:rsid w:val="00F70542"/>
    <w:rsid w:val="00F709D5"/>
    <w:rsid w:val="00F70B7C"/>
    <w:rsid w:val="00F70D8C"/>
    <w:rsid w:val="00F710BD"/>
    <w:rsid w:val="00F715C3"/>
    <w:rsid w:val="00F717C2"/>
    <w:rsid w:val="00F71833"/>
    <w:rsid w:val="00F71889"/>
    <w:rsid w:val="00F71908"/>
    <w:rsid w:val="00F7197A"/>
    <w:rsid w:val="00F719D4"/>
    <w:rsid w:val="00F71B07"/>
    <w:rsid w:val="00F71C97"/>
    <w:rsid w:val="00F71EF5"/>
    <w:rsid w:val="00F724A0"/>
    <w:rsid w:val="00F72638"/>
    <w:rsid w:val="00F728CD"/>
    <w:rsid w:val="00F729AF"/>
    <w:rsid w:val="00F72AD1"/>
    <w:rsid w:val="00F72BEF"/>
    <w:rsid w:val="00F7308A"/>
    <w:rsid w:val="00F733C4"/>
    <w:rsid w:val="00F73464"/>
    <w:rsid w:val="00F73651"/>
    <w:rsid w:val="00F73718"/>
    <w:rsid w:val="00F73C0B"/>
    <w:rsid w:val="00F73CBD"/>
    <w:rsid w:val="00F7419E"/>
    <w:rsid w:val="00F74265"/>
    <w:rsid w:val="00F742BC"/>
    <w:rsid w:val="00F74315"/>
    <w:rsid w:val="00F743B6"/>
    <w:rsid w:val="00F74473"/>
    <w:rsid w:val="00F746B4"/>
    <w:rsid w:val="00F748F6"/>
    <w:rsid w:val="00F74BA8"/>
    <w:rsid w:val="00F74E33"/>
    <w:rsid w:val="00F7514E"/>
    <w:rsid w:val="00F7567F"/>
    <w:rsid w:val="00F7589A"/>
    <w:rsid w:val="00F75DFA"/>
    <w:rsid w:val="00F75E82"/>
    <w:rsid w:val="00F76B81"/>
    <w:rsid w:val="00F76BEC"/>
    <w:rsid w:val="00F770AB"/>
    <w:rsid w:val="00F7768F"/>
    <w:rsid w:val="00F77761"/>
    <w:rsid w:val="00F777B9"/>
    <w:rsid w:val="00F777C6"/>
    <w:rsid w:val="00F778A7"/>
    <w:rsid w:val="00F77A3E"/>
    <w:rsid w:val="00F77C5C"/>
    <w:rsid w:val="00F800D5"/>
    <w:rsid w:val="00F8014B"/>
    <w:rsid w:val="00F801D8"/>
    <w:rsid w:val="00F801EC"/>
    <w:rsid w:val="00F8021E"/>
    <w:rsid w:val="00F8044E"/>
    <w:rsid w:val="00F8053A"/>
    <w:rsid w:val="00F808C9"/>
    <w:rsid w:val="00F80A1B"/>
    <w:rsid w:val="00F80E07"/>
    <w:rsid w:val="00F8109C"/>
    <w:rsid w:val="00F8123E"/>
    <w:rsid w:val="00F812D4"/>
    <w:rsid w:val="00F81792"/>
    <w:rsid w:val="00F81895"/>
    <w:rsid w:val="00F81AF8"/>
    <w:rsid w:val="00F81ECF"/>
    <w:rsid w:val="00F81ED6"/>
    <w:rsid w:val="00F8216F"/>
    <w:rsid w:val="00F8282A"/>
    <w:rsid w:val="00F828E6"/>
    <w:rsid w:val="00F829DE"/>
    <w:rsid w:val="00F82EAF"/>
    <w:rsid w:val="00F83045"/>
    <w:rsid w:val="00F8373A"/>
    <w:rsid w:val="00F83E56"/>
    <w:rsid w:val="00F840C9"/>
    <w:rsid w:val="00F841C8"/>
    <w:rsid w:val="00F84495"/>
    <w:rsid w:val="00F844DB"/>
    <w:rsid w:val="00F84758"/>
    <w:rsid w:val="00F847DE"/>
    <w:rsid w:val="00F84A0F"/>
    <w:rsid w:val="00F84AF2"/>
    <w:rsid w:val="00F84BB2"/>
    <w:rsid w:val="00F84D1D"/>
    <w:rsid w:val="00F84E53"/>
    <w:rsid w:val="00F85075"/>
    <w:rsid w:val="00F85141"/>
    <w:rsid w:val="00F85286"/>
    <w:rsid w:val="00F85301"/>
    <w:rsid w:val="00F8539D"/>
    <w:rsid w:val="00F854FF"/>
    <w:rsid w:val="00F856D7"/>
    <w:rsid w:val="00F85AA2"/>
    <w:rsid w:val="00F85CB4"/>
    <w:rsid w:val="00F85E64"/>
    <w:rsid w:val="00F85EE7"/>
    <w:rsid w:val="00F85F12"/>
    <w:rsid w:val="00F85F99"/>
    <w:rsid w:val="00F85FC3"/>
    <w:rsid w:val="00F8604D"/>
    <w:rsid w:val="00F8615B"/>
    <w:rsid w:val="00F86166"/>
    <w:rsid w:val="00F864EC"/>
    <w:rsid w:val="00F865D7"/>
    <w:rsid w:val="00F86820"/>
    <w:rsid w:val="00F86B70"/>
    <w:rsid w:val="00F86C33"/>
    <w:rsid w:val="00F86FA5"/>
    <w:rsid w:val="00F8717C"/>
    <w:rsid w:val="00F87253"/>
    <w:rsid w:val="00F8725D"/>
    <w:rsid w:val="00F87409"/>
    <w:rsid w:val="00F87422"/>
    <w:rsid w:val="00F87722"/>
    <w:rsid w:val="00F87858"/>
    <w:rsid w:val="00F87973"/>
    <w:rsid w:val="00F87E5F"/>
    <w:rsid w:val="00F90224"/>
    <w:rsid w:val="00F906FC"/>
    <w:rsid w:val="00F90D6F"/>
    <w:rsid w:val="00F90D72"/>
    <w:rsid w:val="00F90DE3"/>
    <w:rsid w:val="00F90EC6"/>
    <w:rsid w:val="00F910D6"/>
    <w:rsid w:val="00F911DA"/>
    <w:rsid w:val="00F9162F"/>
    <w:rsid w:val="00F9181F"/>
    <w:rsid w:val="00F9186E"/>
    <w:rsid w:val="00F918E7"/>
    <w:rsid w:val="00F91A36"/>
    <w:rsid w:val="00F91A72"/>
    <w:rsid w:val="00F91AAF"/>
    <w:rsid w:val="00F91AC9"/>
    <w:rsid w:val="00F91B96"/>
    <w:rsid w:val="00F92001"/>
    <w:rsid w:val="00F922B2"/>
    <w:rsid w:val="00F925AB"/>
    <w:rsid w:val="00F925D2"/>
    <w:rsid w:val="00F92679"/>
    <w:rsid w:val="00F9269E"/>
    <w:rsid w:val="00F926ED"/>
    <w:rsid w:val="00F9288E"/>
    <w:rsid w:val="00F928AC"/>
    <w:rsid w:val="00F928D1"/>
    <w:rsid w:val="00F92902"/>
    <w:rsid w:val="00F92A3E"/>
    <w:rsid w:val="00F92DF1"/>
    <w:rsid w:val="00F92E63"/>
    <w:rsid w:val="00F92EEB"/>
    <w:rsid w:val="00F92EEE"/>
    <w:rsid w:val="00F92FB4"/>
    <w:rsid w:val="00F9309F"/>
    <w:rsid w:val="00F930CF"/>
    <w:rsid w:val="00F93407"/>
    <w:rsid w:val="00F934F4"/>
    <w:rsid w:val="00F9360C"/>
    <w:rsid w:val="00F9379A"/>
    <w:rsid w:val="00F93B64"/>
    <w:rsid w:val="00F93E43"/>
    <w:rsid w:val="00F93EA0"/>
    <w:rsid w:val="00F9414A"/>
    <w:rsid w:val="00F9433B"/>
    <w:rsid w:val="00F94415"/>
    <w:rsid w:val="00F944BD"/>
    <w:rsid w:val="00F945F8"/>
    <w:rsid w:val="00F9468F"/>
    <w:rsid w:val="00F946F0"/>
    <w:rsid w:val="00F94AB4"/>
    <w:rsid w:val="00F94E22"/>
    <w:rsid w:val="00F94E45"/>
    <w:rsid w:val="00F9512B"/>
    <w:rsid w:val="00F9521E"/>
    <w:rsid w:val="00F95247"/>
    <w:rsid w:val="00F9526B"/>
    <w:rsid w:val="00F95584"/>
    <w:rsid w:val="00F957AF"/>
    <w:rsid w:val="00F95938"/>
    <w:rsid w:val="00F95CD0"/>
    <w:rsid w:val="00F95E7E"/>
    <w:rsid w:val="00F96154"/>
    <w:rsid w:val="00F9624F"/>
    <w:rsid w:val="00F96456"/>
    <w:rsid w:val="00F96913"/>
    <w:rsid w:val="00F96B33"/>
    <w:rsid w:val="00F96C9D"/>
    <w:rsid w:val="00F96D4D"/>
    <w:rsid w:val="00F96E32"/>
    <w:rsid w:val="00F96F47"/>
    <w:rsid w:val="00F971A3"/>
    <w:rsid w:val="00F97527"/>
    <w:rsid w:val="00F97A70"/>
    <w:rsid w:val="00F97B66"/>
    <w:rsid w:val="00F97D02"/>
    <w:rsid w:val="00F97DD8"/>
    <w:rsid w:val="00F97EA0"/>
    <w:rsid w:val="00F97FBE"/>
    <w:rsid w:val="00FA0018"/>
    <w:rsid w:val="00FA0083"/>
    <w:rsid w:val="00FA0095"/>
    <w:rsid w:val="00FA036A"/>
    <w:rsid w:val="00FA03A6"/>
    <w:rsid w:val="00FA04EB"/>
    <w:rsid w:val="00FA0540"/>
    <w:rsid w:val="00FA06F8"/>
    <w:rsid w:val="00FA0957"/>
    <w:rsid w:val="00FA104B"/>
    <w:rsid w:val="00FA10E4"/>
    <w:rsid w:val="00FA1102"/>
    <w:rsid w:val="00FA1201"/>
    <w:rsid w:val="00FA1463"/>
    <w:rsid w:val="00FA146F"/>
    <w:rsid w:val="00FA1541"/>
    <w:rsid w:val="00FA162D"/>
    <w:rsid w:val="00FA1A05"/>
    <w:rsid w:val="00FA1CC6"/>
    <w:rsid w:val="00FA1EED"/>
    <w:rsid w:val="00FA1F11"/>
    <w:rsid w:val="00FA1F3D"/>
    <w:rsid w:val="00FA23BF"/>
    <w:rsid w:val="00FA246E"/>
    <w:rsid w:val="00FA24B2"/>
    <w:rsid w:val="00FA26CE"/>
    <w:rsid w:val="00FA2B67"/>
    <w:rsid w:val="00FA2E5B"/>
    <w:rsid w:val="00FA2F51"/>
    <w:rsid w:val="00FA303B"/>
    <w:rsid w:val="00FA33B2"/>
    <w:rsid w:val="00FA3535"/>
    <w:rsid w:val="00FA3AA5"/>
    <w:rsid w:val="00FA3E43"/>
    <w:rsid w:val="00FA41F2"/>
    <w:rsid w:val="00FA43AC"/>
    <w:rsid w:val="00FA47D8"/>
    <w:rsid w:val="00FA49A0"/>
    <w:rsid w:val="00FA4B0D"/>
    <w:rsid w:val="00FA4CEA"/>
    <w:rsid w:val="00FA4F39"/>
    <w:rsid w:val="00FA58A1"/>
    <w:rsid w:val="00FA5B1E"/>
    <w:rsid w:val="00FA5D0A"/>
    <w:rsid w:val="00FA5D75"/>
    <w:rsid w:val="00FA5DE3"/>
    <w:rsid w:val="00FA5F6F"/>
    <w:rsid w:val="00FA6151"/>
    <w:rsid w:val="00FA65B3"/>
    <w:rsid w:val="00FA65C2"/>
    <w:rsid w:val="00FA6792"/>
    <w:rsid w:val="00FA67ED"/>
    <w:rsid w:val="00FA6808"/>
    <w:rsid w:val="00FA68C4"/>
    <w:rsid w:val="00FA6985"/>
    <w:rsid w:val="00FA69DA"/>
    <w:rsid w:val="00FA6A40"/>
    <w:rsid w:val="00FA6C8C"/>
    <w:rsid w:val="00FA6E6E"/>
    <w:rsid w:val="00FA7134"/>
    <w:rsid w:val="00FA724B"/>
    <w:rsid w:val="00FA74E4"/>
    <w:rsid w:val="00FA7747"/>
    <w:rsid w:val="00FA7BB2"/>
    <w:rsid w:val="00FA7D5B"/>
    <w:rsid w:val="00FA7E80"/>
    <w:rsid w:val="00FB0138"/>
    <w:rsid w:val="00FB0561"/>
    <w:rsid w:val="00FB06CD"/>
    <w:rsid w:val="00FB06D4"/>
    <w:rsid w:val="00FB0907"/>
    <w:rsid w:val="00FB0960"/>
    <w:rsid w:val="00FB0CA2"/>
    <w:rsid w:val="00FB0DE5"/>
    <w:rsid w:val="00FB10CC"/>
    <w:rsid w:val="00FB11F3"/>
    <w:rsid w:val="00FB1250"/>
    <w:rsid w:val="00FB126F"/>
    <w:rsid w:val="00FB12E5"/>
    <w:rsid w:val="00FB16D7"/>
    <w:rsid w:val="00FB177E"/>
    <w:rsid w:val="00FB1B34"/>
    <w:rsid w:val="00FB1D60"/>
    <w:rsid w:val="00FB1EF3"/>
    <w:rsid w:val="00FB2385"/>
    <w:rsid w:val="00FB2497"/>
    <w:rsid w:val="00FB24A8"/>
    <w:rsid w:val="00FB257F"/>
    <w:rsid w:val="00FB2620"/>
    <w:rsid w:val="00FB2788"/>
    <w:rsid w:val="00FB2962"/>
    <w:rsid w:val="00FB2DCC"/>
    <w:rsid w:val="00FB2FFA"/>
    <w:rsid w:val="00FB30B4"/>
    <w:rsid w:val="00FB30C3"/>
    <w:rsid w:val="00FB315A"/>
    <w:rsid w:val="00FB32CC"/>
    <w:rsid w:val="00FB3343"/>
    <w:rsid w:val="00FB3388"/>
    <w:rsid w:val="00FB3435"/>
    <w:rsid w:val="00FB348B"/>
    <w:rsid w:val="00FB35D0"/>
    <w:rsid w:val="00FB35F5"/>
    <w:rsid w:val="00FB3743"/>
    <w:rsid w:val="00FB3968"/>
    <w:rsid w:val="00FB3A7F"/>
    <w:rsid w:val="00FB3D1D"/>
    <w:rsid w:val="00FB3DE2"/>
    <w:rsid w:val="00FB3F88"/>
    <w:rsid w:val="00FB4104"/>
    <w:rsid w:val="00FB4403"/>
    <w:rsid w:val="00FB4487"/>
    <w:rsid w:val="00FB46BC"/>
    <w:rsid w:val="00FB46CF"/>
    <w:rsid w:val="00FB4A3F"/>
    <w:rsid w:val="00FB4F70"/>
    <w:rsid w:val="00FB50E9"/>
    <w:rsid w:val="00FB53BF"/>
    <w:rsid w:val="00FB5431"/>
    <w:rsid w:val="00FB591F"/>
    <w:rsid w:val="00FB5949"/>
    <w:rsid w:val="00FB59AF"/>
    <w:rsid w:val="00FB5A3B"/>
    <w:rsid w:val="00FB5E88"/>
    <w:rsid w:val="00FB5EFE"/>
    <w:rsid w:val="00FB626B"/>
    <w:rsid w:val="00FB631D"/>
    <w:rsid w:val="00FB66D4"/>
    <w:rsid w:val="00FB67CB"/>
    <w:rsid w:val="00FB6811"/>
    <w:rsid w:val="00FB683B"/>
    <w:rsid w:val="00FB6B9D"/>
    <w:rsid w:val="00FB7161"/>
    <w:rsid w:val="00FB7259"/>
    <w:rsid w:val="00FB75E4"/>
    <w:rsid w:val="00FB7615"/>
    <w:rsid w:val="00FB762A"/>
    <w:rsid w:val="00FB7743"/>
    <w:rsid w:val="00FB77C0"/>
    <w:rsid w:val="00FB7BD4"/>
    <w:rsid w:val="00FB7FF1"/>
    <w:rsid w:val="00FC0078"/>
    <w:rsid w:val="00FC09BC"/>
    <w:rsid w:val="00FC0A6C"/>
    <w:rsid w:val="00FC0A98"/>
    <w:rsid w:val="00FC0B5D"/>
    <w:rsid w:val="00FC0D6F"/>
    <w:rsid w:val="00FC0DC8"/>
    <w:rsid w:val="00FC0E98"/>
    <w:rsid w:val="00FC0EA4"/>
    <w:rsid w:val="00FC1308"/>
    <w:rsid w:val="00FC1367"/>
    <w:rsid w:val="00FC1370"/>
    <w:rsid w:val="00FC138F"/>
    <w:rsid w:val="00FC1765"/>
    <w:rsid w:val="00FC1AEC"/>
    <w:rsid w:val="00FC1B75"/>
    <w:rsid w:val="00FC1C57"/>
    <w:rsid w:val="00FC1F11"/>
    <w:rsid w:val="00FC20D6"/>
    <w:rsid w:val="00FC2686"/>
    <w:rsid w:val="00FC2705"/>
    <w:rsid w:val="00FC2862"/>
    <w:rsid w:val="00FC298E"/>
    <w:rsid w:val="00FC2A47"/>
    <w:rsid w:val="00FC2BFC"/>
    <w:rsid w:val="00FC2C49"/>
    <w:rsid w:val="00FC311A"/>
    <w:rsid w:val="00FC32E0"/>
    <w:rsid w:val="00FC358B"/>
    <w:rsid w:val="00FC379E"/>
    <w:rsid w:val="00FC384C"/>
    <w:rsid w:val="00FC39E0"/>
    <w:rsid w:val="00FC3AD7"/>
    <w:rsid w:val="00FC3BA5"/>
    <w:rsid w:val="00FC3C27"/>
    <w:rsid w:val="00FC3CA0"/>
    <w:rsid w:val="00FC3D0D"/>
    <w:rsid w:val="00FC3DAB"/>
    <w:rsid w:val="00FC3F45"/>
    <w:rsid w:val="00FC406A"/>
    <w:rsid w:val="00FC414A"/>
    <w:rsid w:val="00FC4337"/>
    <w:rsid w:val="00FC4367"/>
    <w:rsid w:val="00FC4371"/>
    <w:rsid w:val="00FC44B3"/>
    <w:rsid w:val="00FC4808"/>
    <w:rsid w:val="00FC48A1"/>
    <w:rsid w:val="00FC4943"/>
    <w:rsid w:val="00FC4A90"/>
    <w:rsid w:val="00FC4AFB"/>
    <w:rsid w:val="00FC4D04"/>
    <w:rsid w:val="00FC4D38"/>
    <w:rsid w:val="00FC4E58"/>
    <w:rsid w:val="00FC4FD7"/>
    <w:rsid w:val="00FC526F"/>
    <w:rsid w:val="00FC532E"/>
    <w:rsid w:val="00FC541A"/>
    <w:rsid w:val="00FC5518"/>
    <w:rsid w:val="00FC58DD"/>
    <w:rsid w:val="00FC595E"/>
    <w:rsid w:val="00FC598E"/>
    <w:rsid w:val="00FC599D"/>
    <w:rsid w:val="00FC5B35"/>
    <w:rsid w:val="00FC5E59"/>
    <w:rsid w:val="00FC6053"/>
    <w:rsid w:val="00FC60D8"/>
    <w:rsid w:val="00FC626E"/>
    <w:rsid w:val="00FC63DA"/>
    <w:rsid w:val="00FC661D"/>
    <w:rsid w:val="00FC680C"/>
    <w:rsid w:val="00FC69D5"/>
    <w:rsid w:val="00FC6DB9"/>
    <w:rsid w:val="00FC6E13"/>
    <w:rsid w:val="00FC6EAD"/>
    <w:rsid w:val="00FC6F5A"/>
    <w:rsid w:val="00FC70A9"/>
    <w:rsid w:val="00FC717D"/>
    <w:rsid w:val="00FC71CE"/>
    <w:rsid w:val="00FC71DE"/>
    <w:rsid w:val="00FC7241"/>
    <w:rsid w:val="00FC735E"/>
    <w:rsid w:val="00FC7362"/>
    <w:rsid w:val="00FC7648"/>
    <w:rsid w:val="00FC76C5"/>
    <w:rsid w:val="00FC7794"/>
    <w:rsid w:val="00FC7B06"/>
    <w:rsid w:val="00FC7FBD"/>
    <w:rsid w:val="00FD0163"/>
    <w:rsid w:val="00FD039A"/>
    <w:rsid w:val="00FD03B3"/>
    <w:rsid w:val="00FD095F"/>
    <w:rsid w:val="00FD0A9A"/>
    <w:rsid w:val="00FD0CBE"/>
    <w:rsid w:val="00FD120D"/>
    <w:rsid w:val="00FD1227"/>
    <w:rsid w:val="00FD141D"/>
    <w:rsid w:val="00FD14EE"/>
    <w:rsid w:val="00FD1514"/>
    <w:rsid w:val="00FD16AB"/>
    <w:rsid w:val="00FD185A"/>
    <w:rsid w:val="00FD18BE"/>
    <w:rsid w:val="00FD1931"/>
    <w:rsid w:val="00FD1A7D"/>
    <w:rsid w:val="00FD1AC7"/>
    <w:rsid w:val="00FD1EC3"/>
    <w:rsid w:val="00FD20BA"/>
    <w:rsid w:val="00FD21FE"/>
    <w:rsid w:val="00FD2344"/>
    <w:rsid w:val="00FD241A"/>
    <w:rsid w:val="00FD24E5"/>
    <w:rsid w:val="00FD2868"/>
    <w:rsid w:val="00FD28DB"/>
    <w:rsid w:val="00FD2949"/>
    <w:rsid w:val="00FD2AD7"/>
    <w:rsid w:val="00FD2BDE"/>
    <w:rsid w:val="00FD3057"/>
    <w:rsid w:val="00FD315D"/>
    <w:rsid w:val="00FD336F"/>
    <w:rsid w:val="00FD33FB"/>
    <w:rsid w:val="00FD35AB"/>
    <w:rsid w:val="00FD3677"/>
    <w:rsid w:val="00FD3904"/>
    <w:rsid w:val="00FD3D4E"/>
    <w:rsid w:val="00FD3E51"/>
    <w:rsid w:val="00FD3E81"/>
    <w:rsid w:val="00FD3F2C"/>
    <w:rsid w:val="00FD4233"/>
    <w:rsid w:val="00FD4560"/>
    <w:rsid w:val="00FD45FA"/>
    <w:rsid w:val="00FD4652"/>
    <w:rsid w:val="00FD46AC"/>
    <w:rsid w:val="00FD4842"/>
    <w:rsid w:val="00FD48AA"/>
    <w:rsid w:val="00FD49AD"/>
    <w:rsid w:val="00FD49CD"/>
    <w:rsid w:val="00FD4D26"/>
    <w:rsid w:val="00FD4E7C"/>
    <w:rsid w:val="00FD4FDC"/>
    <w:rsid w:val="00FD501C"/>
    <w:rsid w:val="00FD515D"/>
    <w:rsid w:val="00FD5309"/>
    <w:rsid w:val="00FD586B"/>
    <w:rsid w:val="00FD5E11"/>
    <w:rsid w:val="00FD5EC8"/>
    <w:rsid w:val="00FD5FC6"/>
    <w:rsid w:val="00FD655E"/>
    <w:rsid w:val="00FD6589"/>
    <w:rsid w:val="00FD6AC4"/>
    <w:rsid w:val="00FD6CD1"/>
    <w:rsid w:val="00FD6ECB"/>
    <w:rsid w:val="00FD6EFA"/>
    <w:rsid w:val="00FD7027"/>
    <w:rsid w:val="00FD7248"/>
    <w:rsid w:val="00FD73E1"/>
    <w:rsid w:val="00FD742F"/>
    <w:rsid w:val="00FD7439"/>
    <w:rsid w:val="00FD74BA"/>
    <w:rsid w:val="00FD76E8"/>
    <w:rsid w:val="00FD7706"/>
    <w:rsid w:val="00FD7984"/>
    <w:rsid w:val="00FD79EE"/>
    <w:rsid w:val="00FD7B43"/>
    <w:rsid w:val="00FD7C4E"/>
    <w:rsid w:val="00FD7C82"/>
    <w:rsid w:val="00FD7D00"/>
    <w:rsid w:val="00FD7DA0"/>
    <w:rsid w:val="00FD7EE3"/>
    <w:rsid w:val="00FE0187"/>
    <w:rsid w:val="00FE02A2"/>
    <w:rsid w:val="00FE0816"/>
    <w:rsid w:val="00FE0A75"/>
    <w:rsid w:val="00FE0B5E"/>
    <w:rsid w:val="00FE0EAA"/>
    <w:rsid w:val="00FE125C"/>
    <w:rsid w:val="00FE1483"/>
    <w:rsid w:val="00FE156E"/>
    <w:rsid w:val="00FE1776"/>
    <w:rsid w:val="00FE183A"/>
    <w:rsid w:val="00FE1853"/>
    <w:rsid w:val="00FE19C0"/>
    <w:rsid w:val="00FE19E8"/>
    <w:rsid w:val="00FE1BCE"/>
    <w:rsid w:val="00FE1C73"/>
    <w:rsid w:val="00FE1EB2"/>
    <w:rsid w:val="00FE20E9"/>
    <w:rsid w:val="00FE229F"/>
    <w:rsid w:val="00FE22A0"/>
    <w:rsid w:val="00FE22DF"/>
    <w:rsid w:val="00FE232A"/>
    <w:rsid w:val="00FE2468"/>
    <w:rsid w:val="00FE24A4"/>
    <w:rsid w:val="00FE288F"/>
    <w:rsid w:val="00FE2946"/>
    <w:rsid w:val="00FE2976"/>
    <w:rsid w:val="00FE2A3F"/>
    <w:rsid w:val="00FE2B8B"/>
    <w:rsid w:val="00FE2CF8"/>
    <w:rsid w:val="00FE2D6A"/>
    <w:rsid w:val="00FE2EDF"/>
    <w:rsid w:val="00FE2F6F"/>
    <w:rsid w:val="00FE2FFC"/>
    <w:rsid w:val="00FE3021"/>
    <w:rsid w:val="00FE30B8"/>
    <w:rsid w:val="00FE3134"/>
    <w:rsid w:val="00FE319F"/>
    <w:rsid w:val="00FE31D3"/>
    <w:rsid w:val="00FE361A"/>
    <w:rsid w:val="00FE36DB"/>
    <w:rsid w:val="00FE377C"/>
    <w:rsid w:val="00FE37AE"/>
    <w:rsid w:val="00FE39F0"/>
    <w:rsid w:val="00FE3AAD"/>
    <w:rsid w:val="00FE3B6A"/>
    <w:rsid w:val="00FE40F4"/>
    <w:rsid w:val="00FE4173"/>
    <w:rsid w:val="00FE4218"/>
    <w:rsid w:val="00FE4223"/>
    <w:rsid w:val="00FE4332"/>
    <w:rsid w:val="00FE4336"/>
    <w:rsid w:val="00FE4377"/>
    <w:rsid w:val="00FE4396"/>
    <w:rsid w:val="00FE4534"/>
    <w:rsid w:val="00FE45C5"/>
    <w:rsid w:val="00FE477D"/>
    <w:rsid w:val="00FE4858"/>
    <w:rsid w:val="00FE4A20"/>
    <w:rsid w:val="00FE4A5E"/>
    <w:rsid w:val="00FE4A98"/>
    <w:rsid w:val="00FE5003"/>
    <w:rsid w:val="00FE5032"/>
    <w:rsid w:val="00FE52AA"/>
    <w:rsid w:val="00FE53C6"/>
    <w:rsid w:val="00FE557B"/>
    <w:rsid w:val="00FE55B1"/>
    <w:rsid w:val="00FE5735"/>
    <w:rsid w:val="00FE5BD1"/>
    <w:rsid w:val="00FE5CCA"/>
    <w:rsid w:val="00FE60E7"/>
    <w:rsid w:val="00FE64AE"/>
    <w:rsid w:val="00FE64F7"/>
    <w:rsid w:val="00FE66D7"/>
    <w:rsid w:val="00FE683D"/>
    <w:rsid w:val="00FE68D0"/>
    <w:rsid w:val="00FE69FE"/>
    <w:rsid w:val="00FE6E99"/>
    <w:rsid w:val="00FE6F09"/>
    <w:rsid w:val="00FE6F1E"/>
    <w:rsid w:val="00FE6F9F"/>
    <w:rsid w:val="00FE7033"/>
    <w:rsid w:val="00FE7279"/>
    <w:rsid w:val="00FE739F"/>
    <w:rsid w:val="00FE748A"/>
    <w:rsid w:val="00FE7541"/>
    <w:rsid w:val="00FE75F4"/>
    <w:rsid w:val="00FE7677"/>
    <w:rsid w:val="00FE76D5"/>
    <w:rsid w:val="00FE798B"/>
    <w:rsid w:val="00FE7C51"/>
    <w:rsid w:val="00FE7CA4"/>
    <w:rsid w:val="00FE7DBA"/>
    <w:rsid w:val="00FE7DC1"/>
    <w:rsid w:val="00FE7E36"/>
    <w:rsid w:val="00FE7F65"/>
    <w:rsid w:val="00FE7FAA"/>
    <w:rsid w:val="00FF030F"/>
    <w:rsid w:val="00FF032A"/>
    <w:rsid w:val="00FF04AC"/>
    <w:rsid w:val="00FF079C"/>
    <w:rsid w:val="00FF0812"/>
    <w:rsid w:val="00FF085A"/>
    <w:rsid w:val="00FF0ACE"/>
    <w:rsid w:val="00FF0BEC"/>
    <w:rsid w:val="00FF0CCD"/>
    <w:rsid w:val="00FF0DA1"/>
    <w:rsid w:val="00FF0EB7"/>
    <w:rsid w:val="00FF0F7F"/>
    <w:rsid w:val="00FF10C7"/>
    <w:rsid w:val="00FF1231"/>
    <w:rsid w:val="00FF141D"/>
    <w:rsid w:val="00FF1537"/>
    <w:rsid w:val="00FF1628"/>
    <w:rsid w:val="00FF1687"/>
    <w:rsid w:val="00FF1865"/>
    <w:rsid w:val="00FF1901"/>
    <w:rsid w:val="00FF1CBF"/>
    <w:rsid w:val="00FF1D62"/>
    <w:rsid w:val="00FF2466"/>
    <w:rsid w:val="00FF2518"/>
    <w:rsid w:val="00FF2752"/>
    <w:rsid w:val="00FF29D8"/>
    <w:rsid w:val="00FF2BE0"/>
    <w:rsid w:val="00FF2CFF"/>
    <w:rsid w:val="00FF2E93"/>
    <w:rsid w:val="00FF3261"/>
    <w:rsid w:val="00FF33C3"/>
    <w:rsid w:val="00FF33C9"/>
    <w:rsid w:val="00FF349E"/>
    <w:rsid w:val="00FF3592"/>
    <w:rsid w:val="00FF3611"/>
    <w:rsid w:val="00FF365C"/>
    <w:rsid w:val="00FF3844"/>
    <w:rsid w:val="00FF396F"/>
    <w:rsid w:val="00FF3B92"/>
    <w:rsid w:val="00FF3C34"/>
    <w:rsid w:val="00FF3DD5"/>
    <w:rsid w:val="00FF4009"/>
    <w:rsid w:val="00FF40F7"/>
    <w:rsid w:val="00FF4208"/>
    <w:rsid w:val="00FF4285"/>
    <w:rsid w:val="00FF4436"/>
    <w:rsid w:val="00FF46EC"/>
    <w:rsid w:val="00FF4792"/>
    <w:rsid w:val="00FF4BD7"/>
    <w:rsid w:val="00FF4DC1"/>
    <w:rsid w:val="00FF5021"/>
    <w:rsid w:val="00FF52AE"/>
    <w:rsid w:val="00FF52B9"/>
    <w:rsid w:val="00FF53FB"/>
    <w:rsid w:val="00FF5B5C"/>
    <w:rsid w:val="00FF5E70"/>
    <w:rsid w:val="00FF60D4"/>
    <w:rsid w:val="00FF6383"/>
    <w:rsid w:val="00FF6411"/>
    <w:rsid w:val="00FF6420"/>
    <w:rsid w:val="00FF6456"/>
    <w:rsid w:val="00FF6558"/>
    <w:rsid w:val="00FF66CF"/>
    <w:rsid w:val="00FF6886"/>
    <w:rsid w:val="00FF6A56"/>
    <w:rsid w:val="00FF6AE1"/>
    <w:rsid w:val="00FF6B2D"/>
    <w:rsid w:val="00FF6BDE"/>
    <w:rsid w:val="00FF6BEF"/>
    <w:rsid w:val="00FF6D03"/>
    <w:rsid w:val="00FF6E4B"/>
    <w:rsid w:val="00FF6EC1"/>
    <w:rsid w:val="00FF715E"/>
    <w:rsid w:val="00FF7499"/>
    <w:rsid w:val="00FF7677"/>
    <w:rsid w:val="00FF76B5"/>
    <w:rsid w:val="00FF7739"/>
    <w:rsid w:val="00FF782D"/>
    <w:rsid w:val="00FF7866"/>
    <w:rsid w:val="00FF7989"/>
    <w:rsid w:val="00FF7CDD"/>
    <w:rsid w:val="00FF7EA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522F62"/>
  <w15:chartTrackingRefBased/>
  <w15:docId w15:val="{6A86C8D1-CF44-461A-8087-F07168C8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4275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T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,BT Char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uiPriority w:val="99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uiPriority w:val="99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14A73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14A73"/>
    <w:rPr>
      <w:rFonts w:ascii="Angsana New" w:eastAsia="MS Mincho" w:hAnsi="Angsana New"/>
    </w:rPr>
  </w:style>
  <w:style w:type="paragraph" w:customStyle="1" w:styleId="gmail-msolistparagraph">
    <w:name w:val="gmail-msolistparagraph"/>
    <w:basedOn w:val="Normal"/>
    <w:rsid w:val="004A6B7F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3C86"/>
    <w:rPr>
      <w:rFonts w:ascii="Arial" w:hAnsi="Arial"/>
      <w:sz w:val="18"/>
      <w:szCs w:val="22"/>
    </w:rPr>
  </w:style>
  <w:style w:type="character" w:customStyle="1" w:styleId="normaltextrun">
    <w:name w:val="normaltextrun"/>
    <w:rsid w:val="00EC7976"/>
  </w:style>
  <w:style w:type="character" w:customStyle="1" w:styleId="eop">
    <w:name w:val="eop"/>
    <w:rsid w:val="00EC7976"/>
  </w:style>
  <w:style w:type="paragraph" w:customStyle="1" w:styleId="paragraph">
    <w:name w:val="paragraph"/>
    <w:basedOn w:val="Normal"/>
    <w:rsid w:val="00EC797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7797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47797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47797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47797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347797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47797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4779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7797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4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locked/>
    <w:rsid w:val="0034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47797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47797"/>
    <w:rPr>
      <w:rFonts w:ascii="Arial" w:hAnsi="Arial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79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797"/>
    <w:rPr>
      <w:rFonts w:ascii="Arial" w:hAnsi="Arial"/>
      <w:i/>
      <w:iCs/>
      <w:color w:val="4472C4" w:themeColor="accent1"/>
      <w:sz w:val="18"/>
      <w:szCs w:val="22"/>
    </w:rPr>
  </w:style>
  <w:style w:type="paragraph" w:styleId="List3">
    <w:name w:val="List 3"/>
    <w:basedOn w:val="Normal"/>
    <w:uiPriority w:val="99"/>
    <w:semiHidden/>
    <w:unhideWhenUsed/>
    <w:locked/>
    <w:rsid w:val="00347797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47797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47797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47797"/>
    <w:pPr>
      <w:spacing w:after="120"/>
      <w:ind w:left="36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47797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47797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47797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4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4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47797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47797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347797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47797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47797"/>
    <w:rPr>
      <w:rFonts w:ascii="Arial" w:hAnsi="Arial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4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7797"/>
    <w:pPr>
      <w:keepLines/>
      <w:numPr>
        <w:numId w:val="0"/>
      </w:numPr>
      <w:shd w:val="clear" w:color="auto" w:fill="auto"/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paragraph" w:customStyle="1" w:styleId="Pa38">
    <w:name w:val="Pa38"/>
    <w:basedOn w:val="Normal"/>
    <w:next w:val="Normal"/>
    <w:uiPriority w:val="99"/>
    <w:rsid w:val="001543B9"/>
    <w:pPr>
      <w:autoSpaceDE w:val="0"/>
      <w:autoSpaceDN w:val="0"/>
      <w:adjustRightInd w:val="0"/>
      <w:spacing w:line="140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7205A0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  <w:style w:type="character" w:customStyle="1" w:styleId="gmaildefault">
    <w:name w:val="gmail_default"/>
    <w:basedOn w:val="DefaultParagraphFont"/>
    <w:rsid w:val="00CE5C73"/>
  </w:style>
  <w:style w:type="numbering" w:customStyle="1" w:styleId="CurrentList1">
    <w:name w:val="Current List1"/>
    <w:rsid w:val="00CE5C73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BCC34-6B14-4B0E-9688-3D0154E23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3</Pages>
  <Words>519</Words>
  <Characters>2019</Characters>
  <Application>Microsoft Office Word</Application>
  <DocSecurity>0</DocSecurity>
  <Lines>16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Nattaphol Rajaburana</cp:lastModifiedBy>
  <cp:revision>2</cp:revision>
  <cp:lastPrinted>2023-02-06T07:38:00Z</cp:lastPrinted>
  <dcterms:created xsi:type="dcterms:W3CDTF">2023-02-10T08:34:00Z</dcterms:created>
  <dcterms:modified xsi:type="dcterms:W3CDTF">2023-02-10T08:34:00Z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GrammarlyDocumentId">
    <vt:lpwstr>6e40898bc6180f6028ec9a550fbaaef56ca99a08434933a0162868940d8e57c4</vt:lpwstr>
  </property>
</Properties>
</file>