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5F38A5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5F38A5" w:rsidRDefault="00CE17CD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F38A5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5F38A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5F38A5" w:rsidRDefault="003B6C8F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5F38A5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5F38A5" w:rsidRDefault="00301C45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5F38A5" w:rsidRDefault="00301C45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5F38A5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5F38A5" w:rsidRDefault="001B7F10" w:rsidP="00F93B64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5F38A5" w:rsidRDefault="00CD1A46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5F38A5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5F38A5" w:rsidRDefault="00CD1A46" w:rsidP="00F93B64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5F38A5" w:rsidRDefault="00CD1A46" w:rsidP="00F93B6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152F8D" w:rsidRPr="005F38A5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1D981E6A" w:rsidR="00152F8D" w:rsidRPr="005F38A5" w:rsidRDefault="00152F8D" w:rsidP="00152F8D">
            <w:pPr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152F8D" w:rsidRPr="005F38A5" w14:paraId="4B779B2B" w14:textId="77777777" w:rsidTr="00B346F1">
        <w:tc>
          <w:tcPr>
            <w:tcW w:w="1098" w:type="dxa"/>
            <w:shd w:val="clear" w:color="auto" w:fill="auto"/>
          </w:tcPr>
          <w:p w14:paraId="0EBFF0E4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4891F03" w14:textId="6FD384AC" w:rsidR="00152F8D" w:rsidRPr="005F38A5" w:rsidRDefault="00152F8D" w:rsidP="00152F8D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152F8D" w:rsidRPr="005F38A5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2095B538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152F8D" w:rsidRPr="005F38A5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2A55ED34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Pr="005F38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ย่อยและบริษัท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152F8D" w:rsidRPr="005F38A5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3D799EC9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152F8D" w:rsidRPr="005F38A5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7DCD5603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152F8D" w:rsidRPr="005F38A5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4969BEDB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5F38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152F8D" w:rsidRPr="005F38A5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78CBA482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52F8D" w:rsidRPr="005F38A5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3772FDF9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152F8D" w:rsidRPr="005F38A5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5185FEEA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152F8D" w:rsidRPr="005F38A5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913F76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152F8D" w:rsidRPr="005F38A5" w14:paraId="190DD385" w14:textId="77777777" w:rsidTr="00B346F1">
        <w:tc>
          <w:tcPr>
            <w:tcW w:w="1098" w:type="dxa"/>
            <w:shd w:val="clear" w:color="auto" w:fill="auto"/>
          </w:tcPr>
          <w:p w14:paraId="2AD91856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0B3C4D4A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152F8D" w:rsidRPr="005F38A5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152F8D" w:rsidRPr="005F38A5" w:rsidRDefault="00152F8D" w:rsidP="00152F8D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236DC4EF" w:rsidR="00152F8D" w:rsidRPr="005F38A5" w:rsidRDefault="00152F8D" w:rsidP="00152F8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5F38A5" w:rsidRDefault="003B6C8F" w:rsidP="00F93B64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5F38A5" w:rsidRDefault="003B14EA" w:rsidP="00F93B64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5F38A5" w:rsidRDefault="003B14EA" w:rsidP="00F93B64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52B30C3A" w:rsidR="003B14EA" w:rsidRPr="005F38A5" w:rsidRDefault="003B14EA" w:rsidP="00F93B64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5F38A5">
        <w:rPr>
          <w:rFonts w:ascii="Angsana New" w:hAnsi="Angsana New" w:cs="Angsana New"/>
          <w:sz w:val="28"/>
          <w:szCs w:val="28"/>
        </w:rPr>
        <w:br w:type="page"/>
      </w:r>
      <w:r w:rsidR="00451001" w:rsidRPr="005F38A5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5F38A5" w:rsidRDefault="009F1F29" w:rsidP="00F93B64">
      <w:pPr>
        <w:pStyle w:val="NoSpacing"/>
        <w:rPr>
          <w:rFonts w:ascii="Angsana New" w:hAnsi="Angsana New"/>
          <w:sz w:val="22"/>
        </w:rPr>
      </w:pPr>
    </w:p>
    <w:p w14:paraId="5C024287" w14:textId="6E536979" w:rsidR="00A93C94" w:rsidRPr="005F38A5" w:rsidRDefault="00451001" w:rsidP="00F93B6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C3CF8"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="00AC3CF8" w:rsidRPr="005F38A5">
        <w:rPr>
          <w:rFonts w:ascii="Angsana New" w:hAnsi="Angsana New"/>
          <w:sz w:val="28"/>
          <w:szCs w:val="28"/>
        </w:rPr>
        <w:t xml:space="preserve">10 </w:t>
      </w:r>
      <w:r w:rsidR="00AC3CF8" w:rsidRPr="005F38A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5F38A5">
        <w:rPr>
          <w:rFonts w:ascii="Angsana New" w:hAnsi="Angsana New"/>
          <w:sz w:val="28"/>
          <w:szCs w:val="28"/>
        </w:rPr>
        <w:t>256</w:t>
      </w:r>
      <w:r w:rsidR="007B4AAC" w:rsidRPr="005F38A5">
        <w:rPr>
          <w:rFonts w:ascii="Angsana New" w:hAnsi="Angsana New"/>
          <w:sz w:val="28"/>
          <w:szCs w:val="28"/>
        </w:rPr>
        <w:t>6</w:t>
      </w:r>
    </w:p>
    <w:p w14:paraId="5DBF268F" w14:textId="77777777" w:rsidR="00A14CAB" w:rsidRPr="005F38A5" w:rsidRDefault="00A14CAB" w:rsidP="00F93B64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5F38A5" w:rsidRDefault="00CD1A46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1148"/>
          <w:tab w:val="left" w:pos="540"/>
          <w:tab w:val="left" w:pos="630"/>
        </w:tabs>
        <w:spacing w:line="240" w:lineRule="auto"/>
        <w:ind w:right="-45" w:hanging="1148"/>
        <w:rPr>
          <w:rFonts w:ascii="Angsana New" w:hAnsi="Angsana New"/>
          <w:sz w:val="28"/>
          <w:szCs w:val="28"/>
          <w:u w:val="none"/>
        </w:rPr>
      </w:pPr>
      <w:r w:rsidRPr="005F38A5">
        <w:rPr>
          <w:rFonts w:ascii="Angsana New" w:hAnsi="Angsana New" w:hint="cs"/>
          <w:sz w:val="28"/>
          <w:szCs w:val="28"/>
          <w:u w:val="none"/>
          <w:cs/>
        </w:rPr>
        <w:t>ข้อมูลทั่วไป</w:t>
      </w:r>
    </w:p>
    <w:p w14:paraId="3327EC18" w14:textId="4AD8CE30" w:rsidR="00CD1A46" w:rsidRPr="005F38A5" w:rsidRDefault="00CD1A46" w:rsidP="00F93B64">
      <w:pPr>
        <w:spacing w:line="240" w:lineRule="auto"/>
        <w:ind w:left="540"/>
        <w:rPr>
          <w:rFonts w:ascii="Angsana New" w:hAnsi="Angsana New"/>
          <w:sz w:val="22"/>
          <w:szCs w:val="22"/>
          <w:lang w:val="th-TH"/>
        </w:rPr>
      </w:pPr>
    </w:p>
    <w:p w14:paraId="0BE545F9" w14:textId="5681D732" w:rsidR="00CD1A46" w:rsidRPr="005F38A5" w:rsidRDefault="00AC3CF8" w:rsidP="00F93B64">
      <w:pPr>
        <w:spacing w:line="240" w:lineRule="auto"/>
        <w:ind w:left="547"/>
        <w:rPr>
          <w:rFonts w:ascii="Angsana New" w:hAnsi="Angsana New"/>
          <w:spacing w:val="2"/>
          <w:sz w:val="28"/>
          <w:szCs w:val="28"/>
          <w:lang w:val="th-TH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และธุรกิจผลิต</w:t>
      </w:r>
      <w:r w:rsidRPr="005F38A5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</w:p>
    <w:p w14:paraId="4E2974F3" w14:textId="77777777" w:rsidR="00AC3CF8" w:rsidRPr="005F38A5" w:rsidRDefault="00AC3CF8" w:rsidP="00F93B64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5F38A5" w:rsidRDefault="004F0493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  <w:cs/>
        </w:rPr>
      </w:pPr>
      <w:r w:rsidRPr="005F38A5">
        <w:rPr>
          <w:rFonts w:ascii="Angsana New" w:hAnsi="Angsana New"/>
          <w:sz w:val="28"/>
          <w:szCs w:val="28"/>
          <w:u w:val="none"/>
          <w:cs/>
        </w:rPr>
        <w:t>เกณฑ์การจัดทำงบการเงินระหว่างกาล</w:t>
      </w:r>
    </w:p>
    <w:p w14:paraId="72B2C978" w14:textId="1FE28D18" w:rsidR="004539E5" w:rsidRPr="005F38A5" w:rsidRDefault="00DC1E89" w:rsidP="00152F8D">
      <w:pPr>
        <w:spacing w:line="240" w:lineRule="auto"/>
        <w:ind w:left="540"/>
        <w:jc w:val="left"/>
        <w:rPr>
          <w:rFonts w:ascii="Angsana New" w:hAnsi="Angsana New"/>
          <w:sz w:val="22"/>
          <w:szCs w:val="22"/>
        </w:rPr>
      </w:pPr>
      <w:r w:rsidRPr="005F38A5">
        <w:rPr>
          <w:rFonts w:ascii="Angsana New" w:hAnsi="Angsana New"/>
          <w:sz w:val="24"/>
          <w:szCs w:val="24"/>
        </w:rPr>
        <w:tab/>
      </w:r>
      <w:r w:rsidRPr="005F38A5">
        <w:rPr>
          <w:rFonts w:ascii="Angsana New" w:hAnsi="Angsana New"/>
          <w:sz w:val="24"/>
          <w:szCs w:val="24"/>
        </w:rPr>
        <w:tab/>
      </w:r>
      <w:r w:rsidRPr="005F38A5">
        <w:rPr>
          <w:rFonts w:ascii="Angsana New" w:hAnsi="Angsana New"/>
          <w:sz w:val="24"/>
          <w:szCs w:val="24"/>
        </w:rPr>
        <w:tab/>
      </w:r>
    </w:p>
    <w:p w14:paraId="29C7A452" w14:textId="2FC581CD" w:rsidR="00F67D55" w:rsidRPr="005F38A5" w:rsidRDefault="00F67D55" w:rsidP="00F93B64">
      <w:pPr>
        <w:spacing w:line="240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37206" w:rsidRPr="005F38A5">
        <w:rPr>
          <w:rFonts w:ascii="Angsana New" w:hAnsi="Angsana New"/>
          <w:spacing w:val="-2"/>
          <w:sz w:val="28"/>
          <w:szCs w:val="28"/>
        </w:rPr>
        <w:t>34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5F38A5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5F38A5">
        <w:rPr>
          <w:rFonts w:ascii="Angsana New" w:hAnsi="Angsana New"/>
          <w:spacing w:val="-2"/>
          <w:sz w:val="28"/>
          <w:szCs w:val="28"/>
        </w:rPr>
        <w:t xml:space="preserve"> 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5F38A5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5F38A5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5F38A5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5F38A5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5F38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5F38A5">
        <w:rPr>
          <w:rFonts w:ascii="Angsana New" w:hAnsi="Angsana New"/>
          <w:spacing w:val="-2"/>
          <w:sz w:val="28"/>
          <w:szCs w:val="28"/>
        </w:rPr>
        <w:br/>
      </w:r>
      <w:r w:rsidR="00525B1C" w:rsidRPr="005F38A5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5F38A5">
        <w:rPr>
          <w:rFonts w:ascii="Angsana New" w:hAnsi="Angsana New"/>
          <w:spacing w:val="-2"/>
          <w:sz w:val="28"/>
          <w:szCs w:val="28"/>
        </w:rPr>
        <w:br/>
        <w:t xml:space="preserve">30 </w:t>
      </w:r>
      <w:r w:rsidR="00525B1C" w:rsidRPr="005F38A5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5F38A5">
        <w:rPr>
          <w:rFonts w:ascii="Angsana New" w:hAnsi="Angsana New"/>
          <w:spacing w:val="-2"/>
          <w:sz w:val="28"/>
          <w:szCs w:val="28"/>
        </w:rPr>
        <w:t xml:space="preserve"> 256</w:t>
      </w:r>
      <w:r w:rsidR="00AC3CF8" w:rsidRPr="005F38A5">
        <w:rPr>
          <w:rFonts w:ascii="Angsana New" w:hAnsi="Angsana New"/>
          <w:spacing w:val="-2"/>
          <w:sz w:val="28"/>
          <w:szCs w:val="28"/>
        </w:rPr>
        <w:t>5</w:t>
      </w:r>
    </w:p>
    <w:p w14:paraId="1F5BDD25" w14:textId="223F8A9E" w:rsidR="00525B1C" w:rsidRPr="005F38A5" w:rsidRDefault="00525B1C" w:rsidP="00F93B64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7AB58F62" w14:textId="7BEA8B03" w:rsidR="00525B1C" w:rsidRPr="005F38A5" w:rsidRDefault="00525B1C" w:rsidP="00F93B64">
      <w:pPr>
        <w:spacing w:line="240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5F38A5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F38A5">
        <w:rPr>
          <w:rFonts w:ascii="Angsana New" w:hAnsi="Angsana New" w:hint="cs"/>
          <w:spacing w:val="-2"/>
          <w:sz w:val="28"/>
          <w:szCs w:val="28"/>
          <w:cs/>
        </w:rPr>
        <w:t>ที่</w:t>
      </w:r>
      <w:r w:rsidRPr="005F38A5">
        <w:rPr>
          <w:rFonts w:ascii="Angsana New" w:hAnsi="Angsana New"/>
          <w:spacing w:val="-2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5F38A5">
        <w:rPr>
          <w:rFonts w:ascii="Angsana New" w:hAnsi="Angsana New" w:hint="cs"/>
          <w:spacing w:val="-2"/>
          <w:sz w:val="28"/>
          <w:szCs w:val="28"/>
          <w:cs/>
        </w:rPr>
        <w:t>ไว้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ในงบการเงินสำหรับปีสิ้นสุดวันที่ </w:t>
      </w:r>
      <w:r w:rsidR="00F72AD1" w:rsidRPr="005F38A5">
        <w:rPr>
          <w:rFonts w:ascii="Angsana New" w:hAnsi="Angsana New"/>
          <w:spacing w:val="-2"/>
          <w:sz w:val="28"/>
          <w:szCs w:val="28"/>
          <w:cs/>
        </w:rPr>
        <w:br/>
      </w:r>
      <w:r w:rsidRPr="005F38A5">
        <w:rPr>
          <w:rFonts w:ascii="Angsana New" w:hAnsi="Angsana New"/>
          <w:spacing w:val="-2"/>
          <w:sz w:val="28"/>
          <w:szCs w:val="28"/>
        </w:rPr>
        <w:t xml:space="preserve">30 </w:t>
      </w:r>
      <w:r w:rsidRPr="005F38A5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AC3CF8" w:rsidRPr="005F38A5">
        <w:rPr>
          <w:rFonts w:ascii="Angsana New" w:hAnsi="Angsana New"/>
          <w:spacing w:val="-2"/>
          <w:sz w:val="28"/>
          <w:szCs w:val="28"/>
        </w:rPr>
        <w:t>2565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6AF7BA06" w14:textId="77777777" w:rsidR="00F67D55" w:rsidRPr="005F38A5" w:rsidRDefault="00F67D55" w:rsidP="00F93B64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8A442DD" w14:textId="3CE5F2FC" w:rsidR="008D7414" w:rsidRPr="005F38A5" w:rsidRDefault="008D7414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5F38A5">
        <w:rPr>
          <w:rFonts w:ascii="Angsana New" w:hAnsi="Angsana New"/>
          <w:sz w:val="28"/>
          <w:szCs w:val="28"/>
          <w:u w:val="none"/>
          <w:cs/>
        </w:rPr>
        <w:t>การซื้อบริษัทย่อย</w:t>
      </w:r>
    </w:p>
    <w:p w14:paraId="6A48C88E" w14:textId="77777777" w:rsidR="00994D8D" w:rsidRPr="005F38A5" w:rsidRDefault="00994D8D" w:rsidP="00F93B64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2"/>
          <w:cs/>
        </w:rPr>
      </w:pPr>
    </w:p>
    <w:p w14:paraId="0D5DD73F" w14:textId="77777777" w:rsidR="001128FE" w:rsidRPr="005F38A5" w:rsidRDefault="001128FE" w:rsidP="00F93B6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5F38A5">
        <w:rPr>
          <w:rFonts w:asciiTheme="majorBidi" w:hAnsiTheme="majorBidi" w:cstheme="majorBidi"/>
          <w:sz w:val="28"/>
          <w:szCs w:val="28"/>
        </w:rPr>
        <w:t xml:space="preserve"> 21 </w:t>
      </w:r>
      <w:r w:rsidRPr="005F38A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F38A5">
        <w:rPr>
          <w:rFonts w:asciiTheme="majorBidi" w:hAnsiTheme="majorBidi" w:cstheme="majorBidi"/>
          <w:sz w:val="28"/>
          <w:szCs w:val="28"/>
        </w:rPr>
        <w:t xml:space="preserve"> 2564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5F38A5">
        <w:rPr>
          <w:rFonts w:asciiTheme="majorBidi" w:hAnsiTheme="majorBidi" w:cstheme="majorBidi"/>
          <w:sz w:val="28"/>
          <w:szCs w:val="28"/>
        </w:rPr>
        <w:t>E-COGEN”)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กลุ่มบริษัทอนุมัติการเข้าซื้อที่ราคาไม่เกิน </w:t>
      </w:r>
      <w:r w:rsidRPr="005F38A5">
        <w:rPr>
          <w:rFonts w:asciiTheme="majorBidi" w:hAnsiTheme="majorBidi" w:cstheme="majorBidi"/>
          <w:sz w:val="28"/>
          <w:szCs w:val="28"/>
        </w:rPr>
        <w:t xml:space="preserve">12,400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ล้านบาท โดยบริษัท ยูนิเวนเจอร์ บีจีพี จำกัด </w:t>
      </w:r>
      <w:r w:rsidRPr="005F38A5">
        <w:rPr>
          <w:rFonts w:asciiTheme="majorBidi" w:hAnsiTheme="majorBidi" w:cstheme="majorBidi"/>
          <w:sz w:val="28"/>
          <w:szCs w:val="28"/>
        </w:rPr>
        <w:t xml:space="preserve">(“UVBGP”)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10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ล้านหุ้น ในราคาหุ้นละ </w:t>
      </w:r>
      <w:r w:rsidRPr="005F38A5">
        <w:rPr>
          <w:rFonts w:asciiTheme="majorBidi" w:hAnsiTheme="majorBidi" w:cstheme="majorBidi"/>
          <w:sz w:val="28"/>
          <w:szCs w:val="28"/>
        </w:rPr>
        <w:t xml:space="preserve">481.07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4,810.67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ล้านบาท คิดเป็นอัตราการถือหุ้นร้อยละ </w:t>
      </w:r>
      <w:r w:rsidRPr="005F38A5">
        <w:rPr>
          <w:rFonts w:asciiTheme="majorBidi" w:hAnsiTheme="majorBidi" w:cstheme="majorBidi"/>
          <w:sz w:val="28"/>
          <w:szCs w:val="28"/>
        </w:rPr>
        <w:t>100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ของหุ้นสามัญทั้งหมด โดย </w:t>
      </w:r>
      <w:r w:rsidRPr="005F38A5">
        <w:rPr>
          <w:rFonts w:asciiTheme="majorBidi" w:hAnsiTheme="majorBidi" w:cstheme="majorBidi"/>
          <w:sz w:val="28"/>
          <w:szCs w:val="28"/>
        </w:rPr>
        <w:t xml:space="preserve">UVBGP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จ่ายเงินจำนวน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4,373.85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ล้านบาทสำหรับการซื้อหุ้น </w:t>
      </w:r>
      <w:r w:rsidRPr="005F38A5">
        <w:rPr>
          <w:rFonts w:asciiTheme="majorBidi" w:hAnsiTheme="majorBidi" w:cstheme="majorBidi"/>
          <w:sz w:val="28"/>
          <w:szCs w:val="28"/>
        </w:rPr>
        <w:t xml:space="preserve">E-COGEN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และจะจ่ายเงินเพิ่มเติมจำนวน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436.82 </w:t>
      </w:r>
      <w:r w:rsidRPr="005F38A5">
        <w:rPr>
          <w:rFonts w:asciiTheme="majorBidi" w:hAnsiTheme="majorBidi" w:cstheme="majorBidi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5F38A5">
        <w:rPr>
          <w:rFonts w:asciiTheme="majorBidi" w:hAnsiTheme="majorBidi" w:cstheme="majorBidi"/>
          <w:sz w:val="28"/>
          <w:szCs w:val="28"/>
        </w:rPr>
        <w:t xml:space="preserve"> E-COGEN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กู้ยืมเงินจำนวน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6,000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Pr="005F38A5">
        <w:rPr>
          <w:rFonts w:asciiTheme="majorBidi" w:hAnsiTheme="majorBidi" w:cstheme="majorBidi"/>
          <w:sz w:val="28"/>
          <w:szCs w:val="28"/>
        </w:rPr>
        <w:t xml:space="preserve">E-COGEN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มีอยู่ ณ วันที่เข้าซื้อธุรกิจจำนวน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6,539.44 </w:t>
      </w:r>
      <w:r w:rsidRPr="005F38A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28FDA09" w14:textId="1CAE6B30" w:rsidR="00760A0E" w:rsidRPr="005F38A5" w:rsidRDefault="00760A0E" w:rsidP="00F93B64">
      <w:pPr>
        <w:pStyle w:val="NormalWeb"/>
        <w:spacing w:before="0" w:beforeAutospacing="0" w:after="0" w:afterAutospacing="0" w:line="216" w:lineRule="auto"/>
        <w:ind w:left="540"/>
        <w:rPr>
          <w:rFonts w:ascii="Angsana New" w:hAnsi="Angsana New" w:cs="Angsana New"/>
          <w:sz w:val="22"/>
          <w:szCs w:val="22"/>
        </w:rPr>
      </w:pPr>
    </w:p>
    <w:p w14:paraId="610F622A" w14:textId="5A736514" w:rsidR="00D368DA" w:rsidRPr="005F38A5" w:rsidRDefault="00D368DA" w:rsidP="00F93B64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 w:hint="cs"/>
          <w:sz w:val="28"/>
          <w:szCs w:val="28"/>
          <w:cs/>
        </w:rPr>
        <w:lastRenderedPageBreak/>
        <w:t>การมีอำนาจควบคุมใน</w:t>
      </w:r>
      <w:r w:rsidR="00EA7327" w:rsidRPr="005F38A5">
        <w:rPr>
          <w:rFonts w:ascii="Angsana New" w:hAnsi="Angsana New"/>
          <w:sz w:val="28"/>
          <w:szCs w:val="28"/>
        </w:rPr>
        <w:t xml:space="preserve"> E-COGEN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2635CEE9" w14:textId="77777777" w:rsidR="00D368DA" w:rsidRPr="005F38A5" w:rsidRDefault="00D368DA" w:rsidP="00F93B64">
      <w:pPr>
        <w:spacing w:line="216" w:lineRule="auto"/>
        <w:ind w:left="547"/>
        <w:jc w:val="both"/>
        <w:rPr>
          <w:rFonts w:ascii="Angsana New" w:hAnsi="Angsana New"/>
          <w:sz w:val="22"/>
          <w:szCs w:val="22"/>
        </w:rPr>
      </w:pPr>
      <w:r w:rsidRPr="005F38A5">
        <w:rPr>
          <w:rFonts w:ascii="Angsana New" w:hAnsi="Angsana New" w:hint="cs"/>
        </w:rPr>
        <w:t> </w:t>
      </w:r>
    </w:p>
    <w:p w14:paraId="25B6BDA4" w14:textId="74982142" w:rsidR="001128FE" w:rsidRPr="005F38A5" w:rsidRDefault="001128FE" w:rsidP="00F93B6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  <w:sz w:val="28"/>
          <w:szCs w:val="28"/>
          <w:cs/>
        </w:rPr>
      </w:pP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</w:t>
      </w:r>
      <w:r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งวด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นับตั้งแต่วันที่ซื้อกิจการจนถึงวันที่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31 </w:t>
      </w:r>
      <w:r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ธันวาคม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>2564 E-COGEN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 มีรายได้เป็นจำนวนเงิน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25</w:t>
      </w:r>
      <w:r w:rsidR="00F43AB3" w:rsidRPr="005F38A5">
        <w:rPr>
          <w:rFonts w:asciiTheme="majorBidi" w:hAnsiTheme="majorBidi" w:cstheme="majorBidi"/>
          <w:spacing w:val="2"/>
          <w:sz w:val="28"/>
          <w:szCs w:val="28"/>
        </w:rPr>
        <w:t>2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.</w:t>
      </w:r>
      <w:r w:rsidR="00F43AB3" w:rsidRPr="005F38A5">
        <w:rPr>
          <w:rFonts w:asciiTheme="majorBidi" w:hAnsiTheme="majorBidi" w:cstheme="majorBidi"/>
          <w:spacing w:val="2"/>
          <w:sz w:val="28"/>
          <w:szCs w:val="28"/>
        </w:rPr>
        <w:t>44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ล้านบาท และ</w:t>
      </w:r>
      <w:r w:rsidR="00F521A3"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กำไร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เป็นจำนวนเงิน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> 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2.2</w:t>
      </w:r>
      <w:r w:rsidR="00F43AB3" w:rsidRPr="005F38A5">
        <w:rPr>
          <w:rFonts w:asciiTheme="majorBidi" w:hAnsiTheme="majorBidi" w:cstheme="majorBidi"/>
          <w:spacing w:val="2"/>
          <w:sz w:val="28"/>
          <w:szCs w:val="28"/>
        </w:rPr>
        <w:t>3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1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>2564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 จะมีรายได้รวมเพิ่มขึ้นจำนวนเงิน 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2,11</w:t>
      </w:r>
      <w:r w:rsidR="00230947" w:rsidRPr="005F38A5">
        <w:rPr>
          <w:rFonts w:asciiTheme="majorBidi" w:hAnsiTheme="majorBidi" w:cstheme="majorBidi"/>
          <w:spacing w:val="2"/>
          <w:sz w:val="28"/>
          <w:szCs w:val="28"/>
        </w:rPr>
        <w:t>9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.</w:t>
      </w:r>
      <w:r w:rsidR="00F43AB3" w:rsidRPr="005F38A5">
        <w:rPr>
          <w:rFonts w:asciiTheme="majorBidi" w:hAnsiTheme="majorBidi" w:cstheme="majorBidi"/>
          <w:spacing w:val="2"/>
          <w:sz w:val="28"/>
          <w:szCs w:val="28"/>
        </w:rPr>
        <w:t>77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ล้านบาท และกำไรรวมสำหรับ</w:t>
      </w:r>
      <w:r w:rsidR="00230947"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งวดสามเดือน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สิ้นสุดวันที่</w:t>
      </w:r>
      <w:r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ธันวาคม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2564 </w:t>
      </w:r>
      <w:r w:rsidR="00F521A3"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เพิ่มขึ้น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จำนวนเงิน </w:t>
      </w:r>
      <w:r w:rsidR="00F521A3" w:rsidRPr="005F38A5">
        <w:rPr>
          <w:rFonts w:asciiTheme="majorBidi" w:hAnsiTheme="majorBidi" w:cstheme="majorBidi"/>
          <w:spacing w:val="2"/>
          <w:sz w:val="28"/>
          <w:szCs w:val="28"/>
        </w:rPr>
        <w:t>10.2</w:t>
      </w:r>
      <w:r w:rsidR="00230947" w:rsidRPr="005F38A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ล้านบาท ในการกำหนดมูลค่าดังกล่าว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ฝ่ายบริหารใช้ข้อสมมต</w:t>
      </w:r>
      <w:r w:rsidR="00F64F4B"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ิ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ในการปรับปรุงมูลค่ายุติธรรม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>โดยถือเสมือนว่าการรวมกิจการที่เกิดขึ้นในระหว่าง</w:t>
      </w:r>
      <w:r w:rsidRPr="005F38A5">
        <w:rPr>
          <w:rFonts w:asciiTheme="majorBidi" w:hAnsiTheme="majorBidi" w:cstheme="majorBidi" w:hint="cs"/>
          <w:spacing w:val="2"/>
          <w:sz w:val="28"/>
          <w:szCs w:val="28"/>
          <w:cs/>
        </w:rPr>
        <w:t>ปี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นั้นได้เกิดขึ้นตั้งแต่วันที่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 xml:space="preserve">1 </w:t>
      </w:r>
      <w:r w:rsidRPr="005F38A5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Pr="005F38A5">
        <w:rPr>
          <w:rFonts w:asciiTheme="majorBidi" w:hAnsiTheme="majorBidi" w:cstheme="majorBidi"/>
          <w:spacing w:val="2"/>
          <w:sz w:val="28"/>
          <w:szCs w:val="28"/>
        </w:rPr>
        <w:t>2564</w:t>
      </w:r>
    </w:p>
    <w:p w14:paraId="746A6986" w14:textId="315F3670" w:rsidR="001128FE" w:rsidRPr="005F38A5" w:rsidRDefault="001128FE" w:rsidP="00F93B6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</w:rPr>
      </w:pPr>
    </w:p>
    <w:p w14:paraId="7DB365FF" w14:textId="246550EE" w:rsidR="00876BC4" w:rsidRPr="005F38A5" w:rsidRDefault="00525612" w:rsidP="00E8570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5F38A5">
        <w:rPr>
          <w:rFonts w:ascii="Angsana New" w:hAnsi="Angsana New" w:hint="cs"/>
          <w:sz w:val="28"/>
          <w:szCs w:val="28"/>
          <w:cs/>
          <w:lang w:val="th-TH" w:eastAsia="x-none"/>
        </w:rPr>
        <w:t>ใน</w:t>
      </w:r>
      <w:r w:rsidR="00E44410" w:rsidRPr="005F38A5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เดือนธันวาคม </w:t>
      </w:r>
      <w:r w:rsidR="00E44410" w:rsidRPr="005F38A5">
        <w:rPr>
          <w:rFonts w:ascii="Angsana New" w:hAnsi="Angsana New"/>
          <w:sz w:val="28"/>
          <w:szCs w:val="28"/>
          <w:lang w:eastAsia="x-none"/>
        </w:rPr>
        <w:t>2565</w:t>
      </w:r>
      <w:r w:rsidRPr="005F38A5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  <w:lang w:eastAsia="x-none"/>
        </w:rPr>
        <w:t>การประเมินมูลค่ายุติธรรมโดยผู้ประเมินราคาอิสระได้แล้วเสร็จ และมีการบันทึกรายกา</w:t>
      </w:r>
      <w:r w:rsidR="00E44410" w:rsidRPr="005F38A5">
        <w:rPr>
          <w:rFonts w:ascii="Angsana New" w:hAnsi="Angsana New" w:hint="cs"/>
          <w:sz w:val="28"/>
          <w:szCs w:val="28"/>
          <w:cs/>
          <w:lang w:eastAsia="x-none"/>
        </w:rPr>
        <w:t>รปรับปรุง</w:t>
      </w:r>
      <w:r w:rsidRPr="005F38A5">
        <w:rPr>
          <w:rFonts w:ascii="Angsana New" w:hAnsi="Angsana New" w:hint="cs"/>
          <w:sz w:val="28"/>
          <w:szCs w:val="28"/>
          <w:cs/>
          <w:lang w:eastAsia="x-none"/>
        </w:rPr>
        <w:t xml:space="preserve">สินทรัพย์ที่ได้มาและหนี้สินที่รับมาเป็นมูลค่ายุติธรรมเรียบร้อยแล้ว </w:t>
      </w:r>
      <w:r w:rsidR="00876BC4" w:rsidRPr="005F38A5">
        <w:rPr>
          <w:rFonts w:hint="cs"/>
          <w:sz w:val="28"/>
          <w:szCs w:val="28"/>
          <w:cs/>
        </w:rPr>
        <w:t>ดังนี้</w:t>
      </w:r>
    </w:p>
    <w:p w14:paraId="665CF09B" w14:textId="77777777" w:rsidR="00876BC4" w:rsidRPr="005F38A5" w:rsidRDefault="00876BC4" w:rsidP="00F93B64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9"/>
        <w:gridCol w:w="254"/>
        <w:gridCol w:w="14"/>
        <w:gridCol w:w="1422"/>
        <w:gridCol w:w="9"/>
        <w:gridCol w:w="227"/>
        <w:gridCol w:w="41"/>
        <w:gridCol w:w="1443"/>
        <w:gridCol w:w="236"/>
        <w:gridCol w:w="15"/>
        <w:gridCol w:w="1459"/>
        <w:gridCol w:w="11"/>
      </w:tblGrid>
      <w:tr w:rsidR="001128FE" w:rsidRPr="005F38A5" w14:paraId="2E732E51" w14:textId="77777777" w:rsidTr="00E85701">
        <w:trPr>
          <w:gridAfter w:val="1"/>
          <w:wAfter w:w="11" w:type="dxa"/>
          <w:tblHeader/>
        </w:trPr>
        <w:tc>
          <w:tcPr>
            <w:tcW w:w="4499" w:type="dxa"/>
          </w:tcPr>
          <w:p w14:paraId="6C7DB986" w14:textId="77777777" w:rsidR="0093434F" w:rsidRPr="005F38A5" w:rsidRDefault="0093434F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68745A6" w14:textId="5D5A4E61" w:rsidR="001128FE" w:rsidRPr="005F38A5" w:rsidRDefault="001128FE" w:rsidP="00F93B64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8" w:type="dxa"/>
            <w:gridSpan w:val="2"/>
          </w:tcPr>
          <w:p w14:paraId="5E87B4E3" w14:textId="77777777" w:rsidR="001128FE" w:rsidRPr="005F38A5" w:rsidRDefault="001128FE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7675BC2F" w14:textId="77777777" w:rsidR="0093434F" w:rsidRPr="005F38A5" w:rsidRDefault="0093434F" w:rsidP="00F93B64">
            <w:pPr>
              <w:tabs>
                <w:tab w:val="left" w:pos="720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7336287" w14:textId="1DC14080" w:rsidR="001128FE" w:rsidRPr="005F38A5" w:rsidRDefault="0093434F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68" w:type="dxa"/>
            <w:gridSpan w:val="2"/>
          </w:tcPr>
          <w:p w14:paraId="0BD0490C" w14:textId="77777777" w:rsidR="001128FE" w:rsidRPr="005F38A5" w:rsidRDefault="001128FE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4DF64613" w14:textId="77777777" w:rsidR="001128FE" w:rsidRPr="005F38A5" w:rsidRDefault="001128FE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510B3F" w14:textId="7BEB3724" w:rsidR="0093434F" w:rsidRPr="005F38A5" w:rsidRDefault="0093434F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51" w:type="dxa"/>
            <w:gridSpan w:val="2"/>
          </w:tcPr>
          <w:p w14:paraId="29578466" w14:textId="552CE4C4" w:rsidR="001128FE" w:rsidRPr="005F38A5" w:rsidRDefault="001128FE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1D7F0F1B" w14:textId="7CB4803D" w:rsidR="001128FE" w:rsidRPr="005F38A5" w:rsidRDefault="0093434F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มูลค่ายุติธรรม</w:t>
            </w: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หลังปรับปรุง</w:t>
            </w:r>
          </w:p>
        </w:tc>
      </w:tr>
      <w:tr w:rsidR="009266F8" w:rsidRPr="005F38A5" w14:paraId="0CD8C2F4" w14:textId="77777777" w:rsidTr="00E85701">
        <w:trPr>
          <w:gridAfter w:val="1"/>
          <w:wAfter w:w="11" w:type="dxa"/>
          <w:tblHeader/>
        </w:trPr>
        <w:tc>
          <w:tcPr>
            <w:tcW w:w="4499" w:type="dxa"/>
          </w:tcPr>
          <w:p w14:paraId="13C4930C" w14:textId="77777777" w:rsidR="009266F8" w:rsidRPr="005F38A5" w:rsidRDefault="009266F8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774A00FB" w14:textId="77777777" w:rsidR="009266F8" w:rsidRPr="005F38A5" w:rsidRDefault="009266F8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2" w:type="dxa"/>
            <w:gridSpan w:val="8"/>
          </w:tcPr>
          <w:p w14:paraId="3064247E" w14:textId="77777777" w:rsidR="009266F8" w:rsidRPr="005F38A5" w:rsidRDefault="009266F8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266F8" w:rsidRPr="005F38A5" w14:paraId="4D8D048C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72BBC18F" w14:textId="5DE062B6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68" w:type="dxa"/>
            <w:gridSpan w:val="2"/>
          </w:tcPr>
          <w:p w14:paraId="27FD90A0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5A1FF66" w14:textId="7E4ACB16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  <w:tc>
          <w:tcPr>
            <w:tcW w:w="268" w:type="dxa"/>
            <w:gridSpan w:val="2"/>
          </w:tcPr>
          <w:p w14:paraId="3DB6D591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48B30D3" w14:textId="1E9A1D7A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2CFCB83" w14:textId="2CDC8FF3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8BF4A2A" w14:textId="4A3511F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</w:tr>
      <w:tr w:rsidR="009266F8" w:rsidRPr="005F38A5" w14:paraId="74255837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35F46027" w14:textId="6A782B91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68" w:type="dxa"/>
            <w:gridSpan w:val="2"/>
          </w:tcPr>
          <w:p w14:paraId="7B198438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1CF24032" w14:textId="165E09A0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1,252.75</w:t>
            </w:r>
          </w:p>
        </w:tc>
        <w:tc>
          <w:tcPr>
            <w:tcW w:w="268" w:type="dxa"/>
            <w:gridSpan w:val="2"/>
          </w:tcPr>
          <w:p w14:paraId="753FA60F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1B3A9D" w14:textId="19698F24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14958EB7" w14:textId="0ADCD670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890C012" w14:textId="70FFBAC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1,252.75</w:t>
            </w:r>
          </w:p>
        </w:tc>
      </w:tr>
      <w:tr w:rsidR="009266F8" w:rsidRPr="005F38A5" w14:paraId="4471B256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57B6227A" w14:textId="033621C7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68" w:type="dxa"/>
            <w:gridSpan w:val="2"/>
          </w:tcPr>
          <w:p w14:paraId="01557CC3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7A00188" w14:textId="30A3F1B4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196.46</w:t>
            </w:r>
          </w:p>
        </w:tc>
        <w:tc>
          <w:tcPr>
            <w:tcW w:w="268" w:type="dxa"/>
            <w:gridSpan w:val="2"/>
          </w:tcPr>
          <w:p w14:paraId="1909F76C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F22B533" w14:textId="01A505F0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0679D31" w14:textId="10A46E28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2063D7E" w14:textId="1DAE248A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196.46</w:t>
            </w:r>
          </w:p>
        </w:tc>
      </w:tr>
      <w:tr w:rsidR="009266F8" w:rsidRPr="005F38A5" w14:paraId="1DC18A39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58D3637C" w14:textId="62F59FB9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8" w:type="dxa"/>
            <w:gridSpan w:val="2"/>
          </w:tcPr>
          <w:p w14:paraId="409C7F83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ED49AE8" w14:textId="1C7C512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  <w:tc>
          <w:tcPr>
            <w:tcW w:w="268" w:type="dxa"/>
            <w:gridSpan w:val="2"/>
          </w:tcPr>
          <w:p w14:paraId="0B96BE56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1FABD34" w14:textId="32E181F5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4D4799B6" w14:textId="418E0FA3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EE0B661" w14:textId="3CBC827F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9266F8" w:rsidRPr="005F38A5" w14:paraId="73E355FC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24E05E29" w14:textId="2C6A1309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268" w:type="dxa"/>
            <w:gridSpan w:val="2"/>
          </w:tcPr>
          <w:p w14:paraId="4E89203D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7DA699BA" w14:textId="6842C319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3,331.18</w:t>
            </w:r>
          </w:p>
        </w:tc>
        <w:tc>
          <w:tcPr>
            <w:tcW w:w="268" w:type="dxa"/>
            <w:gridSpan w:val="2"/>
          </w:tcPr>
          <w:p w14:paraId="650B7401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D0C5747" w14:textId="10436F92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B645F0A" w14:textId="0B393754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49F072E" w14:textId="26E71D1A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3,331.18</w:t>
            </w:r>
          </w:p>
        </w:tc>
      </w:tr>
      <w:tr w:rsidR="009266F8" w:rsidRPr="005F38A5" w14:paraId="0DC9B0DC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7366A26C" w14:textId="66BC9A1C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68" w:type="dxa"/>
            <w:gridSpan w:val="2"/>
          </w:tcPr>
          <w:p w14:paraId="43720F6E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09C6D518" w14:textId="6443862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12,652.82</w:t>
            </w:r>
          </w:p>
        </w:tc>
        <w:tc>
          <w:tcPr>
            <w:tcW w:w="268" w:type="dxa"/>
            <w:gridSpan w:val="2"/>
          </w:tcPr>
          <w:p w14:paraId="388B95B8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17747F2" w14:textId="68ABF9E4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239.62</w:t>
            </w:r>
          </w:p>
        </w:tc>
        <w:tc>
          <w:tcPr>
            <w:tcW w:w="251" w:type="dxa"/>
            <w:gridSpan w:val="2"/>
          </w:tcPr>
          <w:p w14:paraId="2BE99CF0" w14:textId="4D7D0D62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C3664E6" w14:textId="0E9439CE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12,892.44</w:t>
            </w:r>
          </w:p>
        </w:tc>
      </w:tr>
      <w:tr w:rsidR="009266F8" w:rsidRPr="005F38A5" w14:paraId="3E998101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716342EC" w14:textId="48E12754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80B5804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63C43BB" w14:textId="0D7F3C00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620.35</w:t>
            </w:r>
          </w:p>
        </w:tc>
        <w:tc>
          <w:tcPr>
            <w:tcW w:w="268" w:type="dxa"/>
            <w:gridSpan w:val="2"/>
          </w:tcPr>
          <w:p w14:paraId="171B1CE1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90CFB7F" w14:textId="061BF1AC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40FF3234" w14:textId="68100141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935C37E" w14:textId="38974A86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620.35</w:t>
            </w:r>
          </w:p>
        </w:tc>
      </w:tr>
      <w:tr w:rsidR="009266F8" w:rsidRPr="005F38A5" w14:paraId="5450399D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05D5F8BA" w14:textId="42FB6138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CB3ACEA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13FD99CD" w14:textId="652D82B2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3.44</w:t>
            </w:r>
          </w:p>
        </w:tc>
        <w:tc>
          <w:tcPr>
            <w:tcW w:w="268" w:type="dxa"/>
            <w:gridSpan w:val="2"/>
          </w:tcPr>
          <w:p w14:paraId="6A029393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5E101AC" w14:textId="79130319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03020CA4" w14:textId="12190BA9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0ABA7C7" w14:textId="1F12CA87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3.44</w:t>
            </w:r>
          </w:p>
        </w:tc>
      </w:tr>
      <w:tr w:rsidR="009266F8" w:rsidRPr="005F38A5" w14:paraId="10C6E6CA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4E4C099D" w14:textId="22FEF99D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9A653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10E9346" w14:textId="1DFBD76F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2,981.41</w:t>
            </w:r>
          </w:p>
        </w:tc>
        <w:tc>
          <w:tcPr>
            <w:tcW w:w="268" w:type="dxa"/>
            <w:gridSpan w:val="2"/>
          </w:tcPr>
          <w:p w14:paraId="760189AE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1D1A217" w14:textId="13304B5F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715.95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734A518" w14:textId="040A14EE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9AE5A31" w14:textId="00BDBF37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3,697.36</w:t>
            </w:r>
          </w:p>
        </w:tc>
      </w:tr>
      <w:tr w:rsidR="009266F8" w:rsidRPr="005F38A5" w14:paraId="5B768547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21F6E11A" w14:textId="58F44EDA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7265ED7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6112104" w14:textId="61847EF6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47.49</w:t>
            </w:r>
          </w:p>
        </w:tc>
        <w:tc>
          <w:tcPr>
            <w:tcW w:w="268" w:type="dxa"/>
            <w:gridSpan w:val="2"/>
          </w:tcPr>
          <w:p w14:paraId="454C2E53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697B617" w14:textId="696AD3B2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4A2C7829" w14:textId="3244059A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70A9157" w14:textId="55C65F0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47.49</w:t>
            </w:r>
          </w:p>
        </w:tc>
      </w:tr>
      <w:tr w:rsidR="009266F8" w:rsidRPr="005F38A5" w14:paraId="1E305642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6CE3EA5A" w14:textId="26DEB5DC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8" w:type="dxa"/>
            <w:gridSpan w:val="2"/>
          </w:tcPr>
          <w:p w14:paraId="7EA27EAB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AE26F9D" w14:textId="330781B4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(1,348.95)</w:t>
            </w:r>
          </w:p>
        </w:tc>
        <w:tc>
          <w:tcPr>
            <w:tcW w:w="268" w:type="dxa"/>
            <w:gridSpan w:val="2"/>
          </w:tcPr>
          <w:p w14:paraId="2C5AAC52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7E2C286" w14:textId="424854C4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1BE0BFDD" w14:textId="353185B2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82D555C" w14:textId="363925FA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(1,348.95)</w:t>
            </w:r>
          </w:p>
        </w:tc>
      </w:tr>
      <w:tr w:rsidR="009266F8" w:rsidRPr="005F38A5" w14:paraId="711083F3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3F69DF6B" w14:textId="436BF359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BACE39C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12A4CC6A" w14:textId="4207A42B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(6,539.44)</w:t>
            </w:r>
          </w:p>
        </w:tc>
        <w:tc>
          <w:tcPr>
            <w:tcW w:w="268" w:type="dxa"/>
            <w:gridSpan w:val="2"/>
          </w:tcPr>
          <w:p w14:paraId="4189D001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1452CC5" w14:textId="169EEBE4" w:rsidR="002C2C4C" w:rsidRPr="005F38A5" w:rsidRDefault="00F94E2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742B1D5" w14:textId="614D65BF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4AD227A" w14:textId="40B4E344" w:rsidR="002C2C4C" w:rsidRPr="005F38A5" w:rsidRDefault="00F94E22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(6,539.44)</w:t>
            </w:r>
          </w:p>
        </w:tc>
      </w:tr>
      <w:tr w:rsidR="009266F8" w:rsidRPr="005F38A5" w14:paraId="564D370D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21A2F51E" w14:textId="45FF433C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3A252D9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0551053C" w14:textId="3A31CDED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(55.12)</w:t>
            </w:r>
          </w:p>
        </w:tc>
        <w:tc>
          <w:tcPr>
            <w:tcW w:w="268" w:type="dxa"/>
            <w:gridSpan w:val="2"/>
          </w:tcPr>
          <w:p w14:paraId="3FCB957C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DEF96B3" w14:textId="6BE8BBC4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0427D55" w14:textId="05D38059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61CED1A3" w14:textId="5259C39E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(55.12)</w:t>
            </w:r>
          </w:p>
        </w:tc>
      </w:tr>
      <w:tr w:rsidR="009266F8" w:rsidRPr="005F38A5" w14:paraId="33BF3DE3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6B45C995" w14:textId="15C461B1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F534D7D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9D0B80F" w14:textId="23B5E1CE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(356.38)</w:t>
            </w:r>
          </w:p>
        </w:tc>
        <w:tc>
          <w:tcPr>
            <w:tcW w:w="268" w:type="dxa"/>
            <w:gridSpan w:val="2"/>
          </w:tcPr>
          <w:p w14:paraId="31140EA0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365B899" w14:textId="5A7842DD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0731F6D6" w14:textId="0B7505A1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2D72BFD" w14:textId="58B268E0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(356.38)</w:t>
            </w:r>
          </w:p>
        </w:tc>
      </w:tr>
      <w:tr w:rsidR="009266F8" w:rsidRPr="005F38A5" w14:paraId="7BA140DF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4AB5F10D" w14:textId="40455895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0ED536B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BA60596" w14:textId="13A4541C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(9,313.73)</w:t>
            </w:r>
          </w:p>
        </w:tc>
        <w:tc>
          <w:tcPr>
            <w:tcW w:w="268" w:type="dxa"/>
            <w:gridSpan w:val="2"/>
          </w:tcPr>
          <w:p w14:paraId="37C8AAFD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EC6CD29" w14:textId="7A82A240" w:rsidR="002C2C4C" w:rsidRPr="005F38A5" w:rsidRDefault="00F94E2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B3143E7" w14:textId="10678786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C06CADD" w14:textId="015C824B" w:rsidR="002C2C4C" w:rsidRPr="005F38A5" w:rsidRDefault="00F94E22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(9,313.73)</w:t>
            </w:r>
          </w:p>
        </w:tc>
      </w:tr>
      <w:tr w:rsidR="009266F8" w:rsidRPr="005F38A5" w14:paraId="2E0B08E5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74429AE0" w14:textId="7DD8465E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A3C8AEC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FAA49D7" w14:textId="223B7976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(442.62)</w:t>
            </w:r>
          </w:p>
        </w:tc>
        <w:tc>
          <w:tcPr>
            <w:tcW w:w="268" w:type="dxa"/>
            <w:gridSpan w:val="2"/>
          </w:tcPr>
          <w:p w14:paraId="4BD2DCFC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6ABC82D" w14:textId="52AA1172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02DF893D" w14:textId="5BB9818C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4A08B40" w14:textId="5505503E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(442.62)</w:t>
            </w:r>
          </w:p>
        </w:tc>
      </w:tr>
      <w:tr w:rsidR="009266F8" w:rsidRPr="005F38A5" w14:paraId="17AD2A1A" w14:textId="77777777" w:rsidTr="00E85701">
        <w:trPr>
          <w:gridAfter w:val="1"/>
          <w:wAfter w:w="11" w:type="dxa"/>
        </w:trPr>
        <w:tc>
          <w:tcPr>
            <w:tcW w:w="4499" w:type="dxa"/>
            <w:shd w:val="clear" w:color="auto" w:fill="auto"/>
          </w:tcPr>
          <w:p w14:paraId="78610038" w14:textId="2F2DB15F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526C0A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410793AC" w14:textId="5EAF5BB0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(487.30)</w:t>
            </w:r>
          </w:p>
        </w:tc>
        <w:tc>
          <w:tcPr>
            <w:tcW w:w="268" w:type="dxa"/>
            <w:gridSpan w:val="2"/>
          </w:tcPr>
          <w:p w14:paraId="592C081C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2E550C5" w14:textId="3C78E00B" w:rsidR="002C2C4C" w:rsidRPr="005F38A5" w:rsidRDefault="005C7284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(156.16)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AB917BB" w14:textId="372B4AE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9D05081" w14:textId="7F1512B7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7284" w:rsidRPr="005F38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C7284" w:rsidRPr="005F38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C7284" w:rsidRPr="005F38A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66F8" w:rsidRPr="005F38A5" w14:paraId="34FCBDE5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77F9CF33" w14:textId="06FA630E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8" w:type="dxa"/>
            <w:gridSpan w:val="2"/>
          </w:tcPr>
          <w:p w14:paraId="458ED0B0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12E8BED7" w14:textId="085D5525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(236.22)</w:t>
            </w:r>
          </w:p>
        </w:tc>
        <w:tc>
          <w:tcPr>
            <w:tcW w:w="268" w:type="dxa"/>
            <w:gridSpan w:val="2"/>
          </w:tcPr>
          <w:p w14:paraId="05EDFBDA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E38116" w14:textId="616C113D" w:rsidR="002C2C4C" w:rsidRPr="005F38A5" w:rsidRDefault="005C7284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53DBE6E2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635474A" w14:textId="19353FE6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(236.22)</w:t>
            </w:r>
          </w:p>
        </w:tc>
      </w:tr>
      <w:tr w:rsidR="009266F8" w:rsidRPr="005F38A5" w14:paraId="0AE9FD5A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6934D4A0" w14:textId="51254D2B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68" w:type="dxa"/>
            <w:gridSpan w:val="2"/>
          </w:tcPr>
          <w:p w14:paraId="2ACDEC45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38EDED5B" w14:textId="5582FE24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2,315.48</w:t>
            </w:r>
          </w:p>
        </w:tc>
        <w:tc>
          <w:tcPr>
            <w:tcW w:w="268" w:type="dxa"/>
            <w:gridSpan w:val="2"/>
          </w:tcPr>
          <w:p w14:paraId="76D41980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FE89D51" w14:textId="71C17C60" w:rsidR="002C2C4C" w:rsidRPr="005F38A5" w:rsidRDefault="005C7284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799.41</w:t>
            </w:r>
          </w:p>
        </w:tc>
        <w:tc>
          <w:tcPr>
            <w:tcW w:w="251" w:type="dxa"/>
            <w:gridSpan w:val="2"/>
          </w:tcPr>
          <w:p w14:paraId="1AB7912E" w14:textId="025848AC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0F495261" w14:textId="2C6CC793" w:rsidR="002C2C4C" w:rsidRPr="005F38A5" w:rsidRDefault="003F451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C2C4C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2C4C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C2C4C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4A3B69" w:rsidRPr="005F38A5" w14:paraId="4109C4A4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718D3522" w14:textId="77777777" w:rsidR="004A3B69" w:rsidRPr="005F38A5" w:rsidRDefault="004A3B69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</w:tcPr>
          <w:p w14:paraId="513C476C" w14:textId="77777777" w:rsidR="004A3B69" w:rsidRPr="005F38A5" w:rsidRDefault="004A3B69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108CCDA2" w14:textId="77777777" w:rsidR="004A3B69" w:rsidRPr="005F38A5" w:rsidRDefault="004A3B69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4B979B3" w14:textId="77777777" w:rsidR="004A3B69" w:rsidRPr="005F38A5" w:rsidRDefault="004A3B69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A7E8432" w14:textId="77777777" w:rsidR="004A3B69" w:rsidRPr="005F38A5" w:rsidRDefault="004A3B69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</w:tcPr>
          <w:p w14:paraId="42A24689" w14:textId="77777777" w:rsidR="004A3B69" w:rsidRPr="005F38A5" w:rsidRDefault="004A3B69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6678BD79" w14:textId="77777777" w:rsidR="004A3B69" w:rsidRPr="005F38A5" w:rsidRDefault="004A3B69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66F8" w:rsidRPr="005F38A5" w14:paraId="0859F6B4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4DA91C51" w14:textId="00963DDB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25.5)</w:t>
            </w:r>
          </w:p>
        </w:tc>
        <w:tc>
          <w:tcPr>
            <w:tcW w:w="268" w:type="dxa"/>
            <w:gridSpan w:val="2"/>
          </w:tcPr>
          <w:p w14:paraId="6BB03939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62902BD4" w14:textId="1D5CA0A5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(685.44)</w:t>
            </w:r>
          </w:p>
        </w:tc>
        <w:tc>
          <w:tcPr>
            <w:tcW w:w="268" w:type="dxa"/>
            <w:gridSpan w:val="2"/>
          </w:tcPr>
          <w:p w14:paraId="42B54FA9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28AC6CF" w14:textId="073515AE" w:rsidR="002C2C4C" w:rsidRPr="005F38A5" w:rsidRDefault="003F451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(175</w:t>
            </w:r>
            <w:r w:rsidR="00973482"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93)</w:t>
            </w:r>
          </w:p>
        </w:tc>
        <w:tc>
          <w:tcPr>
            <w:tcW w:w="251" w:type="dxa"/>
            <w:gridSpan w:val="2"/>
          </w:tcPr>
          <w:p w14:paraId="4FEE420D" w14:textId="69E7F40F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268C4FE" w14:textId="3328A623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3F451C" w:rsidRPr="005F38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C7284" w:rsidRPr="005F38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C7284" w:rsidRPr="005F38A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66F8" w:rsidRPr="005F38A5" w14:paraId="38EFE586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7E5A143B" w14:textId="1EBC334F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8" w:type="dxa"/>
            <w:gridSpan w:val="2"/>
          </w:tcPr>
          <w:p w14:paraId="60C71F26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5202CBF2" w14:textId="285EE483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1,630.04</w:t>
            </w:r>
          </w:p>
        </w:tc>
        <w:tc>
          <w:tcPr>
            <w:tcW w:w="268" w:type="dxa"/>
            <w:gridSpan w:val="2"/>
          </w:tcPr>
          <w:p w14:paraId="4F3650A2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3A75618" w14:textId="725E968C" w:rsidR="002C2C4C" w:rsidRPr="005F38A5" w:rsidRDefault="00973482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623.48</w:t>
            </w:r>
          </w:p>
        </w:tc>
        <w:tc>
          <w:tcPr>
            <w:tcW w:w="251" w:type="dxa"/>
            <w:gridSpan w:val="2"/>
          </w:tcPr>
          <w:p w14:paraId="5056E645" w14:textId="20F9A122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30CCB95D" w14:textId="22261C48" w:rsidR="002C2C4C" w:rsidRPr="005F38A5" w:rsidRDefault="005C7284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C2C4C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2C2C4C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9266F8" w:rsidRPr="005F38A5" w14:paraId="731D7220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66451D1E" w14:textId="3B026922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68" w:type="dxa"/>
            <w:gridSpan w:val="2"/>
          </w:tcPr>
          <w:p w14:paraId="047B0721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7ECD40CB" w14:textId="3020B155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3,180.63 </w:t>
            </w:r>
          </w:p>
        </w:tc>
        <w:tc>
          <w:tcPr>
            <w:tcW w:w="268" w:type="dxa"/>
            <w:gridSpan w:val="2"/>
          </w:tcPr>
          <w:p w14:paraId="74D6AAF2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13EEE46" w14:textId="4A871A35" w:rsidR="002C2C4C" w:rsidRPr="005F38A5" w:rsidRDefault="003F451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3482" w:rsidRPr="005F38A5">
              <w:rPr>
                <w:rFonts w:asciiTheme="majorBidi" w:hAnsiTheme="majorBidi" w:cstheme="majorBidi"/>
                <w:sz w:val="28"/>
                <w:szCs w:val="28"/>
              </w:rPr>
              <w:t>623.48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</w:tcPr>
          <w:p w14:paraId="233BBAB6" w14:textId="659E9ECC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4576A179" w14:textId="3E6E0A9E" w:rsidR="002C2C4C" w:rsidRPr="005F38A5" w:rsidRDefault="005C7284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2C4C" w:rsidRPr="005F3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2C2C4C"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C2C4C"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266F8" w:rsidRPr="005F38A5" w14:paraId="6A3F9DCA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4BB0274A" w14:textId="0C15A9CA" w:rsidR="002C2C4C" w:rsidRPr="005F38A5" w:rsidRDefault="002C2C4C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5F38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68" w:type="dxa"/>
            <w:gridSpan w:val="2"/>
          </w:tcPr>
          <w:p w14:paraId="3FE030DA" w14:textId="77777777" w:rsidR="002C2C4C" w:rsidRPr="005F38A5" w:rsidRDefault="002C2C4C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BEF569" w14:textId="4056C4D5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4,810.67</w:t>
            </w:r>
          </w:p>
        </w:tc>
        <w:tc>
          <w:tcPr>
            <w:tcW w:w="268" w:type="dxa"/>
            <w:gridSpan w:val="2"/>
          </w:tcPr>
          <w:p w14:paraId="57032257" w14:textId="77777777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86D2656" w14:textId="64C017F9" w:rsidR="002C2C4C" w:rsidRPr="005F38A5" w:rsidRDefault="0097348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36D98B4C" w14:textId="3647B811" w:rsidR="002C2C4C" w:rsidRPr="005F38A5" w:rsidRDefault="002C2C4C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A765" w14:textId="1874FBF9" w:rsidR="002C2C4C" w:rsidRPr="005F38A5" w:rsidRDefault="002C2C4C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4,810.67</w:t>
            </w:r>
          </w:p>
        </w:tc>
      </w:tr>
      <w:tr w:rsidR="001128FE" w:rsidRPr="005F38A5" w14:paraId="2D4A3052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25952EE4" w14:textId="77777777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268" w:type="dxa"/>
            <w:gridSpan w:val="2"/>
          </w:tcPr>
          <w:p w14:paraId="6734B8DE" w14:textId="77777777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</w:tcBorders>
          </w:tcPr>
          <w:p w14:paraId="6CA506E5" w14:textId="77777777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268" w:type="dxa"/>
            <w:gridSpan w:val="2"/>
          </w:tcPr>
          <w:p w14:paraId="49BBBC1D" w14:textId="77777777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44747CB7" w14:textId="77777777" w:rsidR="001128FE" w:rsidRPr="005F38A5" w:rsidRDefault="001128FE" w:rsidP="00F93B64">
            <w:pPr>
              <w:tabs>
                <w:tab w:val="decimal" w:pos="103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12066EC3" w14:textId="0E6499FF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1BD3F427" w14:textId="77777777" w:rsidR="001128FE" w:rsidRPr="005F38A5" w:rsidRDefault="001128FE" w:rsidP="00F93B64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</w:tr>
      <w:tr w:rsidR="00FA0018" w:rsidRPr="005F38A5" w14:paraId="6F3B80D2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122C7D74" w14:textId="77777777" w:rsidR="00FA0018" w:rsidRPr="005F38A5" w:rsidRDefault="00FA0018" w:rsidP="00F93B6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8" w:type="dxa"/>
            <w:gridSpan w:val="2"/>
          </w:tcPr>
          <w:p w14:paraId="4FD57F71" w14:textId="77777777" w:rsidR="00FA0018" w:rsidRPr="005F38A5" w:rsidRDefault="00FA0018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C86E3A6" w14:textId="011B993A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  <w:tc>
          <w:tcPr>
            <w:tcW w:w="268" w:type="dxa"/>
            <w:gridSpan w:val="2"/>
          </w:tcPr>
          <w:p w14:paraId="3FD95BF8" w14:textId="77777777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5FA8725" w14:textId="38649FAC" w:rsidR="00FA0018" w:rsidRPr="005F38A5" w:rsidRDefault="0097348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DD829B9" w14:textId="43E15158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18C596EB" w14:textId="7A1EB067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</w:tr>
      <w:tr w:rsidR="00FA0018" w:rsidRPr="005F38A5" w14:paraId="19BF759B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58C9F51E" w14:textId="77777777" w:rsidR="00FA0018" w:rsidRPr="005F38A5" w:rsidRDefault="00FA0018" w:rsidP="00F93B6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68" w:type="dxa"/>
            <w:gridSpan w:val="2"/>
          </w:tcPr>
          <w:p w14:paraId="56CD716A" w14:textId="77777777" w:rsidR="00FA0018" w:rsidRPr="005F38A5" w:rsidRDefault="00FA0018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2284D078" w14:textId="1AD1ED1C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(4,373.85)</w:t>
            </w:r>
          </w:p>
        </w:tc>
        <w:tc>
          <w:tcPr>
            <w:tcW w:w="268" w:type="dxa"/>
            <w:gridSpan w:val="2"/>
          </w:tcPr>
          <w:p w14:paraId="689F413E" w14:textId="77777777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899D491" w14:textId="074E58C3" w:rsidR="00FA0018" w:rsidRPr="005F38A5" w:rsidRDefault="0097348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5C3E40B7" w14:textId="671F58AD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B45A45D" w14:textId="0662519D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(4,373.85)</w:t>
            </w:r>
          </w:p>
        </w:tc>
      </w:tr>
      <w:tr w:rsidR="00FA0018" w:rsidRPr="005F38A5" w14:paraId="29A55E73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610F6B69" w14:textId="77777777" w:rsidR="00FA0018" w:rsidRPr="005F38A5" w:rsidRDefault="00FA0018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68" w:type="dxa"/>
            <w:gridSpan w:val="2"/>
          </w:tcPr>
          <w:p w14:paraId="27988C83" w14:textId="77777777" w:rsidR="00FA0018" w:rsidRPr="005F38A5" w:rsidRDefault="00FA0018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53509D" w14:textId="02821701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(4,367.09)</w:t>
            </w:r>
          </w:p>
        </w:tc>
        <w:tc>
          <w:tcPr>
            <w:tcW w:w="268" w:type="dxa"/>
            <w:gridSpan w:val="2"/>
          </w:tcPr>
          <w:p w14:paraId="763693E8" w14:textId="77777777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5F3FD23" w14:textId="63AFEB0F" w:rsidR="00FA0018" w:rsidRPr="005F38A5" w:rsidRDefault="00973482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1485466" w14:textId="007C91DA" w:rsidR="00FA0018" w:rsidRPr="005F38A5" w:rsidRDefault="00FA0018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7EDAC430" w14:textId="04E1A09F" w:rsidR="00FA0018" w:rsidRPr="005F38A5" w:rsidRDefault="00FA0018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(4,367.09)</w:t>
            </w:r>
          </w:p>
        </w:tc>
      </w:tr>
      <w:tr w:rsidR="00E85701" w:rsidRPr="005F38A5" w14:paraId="4663F6E1" w14:textId="77777777" w:rsidTr="00E85701">
        <w:trPr>
          <w:gridAfter w:val="1"/>
          <w:wAfter w:w="11" w:type="dxa"/>
        </w:trPr>
        <w:tc>
          <w:tcPr>
            <w:tcW w:w="4499" w:type="dxa"/>
          </w:tcPr>
          <w:p w14:paraId="0D0DE0F9" w14:textId="77777777" w:rsidR="00E85701" w:rsidRPr="005F38A5" w:rsidRDefault="00E85701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8" w:type="dxa"/>
            <w:gridSpan w:val="2"/>
          </w:tcPr>
          <w:p w14:paraId="687C6222" w14:textId="77777777" w:rsidR="00E85701" w:rsidRPr="005F38A5" w:rsidRDefault="00E85701" w:rsidP="00F93B6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</w:tcBorders>
          </w:tcPr>
          <w:p w14:paraId="06CD9C9B" w14:textId="77777777" w:rsidR="00E85701" w:rsidRPr="005F38A5" w:rsidRDefault="00E85701" w:rsidP="00F93B64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gridSpan w:val="2"/>
          </w:tcPr>
          <w:p w14:paraId="18FD8927" w14:textId="77777777" w:rsidR="00E85701" w:rsidRPr="005F38A5" w:rsidRDefault="00E85701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1836267" w14:textId="77777777" w:rsidR="00E85701" w:rsidRPr="005F38A5" w:rsidRDefault="00E85701" w:rsidP="00F93B64">
            <w:pPr>
              <w:tabs>
                <w:tab w:val="decimal" w:pos="10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3862DCF7" w14:textId="77777777" w:rsidR="00E85701" w:rsidRPr="005F38A5" w:rsidRDefault="00E85701" w:rsidP="00F93B6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43C3B783" w14:textId="77777777" w:rsidR="00E85701" w:rsidRPr="005F38A5" w:rsidRDefault="00E85701" w:rsidP="00F93B64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C2E47" w:rsidRPr="005F38A5" w14:paraId="4F85D395" w14:textId="77777777" w:rsidTr="00E85701">
        <w:trPr>
          <w:tblHeader/>
        </w:trPr>
        <w:tc>
          <w:tcPr>
            <w:tcW w:w="4753" w:type="dxa"/>
            <w:gridSpan w:val="2"/>
          </w:tcPr>
          <w:p w14:paraId="30E4BC61" w14:textId="46A6D9A7" w:rsidR="002C2E47" w:rsidRPr="005F38A5" w:rsidRDefault="002C2E47" w:rsidP="00F93B64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F38A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สิ่งตอบแทนที่โอนให้และคาดว่าจะโอน</w:t>
            </w:r>
          </w:p>
        </w:tc>
        <w:tc>
          <w:tcPr>
            <w:tcW w:w="1436" w:type="dxa"/>
            <w:gridSpan w:val="2"/>
          </w:tcPr>
          <w:p w14:paraId="5DD49DC1" w14:textId="68348483" w:rsidR="002C2E47" w:rsidRPr="005F38A5" w:rsidRDefault="002C2E47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0B4CF07" w14:textId="77777777" w:rsidR="002C2E47" w:rsidRPr="005F38A5" w:rsidRDefault="002C2E47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3AE79858" w14:textId="723EA45D" w:rsidR="002C2E47" w:rsidRPr="005F38A5" w:rsidRDefault="002C2E47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C36B7" w14:textId="77777777" w:rsidR="002C2E47" w:rsidRPr="005F38A5" w:rsidRDefault="002C2E47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725C0702" w14:textId="23258A7D" w:rsidR="002C2E47" w:rsidRPr="005F38A5" w:rsidRDefault="002C2E47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6837" w:rsidRPr="005F38A5" w14:paraId="1A4725D0" w14:textId="77777777" w:rsidTr="00E85701">
        <w:tc>
          <w:tcPr>
            <w:tcW w:w="4753" w:type="dxa"/>
            <w:gridSpan w:val="2"/>
          </w:tcPr>
          <w:p w14:paraId="18115324" w14:textId="5A322C63" w:rsidR="00546837" w:rsidRPr="005F38A5" w:rsidRDefault="00546837" w:rsidP="005468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436" w:type="dxa"/>
            <w:gridSpan w:val="2"/>
          </w:tcPr>
          <w:p w14:paraId="3C14E88B" w14:textId="4A30D834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4,373.85</w:t>
            </w:r>
          </w:p>
        </w:tc>
        <w:tc>
          <w:tcPr>
            <w:tcW w:w="236" w:type="dxa"/>
            <w:gridSpan w:val="2"/>
          </w:tcPr>
          <w:p w14:paraId="0929FDD5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2AFB85FC" w14:textId="77777777" w:rsidR="00546837" w:rsidRPr="005F38A5" w:rsidRDefault="00546837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4FD178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27238F8F" w14:textId="15A15B76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4,373.85</w:t>
            </w:r>
          </w:p>
        </w:tc>
      </w:tr>
      <w:tr w:rsidR="00546837" w:rsidRPr="005F38A5" w14:paraId="1DBA9021" w14:textId="77777777" w:rsidTr="00E85701">
        <w:tc>
          <w:tcPr>
            <w:tcW w:w="4753" w:type="dxa"/>
            <w:gridSpan w:val="2"/>
          </w:tcPr>
          <w:p w14:paraId="00EF82EA" w14:textId="51DDB1A6" w:rsidR="00546837" w:rsidRPr="005F38A5" w:rsidRDefault="00546837" w:rsidP="005468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436" w:type="dxa"/>
            <w:gridSpan w:val="2"/>
          </w:tcPr>
          <w:p w14:paraId="1D318866" w14:textId="7BB20E01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403.08</w:t>
            </w:r>
          </w:p>
        </w:tc>
        <w:tc>
          <w:tcPr>
            <w:tcW w:w="236" w:type="dxa"/>
            <w:gridSpan w:val="2"/>
          </w:tcPr>
          <w:p w14:paraId="104A6F2C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1297B4B8" w14:textId="2960100D" w:rsidR="00546837" w:rsidRPr="005F38A5" w:rsidRDefault="00546837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FCA021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5697EF0C" w14:textId="6A3E7550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403.08</w:t>
            </w:r>
          </w:p>
        </w:tc>
      </w:tr>
      <w:tr w:rsidR="00546837" w:rsidRPr="005F38A5" w14:paraId="57F09204" w14:textId="77777777" w:rsidTr="00E85701">
        <w:tc>
          <w:tcPr>
            <w:tcW w:w="4753" w:type="dxa"/>
            <w:gridSpan w:val="2"/>
          </w:tcPr>
          <w:p w14:paraId="6559B3A2" w14:textId="1CE9E728" w:rsidR="00546837" w:rsidRPr="005F38A5" w:rsidRDefault="00546837" w:rsidP="00E85701">
            <w:pPr>
              <w:spacing w:line="240" w:lineRule="auto"/>
              <w:ind w:left="250" w:right="-110" w:hanging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1436" w:type="dxa"/>
            <w:gridSpan w:val="2"/>
          </w:tcPr>
          <w:p w14:paraId="55D2CDA2" w14:textId="644C5D8D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33.74</w:t>
            </w:r>
          </w:p>
        </w:tc>
        <w:tc>
          <w:tcPr>
            <w:tcW w:w="236" w:type="dxa"/>
            <w:gridSpan w:val="2"/>
          </w:tcPr>
          <w:p w14:paraId="1327A3CF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14:paraId="72C3FB83" w14:textId="60ADD9B7" w:rsidR="00546837" w:rsidRPr="005F38A5" w:rsidRDefault="00546837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94BD16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5C26CF6E" w14:textId="0886261D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33.74</w:t>
            </w:r>
          </w:p>
        </w:tc>
      </w:tr>
      <w:tr w:rsidR="00546837" w:rsidRPr="005F38A5" w14:paraId="4F0FD612" w14:textId="77777777" w:rsidTr="00E85701">
        <w:tc>
          <w:tcPr>
            <w:tcW w:w="4753" w:type="dxa"/>
            <w:gridSpan w:val="2"/>
          </w:tcPr>
          <w:p w14:paraId="36824D44" w14:textId="61C4F670" w:rsidR="00546837" w:rsidRPr="005F38A5" w:rsidRDefault="00546837" w:rsidP="005468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8578C5" w14:textId="6B89675F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4,810.67</w:t>
            </w:r>
          </w:p>
        </w:tc>
        <w:tc>
          <w:tcPr>
            <w:tcW w:w="236" w:type="dxa"/>
            <w:gridSpan w:val="2"/>
          </w:tcPr>
          <w:p w14:paraId="2B77044B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C8C36" w14:textId="77777777" w:rsidR="00546837" w:rsidRPr="005F38A5" w:rsidRDefault="00546837" w:rsidP="006F413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BBABA" w14:textId="77777777" w:rsidR="00546837" w:rsidRPr="005F38A5" w:rsidRDefault="00546837" w:rsidP="0054683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2C73382" w14:textId="77C56F2B" w:rsidR="00546837" w:rsidRPr="005F38A5" w:rsidRDefault="00546837" w:rsidP="00E85701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4,810.67</w:t>
            </w:r>
          </w:p>
        </w:tc>
      </w:tr>
    </w:tbl>
    <w:p w14:paraId="097D8317" w14:textId="77777777" w:rsidR="005B22DD" w:rsidRPr="005F38A5" w:rsidRDefault="005B22DD" w:rsidP="00F93B6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69AF6BCE" w14:textId="18F161C6" w:rsidR="00AE5C67" w:rsidRPr="005F38A5" w:rsidRDefault="002C2E47" w:rsidP="00F93B64">
      <w:pPr>
        <w:tabs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  <w:r w:rsidRPr="005F38A5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03EB66D7" w14:textId="3E085EC7" w:rsidR="00AE5C67" w:rsidRPr="005F38A5" w:rsidRDefault="00AE5C67" w:rsidP="00436120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sz w:val="28"/>
          <w:szCs w:val="28"/>
          <w:cs/>
        </w:rPr>
      </w:pPr>
      <w:r w:rsidRPr="005F38A5">
        <w:rPr>
          <w:rFonts w:ascii="Angsana New" w:hAnsi="Angsana New" w:hint="cs"/>
          <w:sz w:val="28"/>
          <w:szCs w:val="28"/>
          <w:cs/>
        </w:rPr>
        <w:t>มูลค่ายุติธรรมของ</w:t>
      </w:r>
      <w:r w:rsidR="00E12824" w:rsidRPr="005F38A5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="00AD39AF" w:rsidRPr="005F38A5">
        <w:rPr>
          <w:rFonts w:ascii="Angsana New" w:hAnsi="Angsana New" w:hint="cs"/>
          <w:sz w:val="28"/>
          <w:szCs w:val="28"/>
          <w:cs/>
        </w:rPr>
        <w:t>อื่น</w:t>
      </w:r>
      <w:r w:rsidR="00D20D19" w:rsidRPr="005F38A5">
        <w:rPr>
          <w:rFonts w:ascii="Angsana New" w:hAnsi="Angsana New"/>
          <w:sz w:val="28"/>
          <w:szCs w:val="28"/>
        </w:rPr>
        <w:t xml:space="preserve"> </w:t>
      </w:r>
      <w:r w:rsidR="00E12824" w:rsidRPr="005F38A5">
        <w:rPr>
          <w:rFonts w:ascii="Angsana New" w:hAnsi="Angsana New" w:hint="cs"/>
          <w:sz w:val="28"/>
          <w:szCs w:val="28"/>
          <w:cs/>
        </w:rPr>
        <w:t>(</w:t>
      </w:r>
      <w:r w:rsidR="00CB47A7" w:rsidRPr="005F38A5">
        <w:rPr>
          <w:sz w:val="28"/>
          <w:szCs w:val="28"/>
          <w:cs/>
        </w:rPr>
        <w:t>สิทธิในสัญญาซื้อขายไฟฟ้า</w:t>
      </w:r>
      <w:r w:rsidR="00E12824" w:rsidRPr="005F38A5">
        <w:rPr>
          <w:rFonts w:hint="cs"/>
          <w:sz w:val="28"/>
          <w:szCs w:val="28"/>
          <w:cs/>
        </w:rPr>
        <w:t>)</w:t>
      </w:r>
      <w:r w:rsidR="00CB47A7" w:rsidRPr="005F38A5">
        <w:rPr>
          <w:rFonts w:hint="cs"/>
          <w:sz w:val="28"/>
          <w:szCs w:val="28"/>
          <w:cs/>
        </w:rPr>
        <w:t xml:space="preserve"> </w:t>
      </w:r>
      <w:r w:rsidR="00E12824" w:rsidRPr="005F38A5">
        <w:rPr>
          <w:rFonts w:ascii="Angsana New" w:hAnsi="Angsana New" w:hint="cs"/>
          <w:sz w:val="28"/>
          <w:szCs w:val="28"/>
          <w:cs/>
        </w:rPr>
        <w:t>ได้รับ</w:t>
      </w:r>
      <w:r w:rsidR="00AD39AF" w:rsidRPr="005F38A5">
        <w:rPr>
          <w:rFonts w:ascii="Angsana New" w:hAnsi="Angsana New" w:hint="cs"/>
          <w:sz w:val="28"/>
          <w:szCs w:val="28"/>
          <w:cs/>
        </w:rPr>
        <w:t>การ</w:t>
      </w:r>
      <w:r w:rsidR="00E12824" w:rsidRPr="005F38A5">
        <w:rPr>
          <w:rFonts w:ascii="Angsana New" w:hAnsi="Angsana New" w:hint="cs"/>
          <w:sz w:val="28"/>
          <w:szCs w:val="28"/>
          <w:cs/>
        </w:rPr>
        <w:t>พิจารณ</w:t>
      </w:r>
      <w:r w:rsidR="00854B42" w:rsidRPr="005F38A5">
        <w:rPr>
          <w:rFonts w:ascii="Angsana New" w:hAnsi="Angsana New" w:hint="cs"/>
          <w:sz w:val="28"/>
          <w:szCs w:val="28"/>
          <w:cs/>
        </w:rPr>
        <w:t>า</w:t>
      </w:r>
      <w:r w:rsidRPr="005F38A5">
        <w:rPr>
          <w:rFonts w:ascii="Angsana New" w:hAnsi="Angsana New" w:hint="cs"/>
          <w:sz w:val="28"/>
          <w:szCs w:val="28"/>
          <w:cs/>
        </w:rPr>
        <w:t xml:space="preserve">โดยผู้ประเมินอิสระ </w:t>
      </w:r>
      <w:r w:rsidR="00854B42" w:rsidRPr="005F38A5">
        <w:rPr>
          <w:rFonts w:ascii="Angsana New" w:hAnsi="Angsana New"/>
          <w:sz w:val="28"/>
          <w:szCs w:val="28"/>
          <w:cs/>
        </w:rPr>
        <w:br/>
      </w:r>
      <w:r w:rsidRPr="005F38A5">
        <w:rPr>
          <w:rFonts w:ascii="Angsana New" w:hAnsi="Angsana New" w:hint="cs"/>
          <w:sz w:val="28"/>
          <w:szCs w:val="28"/>
          <w:cs/>
        </w:rPr>
        <w:t xml:space="preserve">ซึ่งประเมินมูลค่าทรัพย์สินด้วยวิธีพิจารณาจากรายได้ (Income Approach) </w:t>
      </w:r>
      <w:r w:rsidR="00E12824" w:rsidRPr="005F38A5">
        <w:rPr>
          <w:rFonts w:ascii="Angsana New" w:hAnsi="Angsana New" w:hint="cs"/>
          <w:sz w:val="28"/>
          <w:szCs w:val="28"/>
          <w:cs/>
        </w:rPr>
        <w:t>ภายใต้</w:t>
      </w:r>
      <w:r w:rsidRPr="005F38A5">
        <w:rPr>
          <w:rFonts w:ascii="Angsana New" w:hAnsi="Angsana New" w:hint="cs"/>
          <w:sz w:val="28"/>
          <w:szCs w:val="28"/>
          <w:cs/>
        </w:rPr>
        <w:t>วิธี</w:t>
      </w:r>
      <w:r w:rsidR="00537DF0" w:rsidRPr="005F38A5">
        <w:rPr>
          <w:rFonts w:ascii="Angsana New" w:hAnsi="Angsana New"/>
          <w:sz w:val="28"/>
          <w:szCs w:val="28"/>
        </w:rPr>
        <w:t xml:space="preserve"> Multi-period </w:t>
      </w:r>
      <w:r w:rsidR="00E12824" w:rsidRPr="005F38A5">
        <w:rPr>
          <w:rFonts w:ascii="Angsana New" w:hAnsi="Angsana New"/>
          <w:sz w:val="28"/>
          <w:szCs w:val="28"/>
        </w:rPr>
        <w:t>E</w:t>
      </w:r>
      <w:r w:rsidR="00537DF0" w:rsidRPr="005F38A5">
        <w:rPr>
          <w:rFonts w:ascii="Angsana New" w:hAnsi="Angsana New"/>
          <w:sz w:val="28"/>
          <w:szCs w:val="28"/>
        </w:rPr>
        <w:t xml:space="preserve">xcess </w:t>
      </w:r>
      <w:r w:rsidR="00E12824" w:rsidRPr="005F38A5">
        <w:rPr>
          <w:rFonts w:ascii="Angsana New" w:hAnsi="Angsana New"/>
          <w:sz w:val="28"/>
          <w:szCs w:val="28"/>
        </w:rPr>
        <w:t>E</w:t>
      </w:r>
      <w:r w:rsidR="00537DF0" w:rsidRPr="005F38A5">
        <w:rPr>
          <w:rFonts w:ascii="Angsana New" w:hAnsi="Angsana New"/>
          <w:sz w:val="28"/>
          <w:szCs w:val="28"/>
        </w:rPr>
        <w:t xml:space="preserve">arnings </w:t>
      </w:r>
      <w:r w:rsidR="00E12824" w:rsidRPr="005F38A5">
        <w:rPr>
          <w:rFonts w:ascii="Angsana New" w:hAnsi="Angsana New"/>
          <w:sz w:val="28"/>
          <w:szCs w:val="28"/>
        </w:rPr>
        <w:t>M</w:t>
      </w:r>
      <w:r w:rsidR="00537DF0" w:rsidRPr="005F38A5">
        <w:rPr>
          <w:rFonts w:ascii="Angsana New" w:hAnsi="Angsana New"/>
          <w:sz w:val="28"/>
          <w:szCs w:val="28"/>
        </w:rPr>
        <w:t xml:space="preserve">ethod </w:t>
      </w:r>
      <w:r w:rsidR="00E12824" w:rsidRPr="005F38A5">
        <w:rPr>
          <w:rFonts w:ascii="Angsana New" w:hAnsi="Angsana New"/>
          <w:sz w:val="28"/>
          <w:szCs w:val="28"/>
        </w:rPr>
        <w:t>(MEEM)</w:t>
      </w:r>
      <w:r w:rsidRPr="005F38A5">
        <w:rPr>
          <w:rFonts w:ascii="Angsana New" w:hAnsi="Angsana New" w:hint="cs"/>
          <w:sz w:val="28"/>
          <w:szCs w:val="28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14:paraId="62AA2903" w14:textId="63D1A35B" w:rsidR="00AE5C67" w:rsidRPr="005F38A5" w:rsidRDefault="00AE5C67" w:rsidP="00436120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5F38A5">
        <w:rPr>
          <w:rFonts w:ascii="Angsana New" w:hAnsi="Angsana New"/>
          <w:sz w:val="28"/>
          <w:szCs w:val="28"/>
        </w:rPr>
        <w:t xml:space="preserve">E-COGEN </w:t>
      </w:r>
      <w:r w:rsidRPr="005F38A5">
        <w:rPr>
          <w:rFonts w:ascii="Angsana New" w:hAnsi="Angsana New"/>
          <w:sz w:val="28"/>
          <w:szCs w:val="28"/>
          <w:cs/>
        </w:rPr>
        <w:t xml:space="preserve">ในธุรกิจผลิตและจำหน่ายกระแสไฟฟ้า ทั้งนี้ไม่มีค่าความนิยมที่คาดว่าจะนำมาหักเป็นค่าใช้จ่ายทางภาษีเงินได้ </w:t>
      </w:r>
    </w:p>
    <w:p w14:paraId="2FE70375" w14:textId="4C7C633D" w:rsidR="00E12824" w:rsidRPr="005F38A5" w:rsidRDefault="00E12824" w:rsidP="00F93B64">
      <w:pPr>
        <w:pStyle w:val="BodyText2"/>
        <w:tabs>
          <w:tab w:val="left" w:pos="540"/>
        </w:tabs>
        <w:ind w:left="1260" w:firstLine="0"/>
        <w:jc w:val="thaiDistribute"/>
        <w:rPr>
          <w:rFonts w:ascii="Angsana New" w:hAnsi="Angsana New"/>
        </w:rPr>
      </w:pPr>
    </w:p>
    <w:p w14:paraId="5FC1373F" w14:textId="77777777" w:rsidR="00E12824" w:rsidRPr="005F38A5" w:rsidRDefault="00E12824" w:rsidP="00F93B6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5F38A5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5F38A5">
        <w:rPr>
          <w:rFonts w:asciiTheme="majorBidi" w:hAnsiTheme="majorBidi" w:cstheme="majorBidi"/>
          <w:spacing w:val="-4"/>
          <w:sz w:val="28"/>
          <w:szCs w:val="28"/>
        </w:rPr>
        <w:t xml:space="preserve"> E-COGEN</w:t>
      </w:r>
      <w:r w:rsidRPr="005F38A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5F38A5">
        <w:rPr>
          <w:rFonts w:asciiTheme="majorBidi" w:hAnsiTheme="majorBidi" w:cstheme="majorBidi"/>
          <w:spacing w:val="-4"/>
          <w:sz w:val="28"/>
          <w:szCs w:val="28"/>
        </w:rPr>
        <w:t xml:space="preserve"> 1,049.58 </w:t>
      </w:r>
      <w:r w:rsidRPr="005F38A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5F38A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Pr="005F38A5">
        <w:rPr>
          <w:rFonts w:asciiTheme="majorBidi" w:hAnsiTheme="majorBidi" w:cstheme="majorBidi" w:hint="cs"/>
          <w:spacing w:val="-4"/>
          <w:sz w:val="28"/>
          <w:szCs w:val="28"/>
          <w:cs/>
        </w:rPr>
        <w:t>ไม่มียอดที่</w:t>
      </w:r>
      <w:r w:rsidRPr="005F38A5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271595C" w14:textId="77777777" w:rsidR="00E12824" w:rsidRPr="005F38A5" w:rsidRDefault="00E12824" w:rsidP="00F93B6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sz w:val="22"/>
          <w:szCs w:val="22"/>
        </w:rPr>
      </w:pPr>
    </w:p>
    <w:p w14:paraId="217DE05C" w14:textId="77777777" w:rsidR="00E12824" w:rsidRPr="005F38A5" w:rsidRDefault="00E12824" w:rsidP="00F93B6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F38A5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7514FD44" w14:textId="77777777" w:rsidR="00E12824" w:rsidRPr="005F38A5" w:rsidRDefault="00E12824" w:rsidP="00F93B6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144FD5C" w14:textId="0965A75F" w:rsidR="00E12824" w:rsidRPr="005F38A5" w:rsidRDefault="00E12824" w:rsidP="00F93B6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กลุ่มบริษัทมีค่าใช้จ่ายที่เกี่ยวข้องกับการซื้อ </w:t>
      </w:r>
      <w:r w:rsidRPr="005F38A5">
        <w:rPr>
          <w:rFonts w:asciiTheme="majorBidi" w:hAnsiTheme="majorBidi" w:cstheme="majorBidi"/>
          <w:sz w:val="28"/>
          <w:szCs w:val="28"/>
        </w:rPr>
        <w:t xml:space="preserve">E-COGEN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5F38A5">
        <w:rPr>
          <w:rFonts w:asciiTheme="majorBidi" w:hAnsiTheme="majorBidi" w:cstheme="majorBidi"/>
          <w:sz w:val="28"/>
          <w:szCs w:val="28"/>
        </w:rPr>
        <w:t>69.75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มีค่าใช้จ่ายที่เกี่ยวข้องกับการซื้อ </w:t>
      </w:r>
      <w:r w:rsidRPr="005F38A5">
        <w:rPr>
          <w:rFonts w:asciiTheme="majorBidi" w:hAnsiTheme="majorBidi" w:cstheme="majorBidi"/>
          <w:sz w:val="28"/>
          <w:szCs w:val="28"/>
        </w:rPr>
        <w:t xml:space="preserve">E-COGEN </w:t>
      </w:r>
      <w:r w:rsidRPr="005F38A5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</w:rPr>
        <w:t xml:space="preserve">3.00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โดยได้ถูกรวมอยู่ในต้นทุนที่เกี่ยวข้องกับการซื้อบริษัทย่อยในงบกำไรขาดทุนเบ็ดเสร็จรวม</w:t>
      </w:r>
      <w:r w:rsidR="009523EF" w:rsidRPr="005F38A5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9523EF" w:rsidRPr="005F38A5">
        <w:rPr>
          <w:rFonts w:asciiTheme="majorBidi" w:hAnsiTheme="majorBidi" w:cstheme="majorBidi"/>
          <w:sz w:val="28"/>
          <w:szCs w:val="28"/>
        </w:rPr>
        <w:t xml:space="preserve">31 </w:t>
      </w:r>
      <w:r w:rsidR="009523EF" w:rsidRPr="005F38A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523EF" w:rsidRPr="005F38A5">
        <w:rPr>
          <w:rFonts w:asciiTheme="majorBidi" w:hAnsiTheme="majorBidi" w:cstheme="majorBidi"/>
          <w:sz w:val="28"/>
          <w:szCs w:val="28"/>
        </w:rPr>
        <w:t xml:space="preserve">2564 </w:t>
      </w:r>
      <w:r w:rsidRPr="005F38A5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และบริษัทตามลำดับ</w:t>
      </w:r>
      <w:r w:rsidRPr="005F38A5">
        <w:rPr>
          <w:rFonts w:asciiTheme="majorBidi" w:hAnsiTheme="majorBidi" w:cstheme="majorBidi"/>
          <w:sz w:val="20"/>
          <w:szCs w:val="20"/>
          <w:cs/>
        </w:rPr>
        <w:tab/>
      </w:r>
    </w:p>
    <w:p w14:paraId="5AF7FCCA" w14:textId="77777777" w:rsidR="00E12824" w:rsidRPr="005F38A5" w:rsidRDefault="00E12824" w:rsidP="00F93B64">
      <w:pPr>
        <w:pStyle w:val="BodyText2"/>
        <w:tabs>
          <w:tab w:val="left" w:pos="540"/>
        </w:tabs>
        <w:ind w:left="1260" w:firstLine="0"/>
        <w:jc w:val="thaiDistribute"/>
        <w:rPr>
          <w:rFonts w:ascii="Angsana New" w:hAnsi="Angsana New"/>
        </w:rPr>
      </w:pPr>
    </w:p>
    <w:p w14:paraId="0CF4FE97" w14:textId="77777777" w:rsidR="004A3B69" w:rsidRPr="005F38A5" w:rsidRDefault="004A3B6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46A2482" w14:textId="051EE2F2" w:rsidR="00AE5C67" w:rsidRPr="005F38A5" w:rsidRDefault="00AE5C67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5F38A5">
        <w:rPr>
          <w:rFonts w:ascii="Angsana New" w:hAnsi="Angsana New" w:hint="cs"/>
          <w:i/>
          <w:iCs/>
          <w:sz w:val="28"/>
          <w:szCs w:val="28"/>
          <w:cs/>
        </w:rPr>
        <w:lastRenderedPageBreak/>
        <w:t>การปรับปรุงงบการเงินงวดก่อน</w:t>
      </w:r>
    </w:p>
    <w:p w14:paraId="67076E62" w14:textId="77777777" w:rsidR="00AE5C67" w:rsidRPr="005F38A5" w:rsidRDefault="00AE5C67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2"/>
          <w:szCs w:val="22"/>
          <w:cs/>
        </w:rPr>
      </w:pPr>
    </w:p>
    <w:p w14:paraId="5EE3B4EF" w14:textId="14BFB9CC" w:rsidR="003912EF" w:rsidRPr="005F38A5" w:rsidRDefault="00AE5C67" w:rsidP="003912EF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5F38A5">
        <w:rPr>
          <w:rFonts w:ascii="Angsana New" w:hAnsi="Angsana New" w:hint="cs"/>
          <w:sz w:val="28"/>
          <w:szCs w:val="28"/>
          <w:cs/>
        </w:rPr>
        <w:t>ง</w:t>
      </w:r>
      <w:r w:rsidR="00D020FD" w:rsidRPr="005F38A5">
        <w:rPr>
          <w:rFonts w:ascii="Angsana New" w:hAnsi="Angsana New" w:hint="cs"/>
          <w:sz w:val="28"/>
          <w:szCs w:val="28"/>
          <w:cs/>
        </w:rPr>
        <w:t>บ</w:t>
      </w:r>
      <w:r w:rsidRPr="005F38A5">
        <w:rPr>
          <w:rFonts w:ascii="Angsana New" w:hAnsi="Angsana New" w:hint="cs"/>
          <w:sz w:val="28"/>
          <w:szCs w:val="28"/>
          <w:cs/>
        </w:rPr>
        <w:t xml:space="preserve">แสดงฐานะการเงินรวม ณ วันที่ </w:t>
      </w:r>
      <w:r w:rsidRPr="005F38A5">
        <w:rPr>
          <w:rFonts w:ascii="Angsana New" w:hAnsi="Angsana New"/>
          <w:sz w:val="28"/>
          <w:szCs w:val="28"/>
        </w:rPr>
        <w:t>30</w:t>
      </w:r>
      <w:r w:rsidRPr="005F38A5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5F38A5">
        <w:rPr>
          <w:rFonts w:ascii="Angsana New" w:hAnsi="Angsana New"/>
          <w:sz w:val="28"/>
          <w:szCs w:val="28"/>
        </w:rPr>
        <w:t>2565</w:t>
      </w:r>
      <w:r w:rsidRPr="005F38A5">
        <w:rPr>
          <w:rFonts w:ascii="Angsana New" w:hAnsi="Angsana New" w:hint="cs"/>
          <w:sz w:val="28"/>
          <w:szCs w:val="28"/>
          <w:cs/>
        </w:rPr>
        <w:t xml:space="preserve"> งบกำไรขาดทุนเบ็ดเสร็จรวม</w:t>
      </w:r>
      <w:r w:rsidR="006C4AA6"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5F38A5">
        <w:rPr>
          <w:rFonts w:ascii="Angsana New" w:hAnsi="Angsana New" w:hint="cs"/>
          <w:sz w:val="28"/>
          <w:szCs w:val="28"/>
          <w:cs/>
        </w:rPr>
        <w:t xml:space="preserve">และงบกระแสเงินสดรวมสำหรับงวดสามเดือนสิ้นสุดวันที่ </w:t>
      </w:r>
      <w:r w:rsidRPr="005F38A5">
        <w:rPr>
          <w:rFonts w:ascii="Angsana New" w:hAnsi="Angsana New"/>
          <w:sz w:val="28"/>
          <w:szCs w:val="28"/>
        </w:rPr>
        <w:t xml:space="preserve">31 </w:t>
      </w:r>
      <w:r w:rsidRPr="005F38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F38A5">
        <w:rPr>
          <w:rFonts w:ascii="Angsana New" w:hAnsi="Angsana New"/>
          <w:sz w:val="28"/>
          <w:szCs w:val="28"/>
        </w:rPr>
        <w:t>2564</w:t>
      </w:r>
      <w:r w:rsidRPr="005F38A5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</w:rPr>
        <w:t>ที่แสดงเปรียบเทียบอยู่ใน</w:t>
      </w:r>
      <w:r w:rsidR="00534786" w:rsidRPr="005F38A5">
        <w:rPr>
          <w:rFonts w:ascii="Angsana New" w:hAnsi="Angsana New"/>
          <w:sz w:val="28"/>
          <w:szCs w:val="28"/>
        </w:rPr>
        <w:br/>
      </w:r>
      <w:r w:rsidRPr="005F38A5">
        <w:rPr>
          <w:rFonts w:ascii="Angsana New" w:hAnsi="Angsana New" w:hint="cs"/>
          <w:sz w:val="28"/>
          <w:szCs w:val="28"/>
          <w:cs/>
        </w:rPr>
        <w:t xml:space="preserve">งบการเงินนี้ ได้ถูกปรับปรุงจากงบการเงินที่ได้จัดทำไว้เดิม </w:t>
      </w:r>
      <w:r w:rsidR="003912EF" w:rsidRPr="005F38A5">
        <w:rPr>
          <w:rFonts w:ascii="Angsana New" w:hAnsi="Angsana New" w:hint="cs"/>
          <w:sz w:val="28"/>
          <w:szCs w:val="28"/>
          <w:cs/>
          <w:lang w:eastAsia="x-none"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  <w:r w:rsidR="003912EF" w:rsidRPr="005F38A5">
        <w:rPr>
          <w:rFonts w:ascii="Angsana New" w:hAnsi="Angsana New"/>
          <w:sz w:val="28"/>
          <w:szCs w:val="28"/>
          <w:lang w:eastAsia="x-none"/>
        </w:rPr>
        <w:t xml:space="preserve"> </w:t>
      </w:r>
      <w:r w:rsidR="003912EF" w:rsidRPr="005F38A5">
        <w:rPr>
          <w:rFonts w:ascii="Angsana New" w:hAnsi="Angsana New" w:hint="cs"/>
          <w:sz w:val="28"/>
          <w:szCs w:val="28"/>
          <w:cs/>
          <w:lang w:eastAsia="x-none"/>
        </w:rPr>
        <w:t>ดังนี้</w:t>
      </w:r>
    </w:p>
    <w:p w14:paraId="19375F17" w14:textId="77777777" w:rsidR="003912EF" w:rsidRPr="005F38A5" w:rsidRDefault="003912EF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7294CF53" w14:textId="30CBE5B0" w:rsidR="00AE5C67" w:rsidRPr="005F38A5" w:rsidRDefault="00AE5C67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 xml:space="preserve">ผลกระทบต่องบแสดงฐานะการเงินรวม ณ วันที่ </w:t>
      </w:r>
      <w:r w:rsidR="00CB47A7" w:rsidRPr="005F38A5">
        <w:rPr>
          <w:rFonts w:ascii="Angsana New" w:hAnsi="Angsana New"/>
          <w:sz w:val="28"/>
          <w:szCs w:val="28"/>
        </w:rPr>
        <w:t xml:space="preserve">30 </w:t>
      </w:r>
      <w:r w:rsidR="00CB47A7" w:rsidRPr="005F38A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CB47A7" w:rsidRPr="005F38A5">
        <w:rPr>
          <w:rFonts w:ascii="Angsana New" w:hAnsi="Angsana New"/>
          <w:sz w:val="28"/>
          <w:szCs w:val="28"/>
        </w:rPr>
        <w:t>2565</w:t>
      </w:r>
    </w:p>
    <w:p w14:paraId="51E2A7C7" w14:textId="77777777" w:rsidR="00AE5C67" w:rsidRPr="005F38A5" w:rsidRDefault="00AE5C67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2160"/>
      </w:tblGrid>
      <w:tr w:rsidR="00AE5C67" w:rsidRPr="005F38A5" w14:paraId="4DF4EABA" w14:textId="77777777" w:rsidTr="003912EF">
        <w:trPr>
          <w:tblHeader/>
        </w:trPr>
        <w:tc>
          <w:tcPr>
            <w:tcW w:w="5656" w:type="dxa"/>
            <w:gridSpan w:val="2"/>
          </w:tcPr>
          <w:p w14:paraId="7F4B4FA3" w14:textId="77777777" w:rsidR="00AE5C67" w:rsidRPr="005F38A5" w:rsidRDefault="00AE5C6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</w:tcPr>
          <w:p w14:paraId="073B11F6" w14:textId="77777777" w:rsidR="00AE5C67" w:rsidRPr="005F38A5" w:rsidRDefault="00AE5C67" w:rsidP="00F93B64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02CB3A8" w14:textId="220D7035" w:rsidR="00AE5C67" w:rsidRPr="005F38A5" w:rsidRDefault="00AE5C67" w:rsidP="00F93B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B47A7"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E5C67" w:rsidRPr="005F38A5" w14:paraId="61DF2443" w14:textId="77777777" w:rsidTr="00FE22A0">
        <w:tc>
          <w:tcPr>
            <w:tcW w:w="4518" w:type="dxa"/>
          </w:tcPr>
          <w:p w14:paraId="47DDD257" w14:textId="77777777" w:rsidR="00AE5C67" w:rsidRPr="005F38A5" w:rsidRDefault="00AE5C6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23DB23A2" w14:textId="77777777" w:rsidR="00AE5C67" w:rsidRPr="005F38A5" w:rsidRDefault="00AE5C6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28F2B108" w14:textId="77777777" w:rsidR="00AE5C67" w:rsidRPr="005F38A5" w:rsidRDefault="00AE5C6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17E35B5" w14:textId="77777777" w:rsidR="00AE5C67" w:rsidRPr="005F38A5" w:rsidRDefault="00AE5C67" w:rsidP="00F93B64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8341F1" w:rsidRPr="005F38A5" w14:paraId="292BAB23" w14:textId="77777777" w:rsidTr="00FE22A0">
        <w:tc>
          <w:tcPr>
            <w:tcW w:w="4518" w:type="dxa"/>
          </w:tcPr>
          <w:p w14:paraId="0506F6CD" w14:textId="1C3CCE68" w:rsidR="008341F1" w:rsidRPr="005F38A5" w:rsidRDefault="008341F1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7736C05B" w14:textId="77777777" w:rsidR="008341F1" w:rsidRPr="005F38A5" w:rsidRDefault="008341F1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A7E5182" w14:textId="77777777" w:rsidR="008341F1" w:rsidRPr="005F38A5" w:rsidRDefault="008341F1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B0991D0" w14:textId="63C73522" w:rsidR="008341F1" w:rsidRPr="005F38A5" w:rsidRDefault="008341F1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230.18</w:t>
            </w:r>
          </w:p>
        </w:tc>
      </w:tr>
      <w:tr w:rsidR="00AE5C67" w:rsidRPr="005F38A5" w14:paraId="04EEE0A2" w14:textId="77777777" w:rsidTr="00FE22A0">
        <w:tc>
          <w:tcPr>
            <w:tcW w:w="4518" w:type="dxa"/>
          </w:tcPr>
          <w:p w14:paraId="487F116E" w14:textId="5C5C60E0" w:rsidR="00AE5C67" w:rsidRPr="005F38A5" w:rsidRDefault="00AE5C6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="00D7175A"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4DCC8E43" w14:textId="77777777" w:rsidR="00AE5C67" w:rsidRPr="005F38A5" w:rsidRDefault="00AE5C6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B7A905C" w14:textId="77777777" w:rsidR="00AE5C67" w:rsidRPr="005F38A5" w:rsidRDefault="00AE5C6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800E21A" w14:textId="5AE4C691" w:rsidR="00AE5C67" w:rsidRPr="005F38A5" w:rsidRDefault="00D7175A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(623.4</w:t>
            </w:r>
            <w:r w:rsidR="002D4A6E" w:rsidRPr="005F38A5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D7175A" w:rsidRPr="005F38A5" w14:paraId="4B6EDF50" w14:textId="77777777" w:rsidTr="00FE22A0">
        <w:tc>
          <w:tcPr>
            <w:tcW w:w="4518" w:type="dxa"/>
          </w:tcPr>
          <w:p w14:paraId="06578505" w14:textId="4A18B07F" w:rsidR="00D7175A" w:rsidRPr="005F38A5" w:rsidRDefault="00D7175A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สิ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ทรัพย์ไม่มีตัวตน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6696BAC6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F883358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2682A5" w14:textId="11B5521C" w:rsidR="00D7175A" w:rsidRPr="005F38A5" w:rsidRDefault="00D7175A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613.3</w:t>
            </w:r>
            <w:r w:rsidR="001D7D37" w:rsidRPr="005F38A5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</w:tr>
      <w:tr w:rsidR="00D7175A" w:rsidRPr="005F38A5" w14:paraId="4EDAC761" w14:textId="77777777" w:rsidTr="00FE22A0">
        <w:tc>
          <w:tcPr>
            <w:tcW w:w="4518" w:type="dxa"/>
          </w:tcPr>
          <w:p w14:paraId="64901F82" w14:textId="77777777" w:rsidR="00D7175A" w:rsidRPr="005F38A5" w:rsidRDefault="00D7175A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0815B9DD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487FB86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C90BE9" w14:textId="658A40D6" w:rsidR="00D7175A" w:rsidRPr="005F38A5" w:rsidRDefault="00D7175A" w:rsidP="00F93B6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220.0</w:t>
            </w:r>
            <w:r w:rsidR="001D7D37"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D7175A" w:rsidRPr="005F38A5" w14:paraId="147F95F0" w14:textId="77777777" w:rsidTr="00FE22A0">
        <w:tc>
          <w:tcPr>
            <w:tcW w:w="4518" w:type="dxa"/>
          </w:tcPr>
          <w:p w14:paraId="3A1FB6FF" w14:textId="77777777" w:rsidR="00D7175A" w:rsidRPr="005F38A5" w:rsidRDefault="00D7175A" w:rsidP="00F93B64">
            <w:pPr>
              <w:spacing w:line="240" w:lineRule="auto"/>
              <w:ind w:left="90"/>
              <w:contextualSpacing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6DBC178C" w14:textId="77777777" w:rsidR="00D7175A" w:rsidRPr="005F38A5" w:rsidRDefault="00D7175A" w:rsidP="00F93B64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63E03790" w14:textId="77777777" w:rsidR="00D7175A" w:rsidRPr="005F38A5" w:rsidRDefault="00D7175A" w:rsidP="00F93B64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2BC08A1F" w14:textId="77777777" w:rsidR="00D7175A" w:rsidRPr="005F38A5" w:rsidRDefault="00D7175A" w:rsidP="00F93B64">
            <w:pPr>
              <w:tabs>
                <w:tab w:val="decimal" w:pos="1236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7175A" w:rsidRPr="005F38A5" w14:paraId="07FA4105" w14:textId="77777777" w:rsidTr="00FE22A0">
        <w:tc>
          <w:tcPr>
            <w:tcW w:w="4518" w:type="dxa"/>
          </w:tcPr>
          <w:p w14:paraId="7DA7E762" w14:textId="77777777" w:rsidR="00D7175A" w:rsidRPr="005F38A5" w:rsidRDefault="00D7175A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2D649A95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78B02E6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AFAF0F1" w14:textId="77777777" w:rsidR="00D7175A" w:rsidRPr="005F38A5" w:rsidRDefault="00D7175A" w:rsidP="00F93B64">
            <w:pPr>
              <w:tabs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75A" w:rsidRPr="005F38A5" w14:paraId="5E18F5D3" w14:textId="77777777" w:rsidTr="00FE22A0">
        <w:tc>
          <w:tcPr>
            <w:tcW w:w="4518" w:type="dxa"/>
          </w:tcPr>
          <w:p w14:paraId="269D0CD9" w14:textId="77777777" w:rsidR="00D7175A" w:rsidRPr="005F38A5" w:rsidRDefault="00D7175A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7202A4DD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A7BAFCA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13BBD1" w14:textId="3703A8A5" w:rsidR="00D7175A" w:rsidRPr="005F38A5" w:rsidRDefault="00D7175A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167.30</w:t>
            </w:r>
          </w:p>
        </w:tc>
      </w:tr>
      <w:tr w:rsidR="00D7175A" w:rsidRPr="005F38A5" w14:paraId="4BD4E933" w14:textId="77777777" w:rsidTr="00FE22A0">
        <w:tc>
          <w:tcPr>
            <w:tcW w:w="4518" w:type="dxa"/>
          </w:tcPr>
          <w:p w14:paraId="52E3D93D" w14:textId="77777777" w:rsidR="00D7175A" w:rsidRPr="005F38A5" w:rsidRDefault="00D7175A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0A11D866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9A76F5C" w14:textId="77777777" w:rsidR="00D7175A" w:rsidRPr="005F38A5" w:rsidRDefault="00D7175A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7680000" w14:textId="5400C50A" w:rsidR="00D7175A" w:rsidRPr="005F38A5" w:rsidRDefault="00922B8E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167.30</w:t>
            </w:r>
          </w:p>
        </w:tc>
      </w:tr>
      <w:tr w:rsidR="006107A7" w:rsidRPr="005F38A5" w14:paraId="658DFAAC" w14:textId="77777777" w:rsidTr="00FE22A0">
        <w:tc>
          <w:tcPr>
            <w:tcW w:w="4518" w:type="dxa"/>
          </w:tcPr>
          <w:p w14:paraId="6508E0F0" w14:textId="77777777" w:rsidR="006107A7" w:rsidRPr="005F38A5" w:rsidRDefault="006107A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0AA5538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1940CC0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67B9FF8F" w14:textId="77777777" w:rsidR="006107A7" w:rsidRPr="005F38A5" w:rsidRDefault="006107A7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107A7" w:rsidRPr="005F38A5" w14:paraId="56DDADD3" w14:textId="77777777" w:rsidTr="00FE22A0">
        <w:tc>
          <w:tcPr>
            <w:tcW w:w="4518" w:type="dxa"/>
          </w:tcPr>
          <w:p w14:paraId="6A3106FE" w14:textId="7BFF0B4C" w:rsidR="006107A7" w:rsidRPr="005F38A5" w:rsidRDefault="006107A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75E63661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BC12DF6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0D009F" w14:textId="77777777" w:rsidR="006107A7" w:rsidRPr="005F38A5" w:rsidRDefault="006107A7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107A7" w:rsidRPr="005F38A5" w14:paraId="05F18D4C" w14:textId="77777777" w:rsidTr="00FE22A0">
        <w:tc>
          <w:tcPr>
            <w:tcW w:w="4518" w:type="dxa"/>
          </w:tcPr>
          <w:p w14:paraId="11625E3B" w14:textId="72D37700" w:rsidR="006107A7" w:rsidRPr="005F38A5" w:rsidRDefault="006107A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  <w:r w:rsidR="00870697"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05C5CA77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FF4E038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404A8588" w14:textId="06773424" w:rsidR="006107A7" w:rsidRPr="005F38A5" w:rsidRDefault="006107A7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(60.77)</w:t>
            </w:r>
          </w:p>
        </w:tc>
      </w:tr>
      <w:tr w:rsidR="00182CB8" w:rsidRPr="005F38A5" w14:paraId="6E3B6106" w14:textId="77777777" w:rsidTr="00FE22A0">
        <w:tc>
          <w:tcPr>
            <w:tcW w:w="4518" w:type="dxa"/>
          </w:tcPr>
          <w:p w14:paraId="58D7AB0F" w14:textId="218AE061" w:rsidR="00182CB8" w:rsidRPr="005F38A5" w:rsidRDefault="00182CB8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5F38A5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64CA42A0" w14:textId="77777777" w:rsidR="00182CB8" w:rsidRPr="005F38A5" w:rsidRDefault="00182CB8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E6AEEB5" w14:textId="77777777" w:rsidR="00182CB8" w:rsidRPr="005F38A5" w:rsidRDefault="00182CB8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75475E4" w14:textId="2E28F167" w:rsidR="00182CB8" w:rsidRPr="005F38A5" w:rsidRDefault="00182CB8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9434CD" w:rsidRPr="005F38A5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5F38A5">
              <w:rPr>
                <w:rFonts w:ascii="Angsana New" w:hAnsi="Angsana New"/>
                <w:sz w:val="28"/>
                <w:szCs w:val="28"/>
                <w:lang w:bidi="th-TH"/>
              </w:rPr>
              <w:t>3.53</w:t>
            </w:r>
          </w:p>
        </w:tc>
      </w:tr>
      <w:tr w:rsidR="006107A7" w:rsidRPr="005F38A5" w14:paraId="6E26122D" w14:textId="77777777" w:rsidTr="00FE22A0">
        <w:tc>
          <w:tcPr>
            <w:tcW w:w="4518" w:type="dxa"/>
          </w:tcPr>
          <w:p w14:paraId="12D67DA4" w14:textId="3D94567F" w:rsidR="006107A7" w:rsidRPr="005F38A5" w:rsidRDefault="006107A7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499EB84C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9110C88" w14:textId="77777777" w:rsidR="006107A7" w:rsidRPr="005F38A5" w:rsidRDefault="006107A7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E1A9DD7" w14:textId="4C5932D7" w:rsidR="006107A7" w:rsidRPr="005F38A5" w:rsidRDefault="00531CF6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</w:t>
            </w:r>
            <w:r w:rsidR="006107A7"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.7</w:t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2C87A72D" w14:textId="77777777" w:rsidR="003912EF" w:rsidRPr="005F38A5" w:rsidRDefault="003912EF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0D931D46" w14:textId="1C70C022" w:rsidR="00AE5C67" w:rsidRPr="005F38A5" w:rsidRDefault="00AE5C67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ผลกระทบต่อ</w:t>
      </w:r>
      <w:r w:rsidR="00E11CCD" w:rsidRPr="005F38A5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AE439B" w:rsidRPr="005F38A5">
        <w:rPr>
          <w:rFonts w:ascii="Angsana New" w:hAnsi="Angsana New" w:hint="cs"/>
          <w:sz w:val="28"/>
          <w:szCs w:val="28"/>
          <w:cs/>
        </w:rPr>
        <w:t>รวม</w:t>
      </w:r>
      <w:r w:rsidR="00E11CCD" w:rsidRPr="005F38A5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E11CCD" w:rsidRPr="005F38A5">
        <w:rPr>
          <w:rFonts w:ascii="Angsana New" w:hAnsi="Angsana New"/>
          <w:sz w:val="28"/>
          <w:szCs w:val="28"/>
        </w:rPr>
        <w:t xml:space="preserve">31 </w:t>
      </w:r>
      <w:r w:rsidR="00E11CCD" w:rsidRPr="005F38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11CCD" w:rsidRPr="005F38A5">
        <w:rPr>
          <w:rFonts w:ascii="Angsana New" w:hAnsi="Angsana New"/>
          <w:sz w:val="28"/>
          <w:szCs w:val="28"/>
        </w:rPr>
        <w:t xml:space="preserve">2564 </w:t>
      </w:r>
      <w:r w:rsidR="00D07B4F" w:rsidRPr="005F38A5">
        <w:rPr>
          <w:rFonts w:ascii="Angsana New" w:hAnsi="Angsana New"/>
          <w:sz w:val="28"/>
          <w:szCs w:val="28"/>
        </w:rPr>
        <w:t xml:space="preserve"> </w:t>
      </w:r>
    </w:p>
    <w:p w14:paraId="1AE6DBF4" w14:textId="2EC2F2A8" w:rsidR="00D07B4F" w:rsidRPr="005F38A5" w:rsidRDefault="00D07B4F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D07B4F" w:rsidRPr="005F38A5" w14:paraId="421426E9" w14:textId="77777777" w:rsidTr="00D07B4F">
        <w:tc>
          <w:tcPr>
            <w:tcW w:w="6030" w:type="dxa"/>
            <w:gridSpan w:val="2"/>
          </w:tcPr>
          <w:p w14:paraId="4C748584" w14:textId="77777777" w:rsidR="00D07B4F" w:rsidRPr="005F38A5" w:rsidRDefault="00D07B4F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2E3F5" w14:textId="546F38D0" w:rsidR="00D07B4F" w:rsidRPr="005F38A5" w:rsidRDefault="00D07B4F" w:rsidP="00F93B64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4600107" w14:textId="77777777" w:rsidR="00D07B4F" w:rsidRPr="005F38A5" w:rsidRDefault="00D07B4F" w:rsidP="00F93B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7B4F" w:rsidRPr="005F38A5" w14:paraId="59E4D19A" w14:textId="77777777" w:rsidTr="00D07B4F">
        <w:tc>
          <w:tcPr>
            <w:tcW w:w="4518" w:type="dxa"/>
          </w:tcPr>
          <w:p w14:paraId="44B96BD8" w14:textId="00902612" w:rsidR="00D07B4F" w:rsidRPr="005F38A5" w:rsidRDefault="00D07B4F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="00B34CF2"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186B1F97" w14:textId="77777777" w:rsidR="00D07B4F" w:rsidRPr="005F38A5" w:rsidRDefault="00D07B4F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A7A50B" w14:textId="77777777" w:rsidR="00D07B4F" w:rsidRPr="005F38A5" w:rsidRDefault="00D07B4F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7371E3" w14:textId="436873E0" w:rsidR="00D07B4F" w:rsidRPr="005F38A5" w:rsidRDefault="00371567" w:rsidP="00F93B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6.59</w:t>
            </w:r>
          </w:p>
        </w:tc>
      </w:tr>
      <w:tr w:rsidR="00C86645" w:rsidRPr="005F38A5" w14:paraId="5724AE8F" w14:textId="77777777" w:rsidTr="00CE0BBA">
        <w:tc>
          <w:tcPr>
            <w:tcW w:w="4518" w:type="dxa"/>
          </w:tcPr>
          <w:p w14:paraId="7A105242" w14:textId="7F5F84C6" w:rsidR="00C86645" w:rsidRPr="005F38A5" w:rsidRDefault="00C86645" w:rsidP="00F93B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  <w:r w:rsidR="00B3303B" w:rsidRPr="005F38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5F30B718" w14:textId="77777777" w:rsidR="00C86645" w:rsidRPr="005F38A5" w:rsidRDefault="00C86645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ECFD24" w14:textId="77777777" w:rsidR="00C86645" w:rsidRPr="005F38A5" w:rsidRDefault="00C86645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0B83DB9" w14:textId="3121EF7D" w:rsidR="00C86645" w:rsidRPr="005F38A5" w:rsidRDefault="00B3303B" w:rsidP="00F93B6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0.05</w:t>
            </w:r>
          </w:p>
        </w:tc>
      </w:tr>
      <w:tr w:rsidR="005B347B" w:rsidRPr="005F38A5" w14:paraId="7A656E6C" w14:textId="77777777" w:rsidTr="00CE0BBA">
        <w:tc>
          <w:tcPr>
            <w:tcW w:w="4518" w:type="dxa"/>
          </w:tcPr>
          <w:p w14:paraId="5F9A69C8" w14:textId="1AC6BF81" w:rsidR="005B347B" w:rsidRPr="005F38A5" w:rsidRDefault="00CE0BBA" w:rsidP="00F93B64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ขาดทุนสำหรับงวดเพิ่มขึ้น</w:t>
            </w:r>
          </w:p>
        </w:tc>
        <w:tc>
          <w:tcPr>
            <w:tcW w:w="1512" w:type="dxa"/>
          </w:tcPr>
          <w:p w14:paraId="41D9111F" w14:textId="77777777" w:rsidR="005B347B" w:rsidRPr="005F38A5" w:rsidRDefault="005B347B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72A894" w14:textId="77777777" w:rsidR="005B347B" w:rsidRPr="005F38A5" w:rsidRDefault="005B347B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CBA1932" w14:textId="1E4850C1" w:rsidR="005B347B" w:rsidRPr="005F38A5" w:rsidRDefault="00BB6379" w:rsidP="00F93B6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6.64</w:t>
            </w:r>
          </w:p>
        </w:tc>
      </w:tr>
      <w:tr w:rsidR="005B347B" w:rsidRPr="005F38A5" w14:paraId="2F9D4965" w14:textId="77777777" w:rsidTr="00BB6379">
        <w:tc>
          <w:tcPr>
            <w:tcW w:w="4518" w:type="dxa"/>
          </w:tcPr>
          <w:p w14:paraId="63DFE25B" w14:textId="3B77C107" w:rsidR="005B347B" w:rsidRPr="005F38A5" w:rsidRDefault="00CE0BBA" w:rsidP="00F93B64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ขาดทุนเบ็ดเสร็จรวมสำหรับงวดเพิ่มขึ้น</w:t>
            </w:r>
          </w:p>
        </w:tc>
        <w:tc>
          <w:tcPr>
            <w:tcW w:w="1512" w:type="dxa"/>
          </w:tcPr>
          <w:p w14:paraId="1EFB97A7" w14:textId="77777777" w:rsidR="005B347B" w:rsidRPr="005F38A5" w:rsidRDefault="005B347B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F59166" w14:textId="77777777" w:rsidR="005B347B" w:rsidRPr="005F38A5" w:rsidRDefault="005B347B" w:rsidP="00F93B6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4BD7C494" w14:textId="551AF100" w:rsidR="005B347B" w:rsidRPr="005F38A5" w:rsidRDefault="00BB6379" w:rsidP="00F93B6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6.64</w:t>
            </w:r>
          </w:p>
        </w:tc>
      </w:tr>
      <w:tr w:rsidR="00C86645" w:rsidRPr="005F38A5" w14:paraId="04917869" w14:textId="77777777" w:rsidTr="00CE0BBA">
        <w:tc>
          <w:tcPr>
            <w:tcW w:w="4518" w:type="dxa"/>
          </w:tcPr>
          <w:p w14:paraId="27A513C6" w14:textId="77777777" w:rsidR="00C86645" w:rsidRPr="005F38A5" w:rsidRDefault="00C86645" w:rsidP="00F93B64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02F44E6D" w14:textId="77777777" w:rsidR="00C86645" w:rsidRPr="005F38A5" w:rsidRDefault="00C86645" w:rsidP="00F93B64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171679D" w14:textId="77777777" w:rsidR="00C86645" w:rsidRPr="005F38A5" w:rsidRDefault="00C86645" w:rsidP="00F93B64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26A0DED6" w14:textId="77777777" w:rsidR="00C86645" w:rsidRPr="005F38A5" w:rsidRDefault="00C86645" w:rsidP="00F93B64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86645" w:rsidRPr="005F38A5" w14:paraId="39C0A4BD" w14:textId="77777777" w:rsidTr="00D07B4F">
        <w:tc>
          <w:tcPr>
            <w:tcW w:w="4518" w:type="dxa"/>
          </w:tcPr>
          <w:p w14:paraId="0FA378F4" w14:textId="01A4D78C" w:rsidR="00C86645" w:rsidRPr="005F38A5" w:rsidRDefault="00C86645" w:rsidP="00F93B64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ขาดทุนต่อหุ้นขั้นพื้นฐาน</w:t>
            </w:r>
            <w:r w:rsidR="00B34CF2" w:rsidRPr="005F38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5B347B" w:rsidRPr="005F38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347B" w:rsidRPr="005F38A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5B347B" w:rsidRPr="005F38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="005B347B" w:rsidRPr="005F38A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0D63DAD9" w14:textId="77777777" w:rsidR="00C86645" w:rsidRPr="005F38A5" w:rsidRDefault="00C86645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CF5EC5" w14:textId="77777777" w:rsidR="00C86645" w:rsidRPr="005F38A5" w:rsidRDefault="00C86645" w:rsidP="00F93B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0737E4A" w14:textId="442A2430" w:rsidR="00C86645" w:rsidRPr="005F38A5" w:rsidRDefault="00C86645" w:rsidP="00F93B6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0.002</w:t>
            </w:r>
          </w:p>
        </w:tc>
      </w:tr>
    </w:tbl>
    <w:p w14:paraId="4F08668F" w14:textId="0DA54CF4" w:rsidR="004364D4" w:rsidRPr="005F38A5" w:rsidRDefault="004364D4" w:rsidP="00F93B64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00694CA" w14:textId="3ABD384D" w:rsidR="003B14EA" w:rsidRPr="005F38A5" w:rsidRDefault="003B14EA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บุคคลหรือกิจการที่เกี่ยวข้องกัน</w:t>
      </w:r>
      <w:r w:rsidR="002A3E96" w:rsidRPr="005F38A5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5F38A5" w:rsidRDefault="00ED2A04" w:rsidP="00F93B64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F6FCCB2" w14:textId="2B71C6D0" w:rsidR="00CB47A7" w:rsidRPr="005F38A5" w:rsidRDefault="00CB47A7" w:rsidP="00F93B64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5F38A5">
        <w:rPr>
          <w:rFonts w:ascii="Angsana New" w:hAnsi="Angsana New" w:hint="cs"/>
          <w:sz w:val="28"/>
          <w:szCs w:val="28"/>
          <w:cs/>
        </w:rPr>
        <w:t>ย่อย</w:t>
      </w:r>
      <w:r w:rsidRPr="005F38A5">
        <w:rPr>
          <w:rFonts w:ascii="Angsana New" w:hAnsi="Angsana New"/>
          <w:sz w:val="28"/>
          <w:szCs w:val="28"/>
          <w:cs/>
        </w:rPr>
        <w:t>และบริษัท</w:t>
      </w:r>
      <w:r w:rsidRPr="005F38A5">
        <w:rPr>
          <w:rFonts w:ascii="Angsana New" w:hAnsi="Angsana New" w:hint="cs"/>
          <w:sz w:val="28"/>
          <w:szCs w:val="28"/>
          <w:cs/>
        </w:rPr>
        <w:t>ร่วม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5F38A5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="00A24F25" w:rsidRPr="005F38A5">
        <w:rPr>
          <w:rFonts w:ascii="Angsana New" w:hAnsi="Angsana New"/>
          <w:sz w:val="28"/>
          <w:szCs w:val="28"/>
        </w:rPr>
        <w:t>6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5F38A5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5F38A5">
        <w:rPr>
          <w:rFonts w:ascii="Angsana New" w:hAnsi="Angsana New"/>
          <w:sz w:val="28"/>
          <w:szCs w:val="28"/>
          <w:cs/>
        </w:rPr>
        <w:t>กลุ่มบริษัท</w:t>
      </w:r>
      <w:r w:rsidRPr="005F38A5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1B3A0C5F" w14:textId="77777777" w:rsidR="00AF1408" w:rsidRPr="005F38A5" w:rsidRDefault="00AF1408" w:rsidP="00F93B64">
      <w:pPr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6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872"/>
        <w:gridCol w:w="4122"/>
      </w:tblGrid>
      <w:tr w:rsidR="00E27AD0" w:rsidRPr="005F38A5" w14:paraId="46408657" w14:textId="77777777" w:rsidTr="003912EF">
        <w:trPr>
          <w:trHeight w:val="20"/>
        </w:trPr>
        <w:tc>
          <w:tcPr>
            <w:tcW w:w="3618" w:type="dxa"/>
            <w:hideMark/>
          </w:tcPr>
          <w:p w14:paraId="09E2256E" w14:textId="59967AA9" w:rsidR="00E27AD0" w:rsidRPr="005F38A5" w:rsidRDefault="00E27AD0" w:rsidP="00F93B6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F38A5">
              <w:rPr>
                <w:rFonts w:ascii="Angsana New" w:hAnsi="Angsana New"/>
                <w:sz w:val="28"/>
                <w:szCs w:val="28"/>
              </w:rPr>
              <w:br w:type="page"/>
            </w:r>
            <w:r w:rsidRPr="005F38A5">
              <w:rPr>
                <w:rFonts w:ascii="Angsana New" w:hAnsi="Angsana New"/>
                <w:sz w:val="28"/>
                <w:szCs w:val="28"/>
              </w:rPr>
              <w:br w:type="page"/>
            </w:r>
            <w:r w:rsidRPr="005F38A5">
              <w:rPr>
                <w:rFonts w:ascii="Angsana New" w:hAnsi="Angsana New"/>
                <w:sz w:val="28"/>
                <w:szCs w:val="28"/>
              </w:rPr>
              <w:br w:type="page"/>
            </w:r>
            <w:r w:rsidRPr="005F38A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F38A5">
              <w:rPr>
                <w:rFonts w:ascii="Angsana New" w:hAnsi="Angsana New"/>
                <w:sz w:val="28"/>
                <w:szCs w:val="28"/>
              </w:rPr>
              <w:br w:type="page"/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72" w:type="dxa"/>
            <w:hideMark/>
          </w:tcPr>
          <w:p w14:paraId="43C2AF6C" w14:textId="0A041496" w:rsidR="00E27AD0" w:rsidRPr="005F38A5" w:rsidRDefault="00E27AD0" w:rsidP="00F93B64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22" w:type="dxa"/>
          </w:tcPr>
          <w:p w14:paraId="44A9EEF2" w14:textId="77777777" w:rsidR="00E27AD0" w:rsidRPr="005F38A5" w:rsidRDefault="00E27AD0" w:rsidP="00F93B64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494B" w:rsidRPr="005F38A5" w14:paraId="5FB18FEA" w14:textId="77777777" w:rsidTr="003912EF">
        <w:trPr>
          <w:trHeight w:val="20"/>
        </w:trPr>
        <w:tc>
          <w:tcPr>
            <w:tcW w:w="3618" w:type="dxa"/>
          </w:tcPr>
          <w:p w14:paraId="2E5EF945" w14:textId="33259CBD" w:rsidR="002D494B" w:rsidRPr="005F38A5" w:rsidRDefault="00B0058D" w:rsidP="00F93B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872" w:type="dxa"/>
          </w:tcPr>
          <w:p w14:paraId="0C8D9C65" w14:textId="1C668A85" w:rsidR="002D494B" w:rsidRPr="005F38A5" w:rsidRDefault="00B0058D" w:rsidP="00F93B64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22" w:type="dxa"/>
          </w:tcPr>
          <w:p w14:paraId="2FB57761" w14:textId="03978AAA" w:rsidR="002D494B" w:rsidRPr="005F38A5" w:rsidRDefault="00B0058D" w:rsidP="00F93B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0058D" w:rsidRPr="005F38A5" w14:paraId="4CC7B0F9" w14:textId="77777777" w:rsidTr="003912EF">
        <w:trPr>
          <w:trHeight w:val="20"/>
        </w:trPr>
        <w:tc>
          <w:tcPr>
            <w:tcW w:w="3618" w:type="dxa"/>
          </w:tcPr>
          <w:p w14:paraId="76FA9833" w14:textId="01E7A51D" w:rsidR="00B0058D" w:rsidRPr="005F38A5" w:rsidRDefault="00B0058D" w:rsidP="00F93B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872" w:type="dxa"/>
          </w:tcPr>
          <w:p w14:paraId="06ADDB16" w14:textId="095A6F9D" w:rsidR="00B0058D" w:rsidRPr="005F38A5" w:rsidRDefault="00B0058D" w:rsidP="00F93B64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22" w:type="dxa"/>
          </w:tcPr>
          <w:p w14:paraId="56BA8686" w14:textId="2EA713DD" w:rsidR="00B0058D" w:rsidRPr="005F38A5" w:rsidRDefault="00B0058D" w:rsidP="00F93B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0058D" w:rsidRPr="005F38A5" w14:paraId="7BEA4616" w14:textId="77777777" w:rsidTr="003912EF">
        <w:trPr>
          <w:trHeight w:val="20"/>
        </w:trPr>
        <w:tc>
          <w:tcPr>
            <w:tcW w:w="3618" w:type="dxa"/>
          </w:tcPr>
          <w:p w14:paraId="23DD28AF" w14:textId="40285001" w:rsidR="00B0058D" w:rsidRPr="005F38A5" w:rsidRDefault="00571403" w:rsidP="00F93B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เทรดดิ้ง คอร์เปอเรชั่น จำกัด</w:t>
            </w:r>
          </w:p>
        </w:tc>
        <w:tc>
          <w:tcPr>
            <w:tcW w:w="1872" w:type="dxa"/>
          </w:tcPr>
          <w:p w14:paraId="766E8E73" w14:textId="3AF8DD37" w:rsidR="00B0058D" w:rsidRPr="005F38A5" w:rsidRDefault="00571403" w:rsidP="00F93B64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22" w:type="dxa"/>
          </w:tcPr>
          <w:p w14:paraId="0A5BB98E" w14:textId="70539C83" w:rsidR="00B0058D" w:rsidRPr="005F38A5" w:rsidRDefault="005C7CBF" w:rsidP="00F93B64">
            <w:pPr>
              <w:pStyle w:val="NoSpacing"/>
              <w:spacing w:line="240" w:lineRule="auto"/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ผู้ถือหุ้นใหญ่เป็นกรรมการของนิติบุคคลที่เป็น</w:t>
            </w:r>
            <w:r w:rsidR="00AA0DF8" w:rsidRPr="005F38A5">
              <w:rPr>
                <w:rFonts w:ascii="Angsana New" w:hAnsi="Angsana New"/>
                <w:sz w:val="28"/>
                <w:szCs w:val="28"/>
              </w:rPr>
              <w:br/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ผู้ถือหุ้นรายใหญ่ในบริษัทย่อย</w:t>
            </w:r>
          </w:p>
        </w:tc>
      </w:tr>
    </w:tbl>
    <w:p w14:paraId="6576E762" w14:textId="77777777" w:rsidR="00AF1408" w:rsidRPr="005F38A5" w:rsidRDefault="00AF1408" w:rsidP="00F93B64">
      <w:pPr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6"/>
        <w:gridCol w:w="8"/>
        <w:gridCol w:w="1132"/>
        <w:gridCol w:w="12"/>
        <w:gridCol w:w="225"/>
        <w:gridCol w:w="8"/>
        <w:gridCol w:w="8"/>
        <w:gridCol w:w="1136"/>
        <w:gridCol w:w="277"/>
        <w:gridCol w:w="1158"/>
        <w:gridCol w:w="281"/>
        <w:gridCol w:w="1129"/>
      </w:tblGrid>
      <w:tr w:rsidR="001E1FAB" w:rsidRPr="005F38A5" w14:paraId="2E7F9F6F" w14:textId="77777777" w:rsidTr="00371567">
        <w:trPr>
          <w:tblHeader/>
        </w:trPr>
        <w:tc>
          <w:tcPr>
            <w:tcW w:w="4256" w:type="dxa"/>
            <w:vMerge w:val="restart"/>
          </w:tcPr>
          <w:p w14:paraId="2CE55806" w14:textId="19541030" w:rsidR="001E1FAB" w:rsidRPr="005F38A5" w:rsidRDefault="001E1FAB" w:rsidP="003912E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  <w:r w:rsidRPr="005F38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  <w:p w14:paraId="762F6AB7" w14:textId="734EB0E6" w:rsidR="001E1FAB" w:rsidRPr="005F38A5" w:rsidRDefault="001E1FAB" w:rsidP="003912E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9" w:type="dxa"/>
            <w:gridSpan w:val="7"/>
          </w:tcPr>
          <w:p w14:paraId="141DE9AA" w14:textId="77777777" w:rsidR="001E1FAB" w:rsidRPr="005F38A5" w:rsidRDefault="001E1FAB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5A99E9E9" w14:textId="77777777" w:rsidR="001E1FAB" w:rsidRPr="005F38A5" w:rsidRDefault="001E1FAB" w:rsidP="003912E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8" w:type="dxa"/>
            <w:gridSpan w:val="3"/>
          </w:tcPr>
          <w:p w14:paraId="5DAF709A" w14:textId="77777777" w:rsidR="001E1FAB" w:rsidRPr="005F38A5" w:rsidRDefault="001E1FAB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AAC" w:rsidRPr="005F38A5" w14:paraId="1AC55AA4" w14:textId="77777777" w:rsidTr="00371567">
        <w:trPr>
          <w:tblHeader/>
        </w:trPr>
        <w:tc>
          <w:tcPr>
            <w:tcW w:w="4256" w:type="dxa"/>
            <w:vMerge/>
          </w:tcPr>
          <w:p w14:paraId="711436D8" w14:textId="5C95BA63" w:rsidR="007B4AAC" w:rsidRPr="005F38A5" w:rsidRDefault="007B4AAC" w:rsidP="003912EF">
            <w:pPr>
              <w:pStyle w:val="BodyText"/>
              <w:spacing w:after="0" w:line="240" w:lineRule="auto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2F88EE49" w14:textId="55444E1A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F1408" w:rsidRPr="005F38A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gridSpan w:val="2"/>
            <w:vAlign w:val="center"/>
          </w:tcPr>
          <w:p w14:paraId="332A3D10" w14:textId="77777777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67560C8" w14:textId="6422E9D1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7" w:type="dxa"/>
          </w:tcPr>
          <w:p w14:paraId="100ECDEC" w14:textId="77777777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22FE948D" w14:textId="7272DF7C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81" w:type="dxa"/>
            <w:vAlign w:val="center"/>
          </w:tcPr>
          <w:p w14:paraId="1B95B972" w14:textId="77777777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59F8042F" w14:textId="317EC134" w:rsidR="007B4AAC" w:rsidRPr="005F38A5" w:rsidRDefault="007B4AAC" w:rsidP="003912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7B4AAC" w:rsidRPr="005F38A5" w14:paraId="44D8FD0C" w14:textId="77777777" w:rsidTr="00371567">
        <w:trPr>
          <w:tblHeader/>
        </w:trPr>
        <w:tc>
          <w:tcPr>
            <w:tcW w:w="4256" w:type="dxa"/>
          </w:tcPr>
          <w:p w14:paraId="5B043DB0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4" w:type="dxa"/>
            <w:gridSpan w:val="11"/>
          </w:tcPr>
          <w:p w14:paraId="258D9D51" w14:textId="70D912C0" w:rsidR="007B4AAC" w:rsidRPr="005F38A5" w:rsidRDefault="007B4AAC" w:rsidP="003912EF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4AAC" w:rsidRPr="005F38A5" w14:paraId="2D551D89" w14:textId="77777777" w:rsidTr="00371567">
        <w:tc>
          <w:tcPr>
            <w:tcW w:w="4256" w:type="dxa"/>
          </w:tcPr>
          <w:p w14:paraId="3FD661EE" w14:textId="563C8CC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1140" w:type="dxa"/>
            <w:gridSpan w:val="2"/>
          </w:tcPr>
          <w:p w14:paraId="1E77BB62" w14:textId="77777777" w:rsidR="007B4AAC" w:rsidRPr="005F38A5" w:rsidRDefault="007B4AAC" w:rsidP="003912E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25C62DC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D497DF8" w14:textId="77777777" w:rsidR="007B4AAC" w:rsidRPr="005F38A5" w:rsidRDefault="007B4AAC" w:rsidP="003912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67726A3C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B626327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7882A376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C5CCF8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963" w:rsidRPr="005F38A5" w14:paraId="1AD5D693" w14:textId="77777777" w:rsidTr="00371567">
        <w:tc>
          <w:tcPr>
            <w:tcW w:w="4256" w:type="dxa"/>
          </w:tcPr>
          <w:p w14:paraId="1671FC9C" w14:textId="2AC64274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2"/>
          </w:tcPr>
          <w:p w14:paraId="2DF4980F" w14:textId="6E7C5E85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35"/>
              </w:rPr>
              <w:t>0.60</w:t>
            </w:r>
          </w:p>
        </w:tc>
        <w:tc>
          <w:tcPr>
            <w:tcW w:w="237" w:type="dxa"/>
            <w:gridSpan w:val="2"/>
          </w:tcPr>
          <w:p w14:paraId="1B7A3172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39C7AC85" w14:textId="11DC06A4" w:rsidR="00751963" w:rsidRPr="005F38A5" w:rsidRDefault="00751963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277" w:type="dxa"/>
          </w:tcPr>
          <w:p w14:paraId="3C323672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D5F7BDE" w14:textId="0CBE6A9C" w:rsidR="00751963" w:rsidRPr="005F38A5" w:rsidRDefault="00751963" w:rsidP="003912EF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5F38A5"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  <w:tc>
          <w:tcPr>
            <w:tcW w:w="281" w:type="dxa"/>
          </w:tcPr>
          <w:p w14:paraId="031FE64B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D27B6C" w14:textId="52B633E9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1963" w:rsidRPr="005F38A5" w14:paraId="18D3DE4F" w14:textId="77777777" w:rsidTr="00371567">
        <w:tc>
          <w:tcPr>
            <w:tcW w:w="4256" w:type="dxa"/>
          </w:tcPr>
          <w:p w14:paraId="6964F696" w14:textId="12F029B2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6154BF11" w14:textId="3F9597EF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237" w:type="dxa"/>
            <w:gridSpan w:val="2"/>
          </w:tcPr>
          <w:p w14:paraId="0B32E292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3A2AA407" w14:textId="6F5B36E1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  <w:tc>
          <w:tcPr>
            <w:tcW w:w="277" w:type="dxa"/>
          </w:tcPr>
          <w:p w14:paraId="10E361BC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291DD1" w14:textId="2E7347A6" w:rsidR="00751963" w:rsidRPr="005F38A5" w:rsidRDefault="00751963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281" w:type="dxa"/>
          </w:tcPr>
          <w:p w14:paraId="0A69E7CB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EE1CCE" w14:textId="14DEFEDE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</w:tr>
      <w:tr w:rsidR="00751963" w:rsidRPr="005F38A5" w14:paraId="607D1EBA" w14:textId="77777777" w:rsidTr="00371567">
        <w:tc>
          <w:tcPr>
            <w:tcW w:w="4256" w:type="dxa"/>
          </w:tcPr>
          <w:p w14:paraId="5D0B1132" w14:textId="05DAE87E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0C9F9C29" w14:textId="68F27E05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37" w:type="dxa"/>
            <w:gridSpan w:val="2"/>
          </w:tcPr>
          <w:p w14:paraId="62368112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600287DF" w14:textId="755C8382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77" w:type="dxa"/>
          </w:tcPr>
          <w:p w14:paraId="5C236B46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5D74088" w14:textId="0D28D335" w:rsidR="00751963" w:rsidRPr="005F38A5" w:rsidRDefault="00751963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1" w:type="dxa"/>
          </w:tcPr>
          <w:p w14:paraId="3DD39505" w14:textId="77777777" w:rsidR="00751963" w:rsidRPr="005F38A5" w:rsidRDefault="00751963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08C511" w14:textId="55E22FC5" w:rsidR="00751963" w:rsidRPr="005F38A5" w:rsidRDefault="00751963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F5081D" w:rsidRPr="005F38A5" w14:paraId="4990589C" w14:textId="77777777" w:rsidTr="00371567">
        <w:tc>
          <w:tcPr>
            <w:tcW w:w="4256" w:type="dxa"/>
          </w:tcPr>
          <w:p w14:paraId="5224F886" w14:textId="77777777" w:rsidR="00F5081D" w:rsidRPr="005F38A5" w:rsidRDefault="00F5081D" w:rsidP="003912EF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6F5F0EFC" w14:textId="77777777" w:rsidR="00F5081D" w:rsidRPr="005F38A5" w:rsidRDefault="00F5081D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2CCEBF60" w14:textId="77777777" w:rsidR="00F5081D" w:rsidRPr="005F38A5" w:rsidRDefault="00F5081D" w:rsidP="003912EF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2" w:type="dxa"/>
            <w:gridSpan w:val="3"/>
          </w:tcPr>
          <w:p w14:paraId="12909A06" w14:textId="77777777" w:rsidR="00F5081D" w:rsidRPr="005F38A5" w:rsidRDefault="00F5081D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7" w:type="dxa"/>
          </w:tcPr>
          <w:p w14:paraId="50718AFB" w14:textId="77777777" w:rsidR="00F5081D" w:rsidRPr="005F38A5" w:rsidRDefault="00F5081D" w:rsidP="003912EF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</w:tcPr>
          <w:p w14:paraId="2EED9EDE" w14:textId="77777777" w:rsidR="00F5081D" w:rsidRPr="005F38A5" w:rsidRDefault="00F5081D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1" w:type="dxa"/>
          </w:tcPr>
          <w:p w14:paraId="6CF482C3" w14:textId="77777777" w:rsidR="00F5081D" w:rsidRPr="005F38A5" w:rsidRDefault="00F5081D" w:rsidP="003912EF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29" w:type="dxa"/>
          </w:tcPr>
          <w:p w14:paraId="7B49640E" w14:textId="77777777" w:rsidR="00F5081D" w:rsidRPr="005F38A5" w:rsidRDefault="00F5081D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4AAC" w:rsidRPr="005F38A5" w14:paraId="7108ED07" w14:textId="77777777" w:rsidTr="00371567">
        <w:tc>
          <w:tcPr>
            <w:tcW w:w="4256" w:type="dxa"/>
          </w:tcPr>
          <w:p w14:paraId="6D97207C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0" w:type="dxa"/>
            <w:gridSpan w:val="2"/>
          </w:tcPr>
          <w:p w14:paraId="59C61AB9" w14:textId="77777777" w:rsidR="007B4AAC" w:rsidRPr="005F38A5" w:rsidRDefault="007B4AAC" w:rsidP="003912E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FFC17C8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5290EB4" w14:textId="77777777" w:rsidR="007B4AAC" w:rsidRPr="005F38A5" w:rsidRDefault="007B4AAC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3325C7F6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750787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63AE93BE" w14:textId="77777777" w:rsidR="007B4AAC" w:rsidRPr="005F38A5" w:rsidRDefault="007B4AAC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B66C7BA" w14:textId="77777777" w:rsidR="007B4AAC" w:rsidRPr="005F38A5" w:rsidRDefault="007B4AAC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73E" w:rsidRPr="005F38A5" w14:paraId="00C7071D" w14:textId="77777777" w:rsidTr="00371567">
        <w:tc>
          <w:tcPr>
            <w:tcW w:w="4256" w:type="dxa"/>
          </w:tcPr>
          <w:p w14:paraId="7024974E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46CD8671" w14:textId="3051A35B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55AB87AC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080BD88" w14:textId="75D98B0D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5F3E166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81ADB7A" w14:textId="35914C8E" w:rsidR="00BD473E" w:rsidRPr="005F38A5" w:rsidRDefault="00BD473E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25.99</w:t>
            </w:r>
          </w:p>
        </w:tc>
        <w:tc>
          <w:tcPr>
            <w:tcW w:w="281" w:type="dxa"/>
          </w:tcPr>
          <w:p w14:paraId="09628D7F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4DB0121" w14:textId="3E8EC0D8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19.34</w:t>
            </w:r>
          </w:p>
        </w:tc>
      </w:tr>
      <w:tr w:rsidR="00BD473E" w:rsidRPr="005F38A5" w14:paraId="3D76E1FB" w14:textId="77777777" w:rsidTr="00371567">
        <w:tc>
          <w:tcPr>
            <w:tcW w:w="4256" w:type="dxa"/>
          </w:tcPr>
          <w:p w14:paraId="6E6898E2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3DBDFC88" w14:textId="46F4B7B8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3C8DB81C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3DCE7AF" w14:textId="7C488D43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CB0F26C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B510EDF" w14:textId="39C81D7E" w:rsidR="00BD473E" w:rsidRPr="005F38A5" w:rsidRDefault="00BD473E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57.35</w:t>
            </w:r>
          </w:p>
        </w:tc>
        <w:tc>
          <w:tcPr>
            <w:tcW w:w="281" w:type="dxa"/>
          </w:tcPr>
          <w:p w14:paraId="4FB461BE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616A2F8" w14:textId="715A6F80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43.09</w:t>
            </w:r>
          </w:p>
        </w:tc>
      </w:tr>
      <w:tr w:rsidR="00BD473E" w:rsidRPr="005F38A5" w14:paraId="583FDB3A" w14:textId="77777777" w:rsidTr="00371567">
        <w:tc>
          <w:tcPr>
            <w:tcW w:w="4256" w:type="dxa"/>
          </w:tcPr>
          <w:p w14:paraId="609934DE" w14:textId="7AB7C29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0" w:type="dxa"/>
            <w:gridSpan w:val="2"/>
          </w:tcPr>
          <w:p w14:paraId="708E15D1" w14:textId="3538E9A2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15E7E5B8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C6481CE" w14:textId="329F44C3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36D4C45B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7DAF1A" w14:textId="2186B5C0" w:rsidR="00BD473E" w:rsidRPr="005F38A5" w:rsidRDefault="00BD473E" w:rsidP="003912EF">
            <w:pPr>
              <w:pStyle w:val="BodyText"/>
              <w:tabs>
                <w:tab w:val="decimal" w:pos="54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20.55</w:t>
            </w:r>
          </w:p>
        </w:tc>
        <w:tc>
          <w:tcPr>
            <w:tcW w:w="281" w:type="dxa"/>
          </w:tcPr>
          <w:p w14:paraId="3FB33C55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A1E5215" w14:textId="4F14256B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30.00</w:t>
            </w:r>
          </w:p>
        </w:tc>
      </w:tr>
      <w:tr w:rsidR="00BD473E" w:rsidRPr="005F38A5" w14:paraId="1905B07A" w14:textId="77777777" w:rsidTr="00371567">
        <w:tc>
          <w:tcPr>
            <w:tcW w:w="4256" w:type="dxa"/>
          </w:tcPr>
          <w:p w14:paraId="7C2BB452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33B1AEE4" w14:textId="1C466970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28F3978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B9C85DE" w14:textId="74FA88F5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0EC83DE3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2FAF5B2" w14:textId="5A65CDC8" w:rsidR="00BD473E" w:rsidRPr="005F38A5" w:rsidRDefault="00BD473E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4364D4" w:rsidRPr="005F38A5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281" w:type="dxa"/>
          </w:tcPr>
          <w:p w14:paraId="60B08B66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FE0AACF" w14:textId="6D7F7202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0.1</w:t>
            </w:r>
            <w:r w:rsidR="004364D4" w:rsidRPr="005F38A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D473E" w:rsidRPr="005F38A5" w14:paraId="006FEE6F" w14:textId="77777777" w:rsidTr="00371567">
        <w:tc>
          <w:tcPr>
            <w:tcW w:w="4256" w:type="dxa"/>
          </w:tcPr>
          <w:p w14:paraId="0A4FF3BE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38467513" w14:textId="54479F4A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2062476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0B16C14" w14:textId="25ACF785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18C115C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582DBF4" w14:textId="6C8BFF1E" w:rsidR="00BD473E" w:rsidRPr="005F38A5" w:rsidRDefault="00BD473E" w:rsidP="003912EF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83CD7EA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133EF4B" w14:textId="4F9F07A0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BD473E" w:rsidRPr="005F38A5" w14:paraId="76345F24" w14:textId="77777777" w:rsidTr="00371567">
        <w:tc>
          <w:tcPr>
            <w:tcW w:w="4256" w:type="dxa"/>
          </w:tcPr>
          <w:p w14:paraId="611AD829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5DE393CE" w14:textId="5AB6BD29" w:rsidR="00BD473E" w:rsidRPr="005F38A5" w:rsidRDefault="00BD473E" w:rsidP="003912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7EAA3540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62C9DC46" w14:textId="5EE0C03C" w:rsidR="00BD473E" w:rsidRPr="005F38A5" w:rsidRDefault="00BD473E" w:rsidP="003912E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514455D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5B5FC1E" w14:textId="5CC31376" w:rsidR="00BD473E" w:rsidRPr="005F38A5" w:rsidRDefault="00BD473E" w:rsidP="003912E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  <w:tc>
          <w:tcPr>
            <w:tcW w:w="281" w:type="dxa"/>
          </w:tcPr>
          <w:p w14:paraId="5195E423" w14:textId="77777777" w:rsidR="00BD473E" w:rsidRPr="005F38A5" w:rsidRDefault="00BD473E" w:rsidP="003912E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E5DF95D" w14:textId="16DA39A7" w:rsidR="00BD473E" w:rsidRPr="005F38A5" w:rsidRDefault="00BD473E" w:rsidP="003912E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</w:tr>
      <w:tr w:rsidR="00AA0F22" w:rsidRPr="005F38A5" w14:paraId="148D8EC1" w14:textId="77777777" w:rsidTr="00371567">
        <w:tc>
          <w:tcPr>
            <w:tcW w:w="4256" w:type="dxa"/>
          </w:tcPr>
          <w:p w14:paraId="3D0A2024" w14:textId="1C9E9762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0" w:type="dxa"/>
            <w:gridSpan w:val="2"/>
          </w:tcPr>
          <w:p w14:paraId="487FC777" w14:textId="3C4CB015" w:rsidR="00AA0F22" w:rsidRPr="005F38A5" w:rsidRDefault="00AA0F22" w:rsidP="00AA0F22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6913F785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E0B9A9C" w14:textId="17A0ACBD" w:rsidR="00AA0F22" w:rsidRPr="005F38A5" w:rsidRDefault="00AA0F22" w:rsidP="00AA0F2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E371EB9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A28710" w14:textId="1469F791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281" w:type="dxa"/>
          </w:tcPr>
          <w:p w14:paraId="0D241AD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26CCDA" w14:textId="1D263DF9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79F6A163" w14:textId="77777777" w:rsidTr="00371567">
        <w:tc>
          <w:tcPr>
            <w:tcW w:w="4256" w:type="dxa"/>
          </w:tcPr>
          <w:p w14:paraId="7BF18D7C" w14:textId="6D7647F3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0" w:type="dxa"/>
            <w:gridSpan w:val="2"/>
          </w:tcPr>
          <w:p w14:paraId="7CCDC747" w14:textId="6DB3272A" w:rsidR="00AA0F22" w:rsidRPr="005F38A5" w:rsidRDefault="00AA0F22" w:rsidP="00AA0F22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7D62EB1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6E2051B" w14:textId="0CF27A0F" w:rsidR="00AA0F22" w:rsidRPr="005F38A5" w:rsidRDefault="00AA0F22" w:rsidP="00AA0F2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37EAD3B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6C91DCC" w14:textId="4D415868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1.52</w:t>
            </w:r>
          </w:p>
        </w:tc>
        <w:tc>
          <w:tcPr>
            <w:tcW w:w="281" w:type="dxa"/>
          </w:tcPr>
          <w:p w14:paraId="2C8900C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EF00B85" w14:textId="5EE96825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1.60</w:t>
            </w:r>
          </w:p>
        </w:tc>
      </w:tr>
      <w:tr w:rsidR="00AA0F22" w:rsidRPr="005F38A5" w14:paraId="6FC4E644" w14:textId="77777777" w:rsidTr="00371567">
        <w:tc>
          <w:tcPr>
            <w:tcW w:w="4256" w:type="dxa"/>
          </w:tcPr>
          <w:p w14:paraId="0802D9A7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70648387" w14:textId="77777777" w:rsidR="00AA0F22" w:rsidRPr="005F38A5" w:rsidRDefault="00AA0F22" w:rsidP="00AA0F22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5" w:type="dxa"/>
            <w:gridSpan w:val="3"/>
          </w:tcPr>
          <w:p w14:paraId="5B16C42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</w:tcPr>
          <w:p w14:paraId="137024F3" w14:textId="77777777" w:rsidR="00AA0F22" w:rsidRPr="005F38A5" w:rsidRDefault="00AA0F22" w:rsidP="00AA0F2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7" w:type="dxa"/>
          </w:tcPr>
          <w:p w14:paraId="50463FC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3209129A" w14:textId="77777777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</w:tcPr>
          <w:p w14:paraId="211B73F7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14:paraId="353C924A" w14:textId="7777777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0F22" w:rsidRPr="005F38A5" w14:paraId="763FCBD1" w14:textId="77777777" w:rsidTr="00371567">
        <w:tc>
          <w:tcPr>
            <w:tcW w:w="4256" w:type="dxa"/>
          </w:tcPr>
          <w:p w14:paraId="2A40E547" w14:textId="73CA1D80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0" w:type="dxa"/>
            <w:gridSpan w:val="2"/>
          </w:tcPr>
          <w:p w14:paraId="16A8A8DE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5F62F87B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2E36A7C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19791527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52D479E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4521590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B625411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F22" w:rsidRPr="005F38A5" w14:paraId="44022584" w14:textId="77777777" w:rsidTr="00371567">
        <w:tc>
          <w:tcPr>
            <w:tcW w:w="4256" w:type="dxa"/>
          </w:tcPr>
          <w:p w14:paraId="71FBFA9F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6ACAA25D" w14:textId="642185D2" w:rsidR="00AA0F22" w:rsidRPr="005F38A5" w:rsidRDefault="00AA0F22" w:rsidP="00AA0F22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5.26</w:t>
            </w:r>
          </w:p>
        </w:tc>
        <w:tc>
          <w:tcPr>
            <w:tcW w:w="245" w:type="dxa"/>
            <w:gridSpan w:val="3"/>
          </w:tcPr>
          <w:p w14:paraId="7AC3CCA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4903C00" w14:textId="28F9A782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6.84</w:t>
            </w:r>
          </w:p>
        </w:tc>
        <w:tc>
          <w:tcPr>
            <w:tcW w:w="277" w:type="dxa"/>
            <w:shd w:val="clear" w:color="auto" w:fill="auto"/>
          </w:tcPr>
          <w:p w14:paraId="6C5AB187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59669A" w14:textId="0ECE5F09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6C204C6" w14:textId="77777777" w:rsidR="00AA0F22" w:rsidRPr="005F38A5" w:rsidRDefault="00AA0F22" w:rsidP="00AA0F2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C3E1040" w14:textId="32C57D99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5C7F0E10" w14:textId="77777777" w:rsidTr="00371567">
        <w:tc>
          <w:tcPr>
            <w:tcW w:w="4256" w:type="dxa"/>
          </w:tcPr>
          <w:p w14:paraId="53FE4B23" w14:textId="3020315C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5D9572D4" w14:textId="7206EAB9" w:rsidR="00AA0F22" w:rsidRPr="005F38A5" w:rsidRDefault="00AA0F22" w:rsidP="00AA0F22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245" w:type="dxa"/>
            <w:gridSpan w:val="3"/>
          </w:tcPr>
          <w:p w14:paraId="4963052F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6CAB190" w14:textId="53828E79" w:rsidR="00AA0F22" w:rsidRPr="005F38A5" w:rsidRDefault="00AA0F22" w:rsidP="00AA0F2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277" w:type="dxa"/>
            <w:shd w:val="clear" w:color="auto" w:fill="auto"/>
          </w:tcPr>
          <w:p w14:paraId="590AEB2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2ED25F2" w14:textId="1E20A27B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ED56D69" w14:textId="77777777" w:rsidR="00AA0F22" w:rsidRPr="005F38A5" w:rsidRDefault="00AA0F22" w:rsidP="00AA0F2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D32D56" w14:textId="33C7D35D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61107CD5" w14:textId="77777777" w:rsidTr="00371567">
        <w:tc>
          <w:tcPr>
            <w:tcW w:w="4256" w:type="dxa"/>
          </w:tcPr>
          <w:p w14:paraId="261689B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49AD3181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5" w:type="dxa"/>
            <w:gridSpan w:val="3"/>
          </w:tcPr>
          <w:p w14:paraId="1450F26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0708A1A" w14:textId="77777777" w:rsidR="00AA0F22" w:rsidRPr="005F38A5" w:rsidRDefault="00AA0F22" w:rsidP="00AA0F2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786EC6C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4CCBECF9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</w:tcPr>
          <w:p w14:paraId="464EF26F" w14:textId="77777777" w:rsidR="00AA0F22" w:rsidRPr="005F38A5" w:rsidRDefault="00AA0F22" w:rsidP="00AA0F2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14:paraId="5DB76E54" w14:textId="7777777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0F22" w:rsidRPr="005F38A5" w14:paraId="54E2106A" w14:textId="77777777" w:rsidTr="00371567">
        <w:tc>
          <w:tcPr>
            <w:tcW w:w="4256" w:type="dxa"/>
          </w:tcPr>
          <w:p w14:paraId="76F4E973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40" w:type="dxa"/>
            <w:gridSpan w:val="2"/>
          </w:tcPr>
          <w:p w14:paraId="2CACCF73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7C9F2D3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1959668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62B7D2F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246C7A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2D624C1A" w14:textId="77777777" w:rsidR="00AA0F22" w:rsidRPr="005F38A5" w:rsidRDefault="00AA0F22" w:rsidP="00AA0F2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F0E5BBC" w14:textId="77777777" w:rsidR="00AA0F22" w:rsidRPr="005F38A5" w:rsidRDefault="00AA0F22" w:rsidP="00AA0F22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F22" w:rsidRPr="005F38A5" w14:paraId="0DE29D21" w14:textId="77777777" w:rsidTr="00371567">
        <w:tc>
          <w:tcPr>
            <w:tcW w:w="4256" w:type="dxa"/>
          </w:tcPr>
          <w:p w14:paraId="7F9C998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5F38A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0" w:type="dxa"/>
            <w:gridSpan w:val="2"/>
          </w:tcPr>
          <w:p w14:paraId="35BAED3E" w14:textId="61A72448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20.45</w:t>
            </w:r>
          </w:p>
        </w:tc>
        <w:tc>
          <w:tcPr>
            <w:tcW w:w="245" w:type="dxa"/>
            <w:gridSpan w:val="3"/>
          </w:tcPr>
          <w:p w14:paraId="5F2C40A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FB964C4" w14:textId="7733B7B0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21.64</w:t>
            </w:r>
          </w:p>
        </w:tc>
        <w:tc>
          <w:tcPr>
            <w:tcW w:w="277" w:type="dxa"/>
            <w:shd w:val="clear" w:color="auto" w:fill="auto"/>
          </w:tcPr>
          <w:p w14:paraId="465B9715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2BFDF57" w14:textId="0A4BCA8A" w:rsidR="00AA0F22" w:rsidRPr="005F38A5" w:rsidRDefault="00AA0F22" w:rsidP="00AA0F22">
            <w:pPr>
              <w:pStyle w:val="BodyText"/>
              <w:tabs>
                <w:tab w:val="decimal" w:pos="65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5E7D6D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A2A8FFD" w14:textId="098C99DC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A0F22" w:rsidRPr="005F38A5" w14:paraId="02114E34" w14:textId="77777777" w:rsidTr="00371567">
        <w:tc>
          <w:tcPr>
            <w:tcW w:w="4256" w:type="dxa"/>
          </w:tcPr>
          <w:p w14:paraId="6603AEE9" w14:textId="63A66E61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1140" w:type="dxa"/>
            <w:gridSpan w:val="2"/>
          </w:tcPr>
          <w:p w14:paraId="365A087F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3704C089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C5B1DC9" w14:textId="7777777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5E9295F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88F03EF" w14:textId="77777777" w:rsidR="00AA0F22" w:rsidRPr="005F38A5" w:rsidRDefault="00AA0F22" w:rsidP="00AA0F22">
            <w:pPr>
              <w:pStyle w:val="BodyText"/>
              <w:tabs>
                <w:tab w:val="decimal" w:pos="65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196C94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0B59B3C" w14:textId="7777777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A0F22" w:rsidRPr="005F38A5" w14:paraId="2C9542E4" w14:textId="77777777" w:rsidTr="00371567">
        <w:tc>
          <w:tcPr>
            <w:tcW w:w="4256" w:type="dxa"/>
          </w:tcPr>
          <w:p w14:paraId="6DE5DA6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25F81AC0" w14:textId="7A1AA327" w:rsidR="00AA0F22" w:rsidRPr="005F38A5" w:rsidRDefault="00AA0F22" w:rsidP="00AA0F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0.79</w:t>
            </w:r>
          </w:p>
        </w:tc>
        <w:tc>
          <w:tcPr>
            <w:tcW w:w="245" w:type="dxa"/>
            <w:gridSpan w:val="3"/>
          </w:tcPr>
          <w:p w14:paraId="3A270B4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6E92A65" w14:textId="20303C00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0.34</w:t>
            </w:r>
          </w:p>
        </w:tc>
        <w:tc>
          <w:tcPr>
            <w:tcW w:w="277" w:type="dxa"/>
            <w:shd w:val="clear" w:color="auto" w:fill="auto"/>
          </w:tcPr>
          <w:p w14:paraId="3A0C189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D193A83" w14:textId="42FA636B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0.79</w:t>
            </w:r>
          </w:p>
        </w:tc>
        <w:tc>
          <w:tcPr>
            <w:tcW w:w="281" w:type="dxa"/>
            <w:shd w:val="clear" w:color="auto" w:fill="auto"/>
          </w:tcPr>
          <w:p w14:paraId="4BE6C0FB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E862DBB" w14:textId="379921C4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F38A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AA0F22" w:rsidRPr="005F38A5" w14:paraId="1469EEF6" w14:textId="77777777" w:rsidTr="00371567">
        <w:tc>
          <w:tcPr>
            <w:tcW w:w="4256" w:type="dxa"/>
          </w:tcPr>
          <w:p w14:paraId="0F89488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20B1393E" w14:textId="2A1A480D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45" w:type="dxa"/>
            <w:gridSpan w:val="3"/>
          </w:tcPr>
          <w:p w14:paraId="49EDC83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2265413" w14:textId="7F1313C2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2.84</w:t>
            </w:r>
          </w:p>
        </w:tc>
        <w:tc>
          <w:tcPr>
            <w:tcW w:w="277" w:type="dxa"/>
          </w:tcPr>
          <w:p w14:paraId="537426E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A0663FC" w14:textId="1ACEBC75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1" w:type="dxa"/>
          </w:tcPr>
          <w:p w14:paraId="5236871F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0EAA288" w14:textId="684F90D6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</w:tr>
      <w:tr w:rsidR="00AA0F22" w:rsidRPr="005F38A5" w14:paraId="33A47BFF" w14:textId="77777777" w:rsidTr="00371567">
        <w:tc>
          <w:tcPr>
            <w:tcW w:w="4256" w:type="dxa"/>
          </w:tcPr>
          <w:p w14:paraId="1D0F66FD" w14:textId="4E72BD6B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72EEC250" w14:textId="323F219C" w:rsidR="00AA0F22" w:rsidRPr="005F38A5" w:rsidRDefault="00AA0F22" w:rsidP="00AA0F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245" w:type="dxa"/>
            <w:gridSpan w:val="3"/>
          </w:tcPr>
          <w:p w14:paraId="4CA15F1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65C8C725" w14:textId="418C496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3.27</w:t>
            </w:r>
          </w:p>
        </w:tc>
        <w:tc>
          <w:tcPr>
            <w:tcW w:w="277" w:type="dxa"/>
          </w:tcPr>
          <w:p w14:paraId="628CCA9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447E6F" w14:textId="0820A1D5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4B34D07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D9EE42D" w14:textId="3CBC2B29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4F510762" w14:textId="77777777" w:rsidTr="00371567">
        <w:tc>
          <w:tcPr>
            <w:tcW w:w="4256" w:type="dxa"/>
          </w:tcPr>
          <w:p w14:paraId="5BDAFBE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7AFED44F" w14:textId="69D25FAD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1.18</w:t>
            </w:r>
          </w:p>
        </w:tc>
        <w:tc>
          <w:tcPr>
            <w:tcW w:w="245" w:type="dxa"/>
            <w:gridSpan w:val="3"/>
          </w:tcPr>
          <w:p w14:paraId="1D23E385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4DC32DF" w14:textId="29A78FD8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3.79</w:t>
            </w:r>
          </w:p>
        </w:tc>
        <w:tc>
          <w:tcPr>
            <w:tcW w:w="277" w:type="dxa"/>
          </w:tcPr>
          <w:p w14:paraId="0E98486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1ED537" w14:textId="66ED2D3C" w:rsidR="00AA0F22" w:rsidRPr="005F38A5" w:rsidRDefault="00AA0F22" w:rsidP="00AA0F22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0E65621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F82FDD8" w14:textId="6FCAAECC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76577AFB" w14:textId="77777777" w:rsidTr="00371567">
        <w:tc>
          <w:tcPr>
            <w:tcW w:w="4256" w:type="dxa"/>
          </w:tcPr>
          <w:p w14:paraId="07E5D7DB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1140" w:type="dxa"/>
            <w:gridSpan w:val="2"/>
          </w:tcPr>
          <w:p w14:paraId="17968F1A" w14:textId="3C4150F3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4.14</w:t>
            </w:r>
          </w:p>
        </w:tc>
        <w:tc>
          <w:tcPr>
            <w:tcW w:w="245" w:type="dxa"/>
            <w:gridSpan w:val="3"/>
          </w:tcPr>
          <w:p w14:paraId="05FCA82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8CC5DA6" w14:textId="4A5A2E7C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3.63</w:t>
            </w:r>
          </w:p>
        </w:tc>
        <w:tc>
          <w:tcPr>
            <w:tcW w:w="277" w:type="dxa"/>
          </w:tcPr>
          <w:p w14:paraId="633195F3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05273A8" w14:textId="00C0571A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1.59</w:t>
            </w:r>
          </w:p>
        </w:tc>
        <w:tc>
          <w:tcPr>
            <w:tcW w:w="281" w:type="dxa"/>
          </w:tcPr>
          <w:p w14:paraId="762BA87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3EB5639" w14:textId="2C9EB1E5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1.</w:t>
            </w:r>
            <w:r w:rsidRPr="005F38A5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  <w:tr w:rsidR="00AA0F22" w:rsidRPr="005F38A5" w14:paraId="7A8878A7" w14:textId="77777777" w:rsidTr="00371567">
        <w:tc>
          <w:tcPr>
            <w:tcW w:w="4256" w:type="dxa"/>
          </w:tcPr>
          <w:p w14:paraId="7F579CB4" w14:textId="21AF1234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5F23A1D8" w14:textId="7D05B232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3.56</w:t>
            </w:r>
          </w:p>
        </w:tc>
        <w:tc>
          <w:tcPr>
            <w:tcW w:w="245" w:type="dxa"/>
            <w:gridSpan w:val="3"/>
          </w:tcPr>
          <w:p w14:paraId="7504D06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4BCFA8E" w14:textId="02D9BCC1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</w:rPr>
              <w:t>3.28</w:t>
            </w:r>
          </w:p>
        </w:tc>
        <w:tc>
          <w:tcPr>
            <w:tcW w:w="277" w:type="dxa"/>
          </w:tcPr>
          <w:p w14:paraId="70E4F75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F0E78C" w14:textId="55EB621B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3.22</w:t>
            </w:r>
          </w:p>
        </w:tc>
        <w:tc>
          <w:tcPr>
            <w:tcW w:w="281" w:type="dxa"/>
          </w:tcPr>
          <w:p w14:paraId="26EFA8E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3302F03" w14:textId="0A7EECE2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F38A5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</w:p>
        </w:tc>
      </w:tr>
      <w:tr w:rsidR="00AA0F22" w:rsidRPr="005F38A5" w14:paraId="62BF0D52" w14:textId="77777777" w:rsidTr="00371567">
        <w:tc>
          <w:tcPr>
            <w:tcW w:w="4264" w:type="dxa"/>
            <w:gridSpan w:val="2"/>
          </w:tcPr>
          <w:p w14:paraId="72A494BD" w14:textId="62BDEA30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4" w:type="dxa"/>
            <w:gridSpan w:val="2"/>
          </w:tcPr>
          <w:p w14:paraId="2EEAFF90" w14:textId="4D16EFD8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4.76</w:t>
            </w:r>
          </w:p>
        </w:tc>
        <w:tc>
          <w:tcPr>
            <w:tcW w:w="241" w:type="dxa"/>
            <w:gridSpan w:val="3"/>
          </w:tcPr>
          <w:p w14:paraId="085AF62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4A30566" w14:textId="31127D60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2.93</w:t>
            </w:r>
          </w:p>
        </w:tc>
        <w:tc>
          <w:tcPr>
            <w:tcW w:w="277" w:type="dxa"/>
            <w:shd w:val="clear" w:color="auto" w:fill="auto"/>
          </w:tcPr>
          <w:p w14:paraId="1D12E6D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92F405D" w14:textId="7BB1F7BE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1.27</w:t>
            </w:r>
          </w:p>
        </w:tc>
        <w:tc>
          <w:tcPr>
            <w:tcW w:w="281" w:type="dxa"/>
            <w:shd w:val="clear" w:color="auto" w:fill="auto"/>
          </w:tcPr>
          <w:p w14:paraId="24C523B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9F763DE" w14:textId="1EFCE3C1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F38A5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</w:tr>
      <w:tr w:rsidR="00AA0F22" w:rsidRPr="005F38A5" w14:paraId="43B5DE34" w14:textId="77777777" w:rsidTr="00371567">
        <w:tc>
          <w:tcPr>
            <w:tcW w:w="4264" w:type="dxa"/>
            <w:gridSpan w:val="2"/>
          </w:tcPr>
          <w:p w14:paraId="566EDC2D" w14:textId="1F3DBAB8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2"/>
          </w:tcPr>
          <w:p w14:paraId="76019EEF" w14:textId="12B191DA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6.81</w:t>
            </w:r>
          </w:p>
        </w:tc>
        <w:tc>
          <w:tcPr>
            <w:tcW w:w="241" w:type="dxa"/>
            <w:gridSpan w:val="3"/>
          </w:tcPr>
          <w:p w14:paraId="373B28F1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39E719A" w14:textId="3BFF5FE2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1.10</w:t>
            </w:r>
          </w:p>
        </w:tc>
        <w:tc>
          <w:tcPr>
            <w:tcW w:w="277" w:type="dxa"/>
            <w:shd w:val="clear" w:color="auto" w:fill="auto"/>
          </w:tcPr>
          <w:p w14:paraId="207908C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E534AA8" w14:textId="27DCA819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281" w:type="dxa"/>
            <w:shd w:val="clear" w:color="auto" w:fill="auto"/>
          </w:tcPr>
          <w:p w14:paraId="3C63F2F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16D9339" w14:textId="0E5475C3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 w:rsidRPr="005F38A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  <w:tr w:rsidR="00AA0F22" w:rsidRPr="005F38A5" w14:paraId="539546C0" w14:textId="77777777" w:rsidTr="00371567">
        <w:tc>
          <w:tcPr>
            <w:tcW w:w="4264" w:type="dxa"/>
            <w:gridSpan w:val="2"/>
          </w:tcPr>
          <w:p w14:paraId="289D0A11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4" w:type="dxa"/>
            <w:gridSpan w:val="2"/>
          </w:tcPr>
          <w:p w14:paraId="2B98083E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1" w:type="dxa"/>
            <w:gridSpan w:val="3"/>
          </w:tcPr>
          <w:p w14:paraId="0280F2B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7ED09B0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4B99744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90F1312" w14:textId="77777777" w:rsidR="00AA0F22" w:rsidRPr="005F38A5" w:rsidRDefault="00AA0F22" w:rsidP="00AA0F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325B91BA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7DF24D88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A0F22" w:rsidRPr="005F38A5" w14:paraId="5241A8C0" w14:textId="77777777" w:rsidTr="00371567">
        <w:tc>
          <w:tcPr>
            <w:tcW w:w="4264" w:type="dxa"/>
            <w:gridSpan w:val="2"/>
          </w:tcPr>
          <w:p w14:paraId="7C7FF718" w14:textId="7B9B77CA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44" w:type="dxa"/>
            <w:gridSpan w:val="2"/>
          </w:tcPr>
          <w:p w14:paraId="54374A41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682892A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78DFD5B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D3D883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C9F7F12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DDAAE4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95BCFD9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F22" w:rsidRPr="005F38A5" w14:paraId="1480BF1A" w14:textId="77777777" w:rsidTr="00371567">
        <w:tc>
          <w:tcPr>
            <w:tcW w:w="4264" w:type="dxa"/>
            <w:gridSpan w:val="2"/>
          </w:tcPr>
          <w:p w14:paraId="01CBD3C9" w14:textId="6AFD1BAC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144" w:type="dxa"/>
            <w:gridSpan w:val="2"/>
          </w:tcPr>
          <w:p w14:paraId="0388772D" w14:textId="72CA7DA1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2550B2D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3E8F8F9" w14:textId="1446F46E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277" w:type="dxa"/>
            <w:shd w:val="clear" w:color="auto" w:fill="auto"/>
          </w:tcPr>
          <w:p w14:paraId="3BA4391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6300F20" w14:textId="22DB5BDC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CC10AE8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4CC1650" w14:textId="4E391AC1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0F22" w:rsidRPr="005F38A5" w14:paraId="78D7A4E3" w14:textId="77777777" w:rsidTr="00371567">
        <w:tc>
          <w:tcPr>
            <w:tcW w:w="4264" w:type="dxa"/>
            <w:gridSpan w:val="2"/>
          </w:tcPr>
          <w:p w14:paraId="74C3DBF9" w14:textId="1352C541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4" w:type="dxa"/>
            <w:gridSpan w:val="2"/>
          </w:tcPr>
          <w:p w14:paraId="18DAE282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1" w:type="dxa"/>
            <w:gridSpan w:val="3"/>
          </w:tcPr>
          <w:p w14:paraId="2030633B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7B5B8547" w14:textId="77777777" w:rsidR="00AA0F22" w:rsidRPr="005F38A5" w:rsidRDefault="00AA0F22" w:rsidP="00AA0F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0114F380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1BCE2EF9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4FECC626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497A6DEB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A0F22" w:rsidRPr="005F38A5" w14:paraId="62F7E363" w14:textId="77777777" w:rsidTr="00371567">
        <w:tc>
          <w:tcPr>
            <w:tcW w:w="4264" w:type="dxa"/>
            <w:gridSpan w:val="2"/>
          </w:tcPr>
          <w:p w14:paraId="18916EF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44" w:type="dxa"/>
            <w:gridSpan w:val="2"/>
          </w:tcPr>
          <w:p w14:paraId="1E5BC152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41141F5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C03EB95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7D7180D3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682CB8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588514E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9A3FB99" w14:textId="77777777" w:rsidR="00AA0F22" w:rsidRPr="005F38A5" w:rsidRDefault="00AA0F22" w:rsidP="00AA0F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F22" w:rsidRPr="005F38A5" w14:paraId="1B10E6A9" w14:textId="77777777" w:rsidTr="00371567">
        <w:tc>
          <w:tcPr>
            <w:tcW w:w="4264" w:type="dxa"/>
            <w:gridSpan w:val="2"/>
          </w:tcPr>
          <w:p w14:paraId="5ADB3FC1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44" w:type="dxa"/>
            <w:gridSpan w:val="2"/>
          </w:tcPr>
          <w:p w14:paraId="2829B372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62D5D834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0D44125" w14:textId="7777777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29D404C1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5C7318F" w14:textId="77777777" w:rsidR="00AA0F22" w:rsidRPr="005F38A5" w:rsidRDefault="00AA0F22" w:rsidP="00AA0F22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5C525CD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747DDB2" w14:textId="77777777" w:rsidR="00AA0F22" w:rsidRPr="005F38A5" w:rsidRDefault="00AA0F22" w:rsidP="00AA0F22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F22" w:rsidRPr="005F38A5" w14:paraId="2BB0D0C8" w14:textId="77777777" w:rsidTr="00371567">
        <w:tc>
          <w:tcPr>
            <w:tcW w:w="4264" w:type="dxa"/>
            <w:gridSpan w:val="2"/>
          </w:tcPr>
          <w:p w14:paraId="726D9192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144" w:type="dxa"/>
            <w:gridSpan w:val="2"/>
          </w:tcPr>
          <w:p w14:paraId="7076865F" w14:textId="33DEF499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26.09</w:t>
            </w:r>
          </w:p>
        </w:tc>
        <w:tc>
          <w:tcPr>
            <w:tcW w:w="241" w:type="dxa"/>
            <w:gridSpan w:val="3"/>
          </w:tcPr>
          <w:p w14:paraId="0E0DDFED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55452DA" w14:textId="4CD94A5F" w:rsidR="00AA0F22" w:rsidRPr="005F38A5" w:rsidRDefault="00AA0F22" w:rsidP="00AA0F22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21.81</w:t>
            </w:r>
          </w:p>
        </w:tc>
        <w:tc>
          <w:tcPr>
            <w:tcW w:w="277" w:type="dxa"/>
            <w:shd w:val="clear" w:color="auto" w:fill="auto"/>
          </w:tcPr>
          <w:p w14:paraId="4EFB412C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80015DF" w14:textId="2025CBB2" w:rsidR="00AA0F22" w:rsidRPr="005F38A5" w:rsidRDefault="00AA0F22" w:rsidP="00AA0F22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13.70</w:t>
            </w:r>
          </w:p>
        </w:tc>
        <w:tc>
          <w:tcPr>
            <w:tcW w:w="281" w:type="dxa"/>
            <w:shd w:val="clear" w:color="auto" w:fill="auto"/>
          </w:tcPr>
          <w:p w14:paraId="5653BA2B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519D943" w14:textId="695E11B4" w:rsidR="00AA0F22" w:rsidRPr="005F38A5" w:rsidRDefault="00AA0F22" w:rsidP="00AA0F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11.15</w:t>
            </w:r>
          </w:p>
        </w:tc>
      </w:tr>
      <w:tr w:rsidR="00AA0F22" w:rsidRPr="005F38A5" w14:paraId="264AA9E5" w14:textId="77777777" w:rsidTr="00371567">
        <w:tc>
          <w:tcPr>
            <w:tcW w:w="4264" w:type="dxa"/>
            <w:gridSpan w:val="2"/>
          </w:tcPr>
          <w:p w14:paraId="394662A5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</w:tcPr>
          <w:p w14:paraId="5C43338C" w14:textId="15C70A80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2.21</w:t>
            </w:r>
          </w:p>
        </w:tc>
        <w:tc>
          <w:tcPr>
            <w:tcW w:w="241" w:type="dxa"/>
            <w:gridSpan w:val="3"/>
          </w:tcPr>
          <w:p w14:paraId="191D795F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AC6007D" w14:textId="7367FFC2" w:rsidR="00AA0F22" w:rsidRPr="005F38A5" w:rsidRDefault="00AA0F22" w:rsidP="00AA0F22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277" w:type="dxa"/>
            <w:shd w:val="clear" w:color="auto" w:fill="auto"/>
          </w:tcPr>
          <w:p w14:paraId="390D801F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55F8EE64" w14:textId="3E6F8465" w:rsidR="00AA0F22" w:rsidRPr="005F38A5" w:rsidRDefault="00AA0F22" w:rsidP="00AA0F22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0.88</w:t>
            </w:r>
          </w:p>
        </w:tc>
        <w:tc>
          <w:tcPr>
            <w:tcW w:w="281" w:type="dxa"/>
            <w:shd w:val="clear" w:color="auto" w:fill="auto"/>
          </w:tcPr>
          <w:p w14:paraId="49DE56F5" w14:textId="77777777" w:rsidR="00AA0F22" w:rsidRPr="005F38A5" w:rsidRDefault="00AA0F22" w:rsidP="00AA0F22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1BACCAB" w14:textId="43103203" w:rsidR="00AA0F22" w:rsidRPr="005F38A5" w:rsidRDefault="00AA0F22" w:rsidP="00AA0F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</w:tr>
      <w:tr w:rsidR="00AA0F22" w:rsidRPr="005F38A5" w14:paraId="3464FA0D" w14:textId="77777777" w:rsidTr="00371567">
        <w:tc>
          <w:tcPr>
            <w:tcW w:w="4264" w:type="dxa"/>
            <w:gridSpan w:val="2"/>
            <w:vAlign w:val="bottom"/>
          </w:tcPr>
          <w:p w14:paraId="19646DB7" w14:textId="1A5FBA42" w:rsidR="00AA0F22" w:rsidRPr="005F38A5" w:rsidRDefault="00AA0F22" w:rsidP="00AA0F22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1CFCF" w14:textId="7446E957" w:rsidR="00AA0F22" w:rsidRPr="005F38A5" w:rsidRDefault="00AA0F22" w:rsidP="00AA0F2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28.30</w:t>
            </w:r>
          </w:p>
        </w:tc>
        <w:tc>
          <w:tcPr>
            <w:tcW w:w="241" w:type="dxa"/>
            <w:gridSpan w:val="3"/>
            <w:vAlign w:val="bottom"/>
          </w:tcPr>
          <w:p w14:paraId="581E193B" w14:textId="77777777" w:rsidR="00AA0F22" w:rsidRPr="005F38A5" w:rsidRDefault="00AA0F22" w:rsidP="00AA0F22">
            <w:pPr>
              <w:pStyle w:val="NoSpacing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BACEE4" w14:textId="5DE5DBDE" w:rsidR="00AA0F22" w:rsidRPr="005F38A5" w:rsidRDefault="00AA0F22" w:rsidP="00AA0F22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23.61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A9FCE3B" w14:textId="77777777" w:rsidR="00AA0F22" w:rsidRPr="005F38A5" w:rsidRDefault="00AA0F22" w:rsidP="00AA0F22">
            <w:pPr>
              <w:pStyle w:val="NoSpacing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77943" w14:textId="0862442B" w:rsidR="00AA0F22" w:rsidRPr="005F38A5" w:rsidRDefault="00AA0F22" w:rsidP="00AA0F22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14.58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3D249" w14:textId="77777777" w:rsidR="00AA0F22" w:rsidRPr="005F38A5" w:rsidRDefault="00AA0F22" w:rsidP="00AA0F22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71747" w14:textId="543BCB21" w:rsidR="00AA0F22" w:rsidRPr="005F38A5" w:rsidRDefault="00AA0F22" w:rsidP="00AA0F22">
            <w:pPr>
              <w:pStyle w:val="BodyText"/>
              <w:tabs>
                <w:tab w:val="decimal" w:pos="486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11.85</w:t>
            </w:r>
          </w:p>
        </w:tc>
      </w:tr>
    </w:tbl>
    <w:p w14:paraId="57DCF50A" w14:textId="77777777" w:rsidR="00371567" w:rsidRPr="005F38A5" w:rsidRDefault="00371567" w:rsidP="00F93B64">
      <w:pPr>
        <w:ind w:right="-45" w:firstLine="540"/>
        <w:rPr>
          <w:rFonts w:ascii="Angsana New" w:hAnsi="Angsana New"/>
          <w:sz w:val="22"/>
          <w:szCs w:val="22"/>
        </w:rPr>
      </w:pPr>
    </w:p>
    <w:p w14:paraId="567F992D" w14:textId="1FCEB405" w:rsidR="00703D51" w:rsidRPr="005F38A5" w:rsidRDefault="00971A6B" w:rsidP="00F93B64">
      <w:pPr>
        <w:ind w:right="-45" w:firstLine="540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5F38A5">
        <w:rPr>
          <w:rFonts w:ascii="Angsana New" w:hAnsi="Angsana New"/>
          <w:sz w:val="28"/>
          <w:szCs w:val="28"/>
        </w:rPr>
        <w:t>31</w:t>
      </w:r>
      <w:r w:rsidRPr="005F38A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F38A5">
        <w:rPr>
          <w:rFonts w:ascii="Angsana New" w:hAnsi="Angsana New"/>
          <w:sz w:val="28"/>
          <w:szCs w:val="28"/>
        </w:rPr>
        <w:t>256</w:t>
      </w:r>
      <w:r w:rsidR="008341F1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  <w:cs/>
        </w:rPr>
        <w:t xml:space="preserve"> และ </w:t>
      </w:r>
      <w:r w:rsidRPr="005F38A5">
        <w:rPr>
          <w:rFonts w:ascii="Angsana New" w:hAnsi="Angsana New"/>
          <w:sz w:val="28"/>
          <w:szCs w:val="28"/>
        </w:rPr>
        <w:t>30</w:t>
      </w:r>
      <w:r w:rsidRPr="005F38A5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5F38A5">
        <w:rPr>
          <w:rFonts w:ascii="Angsana New" w:hAnsi="Angsana New"/>
          <w:sz w:val="28"/>
          <w:szCs w:val="28"/>
        </w:rPr>
        <w:t>256</w:t>
      </w:r>
      <w:r w:rsidR="00AF1408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3BA70B76" w14:textId="77777777" w:rsidR="00B51A00" w:rsidRPr="005F38A5" w:rsidRDefault="00B51A00" w:rsidP="00F93B64">
      <w:pPr>
        <w:ind w:right="-45" w:firstLine="540"/>
        <w:rPr>
          <w:rFonts w:ascii="Angsana New" w:hAnsi="Angsana New"/>
          <w:sz w:val="22"/>
          <w:szCs w:val="22"/>
          <w:cs/>
        </w:rPr>
      </w:pPr>
    </w:p>
    <w:tbl>
      <w:tblPr>
        <w:tblW w:w="9645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171"/>
        <w:gridCol w:w="268"/>
        <w:gridCol w:w="1132"/>
        <w:gridCol w:w="236"/>
        <w:gridCol w:w="1167"/>
        <w:gridCol w:w="272"/>
        <w:gridCol w:w="17"/>
        <w:gridCol w:w="1150"/>
      </w:tblGrid>
      <w:tr w:rsidR="004C0143" w:rsidRPr="005F38A5" w14:paraId="2A181936" w14:textId="77777777" w:rsidTr="00371567">
        <w:trPr>
          <w:tblHeader/>
        </w:trPr>
        <w:tc>
          <w:tcPr>
            <w:tcW w:w="2194" w:type="pct"/>
          </w:tcPr>
          <w:p w14:paraId="1E95DFBC" w14:textId="77777777" w:rsidR="00EA592E" w:rsidRPr="005F38A5" w:rsidRDefault="00EA592E" w:rsidP="00F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3" w:type="pct"/>
            <w:gridSpan w:val="3"/>
          </w:tcPr>
          <w:p w14:paraId="76B4E2C5" w14:textId="77777777" w:rsidR="00EA592E" w:rsidRPr="005F38A5" w:rsidRDefault="00EA592E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146C979B" w14:textId="77777777" w:rsidR="00EA592E" w:rsidRPr="005F38A5" w:rsidRDefault="00EA592E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pct"/>
            <w:gridSpan w:val="4"/>
          </w:tcPr>
          <w:p w14:paraId="2500C87D" w14:textId="77777777" w:rsidR="00EA592E" w:rsidRPr="005F38A5" w:rsidRDefault="00EA592E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A6B" w:rsidRPr="005F38A5" w14:paraId="12170C42" w14:textId="77777777" w:rsidTr="00371567">
        <w:trPr>
          <w:tblHeader/>
        </w:trPr>
        <w:tc>
          <w:tcPr>
            <w:tcW w:w="2194" w:type="pct"/>
          </w:tcPr>
          <w:p w14:paraId="798BF020" w14:textId="0F927924" w:rsidR="00971A6B" w:rsidRPr="005F38A5" w:rsidRDefault="00971A6B" w:rsidP="00F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0887EEB8" w14:textId="05038827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" w:type="pct"/>
          </w:tcPr>
          <w:p w14:paraId="61DDBC51" w14:textId="77777777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128E6777" w14:textId="321CB05C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2" w:type="pct"/>
          </w:tcPr>
          <w:p w14:paraId="7C23F341" w14:textId="77777777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37F935" w14:textId="3CABD730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20600BA5" w14:textId="77777777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FAB84EC" w14:textId="53329447" w:rsidR="00971A6B" w:rsidRPr="005F38A5" w:rsidRDefault="00971A6B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B4AAC" w:rsidRPr="005F38A5" w14:paraId="3CD3AC69" w14:textId="77777777" w:rsidTr="00371567">
        <w:trPr>
          <w:tblHeader/>
        </w:trPr>
        <w:tc>
          <w:tcPr>
            <w:tcW w:w="2194" w:type="pct"/>
          </w:tcPr>
          <w:p w14:paraId="0756924F" w14:textId="77777777" w:rsidR="007B4AAC" w:rsidRPr="005F38A5" w:rsidRDefault="007B4AAC" w:rsidP="00F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center"/>
          </w:tcPr>
          <w:p w14:paraId="1F37A08A" w14:textId="6C28DB6D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" w:type="pct"/>
            <w:vAlign w:val="center"/>
          </w:tcPr>
          <w:p w14:paraId="34169EAF" w14:textId="77777777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2D25D2A" w14:textId="453817A4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" w:type="pct"/>
          </w:tcPr>
          <w:p w14:paraId="3B4CF9F0" w14:textId="77777777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131D3253" w14:textId="37FD833D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gridSpan w:val="2"/>
            <w:vAlign w:val="center"/>
          </w:tcPr>
          <w:p w14:paraId="62204E3A" w14:textId="77777777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C65EA21" w14:textId="0F399870" w:rsidR="007B4AAC" w:rsidRPr="005F38A5" w:rsidRDefault="007B4AAC" w:rsidP="00F93B6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B4AAC" w:rsidRPr="005F38A5" w14:paraId="3639F8B7" w14:textId="77777777" w:rsidTr="00371567">
        <w:trPr>
          <w:tblHeader/>
        </w:trPr>
        <w:tc>
          <w:tcPr>
            <w:tcW w:w="2194" w:type="pct"/>
          </w:tcPr>
          <w:p w14:paraId="193DEE23" w14:textId="6B88299B" w:rsidR="007B4AAC" w:rsidRPr="005F38A5" w:rsidRDefault="007B4AAC" w:rsidP="00F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6" w:type="pct"/>
            <w:gridSpan w:val="8"/>
          </w:tcPr>
          <w:p w14:paraId="77E563FE" w14:textId="77777777" w:rsidR="007B4AAC" w:rsidRPr="005F38A5" w:rsidRDefault="007B4AAC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4AAC" w:rsidRPr="005F38A5" w14:paraId="596C45DD" w14:textId="77777777" w:rsidTr="00371567">
        <w:tc>
          <w:tcPr>
            <w:tcW w:w="2194" w:type="pct"/>
          </w:tcPr>
          <w:p w14:paraId="6CEF1909" w14:textId="61B11F82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2BA0657B" w14:textId="77777777" w:rsidR="007B4AAC" w:rsidRPr="005F38A5" w:rsidRDefault="007B4AAC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361F939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A2DBDF" w14:textId="77777777" w:rsidR="007B4AAC" w:rsidRPr="005F38A5" w:rsidRDefault="007B4AAC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22D9BD86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6488A69" w14:textId="77777777" w:rsidR="007B4AAC" w:rsidRPr="005F38A5" w:rsidRDefault="007B4AAC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77F2919E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FC9526F" w14:textId="77777777" w:rsidR="007B4AAC" w:rsidRPr="005F38A5" w:rsidRDefault="007B4AAC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329E" w:rsidRPr="005F38A5" w14:paraId="2F7D2FD2" w14:textId="77777777" w:rsidTr="00371567">
        <w:tc>
          <w:tcPr>
            <w:tcW w:w="2194" w:type="pct"/>
          </w:tcPr>
          <w:p w14:paraId="53F51979" w14:textId="643F6F17" w:rsidR="0020329E" w:rsidRPr="005F38A5" w:rsidRDefault="0020329E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7" w:type="pct"/>
            <w:shd w:val="clear" w:color="auto" w:fill="auto"/>
          </w:tcPr>
          <w:p w14:paraId="7CDF154A" w14:textId="114F9442" w:rsidR="0020329E" w:rsidRPr="005F38A5" w:rsidRDefault="006D19BB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39" w:type="pct"/>
          </w:tcPr>
          <w:p w14:paraId="1540AC06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6D142AA2" w14:textId="5851485E" w:rsidR="0020329E" w:rsidRPr="005F38A5" w:rsidRDefault="0020329E" w:rsidP="00F93B6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22" w:type="pct"/>
          </w:tcPr>
          <w:p w14:paraId="39B47B7E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BF26750" w14:textId="53154EC9" w:rsidR="0020329E" w:rsidRPr="005F38A5" w:rsidRDefault="0020329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7D726065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7E8F7F5" w14:textId="262953A3" w:rsidR="0020329E" w:rsidRPr="005F38A5" w:rsidRDefault="0020329E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329E" w:rsidRPr="005F38A5" w14:paraId="438BAC4F" w14:textId="77777777" w:rsidTr="00371567">
        <w:tc>
          <w:tcPr>
            <w:tcW w:w="2194" w:type="pct"/>
          </w:tcPr>
          <w:p w14:paraId="1636D568" w14:textId="19DC44EB" w:rsidR="0020329E" w:rsidRPr="005F38A5" w:rsidRDefault="0020329E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0A5BF9C" w14:textId="7251C3E9" w:rsidR="0020329E" w:rsidRPr="005F38A5" w:rsidRDefault="00561D61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11.86</w:t>
            </w:r>
          </w:p>
        </w:tc>
        <w:tc>
          <w:tcPr>
            <w:tcW w:w="139" w:type="pct"/>
          </w:tcPr>
          <w:p w14:paraId="01B4B2CB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C3BD789" w14:textId="053B58EA" w:rsidR="0020329E" w:rsidRPr="005F38A5" w:rsidRDefault="0020329E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11.51</w:t>
            </w:r>
          </w:p>
        </w:tc>
        <w:tc>
          <w:tcPr>
            <w:tcW w:w="122" w:type="pct"/>
          </w:tcPr>
          <w:p w14:paraId="6EC868AD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964B7BE" w14:textId="737C675B" w:rsidR="0020329E" w:rsidRPr="005F38A5" w:rsidRDefault="0020329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47E9A4CD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9642FD3" w14:textId="1A7A6E22" w:rsidR="0020329E" w:rsidRPr="005F38A5" w:rsidRDefault="0020329E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329E" w:rsidRPr="005F38A5" w14:paraId="1997B15C" w14:textId="77777777" w:rsidTr="00371567">
        <w:tc>
          <w:tcPr>
            <w:tcW w:w="2194" w:type="pct"/>
          </w:tcPr>
          <w:p w14:paraId="732D449D" w14:textId="389BA63E" w:rsidR="0020329E" w:rsidRPr="005F38A5" w:rsidRDefault="0020329E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347F" w14:textId="2E3F1269" w:rsidR="0020329E" w:rsidRPr="005F38A5" w:rsidRDefault="00561D61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12.07</w:t>
            </w:r>
          </w:p>
        </w:tc>
        <w:tc>
          <w:tcPr>
            <w:tcW w:w="139" w:type="pct"/>
          </w:tcPr>
          <w:p w14:paraId="7820B08B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21BE7B" w14:textId="25AEB7E5" w:rsidR="0020329E" w:rsidRPr="005F38A5" w:rsidRDefault="0020329E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  <w:tc>
          <w:tcPr>
            <w:tcW w:w="122" w:type="pct"/>
          </w:tcPr>
          <w:p w14:paraId="3E95436F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F48CF7D" w14:textId="0696154F" w:rsidR="0020329E" w:rsidRPr="005F38A5" w:rsidRDefault="0020329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274CEA45" w14:textId="77777777" w:rsidR="0020329E" w:rsidRPr="005F38A5" w:rsidRDefault="0020329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CC41648" w14:textId="433B807F" w:rsidR="0020329E" w:rsidRPr="005F38A5" w:rsidRDefault="0020329E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7B4AAC" w:rsidRPr="005F38A5" w14:paraId="44EBC8ED" w14:textId="77777777" w:rsidTr="00371567">
        <w:tc>
          <w:tcPr>
            <w:tcW w:w="2194" w:type="pct"/>
          </w:tcPr>
          <w:p w14:paraId="43E040E7" w14:textId="74686DF8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7" w:type="pct"/>
          </w:tcPr>
          <w:p w14:paraId="0D26A6C0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1ED7DC82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7" w:type="pct"/>
          </w:tcPr>
          <w:p w14:paraId="5A332903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pct"/>
          </w:tcPr>
          <w:p w14:paraId="77B9445C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5" w:type="pct"/>
          </w:tcPr>
          <w:p w14:paraId="19806952" w14:textId="77777777" w:rsidR="007B4AAC" w:rsidRPr="005F38A5" w:rsidRDefault="007B4AAC" w:rsidP="00F93B6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" w:type="pct"/>
            <w:gridSpan w:val="2"/>
          </w:tcPr>
          <w:p w14:paraId="6E5537D7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6" w:type="pct"/>
          </w:tcPr>
          <w:p w14:paraId="564C3721" w14:textId="77777777" w:rsidR="007B4AAC" w:rsidRPr="005F38A5" w:rsidRDefault="007B4AAC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4AAC" w:rsidRPr="005F38A5" w14:paraId="61AB85CB" w14:textId="77777777" w:rsidTr="00371567">
        <w:tc>
          <w:tcPr>
            <w:tcW w:w="2194" w:type="pct"/>
          </w:tcPr>
          <w:p w14:paraId="22D5432F" w14:textId="654FB2CF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7" w:type="pct"/>
          </w:tcPr>
          <w:p w14:paraId="6A7F219C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2A395F13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760129FA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25B44000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F08144C" w14:textId="77777777" w:rsidR="007B4AAC" w:rsidRPr="005F38A5" w:rsidRDefault="007B4AAC" w:rsidP="00F93B6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43FF6859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852F5C6" w14:textId="77777777" w:rsidR="007B4AAC" w:rsidRPr="005F38A5" w:rsidRDefault="007B4AAC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4AAC" w:rsidRPr="005F38A5" w14:paraId="1D72A781" w14:textId="77777777" w:rsidTr="00371567">
        <w:tc>
          <w:tcPr>
            <w:tcW w:w="2194" w:type="pct"/>
          </w:tcPr>
          <w:p w14:paraId="24880111" w14:textId="77777777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109DC245" w14:textId="2E94C564" w:rsidR="007B4AAC" w:rsidRPr="005F38A5" w:rsidRDefault="00561D61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23.06</w:t>
            </w:r>
          </w:p>
        </w:tc>
        <w:tc>
          <w:tcPr>
            <w:tcW w:w="139" w:type="pct"/>
          </w:tcPr>
          <w:p w14:paraId="0F32836C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FE87C1C" w14:textId="13BF41EA" w:rsidR="007B4AAC" w:rsidRPr="005F38A5" w:rsidRDefault="007B4AAC" w:rsidP="00F93B6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25.44</w:t>
            </w:r>
          </w:p>
        </w:tc>
        <w:tc>
          <w:tcPr>
            <w:tcW w:w="122" w:type="pct"/>
          </w:tcPr>
          <w:p w14:paraId="34EE08A7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2ACEB746" w14:textId="02E4AE38" w:rsidR="007B4AAC" w:rsidRPr="005F38A5" w:rsidRDefault="00C404C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5759D2A4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2BF2D218" w14:textId="65D2431B" w:rsidR="007B4AAC" w:rsidRPr="005F38A5" w:rsidRDefault="007B4AAC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3912EF" w:rsidRPr="005F38A5" w14:paraId="16A4F1F0" w14:textId="77777777" w:rsidTr="00371567">
        <w:tc>
          <w:tcPr>
            <w:tcW w:w="2194" w:type="pct"/>
          </w:tcPr>
          <w:p w14:paraId="0593F2D7" w14:textId="50194235" w:rsidR="003912EF" w:rsidRPr="005F38A5" w:rsidRDefault="003912EF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17D7CC85" w14:textId="77777777" w:rsidR="003912EF" w:rsidRPr="005F38A5" w:rsidRDefault="003912EF" w:rsidP="00F93B64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CCDB673" w14:textId="77777777" w:rsidR="003912EF" w:rsidRPr="005F38A5" w:rsidRDefault="003912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DD3318" w14:textId="77777777" w:rsidR="003912EF" w:rsidRPr="005F38A5" w:rsidRDefault="003912EF" w:rsidP="00F93B64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62FDE6F9" w14:textId="77777777" w:rsidR="003912EF" w:rsidRPr="005F38A5" w:rsidRDefault="003912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92D4B2" w14:textId="77777777" w:rsidR="003912EF" w:rsidRPr="005F38A5" w:rsidRDefault="003912EF" w:rsidP="00F93B64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38F67C44" w14:textId="77777777" w:rsidR="003912EF" w:rsidRPr="005F38A5" w:rsidRDefault="003912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30A211B" w14:textId="77777777" w:rsidR="003912EF" w:rsidRPr="005F38A5" w:rsidRDefault="003912EF" w:rsidP="00F93B6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63EF" w:rsidRPr="005F38A5" w14:paraId="0AE66716" w14:textId="77777777" w:rsidTr="00371567">
        <w:tc>
          <w:tcPr>
            <w:tcW w:w="2194" w:type="pct"/>
          </w:tcPr>
          <w:p w14:paraId="43C653F8" w14:textId="53AA0780" w:rsidR="00EB63EF" w:rsidRPr="005F38A5" w:rsidRDefault="00EB63EF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7" w:type="pct"/>
          </w:tcPr>
          <w:p w14:paraId="2A901F2C" w14:textId="458C04E8" w:rsidR="00EB63EF" w:rsidRPr="005F38A5" w:rsidRDefault="00EB63EF" w:rsidP="00F93B6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9" w:type="pct"/>
          </w:tcPr>
          <w:p w14:paraId="760898CC" w14:textId="77777777" w:rsidR="00EB63EF" w:rsidRPr="005F38A5" w:rsidRDefault="00EB63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42DAC4B1" w14:textId="3F777CFC" w:rsidR="00EB63EF" w:rsidRPr="005F38A5" w:rsidRDefault="00EB63EF" w:rsidP="00F93B64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5DB89A6F" w14:textId="77777777" w:rsidR="00EB63EF" w:rsidRPr="005F38A5" w:rsidRDefault="00EB63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E096FE4" w14:textId="30CA71A6" w:rsidR="00EB63EF" w:rsidRPr="005F38A5" w:rsidRDefault="00EB63EF" w:rsidP="00F93B64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50" w:type="pct"/>
            <w:gridSpan w:val="2"/>
          </w:tcPr>
          <w:p w14:paraId="1B162FF5" w14:textId="77777777" w:rsidR="00EB63EF" w:rsidRPr="005F38A5" w:rsidRDefault="00EB63E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3A9156" w14:textId="66029381" w:rsidR="00EB63EF" w:rsidRPr="005F38A5" w:rsidRDefault="00EB63EF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B4AAC" w:rsidRPr="005F38A5" w14:paraId="62FCEF83" w14:textId="77777777" w:rsidTr="00371567">
        <w:tc>
          <w:tcPr>
            <w:tcW w:w="2194" w:type="pct"/>
          </w:tcPr>
          <w:p w14:paraId="26FD0056" w14:textId="3523DCEF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C404CE" w:rsidRPr="005F38A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5302A03C" w14:textId="27A524A1" w:rsidR="007B4AAC" w:rsidRPr="005F38A5" w:rsidRDefault="00EB63EF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26C9F218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2C594375" w14:textId="11456B65" w:rsidR="007B4AAC" w:rsidRPr="005F38A5" w:rsidRDefault="007B4AAC" w:rsidP="00F93B64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77DB6F1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CE03AC8" w14:textId="1000410C" w:rsidR="007B4AAC" w:rsidRPr="005F38A5" w:rsidRDefault="00C404CE" w:rsidP="00F93B64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21.35</w:t>
            </w:r>
          </w:p>
        </w:tc>
        <w:tc>
          <w:tcPr>
            <w:tcW w:w="150" w:type="pct"/>
            <w:gridSpan w:val="2"/>
          </w:tcPr>
          <w:p w14:paraId="313BCE9E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E725392" w14:textId="3CE84D97" w:rsidR="007B4AAC" w:rsidRPr="005F38A5" w:rsidRDefault="007B4AAC" w:rsidP="00F93B6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166.80</w:t>
            </w:r>
          </w:p>
        </w:tc>
      </w:tr>
      <w:tr w:rsidR="007B4AAC" w:rsidRPr="005F38A5" w14:paraId="5D7C4806" w14:textId="77777777" w:rsidTr="00371567">
        <w:tc>
          <w:tcPr>
            <w:tcW w:w="2194" w:type="pct"/>
          </w:tcPr>
          <w:p w14:paraId="496E1B19" w14:textId="77777777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0125C02" w14:textId="08F25F27" w:rsidR="007B4AAC" w:rsidRPr="005F38A5" w:rsidRDefault="00EB63EF" w:rsidP="00F93B6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3.20</w:t>
            </w:r>
          </w:p>
        </w:tc>
        <w:tc>
          <w:tcPr>
            <w:tcW w:w="139" w:type="pct"/>
          </w:tcPr>
          <w:p w14:paraId="7B608EF7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2599C8E" w14:textId="3E5C574A" w:rsidR="007B4AAC" w:rsidRPr="005F38A5" w:rsidRDefault="007B4AAC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2.56</w:t>
            </w:r>
          </w:p>
        </w:tc>
        <w:tc>
          <w:tcPr>
            <w:tcW w:w="122" w:type="pct"/>
          </w:tcPr>
          <w:p w14:paraId="02D7D320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CCB1671" w14:textId="26AA7AF6" w:rsidR="007B4AAC" w:rsidRPr="005F38A5" w:rsidRDefault="00C404CE" w:rsidP="00F93B64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0.5</w:t>
            </w:r>
            <w:r w:rsidR="008341F1" w:rsidRPr="005F38A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0" w:type="pct"/>
            <w:gridSpan w:val="2"/>
          </w:tcPr>
          <w:p w14:paraId="0628C027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4604D24" w14:textId="0335F064" w:rsidR="007B4AAC" w:rsidRPr="005F38A5" w:rsidRDefault="007B4AAC" w:rsidP="00F93B6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7B4AAC" w:rsidRPr="005F38A5" w14:paraId="603734E9" w14:textId="77777777" w:rsidTr="00371567">
        <w:tc>
          <w:tcPr>
            <w:tcW w:w="2194" w:type="pct"/>
          </w:tcPr>
          <w:p w14:paraId="03E4083E" w14:textId="77777777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E1CE1E0" w14:textId="338E09FC" w:rsidR="007B4AAC" w:rsidRPr="005F38A5" w:rsidRDefault="00EB63EF" w:rsidP="00F93B6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3.21</w:t>
            </w:r>
          </w:p>
        </w:tc>
        <w:tc>
          <w:tcPr>
            <w:tcW w:w="139" w:type="pct"/>
          </w:tcPr>
          <w:p w14:paraId="151246CA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93262E2" w14:textId="09F16402" w:rsidR="007B4AAC" w:rsidRPr="005F38A5" w:rsidRDefault="007B4AAC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2.56</w:t>
            </w:r>
          </w:p>
        </w:tc>
        <w:tc>
          <w:tcPr>
            <w:tcW w:w="122" w:type="pct"/>
          </w:tcPr>
          <w:p w14:paraId="1D087E73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9E7CF7A" w14:textId="618B4B0E" w:rsidR="007B4AAC" w:rsidRPr="005F38A5" w:rsidRDefault="00C404CE" w:rsidP="00F93B64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21.8</w:t>
            </w:r>
            <w:r w:rsidR="008341F1"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0" w:type="pct"/>
            <w:gridSpan w:val="2"/>
          </w:tcPr>
          <w:p w14:paraId="7D0F6305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2569FA4" w14:textId="755C4EED" w:rsidR="007B4AAC" w:rsidRPr="005F38A5" w:rsidRDefault="007B4AAC" w:rsidP="00F93B6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166.89</w:t>
            </w:r>
          </w:p>
        </w:tc>
      </w:tr>
      <w:tr w:rsidR="00037CCF" w:rsidRPr="005F38A5" w14:paraId="616A09C1" w14:textId="77777777" w:rsidTr="00371567">
        <w:tc>
          <w:tcPr>
            <w:tcW w:w="2194" w:type="pct"/>
          </w:tcPr>
          <w:p w14:paraId="4C02DFE2" w14:textId="77777777" w:rsidR="00037CCF" w:rsidRPr="005F38A5" w:rsidRDefault="00037CCF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553C13D" w14:textId="77777777" w:rsidR="00037CCF" w:rsidRPr="005F38A5" w:rsidRDefault="00037CCF" w:rsidP="00F93B6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928F65D" w14:textId="77777777" w:rsidR="00037CCF" w:rsidRPr="005F38A5" w:rsidRDefault="00037CC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37FFFE9" w14:textId="77777777" w:rsidR="00037CCF" w:rsidRPr="005F38A5" w:rsidRDefault="00037CCF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2" w:type="pct"/>
          </w:tcPr>
          <w:p w14:paraId="70897B56" w14:textId="77777777" w:rsidR="00037CCF" w:rsidRPr="005F38A5" w:rsidRDefault="00037CC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54D8F72" w14:textId="77777777" w:rsidR="00037CCF" w:rsidRPr="005F38A5" w:rsidRDefault="00037CCF" w:rsidP="00F93B64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  <w:gridSpan w:val="2"/>
          </w:tcPr>
          <w:p w14:paraId="6B84F655" w14:textId="77777777" w:rsidR="00037CCF" w:rsidRPr="005F38A5" w:rsidRDefault="00037CCF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6EB06A0" w14:textId="77777777" w:rsidR="00037CCF" w:rsidRPr="005F38A5" w:rsidRDefault="00037CCF" w:rsidP="00F93B64">
            <w:pPr>
              <w:pStyle w:val="BodyText"/>
              <w:tabs>
                <w:tab w:val="decimal" w:pos="770"/>
              </w:tabs>
              <w:spacing w:after="0" w:line="240" w:lineRule="auto"/>
              <w:ind w:left="-115" w:right="2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B4AAC" w:rsidRPr="005F38A5" w14:paraId="08BBB97B" w14:textId="77777777" w:rsidTr="00371567">
        <w:tc>
          <w:tcPr>
            <w:tcW w:w="2194" w:type="pct"/>
          </w:tcPr>
          <w:p w14:paraId="479F2A59" w14:textId="4F0A1AAA" w:rsidR="007B4AAC" w:rsidRPr="005F38A5" w:rsidRDefault="007B4AAC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7" w:type="pct"/>
            <w:shd w:val="clear" w:color="auto" w:fill="auto"/>
          </w:tcPr>
          <w:p w14:paraId="40286ECD" w14:textId="77777777" w:rsidR="007B4AAC" w:rsidRPr="005F38A5" w:rsidRDefault="007B4AAC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A2F7979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3A541057" w14:textId="77777777" w:rsidR="007B4AAC" w:rsidRPr="005F38A5" w:rsidRDefault="007B4AAC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4603BD56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8835D05" w14:textId="77777777" w:rsidR="007B4AAC" w:rsidRPr="005F38A5" w:rsidRDefault="007B4AAC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029434F4" w14:textId="77777777" w:rsidR="007B4AAC" w:rsidRPr="005F38A5" w:rsidRDefault="007B4AAC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AC02798" w14:textId="77777777" w:rsidR="007B4AAC" w:rsidRPr="005F38A5" w:rsidRDefault="007B4AAC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65C55" w:rsidRPr="005F38A5" w14:paraId="40AF5954" w14:textId="77777777" w:rsidTr="00371567">
        <w:tc>
          <w:tcPr>
            <w:tcW w:w="2194" w:type="pct"/>
          </w:tcPr>
          <w:p w14:paraId="24C76431" w14:textId="05C05E8B" w:rsidR="00165C55" w:rsidRPr="005F38A5" w:rsidRDefault="00165C55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105B5F15" w14:textId="59CDE920" w:rsidR="00165C55" w:rsidRPr="005F38A5" w:rsidRDefault="007736D8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1C5B6CD1" w14:textId="77777777" w:rsidR="00165C55" w:rsidRPr="005F38A5" w:rsidRDefault="00165C5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A6A4CA3" w14:textId="13BCD1C4" w:rsidR="00165C55" w:rsidRPr="005F38A5" w:rsidRDefault="00165C55" w:rsidP="00F93B64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5B0B0AB1" w14:textId="77777777" w:rsidR="00165C55" w:rsidRPr="005F38A5" w:rsidRDefault="00165C5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51A5FD58" w14:textId="6CADE0B4" w:rsidR="00165C55" w:rsidRPr="005F38A5" w:rsidRDefault="008F7F5C" w:rsidP="00F93B64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8,158.30</w:t>
            </w:r>
          </w:p>
        </w:tc>
        <w:tc>
          <w:tcPr>
            <w:tcW w:w="150" w:type="pct"/>
            <w:gridSpan w:val="2"/>
          </w:tcPr>
          <w:p w14:paraId="67F4F906" w14:textId="77777777" w:rsidR="00165C55" w:rsidRPr="005F38A5" w:rsidRDefault="00165C5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C025623" w14:textId="1FA027C3" w:rsidR="00165C55" w:rsidRPr="005F38A5" w:rsidRDefault="00165C55" w:rsidP="00F93B6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8,285.32</w:t>
            </w:r>
          </w:p>
        </w:tc>
      </w:tr>
      <w:tr w:rsidR="00FA0018" w:rsidRPr="005F38A5" w14:paraId="0D938B05" w14:textId="77777777" w:rsidTr="00371567">
        <w:tc>
          <w:tcPr>
            <w:tcW w:w="2194" w:type="pct"/>
          </w:tcPr>
          <w:p w14:paraId="6F213903" w14:textId="41E589F7" w:rsidR="003912EF" w:rsidRPr="005F38A5" w:rsidRDefault="003912EF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68951F13" w14:textId="77777777" w:rsidR="00FA0018" w:rsidRPr="005F38A5" w:rsidRDefault="00FA0018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3BD606D3" w14:textId="77777777" w:rsidR="00FA0018" w:rsidRPr="005F38A5" w:rsidRDefault="00FA001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1CD0AE36" w14:textId="77777777" w:rsidR="00FA0018" w:rsidRPr="005F38A5" w:rsidRDefault="00FA0018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2" w:type="pct"/>
          </w:tcPr>
          <w:p w14:paraId="0CB81421" w14:textId="77777777" w:rsidR="00FA0018" w:rsidRPr="005F38A5" w:rsidRDefault="00FA001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CE8E68C" w14:textId="77777777" w:rsidR="00FA0018" w:rsidRPr="005F38A5" w:rsidRDefault="00FA0018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  <w:gridSpan w:val="2"/>
          </w:tcPr>
          <w:p w14:paraId="5DE130F2" w14:textId="77777777" w:rsidR="00FA0018" w:rsidRPr="005F38A5" w:rsidRDefault="00FA001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31F9493" w14:textId="77777777" w:rsidR="00FA0018" w:rsidRPr="005F38A5" w:rsidRDefault="00FA0018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7CCF" w:rsidRPr="005F38A5" w14:paraId="6F16A448" w14:textId="77777777" w:rsidTr="00371567">
        <w:tc>
          <w:tcPr>
            <w:tcW w:w="2194" w:type="pct"/>
          </w:tcPr>
          <w:p w14:paraId="054C2FF6" w14:textId="0F933F37" w:rsidR="00037CCF" w:rsidRPr="005F38A5" w:rsidRDefault="00037CCF" w:rsidP="00F93B6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607" w:type="pct"/>
          </w:tcPr>
          <w:p w14:paraId="56D8B24E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523D2E2E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0217E5E" w14:textId="77777777" w:rsidR="00037CCF" w:rsidRPr="005F38A5" w:rsidRDefault="00037CCF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6FF9A5F3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605842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626B4EB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35F76627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CF" w:rsidRPr="005F38A5" w14:paraId="78BCE2C7" w14:textId="77777777" w:rsidTr="00371567">
        <w:tc>
          <w:tcPr>
            <w:tcW w:w="2194" w:type="pct"/>
          </w:tcPr>
          <w:p w14:paraId="508D697B" w14:textId="1EECDFC6" w:rsidR="00037CCF" w:rsidRPr="005F38A5" w:rsidRDefault="00037CCF" w:rsidP="00F93B6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607" w:type="pct"/>
          </w:tcPr>
          <w:p w14:paraId="5C14655B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15812D73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7B96301" w14:textId="77777777" w:rsidR="00037CCF" w:rsidRPr="005F38A5" w:rsidRDefault="00037CCF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3E17E91E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656EFE0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03D4542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0996C980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CF" w:rsidRPr="005F38A5" w14:paraId="5AFE4250" w14:textId="77777777" w:rsidTr="00371567">
        <w:tc>
          <w:tcPr>
            <w:tcW w:w="2194" w:type="pct"/>
          </w:tcPr>
          <w:p w14:paraId="784A9C00" w14:textId="4E75333A" w:rsidR="00037CCF" w:rsidRPr="005F38A5" w:rsidRDefault="00037CCF" w:rsidP="00F93B6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614FB172" w14:textId="1FE355CA" w:rsidR="00037CCF" w:rsidRPr="005F38A5" w:rsidRDefault="007875D4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49574F96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594F9EC" w14:textId="2F72F675" w:rsidR="00037CCF" w:rsidRPr="005F38A5" w:rsidRDefault="00037CCF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22" w:type="pct"/>
            <w:shd w:val="clear" w:color="auto" w:fill="auto"/>
          </w:tcPr>
          <w:p w14:paraId="2F4490B4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7470052E" w14:textId="5C818465" w:rsidR="00037CCF" w:rsidRPr="005F38A5" w:rsidRDefault="007736D8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883B3F8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9BE71E" w14:textId="6865B879" w:rsidR="00037CCF" w:rsidRPr="005F38A5" w:rsidRDefault="00037CCF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55A85" w:rsidRPr="005F38A5" w14:paraId="225359AF" w14:textId="77777777" w:rsidTr="00E55A85">
        <w:tc>
          <w:tcPr>
            <w:tcW w:w="2194" w:type="pct"/>
          </w:tcPr>
          <w:p w14:paraId="2B6FAD7B" w14:textId="77777777" w:rsidR="00E55A85" w:rsidRPr="005F38A5" w:rsidRDefault="00E55A85" w:rsidP="00F93B64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765F15C2" w14:textId="77777777" w:rsidR="00E55A85" w:rsidRPr="005F38A5" w:rsidRDefault="00E55A85" w:rsidP="00F93B64">
            <w:pPr>
              <w:pStyle w:val="BodyText"/>
              <w:tabs>
                <w:tab w:val="decimal" w:pos="61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38D297A8" w14:textId="77777777" w:rsidR="00E55A85" w:rsidRPr="005F38A5" w:rsidRDefault="00E55A85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  <w:shd w:val="clear" w:color="auto" w:fill="auto"/>
          </w:tcPr>
          <w:p w14:paraId="0210DC54" w14:textId="77777777" w:rsidR="00E55A85" w:rsidRPr="005F38A5" w:rsidRDefault="00E55A85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2" w:type="pct"/>
            <w:shd w:val="clear" w:color="auto" w:fill="auto"/>
          </w:tcPr>
          <w:p w14:paraId="5BE14341" w14:textId="77777777" w:rsidR="00E55A85" w:rsidRPr="005F38A5" w:rsidRDefault="00E55A85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6BDDEC0E" w14:textId="77777777" w:rsidR="00E55A85" w:rsidRPr="005F38A5" w:rsidRDefault="00E55A85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3BB5C4F4" w14:textId="77777777" w:rsidR="00E55A85" w:rsidRPr="005F38A5" w:rsidRDefault="00E55A85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751A5D3" w14:textId="77777777" w:rsidR="00E55A85" w:rsidRPr="005F38A5" w:rsidRDefault="00E55A85" w:rsidP="00F93B64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7CCF" w:rsidRPr="005F38A5" w14:paraId="035E92CE" w14:textId="77777777" w:rsidTr="00371567">
        <w:tc>
          <w:tcPr>
            <w:tcW w:w="2194" w:type="pct"/>
          </w:tcPr>
          <w:p w14:paraId="1B34A478" w14:textId="78B33829" w:rsidR="00037CCF" w:rsidRPr="005F38A5" w:rsidRDefault="00037CCF" w:rsidP="00F93B64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607" w:type="pct"/>
          </w:tcPr>
          <w:p w14:paraId="4D963D73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17C044EA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shd w:val="clear" w:color="auto" w:fill="auto"/>
          </w:tcPr>
          <w:p w14:paraId="46207A35" w14:textId="77777777" w:rsidR="00037CCF" w:rsidRPr="005F38A5" w:rsidRDefault="00037CCF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" w:type="pct"/>
            <w:shd w:val="clear" w:color="auto" w:fill="auto"/>
          </w:tcPr>
          <w:p w14:paraId="66FD1BBE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shd w:val="clear" w:color="auto" w:fill="auto"/>
          </w:tcPr>
          <w:p w14:paraId="171E35B9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14:paraId="7CFFAAAF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7743E96B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7CCF" w:rsidRPr="005F38A5" w14:paraId="36C1385B" w14:textId="77777777" w:rsidTr="00371567">
        <w:tc>
          <w:tcPr>
            <w:tcW w:w="2194" w:type="pct"/>
          </w:tcPr>
          <w:p w14:paraId="000C2CF6" w14:textId="1FBBB637" w:rsidR="00037CCF" w:rsidRPr="005F38A5" w:rsidRDefault="00037CCF" w:rsidP="00F93B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607" w:type="pct"/>
          </w:tcPr>
          <w:p w14:paraId="6E258100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2FD2E094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shd w:val="clear" w:color="auto" w:fill="auto"/>
          </w:tcPr>
          <w:p w14:paraId="47FE4D88" w14:textId="77777777" w:rsidR="00037CCF" w:rsidRPr="005F38A5" w:rsidRDefault="00037CCF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" w:type="pct"/>
            <w:shd w:val="clear" w:color="auto" w:fill="auto"/>
          </w:tcPr>
          <w:p w14:paraId="01F123FD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shd w:val="clear" w:color="auto" w:fill="auto"/>
          </w:tcPr>
          <w:p w14:paraId="1AFE62A0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14:paraId="2C1A5312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08F193D6" w14:textId="77777777" w:rsidR="00037CCF" w:rsidRPr="005F38A5" w:rsidRDefault="00037CCF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7CCF" w:rsidRPr="005F38A5" w14:paraId="2B2F6D4C" w14:textId="77777777" w:rsidTr="00371567">
        <w:tc>
          <w:tcPr>
            <w:tcW w:w="2194" w:type="pct"/>
          </w:tcPr>
          <w:p w14:paraId="60C5989B" w14:textId="177BC3CB" w:rsidR="00037CCF" w:rsidRPr="005F38A5" w:rsidRDefault="00037CCF" w:rsidP="00F93B6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77C542B" w14:textId="4C17A7CB" w:rsidR="00037CCF" w:rsidRPr="005F38A5" w:rsidRDefault="007C6317" w:rsidP="004A3B6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6.67</w:t>
            </w:r>
          </w:p>
        </w:tc>
        <w:tc>
          <w:tcPr>
            <w:tcW w:w="139" w:type="pct"/>
          </w:tcPr>
          <w:p w14:paraId="17B5B1A4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06CA703" w14:textId="44034744" w:rsidR="00037CCF" w:rsidRPr="005F38A5" w:rsidRDefault="007C6317" w:rsidP="004A3B6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</w:t>
            </w:r>
            <w:r w:rsidR="00037CCF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14:paraId="534FEE0A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3C6BC834" w14:textId="6E520B1F" w:rsidR="00037CCF" w:rsidRPr="005F38A5" w:rsidRDefault="007736D8" w:rsidP="004A3B69">
            <w:pPr>
              <w:pStyle w:val="BodyText"/>
              <w:tabs>
                <w:tab w:val="decimal" w:pos="59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  <w:shd w:val="clear" w:color="auto" w:fill="auto"/>
          </w:tcPr>
          <w:p w14:paraId="0DEC532D" w14:textId="77777777" w:rsidR="00037CCF" w:rsidRPr="005F38A5" w:rsidRDefault="00037CCF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3FA87C" w14:textId="0AD168E0" w:rsidR="00037CCF" w:rsidRPr="005F38A5" w:rsidRDefault="00037CCF" w:rsidP="004A3B6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</w:tbl>
    <w:p w14:paraId="7DD0833E" w14:textId="77777777" w:rsidR="00037CCF" w:rsidRPr="005F38A5" w:rsidRDefault="00037CCF" w:rsidP="00F93B64">
      <w:pPr>
        <w:rPr>
          <w:rFonts w:ascii="Angsana New" w:hAnsi="Angsana New"/>
          <w:sz w:val="22"/>
          <w:szCs w:val="22"/>
        </w:rPr>
      </w:pPr>
    </w:p>
    <w:tbl>
      <w:tblPr>
        <w:tblW w:w="963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72"/>
        <w:gridCol w:w="1081"/>
        <w:gridCol w:w="272"/>
        <w:gridCol w:w="1168"/>
        <w:gridCol w:w="272"/>
        <w:gridCol w:w="1168"/>
      </w:tblGrid>
      <w:tr w:rsidR="001D65D3" w:rsidRPr="005F38A5" w14:paraId="298AFF30" w14:textId="77777777" w:rsidTr="00B3303B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74AECE15" w14:textId="6FBB4D20" w:rsidR="001D65D3" w:rsidRPr="005F38A5" w:rsidRDefault="00362FDB" w:rsidP="00F93B6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="001D65D3"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pct"/>
            <w:gridSpan w:val="3"/>
          </w:tcPr>
          <w:p w14:paraId="7125008D" w14:textId="77777777" w:rsidR="001D65D3" w:rsidRPr="005F38A5" w:rsidRDefault="001D65D3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393040E" w14:textId="77777777" w:rsidR="001D65D3" w:rsidRPr="005F38A5" w:rsidRDefault="001D65D3" w:rsidP="00F93B64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2A0F570B" w14:textId="77777777" w:rsidR="001D65D3" w:rsidRPr="005F38A5" w:rsidRDefault="001D65D3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FA8" w:rsidRPr="005F38A5" w14:paraId="4CD9C3BE" w14:textId="77777777" w:rsidTr="00B3303B">
        <w:trPr>
          <w:tblHeader/>
        </w:trPr>
        <w:tc>
          <w:tcPr>
            <w:tcW w:w="2196" w:type="pct"/>
            <w:vAlign w:val="bottom"/>
          </w:tcPr>
          <w:p w14:paraId="546CA522" w14:textId="379A24E6" w:rsidR="000C4FA8" w:rsidRPr="005F38A5" w:rsidRDefault="000C4FA8" w:rsidP="00F93B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pct"/>
          </w:tcPr>
          <w:p w14:paraId="6707FB3E" w14:textId="17388936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pct"/>
          </w:tcPr>
          <w:p w14:paraId="383E56F6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A9AE240" w14:textId="3A8D34C2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32E684A5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07B8E26" w14:textId="2AE0F46B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pct"/>
          </w:tcPr>
          <w:p w14:paraId="2F092A56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DA9F99D" w14:textId="03B48251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C4FA8" w:rsidRPr="005F38A5" w14:paraId="2F0197E8" w14:textId="77777777" w:rsidTr="00B3303B">
        <w:trPr>
          <w:tblHeader/>
        </w:trPr>
        <w:tc>
          <w:tcPr>
            <w:tcW w:w="2196" w:type="pct"/>
          </w:tcPr>
          <w:p w14:paraId="59372358" w14:textId="77777777" w:rsidR="000C4FA8" w:rsidRPr="005F38A5" w:rsidRDefault="000C4FA8" w:rsidP="00F93B64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3353C036" w14:textId="77777777" w:rsidR="000C4FA8" w:rsidRPr="005F38A5" w:rsidRDefault="000C4FA8" w:rsidP="00F93B64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4FA8" w:rsidRPr="005F38A5" w14:paraId="3E390DD0" w14:textId="77777777" w:rsidTr="00B3303B">
        <w:tc>
          <w:tcPr>
            <w:tcW w:w="2196" w:type="pct"/>
          </w:tcPr>
          <w:p w14:paraId="504E9789" w14:textId="0103C0E4" w:rsidR="000C4FA8" w:rsidRPr="005F38A5" w:rsidRDefault="000C4FA8" w:rsidP="00F93B64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</w:tcPr>
          <w:p w14:paraId="721840A7" w14:textId="0FE846BC" w:rsidR="000C4FA8" w:rsidRPr="005F38A5" w:rsidRDefault="00947F49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775375D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6D9A574" w14:textId="33026145" w:rsidR="000C4FA8" w:rsidRPr="005F38A5" w:rsidRDefault="000C4FA8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1" w:type="pct"/>
          </w:tcPr>
          <w:p w14:paraId="76AD3598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DEDFBFB" w14:textId="4120CB7D" w:rsidR="000C4FA8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DE8BE73" w14:textId="77777777" w:rsidR="000C4FA8" w:rsidRPr="005F38A5" w:rsidRDefault="000C4FA8" w:rsidP="00F93B64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4DF1BC4" w14:textId="23BF9826" w:rsidR="000C4FA8" w:rsidRPr="005F38A5" w:rsidRDefault="000C4FA8" w:rsidP="00F93B6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</w:tr>
    </w:tbl>
    <w:p w14:paraId="6515CBBA" w14:textId="77777777" w:rsidR="00B3303B" w:rsidRPr="005F38A5" w:rsidRDefault="00B3303B" w:rsidP="00F93B6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170"/>
        <w:gridCol w:w="272"/>
        <w:gridCol w:w="1081"/>
        <w:gridCol w:w="10"/>
        <w:gridCol w:w="262"/>
        <w:gridCol w:w="1168"/>
        <w:gridCol w:w="272"/>
        <w:gridCol w:w="17"/>
        <w:gridCol w:w="1155"/>
      </w:tblGrid>
      <w:tr w:rsidR="00927472" w:rsidRPr="005F38A5" w14:paraId="77FC5F2F" w14:textId="77777777" w:rsidTr="00371567">
        <w:trPr>
          <w:tblHeader/>
        </w:trPr>
        <w:tc>
          <w:tcPr>
            <w:tcW w:w="2195" w:type="pct"/>
            <w:vAlign w:val="bottom"/>
          </w:tcPr>
          <w:p w14:paraId="6B737F1B" w14:textId="19BC26E5" w:rsidR="00927472" w:rsidRPr="005F38A5" w:rsidRDefault="00927472" w:rsidP="00F93B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309" w:type="pct"/>
            <w:gridSpan w:val="3"/>
          </w:tcPr>
          <w:p w14:paraId="1BA164E3" w14:textId="4882538E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9A81263" w14:textId="77777777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pct"/>
            <w:gridSpan w:val="4"/>
            <w:shd w:val="clear" w:color="auto" w:fill="auto"/>
          </w:tcPr>
          <w:p w14:paraId="5F0FB0BE" w14:textId="48E69A46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472" w:rsidRPr="005F38A5" w14:paraId="258DE03F" w14:textId="77777777" w:rsidTr="00371567">
        <w:trPr>
          <w:tblHeader/>
        </w:trPr>
        <w:tc>
          <w:tcPr>
            <w:tcW w:w="2195" w:type="pct"/>
            <w:vAlign w:val="bottom"/>
          </w:tcPr>
          <w:p w14:paraId="6A671BEB" w14:textId="77777777" w:rsidR="00927472" w:rsidRPr="005F38A5" w:rsidRDefault="00927472" w:rsidP="00F93B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10A6FDCF" w14:textId="5D1FD324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7163B634" w14:textId="77777777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951D816" w14:textId="28F3FF3F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3DB8CBF" w14:textId="77777777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8B36389" w14:textId="3393CE55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14:paraId="24FE6B31" w14:textId="77777777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F630A45" w14:textId="485F606E" w:rsidR="00927472" w:rsidRPr="005F38A5" w:rsidRDefault="00927472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4FA8" w:rsidRPr="005F38A5" w14:paraId="1A669857" w14:textId="77777777" w:rsidTr="00371567">
        <w:trPr>
          <w:tblHeader/>
        </w:trPr>
        <w:tc>
          <w:tcPr>
            <w:tcW w:w="2195" w:type="pct"/>
            <w:vAlign w:val="bottom"/>
          </w:tcPr>
          <w:p w14:paraId="7E8D2C39" w14:textId="77777777" w:rsidR="000C4FA8" w:rsidRPr="005F38A5" w:rsidRDefault="000C4FA8" w:rsidP="00F93B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center"/>
          </w:tcPr>
          <w:p w14:paraId="08E68484" w14:textId="727429E5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  <w:vAlign w:val="center"/>
          </w:tcPr>
          <w:p w14:paraId="0E766E88" w14:textId="77777777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07B222F" w14:textId="1A913D6E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EDB498E" w14:textId="77777777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DA19663" w14:textId="4F57CBE8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B1350F2" w14:textId="77777777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F152CDA" w14:textId="1DE74836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C4FA8" w:rsidRPr="005F38A5" w14:paraId="4AC89A36" w14:textId="77777777" w:rsidTr="00371567">
        <w:trPr>
          <w:tblHeader/>
        </w:trPr>
        <w:tc>
          <w:tcPr>
            <w:tcW w:w="2195" w:type="pct"/>
            <w:vAlign w:val="bottom"/>
          </w:tcPr>
          <w:p w14:paraId="226CBC81" w14:textId="77777777" w:rsidR="000C4FA8" w:rsidRPr="005F38A5" w:rsidRDefault="000C4FA8" w:rsidP="00F93B6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5" w:type="pct"/>
            <w:gridSpan w:val="9"/>
            <w:vAlign w:val="center"/>
          </w:tcPr>
          <w:p w14:paraId="15C89353" w14:textId="720F87FD" w:rsidR="000C4FA8" w:rsidRPr="005F38A5" w:rsidRDefault="000C4FA8" w:rsidP="00F93B64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C4FA8" w:rsidRPr="005F38A5" w14:paraId="5BA56ACF" w14:textId="77777777" w:rsidTr="00371567">
        <w:tc>
          <w:tcPr>
            <w:tcW w:w="2195" w:type="pct"/>
          </w:tcPr>
          <w:p w14:paraId="7C7BFE6B" w14:textId="77777777" w:rsidR="000C4FA8" w:rsidRPr="005F38A5" w:rsidRDefault="000C4FA8" w:rsidP="00F93B6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3BDC4D6D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93207F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0527011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5A22466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85B504B" w14:textId="77777777" w:rsidR="000C4FA8" w:rsidRPr="005F38A5" w:rsidRDefault="000C4FA8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243505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212F09B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DC5" w:rsidRPr="005F38A5" w14:paraId="674406DA" w14:textId="77777777" w:rsidTr="00371567">
        <w:tc>
          <w:tcPr>
            <w:tcW w:w="2195" w:type="pct"/>
          </w:tcPr>
          <w:p w14:paraId="73FF74D1" w14:textId="77777777" w:rsidR="007A7DC5" w:rsidRPr="005F38A5" w:rsidRDefault="007A7DC5" w:rsidP="00F93B64">
            <w:pPr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2A316C2A" w14:textId="0C88493F" w:rsidR="007A7DC5" w:rsidRPr="005F38A5" w:rsidRDefault="00947F4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1.82</w:t>
            </w:r>
          </w:p>
        </w:tc>
        <w:tc>
          <w:tcPr>
            <w:tcW w:w="141" w:type="pct"/>
          </w:tcPr>
          <w:p w14:paraId="450F5303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7F06610" w14:textId="7A605EFF" w:rsidR="007A7DC5" w:rsidRPr="005F38A5" w:rsidRDefault="007A7DC5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C887B0F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AE5C30A" w14:textId="1DAB6CB5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78599B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3127CA1" w14:textId="77E745B3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DC5" w:rsidRPr="005F38A5" w14:paraId="31B5E32C" w14:textId="77777777" w:rsidTr="00371567">
        <w:tc>
          <w:tcPr>
            <w:tcW w:w="2195" w:type="pct"/>
          </w:tcPr>
          <w:p w14:paraId="37C7B548" w14:textId="77777777" w:rsidR="007A7DC5" w:rsidRPr="005F38A5" w:rsidRDefault="007A7DC5" w:rsidP="00F93B64">
            <w:pPr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3826E11" w14:textId="130B0913" w:rsidR="007A7DC5" w:rsidRPr="005F38A5" w:rsidRDefault="00947F4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1" w:type="pct"/>
          </w:tcPr>
          <w:p w14:paraId="3DC52CA9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04F28DC" w14:textId="720F8A8B" w:rsidR="007A7DC5" w:rsidRPr="005F38A5" w:rsidRDefault="007A7DC5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7DF551E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54761A8B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E658C1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E7D6" w14:textId="40A76EB2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DC5" w:rsidRPr="005F38A5" w14:paraId="48B5C360" w14:textId="77777777" w:rsidTr="00371567">
        <w:tc>
          <w:tcPr>
            <w:tcW w:w="2195" w:type="pct"/>
          </w:tcPr>
          <w:p w14:paraId="29D8CE13" w14:textId="77777777" w:rsidR="007A7DC5" w:rsidRPr="005F38A5" w:rsidRDefault="007A7DC5" w:rsidP="00F93B6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D66867D" w14:textId="186CA5DA" w:rsidR="007A7DC5" w:rsidRPr="005F38A5" w:rsidRDefault="00947F4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1.83</w:t>
            </w:r>
          </w:p>
        </w:tc>
        <w:tc>
          <w:tcPr>
            <w:tcW w:w="141" w:type="pct"/>
          </w:tcPr>
          <w:p w14:paraId="61427693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4DCBC755" w14:textId="754D4D65" w:rsidR="007A7DC5" w:rsidRPr="005F38A5" w:rsidRDefault="007A7DC5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2.87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DAAF13B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1F526BF" w14:textId="51E52894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DC3DB5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383E2B" w14:textId="48DA2939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C4FA8" w:rsidRPr="005F38A5" w14:paraId="251F12E4" w14:textId="77777777" w:rsidTr="00371567">
        <w:tc>
          <w:tcPr>
            <w:tcW w:w="2195" w:type="pct"/>
          </w:tcPr>
          <w:p w14:paraId="001505DB" w14:textId="77777777" w:rsidR="000C4FA8" w:rsidRPr="005F38A5" w:rsidRDefault="000C4FA8" w:rsidP="00F93B6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418E5D14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0D959CCA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0C4FA8" w:rsidRPr="005F38A5" w:rsidRDefault="000C4FA8" w:rsidP="00F93B64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EA78D4C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63BCD72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4FA8" w:rsidRPr="005F38A5" w14:paraId="4CE0D59D" w14:textId="77777777" w:rsidTr="00371567">
        <w:tc>
          <w:tcPr>
            <w:tcW w:w="2195" w:type="pct"/>
          </w:tcPr>
          <w:p w14:paraId="34247531" w14:textId="0CB36FF9" w:rsidR="000C4FA8" w:rsidRPr="005F38A5" w:rsidRDefault="000C4FA8" w:rsidP="00F93B6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75B0B3C3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6ED2D50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3F01814" w14:textId="77777777" w:rsidR="000C4FA8" w:rsidRPr="005F38A5" w:rsidRDefault="000C4FA8" w:rsidP="00F93B64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CD86BB7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5A92B04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5E402A1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745D3F2" w14:textId="77777777" w:rsidR="000C4FA8" w:rsidRPr="005F38A5" w:rsidRDefault="000C4FA8" w:rsidP="00F93B64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A8" w:rsidRPr="005F38A5" w14:paraId="0B7A6989" w14:textId="77777777" w:rsidTr="00371567">
        <w:tc>
          <w:tcPr>
            <w:tcW w:w="2195" w:type="pct"/>
          </w:tcPr>
          <w:p w14:paraId="686FB4AF" w14:textId="77777777" w:rsidR="000C4FA8" w:rsidRPr="005F38A5" w:rsidRDefault="000C4FA8" w:rsidP="00F93B6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07396CF" w14:textId="1B23628E" w:rsidR="000C4FA8" w:rsidRPr="005F38A5" w:rsidRDefault="00947F49" w:rsidP="00F93B6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D6D58FF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36FBE14A" w14:textId="3E3AA651" w:rsidR="000C4FA8" w:rsidRPr="005F38A5" w:rsidRDefault="000C4FA8" w:rsidP="00F93B64">
            <w:pPr>
              <w:tabs>
                <w:tab w:val="decimal" w:pos="52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7FEA5A0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F24F1D8" w14:textId="68F5C7C5" w:rsidR="000C4FA8" w:rsidRPr="005F38A5" w:rsidRDefault="007A7DC5" w:rsidP="00F93B6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4.19</w:t>
            </w:r>
          </w:p>
        </w:tc>
        <w:tc>
          <w:tcPr>
            <w:tcW w:w="141" w:type="pct"/>
            <w:shd w:val="clear" w:color="auto" w:fill="auto"/>
          </w:tcPr>
          <w:p w14:paraId="475EDC16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D2E1222" w14:textId="7AC9C075" w:rsidR="000C4FA8" w:rsidRPr="005F38A5" w:rsidRDefault="000C4FA8" w:rsidP="00F93B6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4.08</w:t>
            </w:r>
          </w:p>
        </w:tc>
      </w:tr>
      <w:tr w:rsidR="00FE6F09" w:rsidRPr="005F38A5" w14:paraId="6271FE9C" w14:textId="77777777" w:rsidTr="00371567">
        <w:tc>
          <w:tcPr>
            <w:tcW w:w="2195" w:type="pct"/>
          </w:tcPr>
          <w:p w14:paraId="3B9BD81A" w14:textId="0F16BC89" w:rsidR="00FE6F09" w:rsidRPr="005F38A5" w:rsidRDefault="00FE6F09" w:rsidP="00F93B6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64BE3961" w14:textId="38AE5D9F" w:rsidR="00FE6F09" w:rsidRPr="005F38A5" w:rsidRDefault="00FE6F0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8.7</w:t>
            </w:r>
            <w:r w:rsidR="008341F1" w:rsidRPr="005F38A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pct"/>
          </w:tcPr>
          <w:p w14:paraId="70AC3991" w14:textId="77777777" w:rsidR="00FE6F09" w:rsidRPr="005F38A5" w:rsidRDefault="00FE6F09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A296F22" w14:textId="764B940E" w:rsidR="00FE6F09" w:rsidRPr="005F38A5" w:rsidRDefault="00FE6F09" w:rsidP="004A3B69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10.10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2991DC7" w14:textId="77777777" w:rsidR="00FE6F09" w:rsidRPr="005F38A5" w:rsidRDefault="00FE6F09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7183E80" w14:textId="4C7BD772" w:rsidR="00FE6F09" w:rsidRPr="005F38A5" w:rsidRDefault="00FE6F09" w:rsidP="00F93B64">
            <w:pPr>
              <w:tabs>
                <w:tab w:val="decimal" w:pos="503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1.31</w:t>
            </w:r>
          </w:p>
        </w:tc>
        <w:tc>
          <w:tcPr>
            <w:tcW w:w="141" w:type="pct"/>
            <w:shd w:val="clear" w:color="auto" w:fill="auto"/>
          </w:tcPr>
          <w:p w14:paraId="48227ADC" w14:textId="77777777" w:rsidR="00FE6F09" w:rsidRPr="005F38A5" w:rsidRDefault="00FE6F09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DD012E6" w14:textId="4604FBB8" w:rsidR="00FE6F09" w:rsidRPr="005F38A5" w:rsidRDefault="00FE6F09" w:rsidP="00F93B6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</w:tr>
      <w:tr w:rsidR="000C4FA8" w:rsidRPr="005F38A5" w14:paraId="05BB2E3A" w14:textId="77777777" w:rsidTr="00371567">
        <w:tc>
          <w:tcPr>
            <w:tcW w:w="2195" w:type="pct"/>
          </w:tcPr>
          <w:p w14:paraId="722F75AC" w14:textId="241CCB62" w:rsidR="000C4FA8" w:rsidRPr="005F38A5" w:rsidRDefault="008341F1" w:rsidP="00F93B6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</w:t>
            </w:r>
            <w:r w:rsidR="000C4FA8" w:rsidRPr="005F38A5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1C23D93" w14:textId="1E5828A1" w:rsidR="000C4FA8" w:rsidRPr="005F38A5" w:rsidRDefault="00FE6F0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</w:tcPr>
          <w:p w14:paraId="33C0EE12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0B79EED3" w14:textId="3878A00C" w:rsidR="000C4FA8" w:rsidRPr="005F38A5" w:rsidRDefault="00FE6F0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FCBD6AA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15D571BA" w:rsidR="000C4FA8" w:rsidRPr="005F38A5" w:rsidRDefault="00FE6F09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904A94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9B394" w14:textId="69950B0A" w:rsidR="000C4FA8" w:rsidRPr="005F38A5" w:rsidRDefault="00FE6F09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4FA8" w:rsidRPr="005F38A5" w14:paraId="3A714F4A" w14:textId="77777777" w:rsidTr="00371567">
        <w:tc>
          <w:tcPr>
            <w:tcW w:w="2195" w:type="pct"/>
          </w:tcPr>
          <w:p w14:paraId="78E92B67" w14:textId="77777777" w:rsidR="000C4FA8" w:rsidRPr="005F38A5" w:rsidRDefault="000C4FA8" w:rsidP="00F93B6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0602B726" w:rsidR="000C4FA8" w:rsidRPr="005F38A5" w:rsidRDefault="00FE6F0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8.7</w:t>
            </w:r>
            <w:r w:rsidR="008341F1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53CAD245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15F1E5C7" w:rsidR="000C4FA8" w:rsidRPr="005F38A5" w:rsidRDefault="000C4FA8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97502E9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245288C5" w:rsidR="000C4FA8" w:rsidRPr="005F38A5" w:rsidRDefault="007A7DC5" w:rsidP="00F93B6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141" w:type="pct"/>
            <w:shd w:val="clear" w:color="auto" w:fill="auto"/>
          </w:tcPr>
          <w:p w14:paraId="6EC21A09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4F06F0EC" w:rsidR="000C4FA8" w:rsidRPr="005F38A5" w:rsidRDefault="000C4FA8" w:rsidP="00F93B6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5.38</w:t>
            </w:r>
          </w:p>
        </w:tc>
      </w:tr>
      <w:tr w:rsidR="00371567" w:rsidRPr="005F38A5" w14:paraId="5057FBCC" w14:textId="77777777" w:rsidTr="00371567">
        <w:tc>
          <w:tcPr>
            <w:tcW w:w="2195" w:type="pct"/>
          </w:tcPr>
          <w:p w14:paraId="276A671C" w14:textId="3825D0D0" w:rsidR="003912EF" w:rsidRPr="005F38A5" w:rsidRDefault="003912EF" w:rsidP="00F93B6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8025E83" w14:textId="77777777" w:rsidR="00371567" w:rsidRPr="005F38A5" w:rsidRDefault="00371567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4DF08A0D" w14:textId="77777777" w:rsidR="00371567" w:rsidRPr="005F38A5" w:rsidRDefault="00371567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1FECF2FC" w14:textId="77777777" w:rsidR="00371567" w:rsidRPr="005F38A5" w:rsidRDefault="00371567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032745A" w14:textId="77777777" w:rsidR="00371567" w:rsidRPr="005F38A5" w:rsidRDefault="00371567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0AA6937D" w14:textId="77777777" w:rsidR="00371567" w:rsidRPr="005F38A5" w:rsidRDefault="00371567" w:rsidP="00F93B6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3374E060" w14:textId="77777777" w:rsidR="00371567" w:rsidRPr="005F38A5" w:rsidRDefault="00371567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D0A508" w14:textId="77777777" w:rsidR="00371567" w:rsidRPr="005F38A5" w:rsidRDefault="00371567" w:rsidP="00F93B6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C4FA8" w:rsidRPr="005F38A5" w14:paraId="28E73B1B" w14:textId="77777777" w:rsidTr="00371567">
        <w:tc>
          <w:tcPr>
            <w:tcW w:w="2195" w:type="pct"/>
          </w:tcPr>
          <w:p w14:paraId="45A2AC6B" w14:textId="77777777" w:rsidR="000C4FA8" w:rsidRPr="005F38A5" w:rsidRDefault="000C4FA8" w:rsidP="00F93B6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07" w:type="pct"/>
          </w:tcPr>
          <w:p w14:paraId="0CBD5A11" w14:textId="77777777" w:rsidR="000C4FA8" w:rsidRPr="005F38A5" w:rsidRDefault="000C4FA8" w:rsidP="00F93B64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73505CE" w14:textId="77777777" w:rsidR="000C4FA8" w:rsidRPr="005F38A5" w:rsidRDefault="000C4FA8" w:rsidP="00F93B64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282CA28E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5364D895" w14:textId="77777777" w:rsidR="000C4FA8" w:rsidRPr="005F38A5" w:rsidRDefault="000C4FA8" w:rsidP="00F93B64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5ED5B268" w14:textId="77777777" w:rsidR="000C4FA8" w:rsidRPr="005F38A5" w:rsidRDefault="000C4FA8" w:rsidP="00F93B64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72A174C" w14:textId="77777777" w:rsidR="000C4FA8" w:rsidRPr="005F38A5" w:rsidRDefault="000C4FA8" w:rsidP="00F93B64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4CC9E72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DC5" w:rsidRPr="005F38A5" w14:paraId="6FE2E88D" w14:textId="77777777" w:rsidTr="00371567">
        <w:tc>
          <w:tcPr>
            <w:tcW w:w="2195" w:type="pct"/>
          </w:tcPr>
          <w:p w14:paraId="2C3FE270" w14:textId="1EC25CD7" w:rsidR="007A7DC5" w:rsidRPr="005F38A5" w:rsidRDefault="007A7DC5" w:rsidP="00F93B64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29DEADD8" w14:textId="2BAA25E3" w:rsidR="007A7DC5" w:rsidRPr="005F38A5" w:rsidRDefault="00E26CB4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141" w:type="pct"/>
          </w:tcPr>
          <w:p w14:paraId="5EBFF210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04B62B4E" w14:textId="00003FEC" w:rsidR="007A7DC5" w:rsidRPr="005F38A5" w:rsidRDefault="007A7DC5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1.18</w:t>
            </w:r>
          </w:p>
        </w:tc>
        <w:tc>
          <w:tcPr>
            <w:tcW w:w="141" w:type="pct"/>
            <w:gridSpan w:val="2"/>
          </w:tcPr>
          <w:p w14:paraId="5BA7FA7E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641A597" w14:textId="1DC5FAFC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F7A6853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6010329" w14:textId="6C23FA47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DC5" w:rsidRPr="005F38A5" w14:paraId="35E31BB3" w14:textId="77777777" w:rsidTr="00371567">
        <w:tc>
          <w:tcPr>
            <w:tcW w:w="2195" w:type="pct"/>
          </w:tcPr>
          <w:p w14:paraId="49D33D6B" w14:textId="77777777" w:rsidR="007A7DC5" w:rsidRPr="005F38A5" w:rsidRDefault="007A7DC5" w:rsidP="00F93B64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</w:tcPr>
          <w:p w14:paraId="47E81E11" w14:textId="74371129" w:rsidR="007A7DC5" w:rsidRPr="005F38A5" w:rsidRDefault="00E26CB4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27.68</w:t>
            </w:r>
          </w:p>
        </w:tc>
        <w:tc>
          <w:tcPr>
            <w:tcW w:w="141" w:type="pct"/>
          </w:tcPr>
          <w:p w14:paraId="2ED6571B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FD873FB" w14:textId="4F973857" w:rsidR="007A7DC5" w:rsidRPr="005F38A5" w:rsidRDefault="007A7DC5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27.68</w:t>
            </w:r>
          </w:p>
        </w:tc>
        <w:tc>
          <w:tcPr>
            <w:tcW w:w="141" w:type="pct"/>
            <w:gridSpan w:val="2"/>
          </w:tcPr>
          <w:p w14:paraId="5DE667D5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B2A35C3" w14:textId="4F3A4D71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D5D5C72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1B05CC1" w14:textId="6F65907E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DC5" w:rsidRPr="005F38A5" w14:paraId="201AEE23" w14:textId="77777777" w:rsidTr="00371567">
        <w:tc>
          <w:tcPr>
            <w:tcW w:w="2195" w:type="pct"/>
          </w:tcPr>
          <w:p w14:paraId="00528C6C" w14:textId="77777777" w:rsidR="007A7DC5" w:rsidRPr="005F38A5" w:rsidRDefault="007A7DC5" w:rsidP="00F93B6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E1B15F" w14:textId="389EF01A" w:rsidR="007A7DC5" w:rsidRPr="005F38A5" w:rsidRDefault="00E26CB4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27.70</w:t>
            </w:r>
          </w:p>
        </w:tc>
        <w:tc>
          <w:tcPr>
            <w:tcW w:w="141" w:type="pct"/>
          </w:tcPr>
          <w:p w14:paraId="625E74CF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B4159E" w14:textId="34F9D9B5" w:rsidR="007A7DC5" w:rsidRPr="005F38A5" w:rsidRDefault="007A7DC5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28.86</w:t>
            </w:r>
          </w:p>
        </w:tc>
        <w:tc>
          <w:tcPr>
            <w:tcW w:w="141" w:type="pct"/>
            <w:gridSpan w:val="2"/>
          </w:tcPr>
          <w:p w14:paraId="03AE483C" w14:textId="77777777" w:rsidR="007A7DC5" w:rsidRPr="005F38A5" w:rsidRDefault="007A7DC5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015E69C" w14:textId="0AB9D53A" w:rsidR="007A7DC5" w:rsidRPr="005F38A5" w:rsidRDefault="007A7DC5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33CCD14" w14:textId="77777777" w:rsidR="007A7DC5" w:rsidRPr="005F38A5" w:rsidRDefault="007A7DC5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94735F" w14:textId="1091D44C" w:rsidR="007A7DC5" w:rsidRPr="005F38A5" w:rsidRDefault="007A7DC5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C4FA8" w:rsidRPr="005F38A5" w14:paraId="2320D11D" w14:textId="77777777" w:rsidTr="00371567">
        <w:tc>
          <w:tcPr>
            <w:tcW w:w="2195" w:type="pct"/>
          </w:tcPr>
          <w:p w14:paraId="6B51C1A9" w14:textId="77777777" w:rsidR="000C4FA8" w:rsidRPr="005F38A5" w:rsidRDefault="000C4FA8" w:rsidP="00F93B6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A7F6EA6" w14:textId="77777777" w:rsidR="000C4FA8" w:rsidRPr="005F38A5" w:rsidRDefault="000C4FA8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45C4B2B1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60808B8" w14:textId="77777777" w:rsidR="000C4FA8" w:rsidRPr="005F38A5" w:rsidRDefault="000C4FA8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1D433B36" w14:textId="77777777" w:rsidR="000C4FA8" w:rsidRPr="005F38A5" w:rsidRDefault="000C4FA8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7433B38" w14:textId="77777777" w:rsidR="000C4FA8" w:rsidRPr="005F38A5" w:rsidRDefault="000C4FA8" w:rsidP="00F93B64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29439A74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21891614" w14:textId="77777777" w:rsidR="000C4FA8" w:rsidRPr="005F38A5" w:rsidRDefault="000C4FA8" w:rsidP="00F93B6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C4FA8" w:rsidRPr="005F38A5" w14:paraId="56D4BC34" w14:textId="77777777" w:rsidTr="00371567">
        <w:tc>
          <w:tcPr>
            <w:tcW w:w="2195" w:type="pct"/>
          </w:tcPr>
          <w:p w14:paraId="4296D102" w14:textId="23D4AA02" w:rsidR="000C4FA8" w:rsidRPr="005F38A5" w:rsidRDefault="000C4FA8" w:rsidP="00F93B64">
            <w:pPr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="00D440C5"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br/>
            </w:r>
            <w:r w:rsidR="00D440C5"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07" w:type="pct"/>
          </w:tcPr>
          <w:p w14:paraId="2EDD0E2C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1757CA8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33C2E98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6D456E8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B16EC61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97726DF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B1B067C" w14:textId="77777777" w:rsidR="000C4FA8" w:rsidRPr="005F38A5" w:rsidRDefault="000C4FA8" w:rsidP="00F93B6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A8" w:rsidRPr="005F38A5" w14:paraId="69577C2F" w14:textId="77777777" w:rsidTr="00371567">
        <w:tc>
          <w:tcPr>
            <w:tcW w:w="2195" w:type="pct"/>
          </w:tcPr>
          <w:p w14:paraId="3A450C27" w14:textId="77777777" w:rsidR="000C4FA8" w:rsidRPr="005F38A5" w:rsidRDefault="000C4FA8" w:rsidP="00F93B6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5F01847" w14:textId="79569E9F" w:rsidR="000C4FA8" w:rsidRPr="005F38A5" w:rsidRDefault="00FD294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7.52</w:t>
            </w:r>
          </w:p>
        </w:tc>
        <w:tc>
          <w:tcPr>
            <w:tcW w:w="141" w:type="pct"/>
          </w:tcPr>
          <w:p w14:paraId="66E002AE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AD3B177" w14:textId="5BFF6EE4" w:rsidR="000C4FA8" w:rsidRPr="005F38A5" w:rsidRDefault="000C4FA8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10.85</w:t>
            </w:r>
          </w:p>
        </w:tc>
        <w:tc>
          <w:tcPr>
            <w:tcW w:w="141" w:type="pct"/>
            <w:gridSpan w:val="2"/>
          </w:tcPr>
          <w:p w14:paraId="664BFD6B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C45CDE3" w14:textId="1204272F" w:rsidR="000C4FA8" w:rsidRPr="005F38A5" w:rsidRDefault="007A7DC5" w:rsidP="00F93B6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4.78</w:t>
            </w:r>
          </w:p>
        </w:tc>
        <w:tc>
          <w:tcPr>
            <w:tcW w:w="141" w:type="pct"/>
          </w:tcPr>
          <w:p w14:paraId="6CF83309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14:paraId="08CADB9B" w14:textId="5D271935" w:rsidR="000C4FA8" w:rsidRPr="005F38A5" w:rsidRDefault="000C4FA8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7.83</w:t>
            </w:r>
          </w:p>
        </w:tc>
      </w:tr>
      <w:tr w:rsidR="00371567" w:rsidRPr="005F38A5" w14:paraId="67F59B90" w14:textId="77777777" w:rsidTr="00371567">
        <w:tc>
          <w:tcPr>
            <w:tcW w:w="2195" w:type="pct"/>
          </w:tcPr>
          <w:p w14:paraId="7599D9D3" w14:textId="77777777" w:rsidR="00371567" w:rsidRPr="005F38A5" w:rsidRDefault="00371567" w:rsidP="00F93B64">
            <w:pPr>
              <w:spacing w:line="0" w:lineRule="atLeas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2A465D74" w14:textId="77777777" w:rsidR="00371567" w:rsidRPr="005F38A5" w:rsidRDefault="00371567" w:rsidP="00F93B64">
            <w:pPr>
              <w:pStyle w:val="BodyText"/>
              <w:tabs>
                <w:tab w:val="decimal" w:pos="484"/>
              </w:tabs>
              <w:spacing w:after="0" w:line="0" w:lineRule="atLeast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687BF0E6" w14:textId="77777777" w:rsidR="00371567" w:rsidRPr="005F38A5" w:rsidRDefault="00371567" w:rsidP="00F93B64">
            <w:pPr>
              <w:pStyle w:val="BodyText"/>
              <w:tabs>
                <w:tab w:val="decimal" w:pos="53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1" w:type="pct"/>
          </w:tcPr>
          <w:p w14:paraId="75D58583" w14:textId="77777777" w:rsidR="00371567" w:rsidRPr="005F38A5" w:rsidRDefault="00371567" w:rsidP="00F93B64">
            <w:pPr>
              <w:pStyle w:val="BodyText"/>
              <w:tabs>
                <w:tab w:val="decimal" w:pos="482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1B6FEA41" w14:textId="77777777" w:rsidR="00371567" w:rsidRPr="005F38A5" w:rsidRDefault="00371567" w:rsidP="00F93B6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</w:tcPr>
          <w:p w14:paraId="2F7A763D" w14:textId="77777777" w:rsidR="00371567" w:rsidRPr="005F38A5" w:rsidRDefault="00371567" w:rsidP="00F93B64">
            <w:pPr>
              <w:tabs>
                <w:tab w:val="decimal" w:pos="503"/>
              </w:tabs>
              <w:spacing w:line="0" w:lineRule="atLeast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0816C599" w14:textId="77777777" w:rsidR="00371567" w:rsidRPr="005F38A5" w:rsidRDefault="00371567" w:rsidP="00F93B6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2"/>
          </w:tcPr>
          <w:p w14:paraId="6CA74456" w14:textId="77777777" w:rsidR="00371567" w:rsidRPr="005F38A5" w:rsidRDefault="00371567" w:rsidP="00F93B64">
            <w:pPr>
              <w:pStyle w:val="BodyText"/>
              <w:tabs>
                <w:tab w:val="decimal" w:pos="61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C4FA8" w:rsidRPr="005F38A5" w14:paraId="1EE611C7" w14:textId="77777777" w:rsidTr="00371567">
        <w:tc>
          <w:tcPr>
            <w:tcW w:w="2195" w:type="pct"/>
          </w:tcPr>
          <w:p w14:paraId="36F72AF8" w14:textId="6893B359" w:rsidR="000C4FA8" w:rsidRPr="005F38A5" w:rsidRDefault="000C4FA8" w:rsidP="00F93B6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07" w:type="pct"/>
          </w:tcPr>
          <w:p w14:paraId="433832AD" w14:textId="77777777" w:rsidR="000C4FA8" w:rsidRPr="005F38A5" w:rsidRDefault="000C4FA8" w:rsidP="00F93B64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DFCF4BB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459AA0" w14:textId="77777777" w:rsidR="000C4FA8" w:rsidRPr="005F38A5" w:rsidRDefault="000C4FA8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2549CD29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B5059FD" w14:textId="77777777" w:rsidR="000C4FA8" w:rsidRPr="005F38A5" w:rsidRDefault="000C4FA8" w:rsidP="00F93B64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4990C4F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2E7A24E4" w14:textId="77777777" w:rsidR="000C4FA8" w:rsidRPr="005F38A5" w:rsidRDefault="000C4FA8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A8" w:rsidRPr="005F38A5" w14:paraId="211A884C" w14:textId="77777777" w:rsidTr="00371567">
        <w:tc>
          <w:tcPr>
            <w:tcW w:w="2195" w:type="pct"/>
          </w:tcPr>
          <w:p w14:paraId="7B44B5B0" w14:textId="77777777" w:rsidR="000C4FA8" w:rsidRPr="005F38A5" w:rsidRDefault="000C4FA8" w:rsidP="00F93B6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5FB1C33" w14:textId="1E601CFD" w:rsidR="000C4FA8" w:rsidRPr="005F38A5" w:rsidRDefault="00FD2949" w:rsidP="00F93B6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6.01</w:t>
            </w:r>
          </w:p>
        </w:tc>
        <w:tc>
          <w:tcPr>
            <w:tcW w:w="141" w:type="pct"/>
          </w:tcPr>
          <w:p w14:paraId="5D757C5C" w14:textId="77777777" w:rsidR="000C4FA8" w:rsidRPr="005F38A5" w:rsidRDefault="000C4FA8" w:rsidP="00F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F30B939" w14:textId="578AC44F" w:rsidR="000C4FA8" w:rsidRPr="005F38A5" w:rsidRDefault="000C4FA8" w:rsidP="00F93B6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6.89</w:t>
            </w:r>
          </w:p>
        </w:tc>
        <w:tc>
          <w:tcPr>
            <w:tcW w:w="141" w:type="pct"/>
            <w:gridSpan w:val="2"/>
          </w:tcPr>
          <w:p w14:paraId="0B3EBDD1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104A304" w14:textId="20F968E8" w:rsidR="000C4FA8" w:rsidRPr="005F38A5" w:rsidRDefault="007A7DC5" w:rsidP="00F93B6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3.10</w:t>
            </w:r>
          </w:p>
        </w:tc>
        <w:tc>
          <w:tcPr>
            <w:tcW w:w="141" w:type="pct"/>
          </w:tcPr>
          <w:p w14:paraId="29EE8AC0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14:paraId="3F4DA75E" w14:textId="32408F5D" w:rsidR="000C4FA8" w:rsidRPr="005F38A5" w:rsidRDefault="000C4FA8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3.53</w:t>
            </w:r>
          </w:p>
        </w:tc>
      </w:tr>
      <w:tr w:rsidR="00D440C5" w:rsidRPr="005F38A5" w14:paraId="7F8485B5" w14:textId="77777777" w:rsidTr="00371567">
        <w:tc>
          <w:tcPr>
            <w:tcW w:w="2195" w:type="pct"/>
          </w:tcPr>
          <w:p w14:paraId="4660186B" w14:textId="77777777" w:rsidR="00D440C5" w:rsidRPr="005F38A5" w:rsidRDefault="00D440C5" w:rsidP="00F93B64">
            <w:pPr>
              <w:spacing w:line="0" w:lineRule="atLeas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6F95AAD1" w14:textId="77777777" w:rsidR="00D440C5" w:rsidRPr="005F38A5" w:rsidRDefault="00D440C5" w:rsidP="00F93B64">
            <w:pPr>
              <w:pStyle w:val="BodyText"/>
              <w:tabs>
                <w:tab w:val="decimal" w:pos="484"/>
              </w:tabs>
              <w:spacing w:after="0" w:line="0" w:lineRule="atLeast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5BC70DFC" w14:textId="77777777" w:rsidR="00D440C5" w:rsidRPr="005F38A5" w:rsidRDefault="00D440C5" w:rsidP="00F93B64">
            <w:pPr>
              <w:pStyle w:val="BodyText"/>
              <w:tabs>
                <w:tab w:val="decimal" w:pos="53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1" w:type="pct"/>
          </w:tcPr>
          <w:p w14:paraId="7E705256" w14:textId="77777777" w:rsidR="00D440C5" w:rsidRPr="005F38A5" w:rsidRDefault="00D440C5" w:rsidP="00F93B64">
            <w:pPr>
              <w:pStyle w:val="BodyText"/>
              <w:tabs>
                <w:tab w:val="decimal" w:pos="482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613AC9F" w14:textId="77777777" w:rsidR="00D440C5" w:rsidRPr="005F38A5" w:rsidRDefault="00D440C5" w:rsidP="00F93B6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</w:tcPr>
          <w:p w14:paraId="2BD22183" w14:textId="77777777" w:rsidR="00D440C5" w:rsidRPr="005F38A5" w:rsidRDefault="00D440C5" w:rsidP="00F93B64">
            <w:pPr>
              <w:tabs>
                <w:tab w:val="decimal" w:pos="503"/>
              </w:tabs>
              <w:spacing w:line="0" w:lineRule="atLeast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375C5896" w14:textId="77777777" w:rsidR="00D440C5" w:rsidRPr="005F38A5" w:rsidRDefault="00D440C5" w:rsidP="00F93B6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2"/>
          </w:tcPr>
          <w:p w14:paraId="6CBF3C98" w14:textId="77777777" w:rsidR="00D440C5" w:rsidRPr="005F38A5" w:rsidRDefault="00D440C5" w:rsidP="00F93B64">
            <w:pPr>
              <w:pStyle w:val="BodyText"/>
              <w:tabs>
                <w:tab w:val="decimal" w:pos="61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34E7E" w:rsidRPr="005F38A5" w14:paraId="720D40E7" w14:textId="77777777" w:rsidTr="00371567">
        <w:tc>
          <w:tcPr>
            <w:tcW w:w="2195" w:type="pct"/>
          </w:tcPr>
          <w:p w14:paraId="5DBCE117" w14:textId="4F879814" w:rsidR="00B34E7E" w:rsidRPr="005F38A5" w:rsidRDefault="00B34E7E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07" w:type="pct"/>
            <w:shd w:val="clear" w:color="auto" w:fill="auto"/>
          </w:tcPr>
          <w:p w14:paraId="32140F6A" w14:textId="77777777" w:rsidR="00B34E7E" w:rsidRPr="005F38A5" w:rsidRDefault="00B34E7E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6A02A1A" w14:textId="77777777" w:rsidR="00B34E7E" w:rsidRPr="005F38A5" w:rsidRDefault="00B34E7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097C040F" w14:textId="77777777" w:rsidR="00B34E7E" w:rsidRPr="005F38A5" w:rsidRDefault="00B34E7E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5B47A67" w14:textId="77777777" w:rsidR="00B34E7E" w:rsidRPr="005F38A5" w:rsidRDefault="00B34E7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C8C226" w14:textId="77777777" w:rsidR="00B34E7E" w:rsidRPr="005F38A5" w:rsidRDefault="00B34E7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5BCCE1AD" w14:textId="77777777" w:rsidR="00B34E7E" w:rsidRPr="005F38A5" w:rsidRDefault="00B34E7E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DFA9AB0" w14:textId="77777777" w:rsidR="00B34E7E" w:rsidRPr="005F38A5" w:rsidRDefault="00B34E7E" w:rsidP="00F93B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4FA8" w:rsidRPr="005F38A5" w14:paraId="2318A4BC" w14:textId="77777777" w:rsidTr="00371567">
        <w:tc>
          <w:tcPr>
            <w:tcW w:w="2195" w:type="pct"/>
          </w:tcPr>
          <w:p w14:paraId="017FDE80" w14:textId="77777777" w:rsidR="000C4FA8" w:rsidRPr="005F38A5" w:rsidRDefault="000C4FA8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1877C4A" w14:textId="7A8E38C1" w:rsidR="000C4FA8" w:rsidRPr="005F38A5" w:rsidRDefault="007A7DC5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5B7E7AB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5B3F66B8" w14:textId="5EAEC0DF" w:rsidR="000C4FA8" w:rsidRPr="005F38A5" w:rsidRDefault="000C4FA8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A54900A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9269864" w14:textId="5C88C355" w:rsidR="000C4FA8" w:rsidRPr="005F38A5" w:rsidRDefault="007A7DC5" w:rsidP="00F93B64">
            <w:pPr>
              <w:tabs>
                <w:tab w:val="decimal" w:pos="5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1,067.40</w:t>
            </w:r>
          </w:p>
        </w:tc>
        <w:tc>
          <w:tcPr>
            <w:tcW w:w="150" w:type="pct"/>
            <w:gridSpan w:val="2"/>
          </w:tcPr>
          <w:p w14:paraId="28B0F61E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7DEA2CF" w14:textId="3E79C652" w:rsidR="000C4FA8" w:rsidRPr="005F38A5" w:rsidRDefault="000C4FA8" w:rsidP="00F93B64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1,195.90</w:t>
            </w:r>
          </w:p>
        </w:tc>
      </w:tr>
      <w:tr w:rsidR="007A7DC5" w:rsidRPr="005F38A5" w14:paraId="7E520997" w14:textId="77777777" w:rsidTr="00371567">
        <w:tc>
          <w:tcPr>
            <w:tcW w:w="2195" w:type="pct"/>
          </w:tcPr>
          <w:p w14:paraId="0374895B" w14:textId="24F4683F" w:rsidR="007A7DC5" w:rsidRPr="005F38A5" w:rsidRDefault="007A7DC5" w:rsidP="00F93B6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</w:tcPr>
          <w:p w14:paraId="28C61F5B" w14:textId="2C519698" w:rsidR="007A7DC5" w:rsidRPr="005F38A5" w:rsidRDefault="007A7DC5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697.50</w:t>
            </w:r>
          </w:p>
        </w:tc>
        <w:tc>
          <w:tcPr>
            <w:tcW w:w="141" w:type="pct"/>
          </w:tcPr>
          <w:p w14:paraId="53ADC1D8" w14:textId="77777777" w:rsidR="007A7DC5" w:rsidRPr="005F38A5" w:rsidRDefault="007A7DC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4BF268DD" w14:textId="73ACF501" w:rsidR="007A7DC5" w:rsidRPr="005F38A5" w:rsidRDefault="007A7DC5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607.50</w:t>
            </w:r>
          </w:p>
        </w:tc>
        <w:tc>
          <w:tcPr>
            <w:tcW w:w="136" w:type="pct"/>
          </w:tcPr>
          <w:p w14:paraId="2DADC79E" w14:textId="77777777" w:rsidR="007A7DC5" w:rsidRPr="005F38A5" w:rsidRDefault="007A7DC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ECFD05C" w14:textId="751EEFCF" w:rsidR="007A7DC5" w:rsidRPr="005F38A5" w:rsidRDefault="007A7DC5" w:rsidP="00F93B64">
            <w:pPr>
              <w:tabs>
                <w:tab w:val="decimal" w:pos="6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05796312" w14:textId="77777777" w:rsidR="007A7DC5" w:rsidRPr="005F38A5" w:rsidRDefault="007A7DC5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CDA5094" w14:textId="5C9F4688" w:rsidR="007A7DC5" w:rsidRPr="005F38A5" w:rsidRDefault="007A7DC5" w:rsidP="00F93B64">
            <w:pPr>
              <w:tabs>
                <w:tab w:val="decimal" w:pos="68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4FA8" w:rsidRPr="005F38A5" w14:paraId="27DFE767" w14:textId="77777777" w:rsidTr="00371567">
        <w:tc>
          <w:tcPr>
            <w:tcW w:w="2195" w:type="pct"/>
          </w:tcPr>
          <w:p w14:paraId="4E5380B7" w14:textId="4295B75E" w:rsidR="000C4FA8" w:rsidRPr="005F38A5" w:rsidRDefault="00D440C5" w:rsidP="00F93B6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DD0F5" w14:textId="4866FE5B" w:rsidR="000C4FA8" w:rsidRPr="005F38A5" w:rsidRDefault="00552848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697.50</w:t>
            </w:r>
          </w:p>
        </w:tc>
        <w:tc>
          <w:tcPr>
            <w:tcW w:w="141" w:type="pct"/>
          </w:tcPr>
          <w:p w14:paraId="19C63719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C89BB" w14:textId="0B15381E" w:rsidR="000C4FA8" w:rsidRPr="005F38A5" w:rsidRDefault="000C4FA8" w:rsidP="00F93B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607.50</w:t>
            </w:r>
          </w:p>
        </w:tc>
        <w:tc>
          <w:tcPr>
            <w:tcW w:w="136" w:type="pct"/>
          </w:tcPr>
          <w:p w14:paraId="017CA800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645AC0B" w14:textId="26D2A845" w:rsidR="000C4FA8" w:rsidRPr="005F38A5" w:rsidRDefault="007A7DC5" w:rsidP="00F93B64">
            <w:pPr>
              <w:tabs>
                <w:tab w:val="decimal" w:pos="51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1,067.40</w:t>
            </w:r>
          </w:p>
        </w:tc>
        <w:tc>
          <w:tcPr>
            <w:tcW w:w="150" w:type="pct"/>
            <w:gridSpan w:val="2"/>
          </w:tcPr>
          <w:p w14:paraId="59E5E3A2" w14:textId="77777777" w:rsidR="000C4FA8" w:rsidRPr="005F38A5" w:rsidRDefault="000C4FA8" w:rsidP="00F93B6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35AA7B0" w14:textId="4C399D8A" w:rsidR="000C4FA8" w:rsidRPr="005F38A5" w:rsidRDefault="000C4FA8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1,195.90</w:t>
            </w:r>
          </w:p>
        </w:tc>
      </w:tr>
    </w:tbl>
    <w:p w14:paraId="25AB74B9" w14:textId="6F0F6FA4" w:rsidR="003912EF" w:rsidRPr="005F38A5" w:rsidRDefault="003912EF">
      <w:pPr>
        <w:spacing w:line="240" w:lineRule="auto"/>
        <w:jc w:val="left"/>
        <w:rPr>
          <w:rFonts w:ascii="Angsana New" w:hAnsi="Angsana New"/>
          <w:b/>
          <w:bCs/>
          <w:i/>
          <w:iCs/>
          <w:snapToGrid w:val="0"/>
          <w:sz w:val="22"/>
          <w:szCs w:val="22"/>
          <w:cs/>
          <w:lang w:eastAsia="th-TH"/>
        </w:rPr>
      </w:pPr>
    </w:p>
    <w:p w14:paraId="1D18D35F" w14:textId="038BCFB1" w:rsidR="009512A0" w:rsidRPr="005F38A5" w:rsidRDefault="009512A0" w:rsidP="00F93B64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5F38A5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</w:t>
      </w:r>
      <w:r w:rsidRPr="005F38A5">
        <w:rPr>
          <w:rFonts w:ascii="Angsana New" w:hAnsi="Angsana New"/>
          <w:b/>
          <w:bCs/>
          <w:i/>
          <w:iCs/>
          <w:sz w:val="28"/>
          <w:szCs w:val="28"/>
          <w:cs/>
        </w:rPr>
        <w:t>เกิด</w:t>
      </w:r>
      <w:r w:rsidRPr="005F38A5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ขึ้นกับกิจการที่เกี่ยวข้องกัน</w:t>
      </w:r>
    </w:p>
    <w:p w14:paraId="5C71B15C" w14:textId="77777777" w:rsidR="009512A0" w:rsidRPr="005F38A5" w:rsidRDefault="009512A0" w:rsidP="00F93B6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22E0275C" w:rsidR="009512A0" w:rsidRPr="005F38A5" w:rsidRDefault="009512A0" w:rsidP="00F93B64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5F38A5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="0013147A" w:rsidRPr="005F38A5">
        <w:rPr>
          <w:rFonts w:ascii="Angsana New" w:hAnsi="Angsana New"/>
          <w:sz w:val="28"/>
          <w:szCs w:val="28"/>
        </w:rPr>
        <w:t>31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="0013147A" w:rsidRPr="005F38A5">
        <w:rPr>
          <w:rFonts w:ascii="Angsana New" w:hAnsi="Angsana New" w:hint="cs"/>
          <w:sz w:val="28"/>
          <w:szCs w:val="28"/>
          <w:cs/>
        </w:rPr>
        <w:t>ธันวาคม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sz w:val="28"/>
          <w:szCs w:val="28"/>
        </w:rPr>
        <w:t>256</w:t>
      </w:r>
      <w:r w:rsidR="000C4FA8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5F38A5" w:rsidRDefault="009512A0" w:rsidP="00F93B64">
      <w:pPr>
        <w:pStyle w:val="NoSpacing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5F38A5" w14:paraId="1BF6BDD5" w14:textId="77777777" w:rsidTr="00C8441A">
        <w:tc>
          <w:tcPr>
            <w:tcW w:w="5229" w:type="dxa"/>
          </w:tcPr>
          <w:p w14:paraId="39D01DEB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5F38A5" w14:paraId="525357A5" w14:textId="77777777" w:rsidTr="00C8441A">
        <w:tc>
          <w:tcPr>
            <w:tcW w:w="5229" w:type="dxa"/>
          </w:tcPr>
          <w:p w14:paraId="63DD57BD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F38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5F38A5" w14:paraId="7DBEDB11" w14:textId="77777777" w:rsidTr="00D263D9">
        <w:tc>
          <w:tcPr>
            <w:tcW w:w="5229" w:type="dxa"/>
          </w:tcPr>
          <w:p w14:paraId="625625DD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6A5B812C" w:rsidR="009512A0" w:rsidRPr="005F38A5" w:rsidRDefault="001A15AF" w:rsidP="00F93B6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5</w:t>
            </w:r>
            <w:r w:rsidR="00F5081D" w:rsidRPr="005F38A5">
              <w:rPr>
                <w:rFonts w:ascii="Angsana New" w:hAnsi="Angsana New"/>
                <w:sz w:val="28"/>
                <w:szCs w:val="28"/>
              </w:rPr>
              <w:t>9</w:t>
            </w:r>
            <w:r w:rsidRPr="005F38A5">
              <w:rPr>
                <w:rFonts w:ascii="Angsana New" w:hAnsi="Angsana New"/>
                <w:sz w:val="28"/>
                <w:szCs w:val="28"/>
              </w:rPr>
              <w:t>.</w:t>
            </w:r>
            <w:r w:rsidR="00F5081D" w:rsidRPr="005F38A5">
              <w:rPr>
                <w:rFonts w:ascii="Angsana New" w:hAnsi="Angsana New"/>
                <w:sz w:val="28"/>
                <w:szCs w:val="28"/>
              </w:rPr>
              <w:t>3</w:t>
            </w:r>
            <w:r w:rsidRPr="005F38A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5F38A5" w:rsidRDefault="009512A0" w:rsidP="00F93B6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1C16ECA2" w:rsidR="009512A0" w:rsidRPr="005F38A5" w:rsidRDefault="001A15AF" w:rsidP="00F93B6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20.63</w:t>
            </w:r>
          </w:p>
        </w:tc>
      </w:tr>
      <w:tr w:rsidR="009512A0" w:rsidRPr="005F38A5" w14:paraId="56B22FF6" w14:textId="77777777" w:rsidTr="00C8441A">
        <w:tc>
          <w:tcPr>
            <w:tcW w:w="5229" w:type="dxa"/>
          </w:tcPr>
          <w:p w14:paraId="1DE70A4C" w14:textId="77777777" w:rsidR="009512A0" w:rsidRPr="005F38A5" w:rsidRDefault="009512A0" w:rsidP="00F93B64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6BDE34AA" w:rsidR="009512A0" w:rsidRPr="005F38A5" w:rsidRDefault="001A15AF" w:rsidP="00F93B6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1,8</w:t>
            </w:r>
            <w:r w:rsidR="00F5081D" w:rsidRPr="005F38A5">
              <w:rPr>
                <w:rFonts w:ascii="Angsana New" w:hAnsi="Angsana New"/>
                <w:sz w:val="28"/>
                <w:szCs w:val="28"/>
              </w:rPr>
              <w:t>67</w:t>
            </w:r>
            <w:r w:rsidRPr="005F38A5">
              <w:rPr>
                <w:rFonts w:ascii="Angsana New" w:hAnsi="Angsana New"/>
                <w:sz w:val="28"/>
                <w:szCs w:val="28"/>
              </w:rPr>
              <w:t>.</w:t>
            </w:r>
            <w:r w:rsidR="00F5081D" w:rsidRPr="005F38A5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0B2B39D6" w14:textId="77777777" w:rsidR="009512A0" w:rsidRPr="005F38A5" w:rsidRDefault="009512A0" w:rsidP="00F93B6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6DCFDBFF" w:rsidR="009512A0" w:rsidRPr="005F38A5" w:rsidRDefault="00D65BC9" w:rsidP="00F93B6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30</w:t>
            </w:r>
            <w:r w:rsidR="001A15AF" w:rsidRPr="005F38A5">
              <w:rPr>
                <w:rFonts w:ascii="Angsana New" w:hAnsi="Angsana New"/>
                <w:sz w:val="28"/>
                <w:szCs w:val="28"/>
              </w:rPr>
              <w:t>7.78</w:t>
            </w:r>
          </w:p>
        </w:tc>
      </w:tr>
    </w:tbl>
    <w:p w14:paraId="7CAACE12" w14:textId="392BC72E" w:rsidR="003B14EA" w:rsidRPr="005F38A5" w:rsidRDefault="00BB5C14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5F38A5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lastRenderedPageBreak/>
        <w:t>อสังหาริมทรัพย์พัฒนาเพื่อขาย</w:t>
      </w:r>
    </w:p>
    <w:p w14:paraId="03C0413B" w14:textId="77777777" w:rsidR="000C4FA8" w:rsidRPr="005F38A5" w:rsidRDefault="000C4FA8" w:rsidP="00F93B64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0C4FA8" w:rsidRPr="005F38A5" w14:paraId="4A1889A3" w14:textId="77777777" w:rsidTr="000C4FA8">
        <w:tc>
          <w:tcPr>
            <w:tcW w:w="2910" w:type="pct"/>
          </w:tcPr>
          <w:p w14:paraId="01931748" w14:textId="77777777" w:rsidR="000C4FA8" w:rsidRPr="005F38A5" w:rsidRDefault="000C4FA8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2F0C408" w14:textId="77777777" w:rsidR="000C4FA8" w:rsidRPr="005F38A5" w:rsidRDefault="000C4FA8" w:rsidP="00F93B64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pct"/>
            <w:gridSpan w:val="3"/>
          </w:tcPr>
          <w:p w14:paraId="699D1416" w14:textId="77777777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4FA8" w:rsidRPr="005F38A5" w14:paraId="2BB7C5C7" w14:textId="77777777" w:rsidTr="000C4FA8">
        <w:tc>
          <w:tcPr>
            <w:tcW w:w="2910" w:type="pct"/>
          </w:tcPr>
          <w:p w14:paraId="3554AB65" w14:textId="55E6156F" w:rsidR="000C4FA8" w:rsidRPr="005F38A5" w:rsidRDefault="000C4FA8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0C401AEF" w14:textId="77777777" w:rsidR="000C4FA8" w:rsidRPr="005F38A5" w:rsidRDefault="000C4FA8" w:rsidP="00F93B64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14:paraId="1256031E" w14:textId="3E606503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pct"/>
          </w:tcPr>
          <w:p w14:paraId="08C24389" w14:textId="77777777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1FA583A3" w14:textId="130FE7FA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4FA8" w:rsidRPr="005F38A5" w14:paraId="617CDBF5" w14:textId="77777777" w:rsidTr="000C4FA8">
        <w:tc>
          <w:tcPr>
            <w:tcW w:w="2910" w:type="pct"/>
          </w:tcPr>
          <w:p w14:paraId="2A650430" w14:textId="77777777" w:rsidR="000C4FA8" w:rsidRPr="005F38A5" w:rsidRDefault="000C4FA8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005E7457" w14:textId="2C1F38E2" w:rsidR="000C4FA8" w:rsidRPr="005F38A5" w:rsidRDefault="000C4FA8" w:rsidP="00F93B64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42A1EB59" w14:textId="7FD670C6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pct"/>
            <w:vAlign w:val="center"/>
          </w:tcPr>
          <w:p w14:paraId="58CE8295" w14:textId="77777777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057480C6" w14:textId="0E36E0F7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C4FA8" w:rsidRPr="005F38A5" w14:paraId="2542D7C8" w14:textId="77777777" w:rsidTr="000C4FA8">
        <w:tc>
          <w:tcPr>
            <w:tcW w:w="2910" w:type="pct"/>
          </w:tcPr>
          <w:p w14:paraId="0E0F3068" w14:textId="77777777" w:rsidR="000C4FA8" w:rsidRPr="005F38A5" w:rsidRDefault="000C4FA8" w:rsidP="00F93B6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7C0B68E" w14:textId="77777777" w:rsidR="000C4FA8" w:rsidRPr="005F38A5" w:rsidRDefault="000C4FA8" w:rsidP="00F93B6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37286F4E" w14:textId="77777777" w:rsidR="000C4FA8" w:rsidRPr="005F38A5" w:rsidRDefault="000C4FA8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4FA8" w:rsidRPr="005F38A5" w14:paraId="499A2685" w14:textId="77777777" w:rsidTr="000C4FA8">
        <w:tc>
          <w:tcPr>
            <w:tcW w:w="2910" w:type="pct"/>
          </w:tcPr>
          <w:p w14:paraId="105CE256" w14:textId="77777777" w:rsidR="000C4FA8" w:rsidRPr="005F38A5" w:rsidRDefault="000C4FA8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5663A614" w14:textId="77777777" w:rsidR="000C4FA8" w:rsidRPr="005F38A5" w:rsidRDefault="000C4FA8" w:rsidP="00F93B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47E726E1" w14:textId="4082315E" w:rsidR="000C4FA8" w:rsidRPr="005F38A5" w:rsidRDefault="00325F8E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</w:t>
            </w:r>
            <w:r w:rsidR="007036B0"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9.52</w:t>
            </w:r>
          </w:p>
        </w:tc>
        <w:tc>
          <w:tcPr>
            <w:tcW w:w="178" w:type="pct"/>
          </w:tcPr>
          <w:p w14:paraId="09CB68DF" w14:textId="77777777" w:rsidR="000C4FA8" w:rsidRPr="005F38A5" w:rsidRDefault="000C4FA8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5B82F266" w14:textId="195457FC" w:rsidR="000C4FA8" w:rsidRPr="005F38A5" w:rsidRDefault="000C4FA8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6,001.07</w:t>
            </w:r>
          </w:p>
        </w:tc>
      </w:tr>
      <w:tr w:rsidR="000C4FA8" w:rsidRPr="005F38A5" w14:paraId="230A0F6F" w14:textId="77777777" w:rsidTr="000C4FA8">
        <w:tc>
          <w:tcPr>
            <w:tcW w:w="2910" w:type="pct"/>
          </w:tcPr>
          <w:p w14:paraId="39C492A2" w14:textId="77777777" w:rsidR="000C4FA8" w:rsidRPr="005F38A5" w:rsidRDefault="000C4FA8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453A3448" w14:textId="77777777" w:rsidR="000C4FA8" w:rsidRPr="005F38A5" w:rsidRDefault="000C4FA8" w:rsidP="00F93B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4F4896B" w14:textId="2ED33738" w:rsidR="000C4FA8" w:rsidRPr="005F38A5" w:rsidRDefault="00325F8E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3,900.97</w:t>
            </w:r>
          </w:p>
        </w:tc>
        <w:tc>
          <w:tcPr>
            <w:tcW w:w="178" w:type="pct"/>
          </w:tcPr>
          <w:p w14:paraId="1448B0DB" w14:textId="77777777" w:rsidR="000C4FA8" w:rsidRPr="005F38A5" w:rsidRDefault="000C4FA8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3B57303" w14:textId="0EFB2E41" w:rsidR="000C4FA8" w:rsidRPr="005F38A5" w:rsidRDefault="000C4FA8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3,675.36</w:t>
            </w:r>
          </w:p>
        </w:tc>
      </w:tr>
      <w:tr w:rsidR="000C4FA8" w:rsidRPr="005F38A5" w14:paraId="71C95138" w14:textId="77777777" w:rsidTr="000C4FA8">
        <w:tc>
          <w:tcPr>
            <w:tcW w:w="2910" w:type="pct"/>
          </w:tcPr>
          <w:p w14:paraId="53FEEAE4" w14:textId="77777777" w:rsidR="000C4FA8" w:rsidRPr="005F38A5" w:rsidRDefault="000C4FA8" w:rsidP="00F93B64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586174C" w14:textId="77777777" w:rsidR="000C4FA8" w:rsidRPr="005F38A5" w:rsidRDefault="000C4FA8" w:rsidP="00F93B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3438C315" w14:textId="3227FB09" w:rsidR="000C4FA8" w:rsidRPr="005F38A5" w:rsidRDefault="00325F8E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7036B0"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240.49</w:t>
            </w:r>
          </w:p>
        </w:tc>
        <w:tc>
          <w:tcPr>
            <w:tcW w:w="178" w:type="pct"/>
          </w:tcPr>
          <w:p w14:paraId="00A0DBDE" w14:textId="77777777" w:rsidR="000C4FA8" w:rsidRPr="005F38A5" w:rsidRDefault="000C4FA8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61F81F4" w14:textId="4DE5469F" w:rsidR="000C4FA8" w:rsidRPr="005F38A5" w:rsidRDefault="000C4FA8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9,676.43</w:t>
            </w:r>
          </w:p>
        </w:tc>
      </w:tr>
      <w:tr w:rsidR="000C4FA8" w:rsidRPr="005F38A5" w14:paraId="45BE5B8A" w14:textId="77777777" w:rsidTr="000C4FA8">
        <w:tc>
          <w:tcPr>
            <w:tcW w:w="2910" w:type="pct"/>
          </w:tcPr>
          <w:p w14:paraId="533DC602" w14:textId="77777777" w:rsidR="000C4FA8" w:rsidRPr="005F38A5" w:rsidRDefault="000C4FA8" w:rsidP="00F93B6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03E20D87" w14:textId="77777777" w:rsidR="000C4FA8" w:rsidRPr="005F38A5" w:rsidRDefault="000C4FA8" w:rsidP="00F93B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22D9C82" w14:textId="3612E094" w:rsidR="000C4FA8" w:rsidRPr="005F38A5" w:rsidRDefault="00340E40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(4.97)</w:t>
            </w:r>
          </w:p>
        </w:tc>
        <w:tc>
          <w:tcPr>
            <w:tcW w:w="178" w:type="pct"/>
          </w:tcPr>
          <w:p w14:paraId="7AD9DDFF" w14:textId="77777777" w:rsidR="000C4FA8" w:rsidRPr="005F38A5" w:rsidRDefault="000C4FA8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13267760" w14:textId="10DF543B" w:rsidR="000C4FA8" w:rsidRPr="005F38A5" w:rsidRDefault="000C4FA8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(5.69)</w:t>
            </w:r>
          </w:p>
        </w:tc>
      </w:tr>
      <w:tr w:rsidR="000C4FA8" w:rsidRPr="005F38A5" w14:paraId="7C4A2F30" w14:textId="77777777" w:rsidTr="000C4FA8">
        <w:tc>
          <w:tcPr>
            <w:tcW w:w="2910" w:type="pct"/>
          </w:tcPr>
          <w:p w14:paraId="32CAA9C8" w14:textId="77777777" w:rsidR="000C4FA8" w:rsidRPr="005F38A5" w:rsidRDefault="000C4FA8" w:rsidP="00F93B64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23E01FAC" w14:textId="77777777" w:rsidR="000C4FA8" w:rsidRPr="005F38A5" w:rsidRDefault="000C4FA8" w:rsidP="00F93B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82BBDEF" w14:textId="5190DCF5" w:rsidR="000C4FA8" w:rsidRPr="005F38A5" w:rsidRDefault="007036B0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9,235.52</w:t>
            </w:r>
          </w:p>
        </w:tc>
        <w:tc>
          <w:tcPr>
            <w:tcW w:w="178" w:type="pct"/>
          </w:tcPr>
          <w:p w14:paraId="7122595B" w14:textId="77777777" w:rsidR="000C4FA8" w:rsidRPr="005F38A5" w:rsidRDefault="000C4FA8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DCAE89A" w14:textId="74B2E616" w:rsidR="000C4FA8" w:rsidRPr="005F38A5" w:rsidRDefault="000C4FA8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9,670.74</w:t>
            </w:r>
          </w:p>
        </w:tc>
      </w:tr>
    </w:tbl>
    <w:p w14:paraId="1F7D6319" w14:textId="7BEB3719" w:rsidR="00270344" w:rsidRPr="005F38A5" w:rsidRDefault="00270344" w:rsidP="00F93B64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BD2543" w:rsidRPr="005F38A5" w14:paraId="6E76C869" w14:textId="77777777" w:rsidTr="00BD2543">
        <w:tc>
          <w:tcPr>
            <w:tcW w:w="2910" w:type="pct"/>
          </w:tcPr>
          <w:p w14:paraId="3D4C6912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3767B114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1F8939B0" w14:textId="20DFAB59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2543" w:rsidRPr="005F38A5" w14:paraId="337F61C7" w14:textId="77777777" w:rsidTr="00BD2543">
        <w:tc>
          <w:tcPr>
            <w:tcW w:w="2910" w:type="pct"/>
          </w:tcPr>
          <w:p w14:paraId="1C994935" w14:textId="7A70D69C" w:rsidR="00BD2543" w:rsidRPr="005F38A5" w:rsidRDefault="00EB0D52" w:rsidP="00F93B64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8" w:type="pct"/>
          </w:tcPr>
          <w:p w14:paraId="3F9A43CE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1C280F9A" w14:textId="76E4FF80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pct"/>
          </w:tcPr>
          <w:p w14:paraId="47EB51A6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9A82AD1" w14:textId="3F60929A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D2543" w:rsidRPr="005F38A5" w14:paraId="163C6E8F" w14:textId="77777777" w:rsidTr="00BD2543">
        <w:tc>
          <w:tcPr>
            <w:tcW w:w="2910" w:type="pct"/>
          </w:tcPr>
          <w:p w14:paraId="4B621CF3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DFD622F" w14:textId="77777777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06FF967A" w14:textId="172052DE" w:rsidR="00BD2543" w:rsidRPr="005F38A5" w:rsidRDefault="00BD2543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D2543" w:rsidRPr="005F38A5" w14:paraId="2BDC4070" w14:textId="77777777" w:rsidTr="000C4FA8">
        <w:tc>
          <w:tcPr>
            <w:tcW w:w="2910" w:type="pct"/>
          </w:tcPr>
          <w:p w14:paraId="5633B215" w14:textId="4EC8EC65" w:rsidR="00BD2543" w:rsidRPr="005F38A5" w:rsidRDefault="00BD2543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8" w:type="pct"/>
          </w:tcPr>
          <w:p w14:paraId="7A192C1C" w14:textId="225B858D" w:rsidR="00BD2543" w:rsidRPr="005F38A5" w:rsidRDefault="00BD2543" w:rsidP="00F93B64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6BDB6C3" w14:textId="775CCCF6" w:rsidR="00340E40" w:rsidRPr="005F38A5" w:rsidRDefault="00E03C52" w:rsidP="00F93B6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11.85</w:t>
            </w:r>
          </w:p>
        </w:tc>
        <w:tc>
          <w:tcPr>
            <w:tcW w:w="178" w:type="pct"/>
          </w:tcPr>
          <w:p w14:paraId="77191F84" w14:textId="77777777" w:rsidR="00BD2543" w:rsidRPr="005F38A5" w:rsidRDefault="00BD2543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0461829C" w14:textId="2407F99C" w:rsidR="00BD2543" w:rsidRPr="005F38A5" w:rsidRDefault="009B4696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28.72</w:t>
            </w:r>
          </w:p>
        </w:tc>
      </w:tr>
      <w:tr w:rsidR="00340E40" w:rsidRPr="005F38A5" w14:paraId="0308CA4D" w14:textId="77777777" w:rsidTr="000C4FA8">
        <w:tc>
          <w:tcPr>
            <w:tcW w:w="2910" w:type="pct"/>
          </w:tcPr>
          <w:p w14:paraId="3BA0D125" w14:textId="77777777" w:rsidR="00340E40" w:rsidRPr="005F38A5" w:rsidRDefault="00340E40" w:rsidP="00F93B64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238444B8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71CDFA4" w14:textId="77777777" w:rsidR="00340E40" w:rsidRPr="005F38A5" w:rsidRDefault="00340E40" w:rsidP="00F93B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MLR-3.15 -</w:t>
            </w:r>
          </w:p>
          <w:p w14:paraId="19BC6EEC" w14:textId="2B6FDDCD" w:rsidR="00340E40" w:rsidRPr="005F38A5" w:rsidRDefault="00340E40" w:rsidP="00F93B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MLR-2.</w:t>
            </w:r>
            <w:r w:rsidR="00E06E9D" w:rsidRPr="005F38A5">
              <w:rPr>
                <w:rFonts w:ascii="Angsana New" w:hAnsi="Angsana New"/>
                <w:sz w:val="28"/>
                <w:szCs w:val="28"/>
              </w:rPr>
              <w:t>00</w:t>
            </w:r>
          </w:p>
          <w:p w14:paraId="446E624E" w14:textId="0C1726E5" w:rsidR="00340E40" w:rsidRPr="005F38A5" w:rsidRDefault="00340E40" w:rsidP="00F93B64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pct"/>
          </w:tcPr>
          <w:p w14:paraId="59BE2DB1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20D8AE18" w14:textId="77777777" w:rsidR="00340E40" w:rsidRPr="005F38A5" w:rsidRDefault="00340E40" w:rsidP="00F93B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MLR-3.15 -</w:t>
            </w:r>
          </w:p>
          <w:p w14:paraId="339B83FE" w14:textId="77777777" w:rsidR="00340E40" w:rsidRPr="005F38A5" w:rsidRDefault="00340E40" w:rsidP="00F93B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MLR-1.85,</w:t>
            </w:r>
          </w:p>
          <w:p w14:paraId="3319E23B" w14:textId="702386BB" w:rsidR="00340E40" w:rsidRPr="005F38A5" w:rsidRDefault="00340E40" w:rsidP="00F93B64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</w:tr>
      <w:tr w:rsidR="00340E40" w:rsidRPr="005F38A5" w14:paraId="37CD1567" w14:textId="77777777" w:rsidTr="000C4FA8">
        <w:tc>
          <w:tcPr>
            <w:tcW w:w="2910" w:type="pct"/>
          </w:tcPr>
          <w:p w14:paraId="0345AFC9" w14:textId="77777777" w:rsidR="00340E40" w:rsidRPr="005F38A5" w:rsidRDefault="00340E40" w:rsidP="00F93B64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23757443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BF9E854" w14:textId="77777777" w:rsidR="00340E40" w:rsidRPr="005F38A5" w:rsidRDefault="00340E40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6D52C756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1BB632F1" w14:textId="77777777" w:rsidR="00340E40" w:rsidRPr="005F38A5" w:rsidRDefault="00340E40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0E40" w:rsidRPr="005F38A5" w14:paraId="65F8724C" w14:textId="77777777" w:rsidTr="000C4FA8">
        <w:tc>
          <w:tcPr>
            <w:tcW w:w="2910" w:type="pct"/>
          </w:tcPr>
          <w:p w14:paraId="51BADFB1" w14:textId="01702B9F" w:rsidR="00340E40" w:rsidRPr="005F38A5" w:rsidRDefault="00340E40" w:rsidP="00F93B64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5F38A5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538" w:type="pct"/>
          </w:tcPr>
          <w:p w14:paraId="092469E3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54FEE21C" w14:textId="5E9B4B90" w:rsidR="00F2591C" w:rsidRPr="005F38A5" w:rsidRDefault="00F2591C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5135324C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00D77D8E" w14:textId="77777777" w:rsidR="00340E40" w:rsidRPr="005F38A5" w:rsidRDefault="00340E40" w:rsidP="00F93B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0E40" w:rsidRPr="005F38A5" w14:paraId="7E39229C" w14:textId="77777777" w:rsidTr="000C4FA8">
        <w:tc>
          <w:tcPr>
            <w:tcW w:w="2910" w:type="pct"/>
          </w:tcPr>
          <w:p w14:paraId="0745B2EB" w14:textId="77777777" w:rsidR="00340E40" w:rsidRPr="005F38A5" w:rsidRDefault="00340E40" w:rsidP="00F93B64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17ED9021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FBF02A8" w14:textId="3BF17AC9" w:rsidR="00340E40" w:rsidRPr="005F38A5" w:rsidRDefault="007036B0" w:rsidP="00F93B6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683.6</w:t>
            </w:r>
            <w:r w:rsidR="000D3060"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78" w:type="pct"/>
          </w:tcPr>
          <w:p w14:paraId="2DD59124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52DEF10" w14:textId="57AE43F1" w:rsidR="00340E40" w:rsidRPr="005F38A5" w:rsidRDefault="00340E40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144.56</w:t>
            </w:r>
          </w:p>
        </w:tc>
      </w:tr>
      <w:tr w:rsidR="00340E40" w:rsidRPr="005F38A5" w14:paraId="17395F3E" w14:textId="77777777" w:rsidTr="000C4FA8">
        <w:tc>
          <w:tcPr>
            <w:tcW w:w="2910" w:type="pct"/>
          </w:tcPr>
          <w:p w14:paraId="70F1A6CA" w14:textId="77777777" w:rsidR="00340E40" w:rsidRPr="005F38A5" w:rsidRDefault="00340E40" w:rsidP="00F93B64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019897C9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5603ABFF" w14:textId="2B37905A" w:rsidR="00340E40" w:rsidRPr="005F38A5" w:rsidRDefault="00F2591C" w:rsidP="00F93B6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(0.7</w:t>
            </w:r>
            <w:r w:rsidR="000D3060"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65EA3565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650F4E3D" w14:textId="4142E82E" w:rsidR="00340E40" w:rsidRPr="005F38A5" w:rsidRDefault="00340E40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sz w:val="28"/>
                <w:szCs w:val="28"/>
                <w:lang w:val="en-US" w:bidi="th-TH"/>
              </w:rPr>
              <w:t>2.84</w:t>
            </w:r>
          </w:p>
        </w:tc>
      </w:tr>
      <w:tr w:rsidR="00340E40" w:rsidRPr="005F38A5" w14:paraId="46D4D36A" w14:textId="77777777" w:rsidTr="000C4FA8">
        <w:tc>
          <w:tcPr>
            <w:tcW w:w="2910" w:type="pct"/>
          </w:tcPr>
          <w:p w14:paraId="0F078247" w14:textId="77777777" w:rsidR="00340E40" w:rsidRPr="005F38A5" w:rsidRDefault="00340E40" w:rsidP="00F93B6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2E1D8C7A" w14:textId="77777777" w:rsidR="00340E40" w:rsidRPr="005F38A5" w:rsidRDefault="00340E40" w:rsidP="00F93B6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EA2DE04" w14:textId="3342B8C1" w:rsidR="00340E40" w:rsidRPr="005F38A5" w:rsidRDefault="007036B0" w:rsidP="00F93B6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682.96</w:t>
            </w:r>
          </w:p>
        </w:tc>
        <w:tc>
          <w:tcPr>
            <w:tcW w:w="178" w:type="pct"/>
          </w:tcPr>
          <w:p w14:paraId="092C140D" w14:textId="77777777" w:rsidR="00340E40" w:rsidRPr="005F38A5" w:rsidRDefault="00340E40" w:rsidP="00F93B6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7B09ECF8" w14:textId="17A5FFAD" w:rsidR="00340E40" w:rsidRPr="005F38A5" w:rsidRDefault="00340E40" w:rsidP="00F93B6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5F38A5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147.4</w:t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6DBF63F2" w14:textId="77777777" w:rsidR="000C4FA8" w:rsidRPr="005F38A5" w:rsidRDefault="000C4FA8" w:rsidP="00F93B64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57A4585" w14:textId="675818A7" w:rsidR="00A3088B" w:rsidRPr="005F38A5" w:rsidRDefault="007548F7" w:rsidP="00F93B64">
      <w:pPr>
        <w:spacing w:line="240" w:lineRule="auto"/>
        <w:ind w:left="540" w:right="-117"/>
        <w:rPr>
          <w:rFonts w:ascii="Angsana New" w:hAnsi="Angsana New"/>
          <w:sz w:val="28"/>
          <w:szCs w:val="28"/>
          <w:cs/>
        </w:rPr>
      </w:pPr>
      <w:r w:rsidRPr="005F38A5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="00A3088B" w:rsidRPr="005F38A5">
        <w:rPr>
          <w:rFonts w:ascii="Angsana New" w:hAnsi="Angsana New" w:hint="cs"/>
          <w:sz w:val="28"/>
          <w:szCs w:val="28"/>
          <w:cs/>
        </w:rPr>
        <w:t>ประกอบด้วย</w:t>
      </w:r>
      <w:r w:rsidR="00307CEF" w:rsidRPr="005F38A5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307CEF" w:rsidRPr="005F38A5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307CEF" w:rsidRPr="005F38A5">
        <w:rPr>
          <w:rFonts w:ascii="Angsana New" w:hAnsi="Angsana New"/>
          <w:sz w:val="28"/>
          <w:szCs w:val="28"/>
        </w:rPr>
        <w:t xml:space="preserve"> </w:t>
      </w:r>
      <w:r w:rsidR="000A4C32" w:rsidRPr="005F38A5">
        <w:rPr>
          <w:rFonts w:ascii="Angsana New" w:hAnsi="Angsana New"/>
          <w:sz w:val="28"/>
          <w:szCs w:val="28"/>
        </w:rPr>
        <w:t>8</w:t>
      </w:r>
      <w:r w:rsidR="00307CEF" w:rsidRPr="005F38A5">
        <w:rPr>
          <w:rFonts w:ascii="Angsana New" w:hAnsi="Angsana New"/>
          <w:sz w:val="28"/>
          <w:szCs w:val="28"/>
        </w:rPr>
        <w:t xml:space="preserve"> </w:t>
      </w:r>
      <w:r w:rsidR="00A3088B" w:rsidRPr="005F38A5">
        <w:rPr>
          <w:rFonts w:ascii="Angsana New" w:hAnsi="Angsana New"/>
          <w:sz w:val="28"/>
          <w:szCs w:val="28"/>
          <w:cs/>
        </w:rPr>
        <w:t>โครงการ และ</w:t>
      </w:r>
      <w:r w:rsidR="00307CEF" w:rsidRPr="005F38A5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5F38A5" w:rsidRDefault="00307CEF" w:rsidP="00F93B64">
      <w:pPr>
        <w:spacing w:line="240" w:lineRule="auto"/>
        <w:ind w:left="540" w:right="-117"/>
        <w:rPr>
          <w:rFonts w:ascii="Angsana New" w:hAnsi="Angsana New"/>
          <w:sz w:val="22"/>
          <w:szCs w:val="22"/>
        </w:rPr>
      </w:pPr>
    </w:p>
    <w:p w14:paraId="64BE6897" w14:textId="6F1F5348" w:rsidR="005C16D6" w:rsidRPr="005F38A5" w:rsidRDefault="00B62F5D" w:rsidP="00F93B64">
      <w:pPr>
        <w:spacing w:line="240" w:lineRule="auto"/>
        <w:ind w:left="540" w:right="18"/>
        <w:rPr>
          <w:rFonts w:ascii="Angsana New" w:hAnsi="Angsana New"/>
          <w:i/>
          <w:iCs/>
          <w:sz w:val="28"/>
          <w:szCs w:val="28"/>
          <w:cs/>
        </w:rPr>
      </w:pPr>
      <w:r w:rsidRPr="005F38A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F38A5">
        <w:rPr>
          <w:rFonts w:ascii="Angsana New" w:hAnsi="Angsana New"/>
          <w:sz w:val="28"/>
          <w:szCs w:val="28"/>
        </w:rPr>
        <w:t>3</w:t>
      </w:r>
      <w:r w:rsidR="00CC7DB2" w:rsidRPr="005F38A5">
        <w:rPr>
          <w:rFonts w:ascii="Angsana New" w:hAnsi="Angsana New"/>
          <w:sz w:val="28"/>
          <w:szCs w:val="28"/>
        </w:rPr>
        <w:t>1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="00CC7DB2" w:rsidRPr="005F38A5">
        <w:rPr>
          <w:rFonts w:ascii="Angsana New" w:hAnsi="Angsana New" w:hint="cs"/>
          <w:sz w:val="28"/>
          <w:szCs w:val="28"/>
          <w:cs/>
        </w:rPr>
        <w:t>ธันวาคม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sz w:val="28"/>
          <w:szCs w:val="28"/>
        </w:rPr>
        <w:t>256</w:t>
      </w:r>
      <w:r w:rsidR="000C4FA8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 xml:space="preserve">จำนวน </w:t>
      </w:r>
      <w:r w:rsidR="00FB5EFE" w:rsidRPr="005F38A5">
        <w:rPr>
          <w:rFonts w:ascii="Angsana New" w:hAnsi="Angsana New"/>
          <w:sz w:val="28"/>
          <w:szCs w:val="28"/>
        </w:rPr>
        <w:t>3</w:t>
      </w:r>
      <w:r w:rsidR="00B44BD3" w:rsidRPr="005F38A5">
        <w:rPr>
          <w:rFonts w:ascii="Angsana New" w:hAnsi="Angsana New"/>
          <w:sz w:val="28"/>
          <w:szCs w:val="28"/>
        </w:rPr>
        <w:t>,</w:t>
      </w:r>
      <w:r w:rsidR="00FB5EFE" w:rsidRPr="005F38A5">
        <w:rPr>
          <w:rFonts w:ascii="Angsana New" w:hAnsi="Angsana New"/>
          <w:sz w:val="28"/>
          <w:szCs w:val="28"/>
        </w:rPr>
        <w:t>0</w:t>
      </w:r>
      <w:r w:rsidR="00B44BD3" w:rsidRPr="005F38A5">
        <w:rPr>
          <w:rFonts w:ascii="Angsana New" w:hAnsi="Angsana New"/>
          <w:sz w:val="28"/>
          <w:szCs w:val="28"/>
        </w:rPr>
        <w:t>36.48</w:t>
      </w:r>
      <w:r w:rsidR="009B4696"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F38A5">
        <w:rPr>
          <w:rFonts w:ascii="Angsana New" w:hAnsi="Angsana New"/>
          <w:i/>
          <w:iCs/>
          <w:sz w:val="28"/>
          <w:szCs w:val="28"/>
          <w:cs/>
        </w:rPr>
        <w:t>(</w:t>
      </w:r>
      <w:r w:rsidR="00CC7DB2" w:rsidRPr="005F38A5">
        <w:rPr>
          <w:rFonts w:ascii="Angsana New" w:hAnsi="Angsana New"/>
          <w:i/>
          <w:iCs/>
          <w:sz w:val="28"/>
          <w:szCs w:val="28"/>
        </w:rPr>
        <w:t>30</w:t>
      </w:r>
      <w:r w:rsidR="00CC7DB2" w:rsidRPr="005F38A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C7DB2" w:rsidRPr="005F38A5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="00CC7DB2" w:rsidRPr="005F38A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i/>
          <w:iCs/>
          <w:sz w:val="28"/>
          <w:szCs w:val="28"/>
        </w:rPr>
        <w:t>256</w:t>
      </w:r>
      <w:r w:rsidR="000C4FA8" w:rsidRPr="005F38A5">
        <w:rPr>
          <w:rFonts w:ascii="Angsana New" w:hAnsi="Angsana New"/>
          <w:i/>
          <w:iCs/>
          <w:sz w:val="28"/>
          <w:szCs w:val="28"/>
        </w:rPr>
        <w:t>5</w:t>
      </w:r>
      <w:r w:rsidRPr="005F38A5">
        <w:rPr>
          <w:rFonts w:ascii="Angsana New" w:hAnsi="Angsana New"/>
          <w:i/>
          <w:iCs/>
          <w:sz w:val="28"/>
          <w:szCs w:val="28"/>
        </w:rPr>
        <w:t xml:space="preserve">: </w:t>
      </w:r>
      <w:r w:rsidR="000C4FA8" w:rsidRPr="005F38A5">
        <w:rPr>
          <w:rFonts w:ascii="Angsana New" w:hAnsi="Angsana New"/>
          <w:i/>
          <w:iCs/>
          <w:sz w:val="28"/>
          <w:szCs w:val="28"/>
        </w:rPr>
        <w:t>3,018.11</w:t>
      </w:r>
      <w:r w:rsidR="00CC7DB2" w:rsidRPr="005F38A5">
        <w:rPr>
          <w:rFonts w:ascii="Angsana New" w:hAnsi="Angsana New"/>
          <w:i/>
          <w:iCs/>
          <w:sz w:val="28"/>
          <w:szCs w:val="28"/>
        </w:rPr>
        <w:t xml:space="preserve"> </w:t>
      </w:r>
      <w:r w:rsidRPr="005F38A5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F38A5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5F38A5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sz w:val="28"/>
          <w:szCs w:val="28"/>
        </w:rPr>
        <w:t>1</w:t>
      </w:r>
      <w:r w:rsidRPr="005F38A5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22A9CB29" w14:textId="53BEAEF0" w:rsidR="00FA65C2" w:rsidRPr="005F38A5" w:rsidRDefault="00FA65C2" w:rsidP="00F93B64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77316385" w14:textId="5662CD10" w:rsidR="003E4163" w:rsidRPr="005F38A5" w:rsidRDefault="003E4163" w:rsidP="00F93B64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761D281" w14:textId="77777777" w:rsidR="007C7B8A" w:rsidRPr="005F38A5" w:rsidRDefault="007C7B8A" w:rsidP="00F93B64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0EA8B609" w14:textId="7433354C" w:rsidR="00AA057A" w:rsidRPr="005F38A5" w:rsidRDefault="003E4163" w:rsidP="00F93B64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  <w:cs/>
        </w:rPr>
      </w:pPr>
      <w:r w:rsidRPr="005F38A5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5F38A5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0A7792" w:rsidRPr="005F38A5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5F38A5">
        <w:rPr>
          <w:rFonts w:ascii="Angsana New" w:hAnsi="Angsana New"/>
          <w:spacing w:val="-2"/>
          <w:sz w:val="28"/>
          <w:szCs w:val="28"/>
          <w:cs/>
        </w:rPr>
        <w:t>ของบริษัทย่อย</w:t>
      </w:r>
      <w:r w:rsidR="00AA057A" w:rsidRPr="005F38A5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6B908ABC" w14:textId="77777777" w:rsidR="00F3141D" w:rsidRPr="005F38A5" w:rsidRDefault="00F3141D" w:rsidP="00F93B64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  <w:sectPr w:rsidR="00F3141D" w:rsidRPr="005F38A5" w:rsidSect="00257573">
          <w:headerReference w:type="default" r:id="rId8"/>
          <w:footerReference w:type="default" r:id="rId9"/>
          <w:pgSz w:w="11907" w:h="16840" w:code="9"/>
          <w:pgMar w:top="691" w:right="1017" w:bottom="576" w:left="1152" w:header="720" w:footer="720" w:gutter="0"/>
          <w:pgNumType w:start="15"/>
          <w:cols w:space="708"/>
          <w:docGrid w:linePitch="360"/>
        </w:sectPr>
      </w:pPr>
    </w:p>
    <w:p w14:paraId="468BF4FD" w14:textId="77777777" w:rsidR="00F0124A" w:rsidRPr="005F38A5" w:rsidRDefault="00F0124A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</w:t>
      </w:r>
      <w:r w:rsidRPr="005F38A5">
        <w:rPr>
          <w:rFonts w:asciiTheme="majorBidi" w:hAnsiTheme="majorBidi" w:cstheme="majorBidi" w:hint="cs"/>
          <w:sz w:val="28"/>
          <w:szCs w:val="28"/>
          <w:u w:val="none"/>
          <w:cs/>
        </w:rPr>
        <w:t>ย่อยและบริษัท</w:t>
      </w: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t>ร่วม</w:t>
      </w:r>
    </w:p>
    <w:p w14:paraId="43ACBC79" w14:textId="77777777" w:rsidR="00F0124A" w:rsidRPr="005F38A5" w:rsidRDefault="00F0124A" w:rsidP="00F93B64">
      <w:pPr>
        <w:ind w:left="549" w:right="-25"/>
        <w:rPr>
          <w:rFonts w:ascii="Angsana New" w:hAnsi="Angsana New"/>
          <w:sz w:val="22"/>
          <w:szCs w:val="22"/>
        </w:rPr>
      </w:pPr>
    </w:p>
    <w:p w14:paraId="36BBD325" w14:textId="774D8CA5" w:rsidR="009172C8" w:rsidRPr="005F38A5" w:rsidRDefault="00B117D8" w:rsidP="00F93B64">
      <w:pPr>
        <w:ind w:left="549" w:right="-25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 w:hint="cs"/>
          <w:sz w:val="28"/>
          <w:szCs w:val="28"/>
          <w:cs/>
        </w:rPr>
        <w:t>รายการเคลื่อนไหวที่มีสาระสำคัญ</w:t>
      </w:r>
      <w:r w:rsidR="000327AF" w:rsidRPr="005F38A5">
        <w:rPr>
          <w:rFonts w:ascii="Angsana New" w:hAnsi="Angsana New" w:hint="cs"/>
          <w:sz w:val="28"/>
          <w:szCs w:val="28"/>
          <w:cs/>
        </w:rPr>
        <w:t>สำหรับ</w:t>
      </w:r>
      <w:r w:rsidR="009172C8" w:rsidRPr="005F38A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172C8" w:rsidRPr="005F38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172C8" w:rsidRPr="005F38A5">
        <w:rPr>
          <w:rFonts w:ascii="Angsana New" w:hAnsi="Angsana New"/>
          <w:sz w:val="28"/>
          <w:szCs w:val="28"/>
        </w:rPr>
        <w:t>31</w:t>
      </w:r>
      <w:r w:rsidR="009172C8" w:rsidRPr="005F38A5">
        <w:rPr>
          <w:rFonts w:ascii="Angsana New" w:hAnsi="Angsana New"/>
          <w:sz w:val="28"/>
          <w:szCs w:val="28"/>
          <w:cs/>
        </w:rPr>
        <w:t xml:space="preserve"> </w:t>
      </w:r>
      <w:r w:rsidR="009172C8" w:rsidRPr="005F38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172C8" w:rsidRPr="005F38A5">
        <w:rPr>
          <w:rFonts w:ascii="Angsana New" w:hAnsi="Angsana New"/>
          <w:sz w:val="28"/>
          <w:szCs w:val="28"/>
        </w:rPr>
        <w:t>2565</w:t>
      </w:r>
      <w:r w:rsidR="009172C8" w:rsidRPr="005F38A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B437A4" w14:textId="305875AC" w:rsidR="009172C8" w:rsidRPr="005F38A5" w:rsidRDefault="009172C8" w:rsidP="00F93B64">
      <w:pPr>
        <w:ind w:left="549" w:right="-25"/>
        <w:rPr>
          <w:rFonts w:ascii="Angsana New" w:hAnsi="Angsana New"/>
          <w:sz w:val="22"/>
          <w:szCs w:val="22"/>
        </w:rPr>
      </w:pPr>
    </w:p>
    <w:p w14:paraId="4CA71ACE" w14:textId="3DA67F59" w:rsidR="000972F3" w:rsidRPr="005F38A5" w:rsidRDefault="000972F3" w:rsidP="00F93B64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</w:rPr>
      </w:pPr>
      <w:r w:rsidRPr="005F38A5">
        <w:rPr>
          <w:rFonts w:ascii="Angsana New" w:hAnsi="Angsana New"/>
          <w:b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6AA7018D" w14:textId="77777777" w:rsidR="000972F3" w:rsidRPr="005F38A5" w:rsidRDefault="000972F3" w:rsidP="00F93B64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9172C8" w:rsidRPr="005F38A5" w14:paraId="0DB20FA4" w14:textId="77777777" w:rsidTr="00D04146">
        <w:tc>
          <w:tcPr>
            <w:tcW w:w="4011" w:type="pct"/>
            <w:hideMark/>
          </w:tcPr>
          <w:p w14:paraId="543DF15F" w14:textId="6093EEC4" w:rsidR="009172C8" w:rsidRPr="005F38A5" w:rsidRDefault="009172C8" w:rsidP="00F93B64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5F38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6761AC31" w14:textId="77777777" w:rsidR="009172C8" w:rsidRPr="005F38A5" w:rsidRDefault="009172C8" w:rsidP="00F93B64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2917B61C" w14:textId="77777777" w:rsidR="009172C8" w:rsidRPr="005F38A5" w:rsidRDefault="009172C8" w:rsidP="00F93B6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172C8" w:rsidRPr="005F38A5" w14:paraId="5DE9973F" w14:textId="77777777" w:rsidTr="00D04146">
        <w:trPr>
          <w:trHeight w:val="80"/>
        </w:trPr>
        <w:tc>
          <w:tcPr>
            <w:tcW w:w="4011" w:type="pct"/>
            <w:hideMark/>
          </w:tcPr>
          <w:p w14:paraId="26DB94F2" w14:textId="47A12DF0" w:rsidR="009172C8" w:rsidRPr="005F38A5" w:rsidRDefault="009172C8" w:rsidP="00F93B64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/>
                <w:sz w:val="28"/>
                <w:szCs w:val="28"/>
                <w:cs/>
              </w:rPr>
              <w:t>บริษัท ยู</w:t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>วี</w:t>
            </w:r>
            <w:r w:rsidRPr="005F38A5">
              <w:rPr>
                <w:rFonts w:ascii="Angsana New" w:hAnsi="Angsana New"/>
                <w:sz w:val="28"/>
                <w:szCs w:val="28"/>
                <w:cs/>
              </w:rPr>
              <w:t>บีจีพี</w:t>
            </w:r>
            <w:r w:rsidRPr="005F38A5">
              <w:rPr>
                <w:rFonts w:ascii="Angsana New" w:hAnsi="Angsana New" w:hint="cs"/>
                <w:sz w:val="28"/>
                <w:szCs w:val="28"/>
                <w:cs/>
              </w:rPr>
              <w:t xml:space="preserve"> คลีน เอ็นเนอร์ยี่</w:t>
            </w:r>
            <w:r w:rsidRPr="005F38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0B23A9" w:rsidRPr="005F38A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50EDD637" w14:textId="77777777" w:rsidR="009172C8" w:rsidRPr="005F38A5" w:rsidRDefault="009172C8" w:rsidP="00F93B64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F3FCEB3" w14:textId="3CD8E74B" w:rsidR="009172C8" w:rsidRPr="005F38A5" w:rsidRDefault="009172C8" w:rsidP="00F93B6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F38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200.00</w:t>
            </w:r>
          </w:p>
        </w:tc>
      </w:tr>
    </w:tbl>
    <w:p w14:paraId="011C9FDE" w14:textId="77777777" w:rsidR="00C86645" w:rsidRPr="005F38A5" w:rsidRDefault="00C86645" w:rsidP="00F93B64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2A66F92D" w14:textId="00741A2B" w:rsidR="000B23A9" w:rsidRPr="005F38A5" w:rsidRDefault="000B23A9" w:rsidP="00F93B64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5F38A5">
        <w:rPr>
          <w:rFonts w:ascii="Angsana New" w:hAnsi="Angsana New" w:hint="cs"/>
          <w:i/>
          <w:iCs/>
          <w:sz w:val="28"/>
          <w:szCs w:val="28"/>
          <w:cs/>
        </w:rPr>
        <w:t>ถือหุ้นโดยบริษัท ยูนิเวนเจอร์ บีจีพี จำกัด</w:t>
      </w:r>
    </w:p>
    <w:p w14:paraId="183F6F4B" w14:textId="7DA59006" w:rsidR="009172C8" w:rsidRPr="005F38A5" w:rsidRDefault="009172C8" w:rsidP="00F93B64">
      <w:pPr>
        <w:ind w:left="549" w:right="-25"/>
        <w:rPr>
          <w:rFonts w:ascii="Angsana New" w:hAnsi="Angsana New"/>
          <w:sz w:val="22"/>
          <w:szCs w:val="22"/>
        </w:rPr>
      </w:pPr>
    </w:p>
    <w:p w14:paraId="513863BF" w14:textId="77777777" w:rsidR="0017169B" w:rsidRPr="005F38A5" w:rsidRDefault="0017169B" w:rsidP="0017169B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  <w:cs/>
        </w:rPr>
      </w:pPr>
      <w:r w:rsidRPr="005F38A5">
        <w:rPr>
          <w:rFonts w:ascii="Angsana New" w:hAnsi="Angsana New" w:hint="cs"/>
          <w:bCs/>
          <w:i/>
          <w:iCs/>
          <w:sz w:val="28"/>
          <w:szCs w:val="28"/>
          <w:cs/>
        </w:rPr>
        <w:t>บริษัทร่วม</w:t>
      </w:r>
    </w:p>
    <w:p w14:paraId="6594D86F" w14:textId="77777777" w:rsidR="0017169B" w:rsidRPr="005F38A5" w:rsidRDefault="0017169B" w:rsidP="0017169B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539333D5" w14:textId="6B69586D" w:rsidR="0017169B" w:rsidRPr="005F38A5" w:rsidRDefault="0017169B" w:rsidP="0017169B">
      <w:pPr>
        <w:ind w:left="549" w:right="-25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</w:t>
      </w:r>
      <w:r w:rsidR="00A201D5" w:rsidRPr="005F38A5">
        <w:rPr>
          <w:rFonts w:ascii="Angsana New" w:hAnsi="Angsana New" w:hint="cs"/>
          <w:sz w:val="28"/>
          <w:szCs w:val="28"/>
          <w:cs/>
        </w:rPr>
        <w:t>ในบริษัทนั้น</w:t>
      </w:r>
      <w:r w:rsidRPr="005F38A5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5F38A5">
        <w:rPr>
          <w:rFonts w:ascii="Angsana New" w:hAnsi="Angsana New"/>
          <w:sz w:val="28"/>
          <w:szCs w:val="28"/>
        </w:rPr>
        <w:t xml:space="preserve">31 </w:t>
      </w:r>
      <w:r w:rsidRPr="005F38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F38A5">
        <w:rPr>
          <w:rFonts w:ascii="Angsana New" w:hAnsi="Angsana New"/>
          <w:sz w:val="28"/>
          <w:szCs w:val="28"/>
        </w:rPr>
        <w:t xml:space="preserve">2565 </w:t>
      </w:r>
      <w:r w:rsidRPr="005F38A5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A201D5"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Pr="005F38A5">
        <w:rPr>
          <w:rFonts w:ascii="Angsana New" w:hAnsi="Angsana New"/>
          <w:sz w:val="28"/>
          <w:szCs w:val="28"/>
        </w:rPr>
        <w:t xml:space="preserve">31.50 </w:t>
      </w:r>
      <w:r w:rsidRPr="005F38A5">
        <w:rPr>
          <w:rFonts w:ascii="Angsana New" w:hAnsi="Angsana New" w:hint="cs"/>
          <w:sz w:val="28"/>
          <w:szCs w:val="28"/>
          <w:cs/>
        </w:rPr>
        <w:t>ล้านบาท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i/>
          <w:iCs/>
          <w:sz w:val="28"/>
          <w:szCs w:val="28"/>
          <w:cs/>
        </w:rPr>
        <w:t>(</w:t>
      </w:r>
      <w:r w:rsidRPr="005F38A5">
        <w:rPr>
          <w:rFonts w:ascii="Angsana New" w:hAnsi="Angsana New"/>
          <w:i/>
          <w:iCs/>
          <w:sz w:val="28"/>
          <w:szCs w:val="28"/>
        </w:rPr>
        <w:t xml:space="preserve">30 </w:t>
      </w:r>
      <w:r w:rsidRPr="005F38A5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5F38A5">
        <w:rPr>
          <w:rFonts w:ascii="Angsana New" w:hAnsi="Angsana New"/>
          <w:i/>
          <w:iCs/>
          <w:sz w:val="28"/>
          <w:szCs w:val="28"/>
        </w:rPr>
        <w:t xml:space="preserve">2565: 31.50 </w:t>
      </w:r>
      <w:r w:rsidRPr="005F38A5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1B8FAB6" w14:textId="77777777" w:rsidR="0017169B" w:rsidRPr="005F38A5" w:rsidRDefault="0017169B" w:rsidP="00F93B64">
      <w:pPr>
        <w:ind w:left="549" w:right="-25"/>
        <w:rPr>
          <w:rFonts w:ascii="Angsana New" w:hAnsi="Angsana New"/>
          <w:sz w:val="28"/>
          <w:szCs w:val="28"/>
        </w:rPr>
      </w:pPr>
    </w:p>
    <w:p w14:paraId="526E45A5" w14:textId="25324D7B" w:rsidR="003B14EA" w:rsidRPr="005F38A5" w:rsidRDefault="003B14EA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t>ที่ดิน อาคารและอุปกรณ์</w:t>
      </w:r>
      <w:r w:rsidR="00F70B7C" w:rsidRPr="005F38A5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D066CA" w:rsidRPr="005F38A5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603F432" w14:textId="60BBE91F" w:rsidR="00336BE6" w:rsidRPr="005F38A5" w:rsidRDefault="00336BE6" w:rsidP="00F93B6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9"/>
        <w:gridCol w:w="2376"/>
        <w:gridCol w:w="360"/>
        <w:gridCol w:w="2376"/>
      </w:tblGrid>
      <w:tr w:rsidR="00104B9F" w:rsidRPr="005F38A5" w14:paraId="20CBE401" w14:textId="77777777" w:rsidTr="00D04146">
        <w:trPr>
          <w:cantSplit/>
          <w:tblHeader/>
        </w:trPr>
        <w:tc>
          <w:tcPr>
            <w:tcW w:w="4139" w:type="dxa"/>
            <w:vAlign w:val="bottom"/>
          </w:tcPr>
          <w:p w14:paraId="0EE8EA37" w14:textId="6C3B3E31" w:rsidR="00104B9F" w:rsidRPr="005F38A5" w:rsidRDefault="00104B9F" w:rsidP="00F93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2565 </w:t>
            </w:r>
          </w:p>
        </w:tc>
        <w:tc>
          <w:tcPr>
            <w:tcW w:w="2376" w:type="dxa"/>
            <w:vAlign w:val="bottom"/>
          </w:tcPr>
          <w:p w14:paraId="4E7D7187" w14:textId="7C8AD258" w:rsidR="00104B9F" w:rsidRPr="005F38A5" w:rsidRDefault="00104B9F" w:rsidP="00F93B6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F38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3D792182" w14:textId="77777777" w:rsidR="00104B9F" w:rsidRPr="005F38A5" w:rsidRDefault="00104B9F" w:rsidP="00F93B6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14:paraId="1231EFDE" w14:textId="5078FBF0" w:rsidR="00104B9F" w:rsidRPr="005F38A5" w:rsidRDefault="00104B9F" w:rsidP="00104B9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72142" w:rsidRPr="005F38A5" w14:paraId="72065254" w14:textId="77777777" w:rsidTr="00A40F78">
        <w:trPr>
          <w:cantSplit/>
        </w:trPr>
        <w:tc>
          <w:tcPr>
            <w:tcW w:w="4139" w:type="dxa"/>
          </w:tcPr>
          <w:p w14:paraId="48F6B15C" w14:textId="77777777" w:rsidR="00A72142" w:rsidRPr="005F38A5" w:rsidRDefault="00A72142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3"/>
          </w:tcPr>
          <w:p w14:paraId="6331368B" w14:textId="24EE1AB3" w:rsidR="00A72142" w:rsidRPr="005F38A5" w:rsidRDefault="00A72142" w:rsidP="00F93B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04B9F" w:rsidRPr="005F38A5" w14:paraId="243427C2" w14:textId="77777777" w:rsidTr="00D04146">
        <w:trPr>
          <w:cantSplit/>
        </w:trPr>
        <w:tc>
          <w:tcPr>
            <w:tcW w:w="4139" w:type="dxa"/>
          </w:tcPr>
          <w:p w14:paraId="77914691" w14:textId="77777777" w:rsidR="00104B9F" w:rsidRPr="005F38A5" w:rsidRDefault="00104B9F" w:rsidP="00F93B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2376" w:type="dxa"/>
          </w:tcPr>
          <w:p w14:paraId="76B0B950" w14:textId="190D7ABF" w:rsidR="00104B9F" w:rsidRPr="005F38A5" w:rsidRDefault="00104B9F" w:rsidP="006D1A30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94.59</w:t>
            </w:r>
          </w:p>
        </w:tc>
        <w:tc>
          <w:tcPr>
            <w:tcW w:w="360" w:type="dxa"/>
          </w:tcPr>
          <w:p w14:paraId="74C23C14" w14:textId="77777777" w:rsidR="00104B9F" w:rsidRPr="005F38A5" w:rsidRDefault="00104B9F" w:rsidP="00F93B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5A87BB95" w14:textId="5F3504BC" w:rsidR="00104B9F" w:rsidRPr="005F38A5" w:rsidRDefault="00104B9F" w:rsidP="006D1A30">
            <w:pPr>
              <w:tabs>
                <w:tab w:val="decimal" w:pos="1059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</w:tr>
    </w:tbl>
    <w:p w14:paraId="6B729C63" w14:textId="517DF55B" w:rsidR="00285D51" w:rsidRPr="005F38A5" w:rsidRDefault="00285D51" w:rsidP="00F93B6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37363A3C" w14:textId="77777777" w:rsidR="009974DB" w:rsidRPr="005F38A5" w:rsidRDefault="009974DB" w:rsidP="00F93B64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664F33A" w14:textId="77777777" w:rsidR="009974DB" w:rsidRPr="005F38A5" w:rsidRDefault="009974DB" w:rsidP="00F93B64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59D3D355" w14:textId="4C635527" w:rsidR="00D64FE7" w:rsidRPr="005F38A5" w:rsidRDefault="009974DB" w:rsidP="00F93B64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7C3F8F"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3D16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5F38A5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2D934AB4" w14:textId="77777777" w:rsidR="00D64FE7" w:rsidRPr="005F38A5" w:rsidRDefault="00D64FE7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39298E" w14:textId="0CD608FC" w:rsidR="004559FA" w:rsidRPr="005F38A5" w:rsidRDefault="00A24D9C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หุ้นกู้</w:t>
      </w:r>
    </w:p>
    <w:p w14:paraId="0A237402" w14:textId="77777777" w:rsidR="00B42109" w:rsidRPr="005F38A5" w:rsidRDefault="00B42109" w:rsidP="00F93B6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350"/>
        <w:gridCol w:w="270"/>
        <w:gridCol w:w="1530"/>
      </w:tblGrid>
      <w:tr w:rsidR="001C4C9B" w:rsidRPr="005F38A5" w14:paraId="7F929FC5" w14:textId="77777777" w:rsidTr="00C92AA1">
        <w:tc>
          <w:tcPr>
            <w:tcW w:w="1350" w:type="dxa"/>
          </w:tcPr>
          <w:p w14:paraId="13B48006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A015FD" w14:textId="3AE591DD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783A0B" w14:textId="6823A7B4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577523" w14:textId="028FF7D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1735A1F3" w14:textId="77777777" w:rsidR="001C4C9B" w:rsidRPr="005F38A5" w:rsidRDefault="001C4C9B" w:rsidP="00F93B64">
            <w:pPr>
              <w:spacing w:line="240" w:lineRule="auto"/>
              <w:ind w:left="-123" w:right="-9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/</w:t>
            </w:r>
            <w:r w:rsidRPr="005F38A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CD4" w:rsidRPr="005F38A5" w14:paraId="71335ED9" w14:textId="77777777" w:rsidTr="00C92AA1">
        <w:tc>
          <w:tcPr>
            <w:tcW w:w="1350" w:type="dxa"/>
          </w:tcPr>
          <w:p w14:paraId="08188C01" w14:textId="77777777" w:rsidR="00C04CD4" w:rsidRPr="005F38A5" w:rsidRDefault="00C04CD4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FC799" w14:textId="5A3EBF93" w:rsidR="00C04CD4" w:rsidRPr="005F38A5" w:rsidRDefault="00C04CD4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48590C20" w14:textId="344846CA" w:rsidR="00C04CD4" w:rsidRPr="005F38A5" w:rsidRDefault="00C04CD4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1B3315C6" w14:textId="53D08BCC" w:rsidR="00C04CD4" w:rsidRPr="005F38A5" w:rsidRDefault="00C04CD4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D700DC" w14:textId="16899A37" w:rsidR="00C04CD4" w:rsidRPr="005F38A5" w:rsidRDefault="00C04CD4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048A6AE" w14:textId="77777777" w:rsidR="00C04CD4" w:rsidRPr="005F38A5" w:rsidRDefault="00C04CD4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2F21DF" w14:textId="39155F43" w:rsidR="00C04CD4" w:rsidRPr="005F38A5" w:rsidRDefault="00C04CD4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1C4C9B" w:rsidRPr="005F38A5" w14:paraId="634ED469" w14:textId="77777777" w:rsidTr="00C92AA1">
        <w:tc>
          <w:tcPr>
            <w:tcW w:w="1350" w:type="dxa"/>
          </w:tcPr>
          <w:p w14:paraId="3708471F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D4228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52FFE6D3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3E4714E1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</w:tcPr>
          <w:p w14:paraId="47F8C89D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E3516D0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B8F2FE" w14:textId="4F44629E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F38A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5</w:t>
            </w:r>
          </w:p>
        </w:tc>
      </w:tr>
      <w:tr w:rsidR="001C4C9B" w:rsidRPr="005F38A5" w14:paraId="26414FB3" w14:textId="77777777" w:rsidTr="00C92AA1">
        <w:tc>
          <w:tcPr>
            <w:tcW w:w="1350" w:type="dxa"/>
          </w:tcPr>
          <w:p w14:paraId="6237ADB0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0F2836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198648FB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AA82D9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B6AAB7A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C4C9B" w:rsidRPr="005F38A5" w14:paraId="20B67BFE" w14:textId="77777777" w:rsidTr="00C92AA1">
        <w:tc>
          <w:tcPr>
            <w:tcW w:w="1350" w:type="dxa"/>
          </w:tcPr>
          <w:p w14:paraId="329B3A7A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ครั้งที่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081F39DC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30FB50BD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22 </w:t>
            </w: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345535C2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มิถุนายน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3FC17D0" w14:textId="31F0A63C" w:rsidR="001C4C9B" w:rsidRPr="005F38A5" w:rsidRDefault="00F5251D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392A5337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C737DA" w14:textId="5EF5DDAB" w:rsidR="001C4C9B" w:rsidRPr="005F38A5" w:rsidRDefault="001C4C9B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994.50</w:t>
            </w:r>
          </w:p>
        </w:tc>
      </w:tr>
      <w:tr w:rsidR="001C4C9B" w:rsidRPr="005F38A5" w14:paraId="7A9CFB4B" w14:textId="77777777" w:rsidTr="00C92AA1">
        <w:tc>
          <w:tcPr>
            <w:tcW w:w="2610" w:type="dxa"/>
            <w:gridSpan w:val="2"/>
          </w:tcPr>
          <w:p w14:paraId="13BF71EE" w14:textId="77777777" w:rsidR="001C4C9B" w:rsidRPr="005F38A5" w:rsidRDefault="001C4C9B" w:rsidP="00F93B64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รวมหุ้นกู้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328262D8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16D8D3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89071F" w14:textId="42B3A0A9" w:rsidR="001C4C9B" w:rsidRPr="005F38A5" w:rsidRDefault="00F5251D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35E2FC64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F950C8" w14:textId="23A2BB50" w:rsidR="001C4C9B" w:rsidRPr="005F38A5" w:rsidRDefault="001C4C9B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994.50</w:t>
            </w:r>
          </w:p>
        </w:tc>
      </w:tr>
      <w:tr w:rsidR="001C4C9B" w:rsidRPr="005F38A5" w14:paraId="192F5B3D" w14:textId="77777777" w:rsidTr="00C92AA1">
        <w:tc>
          <w:tcPr>
            <w:tcW w:w="4410" w:type="dxa"/>
            <w:gridSpan w:val="3"/>
          </w:tcPr>
          <w:p w14:paraId="73616900" w14:textId="77777777" w:rsidR="001C4C9B" w:rsidRPr="005F38A5" w:rsidRDefault="001C4C9B" w:rsidP="00F93B64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</w:tcPr>
          <w:p w14:paraId="7B060F78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C7325" w14:textId="77D88DC9" w:rsidR="001C4C9B" w:rsidRPr="005F38A5" w:rsidRDefault="00F5251D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(0.20)</w:t>
            </w:r>
          </w:p>
        </w:tc>
        <w:tc>
          <w:tcPr>
            <w:tcW w:w="270" w:type="dxa"/>
          </w:tcPr>
          <w:p w14:paraId="512A125B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0F0493" w14:textId="3FA023C6" w:rsidR="001C4C9B" w:rsidRPr="005F38A5" w:rsidRDefault="001C4C9B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>(0.34)</w:t>
            </w:r>
          </w:p>
        </w:tc>
      </w:tr>
      <w:tr w:rsidR="001C4C9B" w:rsidRPr="005F38A5" w14:paraId="5E66C983" w14:textId="77777777" w:rsidTr="00C92AA1">
        <w:tc>
          <w:tcPr>
            <w:tcW w:w="1350" w:type="dxa"/>
          </w:tcPr>
          <w:p w14:paraId="48CBF2D9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หุ้นกู้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- </w:t>
            </w:r>
            <w:r w:rsidRPr="005F38A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33057CE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0A56609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4825D5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E04FEB" w14:textId="38101EF6" w:rsidR="001C4C9B" w:rsidRPr="005F38A5" w:rsidRDefault="00F5251D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994.30</w:t>
            </w:r>
          </w:p>
        </w:tc>
        <w:tc>
          <w:tcPr>
            <w:tcW w:w="270" w:type="dxa"/>
          </w:tcPr>
          <w:p w14:paraId="3E66D31F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BE238F" w14:textId="65F7C99D" w:rsidR="001C4C9B" w:rsidRPr="005F38A5" w:rsidRDefault="001C4C9B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994.16</w:t>
            </w:r>
          </w:p>
        </w:tc>
      </w:tr>
      <w:tr w:rsidR="001C4C9B" w:rsidRPr="005F38A5" w14:paraId="14033736" w14:textId="77777777" w:rsidTr="00C04CD4">
        <w:tc>
          <w:tcPr>
            <w:tcW w:w="1350" w:type="dxa"/>
          </w:tcPr>
          <w:p w14:paraId="284D9902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F3A337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14:paraId="74C94560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777041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91A5B88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3365C28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7A25A7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1C4C9B" w:rsidRPr="005F38A5" w14:paraId="7DBF63E2" w14:textId="77777777" w:rsidTr="00C04CD4">
        <w:tc>
          <w:tcPr>
            <w:tcW w:w="1350" w:type="dxa"/>
          </w:tcPr>
          <w:p w14:paraId="5A69C74A" w14:textId="77777777" w:rsidR="001C4C9B" w:rsidRPr="005F38A5" w:rsidRDefault="001C4C9B" w:rsidP="00F93B64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270F5653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26F6BF9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8DDD50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02631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627BB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EE336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1C4C9B" w:rsidRPr="005F38A5" w14:paraId="07D3BA6B" w14:textId="77777777" w:rsidTr="00C04CD4">
        <w:tc>
          <w:tcPr>
            <w:tcW w:w="2610" w:type="dxa"/>
            <w:gridSpan w:val="2"/>
          </w:tcPr>
          <w:p w14:paraId="1070ABF8" w14:textId="36BE0FDA" w:rsidR="001C4C9B" w:rsidRPr="005F38A5" w:rsidRDefault="00C04CD4" w:rsidP="00F93B64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4D81FAC5" w14:textId="77777777" w:rsidR="001C4C9B" w:rsidRPr="005F38A5" w:rsidRDefault="001C4C9B" w:rsidP="00F93B6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7E41D1" w14:textId="77777777" w:rsidR="001C4C9B" w:rsidRPr="005F38A5" w:rsidRDefault="001C4C9B" w:rsidP="00F93B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AFB822" w14:textId="71B3B401" w:rsidR="001C4C9B" w:rsidRPr="005F38A5" w:rsidRDefault="00F5251D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994.30</w:t>
            </w:r>
          </w:p>
        </w:tc>
        <w:tc>
          <w:tcPr>
            <w:tcW w:w="270" w:type="dxa"/>
          </w:tcPr>
          <w:p w14:paraId="1C37B596" w14:textId="77777777" w:rsidR="001C4C9B" w:rsidRPr="005F38A5" w:rsidRDefault="001C4C9B" w:rsidP="00F93B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03E0F0A" w14:textId="70C952DA" w:rsidR="001C4C9B" w:rsidRPr="005F38A5" w:rsidRDefault="001C4C9B" w:rsidP="00F93B64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sz w:val="28"/>
                <w:szCs w:val="28"/>
              </w:rPr>
              <w:t>994.16</w:t>
            </w:r>
          </w:p>
        </w:tc>
      </w:tr>
    </w:tbl>
    <w:p w14:paraId="69A92704" w14:textId="77777777" w:rsidR="00B42109" w:rsidRPr="005F38A5" w:rsidRDefault="006F54E8" w:rsidP="00F93B64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2"/>
        </w:rPr>
      </w:pPr>
      <w:r w:rsidRPr="005F38A5">
        <w:rPr>
          <w:rFonts w:ascii="Angsana New" w:hAnsi="Angsana New"/>
          <w:sz w:val="28"/>
          <w:szCs w:val="28"/>
        </w:rPr>
        <w:tab/>
      </w:r>
      <w:r w:rsidRPr="005F38A5">
        <w:rPr>
          <w:rFonts w:ascii="Angsana New" w:hAnsi="Angsana New"/>
          <w:sz w:val="28"/>
          <w:szCs w:val="28"/>
        </w:rPr>
        <w:tab/>
      </w:r>
    </w:p>
    <w:p w14:paraId="709B8A9C" w14:textId="7EE31BA9" w:rsidR="00C04E55" w:rsidRPr="005F38A5" w:rsidRDefault="006F54E8" w:rsidP="00F93B64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5F38A5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5F38A5">
        <w:rPr>
          <w:rFonts w:ascii="Angsana New" w:hAnsi="Angsana New"/>
          <w:sz w:val="28"/>
          <w:szCs w:val="28"/>
          <w:cs/>
        </w:rPr>
        <w:t>ถือ</w:t>
      </w:r>
      <w:r w:rsidR="005A09D0" w:rsidRPr="005F38A5">
        <w:rPr>
          <w:rFonts w:ascii="Angsana New" w:hAnsi="Angsana New"/>
          <w:sz w:val="28"/>
          <w:szCs w:val="28"/>
        </w:rPr>
        <w:br/>
      </w:r>
      <w:r w:rsidRPr="005F38A5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Pr="005F38A5">
        <w:rPr>
          <w:rFonts w:ascii="Angsana New" w:hAnsi="Angsana New"/>
          <w:sz w:val="28"/>
          <w:szCs w:val="28"/>
        </w:rPr>
        <w:t xml:space="preserve">6 </w:t>
      </w:r>
      <w:r w:rsidRPr="005F38A5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20BBE477" w14:textId="77777777" w:rsidR="003D3CEC" w:rsidRPr="005F38A5" w:rsidRDefault="003D3CEC" w:rsidP="00F93B64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2"/>
        </w:rPr>
      </w:pPr>
    </w:p>
    <w:p w14:paraId="0D13B5E4" w14:textId="6852FB93" w:rsidR="008D36B1" w:rsidRPr="005F38A5" w:rsidRDefault="004A74EB" w:rsidP="00F93B64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spacing w:val="-4"/>
          <w:sz w:val="28"/>
          <w:szCs w:val="28"/>
        </w:rPr>
      </w:pPr>
      <w:r w:rsidRPr="005F38A5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47D82D18" w14:textId="03618CB6" w:rsidR="000A7607" w:rsidRPr="005F38A5" w:rsidRDefault="000A7607" w:rsidP="001D7A80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  <w:sectPr w:rsidR="000A7607" w:rsidRPr="005F38A5" w:rsidSect="00584F28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  <w:r w:rsidRPr="005F38A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0EF7C2" w14:textId="77777777" w:rsidR="00513328" w:rsidRPr="005F38A5" w:rsidRDefault="00513328" w:rsidP="0051332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1148"/>
          <w:tab w:val="left" w:pos="-90"/>
        </w:tabs>
        <w:spacing w:line="240" w:lineRule="auto"/>
        <w:ind w:left="540" w:right="-45" w:hanging="1170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  <w:r w:rsidRPr="005F38A5">
        <w:rPr>
          <w:rFonts w:asciiTheme="majorBidi" w:hAnsiTheme="majorBidi" w:cstheme="majorBidi" w:hint="cs"/>
          <w:sz w:val="28"/>
          <w:szCs w:val="28"/>
          <w:u w:val="none"/>
          <w:cs/>
        </w:rPr>
        <w:t>และการจำแนกรายได้</w:t>
      </w:r>
    </w:p>
    <w:p w14:paraId="7743A570" w14:textId="77777777" w:rsidR="00513328" w:rsidRPr="005F38A5" w:rsidRDefault="00513328" w:rsidP="00513328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-710" w:tblpY="-69"/>
        <w:tblW w:w="16137" w:type="dxa"/>
        <w:tblLayout w:type="fixed"/>
        <w:tblLook w:val="00A0" w:firstRow="1" w:lastRow="0" w:firstColumn="1" w:lastColumn="0" w:noHBand="0" w:noVBand="0"/>
      </w:tblPr>
      <w:tblGrid>
        <w:gridCol w:w="2127"/>
        <w:gridCol w:w="708"/>
        <w:gridCol w:w="241"/>
        <w:gridCol w:w="752"/>
        <w:gridCol w:w="283"/>
        <w:gridCol w:w="709"/>
        <w:gridCol w:w="283"/>
        <w:gridCol w:w="851"/>
        <w:gridCol w:w="283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98"/>
        <w:gridCol w:w="237"/>
        <w:gridCol w:w="754"/>
        <w:gridCol w:w="236"/>
        <w:gridCol w:w="785"/>
        <w:gridCol w:w="237"/>
        <w:gridCol w:w="753"/>
        <w:gridCol w:w="257"/>
        <w:gridCol w:w="829"/>
      </w:tblGrid>
      <w:tr w:rsidR="00513328" w:rsidRPr="005F38A5" w14:paraId="62320D5D" w14:textId="77777777" w:rsidTr="001515AF">
        <w:trPr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EC354" w14:textId="77777777" w:rsidR="00513328" w:rsidRPr="005F38A5" w:rsidRDefault="00513328" w:rsidP="001515AF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1" w:name="_Hlk125717518"/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12086148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88D30E" w14:textId="77777777" w:rsidR="00513328" w:rsidRPr="005F38A5" w:rsidRDefault="00513328" w:rsidP="001515A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2A15C05D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F81886D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475B92DE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E1D40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6154E87B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67946C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4DB5AFA0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E1F7666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280E08C3" w14:textId="60622E10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D72F549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7E38C031" w14:textId="7717A001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1"/>
      <w:tr w:rsidR="005B197A" w:rsidRPr="005F38A5" w14:paraId="64454C97" w14:textId="77777777" w:rsidTr="001515AF">
        <w:trPr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37827A" w14:textId="77777777" w:rsidR="005B197A" w:rsidRPr="005F38A5" w:rsidRDefault="005B197A" w:rsidP="005B197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2D95460F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อสังหาริมทรัพย์เพื่อขาย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AD68B7" w14:textId="77777777" w:rsidR="005B197A" w:rsidRPr="005F38A5" w:rsidRDefault="005B197A" w:rsidP="005B19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61972851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pacing w:val="-8"/>
                <w:sz w:val="20"/>
                <w:szCs w:val="20"/>
                <w:cs/>
              </w:rPr>
              <w:t>อสังหาริมทรัพย์เพื่อให้เช่าและบริการ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EF2A495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3DA0DD51" w14:textId="77777777" w:rsidR="005B197A" w:rsidRPr="005F38A5" w:rsidRDefault="005B197A" w:rsidP="005B197A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ด้านอุตสาหกรรม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57498F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32ADEAB0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111F74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CF083DA" w14:textId="60297D69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1FF0C74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308D71D8" w14:textId="11184ED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D552BAF" w14:textId="77777777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0779BC9B" w14:textId="6C9549E5" w:rsidR="005B197A" w:rsidRPr="005F38A5" w:rsidRDefault="005B197A" w:rsidP="005B19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B197A" w:rsidRPr="005F38A5" w14:paraId="5B76E1C8" w14:textId="77777777" w:rsidTr="001515AF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98253B" w14:textId="77777777" w:rsidR="005B197A" w:rsidRPr="005F38A5" w:rsidRDefault="005B197A" w:rsidP="005B197A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5F38A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4D9233F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292A076C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C6B846A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3C3A99A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44E63A5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E517D98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74C0317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1F5F25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0920DD2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E29030A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66650A1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2FFA98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51AD6558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415CFCB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3D144A9" w14:textId="77777777" w:rsidR="005B197A" w:rsidRPr="005F38A5" w:rsidRDefault="005B197A" w:rsidP="005B197A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3DDCA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CA0526B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D86AA04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2351872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9F7A1B5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C0383DC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E63FFF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053218DE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DF0C09B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819F0D8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6397619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5745894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5B197A" w:rsidRPr="005F38A5" w14:paraId="7D650788" w14:textId="77777777" w:rsidTr="001515AF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0A273" w14:textId="77777777" w:rsidR="005B197A" w:rsidRPr="005F38A5" w:rsidRDefault="005B197A" w:rsidP="005B197A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B250C17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674DA100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28266441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3E0D0A0" w14:textId="77777777" w:rsidR="005B197A" w:rsidRPr="005F38A5" w:rsidRDefault="005B197A" w:rsidP="005B197A">
            <w:pPr>
              <w:spacing w:line="20" w:lineRule="atLeast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2B0811C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855FA19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684C46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43064C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F558EE4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0578F47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A207773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935CC1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625A3A1E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A748137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28DFF89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5F38A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90FB78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0BF620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EDE0B2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AD1F9E8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46D330A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C4BE6D8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E3A8A2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6C94996" w14:textId="734D4675" w:rsidR="005B197A" w:rsidRPr="005F38A5" w:rsidRDefault="005B197A" w:rsidP="005B197A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318C759" w14:textId="77777777" w:rsidR="005B197A" w:rsidRPr="005F38A5" w:rsidRDefault="005B197A" w:rsidP="005B197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28A48297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A32ABDA" w14:textId="77777777" w:rsidR="005B197A" w:rsidRPr="005F38A5" w:rsidRDefault="005B197A" w:rsidP="005B197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4F7B199" w14:textId="77777777" w:rsidR="005B197A" w:rsidRPr="005F38A5" w:rsidRDefault="005B197A" w:rsidP="005B197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5F38A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5B197A" w:rsidRPr="005F38A5" w14:paraId="6EDEDE93" w14:textId="77777777" w:rsidTr="001515AF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EDB27" w14:textId="36257398" w:rsidR="005B197A" w:rsidRPr="005F38A5" w:rsidRDefault="005B197A" w:rsidP="005B197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4010" w:type="dxa"/>
            <w:gridSpan w:val="27"/>
            <w:tcBorders>
              <w:left w:val="nil"/>
              <w:right w:val="nil"/>
            </w:tcBorders>
            <w:vAlign w:val="center"/>
          </w:tcPr>
          <w:p w14:paraId="2B8A2CA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5F38A5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5F38A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5B197A" w:rsidRPr="005F38A5" w14:paraId="34571EB3" w14:textId="77777777" w:rsidTr="001515AF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D8F2E" w14:textId="77777777" w:rsidR="005B197A" w:rsidRPr="005F38A5" w:rsidRDefault="005B197A" w:rsidP="005B197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5E3AD98F" w14:textId="77777777" w:rsidR="005B197A" w:rsidRPr="005F38A5" w:rsidRDefault="005B197A" w:rsidP="005B197A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980.95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12B93AE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center"/>
          </w:tcPr>
          <w:p w14:paraId="6715CF10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AB5918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329C8D0F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3.34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ADC47F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FC10467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AD2B61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209F6B1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570.88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EDB2A3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58EE6A6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D759C2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33F48C17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,777.40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AF14DD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22C03934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5F4E57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A4D4043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81.30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A7305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68F5756E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72.42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BA6ED4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3DE9A159" w14:textId="77777777" w:rsidR="005B197A" w:rsidRPr="005F38A5" w:rsidRDefault="005B197A" w:rsidP="005B197A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6DFA40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0CA49270" w14:textId="77777777" w:rsidR="005B197A" w:rsidRPr="005F38A5" w:rsidRDefault="005B197A" w:rsidP="005B197A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09289C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30BBC4B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4,4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13.87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E76C09B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1CC7B42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1,139.86</w:t>
            </w:r>
          </w:p>
        </w:tc>
      </w:tr>
      <w:tr w:rsidR="005B197A" w:rsidRPr="005F38A5" w14:paraId="0540EDED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418D66" w14:textId="77777777" w:rsidR="005B197A" w:rsidRPr="005F38A5" w:rsidRDefault="005B197A" w:rsidP="005B197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A49C3" w14:textId="77777777" w:rsidR="005B197A" w:rsidRPr="005F38A5" w:rsidRDefault="005B197A" w:rsidP="005B197A">
            <w:pPr>
              <w:tabs>
                <w:tab w:val="decimal" w:pos="24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F4C912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9AB22" w14:textId="77777777" w:rsidR="005B197A" w:rsidRPr="005F38A5" w:rsidRDefault="005B197A" w:rsidP="005B197A">
            <w:pPr>
              <w:tabs>
                <w:tab w:val="decimal" w:pos="24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D71E02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6E05B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0.09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F9F4A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B6C3B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6E3EAC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38C5F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31CE071" w14:textId="77777777" w:rsidR="005B197A" w:rsidRPr="005F38A5" w:rsidRDefault="005B197A" w:rsidP="005B197A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B3747" w14:textId="77777777" w:rsidR="005B197A" w:rsidRPr="005F38A5" w:rsidRDefault="005B197A" w:rsidP="005B197A">
            <w:pPr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46BA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0366E6" w14:textId="77777777" w:rsidR="005B197A" w:rsidRPr="005F38A5" w:rsidRDefault="005B197A" w:rsidP="005B197A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8F4EFC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D5F3B0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F26E1E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7642B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12.08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4A956B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5314DE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14.61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54712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868DBC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12.17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F83CB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EF786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CAAB9D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8C8DF" w14:textId="77777777" w:rsidR="005B197A" w:rsidRPr="005F38A5" w:rsidRDefault="005B197A" w:rsidP="005B197A">
            <w:pPr>
              <w:tabs>
                <w:tab w:val="decimal" w:pos="456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22EE35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4294B" w14:textId="77777777" w:rsidR="005B197A" w:rsidRPr="005F38A5" w:rsidRDefault="005B197A" w:rsidP="005B197A">
            <w:pPr>
              <w:tabs>
                <w:tab w:val="decimal" w:pos="456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-</w:t>
            </w:r>
          </w:p>
        </w:tc>
      </w:tr>
      <w:tr w:rsidR="005B197A" w:rsidRPr="005F38A5" w14:paraId="4CCA2AAD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F4621C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48AD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980.95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42E21B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FF5EB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1A180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9A934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3.43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7CFAB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C3678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B285B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09B7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570.88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D180F5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1A63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37B5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401C03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</w:t>
            </w: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,777.40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7F83A5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EA21A4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195C1C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F553E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93.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618C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1111D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87.03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CA4D5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4F6B7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2.17</w:t>
            </w: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799FA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F777C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9C7760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0814A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4,4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13.87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50C4AC4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D18B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1,139.86</w:t>
            </w:r>
          </w:p>
        </w:tc>
      </w:tr>
      <w:tr w:rsidR="005B197A" w:rsidRPr="005F38A5" w14:paraId="11AD78DB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D414E7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2A48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ADEBB3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20F1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C9CFD4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6D62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C168D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09497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7B1486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4B38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D7F66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3F8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3259D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AE1B85" w14:textId="77777777" w:rsidR="005B197A" w:rsidRPr="005F38A5" w:rsidRDefault="005B197A" w:rsidP="005B197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62ABE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69E761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DE56F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C37B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B1974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67E0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11E961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089E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6760C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951F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8C970A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F48CCB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264.59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CA097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B2C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23.53</w:t>
            </w:r>
          </w:p>
        </w:tc>
      </w:tr>
      <w:tr w:rsidR="005B197A" w:rsidRPr="005F38A5" w14:paraId="4337FADB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02323D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3A4E2F5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47B0CF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5FAE7E2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2AB77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5CD68D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43C99D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3E67F6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B1A7D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681E49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02C235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854A54F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6A65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713802E9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D4A46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54B3AB5B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C194C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C75848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6976D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00133D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92E336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C775CD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30D30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E1CC5B9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0DA590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5F6B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4,678.46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27E6B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BA2F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1,163.39</w:t>
            </w:r>
          </w:p>
        </w:tc>
      </w:tr>
      <w:tr w:rsidR="005B197A" w:rsidRPr="005F38A5" w14:paraId="565F07CA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F79A6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20ACA3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2FBA16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1A6CB475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753A88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F74E31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2399F7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7A82A9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977CFB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46746B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910A1A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E16BFAA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C3AC7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2BCCEB7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5308C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C840937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625DC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8B5144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D7D85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4933CB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8D6B1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F52EC36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3CA1B1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013E77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6A42DF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384B6E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56A532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B05BE3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B197A" w:rsidRPr="005F38A5" w14:paraId="21F70C55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AB90F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45A44C6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60D2EF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22D01ED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53CC94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8032740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05966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D6779D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5BAA63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48870A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1560E7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D747D6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FBEAC1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369C99A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67EA7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599AC90C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1FA7D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3763B0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C301D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92A527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7AABCB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C17246E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DD694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F1C900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5CF129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7409435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269063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2207361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B197A" w:rsidRPr="005F38A5" w14:paraId="1B424CF6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0E648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0AF23F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A044D7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321DB789" w14:textId="77777777" w:rsidR="005B197A" w:rsidRPr="005F38A5" w:rsidRDefault="005B197A" w:rsidP="005B197A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916D7A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C5C66E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FE3A29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AE0BD44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C9A7B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533819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3FFC94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6D9D54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D7E3E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E4DF579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CEE86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FB712F6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5F22C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5C6546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A1F0E1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3A2B75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45F4E2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746230E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BBB7B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483A2FA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9100CD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27C95A8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3301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7978683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B197A" w:rsidRPr="005F38A5" w14:paraId="40AA794C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8F4A83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92A78ED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980.95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D6E072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2115EC1E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10FF92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CD697ED" w14:textId="77777777" w:rsidR="005B197A" w:rsidRPr="005F38A5" w:rsidRDefault="005B197A" w:rsidP="005B197A">
            <w:pPr>
              <w:tabs>
                <w:tab w:val="decimal" w:pos="31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F8F2682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C500AD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DB7B034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AEFC66A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556.80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B9B7CF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0714F86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89580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2023C77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,777.40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D65EB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CFDA419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8D1D5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5AB464F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24.0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6B5051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699011C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15.02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706C66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39F61F5B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(0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.3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1DB9E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3971B693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(4.39)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A75EF3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79669AD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4,338.82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05035F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50329C7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1,074.19</w:t>
            </w:r>
          </w:p>
        </w:tc>
      </w:tr>
      <w:tr w:rsidR="005B197A" w:rsidRPr="005F38A5" w14:paraId="3B1D7C7B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FC252F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6E56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734D98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99BF6" w14:textId="77777777" w:rsidR="005B197A" w:rsidRPr="005F38A5" w:rsidRDefault="005B197A" w:rsidP="005B197A">
            <w:pPr>
              <w:tabs>
                <w:tab w:val="decimal" w:pos="22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730DB4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8DB07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3D78A2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B3E73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BF7A48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FDEAF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14.08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CBE9AE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9FDD2" w14:textId="77777777" w:rsidR="005B197A" w:rsidRPr="005F38A5" w:rsidRDefault="005B197A" w:rsidP="005B197A">
            <w:pPr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B099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CC2826" w14:textId="77777777" w:rsidR="005B197A" w:rsidRPr="005F38A5" w:rsidRDefault="005B197A" w:rsidP="005B197A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CED0F" w14:textId="77777777" w:rsidR="005B197A" w:rsidRPr="005F38A5" w:rsidRDefault="005B197A" w:rsidP="005B197A">
            <w:pPr>
              <w:tabs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8F1538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-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2DC4BB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12D67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69.3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977872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497D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72.01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970DDB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625C0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(11.81)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2E4A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BCE50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(10.31)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986AA8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7EFB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75.05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8C49CB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E0D9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65.67</w:t>
            </w:r>
          </w:p>
        </w:tc>
      </w:tr>
      <w:tr w:rsidR="005B197A" w:rsidRPr="005F38A5" w14:paraId="033479B0" w14:textId="77777777" w:rsidTr="001515AF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D4DDA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095DC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980.95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1E207E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5900A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883C42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C198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F7AB4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19796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D1071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A06FF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570.88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DBB586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B335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2CAAC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A073E6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</w:t>
            </w: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,777.40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8B361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5F926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54120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46D9D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93.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2DD60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9D5D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87.03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E0E660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C5C0D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2.17</w:t>
            </w: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144C3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BDC2E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7FA852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D3556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4,413.87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812724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7632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1,139.86</w:t>
            </w:r>
          </w:p>
        </w:tc>
      </w:tr>
      <w:tr w:rsidR="005B197A" w:rsidRPr="005F38A5" w14:paraId="5EE0237C" w14:textId="77777777" w:rsidTr="001515AF">
        <w:trPr>
          <w:trHeight w:val="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CFB3B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BAEB2F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13B45A" w14:textId="77777777" w:rsidR="005B197A" w:rsidRPr="005F38A5" w:rsidRDefault="005B197A" w:rsidP="005B197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FA8A47" w14:textId="77777777" w:rsidR="005B197A" w:rsidRPr="005F38A5" w:rsidRDefault="005B197A" w:rsidP="005B197A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497BEBB" w14:textId="77777777" w:rsidR="005B197A" w:rsidRPr="005F38A5" w:rsidRDefault="005B197A" w:rsidP="005B197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7CC60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C4E56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A2C1B2" w14:textId="77777777" w:rsidR="005B197A" w:rsidRPr="005F38A5" w:rsidRDefault="005B197A" w:rsidP="005B197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BED927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9DAE5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EEF44F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61717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20B95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729B9D" w14:textId="77777777" w:rsidR="005B197A" w:rsidRPr="005F38A5" w:rsidRDefault="005B197A" w:rsidP="005B197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C8B69F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612AA7B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231DC7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3A471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C70BF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3A455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6405E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44604" w14:textId="77777777" w:rsidR="005B197A" w:rsidRPr="005F38A5" w:rsidRDefault="005B197A" w:rsidP="005B197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3ED70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CBFDA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1CE24B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644E4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1C286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45CD4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B197A" w:rsidRPr="005F38A5" w14:paraId="3868FBFA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22F6" w14:textId="77777777" w:rsidR="005B197A" w:rsidRPr="005F38A5" w:rsidRDefault="005B197A" w:rsidP="005B197A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5F38A5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5F38A5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34502C2E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134.52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2BBC15F" w14:textId="77777777" w:rsidR="005B197A" w:rsidRPr="005F38A5" w:rsidRDefault="005B197A" w:rsidP="005B197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7F6191F" w14:textId="77777777" w:rsidR="005B197A" w:rsidRPr="005F38A5" w:rsidRDefault="005B197A" w:rsidP="005B197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(40.32)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72EC2A2" w14:textId="77777777" w:rsidR="005B197A" w:rsidRPr="005F38A5" w:rsidRDefault="005B197A" w:rsidP="005B197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7EDA1E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(5.75)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2683D8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40E645A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(4.14)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72C9C8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57D93A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(17.84)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953DF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176E23B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81.95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D1BF6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1A9E289" w14:textId="77777777" w:rsidR="005B197A" w:rsidRPr="005F38A5" w:rsidRDefault="005B197A" w:rsidP="005B197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447.94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647A1B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2AD63EF" w14:textId="77777777" w:rsidR="005B197A" w:rsidRPr="005F38A5" w:rsidRDefault="005B197A" w:rsidP="005B197A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(46.34)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DF80B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9590155" w14:textId="77777777" w:rsidR="005B197A" w:rsidRPr="005F38A5" w:rsidRDefault="005B197A" w:rsidP="005B197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(27.03)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4FD7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CCC5AB4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(34.55)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C0862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2E6788E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(249.80)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ABADE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B3AB030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(25.65)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585E94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D53C38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282.04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17FFCD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6146B6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(69.05)</w:t>
            </w:r>
          </w:p>
        </w:tc>
      </w:tr>
      <w:tr w:rsidR="005B197A" w:rsidRPr="005F38A5" w14:paraId="4C2B7E7D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76A15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01CD6D5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0E76D0E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094F878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B0E536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FA273B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63D9FB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2471AA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229663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943358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26A5FE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5ED05AB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F3D2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ADAA8D6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8BEA2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FA23D19" w14:textId="77777777" w:rsidR="005B197A" w:rsidRPr="005F38A5" w:rsidRDefault="005B197A" w:rsidP="005B197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0EAFA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474EBF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D1DD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4BEF3C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C9C2E3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EA57135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F4E2C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CADF00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7DED5D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DD4D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264.59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F9B5077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AB19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23.53</w:t>
            </w:r>
          </w:p>
        </w:tc>
      </w:tr>
      <w:tr w:rsidR="005B197A" w:rsidRPr="005F38A5" w14:paraId="2C410557" w14:textId="77777777" w:rsidTr="00EF230C">
        <w:trPr>
          <w:trHeight w:val="254"/>
        </w:trPr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3F5C1" w14:textId="38FBA71A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ที่รายงานก่อนต้นทุนการเงินและภาษีเงินได้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27E1A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07A245" w14:textId="77777777" w:rsidR="005B197A" w:rsidRPr="005F38A5" w:rsidRDefault="005B197A" w:rsidP="005B197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8E9278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9E468C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056744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C575FA9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FDCCE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9ABADF1" w14:textId="77777777" w:rsidR="005B197A" w:rsidRPr="005F38A5" w:rsidRDefault="005B197A" w:rsidP="005B197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3CA41C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3708A6F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7B8A02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16A45B8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01794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495DBE1" w14:textId="77777777" w:rsidR="005B197A" w:rsidRPr="005F38A5" w:rsidRDefault="005B197A" w:rsidP="005B197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2106B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20BEC0E" w14:textId="77777777" w:rsidR="005B197A" w:rsidRPr="005F38A5" w:rsidRDefault="005B197A" w:rsidP="005B197A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6BB0E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46D4868" w14:textId="77777777" w:rsidR="005B197A" w:rsidRPr="005F38A5" w:rsidRDefault="005B197A" w:rsidP="005B197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F7F9F1C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E07F38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546.63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1558ED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8017DB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(45.52)</w:t>
            </w:r>
          </w:p>
        </w:tc>
      </w:tr>
      <w:tr w:rsidR="005B197A" w:rsidRPr="005F38A5" w14:paraId="20658847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699FE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1FE98B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F3660FA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4333A40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4E8482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3E7891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6A450E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8C196D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5C4DB4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C1BE69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56AF00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285F71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65AF1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7FFB9903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2A121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305862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F75E42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DE7BB4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08809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738F22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AD78F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00740B4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49F51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D4D041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A2FAC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1D7BEAC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(224.18)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5EAB48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81B7509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(36.41)</w:t>
            </w:r>
          </w:p>
        </w:tc>
      </w:tr>
      <w:tr w:rsidR="005B197A" w:rsidRPr="005F38A5" w14:paraId="037B842A" w14:textId="77777777" w:rsidTr="00CE0B2C"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2613" w14:textId="048E967D" w:rsidR="005B197A" w:rsidRPr="005F38A5" w:rsidRDefault="005B197A" w:rsidP="005B197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</w:t>
            </w:r>
            <w:r w:rsidR="009244A5"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ของ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18A0F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FE3D315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225C50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E04E69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0E7C5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FC57891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5AF0D6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7A2AB4B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24BF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57915E8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4A0A3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076F53C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AAF868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008800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255D7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180A4C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F3D753A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3C7083D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93ED1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6FC7363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DE36E8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155CBB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12.07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3936AA5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F0766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9.88</w:t>
            </w:r>
          </w:p>
        </w:tc>
      </w:tr>
      <w:tr w:rsidR="005B197A" w:rsidRPr="005F38A5" w14:paraId="31472DC9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9E3E6" w14:textId="77777777" w:rsidR="005B197A" w:rsidRPr="005F38A5" w:rsidRDefault="005B197A" w:rsidP="005B197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8F8C194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A270821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66FD11F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B68B1F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803FDA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26BDE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4FC5F2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69A0E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F4E2BB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4EFB9A3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BB177D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4FFE00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1D01FFD" w14:textId="77777777" w:rsidR="005B197A" w:rsidRPr="005F38A5" w:rsidRDefault="005B197A" w:rsidP="005B197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680C8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AB51B76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EB7335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3AF7D1D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5F9899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46E2854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10E1D5E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5898CD8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ED114F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9BDF18B" w14:textId="77777777" w:rsidR="005B197A" w:rsidRPr="005F38A5" w:rsidRDefault="005B197A" w:rsidP="005B197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6E84647" w14:textId="77777777" w:rsidR="005B197A" w:rsidRPr="005F38A5" w:rsidRDefault="005B197A" w:rsidP="005B197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CD108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334.52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4C0570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951E3" w14:textId="77777777" w:rsidR="005B197A" w:rsidRPr="005F38A5" w:rsidRDefault="005B197A" w:rsidP="005B197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(72.05)</w:t>
            </w:r>
          </w:p>
        </w:tc>
      </w:tr>
    </w:tbl>
    <w:p w14:paraId="12B433F7" w14:textId="77777777" w:rsidR="00513328" w:rsidRPr="005F38A5" w:rsidRDefault="00513328" w:rsidP="00513328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-710" w:tblpY="-69"/>
        <w:tblW w:w="16137" w:type="dxa"/>
        <w:tblLayout w:type="fixed"/>
        <w:tblLook w:val="00A0" w:firstRow="1" w:lastRow="0" w:firstColumn="1" w:lastColumn="0" w:noHBand="0" w:noVBand="0"/>
      </w:tblPr>
      <w:tblGrid>
        <w:gridCol w:w="2127"/>
        <w:gridCol w:w="708"/>
        <w:gridCol w:w="241"/>
        <w:gridCol w:w="752"/>
        <w:gridCol w:w="283"/>
        <w:gridCol w:w="709"/>
        <w:gridCol w:w="283"/>
        <w:gridCol w:w="851"/>
        <w:gridCol w:w="283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98"/>
        <w:gridCol w:w="237"/>
        <w:gridCol w:w="754"/>
        <w:gridCol w:w="236"/>
        <w:gridCol w:w="785"/>
        <w:gridCol w:w="237"/>
        <w:gridCol w:w="753"/>
        <w:gridCol w:w="257"/>
        <w:gridCol w:w="829"/>
      </w:tblGrid>
      <w:tr w:rsidR="00513328" w:rsidRPr="005F38A5" w14:paraId="1068660E" w14:textId="77777777" w:rsidTr="001515AF">
        <w:trPr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3A4A32" w14:textId="77777777" w:rsidR="00513328" w:rsidRPr="005F38A5" w:rsidRDefault="00513328" w:rsidP="001515AF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253D343C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09B3FE" w14:textId="77777777" w:rsidR="00513328" w:rsidRPr="005F38A5" w:rsidRDefault="00513328" w:rsidP="001515A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674AFB13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8F0602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03E6491B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8F4423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7735B672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A53B68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7E4F8B1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5F38A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6259E6E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0C3BACD1" w14:textId="425D1459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8619302" w14:textId="77777777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02519FB4" w14:textId="3EF1191C" w:rsidR="00513328" w:rsidRPr="005F38A5" w:rsidRDefault="00513328" w:rsidP="001515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3D1C" w:rsidRPr="005F38A5" w14:paraId="5C89E78B" w14:textId="77777777" w:rsidTr="001515AF">
        <w:trPr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1FDA44" w14:textId="77777777" w:rsidR="00B73D1C" w:rsidRPr="005F38A5" w:rsidRDefault="00B73D1C" w:rsidP="00B73D1C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31052F82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อสังหาริมทรัพย์เพื่อขาย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FC48AC" w14:textId="77777777" w:rsidR="00B73D1C" w:rsidRPr="005F38A5" w:rsidRDefault="00B73D1C" w:rsidP="00B73D1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1F7CBC0A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pacing w:val="-8"/>
                <w:sz w:val="20"/>
                <w:szCs w:val="20"/>
                <w:cs/>
              </w:rPr>
              <w:t>อสังหาริมทรัพย์เพื่อให้เช่าและบริการ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467F09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1E8446FA" w14:textId="77777777" w:rsidR="00B73D1C" w:rsidRPr="005F38A5" w:rsidRDefault="00B73D1C" w:rsidP="00B73D1C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ด้านอุตสาหกรรม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39BF7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46A346F2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E58131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F99EF04" w14:textId="32BD1BFB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F7371D3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1AE29D52" w14:textId="0C6BDBE5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2BA1B53" w14:textId="7777777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38B6EC09" w14:textId="20DFA607" w:rsidR="00B73D1C" w:rsidRPr="005F38A5" w:rsidRDefault="00B73D1C" w:rsidP="00B73D1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73D1C" w:rsidRPr="005F38A5" w14:paraId="220AAEE9" w14:textId="77777777" w:rsidTr="001515AF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49AE9" w14:textId="77777777" w:rsidR="00B73D1C" w:rsidRPr="005F38A5" w:rsidRDefault="00B73D1C" w:rsidP="00B73D1C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ณ วันที่</w:t>
            </w:r>
            <w:r w:rsidRPr="005F38A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F38A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/ 30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737A733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3D161F1A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14B3FE8A" w14:textId="777EA49F" w:rsidR="00B73D1C" w:rsidRPr="005F38A5" w:rsidRDefault="00B73D1C" w:rsidP="00B73D1C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38C2A8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4908EA9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8BDA4E4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E6B7AD8" w14:textId="18FA8800" w:rsidR="00B73D1C" w:rsidRPr="005F38A5" w:rsidRDefault="00B73D1C" w:rsidP="00B73D1C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C549D44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52209A7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5D91E3D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569EA72" w14:textId="5D14815C" w:rsidR="00B73D1C" w:rsidRPr="005F38A5" w:rsidRDefault="00B73D1C" w:rsidP="00B73D1C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3DA8D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1AF42379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01A10A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08BCC6F" w14:textId="630990F2" w:rsidR="00B73D1C" w:rsidRPr="005F38A5" w:rsidRDefault="00B73D1C" w:rsidP="00B73D1C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2E82F5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962D988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3FF8CC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1385B09" w14:textId="0963484E" w:rsidR="00B73D1C" w:rsidRPr="005F38A5" w:rsidRDefault="00B73D1C" w:rsidP="00B73D1C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09598F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3BDB55D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E398B6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966557C" w14:textId="74964A94" w:rsidR="00B73D1C" w:rsidRPr="005F38A5" w:rsidRDefault="00B73D1C" w:rsidP="00B73D1C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5EA47F1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37D6D6D9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7FD04B2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50A9ED8A" w14:textId="62BFA0A2" w:rsidR="00B73D1C" w:rsidRPr="005F38A5" w:rsidRDefault="00B73D1C" w:rsidP="00B73D1C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926D4" w:rsidRPr="005F38A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73D1C" w:rsidRPr="005F38A5" w14:paraId="75844F8D" w14:textId="77777777" w:rsidTr="001515AF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4EA14" w14:textId="77777777" w:rsidR="00B73D1C" w:rsidRPr="005F38A5" w:rsidRDefault="00B73D1C" w:rsidP="00B73D1C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EF4B50A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0CD22E2E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64263C3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FA33DC" w14:textId="77777777" w:rsidR="00B73D1C" w:rsidRPr="005F38A5" w:rsidRDefault="00B73D1C" w:rsidP="00B73D1C">
            <w:pPr>
              <w:spacing w:line="20" w:lineRule="atLeast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8A48138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FE3CC0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96D71E3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B6C6AA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CF0403F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7DD9E95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C1990F8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DB67F1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1B2F471E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FC81712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A2A1130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5F38A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E23DD1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46A83E5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552C388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323FBFE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68712F8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6EF89CF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E86C29C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2E4B09D" w14:textId="6EF84A72" w:rsidR="00B73D1C" w:rsidRPr="005F38A5" w:rsidRDefault="00B73D1C" w:rsidP="00B73D1C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585DFD" w14:textId="77777777" w:rsidR="00B73D1C" w:rsidRPr="005F38A5" w:rsidRDefault="00B73D1C" w:rsidP="00B73D1C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3B1A7C91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2298F5C" w14:textId="77777777" w:rsidR="00B73D1C" w:rsidRPr="005F38A5" w:rsidRDefault="00B73D1C" w:rsidP="00B73D1C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F6D773E" w14:textId="77777777" w:rsidR="00B73D1C" w:rsidRPr="005F38A5" w:rsidRDefault="00B73D1C" w:rsidP="00B73D1C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5F38A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5F38A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B73D1C" w:rsidRPr="005F38A5" w14:paraId="087B61E3" w14:textId="77777777" w:rsidTr="001515AF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CD6BF" w14:textId="77777777" w:rsidR="00B73D1C" w:rsidRPr="005F38A5" w:rsidRDefault="00B73D1C" w:rsidP="00B73D1C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10" w:type="dxa"/>
            <w:gridSpan w:val="27"/>
            <w:tcBorders>
              <w:left w:val="nil"/>
              <w:right w:val="nil"/>
            </w:tcBorders>
            <w:vAlign w:val="center"/>
          </w:tcPr>
          <w:p w14:paraId="6BF74768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5F38A5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5F38A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B73D1C" w:rsidRPr="005F38A5" w14:paraId="1FD2787A" w14:textId="77777777" w:rsidTr="001515AF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6F3BF" w14:textId="77777777" w:rsidR="00B73D1C" w:rsidRPr="005F38A5" w:rsidRDefault="00B73D1C" w:rsidP="00B73D1C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08A1954C" w14:textId="77777777" w:rsidR="00B73D1C" w:rsidRPr="005F38A5" w:rsidRDefault="00B73D1C" w:rsidP="00B73D1C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10,458.14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9E92CD9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16A5771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10,962.35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A953B5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FD0F70" w14:textId="77777777" w:rsidR="00B73D1C" w:rsidRPr="005F38A5" w:rsidRDefault="00B73D1C" w:rsidP="00B73D1C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628.88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45F681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F0EA342" w14:textId="77777777" w:rsidR="00B73D1C" w:rsidRPr="005F38A5" w:rsidRDefault="00B73D1C" w:rsidP="00B73D1C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604.99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F99E022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D386B4B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2,739.57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878E825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16ED3B9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2,724.32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BD127D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577AF451" w14:textId="77777777" w:rsidR="00B73D1C" w:rsidRPr="005F38A5" w:rsidRDefault="00B73D1C" w:rsidP="00B73D1C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24,054.45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FBA187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A708EF6" w14:textId="46989180" w:rsidR="00B73D1C" w:rsidRPr="005F38A5" w:rsidRDefault="00B73D1C" w:rsidP="00B73D1C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24,408.</w:t>
            </w:r>
            <w:r w:rsidR="00997592" w:rsidRPr="005F38A5">
              <w:rPr>
                <w:rFonts w:ascii="Angsana New" w:hAnsi="Angsana Ne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2941D1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8CECF96" w14:textId="77777777" w:rsidR="00B73D1C" w:rsidRPr="005F38A5" w:rsidRDefault="00B73D1C" w:rsidP="00B73D1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1,035.82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E6D1B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BAC86D0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 xml:space="preserve">    997.05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4BCC9E1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999A15D" w14:textId="77777777" w:rsidR="00B73D1C" w:rsidRPr="005F38A5" w:rsidRDefault="00B73D1C" w:rsidP="00B73D1C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(84.12)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D06AD1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79E9B55" w14:textId="77777777" w:rsidR="00B73D1C" w:rsidRPr="005F38A5" w:rsidRDefault="00B73D1C" w:rsidP="00B73D1C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(273.92)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B9E9B0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946EEA9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38,832.74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13EAE8D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CBB12F1" w14:textId="2660289C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39,423.2</w:t>
            </w:r>
            <w:r w:rsidR="00997592" w:rsidRPr="005F38A5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</w:tr>
      <w:tr w:rsidR="00B73D1C" w:rsidRPr="005F38A5" w14:paraId="276767C6" w14:textId="77777777" w:rsidTr="001515A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49A63" w14:textId="77777777" w:rsidR="00B73D1C" w:rsidRPr="005F38A5" w:rsidRDefault="00B73D1C" w:rsidP="00B73D1C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83BF66" w14:textId="77777777" w:rsidR="00B73D1C" w:rsidRPr="005F38A5" w:rsidRDefault="00B73D1C" w:rsidP="00B73D1C">
            <w:pPr>
              <w:tabs>
                <w:tab w:val="decimal" w:pos="24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7529A6D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6FB1080" w14:textId="77777777" w:rsidR="00B73D1C" w:rsidRPr="005F38A5" w:rsidRDefault="00B73D1C" w:rsidP="00B73D1C">
            <w:pPr>
              <w:tabs>
                <w:tab w:val="decimal" w:pos="24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B4F497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1180285" w14:textId="77777777" w:rsidR="00B73D1C" w:rsidRPr="005F38A5" w:rsidRDefault="00B73D1C" w:rsidP="00B73D1C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2594F6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9D089E4" w14:textId="77777777" w:rsidR="00B73D1C" w:rsidRPr="005F38A5" w:rsidRDefault="00B73D1C" w:rsidP="00B73D1C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46D894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8EF7D0F" w14:textId="77777777" w:rsidR="00B73D1C" w:rsidRPr="005F38A5" w:rsidRDefault="00B73D1C" w:rsidP="00B73D1C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69D7362" w14:textId="77777777" w:rsidR="00B73D1C" w:rsidRPr="005F38A5" w:rsidRDefault="00B73D1C" w:rsidP="00B73D1C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1601C4A" w14:textId="77777777" w:rsidR="00B73D1C" w:rsidRPr="005F38A5" w:rsidRDefault="00B73D1C" w:rsidP="00B73D1C">
            <w:pPr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2A2ABC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4FB63EB2" w14:textId="77777777" w:rsidR="00B73D1C" w:rsidRPr="005F38A5" w:rsidRDefault="00B73D1C" w:rsidP="00B73D1C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9008AF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9A9E922" w14:textId="77777777" w:rsidR="00B73D1C" w:rsidRPr="005F38A5" w:rsidRDefault="00B73D1C" w:rsidP="00B73D1C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6182BC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5E147C8" w14:textId="77777777" w:rsidR="00B73D1C" w:rsidRPr="005F38A5" w:rsidRDefault="00B73D1C" w:rsidP="00B73D1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8B8332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934F033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EEFC8F7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FFD8FE9" w14:textId="77777777" w:rsidR="00B73D1C" w:rsidRPr="005F38A5" w:rsidRDefault="00B73D1C" w:rsidP="00B73D1C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86B1DE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3624B6C" w14:textId="77777777" w:rsidR="00B73D1C" w:rsidRPr="005F38A5" w:rsidRDefault="00B73D1C" w:rsidP="00B73D1C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CF42370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D0031D1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441.51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83E642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E2548D1" w14:textId="4A104542" w:rsidR="00B73D1C" w:rsidRPr="005F38A5" w:rsidRDefault="00B73D1C" w:rsidP="00B73D1C">
            <w:pPr>
              <w:tabs>
                <w:tab w:val="decimal" w:pos="456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42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Pr="005F38A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5F38A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997592" w:rsidRPr="005F38A5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</w:tr>
      <w:tr w:rsidR="00B73D1C" w:rsidRPr="005F38A5" w14:paraId="2DC5D92D" w14:textId="77777777" w:rsidTr="005133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4D57F" w14:textId="77777777" w:rsidR="00B73D1C" w:rsidRPr="005F38A5" w:rsidRDefault="00B73D1C" w:rsidP="00B73D1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57F3650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537859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093CCDA5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A9E836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D3E6571" w14:textId="77777777" w:rsidR="00B73D1C" w:rsidRPr="005F38A5" w:rsidRDefault="00B73D1C" w:rsidP="00B73D1C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C66368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EE0984C" w14:textId="77777777" w:rsidR="00B73D1C" w:rsidRPr="005F38A5" w:rsidRDefault="00B73D1C" w:rsidP="00B73D1C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3F7DD7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3CB7FF7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0F8FEEC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B58758E" w14:textId="77777777" w:rsidR="00B73D1C" w:rsidRPr="005F38A5" w:rsidRDefault="00B73D1C" w:rsidP="00B73D1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2AFEA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7B436A10" w14:textId="77777777" w:rsidR="00B73D1C" w:rsidRPr="005F38A5" w:rsidRDefault="00B73D1C" w:rsidP="00B73D1C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48E1A5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B055E44" w14:textId="77777777" w:rsidR="00B73D1C" w:rsidRPr="005F38A5" w:rsidRDefault="00B73D1C" w:rsidP="00B73D1C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FE430C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05F1639" w14:textId="77777777" w:rsidR="00B73D1C" w:rsidRPr="005F38A5" w:rsidRDefault="00B73D1C" w:rsidP="00B73D1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47415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9460857" w14:textId="77777777" w:rsidR="00B73D1C" w:rsidRPr="005F38A5" w:rsidRDefault="00B73D1C" w:rsidP="00B73D1C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BAF316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50C41AC" w14:textId="77777777" w:rsidR="00B73D1C" w:rsidRPr="005F38A5" w:rsidRDefault="00B73D1C" w:rsidP="00B73D1C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40438B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66C0017" w14:textId="77777777" w:rsidR="00B73D1C" w:rsidRPr="005F38A5" w:rsidRDefault="00B73D1C" w:rsidP="00B73D1C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84C4EF7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E470E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39,274.25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1789816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F6015" w14:textId="77777777" w:rsidR="00B73D1C" w:rsidRPr="005F38A5" w:rsidRDefault="00B73D1C" w:rsidP="00B73D1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F38A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39,852.46</w:t>
            </w:r>
          </w:p>
        </w:tc>
      </w:tr>
    </w:tbl>
    <w:p w14:paraId="1A295B22" w14:textId="77777777" w:rsidR="00513328" w:rsidRPr="005F38A5" w:rsidRDefault="00513328" w:rsidP="00513328">
      <w:pPr>
        <w:rPr>
          <w:rFonts w:ascii="Angsana New" w:hAnsi="Angsana New"/>
          <w:sz w:val="28"/>
          <w:szCs w:val="28"/>
        </w:rPr>
      </w:pPr>
    </w:p>
    <w:p w14:paraId="3BD2CA54" w14:textId="77777777" w:rsidR="007F4B1F" w:rsidRPr="005F38A5" w:rsidRDefault="007F4B1F" w:rsidP="00174275">
      <w:pPr>
        <w:spacing w:line="0" w:lineRule="atLeast"/>
        <w:rPr>
          <w:rFonts w:ascii="Angsana New" w:hAnsi="Angsana New"/>
          <w:sz w:val="20"/>
          <w:szCs w:val="20"/>
        </w:rPr>
      </w:pPr>
    </w:p>
    <w:p w14:paraId="52988ED8" w14:textId="7FD57ABE" w:rsidR="007F4B1F" w:rsidRPr="005F38A5" w:rsidRDefault="007F4B1F" w:rsidP="00174275">
      <w:pPr>
        <w:spacing w:line="0" w:lineRule="atLeast"/>
        <w:rPr>
          <w:rFonts w:ascii="Angsana New" w:hAnsi="Angsana New"/>
          <w:sz w:val="20"/>
          <w:szCs w:val="20"/>
        </w:rPr>
        <w:sectPr w:rsidR="007F4B1F" w:rsidRPr="005F38A5" w:rsidSect="009B65A7">
          <w:headerReference w:type="default" r:id="rId11"/>
          <w:footerReference w:type="default" r:id="rId12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5F38A5" w:rsidRDefault="00997299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ADAF5FA" w14:textId="548BD73D" w:rsidR="00427705" w:rsidRPr="005F38A5" w:rsidRDefault="00427705" w:rsidP="00F93B64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54C9D167" w:rsidR="00427705" w:rsidRPr="005F38A5" w:rsidRDefault="00427705" w:rsidP="00F93B64">
      <w:pPr>
        <w:ind w:left="540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5F38A5">
        <w:rPr>
          <w:rFonts w:ascii="Angsana New" w:hAnsi="Angsana New" w:hint="cs"/>
          <w:sz w:val="28"/>
          <w:szCs w:val="28"/>
          <w:cs/>
        </w:rPr>
        <w:t>กั</w:t>
      </w:r>
      <w:r w:rsidRPr="005F38A5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5F38A5">
        <w:rPr>
          <w:rFonts w:ascii="Angsana New" w:hAnsi="Angsana New" w:hint="cs"/>
          <w:sz w:val="28"/>
          <w:szCs w:val="28"/>
          <w:cs/>
        </w:rPr>
        <w:t>เงินได้</w:t>
      </w:r>
      <w:r w:rsidRPr="005F38A5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5F38A5">
        <w:rPr>
          <w:rFonts w:ascii="Angsana New" w:hAnsi="Angsana New" w:hint="cs"/>
          <w:sz w:val="28"/>
          <w:szCs w:val="28"/>
          <w:cs/>
        </w:rPr>
        <w:t>สาม</w:t>
      </w:r>
      <w:r w:rsidRPr="005F38A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5F38A5">
        <w:rPr>
          <w:rFonts w:ascii="Angsana New" w:hAnsi="Angsana New"/>
          <w:sz w:val="28"/>
          <w:szCs w:val="28"/>
        </w:rPr>
        <w:t xml:space="preserve">31 </w:t>
      </w:r>
      <w:r w:rsidRPr="005F38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F38A5">
        <w:rPr>
          <w:rFonts w:ascii="Angsana New" w:hAnsi="Angsana New"/>
          <w:sz w:val="28"/>
          <w:szCs w:val="28"/>
        </w:rPr>
        <w:t>256</w:t>
      </w:r>
      <w:r w:rsidR="001C4C9B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="008C13F3" w:rsidRPr="005F38A5">
        <w:rPr>
          <w:rFonts w:ascii="Angsana New" w:hAnsi="Angsana New" w:hint="cs"/>
          <w:sz w:val="28"/>
          <w:szCs w:val="28"/>
          <w:cs/>
        </w:rPr>
        <w:t xml:space="preserve">และ </w:t>
      </w:r>
      <w:r w:rsidR="008C13F3" w:rsidRPr="005F38A5">
        <w:rPr>
          <w:rFonts w:ascii="Angsana New" w:hAnsi="Angsana New"/>
          <w:sz w:val="28"/>
          <w:szCs w:val="28"/>
        </w:rPr>
        <w:t>256</w:t>
      </w:r>
      <w:r w:rsidR="001C4C9B" w:rsidRPr="005F38A5">
        <w:rPr>
          <w:rFonts w:ascii="Angsana New" w:hAnsi="Angsana New"/>
          <w:sz w:val="28"/>
          <w:szCs w:val="28"/>
        </w:rPr>
        <w:t>4</w:t>
      </w:r>
      <w:r w:rsidR="008C13F3"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คือร้อยล</w:t>
      </w:r>
      <w:r w:rsidR="007B1459" w:rsidRPr="005F38A5">
        <w:rPr>
          <w:rFonts w:ascii="Angsana New" w:hAnsi="Angsana New" w:hint="cs"/>
          <w:sz w:val="28"/>
          <w:szCs w:val="28"/>
          <w:cs/>
        </w:rPr>
        <w:t xml:space="preserve">ะ </w:t>
      </w:r>
      <w:r w:rsidR="007B1459" w:rsidRPr="005F38A5">
        <w:rPr>
          <w:rFonts w:ascii="Angsana New" w:hAnsi="Angsana New"/>
          <w:sz w:val="28"/>
          <w:szCs w:val="28"/>
        </w:rPr>
        <w:t>4.5</w:t>
      </w:r>
      <w:r w:rsidR="00266E46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="008C13F3" w:rsidRPr="005F38A5">
        <w:rPr>
          <w:rFonts w:ascii="Angsana New" w:hAnsi="Angsana New" w:hint="cs"/>
          <w:sz w:val="28"/>
          <w:szCs w:val="28"/>
          <w:cs/>
        </w:rPr>
        <w:t>และ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 w:hint="cs"/>
          <w:sz w:val="28"/>
          <w:szCs w:val="28"/>
          <w:cs/>
        </w:rPr>
        <w:t>ร้อยล</w:t>
      </w:r>
      <w:r w:rsidR="007B1459" w:rsidRPr="005F38A5">
        <w:rPr>
          <w:rFonts w:ascii="Angsana New" w:hAnsi="Angsana New" w:hint="cs"/>
          <w:sz w:val="28"/>
          <w:szCs w:val="28"/>
          <w:cs/>
        </w:rPr>
        <w:t xml:space="preserve">ะ </w:t>
      </w:r>
      <w:r w:rsidR="007B1459" w:rsidRPr="005F38A5">
        <w:rPr>
          <w:rFonts w:ascii="Angsana New" w:hAnsi="Angsana New"/>
          <w:sz w:val="28"/>
          <w:szCs w:val="28"/>
        </w:rPr>
        <w:t>2.51</w:t>
      </w:r>
      <w:r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="008C13F3" w:rsidRPr="005F38A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5F38A5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A41767" w:rsidRPr="005F38A5">
        <w:rPr>
          <w:rFonts w:hint="cs"/>
          <w:color w:val="222222"/>
          <w:sz w:val="28"/>
          <w:szCs w:val="28"/>
          <w:shd w:val="clear" w:color="auto" w:fill="FFFFFF"/>
          <w:cs/>
        </w:rPr>
        <w:t>รายได้ที่ได้รับยกเว้นภาษีเงินได้จากบัตรส่งเสริมการลงทุน</w:t>
      </w:r>
    </w:p>
    <w:p w14:paraId="13CD1FBF" w14:textId="77777777" w:rsidR="00427705" w:rsidRPr="005F38A5" w:rsidRDefault="00427705" w:rsidP="00F93B64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  <w:cs/>
        </w:rPr>
      </w:pPr>
    </w:p>
    <w:p w14:paraId="16E0B13E" w14:textId="53C674A4" w:rsidR="003B14EA" w:rsidRPr="005F38A5" w:rsidRDefault="003B14EA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5F38A5" w:rsidRDefault="00855978" w:rsidP="00F93B64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5F38A5" w:rsidRDefault="00855978" w:rsidP="00F93B64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F38A5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F38A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5F38A5" w:rsidRDefault="00D4070C" w:rsidP="00F93B64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006092BE" w:rsidR="003E0EC0" w:rsidRPr="005F38A5" w:rsidRDefault="00855978" w:rsidP="00F93B64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80E647" w14:textId="77777777" w:rsidR="0087116B" w:rsidRPr="005F38A5" w:rsidRDefault="0087116B" w:rsidP="00F93B64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  <w:cs/>
        </w:rPr>
      </w:pPr>
    </w:p>
    <w:p w14:paraId="5A0F1CF0" w14:textId="77777777" w:rsidR="0087116B" w:rsidRPr="005F38A5" w:rsidRDefault="0087116B" w:rsidP="00F93B64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  <w:cs/>
        </w:rPr>
        <w:sectPr w:rsidR="0087116B" w:rsidRPr="005F38A5" w:rsidSect="00584F28">
          <w:head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87116B" w:rsidRPr="005F38A5" w14:paraId="24AD5232" w14:textId="77777777" w:rsidTr="00C92AA1">
        <w:trPr>
          <w:tblHeader/>
        </w:trPr>
        <w:tc>
          <w:tcPr>
            <w:tcW w:w="4860" w:type="dxa"/>
            <w:vAlign w:val="bottom"/>
          </w:tcPr>
          <w:p w14:paraId="10D619A7" w14:textId="77777777" w:rsidR="0087116B" w:rsidRPr="005F38A5" w:rsidRDefault="0087116B" w:rsidP="00F93B64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A2D5D1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01F1649B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7116B" w:rsidRPr="005F38A5" w14:paraId="69B0895A" w14:textId="77777777" w:rsidTr="00C92AA1">
        <w:trPr>
          <w:tblHeader/>
        </w:trPr>
        <w:tc>
          <w:tcPr>
            <w:tcW w:w="4860" w:type="dxa"/>
            <w:vAlign w:val="bottom"/>
          </w:tcPr>
          <w:p w14:paraId="28371CDF" w14:textId="77777777" w:rsidR="0087116B" w:rsidRPr="005F38A5" w:rsidRDefault="0087116B" w:rsidP="00F93B6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5B53E4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7BAE2ED9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4483B42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421639B4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116B" w:rsidRPr="005F38A5" w14:paraId="091769A4" w14:textId="77777777" w:rsidTr="00E77285">
        <w:trPr>
          <w:tblHeader/>
        </w:trPr>
        <w:tc>
          <w:tcPr>
            <w:tcW w:w="4860" w:type="dxa"/>
            <w:hideMark/>
          </w:tcPr>
          <w:p w14:paraId="57F28A1E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94ED9E2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BC35E6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7BCECDD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922F2B" w14:textId="6BCD026D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728468E" w14:textId="77777777" w:rsidR="0087116B" w:rsidRPr="005F38A5" w:rsidRDefault="0087116B" w:rsidP="00F93B64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F27AFCC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008FE268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2AED5339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9E8853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75E0BC97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9AFECC2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7D1AAAB6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13F8F7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042BE20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B84936B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18266A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186B9B3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8EF858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5FDA2C85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EAE160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0D511C5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116B" w:rsidRPr="005F38A5" w14:paraId="22BF5A8B" w14:textId="77777777" w:rsidTr="00C92AA1">
        <w:trPr>
          <w:tblHeader/>
        </w:trPr>
        <w:tc>
          <w:tcPr>
            <w:tcW w:w="4860" w:type="dxa"/>
          </w:tcPr>
          <w:p w14:paraId="623C7F76" w14:textId="79B5600E" w:rsidR="0087116B" w:rsidRPr="005F38A5" w:rsidRDefault="008E40A3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8067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5F38A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="0058067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45F2B0C4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0A7417BD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87116B" w:rsidRPr="005F38A5" w14:paraId="719086B3" w14:textId="77777777" w:rsidTr="00C92AA1">
        <w:tc>
          <w:tcPr>
            <w:tcW w:w="4860" w:type="dxa"/>
            <w:hideMark/>
          </w:tcPr>
          <w:p w14:paraId="4AF32B2F" w14:textId="77777777" w:rsidR="0087116B" w:rsidRPr="005F38A5" w:rsidRDefault="0087116B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DCC8231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AB73A8" w14:textId="77777777" w:rsidR="0087116B" w:rsidRPr="005F38A5" w:rsidRDefault="0087116B" w:rsidP="00F93B6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0D690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6B426AE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CCF48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E8D07A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2B18F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2A19A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E64F2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A33CC8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F8638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CE9B7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ED404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6882AE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A3642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0754B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653" w:rsidRPr="005F38A5" w14:paraId="5386CB8F" w14:textId="77777777" w:rsidTr="00BD53CC">
        <w:tc>
          <w:tcPr>
            <w:tcW w:w="4860" w:type="dxa"/>
            <w:shd w:val="clear" w:color="auto" w:fill="auto"/>
          </w:tcPr>
          <w:p w14:paraId="759F6BD1" w14:textId="43DA30F5" w:rsidR="00A74653" w:rsidRPr="005F38A5" w:rsidRDefault="00A74653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 w:rsidR="007926D4"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หมุนเวียน</w:t>
            </w:r>
            <w:r w:rsidR="00C2246E"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7FF82549" w14:textId="77777777" w:rsidR="00A74653" w:rsidRPr="005F38A5" w:rsidRDefault="00A74653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BB652B" w14:textId="77777777" w:rsidR="00A74653" w:rsidRPr="005F38A5" w:rsidRDefault="00A74653" w:rsidP="00F93B6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9250201" w14:textId="77777777" w:rsidR="00A74653" w:rsidRPr="005F38A5" w:rsidRDefault="00A74653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BCAC30C" w14:textId="77777777" w:rsidR="00A74653" w:rsidRPr="005F38A5" w:rsidRDefault="00A74653" w:rsidP="00F93B6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A95F4E" w14:textId="77777777" w:rsidR="00A74653" w:rsidRPr="005F38A5" w:rsidRDefault="00A74653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B9F2CD" w14:textId="77777777" w:rsidR="00A74653" w:rsidRPr="005F38A5" w:rsidRDefault="00A74653" w:rsidP="00F93B6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A4768C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6484B1" w14:textId="77777777" w:rsidR="00A74653" w:rsidRPr="005F38A5" w:rsidRDefault="00A74653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35E1B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7E1504" w14:textId="77777777" w:rsidR="00A74653" w:rsidRPr="005F38A5" w:rsidRDefault="00A74653" w:rsidP="00F93B64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F900D0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A0F48B" w14:textId="77777777" w:rsidR="00A74653" w:rsidRPr="005F38A5" w:rsidRDefault="00A74653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24F31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4C45A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D50FD" w14:textId="77777777" w:rsidR="00A74653" w:rsidRPr="005F38A5" w:rsidRDefault="00A74653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F8DEC3" w14:textId="77777777" w:rsidR="00A74653" w:rsidRPr="005F38A5" w:rsidRDefault="00A74653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3CC" w:rsidRPr="005F38A5" w14:paraId="6E724944" w14:textId="77777777" w:rsidTr="00BD53CC">
        <w:tc>
          <w:tcPr>
            <w:tcW w:w="4860" w:type="dxa"/>
            <w:shd w:val="clear" w:color="auto" w:fill="auto"/>
          </w:tcPr>
          <w:p w14:paraId="11967E8A" w14:textId="7F342BBE" w:rsidR="00D95E62" w:rsidRPr="005F38A5" w:rsidRDefault="00D95E62" w:rsidP="0016147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55813DF0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1F6CE" w14:textId="1606B7FB" w:rsidR="00D95E62" w:rsidRPr="005F38A5" w:rsidRDefault="00D95E62" w:rsidP="006F413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D615C7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50E3E13" w14:textId="07C6C1D6" w:rsidR="00D95E62" w:rsidRPr="005F38A5" w:rsidRDefault="00D95E62" w:rsidP="00F93B6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30.00</w:t>
            </w:r>
          </w:p>
        </w:tc>
        <w:tc>
          <w:tcPr>
            <w:tcW w:w="236" w:type="dxa"/>
            <w:shd w:val="clear" w:color="auto" w:fill="auto"/>
          </w:tcPr>
          <w:p w14:paraId="7E701D04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16128C" w14:textId="3DC4E308" w:rsidR="00D95E62" w:rsidRPr="005F38A5" w:rsidRDefault="00D95E62" w:rsidP="006F413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25483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0DC49" w14:textId="377302BB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FCD4A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435186" w14:textId="31221CD8" w:rsidR="00D95E62" w:rsidRPr="005F38A5" w:rsidRDefault="00D95E62" w:rsidP="00F93B64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B39A7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FF8972" w14:textId="0C14EE7F" w:rsidR="00D95E62" w:rsidRPr="005F38A5" w:rsidRDefault="00D95E62" w:rsidP="006F413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8B11C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F38B8" w14:textId="2B94B3B7" w:rsidR="00D95E62" w:rsidRPr="005F38A5" w:rsidRDefault="00D95E62" w:rsidP="006F413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FB180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9605A" w14:textId="0BB54EAF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D95E62" w:rsidRPr="005F38A5" w14:paraId="3BBB0204" w14:textId="77777777" w:rsidTr="00C92AA1">
        <w:tc>
          <w:tcPr>
            <w:tcW w:w="4860" w:type="dxa"/>
            <w:shd w:val="clear" w:color="auto" w:fill="auto"/>
          </w:tcPr>
          <w:p w14:paraId="508C73AB" w14:textId="4A1BA297" w:rsidR="00D95E62" w:rsidRPr="005F38A5" w:rsidRDefault="00D95E62" w:rsidP="00613805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73E3DAA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D074BA" w14:textId="738DCC32" w:rsidR="00D95E62" w:rsidRPr="005F38A5" w:rsidRDefault="00D95E62" w:rsidP="006F413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45.04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1AF8D4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C8E77D" w14:textId="21DF9845" w:rsidR="00D95E62" w:rsidRPr="005F38A5" w:rsidRDefault="00D95E62" w:rsidP="00F93B6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54D4C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55340DD" w14:textId="19E15D85" w:rsidR="00D95E62" w:rsidRPr="005F38A5" w:rsidRDefault="00D95E62" w:rsidP="00F93B6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C3979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5B2F9" w14:textId="035323E7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45.04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FB007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60F7E0" w14:textId="2794FFA1" w:rsidR="00D95E62" w:rsidRPr="005F38A5" w:rsidRDefault="00D95E62" w:rsidP="00F93B64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22577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341EF1" w14:textId="2BEC80B5" w:rsidR="00D95E62" w:rsidRPr="005F38A5" w:rsidRDefault="00D95E62" w:rsidP="00C2246E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45.04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40627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BCD0B8" w14:textId="2B125E52" w:rsidR="00D95E62" w:rsidRPr="005F38A5" w:rsidRDefault="00D95E62" w:rsidP="006F413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018C8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386E7" w14:textId="08F16EAC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45.04</w:t>
            </w:r>
          </w:p>
        </w:tc>
      </w:tr>
      <w:tr w:rsidR="00D95E62" w:rsidRPr="005F38A5" w14:paraId="15317640" w14:textId="77777777" w:rsidTr="00C92AA1">
        <w:tc>
          <w:tcPr>
            <w:tcW w:w="4860" w:type="dxa"/>
            <w:shd w:val="clear" w:color="auto" w:fill="auto"/>
          </w:tcPr>
          <w:p w14:paraId="32A57D0E" w14:textId="77777777" w:rsidR="00D95E62" w:rsidRPr="005F38A5" w:rsidRDefault="00D95E62" w:rsidP="00F93B64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1BB594E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5DC94B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80038C9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7B8F3821" w14:textId="77777777" w:rsidR="00D95E62" w:rsidRPr="005F38A5" w:rsidRDefault="00D95E62" w:rsidP="00F93B64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694446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216CF5B1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C1A4CFB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08368A" w14:textId="77777777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E21219F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13DAA1" w14:textId="77777777" w:rsidR="00D95E62" w:rsidRPr="005F38A5" w:rsidRDefault="00D95E62" w:rsidP="00F93B64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B734B9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6E55B3" w14:textId="77777777" w:rsidR="00D95E62" w:rsidRPr="005F38A5" w:rsidRDefault="00D95E62" w:rsidP="00F93B64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2DAB296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B01D007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96647A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7997530" w14:textId="77777777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5E62" w:rsidRPr="005F38A5" w14:paraId="1870FF08" w14:textId="77777777" w:rsidTr="00C92AA1">
        <w:tc>
          <w:tcPr>
            <w:tcW w:w="4860" w:type="dxa"/>
            <w:shd w:val="clear" w:color="auto" w:fill="auto"/>
            <w:hideMark/>
          </w:tcPr>
          <w:p w14:paraId="2592377D" w14:textId="77777777" w:rsidR="00D95E62" w:rsidRPr="005F38A5" w:rsidRDefault="00D95E62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75677FC3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9D5560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4E10F55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1915DFFC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3E918C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662A13E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D0AB42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6AD62" w14:textId="77777777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768177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5170A5" w14:textId="77777777" w:rsidR="00D95E62" w:rsidRPr="005F38A5" w:rsidRDefault="00D95E62" w:rsidP="00F93B64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5B4F8B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076D06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E5DBE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EFE58" w14:textId="77777777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C031EA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479D79" w14:textId="77777777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E62" w:rsidRPr="005F38A5" w14:paraId="6F6D8410" w14:textId="77777777" w:rsidTr="00C92AA1">
        <w:tc>
          <w:tcPr>
            <w:tcW w:w="4860" w:type="dxa"/>
            <w:shd w:val="clear" w:color="auto" w:fill="auto"/>
          </w:tcPr>
          <w:p w14:paraId="41F481BD" w14:textId="77777777" w:rsidR="00D95E62" w:rsidRPr="005F38A5" w:rsidRDefault="00D95E62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C221377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193F9" w14:textId="3246F7C7" w:rsidR="00D95E62" w:rsidRPr="005F38A5" w:rsidRDefault="00D95E62" w:rsidP="006F413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EA685D5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5691611" w14:textId="679C5B97" w:rsidR="00D95E62" w:rsidRPr="005F38A5" w:rsidRDefault="00D95E62" w:rsidP="006F413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07446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F98310" w14:textId="1984C16D" w:rsidR="00D95E62" w:rsidRPr="005F38A5" w:rsidRDefault="00D95E62" w:rsidP="00F93B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(16,722.30)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5CA5D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12B8D" w14:textId="50C40064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(16,722.30)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08AEC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5E839D" w14:textId="0A4FD259" w:rsidR="00D95E62" w:rsidRPr="005F38A5" w:rsidRDefault="00D95E62" w:rsidP="00F93B64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BC585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574F4" w14:textId="334567E4" w:rsidR="00D95E62" w:rsidRPr="005F38A5" w:rsidRDefault="00D95E62" w:rsidP="006F413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49560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34A75" w14:textId="763E4391" w:rsidR="00D95E62" w:rsidRPr="005F38A5" w:rsidRDefault="00D95E62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(16,800.13)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C4864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1EEA9" w14:textId="7532E295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(16,800.13)</w:t>
            </w:r>
          </w:p>
        </w:tc>
      </w:tr>
      <w:tr w:rsidR="00D95E62" w:rsidRPr="005F38A5" w14:paraId="65EE80C5" w14:textId="77777777" w:rsidTr="0091082A">
        <w:tc>
          <w:tcPr>
            <w:tcW w:w="4860" w:type="dxa"/>
            <w:shd w:val="clear" w:color="auto" w:fill="auto"/>
          </w:tcPr>
          <w:p w14:paraId="75A35EAF" w14:textId="5396845F" w:rsidR="00D95E62" w:rsidRPr="005F38A5" w:rsidRDefault="00D95E62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  <w:shd w:val="clear" w:color="auto" w:fill="auto"/>
          </w:tcPr>
          <w:p w14:paraId="177447E1" w14:textId="77777777" w:rsidR="00D95E62" w:rsidRPr="005F38A5" w:rsidRDefault="00D95E6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63038" w14:textId="5061069B" w:rsidR="00D95E62" w:rsidRPr="005F38A5" w:rsidRDefault="00D95E62" w:rsidP="00F93B6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9A4B800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F33A1CE" w14:textId="354736D6" w:rsidR="00D95E62" w:rsidRPr="005F38A5" w:rsidRDefault="00D95E62" w:rsidP="00F93B6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D33274" w14:textId="77777777" w:rsidR="00D95E62" w:rsidRPr="005F38A5" w:rsidRDefault="00D95E6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436514" w14:textId="080F7102" w:rsidR="00D95E62" w:rsidRPr="005F38A5" w:rsidRDefault="00D95E62" w:rsidP="00F93B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9A167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1F768" w14:textId="536F1538" w:rsidR="00D95E62" w:rsidRPr="005F38A5" w:rsidRDefault="00D95E6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D4EE2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4828D7" w14:textId="678DE7B9" w:rsidR="00D95E62" w:rsidRPr="005F38A5" w:rsidRDefault="00D95E62" w:rsidP="00F93B64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399CC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3FEAD7" w14:textId="2CEF6DB2" w:rsidR="00D95E62" w:rsidRPr="005F38A5" w:rsidRDefault="00D95E62" w:rsidP="007926D4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(998.59)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14219" w14:textId="77777777" w:rsidR="00D95E62" w:rsidRPr="005F38A5" w:rsidRDefault="00D95E6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1ACFF" w14:textId="6C6AA34F" w:rsidR="00D95E62" w:rsidRPr="005F38A5" w:rsidRDefault="00D95E62" w:rsidP="006F413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68C67" w14:textId="77777777" w:rsidR="00D95E62" w:rsidRPr="005F38A5" w:rsidRDefault="00D95E6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51620" w14:textId="520806A2" w:rsidR="00D95E62" w:rsidRPr="005F38A5" w:rsidRDefault="00D95E6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(998.59)</w:t>
            </w:r>
          </w:p>
        </w:tc>
      </w:tr>
      <w:tr w:rsidR="006F4136" w:rsidRPr="005F38A5" w14:paraId="0B751E7A" w14:textId="77777777" w:rsidTr="00B5198A">
        <w:tc>
          <w:tcPr>
            <w:tcW w:w="4860" w:type="dxa"/>
            <w:shd w:val="clear" w:color="auto" w:fill="auto"/>
          </w:tcPr>
          <w:p w14:paraId="1544AE1C" w14:textId="6A1BB104" w:rsidR="006F4136" w:rsidRPr="005F38A5" w:rsidRDefault="006F4136" w:rsidP="006F413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6D81B6D" w14:textId="77777777" w:rsidR="006F4136" w:rsidRPr="005F38A5" w:rsidRDefault="006F4136" w:rsidP="006F413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0E15E" w14:textId="4362C58A" w:rsidR="006F4136" w:rsidRPr="005F38A5" w:rsidRDefault="006F4136" w:rsidP="006F413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(23.43)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F29289" w14:textId="77777777" w:rsidR="006F4136" w:rsidRPr="005F38A5" w:rsidRDefault="006F4136" w:rsidP="006F41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5EC853C" w14:textId="3F4105DE" w:rsidR="006F4136" w:rsidRPr="005F38A5" w:rsidRDefault="006F4136" w:rsidP="006F413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0251D" w14:textId="77777777" w:rsidR="006F4136" w:rsidRPr="005F38A5" w:rsidRDefault="006F4136" w:rsidP="006F41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5CACF6" w14:textId="3C8ADB1C" w:rsidR="006F4136" w:rsidRPr="005F38A5" w:rsidRDefault="006F4136" w:rsidP="006F413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45B12" w14:textId="77777777" w:rsidR="006F4136" w:rsidRPr="005F38A5" w:rsidRDefault="006F4136" w:rsidP="006F413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68534" w14:textId="36048342" w:rsidR="006F4136" w:rsidRPr="005F38A5" w:rsidRDefault="006F4136" w:rsidP="006F413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(23.43)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0D030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AFB966" w14:textId="662C5CC2" w:rsidR="006F4136" w:rsidRPr="005F38A5" w:rsidRDefault="006F4136" w:rsidP="006F413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8508C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E70A8A" w14:textId="4EEF59E3" w:rsidR="006F4136" w:rsidRPr="005F38A5" w:rsidRDefault="006F4136" w:rsidP="006F4136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(23.43)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C1764" w14:textId="77777777" w:rsidR="006F4136" w:rsidRPr="005F38A5" w:rsidRDefault="006F4136" w:rsidP="006F413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A2734" w14:textId="4F584A62" w:rsidR="006F4136" w:rsidRPr="005F38A5" w:rsidRDefault="006F4136" w:rsidP="006F413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EC17F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1E32D" w14:textId="092A612E" w:rsidR="006F4136" w:rsidRPr="005F38A5" w:rsidRDefault="006F4136" w:rsidP="006F413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(23.43)</w:t>
            </w:r>
          </w:p>
        </w:tc>
      </w:tr>
      <w:tr w:rsidR="006F4136" w:rsidRPr="005F38A5" w14:paraId="2EEF0164" w14:textId="77777777" w:rsidTr="00C92AA1">
        <w:tc>
          <w:tcPr>
            <w:tcW w:w="4860" w:type="dxa"/>
            <w:shd w:val="clear" w:color="auto" w:fill="auto"/>
          </w:tcPr>
          <w:p w14:paraId="57703C44" w14:textId="77777777" w:rsidR="006F4136" w:rsidRPr="005F38A5" w:rsidRDefault="006F4136" w:rsidP="006F4136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7C4F09F" w14:textId="77777777" w:rsidR="006F4136" w:rsidRPr="005F38A5" w:rsidRDefault="006F4136" w:rsidP="006F413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FB72A" w14:textId="66041E0E" w:rsidR="006F4136" w:rsidRPr="005F38A5" w:rsidRDefault="006F4136" w:rsidP="006F413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3290F5" w14:textId="77777777" w:rsidR="006F4136" w:rsidRPr="005F38A5" w:rsidRDefault="006F4136" w:rsidP="006F41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8F00AE1" w14:textId="07F9CCFD" w:rsidR="006F4136" w:rsidRPr="005F38A5" w:rsidRDefault="006F4136" w:rsidP="006F413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(28.13)</w:t>
            </w:r>
          </w:p>
        </w:tc>
        <w:tc>
          <w:tcPr>
            <w:tcW w:w="236" w:type="dxa"/>
            <w:shd w:val="clear" w:color="auto" w:fill="auto"/>
          </w:tcPr>
          <w:p w14:paraId="4BDE2797" w14:textId="77777777" w:rsidR="006F4136" w:rsidRPr="005F38A5" w:rsidRDefault="006F4136" w:rsidP="006F41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4A19B22" w14:textId="4701E4EA" w:rsidR="006F4136" w:rsidRPr="005F38A5" w:rsidRDefault="006F4136" w:rsidP="006F413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C92192" w14:textId="77777777" w:rsidR="006F4136" w:rsidRPr="005F38A5" w:rsidRDefault="006F4136" w:rsidP="006F413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19BD0C" w14:textId="7F61B133" w:rsidR="006F4136" w:rsidRPr="005F38A5" w:rsidRDefault="006F4136" w:rsidP="006F413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(28.13)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65B7C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093FE" w14:textId="2EB7B914" w:rsidR="006F4136" w:rsidRPr="005F38A5" w:rsidRDefault="006F4136" w:rsidP="006F413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A3922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EC098" w14:textId="7D103159" w:rsidR="006F4136" w:rsidRPr="005F38A5" w:rsidRDefault="006F4136" w:rsidP="006F4136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(28.13)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F48C9" w14:textId="77777777" w:rsidR="006F4136" w:rsidRPr="005F38A5" w:rsidRDefault="006F4136" w:rsidP="006F413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D7F806" w14:textId="59440676" w:rsidR="006F4136" w:rsidRPr="005F38A5" w:rsidRDefault="006F4136" w:rsidP="006F413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2D014" w14:textId="77777777" w:rsidR="006F4136" w:rsidRPr="005F38A5" w:rsidRDefault="006F4136" w:rsidP="006F413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55732" w14:textId="432C7139" w:rsidR="006F4136" w:rsidRPr="005F38A5" w:rsidRDefault="006F4136" w:rsidP="006F413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(28.13)</w:t>
            </w:r>
          </w:p>
        </w:tc>
      </w:tr>
    </w:tbl>
    <w:p w14:paraId="6D23CE98" w14:textId="11B996AF" w:rsidR="0087116B" w:rsidRPr="005F38A5" w:rsidRDefault="0087116B" w:rsidP="00F93B64">
      <w:pPr>
        <w:rPr>
          <w:cs/>
        </w:rPr>
      </w:pPr>
      <w:r w:rsidRPr="005F38A5">
        <w:br w:type="page"/>
      </w: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87116B" w:rsidRPr="005F38A5" w14:paraId="60030D17" w14:textId="77777777" w:rsidTr="00C92AA1">
        <w:trPr>
          <w:tblHeader/>
        </w:trPr>
        <w:tc>
          <w:tcPr>
            <w:tcW w:w="4860" w:type="dxa"/>
            <w:vAlign w:val="bottom"/>
          </w:tcPr>
          <w:p w14:paraId="6955A552" w14:textId="77777777" w:rsidR="0087116B" w:rsidRPr="005F38A5" w:rsidRDefault="0087116B" w:rsidP="00F93B64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B428A3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B87B3A1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7116B" w:rsidRPr="005F38A5" w14:paraId="2028E22E" w14:textId="77777777" w:rsidTr="00C92AA1">
        <w:trPr>
          <w:tblHeader/>
        </w:trPr>
        <w:tc>
          <w:tcPr>
            <w:tcW w:w="4860" w:type="dxa"/>
            <w:vAlign w:val="bottom"/>
          </w:tcPr>
          <w:p w14:paraId="701A10E1" w14:textId="77777777" w:rsidR="0087116B" w:rsidRPr="005F38A5" w:rsidRDefault="0087116B" w:rsidP="00F93B6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068CAA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1D4F123A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D7B04F2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379BBDC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116B" w:rsidRPr="005F38A5" w14:paraId="4D913265" w14:textId="77777777" w:rsidTr="00C92AA1">
        <w:trPr>
          <w:tblHeader/>
        </w:trPr>
        <w:tc>
          <w:tcPr>
            <w:tcW w:w="4860" w:type="dxa"/>
            <w:hideMark/>
          </w:tcPr>
          <w:p w14:paraId="5B79D0E8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503815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F847BBB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88BA9C0" w14:textId="7777777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FBE51F" w14:textId="731D7357" w:rsidR="0087116B" w:rsidRPr="005F38A5" w:rsidRDefault="0087116B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806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  <w:hideMark/>
          </w:tcPr>
          <w:p w14:paraId="1A919CD9" w14:textId="77777777" w:rsidR="0087116B" w:rsidRPr="005F38A5" w:rsidRDefault="0087116B" w:rsidP="00F93B64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5F3AE85A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71F0B562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A6B77FF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E7542B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1094C9FE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715DCFB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5CCB5C81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0A89A1B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F2CBE18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52859914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4E6AF5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D6A18E9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4A8FAA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976519D" w14:textId="77777777" w:rsidR="0087116B" w:rsidRPr="005F38A5" w:rsidRDefault="0087116B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5BA3E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166BDEE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116B" w:rsidRPr="005F38A5" w14:paraId="27ED7AA8" w14:textId="77777777" w:rsidTr="00C92AA1">
        <w:trPr>
          <w:tblHeader/>
        </w:trPr>
        <w:tc>
          <w:tcPr>
            <w:tcW w:w="4860" w:type="dxa"/>
          </w:tcPr>
          <w:p w14:paraId="56472BD9" w14:textId="77777777" w:rsidR="0087116B" w:rsidRPr="005F38A5" w:rsidRDefault="0087116B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36A17E6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182393E5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87116B" w:rsidRPr="005F38A5" w14:paraId="2B1FA7EB" w14:textId="77777777" w:rsidTr="00C92AA1">
        <w:tc>
          <w:tcPr>
            <w:tcW w:w="4860" w:type="dxa"/>
            <w:hideMark/>
          </w:tcPr>
          <w:p w14:paraId="3DC9F68A" w14:textId="73162FCB" w:rsidR="0087116B" w:rsidRPr="005F38A5" w:rsidRDefault="0087116B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03DFAE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7A8DDFF" w14:textId="77777777" w:rsidR="0087116B" w:rsidRPr="005F38A5" w:rsidRDefault="0087116B" w:rsidP="00F93B64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4593390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2D1BF06F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392FD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8AC461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CC097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5245D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0F6E0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02BC936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314A8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ECC240E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021AC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68B59A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BA0EC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95E9F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116B" w:rsidRPr="005F38A5" w14:paraId="5E8C11F2" w14:textId="77777777" w:rsidTr="00381BD0">
        <w:tc>
          <w:tcPr>
            <w:tcW w:w="4860" w:type="dxa"/>
            <w:hideMark/>
          </w:tcPr>
          <w:p w14:paraId="7879B803" w14:textId="0D289F60" w:rsidR="0087116B" w:rsidRPr="005F38A5" w:rsidRDefault="008E40A3" w:rsidP="00F93B64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7116B"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0954808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9F94395" w14:textId="20AF8015" w:rsidR="0087116B" w:rsidRPr="005F38A5" w:rsidRDefault="0087116B" w:rsidP="006F4136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38" w:type="dxa"/>
            <w:vAlign w:val="bottom"/>
          </w:tcPr>
          <w:p w14:paraId="5AA27B87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669C010" w14:textId="0A113BE9" w:rsidR="0087116B" w:rsidRPr="005F38A5" w:rsidRDefault="0087116B" w:rsidP="006F4136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F9ED5F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C141AE6" w14:textId="2FEE46B2" w:rsidR="0087116B" w:rsidRPr="005F38A5" w:rsidRDefault="0087116B" w:rsidP="00F93B64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8A4AD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B24063" w14:textId="1B879185" w:rsidR="0087116B" w:rsidRPr="005F38A5" w:rsidRDefault="0087116B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48.86</w:t>
            </w:r>
          </w:p>
        </w:tc>
        <w:tc>
          <w:tcPr>
            <w:tcW w:w="270" w:type="dxa"/>
            <w:vAlign w:val="bottom"/>
          </w:tcPr>
          <w:p w14:paraId="325CF101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2968171" w14:textId="34F2DF2C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F089DE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E5DDDD" w14:textId="13FAEF7C" w:rsidR="0087116B" w:rsidRPr="005F38A5" w:rsidRDefault="0087116B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48.86</w:t>
            </w:r>
          </w:p>
        </w:tc>
        <w:tc>
          <w:tcPr>
            <w:tcW w:w="270" w:type="dxa"/>
            <w:vAlign w:val="bottom"/>
          </w:tcPr>
          <w:p w14:paraId="3D7D6DC8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E96D4C" w14:textId="60CB9123" w:rsidR="0087116B" w:rsidRPr="005F38A5" w:rsidRDefault="0087116B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12B5B5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1A3F7" w14:textId="1E622DFF" w:rsidR="0087116B" w:rsidRPr="005F38A5" w:rsidRDefault="0087116B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48.86</w:t>
            </w:r>
          </w:p>
        </w:tc>
      </w:tr>
      <w:tr w:rsidR="0087116B" w:rsidRPr="005F38A5" w14:paraId="583C803F" w14:textId="77777777" w:rsidTr="00381BD0">
        <w:tc>
          <w:tcPr>
            <w:tcW w:w="4860" w:type="dxa"/>
            <w:hideMark/>
          </w:tcPr>
          <w:p w14:paraId="3E995B3D" w14:textId="743305DC" w:rsidR="0087116B" w:rsidRPr="005F38A5" w:rsidRDefault="0087116B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C4E0356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7E2BB5A" w14:textId="6E7FEBF0" w:rsidR="0087116B" w:rsidRPr="005F38A5" w:rsidRDefault="0087116B" w:rsidP="00F93B6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03A65FA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  <w:hideMark/>
          </w:tcPr>
          <w:p w14:paraId="6B671271" w14:textId="492D641C" w:rsidR="0087116B" w:rsidRPr="005F38A5" w:rsidRDefault="0087116B" w:rsidP="00F93B6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36" w:type="dxa"/>
          </w:tcPr>
          <w:p w14:paraId="6C3B6518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  <w:hideMark/>
          </w:tcPr>
          <w:p w14:paraId="3DA24739" w14:textId="0DFF27ED" w:rsidR="0087116B" w:rsidRPr="005F38A5" w:rsidRDefault="0087116B" w:rsidP="00F93B64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933924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03CEFA" w14:textId="1A2530C0" w:rsidR="0087116B" w:rsidRPr="005F38A5" w:rsidRDefault="0087116B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70" w:type="dxa"/>
            <w:vAlign w:val="bottom"/>
          </w:tcPr>
          <w:p w14:paraId="49282FCD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25BEA34A" w14:textId="6D0FA41E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8B233B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D33DA3" w14:textId="1284DF7D" w:rsidR="0087116B" w:rsidRPr="005F38A5" w:rsidRDefault="0087116B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70" w:type="dxa"/>
            <w:vAlign w:val="bottom"/>
          </w:tcPr>
          <w:p w14:paraId="2BF080B1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485BE1F" w14:textId="254B32F9" w:rsidR="0087116B" w:rsidRPr="005F38A5" w:rsidRDefault="0087116B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DB9176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6852C7" w14:textId="05FAF662" w:rsidR="0087116B" w:rsidRPr="005F38A5" w:rsidRDefault="0087116B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7116B" w:rsidRPr="005F38A5" w14:paraId="66C25FB6" w14:textId="77777777" w:rsidTr="00381BD0">
        <w:tc>
          <w:tcPr>
            <w:tcW w:w="4860" w:type="dxa"/>
          </w:tcPr>
          <w:p w14:paraId="4CC26231" w14:textId="77777777" w:rsidR="0087116B" w:rsidRPr="005F38A5" w:rsidRDefault="0087116B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583DDD19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857E61E" w14:textId="77777777" w:rsidR="0087116B" w:rsidRPr="005F38A5" w:rsidRDefault="0087116B" w:rsidP="00F93B64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F23E52A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5F1B550C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69A9091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62A8D108" w14:textId="77777777" w:rsidR="0087116B" w:rsidRPr="005F38A5" w:rsidRDefault="0087116B" w:rsidP="00F93B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680F41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1DE0F2" w14:textId="77777777" w:rsidR="0087116B" w:rsidRPr="005F38A5" w:rsidRDefault="0087116B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4B5D75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74D4A07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B1DBBB9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0EB75F22" w14:textId="77777777" w:rsidR="0087116B" w:rsidRPr="005F38A5" w:rsidRDefault="0087116B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9544C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5B3C33F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C562759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5030448B" w14:textId="77777777" w:rsidR="0087116B" w:rsidRPr="005F38A5" w:rsidRDefault="0087116B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116B" w:rsidRPr="005F38A5" w14:paraId="57F69245" w14:textId="77777777" w:rsidTr="00381BD0">
        <w:tc>
          <w:tcPr>
            <w:tcW w:w="4860" w:type="dxa"/>
          </w:tcPr>
          <w:p w14:paraId="36BD197A" w14:textId="29565116" w:rsidR="0087116B" w:rsidRPr="005F38A5" w:rsidRDefault="0087116B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873AC2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E5EB5C" w14:textId="77777777" w:rsidR="0087116B" w:rsidRPr="005F38A5" w:rsidRDefault="0087116B" w:rsidP="00F93B64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82FBD0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8036122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B237E2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416AD7A" w14:textId="77777777" w:rsidR="0087116B" w:rsidRPr="005F38A5" w:rsidRDefault="0087116B" w:rsidP="00F93B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9C2A9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7DC715" w14:textId="77777777" w:rsidR="0087116B" w:rsidRPr="005F38A5" w:rsidRDefault="0087116B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4B2380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39DF284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6D8618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BE463F" w14:textId="77777777" w:rsidR="0087116B" w:rsidRPr="005F38A5" w:rsidRDefault="0087116B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99BEB9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367EF9" w14:textId="77777777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B1E009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ECA158" w14:textId="77777777" w:rsidR="0087116B" w:rsidRPr="005F38A5" w:rsidRDefault="0087116B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116B" w:rsidRPr="005F38A5" w14:paraId="647F4929" w14:textId="77777777" w:rsidTr="00381BD0">
        <w:tc>
          <w:tcPr>
            <w:tcW w:w="4860" w:type="dxa"/>
          </w:tcPr>
          <w:p w14:paraId="736E11EE" w14:textId="02269C2A" w:rsidR="0087116B" w:rsidRPr="005F38A5" w:rsidRDefault="0087116B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0B2C860" w14:textId="77777777" w:rsidR="0087116B" w:rsidRPr="005F38A5" w:rsidRDefault="0087116B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BE00E3" w14:textId="1E41AAD0" w:rsidR="0087116B" w:rsidRPr="005F38A5" w:rsidRDefault="0087116B" w:rsidP="00F93B6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34E187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78BCC272" w14:textId="58429FD7" w:rsidR="0087116B" w:rsidRPr="005F38A5" w:rsidRDefault="0087116B" w:rsidP="006F4136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7C7769" w14:textId="77777777" w:rsidR="0087116B" w:rsidRPr="005F38A5" w:rsidRDefault="0087116B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DFDFBD8" w14:textId="0EFAE761" w:rsidR="0087116B" w:rsidRPr="005F38A5" w:rsidRDefault="0087116B" w:rsidP="00F93B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(17,778.48)</w:t>
            </w:r>
          </w:p>
        </w:tc>
        <w:tc>
          <w:tcPr>
            <w:tcW w:w="270" w:type="dxa"/>
            <w:vAlign w:val="bottom"/>
          </w:tcPr>
          <w:p w14:paraId="23B35B52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32810" w14:textId="4A8B39C5" w:rsidR="0087116B" w:rsidRPr="005F38A5" w:rsidRDefault="0087116B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(17,778.48)</w:t>
            </w:r>
          </w:p>
        </w:tc>
        <w:tc>
          <w:tcPr>
            <w:tcW w:w="270" w:type="dxa"/>
            <w:vAlign w:val="bottom"/>
          </w:tcPr>
          <w:p w14:paraId="03E4CE66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BCED7B2" w14:textId="5A3429FC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35D428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18CC30" w14:textId="1E3B8636" w:rsidR="0087116B" w:rsidRPr="005F38A5" w:rsidRDefault="0087116B" w:rsidP="00F93B64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5E161F" w14:textId="77777777" w:rsidR="0087116B" w:rsidRPr="005F38A5" w:rsidRDefault="0087116B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835E14" w14:textId="6C987B0A" w:rsidR="0087116B" w:rsidRPr="005F38A5" w:rsidRDefault="0087116B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5BD15A9" w14:textId="77777777" w:rsidR="0087116B" w:rsidRPr="005F38A5" w:rsidRDefault="0087116B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4B98E" w14:textId="30B51C08" w:rsidR="0087116B" w:rsidRPr="005F38A5" w:rsidRDefault="0087116B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(17,861.96)</w:t>
            </w:r>
          </w:p>
        </w:tc>
      </w:tr>
      <w:tr w:rsidR="008610C4" w:rsidRPr="005F38A5" w14:paraId="0D7F3A84" w14:textId="77777777" w:rsidTr="00310C70">
        <w:tc>
          <w:tcPr>
            <w:tcW w:w="4860" w:type="dxa"/>
          </w:tcPr>
          <w:p w14:paraId="15D41285" w14:textId="34438166" w:rsidR="008610C4" w:rsidRPr="005F38A5" w:rsidRDefault="008610C4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03D73FCD" w14:textId="77777777" w:rsidR="008610C4" w:rsidRPr="005F38A5" w:rsidRDefault="008610C4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3B759E3" w14:textId="1CC7EF69" w:rsidR="008610C4" w:rsidRPr="005F38A5" w:rsidRDefault="008610C4" w:rsidP="00F93B6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C003F11" w14:textId="77777777" w:rsidR="008610C4" w:rsidRPr="005F38A5" w:rsidRDefault="008610C4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108054B5" w14:textId="3D386251" w:rsidR="008610C4" w:rsidRPr="005F38A5" w:rsidRDefault="008610C4" w:rsidP="006F4136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E5BF4" w14:textId="77777777" w:rsidR="008610C4" w:rsidRPr="005F38A5" w:rsidRDefault="008610C4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15A5BF5" w14:textId="372088BB" w:rsidR="008610C4" w:rsidRPr="005F38A5" w:rsidRDefault="008610C4" w:rsidP="00187A64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0" w:type="dxa"/>
            <w:vAlign w:val="bottom"/>
          </w:tcPr>
          <w:p w14:paraId="4286A84F" w14:textId="77777777" w:rsidR="008610C4" w:rsidRPr="005F38A5" w:rsidRDefault="008610C4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F3C487" w14:textId="762A3676" w:rsidR="008610C4" w:rsidRPr="005F38A5" w:rsidRDefault="008610C4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0" w:type="dxa"/>
            <w:vAlign w:val="bottom"/>
          </w:tcPr>
          <w:p w14:paraId="1CC7431D" w14:textId="77777777" w:rsidR="008610C4" w:rsidRPr="005F38A5" w:rsidRDefault="008610C4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36681BC" w14:textId="4C78467A" w:rsidR="008610C4" w:rsidRPr="005F38A5" w:rsidRDefault="008610C4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8BC6BD" w14:textId="77777777" w:rsidR="008610C4" w:rsidRPr="005F38A5" w:rsidRDefault="008610C4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41867" w14:textId="3D3488AB" w:rsidR="008610C4" w:rsidRPr="005F38A5" w:rsidRDefault="008610C4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(999.27)</w:t>
            </w:r>
          </w:p>
        </w:tc>
        <w:tc>
          <w:tcPr>
            <w:tcW w:w="270" w:type="dxa"/>
            <w:vAlign w:val="bottom"/>
          </w:tcPr>
          <w:p w14:paraId="0C38F5CC" w14:textId="77777777" w:rsidR="008610C4" w:rsidRPr="005F38A5" w:rsidRDefault="008610C4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A4671" w14:textId="236BD380" w:rsidR="008610C4" w:rsidRPr="005F38A5" w:rsidRDefault="008610C4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ACFA6C" w14:textId="77777777" w:rsidR="008610C4" w:rsidRPr="005F38A5" w:rsidRDefault="008610C4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FE2DE" w14:textId="7A9DA4FF" w:rsidR="008610C4" w:rsidRPr="005F38A5" w:rsidRDefault="008610C4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(999.27)</w:t>
            </w:r>
          </w:p>
        </w:tc>
      </w:tr>
      <w:tr w:rsidR="00EB0D72" w:rsidRPr="005F38A5" w14:paraId="798F3841" w14:textId="77777777" w:rsidTr="00D6351E">
        <w:tc>
          <w:tcPr>
            <w:tcW w:w="4860" w:type="dxa"/>
          </w:tcPr>
          <w:p w14:paraId="575563D3" w14:textId="0BFEA386" w:rsidR="00EB0D72" w:rsidRPr="005F38A5" w:rsidRDefault="00EB0D72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01E379D6" w14:textId="77777777" w:rsidR="00EB0D72" w:rsidRPr="005F38A5" w:rsidRDefault="00EB0D7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C5B49A" w14:textId="42D403A7" w:rsidR="00EB0D72" w:rsidRPr="005F38A5" w:rsidRDefault="00EB0D72" w:rsidP="00F93B6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1AE31B7" w14:textId="77777777" w:rsidR="00EB0D72" w:rsidRPr="005F38A5" w:rsidRDefault="00EB0D7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2B62C0C" w14:textId="5A9CEB71" w:rsidR="00EB0D72" w:rsidRPr="005F38A5" w:rsidRDefault="00EB0D72" w:rsidP="006F4136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C497C9" w14:textId="77777777" w:rsidR="00EB0D72" w:rsidRPr="005F38A5" w:rsidRDefault="00EB0D7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DFFC22D" w14:textId="51013CB8" w:rsidR="00EB0D72" w:rsidRPr="005F38A5" w:rsidRDefault="00EB0D72" w:rsidP="00F93B64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C90F1D" w14:textId="77777777" w:rsidR="00EB0D72" w:rsidRPr="005F38A5" w:rsidRDefault="00EB0D7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5B26A" w14:textId="3783438C" w:rsidR="00EB0D72" w:rsidRPr="005F38A5" w:rsidRDefault="00EB0D7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(30.54)</w:t>
            </w:r>
          </w:p>
        </w:tc>
        <w:tc>
          <w:tcPr>
            <w:tcW w:w="270" w:type="dxa"/>
            <w:vAlign w:val="bottom"/>
          </w:tcPr>
          <w:p w14:paraId="7DAA4F0A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A73E3A" w14:textId="41C3307E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00AF9D4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1F3425" w14:textId="78283B6B" w:rsidR="00EB0D72" w:rsidRPr="005F38A5" w:rsidRDefault="00EB0D72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(30.54)</w:t>
            </w:r>
          </w:p>
        </w:tc>
        <w:tc>
          <w:tcPr>
            <w:tcW w:w="270" w:type="dxa"/>
            <w:vAlign w:val="bottom"/>
          </w:tcPr>
          <w:p w14:paraId="782072A3" w14:textId="77777777" w:rsidR="00EB0D72" w:rsidRPr="005F38A5" w:rsidRDefault="00EB0D7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DAD985" w14:textId="3A7C7C6B" w:rsidR="00EB0D72" w:rsidRPr="005F38A5" w:rsidRDefault="00EB0D72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D771FF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D23B2" w14:textId="54BDFB26" w:rsidR="00EB0D72" w:rsidRPr="005F38A5" w:rsidRDefault="00EB0D7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(30.54)</w:t>
            </w:r>
          </w:p>
        </w:tc>
      </w:tr>
      <w:tr w:rsidR="00EB0D72" w:rsidRPr="005F38A5" w14:paraId="3232BBD6" w14:textId="77777777" w:rsidTr="00381BD0">
        <w:tc>
          <w:tcPr>
            <w:tcW w:w="4860" w:type="dxa"/>
          </w:tcPr>
          <w:p w14:paraId="0864DF97" w14:textId="5F5CD9D5" w:rsidR="00EB0D72" w:rsidRPr="005F38A5" w:rsidRDefault="00EB0D72" w:rsidP="00F93B64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0E261F9" w14:textId="77777777" w:rsidR="00EB0D72" w:rsidRPr="005F38A5" w:rsidRDefault="00EB0D72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D55730" w14:textId="081D9919" w:rsidR="00EB0D72" w:rsidRPr="005F38A5" w:rsidRDefault="00EB0D72" w:rsidP="00F93B6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7E9C16" w14:textId="77777777" w:rsidR="00EB0D72" w:rsidRPr="005F38A5" w:rsidRDefault="00EB0D7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1A36D50E" w14:textId="728709F4" w:rsidR="00EB0D72" w:rsidRPr="005F38A5" w:rsidRDefault="00EB0D72" w:rsidP="00F93B6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(12.26)</w:t>
            </w:r>
          </w:p>
        </w:tc>
        <w:tc>
          <w:tcPr>
            <w:tcW w:w="236" w:type="dxa"/>
          </w:tcPr>
          <w:p w14:paraId="4498447D" w14:textId="77777777" w:rsidR="00EB0D72" w:rsidRPr="005F38A5" w:rsidRDefault="00EB0D72" w:rsidP="00F93B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088576A" w14:textId="4195C67C" w:rsidR="00EB0D72" w:rsidRPr="005F38A5" w:rsidRDefault="00EB0D72" w:rsidP="00F93B64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8E357B" w14:textId="77777777" w:rsidR="00EB0D72" w:rsidRPr="005F38A5" w:rsidRDefault="00EB0D7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A67D75" w14:textId="29EC4BCE" w:rsidR="00EB0D72" w:rsidRPr="005F38A5" w:rsidRDefault="00EB0D72" w:rsidP="00F93B6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(12.26)</w:t>
            </w:r>
          </w:p>
        </w:tc>
        <w:tc>
          <w:tcPr>
            <w:tcW w:w="270" w:type="dxa"/>
            <w:vAlign w:val="bottom"/>
          </w:tcPr>
          <w:p w14:paraId="4127E02C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CFDCB0" w14:textId="6924DF9F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522A93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380CB1" w14:textId="46A3C308" w:rsidR="00EB0D72" w:rsidRPr="005F38A5" w:rsidRDefault="00EB0D72" w:rsidP="00F93B64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(12.26)</w:t>
            </w:r>
          </w:p>
        </w:tc>
        <w:tc>
          <w:tcPr>
            <w:tcW w:w="270" w:type="dxa"/>
            <w:vAlign w:val="bottom"/>
          </w:tcPr>
          <w:p w14:paraId="5E4B9A1F" w14:textId="77777777" w:rsidR="00EB0D72" w:rsidRPr="005F38A5" w:rsidRDefault="00EB0D72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647D78" w14:textId="137DF5CE" w:rsidR="00EB0D72" w:rsidRPr="005F38A5" w:rsidRDefault="00EB0D72" w:rsidP="00F93B6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2E1A3E" w14:textId="77777777" w:rsidR="00EB0D72" w:rsidRPr="005F38A5" w:rsidRDefault="00EB0D72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B19876" w14:textId="624BA8E4" w:rsidR="00EB0D72" w:rsidRPr="005F38A5" w:rsidRDefault="00EB0D72" w:rsidP="00F93B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(12.26)</w:t>
            </w:r>
          </w:p>
        </w:tc>
      </w:tr>
    </w:tbl>
    <w:p w14:paraId="2410D691" w14:textId="77777777" w:rsidR="0087116B" w:rsidRPr="005F38A5" w:rsidRDefault="0087116B" w:rsidP="00F93B64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p w14:paraId="35043ECF" w14:textId="77777777" w:rsidR="0087116B" w:rsidRPr="005F38A5" w:rsidRDefault="0087116B" w:rsidP="00F93B64">
      <w:pPr>
        <w:spacing w:line="240" w:lineRule="auto"/>
        <w:ind w:right="-90"/>
        <w:rPr>
          <w:rFonts w:asciiTheme="majorBidi" w:hAnsiTheme="majorBidi" w:cstheme="majorBidi"/>
          <w:i/>
          <w:iCs/>
          <w:sz w:val="28"/>
          <w:szCs w:val="28"/>
        </w:rPr>
        <w:sectPr w:rsidR="0087116B" w:rsidRPr="005F38A5" w:rsidSect="00956E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6"/>
        <w:gridCol w:w="1354"/>
        <w:gridCol w:w="18"/>
        <w:gridCol w:w="236"/>
        <w:gridCol w:w="17"/>
        <w:gridCol w:w="899"/>
        <w:gridCol w:w="238"/>
        <w:gridCol w:w="932"/>
        <w:gridCol w:w="270"/>
        <w:gridCol w:w="900"/>
        <w:gridCol w:w="236"/>
        <w:gridCol w:w="1024"/>
      </w:tblGrid>
      <w:tr w:rsidR="00F6092A" w:rsidRPr="005F38A5" w14:paraId="3CDB3EDE" w14:textId="77777777" w:rsidTr="00C12D3A">
        <w:trPr>
          <w:tblHeader/>
        </w:trPr>
        <w:tc>
          <w:tcPr>
            <w:tcW w:w="2880" w:type="dxa"/>
            <w:vAlign w:val="bottom"/>
          </w:tcPr>
          <w:p w14:paraId="71E1CA4F" w14:textId="77777777" w:rsidR="00F6092A" w:rsidRPr="005F38A5" w:rsidRDefault="00F6092A" w:rsidP="00F93B64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E1B21D2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71ED6F7F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092A" w:rsidRPr="005F38A5" w14:paraId="3541AC08" w14:textId="77777777" w:rsidTr="00C12D3A">
        <w:trPr>
          <w:tblHeader/>
        </w:trPr>
        <w:tc>
          <w:tcPr>
            <w:tcW w:w="2880" w:type="dxa"/>
            <w:vAlign w:val="bottom"/>
          </w:tcPr>
          <w:p w14:paraId="42079B7F" w14:textId="77777777" w:rsidR="00F6092A" w:rsidRPr="005F38A5" w:rsidRDefault="00F6092A" w:rsidP="00F93B6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38E5309A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4B865923" w14:textId="16924FBB" w:rsidR="00F6092A" w:rsidRPr="00C12D3A" w:rsidRDefault="00C12D3A" w:rsidP="00C12D3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2D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7C1681B5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16" w:type="dxa"/>
            <w:gridSpan w:val="8"/>
            <w:tcBorders>
              <w:bottom w:val="single" w:sz="4" w:space="0" w:color="auto"/>
            </w:tcBorders>
            <w:vAlign w:val="bottom"/>
            <w:hideMark/>
          </w:tcPr>
          <w:p w14:paraId="067AEF79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6092A" w:rsidRPr="005F38A5" w14:paraId="217CB700" w14:textId="77777777" w:rsidTr="00C12D3A">
        <w:trPr>
          <w:tblHeader/>
        </w:trPr>
        <w:tc>
          <w:tcPr>
            <w:tcW w:w="2880" w:type="dxa"/>
            <w:vAlign w:val="bottom"/>
            <w:hideMark/>
          </w:tcPr>
          <w:p w14:paraId="337175CA" w14:textId="16DC1567" w:rsidR="00F6092A" w:rsidRPr="005F38A5" w:rsidRDefault="00F6092A" w:rsidP="00F93B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  <w:hideMark/>
          </w:tcPr>
          <w:p w14:paraId="22C099C8" w14:textId="77777777" w:rsidR="00F6092A" w:rsidRPr="005F38A5" w:rsidRDefault="00F6092A" w:rsidP="00F93B64">
            <w:pPr>
              <w:spacing w:line="240" w:lineRule="auto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vAlign w:val="bottom"/>
          </w:tcPr>
          <w:p w14:paraId="51D84780" w14:textId="365FE5E8" w:rsidR="00F6092A" w:rsidRPr="005F38A5" w:rsidRDefault="00F6092A" w:rsidP="00C2246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gridSpan w:val="3"/>
          </w:tcPr>
          <w:p w14:paraId="713BDC07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vAlign w:val="bottom"/>
            <w:hideMark/>
          </w:tcPr>
          <w:p w14:paraId="2074F347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8" w:type="dxa"/>
          </w:tcPr>
          <w:p w14:paraId="41A5B2A6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2" w:type="dxa"/>
            <w:vAlign w:val="bottom"/>
            <w:hideMark/>
          </w:tcPr>
          <w:p w14:paraId="0CC36B91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002444F" w14:textId="77777777" w:rsidR="00F6092A" w:rsidRPr="005F38A5" w:rsidRDefault="00F6092A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203721A" w14:textId="77777777" w:rsidR="00F6092A" w:rsidRPr="005F38A5" w:rsidRDefault="00F6092A" w:rsidP="00F93B6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3D1C65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8773D6F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6092A" w:rsidRPr="005F38A5" w14:paraId="715345CE" w14:textId="77777777" w:rsidTr="00C12D3A">
        <w:trPr>
          <w:tblHeader/>
        </w:trPr>
        <w:tc>
          <w:tcPr>
            <w:tcW w:w="2880" w:type="dxa"/>
          </w:tcPr>
          <w:p w14:paraId="48852F26" w14:textId="2B24154A" w:rsidR="00F6092A" w:rsidRPr="005F38A5" w:rsidRDefault="00F6092A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6" w:type="dxa"/>
          </w:tcPr>
          <w:p w14:paraId="386EAED4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0935D5AF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6092A" w:rsidRPr="005F38A5" w14:paraId="29DC1BDB" w14:textId="77777777" w:rsidTr="00C12D3A">
        <w:tc>
          <w:tcPr>
            <w:tcW w:w="2880" w:type="dxa"/>
            <w:hideMark/>
          </w:tcPr>
          <w:p w14:paraId="22A9E89F" w14:textId="5DB8F4E8" w:rsidR="00F6092A" w:rsidRPr="005F38A5" w:rsidRDefault="00F6092A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66" w:type="dxa"/>
          </w:tcPr>
          <w:p w14:paraId="6B4DEE1B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</w:tcPr>
          <w:p w14:paraId="27B4738D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</w:tcPr>
          <w:p w14:paraId="50C1B7DF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2B7C313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C37A4E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C37EA56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5C394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CD28A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5E6CE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642B3F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92A" w:rsidRPr="005F38A5" w14:paraId="59F993F1" w14:textId="77777777" w:rsidTr="00C12D3A">
        <w:tc>
          <w:tcPr>
            <w:tcW w:w="2880" w:type="dxa"/>
            <w:hideMark/>
          </w:tcPr>
          <w:p w14:paraId="7C255FB8" w14:textId="77777777" w:rsidR="00F6092A" w:rsidRPr="005F38A5" w:rsidRDefault="00F6092A" w:rsidP="00F93B64">
            <w:pPr>
              <w:spacing w:line="240" w:lineRule="auto"/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F38A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66" w:type="dxa"/>
          </w:tcPr>
          <w:p w14:paraId="40D61AC4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70CDB408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1E808727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3CD9A8A" w14:textId="77777777" w:rsidR="00F6092A" w:rsidRPr="005F38A5" w:rsidRDefault="00F6092A" w:rsidP="00F93B64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1AE82E3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EE027BD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615F5E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946D98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3D2EE5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53CD665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92A" w:rsidRPr="005F38A5" w14:paraId="17EF3F53" w14:textId="77777777" w:rsidTr="00C12D3A">
        <w:tc>
          <w:tcPr>
            <w:tcW w:w="2880" w:type="dxa"/>
            <w:hideMark/>
          </w:tcPr>
          <w:p w14:paraId="17D1A968" w14:textId="77777777" w:rsidR="00F6092A" w:rsidRPr="005F38A5" w:rsidRDefault="00F6092A" w:rsidP="00F93B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615CACAF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3B598E5D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1" w:type="dxa"/>
            <w:gridSpan w:val="3"/>
            <w:vAlign w:val="bottom"/>
          </w:tcPr>
          <w:p w14:paraId="75B768FD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439EA2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52975E7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29D22F1" w14:textId="68FEB06D" w:rsidR="00F6092A" w:rsidRPr="005F38A5" w:rsidRDefault="00F6092A" w:rsidP="00F93B64">
            <w:pPr>
              <w:pStyle w:val="acctfourfigures"/>
              <w:tabs>
                <w:tab w:val="left" w:pos="44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(998.59)</w:t>
            </w:r>
          </w:p>
        </w:tc>
        <w:tc>
          <w:tcPr>
            <w:tcW w:w="270" w:type="dxa"/>
            <w:vAlign w:val="bottom"/>
          </w:tcPr>
          <w:p w14:paraId="7152537C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9B760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DCDD7A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E29780B" w14:textId="274194C0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(998.59)</w:t>
            </w:r>
          </w:p>
        </w:tc>
      </w:tr>
      <w:tr w:rsidR="00F6092A" w:rsidRPr="005F38A5" w14:paraId="35854789" w14:textId="77777777" w:rsidTr="00C12D3A">
        <w:tc>
          <w:tcPr>
            <w:tcW w:w="2880" w:type="dxa"/>
          </w:tcPr>
          <w:p w14:paraId="505D1A69" w14:textId="77777777" w:rsidR="00F6092A" w:rsidRPr="005F38A5" w:rsidRDefault="00F6092A" w:rsidP="00F93B64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</w:tcPr>
          <w:p w14:paraId="1ECAFE05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6C7FD16B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7E91DA46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C6F988E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203C536F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4559869E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68E2535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6361281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370DE2B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5C07E266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F6092A" w:rsidRPr="005F38A5" w14:paraId="7344BB7B" w14:textId="77777777" w:rsidTr="00C12D3A">
        <w:tc>
          <w:tcPr>
            <w:tcW w:w="2880" w:type="dxa"/>
            <w:hideMark/>
          </w:tcPr>
          <w:p w14:paraId="55161C7F" w14:textId="54846379" w:rsidR="00F6092A" w:rsidRPr="005F38A5" w:rsidRDefault="00F6092A" w:rsidP="00F93B6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66" w:type="dxa"/>
          </w:tcPr>
          <w:p w14:paraId="4C502A26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3A6DD0DE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1F29F0E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3CC9DB8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BCBA08C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DDAC259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5E9F9B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1DDDE5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D652E9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A37A1BD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6092A" w:rsidRPr="005F38A5" w14:paraId="5ADECE99" w14:textId="77777777" w:rsidTr="00C12D3A">
        <w:tc>
          <w:tcPr>
            <w:tcW w:w="2880" w:type="dxa"/>
            <w:hideMark/>
          </w:tcPr>
          <w:p w14:paraId="2ED94623" w14:textId="77777777" w:rsidR="00F6092A" w:rsidRPr="005F38A5" w:rsidRDefault="00F6092A" w:rsidP="00F93B6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66" w:type="dxa"/>
          </w:tcPr>
          <w:p w14:paraId="60646848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07017B82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5EEBEC89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BDE3A75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775698E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E5F3844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FE4DB7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F8241F" w14:textId="77777777" w:rsidR="00F6092A" w:rsidRPr="005F38A5" w:rsidRDefault="00F6092A" w:rsidP="00F93B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8E8D67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D3A7F3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92A" w:rsidRPr="005F38A5" w14:paraId="26E4A989" w14:textId="77777777" w:rsidTr="00C12D3A">
        <w:tc>
          <w:tcPr>
            <w:tcW w:w="2880" w:type="dxa"/>
            <w:hideMark/>
          </w:tcPr>
          <w:p w14:paraId="30A89BB3" w14:textId="77777777" w:rsidR="00F6092A" w:rsidRPr="005F38A5" w:rsidRDefault="00F6092A" w:rsidP="00F93B6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4F69ECE1" w14:textId="77777777" w:rsidR="00F6092A" w:rsidRPr="005F38A5" w:rsidRDefault="00F6092A" w:rsidP="00F93B6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2DB15F30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71" w:type="dxa"/>
            <w:gridSpan w:val="3"/>
            <w:vAlign w:val="bottom"/>
          </w:tcPr>
          <w:p w14:paraId="089D7A0D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  <w:hideMark/>
          </w:tcPr>
          <w:p w14:paraId="1C5FEE63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748FF25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  <w:hideMark/>
          </w:tcPr>
          <w:p w14:paraId="3670E43E" w14:textId="02CB3C4C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(999.27)</w:t>
            </w:r>
          </w:p>
        </w:tc>
        <w:tc>
          <w:tcPr>
            <w:tcW w:w="270" w:type="dxa"/>
            <w:vAlign w:val="bottom"/>
          </w:tcPr>
          <w:p w14:paraId="23F0E209" w14:textId="77777777" w:rsidR="00F6092A" w:rsidRPr="005F38A5" w:rsidRDefault="00F6092A" w:rsidP="00F93B64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B1C3FFE" w14:textId="77777777" w:rsidR="00F6092A" w:rsidRPr="005F38A5" w:rsidRDefault="00F6092A" w:rsidP="00F93B6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CFF37A" w14:textId="77777777" w:rsidR="00F6092A" w:rsidRPr="005F38A5" w:rsidRDefault="00F6092A" w:rsidP="00F93B64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5BC6112" w14:textId="0E5B28EB" w:rsidR="00F6092A" w:rsidRPr="005F38A5" w:rsidRDefault="00F6092A" w:rsidP="00F93B64">
            <w:pPr>
              <w:pStyle w:val="acctfourfigures"/>
              <w:tabs>
                <w:tab w:val="left" w:pos="430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(999.27)</w:t>
            </w:r>
          </w:p>
        </w:tc>
      </w:tr>
    </w:tbl>
    <w:p w14:paraId="309B949A" w14:textId="77777777" w:rsidR="00D53071" w:rsidRPr="005F38A5" w:rsidRDefault="00D53071" w:rsidP="00F93B64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18"/>
          <w:szCs w:val="18"/>
          <w:lang w:val="en-US" w:bidi="th-TH"/>
        </w:rPr>
      </w:pPr>
    </w:p>
    <w:p w14:paraId="71568D9A" w14:textId="29620662" w:rsidR="00852525" w:rsidRPr="005F38A5" w:rsidRDefault="00852525" w:rsidP="00F93B64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F38A5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358B3738" w14:textId="77777777" w:rsidR="00741E4A" w:rsidRPr="005F38A5" w:rsidRDefault="00741E4A" w:rsidP="00F93B64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 w:val="18"/>
          <w:szCs w:val="18"/>
          <w:lang w:bidi="th-TH"/>
        </w:rPr>
      </w:pPr>
    </w:p>
    <w:p w14:paraId="671F88F7" w14:textId="234AC854" w:rsidR="00852525" w:rsidRPr="005F38A5" w:rsidRDefault="00852525" w:rsidP="00F93B64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F38A5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06F3FE0F" w14:textId="59663A1F" w:rsidR="00B3303B" w:rsidRPr="005F38A5" w:rsidRDefault="00B3303B" w:rsidP="00F93B64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18"/>
          <w:szCs w:val="18"/>
          <w:lang w:bidi="th-TH"/>
        </w:rPr>
      </w:pPr>
    </w:p>
    <w:p w14:paraId="7D57D634" w14:textId="77777777" w:rsidR="00B3303B" w:rsidRPr="005F38A5" w:rsidRDefault="00B3303B" w:rsidP="00F93B64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5F38A5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2DC1837A" w14:textId="77777777" w:rsidR="00B3303B" w:rsidRPr="005F38A5" w:rsidRDefault="00B3303B" w:rsidP="00F93B64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18"/>
          <w:szCs w:val="18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B3303B" w:rsidRPr="005F38A5" w14:paraId="157C2A04" w14:textId="77777777" w:rsidTr="00832537">
        <w:tc>
          <w:tcPr>
            <w:tcW w:w="3870" w:type="dxa"/>
            <w:hideMark/>
          </w:tcPr>
          <w:p w14:paraId="73DD9916" w14:textId="77777777" w:rsidR="00B3303B" w:rsidRPr="005F38A5" w:rsidRDefault="00B3303B" w:rsidP="00F93B64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1746E2EC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3303B" w:rsidRPr="005F38A5" w14:paraId="34194069" w14:textId="77777777" w:rsidTr="00832537">
        <w:tc>
          <w:tcPr>
            <w:tcW w:w="3870" w:type="dxa"/>
            <w:hideMark/>
          </w:tcPr>
          <w:p w14:paraId="57648A5B" w14:textId="77777777" w:rsidR="00B3303B" w:rsidRPr="005F38A5" w:rsidRDefault="00B3303B" w:rsidP="00F93B64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471CBA06" w14:textId="77777777" w:rsidR="00B3303B" w:rsidRPr="005F38A5" w:rsidRDefault="00B3303B" w:rsidP="00F93B64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Pr="005F38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B3303B" w:rsidRPr="005F38A5" w14:paraId="71D11E0C" w14:textId="77777777" w:rsidTr="00832537">
        <w:tc>
          <w:tcPr>
            <w:tcW w:w="3870" w:type="dxa"/>
            <w:hideMark/>
          </w:tcPr>
          <w:p w14:paraId="47C8D9E1" w14:textId="77777777" w:rsidR="00B3303B" w:rsidRPr="005F38A5" w:rsidRDefault="00B3303B" w:rsidP="00F93B64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7F5B6F7D" w14:textId="77777777" w:rsidR="00B3303B" w:rsidRPr="005F38A5" w:rsidRDefault="00B3303B" w:rsidP="00F93B64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415E00" w:rsidRPr="005F38A5" w14:paraId="1CE35F8E" w14:textId="77777777" w:rsidTr="00832537">
        <w:tc>
          <w:tcPr>
            <w:tcW w:w="3870" w:type="dxa"/>
          </w:tcPr>
          <w:p w14:paraId="0259459F" w14:textId="743ED7DA" w:rsidR="00415E00" w:rsidRPr="005F38A5" w:rsidRDefault="00415E00" w:rsidP="00F93B64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35D08DF9" w14:textId="67929293" w:rsidR="00415E00" w:rsidRPr="005F38A5" w:rsidRDefault="00415E00" w:rsidP="00F93B64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</w:tbl>
    <w:p w14:paraId="3E5B10D2" w14:textId="77777777" w:rsidR="001D4F83" w:rsidRPr="005F38A5" w:rsidRDefault="001D4F83" w:rsidP="00F93B64">
      <w:pPr>
        <w:pStyle w:val="block"/>
        <w:spacing w:after="0" w:line="240" w:lineRule="auto"/>
        <w:ind w:right="-7" w:hanging="27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F920491" w14:textId="207B899D" w:rsidR="00B3303B" w:rsidRPr="005F38A5" w:rsidRDefault="00B3303B" w:rsidP="00F93B64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5F38A5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5FC60045" w14:textId="77777777" w:rsidR="00B3303B" w:rsidRPr="005F38A5" w:rsidRDefault="00B3303B" w:rsidP="00F93B64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sz w:val="18"/>
          <w:szCs w:val="18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B3303B" w:rsidRPr="005F38A5" w14:paraId="35B40FE0" w14:textId="77777777" w:rsidTr="00832537">
        <w:tc>
          <w:tcPr>
            <w:tcW w:w="3852" w:type="dxa"/>
            <w:hideMark/>
          </w:tcPr>
          <w:p w14:paraId="4A054FDA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8D5308B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3303B" w:rsidRPr="005F38A5" w14:paraId="26BE8C26" w14:textId="77777777" w:rsidTr="00832537">
        <w:tc>
          <w:tcPr>
            <w:tcW w:w="3852" w:type="dxa"/>
            <w:hideMark/>
          </w:tcPr>
          <w:p w14:paraId="57D1D3DF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27BA0780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3303B" w:rsidRPr="005F38A5" w14:paraId="431900E9" w14:textId="77777777" w:rsidTr="00832537">
        <w:tc>
          <w:tcPr>
            <w:tcW w:w="3852" w:type="dxa"/>
          </w:tcPr>
          <w:p w14:paraId="77134EB1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3ABEC1AE" w14:textId="77777777" w:rsidR="00B3303B" w:rsidRPr="005F38A5" w:rsidRDefault="00B3303B" w:rsidP="00F93B64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45D5E420" w14:textId="5AF9026E" w:rsidR="003B14EA" w:rsidRPr="005F38A5" w:rsidRDefault="003B14EA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5F38A5" w:rsidRDefault="00793A45" w:rsidP="00F93B64">
      <w:pPr>
        <w:pStyle w:val="NoSpacing"/>
        <w:rPr>
          <w:rFonts w:ascii="Angsana New" w:hAnsi="Angsana New"/>
          <w:sz w:val="22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0"/>
        <w:gridCol w:w="1095"/>
        <w:gridCol w:w="273"/>
        <w:gridCol w:w="831"/>
        <w:gridCol w:w="271"/>
        <w:gridCol w:w="361"/>
        <w:gridCol w:w="450"/>
        <w:gridCol w:w="1870"/>
      </w:tblGrid>
      <w:tr w:rsidR="009A4CED" w:rsidRPr="005F38A5" w14:paraId="3F8B08B6" w14:textId="77777777" w:rsidTr="001C47BF">
        <w:trPr>
          <w:tblHeader/>
        </w:trPr>
        <w:tc>
          <w:tcPr>
            <w:tcW w:w="2243" w:type="pct"/>
          </w:tcPr>
          <w:p w14:paraId="73F95E2B" w14:textId="0D4BD9B3" w:rsidR="009A4CED" w:rsidRPr="005F38A5" w:rsidRDefault="009A4CED" w:rsidP="00F93B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F38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67806" w:rsidRPr="005F38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586" w:type="pct"/>
          </w:tcPr>
          <w:p w14:paraId="409E8E3C" w14:textId="0AFF6D4C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C35BF5" w14:textId="77777777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AAB7668" w14:textId="04A6B877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4EEA5AA8" w14:textId="77777777" w:rsidR="009A4CED" w:rsidRPr="005F38A5" w:rsidRDefault="009A4CED" w:rsidP="00F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0FA4C7EF" w14:textId="60708D35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41" w:type="pct"/>
          </w:tcPr>
          <w:p w14:paraId="3F96DAB0" w14:textId="77777777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19507AFD" w14:textId="7454B2D5" w:rsidR="009A4CED" w:rsidRPr="005F38A5" w:rsidRDefault="009A4CED" w:rsidP="00F93B6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9A4CED" w:rsidRPr="005F38A5" w14:paraId="530AC0C2" w14:textId="77777777" w:rsidTr="001C47BF">
        <w:tc>
          <w:tcPr>
            <w:tcW w:w="2243" w:type="pct"/>
          </w:tcPr>
          <w:p w14:paraId="0B9D904F" w14:textId="1A220FB3" w:rsidR="009A4CED" w:rsidRPr="005F38A5" w:rsidRDefault="009A4CED" w:rsidP="00F93B6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36B5D2E8" w14:textId="381E2882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8EE90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C94F3CF" w14:textId="297CF3C3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5A42D0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5B44B34E" w14:textId="58E6255C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pct"/>
          </w:tcPr>
          <w:p w14:paraId="759FACAC" w14:textId="77777777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45A4818C" w14:textId="705D9D5F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38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A4CED" w:rsidRPr="005F38A5" w14:paraId="2EBB27CF" w14:textId="77777777" w:rsidTr="001C47BF">
        <w:tc>
          <w:tcPr>
            <w:tcW w:w="2243" w:type="pct"/>
          </w:tcPr>
          <w:p w14:paraId="3973A84F" w14:textId="6F8857E6" w:rsidR="009A4CED" w:rsidRPr="005F38A5" w:rsidRDefault="009A4CED" w:rsidP="00F93B64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86" w:type="pct"/>
          </w:tcPr>
          <w:p w14:paraId="250CAEF3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A0685B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ED06139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B2E8C6A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73CDAE00" w14:textId="77777777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34991AA1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709F6A3A" w14:textId="77777777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3D85" w:rsidRPr="005F38A5" w14:paraId="5E82F9D7" w14:textId="77777777" w:rsidTr="001C47BF">
        <w:tc>
          <w:tcPr>
            <w:tcW w:w="2243" w:type="pct"/>
          </w:tcPr>
          <w:p w14:paraId="37A999B5" w14:textId="0512A318" w:rsidR="00293D85" w:rsidRPr="005F38A5" w:rsidRDefault="00293D85" w:rsidP="00F93B64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F38A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สัญญาจ้างเพื่องานอสังหาริมทรัพย์พัฒนาเพื่อขาย</w:t>
            </w:r>
          </w:p>
        </w:tc>
        <w:tc>
          <w:tcPr>
            <w:tcW w:w="586" w:type="pct"/>
          </w:tcPr>
          <w:p w14:paraId="007A7E6A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504AD2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15361D7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76DD2462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1CC9B50C" w14:textId="103424F9" w:rsidR="00293D85" w:rsidRPr="005F38A5" w:rsidRDefault="00293D85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01334C87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280B8F3E" w14:textId="0E0C7A6F" w:rsidR="00293D85" w:rsidRPr="005F38A5" w:rsidRDefault="00B13601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509.96</w:t>
            </w:r>
          </w:p>
        </w:tc>
      </w:tr>
      <w:tr w:rsidR="00293D85" w:rsidRPr="005F38A5" w14:paraId="19108F3F" w14:textId="77777777" w:rsidTr="00EC5357">
        <w:tc>
          <w:tcPr>
            <w:tcW w:w="2243" w:type="pct"/>
          </w:tcPr>
          <w:p w14:paraId="377A61E2" w14:textId="3546D217" w:rsidR="00293D85" w:rsidRPr="005F38A5" w:rsidRDefault="00293D85" w:rsidP="00F93B6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86" w:type="pct"/>
          </w:tcPr>
          <w:p w14:paraId="6D09E068" w14:textId="7804CD2D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F2F6A9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39ED750E" w14:textId="39A05243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5B074BF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3D7BBB59" w14:textId="3B7B232C" w:rsidR="00293D85" w:rsidRPr="005F38A5" w:rsidRDefault="00293D85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4ECF17C1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79CF1975" w14:textId="3B1444CE" w:rsidR="00293D85" w:rsidRPr="005F38A5" w:rsidRDefault="00B13601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</w:tr>
      <w:tr w:rsidR="00293D85" w:rsidRPr="005F38A5" w14:paraId="484B0868" w14:textId="77777777" w:rsidTr="00EC5357">
        <w:tc>
          <w:tcPr>
            <w:tcW w:w="2243" w:type="pct"/>
          </w:tcPr>
          <w:p w14:paraId="1CAE0C88" w14:textId="78F67CA4" w:rsidR="00293D85" w:rsidRPr="005F38A5" w:rsidRDefault="00293D85" w:rsidP="00F93B64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F38A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สัญญาจ้างเพื่อพัฒนางานอสังหาริมทรัพย์เพื่อการลงทุน</w:t>
            </w:r>
          </w:p>
        </w:tc>
        <w:tc>
          <w:tcPr>
            <w:tcW w:w="586" w:type="pct"/>
          </w:tcPr>
          <w:p w14:paraId="5C23754D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757F824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4D76FDE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7EB7BFA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600007FA" w14:textId="77777777" w:rsidR="00293D85" w:rsidRPr="005F38A5" w:rsidRDefault="00293D85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7C3ED9B5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1232F76F" w14:textId="4E33695C" w:rsidR="00293D85" w:rsidRPr="005F38A5" w:rsidRDefault="00B13601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92.67</w:t>
            </w:r>
          </w:p>
        </w:tc>
      </w:tr>
      <w:tr w:rsidR="00EC5357" w:rsidRPr="005F38A5" w14:paraId="34490E23" w14:textId="77777777" w:rsidTr="00EC5357">
        <w:tc>
          <w:tcPr>
            <w:tcW w:w="3565" w:type="pct"/>
            <w:gridSpan w:val="5"/>
          </w:tcPr>
          <w:p w14:paraId="6A059DE7" w14:textId="06B37AD1" w:rsidR="00EC5357" w:rsidRPr="005F38A5" w:rsidRDefault="00EC5357" w:rsidP="00EC5357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Pr="005F38A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ออกแบบ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93" w:type="pct"/>
          </w:tcPr>
          <w:p w14:paraId="74879DE7" w14:textId="77777777" w:rsidR="00EC5357" w:rsidRPr="005F38A5" w:rsidRDefault="00EC5357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11C191D8" w14:textId="77777777" w:rsidR="00EC5357" w:rsidRPr="005F38A5" w:rsidRDefault="00EC5357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4A04C6BD" w14:textId="3A805062" w:rsidR="00EC5357" w:rsidRPr="005F38A5" w:rsidRDefault="00EC5357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37.74</w:t>
            </w:r>
          </w:p>
        </w:tc>
      </w:tr>
      <w:tr w:rsidR="009A4CED" w:rsidRPr="005F38A5" w14:paraId="7DDE397A" w14:textId="77777777" w:rsidTr="00EC5357">
        <w:tc>
          <w:tcPr>
            <w:tcW w:w="2243" w:type="pct"/>
          </w:tcPr>
          <w:p w14:paraId="12771D11" w14:textId="55BCAC7B" w:rsidR="009A4CED" w:rsidRPr="005F38A5" w:rsidRDefault="009A4CED" w:rsidP="00F93B64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F38A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86" w:type="pct"/>
          </w:tcPr>
          <w:p w14:paraId="7EA2DAB5" w14:textId="6B404243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8AD412C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39AA12B8" w14:textId="5680A6AF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C9CFF99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3E0679DB" w14:textId="7E012A18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197DA845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565A25A8" w:rsidR="009A4CED" w:rsidRPr="005F38A5" w:rsidRDefault="00B13601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EC5357"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61.88</w:t>
            </w:r>
          </w:p>
        </w:tc>
      </w:tr>
      <w:tr w:rsidR="009A4CED" w:rsidRPr="005F38A5" w14:paraId="7F5DECA2" w14:textId="77777777" w:rsidTr="001C47BF">
        <w:tc>
          <w:tcPr>
            <w:tcW w:w="2243" w:type="pct"/>
          </w:tcPr>
          <w:p w14:paraId="5E91B7B4" w14:textId="77777777" w:rsidR="009A4CED" w:rsidRPr="005F38A5" w:rsidRDefault="009A4CED" w:rsidP="00F93B64">
            <w:pPr>
              <w:pStyle w:val="BodyText"/>
              <w:spacing w:after="0" w:line="0" w:lineRule="atLeast"/>
              <w:ind w:right="-1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6" w:type="pct"/>
          </w:tcPr>
          <w:p w14:paraId="17415D71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41AA84DA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45" w:type="pct"/>
          </w:tcPr>
          <w:p w14:paraId="45B78001" w14:textId="77777777" w:rsidR="009A4CED" w:rsidRPr="005F38A5" w:rsidRDefault="009A4CED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14:paraId="2BB673EA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3" w:type="pct"/>
          </w:tcPr>
          <w:p w14:paraId="1189B1C6" w14:textId="77777777" w:rsidR="009A4CED" w:rsidRPr="005F38A5" w:rsidRDefault="009A4CED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1" w:type="pct"/>
          </w:tcPr>
          <w:p w14:paraId="6A75C3A2" w14:textId="77777777" w:rsidR="009A4CED" w:rsidRPr="005F38A5" w:rsidRDefault="009A4CED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double" w:sz="4" w:space="0" w:color="auto"/>
            </w:tcBorders>
          </w:tcPr>
          <w:p w14:paraId="42DEFB5D" w14:textId="77777777" w:rsidR="009A4CED" w:rsidRPr="005F38A5" w:rsidRDefault="009A4CED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65A4A" w:rsidRPr="005F38A5" w14:paraId="2C1929A4" w14:textId="77777777" w:rsidTr="001C47BF">
        <w:tc>
          <w:tcPr>
            <w:tcW w:w="2243" w:type="pct"/>
          </w:tcPr>
          <w:p w14:paraId="0753B56D" w14:textId="6695AE03" w:rsidR="00D65A4A" w:rsidRPr="005F38A5" w:rsidRDefault="00D65A4A" w:rsidP="00F93B64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F38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F38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86" w:type="pct"/>
          </w:tcPr>
          <w:p w14:paraId="3163C308" w14:textId="77777777" w:rsidR="00D65A4A" w:rsidRPr="005F38A5" w:rsidRDefault="00D65A4A" w:rsidP="00F93B64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3DD8BB" w14:textId="77777777" w:rsidR="00D65A4A" w:rsidRPr="005F38A5" w:rsidRDefault="00D65A4A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EB05B11" w14:textId="77777777" w:rsidR="00D65A4A" w:rsidRPr="005F38A5" w:rsidRDefault="00D65A4A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A292E8" w14:textId="77777777" w:rsidR="00D65A4A" w:rsidRPr="005F38A5" w:rsidRDefault="00D65A4A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3DEAD8AD" w14:textId="77777777" w:rsidR="00D65A4A" w:rsidRPr="005F38A5" w:rsidRDefault="00D65A4A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75872B34" w14:textId="77777777" w:rsidR="00D65A4A" w:rsidRPr="005F38A5" w:rsidRDefault="00D65A4A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5D91593C" w14:textId="77777777" w:rsidR="00D65A4A" w:rsidRPr="005F38A5" w:rsidRDefault="00D65A4A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3D85" w:rsidRPr="005F38A5" w14:paraId="4745DFE8" w14:textId="77777777" w:rsidTr="001C47BF">
        <w:tc>
          <w:tcPr>
            <w:tcW w:w="2243" w:type="pct"/>
          </w:tcPr>
          <w:p w14:paraId="63EBC6E3" w14:textId="79E0AD77" w:rsidR="00293D85" w:rsidRPr="005F38A5" w:rsidRDefault="00293D85" w:rsidP="00F93B64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586" w:type="pct"/>
          </w:tcPr>
          <w:p w14:paraId="6739D8D1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3FA869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722C9FDB" w14:textId="77777777" w:rsidR="00293D85" w:rsidRPr="005F38A5" w:rsidRDefault="00293D85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4FD7AFD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7B63FB12" w14:textId="77777777" w:rsidR="00293D85" w:rsidRPr="005F38A5" w:rsidRDefault="00293D85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45A3E676" w14:textId="77777777" w:rsidR="00293D85" w:rsidRPr="005F38A5" w:rsidRDefault="00293D85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3BCD1FB3" w14:textId="25AFA62D" w:rsidR="00293D85" w:rsidRPr="005F38A5" w:rsidRDefault="00C86A79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11.07</w:t>
            </w:r>
          </w:p>
        </w:tc>
      </w:tr>
      <w:tr w:rsidR="00856654" w:rsidRPr="005F38A5" w14:paraId="4C2B126A" w14:textId="77777777" w:rsidTr="001C47BF">
        <w:tc>
          <w:tcPr>
            <w:tcW w:w="2243" w:type="pct"/>
          </w:tcPr>
          <w:p w14:paraId="1CEC47A3" w14:textId="66B9B991" w:rsidR="00856654" w:rsidRPr="005F38A5" w:rsidRDefault="00E75B91" w:rsidP="00F93B64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คำสั่งซื้อที่ผู้ขายสินค้าหรือวั</w:t>
            </w:r>
            <w:r w:rsidR="00AA0F22"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ตถุดิบ</w:t>
            </w: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ตกลงแล้ว</w:t>
            </w:r>
          </w:p>
        </w:tc>
        <w:tc>
          <w:tcPr>
            <w:tcW w:w="586" w:type="pct"/>
          </w:tcPr>
          <w:p w14:paraId="2F84F1E9" w14:textId="77777777" w:rsidR="00856654" w:rsidRPr="005F38A5" w:rsidRDefault="00856654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A414C3E" w14:textId="77777777" w:rsidR="00856654" w:rsidRPr="005F38A5" w:rsidRDefault="00856654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56169CC5" w14:textId="77777777" w:rsidR="00856654" w:rsidRPr="005F38A5" w:rsidRDefault="00856654" w:rsidP="00F93B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C891EE3" w14:textId="77777777" w:rsidR="00856654" w:rsidRPr="005F38A5" w:rsidRDefault="00856654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7372C4D3" w14:textId="77777777" w:rsidR="00856654" w:rsidRPr="005F38A5" w:rsidRDefault="00856654" w:rsidP="00F93B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14F5D51B" w14:textId="77777777" w:rsidR="00856654" w:rsidRPr="005F38A5" w:rsidRDefault="00856654" w:rsidP="00F93B6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35FD296D" w14:textId="4F5A5474" w:rsidR="00856654" w:rsidRPr="005F38A5" w:rsidRDefault="00856654" w:rsidP="00F93B64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83.37</w:t>
            </w:r>
          </w:p>
        </w:tc>
      </w:tr>
      <w:tr w:rsidR="005F38A5" w:rsidRPr="005F38A5" w14:paraId="562C1451" w14:textId="77777777" w:rsidTr="001C47BF">
        <w:tc>
          <w:tcPr>
            <w:tcW w:w="2243" w:type="pct"/>
          </w:tcPr>
          <w:p w14:paraId="33435BE2" w14:textId="595F0823" w:rsidR="005F38A5" w:rsidRPr="005F38A5" w:rsidRDefault="005F38A5" w:rsidP="005F38A5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</w:tcPr>
          <w:p w14:paraId="3A28A992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4FE0FEB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1B587F4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C2D96D4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4BFFE7CE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336CAACB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6AE1093B" w14:textId="2DC807C0" w:rsidR="005F38A5" w:rsidRPr="005F38A5" w:rsidRDefault="005F38A5" w:rsidP="005F38A5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872.54</w:t>
            </w:r>
          </w:p>
        </w:tc>
      </w:tr>
      <w:tr w:rsidR="005F38A5" w:rsidRPr="005F38A5" w14:paraId="5717D0C2" w14:textId="77777777" w:rsidTr="001C47BF">
        <w:tc>
          <w:tcPr>
            <w:tcW w:w="2243" w:type="pct"/>
          </w:tcPr>
          <w:p w14:paraId="5BE3AF79" w14:textId="53F3CC33" w:rsidR="005F38A5" w:rsidRPr="005F38A5" w:rsidRDefault="005F38A5" w:rsidP="005F38A5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586" w:type="pct"/>
          </w:tcPr>
          <w:p w14:paraId="48CF99E3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F4F66A4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4217EDE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140CC399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48B879DB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pct"/>
          </w:tcPr>
          <w:p w14:paraId="6827A604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pct"/>
          </w:tcPr>
          <w:p w14:paraId="5418D107" w14:textId="55BAC862" w:rsidR="005F38A5" w:rsidRPr="005F38A5" w:rsidRDefault="005F38A5" w:rsidP="005F38A5">
            <w:pPr>
              <w:pStyle w:val="BodyText"/>
              <w:tabs>
                <w:tab w:val="decimal" w:pos="88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</w:rPr>
              <w:t>0.14</w:t>
            </w:r>
          </w:p>
        </w:tc>
      </w:tr>
      <w:tr w:rsidR="005F38A5" w:rsidRPr="005F38A5" w14:paraId="139F793B" w14:textId="77777777" w:rsidTr="001C47BF">
        <w:tc>
          <w:tcPr>
            <w:tcW w:w="2243" w:type="pct"/>
          </w:tcPr>
          <w:p w14:paraId="64BB1C54" w14:textId="77777777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</w:tcPr>
          <w:p w14:paraId="793AA68B" w14:textId="28A4353D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A140F24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4E95C09A" w14:textId="5841C640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20ABCB1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50F5CFF4" w14:textId="4F32F48C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0137B4F0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512500E0" w14:textId="68BAC41D" w:rsidR="005F38A5" w:rsidRPr="005F38A5" w:rsidRDefault="005F38A5" w:rsidP="005F38A5">
            <w:pPr>
              <w:pStyle w:val="BodyText"/>
              <w:tabs>
                <w:tab w:val="decimal" w:pos="88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967.12</w:t>
            </w:r>
          </w:p>
        </w:tc>
      </w:tr>
      <w:tr w:rsidR="005F38A5" w:rsidRPr="005F38A5" w14:paraId="3AF65E45" w14:textId="77777777" w:rsidTr="001C47BF">
        <w:tc>
          <w:tcPr>
            <w:tcW w:w="2243" w:type="pct"/>
          </w:tcPr>
          <w:p w14:paraId="5A892FAE" w14:textId="77777777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</w:tcPr>
          <w:p w14:paraId="5BF70BAA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F87675A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5" w:type="pct"/>
          </w:tcPr>
          <w:p w14:paraId="7894C56D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7E66EFB7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</w:tcPr>
          <w:p w14:paraId="4E0728E7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pct"/>
          </w:tcPr>
          <w:p w14:paraId="03B915A4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double" w:sz="4" w:space="0" w:color="auto"/>
            </w:tcBorders>
          </w:tcPr>
          <w:p w14:paraId="6E7FE162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5F38A5" w:rsidRPr="005F38A5" w14:paraId="5A31B6D4" w14:textId="77777777" w:rsidTr="001C47BF">
        <w:tc>
          <w:tcPr>
            <w:tcW w:w="2243" w:type="pct"/>
          </w:tcPr>
          <w:p w14:paraId="188B45AD" w14:textId="77777777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31FCB1B3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639EE2D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37731F7F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568C1B3C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57FDAD4E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39EE6161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</w:tcPr>
          <w:p w14:paraId="091A8A21" w14:textId="12B9075A" w:rsidR="005F38A5" w:rsidRPr="005F38A5" w:rsidRDefault="005F38A5" w:rsidP="005F38A5">
            <w:pPr>
              <w:pStyle w:val="BodyText"/>
              <w:spacing w:after="0" w:line="240" w:lineRule="auto"/>
              <w:ind w:right="-131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5F38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F38A5" w:rsidRPr="005F38A5" w14:paraId="02503836" w14:textId="77777777" w:rsidTr="001C47BF">
        <w:tc>
          <w:tcPr>
            <w:tcW w:w="2243" w:type="pct"/>
          </w:tcPr>
          <w:p w14:paraId="1E0BC39F" w14:textId="77777777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445C6BF3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8A6242B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08C645C3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396F0FE6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74C1BE06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47A3D35B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</w:tcPr>
          <w:p w14:paraId="72F0288A" w14:textId="5F12B3C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38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F38A5" w:rsidRPr="005F38A5" w14:paraId="1F6A8786" w14:textId="77777777" w:rsidTr="001C47BF">
        <w:tc>
          <w:tcPr>
            <w:tcW w:w="2243" w:type="pct"/>
          </w:tcPr>
          <w:p w14:paraId="28BBE644" w14:textId="1CCB1472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F38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F38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86" w:type="pct"/>
          </w:tcPr>
          <w:p w14:paraId="4B7D8822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9DC5A7E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05885AF6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5B1631E8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7D85875D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06A7052E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</w:tcPr>
          <w:p w14:paraId="507E7C11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F38A5" w:rsidRPr="005F38A5" w14:paraId="46A24BCF" w14:textId="77777777" w:rsidTr="001C47BF">
        <w:tc>
          <w:tcPr>
            <w:tcW w:w="2243" w:type="pct"/>
          </w:tcPr>
          <w:p w14:paraId="54DDD002" w14:textId="35DC2312" w:rsidR="005F38A5" w:rsidRPr="005F38A5" w:rsidRDefault="005F38A5" w:rsidP="005F38A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</w:tcPr>
          <w:p w14:paraId="5C81BCA2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2E7FDE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2AEC72DE" w14:textId="77777777" w:rsidR="005F38A5" w:rsidRPr="005F38A5" w:rsidRDefault="005F38A5" w:rsidP="005F38A5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BFF7501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223896B5" w14:textId="77777777" w:rsidR="005F38A5" w:rsidRPr="005F38A5" w:rsidRDefault="005F38A5" w:rsidP="005F38A5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pct"/>
          </w:tcPr>
          <w:p w14:paraId="6FFA7471" w14:textId="77777777" w:rsidR="005F38A5" w:rsidRPr="005F38A5" w:rsidRDefault="005F38A5" w:rsidP="005F38A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bottom w:val="double" w:sz="4" w:space="0" w:color="auto"/>
            </w:tcBorders>
          </w:tcPr>
          <w:p w14:paraId="76521952" w14:textId="211203F7" w:rsidR="005F38A5" w:rsidRPr="005F38A5" w:rsidRDefault="005F38A5" w:rsidP="005F38A5">
            <w:pPr>
              <w:pStyle w:val="BodyText"/>
              <w:tabs>
                <w:tab w:val="decimal" w:pos="88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8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124.26</w:t>
            </w:r>
          </w:p>
        </w:tc>
      </w:tr>
    </w:tbl>
    <w:p w14:paraId="448D3DFE" w14:textId="77777777" w:rsidR="00C2246E" w:rsidRPr="005F38A5" w:rsidRDefault="00C2246E" w:rsidP="00F93B64">
      <w:pPr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2907D4DB" w14:textId="29C70F65" w:rsidR="00160E84" w:rsidRPr="005F38A5" w:rsidRDefault="00653E14" w:rsidP="00F93B64">
      <w:pPr>
        <w:spacing w:line="240" w:lineRule="auto"/>
        <w:ind w:left="540" w:right="-43"/>
        <w:rPr>
          <w:rFonts w:asciiTheme="majorBidi" w:hAnsiTheme="majorBidi"/>
          <w:i/>
          <w:iCs/>
          <w:sz w:val="28"/>
          <w:szCs w:val="28"/>
        </w:rPr>
      </w:pPr>
      <w:r w:rsidRPr="005F38A5">
        <w:rPr>
          <w:rFonts w:asciiTheme="majorBidi" w:hAnsiTheme="majorBidi"/>
          <w:sz w:val="28"/>
          <w:szCs w:val="28"/>
          <w:cs/>
        </w:rPr>
        <w:t>บริษัทย่อยของบริษัทได้ทำคำสั่งซื้อวัตถุดิบล่วงหน้ากับบริษัททั้งในและต่างประเทศ โดยมีระยะเวลาปริมาณ และราคาตามที่</w:t>
      </w:r>
      <w:r w:rsidRPr="005F38A5">
        <w:rPr>
          <w:rFonts w:asciiTheme="majorBidi" w:hAnsiTheme="majorBidi"/>
          <w:spacing w:val="-2"/>
          <w:sz w:val="28"/>
          <w:szCs w:val="28"/>
          <w:cs/>
        </w:rPr>
        <w:t xml:space="preserve">ได้ระบุไว้ในคำสั่งซื้อ ณ วันที่ </w:t>
      </w:r>
      <w:r w:rsidR="0058067C">
        <w:rPr>
          <w:rFonts w:asciiTheme="majorBidi" w:hAnsiTheme="majorBidi"/>
          <w:spacing w:val="-2"/>
          <w:sz w:val="28"/>
          <w:szCs w:val="28"/>
        </w:rPr>
        <w:t>31</w:t>
      </w:r>
      <w:r w:rsidRPr="005F38A5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="0058067C">
        <w:rPr>
          <w:rFonts w:asciiTheme="majorBidi" w:hAnsiTheme="majorBidi"/>
          <w:spacing w:val="-2"/>
          <w:sz w:val="28"/>
          <w:szCs w:val="28"/>
        </w:rPr>
        <w:t>2565</w:t>
      </w:r>
      <w:r w:rsidRPr="005F38A5">
        <w:rPr>
          <w:rFonts w:asciiTheme="majorBidi" w:hAnsiTheme="majorBidi"/>
          <w:spacing w:val="-2"/>
          <w:sz w:val="28"/>
          <w:szCs w:val="28"/>
          <w:cs/>
        </w:rPr>
        <w:t xml:space="preserve"> บริษัทย่อยมี</w:t>
      </w:r>
      <w:r w:rsidR="00856654" w:rsidRPr="005F38A5">
        <w:rPr>
          <w:rFonts w:asciiTheme="majorBidi" w:hAnsiTheme="majorBidi" w:hint="cs"/>
          <w:spacing w:val="-2"/>
          <w:sz w:val="28"/>
          <w:szCs w:val="28"/>
          <w:cs/>
        </w:rPr>
        <w:t>ไม่มี</w:t>
      </w:r>
      <w:r w:rsidRPr="005F38A5">
        <w:rPr>
          <w:rFonts w:asciiTheme="majorBidi" w:hAnsiTheme="majorBidi"/>
          <w:spacing w:val="-2"/>
          <w:sz w:val="28"/>
          <w:szCs w:val="28"/>
          <w:cs/>
        </w:rPr>
        <w:t>ภาระผูกพันตามคำสั่งซื้อดังกล่าว</w:t>
      </w:r>
      <w:r w:rsidR="00856654" w:rsidRPr="005F38A5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5F38A5">
        <w:rPr>
          <w:rFonts w:asciiTheme="majorBidi" w:hAnsiTheme="majorBidi"/>
          <w:i/>
          <w:iCs/>
          <w:sz w:val="28"/>
          <w:szCs w:val="28"/>
          <w:cs/>
        </w:rPr>
        <w:t>(</w:t>
      </w:r>
      <w:r w:rsidR="0058067C">
        <w:rPr>
          <w:rFonts w:asciiTheme="majorBidi" w:hAnsiTheme="majorBidi"/>
          <w:i/>
          <w:iCs/>
          <w:sz w:val="28"/>
          <w:szCs w:val="28"/>
        </w:rPr>
        <w:t xml:space="preserve"> 30</w:t>
      </w:r>
      <w:r w:rsidRPr="005F38A5">
        <w:rPr>
          <w:rFonts w:asciiTheme="majorBidi" w:hAnsiTheme="majorBidi"/>
          <w:i/>
          <w:iCs/>
          <w:sz w:val="28"/>
          <w:szCs w:val="28"/>
          <w:cs/>
        </w:rPr>
        <w:t xml:space="preserve"> กันยายน </w:t>
      </w:r>
      <w:r w:rsidR="0058067C">
        <w:rPr>
          <w:rFonts w:asciiTheme="majorBidi" w:hAnsiTheme="majorBidi"/>
          <w:i/>
          <w:iCs/>
          <w:sz w:val="28"/>
          <w:szCs w:val="28"/>
        </w:rPr>
        <w:t>2565</w:t>
      </w:r>
      <w:r w:rsidRPr="005F38A5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58067C">
        <w:rPr>
          <w:rFonts w:asciiTheme="majorBidi" w:hAnsiTheme="majorBidi"/>
          <w:i/>
          <w:iCs/>
          <w:sz w:val="28"/>
          <w:szCs w:val="28"/>
        </w:rPr>
        <w:t>2.22</w:t>
      </w:r>
      <w:r w:rsidRPr="005F38A5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และมีปริมาณคงเหลือ</w:t>
      </w:r>
      <w:r w:rsidR="005F38A5" w:rsidRPr="005F38A5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58067C">
        <w:rPr>
          <w:rFonts w:asciiTheme="majorBidi" w:hAnsiTheme="majorBidi"/>
          <w:i/>
          <w:iCs/>
          <w:sz w:val="28"/>
          <w:szCs w:val="28"/>
        </w:rPr>
        <w:t>3</w:t>
      </w:r>
      <w:r w:rsidR="0058067C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8067C">
        <w:rPr>
          <w:rFonts w:asciiTheme="majorBidi" w:hAnsiTheme="majorBidi"/>
          <w:i/>
          <w:iCs/>
          <w:sz w:val="28"/>
          <w:szCs w:val="28"/>
        </w:rPr>
        <w:t>575.47</w:t>
      </w:r>
      <w:r w:rsidRPr="005F38A5">
        <w:rPr>
          <w:rFonts w:asciiTheme="majorBidi" w:hAnsiTheme="majorBidi"/>
          <w:i/>
          <w:iCs/>
          <w:sz w:val="28"/>
          <w:szCs w:val="28"/>
          <w:cs/>
        </w:rPr>
        <w:t xml:space="preserve"> ตัน)</w:t>
      </w:r>
    </w:p>
    <w:p w14:paraId="58981490" w14:textId="77777777" w:rsidR="00653E14" w:rsidRPr="005F38A5" w:rsidRDefault="00653E14" w:rsidP="007B6492">
      <w:pPr>
        <w:spacing w:line="240" w:lineRule="auto"/>
        <w:ind w:right="-43"/>
        <w:rPr>
          <w:rFonts w:asciiTheme="majorBidi" w:hAnsiTheme="majorBidi" w:cstheme="majorBidi"/>
          <w:sz w:val="22"/>
          <w:szCs w:val="22"/>
          <w:cs/>
        </w:rPr>
      </w:pPr>
    </w:p>
    <w:p w14:paraId="0DEC1581" w14:textId="1C525A91" w:rsidR="00160E84" w:rsidRPr="005F38A5" w:rsidRDefault="00160E84" w:rsidP="00F93B64">
      <w:pPr>
        <w:spacing w:line="240" w:lineRule="auto"/>
        <w:ind w:left="540" w:right="533"/>
        <w:rPr>
          <w:rFonts w:asciiTheme="majorBidi" w:hAnsiTheme="majorBidi" w:cstheme="majorBidi"/>
          <w:b/>
          <w:bCs/>
          <w:sz w:val="28"/>
          <w:szCs w:val="28"/>
        </w:rPr>
      </w:pPr>
      <w:r w:rsidRPr="005F38A5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6A886734" w14:textId="77777777" w:rsidR="00160E84" w:rsidRPr="005F38A5" w:rsidRDefault="00160E84" w:rsidP="00F93B64">
      <w:pPr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227EB585" w14:textId="684EFB45" w:rsidR="00417800" w:rsidRPr="005F38A5" w:rsidRDefault="0096485D" w:rsidP="00F93B64">
      <w:pPr>
        <w:pStyle w:val="Heading1"/>
        <w:keepLines/>
        <w:widowControl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540"/>
        </w:tabs>
        <w:spacing w:line="216" w:lineRule="auto"/>
        <w:ind w:left="540" w:right="-45"/>
        <w:contextualSpacing/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</w:pPr>
      <w:r w:rsidRPr="005F38A5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>สัญญา</w:t>
      </w:r>
      <w:r w:rsidR="00160E84" w:rsidRPr="005F38A5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>ออกแบบและก่อสร้าง</w:t>
      </w:r>
    </w:p>
    <w:p w14:paraId="3E07DD60" w14:textId="77777777" w:rsidR="0035036C" w:rsidRPr="005F38A5" w:rsidRDefault="0035036C" w:rsidP="00F93B64">
      <w:pPr>
        <w:rPr>
          <w:sz w:val="22"/>
          <w:szCs w:val="22"/>
        </w:rPr>
      </w:pPr>
    </w:p>
    <w:p w14:paraId="1A2841BC" w14:textId="6292A58A" w:rsidR="00B13601" w:rsidRPr="005F38A5" w:rsidRDefault="00EC5357" w:rsidP="00F93B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B13601" w:rsidRPr="005F38A5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บริษัทย่อยได้ทำสัญญาออกแบบและก่อสร้างระบบผลิตกระแสไฟฟ้าจากพลังงานแสงอาทิตย์บนหลังคา </w:t>
      </w:r>
      <w:r w:rsidR="00AA0F22" w:rsidRPr="005F38A5">
        <w:rPr>
          <w:rFonts w:asciiTheme="majorBidi" w:hAnsiTheme="majorBidi" w:cstheme="majorBidi"/>
          <w:sz w:val="28"/>
          <w:szCs w:val="28"/>
          <w:cs/>
        </w:rPr>
        <w:br/>
      </w:r>
      <w:r w:rsidR="00B13601" w:rsidRPr="005F38A5">
        <w:rPr>
          <w:rFonts w:asciiTheme="majorBidi" w:hAnsiTheme="majorBidi" w:cstheme="majorBidi" w:hint="cs"/>
          <w:sz w:val="28"/>
          <w:szCs w:val="28"/>
          <w:cs/>
        </w:rPr>
        <w:t xml:space="preserve">มีกำหนดระยะเวลาก่อสร้าง </w:t>
      </w:r>
      <w:r w:rsidR="0058067C">
        <w:rPr>
          <w:rFonts w:asciiTheme="majorBidi" w:hAnsiTheme="majorBidi" w:cstheme="majorBidi"/>
          <w:sz w:val="28"/>
          <w:szCs w:val="28"/>
        </w:rPr>
        <w:t>10</w:t>
      </w:r>
      <w:r w:rsidR="00B13601" w:rsidRPr="005F38A5">
        <w:rPr>
          <w:rFonts w:asciiTheme="majorBidi" w:hAnsiTheme="majorBidi" w:cstheme="majorBidi" w:hint="cs"/>
          <w:sz w:val="28"/>
          <w:szCs w:val="28"/>
          <w:cs/>
        </w:rPr>
        <w:t xml:space="preserve"> เดือน มูลค่าโครงการรวม </w:t>
      </w:r>
      <w:r w:rsidR="000A2BAF" w:rsidRPr="005F38A5">
        <w:rPr>
          <w:rFonts w:asciiTheme="majorBidi" w:hAnsiTheme="majorBidi" w:cstheme="majorBidi"/>
          <w:sz w:val="28"/>
          <w:szCs w:val="28"/>
        </w:rPr>
        <w:t>1</w:t>
      </w:r>
      <w:r w:rsidR="0058067C">
        <w:rPr>
          <w:rFonts w:asciiTheme="majorBidi" w:hAnsiTheme="majorBidi" w:cstheme="majorBidi"/>
          <w:sz w:val="28"/>
          <w:szCs w:val="28"/>
        </w:rPr>
        <w:t>7</w:t>
      </w:r>
      <w:r w:rsidR="000A2BAF" w:rsidRPr="005F38A5">
        <w:rPr>
          <w:rFonts w:asciiTheme="majorBidi" w:hAnsiTheme="majorBidi" w:cstheme="majorBidi"/>
          <w:sz w:val="28"/>
          <w:szCs w:val="28"/>
        </w:rPr>
        <w:t>.</w:t>
      </w:r>
      <w:r w:rsidR="0058067C">
        <w:rPr>
          <w:rFonts w:asciiTheme="majorBidi" w:hAnsiTheme="majorBidi" w:cstheme="majorBidi"/>
          <w:sz w:val="28"/>
          <w:szCs w:val="28"/>
        </w:rPr>
        <w:t>70</w:t>
      </w:r>
      <w:r w:rsidR="00B13601" w:rsidRPr="005F38A5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โดยบริษัทย่อยดังกล่าวจะต้องปฏิบัติตามข้อกำหนดและเงื่อนไขที่ระบุไว้ในสัญญา</w:t>
      </w:r>
    </w:p>
    <w:p w14:paraId="6BCA409E" w14:textId="3636F32F" w:rsidR="00FD18BE" w:rsidRPr="005F38A5" w:rsidRDefault="00FD18BE" w:rsidP="00F93B64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5F38A5">
        <w:rPr>
          <w:rFonts w:asciiTheme="majorBidi" w:hAnsiTheme="majorBidi" w:cstheme="majorBidi"/>
          <w:sz w:val="28"/>
          <w:szCs w:val="28"/>
        </w:rPr>
        <w:br w:type="page"/>
      </w:r>
    </w:p>
    <w:p w14:paraId="3CA11193" w14:textId="78525C6A" w:rsidR="00F6083E" w:rsidRPr="005F38A5" w:rsidRDefault="00F6083E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คดีความฟ้องร้อง</w:t>
      </w:r>
    </w:p>
    <w:p w14:paraId="0AB04B44" w14:textId="77777777" w:rsidR="00F6083E" w:rsidRPr="005F38A5" w:rsidRDefault="00F6083E" w:rsidP="00F93B64">
      <w:pPr>
        <w:spacing w:line="216" w:lineRule="auto"/>
        <w:rPr>
          <w:sz w:val="22"/>
          <w:szCs w:val="22"/>
        </w:rPr>
      </w:pPr>
    </w:p>
    <w:p w14:paraId="581424ED" w14:textId="5FB3CB28" w:rsidR="00F6083E" w:rsidRPr="005F38A5" w:rsidRDefault="00293D85" w:rsidP="00F93B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bookmarkStart w:id="2" w:name="_Hlk94539624"/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="0012087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ธันวาคม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2561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 xml:space="preserve">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พฤษภาคม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2562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="00366045"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ทั้งจํานวนที่เกิดขึ้นพร้อมดอกเบี้ย ในปี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2563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="00366045"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อนุญาโตตุลาการได้ลงนามคำชี้ขาดในวันที่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10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สิงหาคม </w:t>
      </w:r>
      <w:r w:rsidRPr="005F38A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="00521ADD" w:rsidRPr="005F38A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และลงนามแก้ไขคำชี้ขาดใน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วันที่ </w:t>
      </w:r>
      <w:r w:rsidR="00521ADD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10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ตุลาคม </w:t>
      </w:r>
      <w:r w:rsidR="00521ADD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2565</w:t>
      </w:r>
      <w:r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 xml:space="preserve"> อย่างไรก็ตาม กลุ่มผู้รับเหมาได้ยื่นคำร้องคัดค้านอนุญาโตตุลาการ </w:t>
      </w:r>
      <w:r w:rsidR="00366045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โดย</w:t>
      </w:r>
      <w:r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>ยังอยู่ระหว่างการพิจารณาโดยคณะอนุญาโตตุลาการ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</w:t>
      </w:r>
      <w:r w:rsidR="00366045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และ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เมื่อวันที่ </w:t>
      </w:r>
      <w:r w:rsidR="00521ADD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2 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พฤศจิกายน </w:t>
      </w:r>
      <w:r w:rsidR="00521ADD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2565 </w:t>
      </w:r>
      <w:r w:rsidR="00521ADD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กลุ่มผู้รับเหมาได้ยื่นคำร้องขอเพิกถอนคำชี้ขาดของอนุญาโตตุลาการต่อศาล</w:t>
      </w:r>
      <w:r w:rsidR="00366045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366045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โดยบริษัทย่อยทางอ้อมสองแห่งจะดำเนินการยื่นคำร้องคัดค้านการขอเพิกถอนคำชี้ขาดภายในวันที่ </w:t>
      </w:r>
      <w:r w:rsidR="00366045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12 </w:t>
      </w:r>
      <w:r w:rsidR="00366045" w:rsidRPr="005F38A5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กุมภาพันธ์ </w:t>
      </w:r>
      <w:r w:rsidR="00366045" w:rsidRPr="005F38A5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2566</w:t>
      </w:r>
    </w:p>
    <w:p w14:paraId="38A2FA14" w14:textId="77777777" w:rsidR="00293D85" w:rsidRPr="005F38A5" w:rsidRDefault="00293D85" w:rsidP="00F93B64">
      <w:pPr>
        <w:rPr>
          <w:rFonts w:ascii="Angsana New" w:hAnsi="Angsana New"/>
          <w:sz w:val="22"/>
          <w:szCs w:val="22"/>
          <w:cs/>
        </w:rPr>
      </w:pPr>
    </w:p>
    <w:bookmarkEnd w:id="2"/>
    <w:p w14:paraId="2092176D" w14:textId="45BB7520" w:rsidR="00F6083E" w:rsidRPr="005F38A5" w:rsidRDefault="00293D85" w:rsidP="00F93B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Pr="005F38A5">
        <w:rPr>
          <w:rFonts w:asciiTheme="majorBidi" w:hAnsiTheme="majorBidi" w:cstheme="majorBidi"/>
          <w:sz w:val="28"/>
          <w:szCs w:val="28"/>
        </w:rPr>
        <w:t>1</w:t>
      </w:r>
      <w:r w:rsidRPr="005F38A5">
        <w:rPr>
          <w:rFonts w:asciiTheme="majorBidi" w:hAnsiTheme="majorBidi" w:cstheme="majorBidi"/>
          <w:sz w:val="28"/>
          <w:szCs w:val="28"/>
          <w:cs/>
        </w:rPr>
        <w:t>) และ</w:t>
      </w:r>
      <w:r w:rsidRPr="005F38A5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5F38A5">
        <w:rPr>
          <w:rFonts w:asciiTheme="majorBidi" w:hAnsiTheme="majorBidi" w:cstheme="majorBidi"/>
          <w:sz w:val="28"/>
          <w:szCs w:val="28"/>
        </w:rPr>
        <w:t>2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5F38A5">
        <w:rPr>
          <w:rFonts w:asciiTheme="majorBidi" w:hAnsiTheme="majorBidi" w:cstheme="majorBidi"/>
          <w:sz w:val="28"/>
          <w:szCs w:val="28"/>
        </w:rPr>
        <w:t>29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F38A5">
        <w:rPr>
          <w:rFonts w:asciiTheme="majorBidi" w:hAnsiTheme="majorBidi" w:cstheme="majorBidi"/>
          <w:sz w:val="28"/>
          <w:szCs w:val="28"/>
        </w:rPr>
        <w:t>2564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F38A5">
        <w:rPr>
          <w:rFonts w:asciiTheme="majorBidi" w:hAnsiTheme="majorBidi" w:cstheme="majorBidi"/>
          <w:sz w:val="28"/>
          <w:szCs w:val="28"/>
        </w:rPr>
        <w:t>9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5F38A5">
        <w:rPr>
          <w:rFonts w:asciiTheme="majorBidi" w:hAnsiTheme="majorBidi" w:cstheme="majorBidi"/>
          <w:sz w:val="28"/>
          <w:szCs w:val="28"/>
        </w:rPr>
        <w:t>2564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Pr="005F38A5">
        <w:rPr>
          <w:rFonts w:asciiTheme="majorBidi" w:hAnsiTheme="majorBidi" w:cstheme="majorBidi"/>
          <w:sz w:val="28"/>
          <w:szCs w:val="28"/>
        </w:rPr>
        <w:t>3</w:t>
      </w:r>
      <w:r w:rsidR="00831D0C" w:rsidRPr="005F38A5">
        <w:rPr>
          <w:rFonts w:asciiTheme="majorBidi" w:hAnsiTheme="majorBidi" w:cstheme="majorBidi"/>
          <w:sz w:val="28"/>
          <w:szCs w:val="28"/>
        </w:rPr>
        <w:t>1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1D0C" w:rsidRPr="005F38A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</w:rPr>
        <w:t>2565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</w:t>
      </w:r>
      <w:r w:rsidR="00D634D0" w:rsidRPr="005F38A5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4946ACAE" w14:textId="77777777" w:rsidR="00D634D0" w:rsidRPr="005F38A5" w:rsidRDefault="00D634D0" w:rsidP="00F93B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9A8F85D" w14:textId="25BB6AA8" w:rsidR="00252E42" w:rsidRPr="005F38A5" w:rsidRDefault="00252E42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21F769A1" w14:textId="2B9BFA9D" w:rsidR="004104E9" w:rsidRPr="005F38A5" w:rsidRDefault="004104E9" w:rsidP="00F93B64">
      <w:pPr>
        <w:rPr>
          <w:rFonts w:asciiTheme="majorBidi" w:hAnsiTheme="majorBidi" w:cstheme="majorBidi"/>
          <w:sz w:val="22"/>
          <w:szCs w:val="22"/>
        </w:rPr>
      </w:pPr>
    </w:p>
    <w:p w14:paraId="7F1EF4A9" w14:textId="77777777" w:rsidR="00AF1437" w:rsidRPr="005F38A5" w:rsidRDefault="00AF1437" w:rsidP="00F93B64">
      <w:pPr>
        <w:ind w:firstLine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ในการประชุมสามัญผู้ถือหุ้นประจำปีของบริษัท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F38A5">
        <w:rPr>
          <w:rFonts w:asciiTheme="majorBidi" w:hAnsiTheme="majorBidi" w:cstheme="majorBidi"/>
          <w:sz w:val="28"/>
          <w:szCs w:val="28"/>
        </w:rPr>
        <w:t xml:space="preserve">17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F38A5">
        <w:rPr>
          <w:rFonts w:asciiTheme="majorBidi" w:hAnsiTheme="majorBidi" w:cstheme="majorBidi"/>
          <w:sz w:val="28"/>
          <w:szCs w:val="28"/>
        </w:rPr>
        <w:t xml:space="preserve">2566 </w:t>
      </w:r>
      <w:r w:rsidRPr="005F38A5">
        <w:rPr>
          <w:rFonts w:asciiTheme="majorBidi" w:hAnsiTheme="majorBidi" w:cstheme="majorBidi"/>
          <w:sz w:val="28"/>
          <w:szCs w:val="28"/>
          <w:cs/>
        </w:rPr>
        <w:t>ผู้ถือหุ้นมีมติอนุมัติในเรื่องดัง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ต่อไป</w:t>
      </w:r>
      <w:r w:rsidRPr="005F38A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619CF25A" w14:textId="13ED238B" w:rsidR="00AF1437" w:rsidRPr="005F38A5" w:rsidRDefault="00687009" w:rsidP="00F93B6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 xml:space="preserve">จ่ายเงินปันผลในอัตราหุ้นละ </w:t>
      </w:r>
      <w:r w:rsidR="00AF1437" w:rsidRPr="005F38A5">
        <w:rPr>
          <w:rFonts w:asciiTheme="majorBidi" w:hAnsiTheme="majorBidi" w:cstheme="majorBidi"/>
          <w:sz w:val="28"/>
          <w:szCs w:val="28"/>
        </w:rPr>
        <w:t xml:space="preserve">0.045 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 xml:space="preserve">บาท สำหรับหุ้นสามัญจำนวน </w:t>
      </w:r>
      <w:r w:rsidR="00AF1437" w:rsidRPr="005F38A5">
        <w:rPr>
          <w:rFonts w:asciiTheme="majorBidi" w:hAnsiTheme="majorBidi" w:cstheme="majorBidi"/>
          <w:sz w:val="28"/>
          <w:szCs w:val="28"/>
        </w:rPr>
        <w:t xml:space="preserve">1,911.93 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="00AF1437"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เป็นจำนวนเงินทั้งสิ้น </w:t>
      </w:r>
      <w:r w:rsidR="00AF1437" w:rsidRPr="005F38A5">
        <w:rPr>
          <w:rFonts w:asciiTheme="majorBidi" w:hAnsiTheme="majorBidi" w:cstheme="majorBidi"/>
          <w:sz w:val="28"/>
          <w:szCs w:val="28"/>
        </w:rPr>
        <w:t xml:space="preserve">86.04 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F1437"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="00AF1437" w:rsidRPr="005F38A5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เงินปันผลดังกล่าวจะจ่ายให้แก่ผู้ถือหุ้นภายในเดือนกุมภาพันธ์ </w:t>
      </w:r>
      <w:r w:rsidR="00AF1437" w:rsidRPr="005F38A5">
        <w:rPr>
          <w:rFonts w:asciiTheme="majorBidi" w:hAnsiTheme="majorBidi" w:cstheme="majorBidi"/>
          <w:sz w:val="28"/>
          <w:szCs w:val="28"/>
        </w:rPr>
        <w:t>2566</w:t>
      </w:r>
    </w:p>
    <w:p w14:paraId="4C15784B" w14:textId="6F7EF05F" w:rsidR="00A762AE" w:rsidRPr="005F38A5" w:rsidRDefault="00EC5357" w:rsidP="00EC535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การออกและเสนอขายหุ้นกู้เพิ่มเติม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วงเงินไม่เกิน </w:t>
      </w:r>
      <w:r w:rsidR="003D16D0">
        <w:rPr>
          <w:rFonts w:asciiTheme="majorBidi" w:hAnsiTheme="majorBidi" w:cstheme="majorBidi"/>
          <w:sz w:val="28"/>
          <w:szCs w:val="28"/>
        </w:rPr>
        <w:t>9,000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F3090D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รวมวงเงินเดิมที่เคยได้รับอนุมัติเป็นวงเงินไม่เกิน </w:t>
      </w:r>
      <w:r w:rsidR="003D16D0">
        <w:rPr>
          <w:rFonts w:asciiTheme="majorBidi" w:hAnsiTheme="majorBidi" w:cstheme="majorBidi"/>
          <w:sz w:val="28"/>
          <w:szCs w:val="28"/>
        </w:rPr>
        <w:t>14,000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4AB91EA6" w14:textId="77777777" w:rsidR="00EC5357" w:rsidRPr="005F38A5" w:rsidRDefault="00EC5357" w:rsidP="00EC5357">
      <w:pPr>
        <w:pStyle w:val="ListParagraph"/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8"/>
          <w:szCs w:val="28"/>
        </w:rPr>
      </w:pPr>
    </w:p>
    <w:p w14:paraId="3DE4C51F" w14:textId="6D2FDD39" w:rsidR="005E32B2" w:rsidRPr="005F38A5" w:rsidRDefault="00AF1437" w:rsidP="00F93B64">
      <w:pPr>
        <w:ind w:left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</w:t>
      </w:r>
      <w:r w:rsidRPr="005F38A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F38A5">
        <w:rPr>
          <w:rFonts w:asciiTheme="majorBidi" w:hAnsiTheme="majorBidi" w:cstheme="majorBidi"/>
          <w:sz w:val="28"/>
          <w:szCs w:val="28"/>
        </w:rPr>
        <w:t xml:space="preserve">17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F38A5">
        <w:rPr>
          <w:rFonts w:asciiTheme="majorBidi" w:hAnsiTheme="majorBidi" w:cstheme="majorBidi"/>
          <w:sz w:val="28"/>
          <w:szCs w:val="28"/>
        </w:rPr>
        <w:t xml:space="preserve">2566 </w:t>
      </w:r>
      <w:r w:rsidR="00791A65" w:rsidRPr="005F38A5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</w:t>
      </w:r>
      <w:r w:rsidRPr="005F38A5">
        <w:rPr>
          <w:rFonts w:asciiTheme="majorBidi" w:hAnsiTheme="majorBidi" w:cstheme="majorBidi"/>
          <w:sz w:val="28"/>
          <w:szCs w:val="28"/>
          <w:cs/>
        </w:rPr>
        <w:t>มีมติอนุมัติให้บริษัท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>ยูนิเวนเจอร์ แคปปิตอล จำกัด (“</w:t>
      </w:r>
      <w:r w:rsidRPr="005F38A5">
        <w:rPr>
          <w:rFonts w:asciiTheme="majorBidi" w:hAnsiTheme="majorBidi" w:cstheme="majorBidi"/>
          <w:sz w:val="28"/>
          <w:szCs w:val="28"/>
        </w:rPr>
        <w:t xml:space="preserve">UVCP”) </w:t>
      </w:r>
      <w:r w:rsidRPr="005F38A5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>เข้าซื้อหุ้นสามัญของบริษัท สโตนเฮ้นจ์ อินเตอร์ จำกัด (มหาชน) (“</w:t>
      </w:r>
      <w:r w:rsidRPr="005F38A5">
        <w:rPr>
          <w:rFonts w:asciiTheme="majorBidi" w:hAnsiTheme="majorBidi" w:cstheme="majorBidi"/>
          <w:sz w:val="28"/>
          <w:szCs w:val="28"/>
        </w:rPr>
        <w:t xml:space="preserve">STI”) </w:t>
      </w:r>
      <w:r w:rsidRPr="005F38A5">
        <w:rPr>
          <w:rFonts w:asciiTheme="majorBidi" w:hAnsiTheme="majorBidi" w:cstheme="majorBidi"/>
          <w:sz w:val="28"/>
          <w:szCs w:val="28"/>
          <w:cs/>
        </w:rPr>
        <w:t>ซึ่งเป็นบริษัทจดทะเบียนในตลาดหลักทรัพย์แห่งประเทศไทยและเป็นบริษัทร่วมของบริษัท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เพิ่มเติมจำนวน </w:t>
      </w:r>
      <w:r w:rsidRPr="005F38A5">
        <w:rPr>
          <w:rFonts w:asciiTheme="majorBidi" w:hAnsiTheme="majorBidi" w:cstheme="majorBidi"/>
          <w:sz w:val="28"/>
          <w:szCs w:val="28"/>
        </w:rPr>
        <w:t xml:space="preserve">72,360,000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หุ้น คิดเป็นร้อยละ </w:t>
      </w:r>
      <w:r w:rsidRPr="005F38A5">
        <w:rPr>
          <w:rFonts w:asciiTheme="majorBidi" w:hAnsiTheme="majorBidi" w:cstheme="majorBidi"/>
          <w:sz w:val="28"/>
          <w:szCs w:val="28"/>
        </w:rPr>
        <w:t xml:space="preserve">12.00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ของหุ้นที่ชำระแล้วทั้งหมดของ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Pr="005F38A5">
        <w:rPr>
          <w:rFonts w:asciiTheme="majorBidi" w:hAnsiTheme="majorBidi" w:cstheme="majorBidi"/>
          <w:sz w:val="28"/>
          <w:szCs w:val="28"/>
          <w:cs/>
        </w:rPr>
        <w:t>ในราคาหุ้นละ</w:t>
      </w:r>
      <w:r w:rsidRPr="005F38A5">
        <w:rPr>
          <w:rFonts w:asciiTheme="majorBidi" w:hAnsiTheme="majorBidi" w:cstheme="majorBidi"/>
          <w:sz w:val="28"/>
          <w:szCs w:val="28"/>
        </w:rPr>
        <w:t xml:space="preserve"> 5.60 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บาท มูลค่าเงินลงทุนรวม </w:t>
      </w:r>
      <w:r w:rsidRPr="005F38A5">
        <w:rPr>
          <w:rFonts w:asciiTheme="majorBidi" w:hAnsiTheme="majorBidi" w:cstheme="majorBidi"/>
          <w:sz w:val="28"/>
          <w:szCs w:val="28"/>
        </w:rPr>
        <w:t xml:space="preserve">405.22 </w:t>
      </w:r>
      <w:r w:rsidRPr="005F38A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631154A" w14:textId="5BB923AA" w:rsidR="00AF1437" w:rsidRPr="005F38A5" w:rsidRDefault="005E32B2" w:rsidP="00F93B64">
      <w:pPr>
        <w:ind w:left="540"/>
        <w:rPr>
          <w:rFonts w:asciiTheme="majorBidi" w:hAnsiTheme="majorBidi"/>
          <w:sz w:val="28"/>
          <w:szCs w:val="28"/>
        </w:rPr>
      </w:pPr>
      <w:r w:rsidRPr="005F38A5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="001E6FF3" w:rsidRPr="005F38A5">
        <w:rPr>
          <w:rFonts w:asciiTheme="majorBidi" w:hAnsiTheme="majorBidi"/>
          <w:sz w:val="28"/>
          <w:szCs w:val="28"/>
        </w:rPr>
        <w:t>20</w:t>
      </w:r>
      <w:r w:rsidRPr="005F38A5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1E6FF3" w:rsidRPr="005F38A5">
        <w:rPr>
          <w:rFonts w:asciiTheme="majorBidi" w:hAnsiTheme="majorBidi"/>
          <w:sz w:val="28"/>
          <w:szCs w:val="28"/>
        </w:rPr>
        <w:t>2566</w:t>
      </w:r>
      <w:r w:rsidRPr="005F38A5">
        <w:rPr>
          <w:rFonts w:asciiTheme="majorBidi" w:hAnsiTheme="majorBidi"/>
          <w:sz w:val="28"/>
          <w:szCs w:val="28"/>
          <w:cs/>
        </w:rPr>
        <w:t xml:space="preserve"> </w:t>
      </w:r>
      <w:r w:rsidRPr="005F38A5">
        <w:rPr>
          <w:rFonts w:asciiTheme="majorBidi" w:hAnsiTheme="majorBidi" w:cstheme="majorBidi"/>
          <w:sz w:val="28"/>
          <w:szCs w:val="28"/>
        </w:rPr>
        <w:t xml:space="preserve">UVCP </w:t>
      </w:r>
      <w:r w:rsidRPr="005F38A5">
        <w:rPr>
          <w:rFonts w:asciiTheme="majorBidi" w:hAnsiTheme="majorBidi"/>
          <w:sz w:val="28"/>
          <w:szCs w:val="28"/>
          <w:cs/>
        </w:rPr>
        <w:t xml:space="preserve">ได้เข้าลงทุนในหุ้นสามัญของ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Pr="005F38A5">
        <w:rPr>
          <w:rFonts w:asciiTheme="majorBidi" w:hAnsiTheme="majorBidi"/>
          <w:sz w:val="28"/>
          <w:szCs w:val="28"/>
          <w:cs/>
        </w:rPr>
        <w:t xml:space="preserve">เพิ่มเติม ตามมติที่ประชุมคณะกรรมการบริษัทดังกล่าวเสร็จสมบูรณ์แล้ว ทั้งนี้ ภายหลังการเข้าทำรายการ </w:t>
      </w:r>
      <w:r w:rsidRPr="005F38A5">
        <w:rPr>
          <w:rFonts w:asciiTheme="majorBidi" w:hAnsiTheme="majorBidi" w:cstheme="majorBidi"/>
          <w:sz w:val="28"/>
          <w:szCs w:val="28"/>
        </w:rPr>
        <w:t xml:space="preserve">UVCP </w:t>
      </w:r>
      <w:r w:rsidRPr="005F38A5">
        <w:rPr>
          <w:rFonts w:asciiTheme="majorBidi" w:hAnsiTheme="majorBidi"/>
          <w:sz w:val="28"/>
          <w:szCs w:val="28"/>
          <w:cs/>
        </w:rPr>
        <w:t xml:space="preserve">จะถือหุ้นสามัญของ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Pr="005F38A5">
        <w:rPr>
          <w:rFonts w:asciiTheme="majorBidi" w:hAnsiTheme="majorBidi"/>
          <w:sz w:val="28"/>
          <w:szCs w:val="28"/>
          <w:cs/>
        </w:rPr>
        <w:t xml:space="preserve">รวม </w:t>
      </w:r>
      <w:r w:rsidR="001E6FF3" w:rsidRPr="005F38A5">
        <w:rPr>
          <w:rFonts w:asciiTheme="majorBidi" w:hAnsiTheme="majorBidi"/>
          <w:sz w:val="28"/>
          <w:szCs w:val="28"/>
        </w:rPr>
        <w:t>229</w:t>
      </w:r>
      <w:r w:rsidRPr="005F38A5">
        <w:rPr>
          <w:rFonts w:asciiTheme="majorBidi" w:hAnsiTheme="majorBidi" w:cstheme="majorBidi"/>
          <w:sz w:val="28"/>
          <w:szCs w:val="28"/>
        </w:rPr>
        <w:t>,</w:t>
      </w:r>
      <w:r w:rsidRPr="005F38A5">
        <w:rPr>
          <w:rFonts w:asciiTheme="majorBidi" w:hAnsiTheme="majorBidi"/>
          <w:sz w:val="28"/>
          <w:szCs w:val="28"/>
          <w:cs/>
        </w:rPr>
        <w:t>860</w:t>
      </w:r>
      <w:r w:rsidRPr="005F38A5">
        <w:rPr>
          <w:rFonts w:asciiTheme="majorBidi" w:hAnsiTheme="majorBidi" w:cstheme="majorBidi"/>
          <w:sz w:val="28"/>
          <w:szCs w:val="28"/>
        </w:rPr>
        <w:t>,</w:t>
      </w:r>
      <w:r w:rsidR="001E6FF3" w:rsidRPr="005F38A5">
        <w:rPr>
          <w:rFonts w:asciiTheme="majorBidi" w:hAnsiTheme="majorBidi"/>
          <w:sz w:val="28"/>
          <w:szCs w:val="28"/>
        </w:rPr>
        <w:t>00</w:t>
      </w:r>
      <w:r w:rsidR="003523CB" w:rsidRPr="005F38A5">
        <w:rPr>
          <w:rFonts w:asciiTheme="majorBidi" w:hAnsiTheme="majorBidi"/>
          <w:sz w:val="28"/>
          <w:szCs w:val="28"/>
        </w:rPr>
        <w:t>0</w:t>
      </w:r>
      <w:r w:rsidRPr="005F38A5">
        <w:rPr>
          <w:rFonts w:asciiTheme="majorBidi" w:hAnsiTheme="majorBidi"/>
          <w:sz w:val="28"/>
          <w:szCs w:val="28"/>
          <w:cs/>
        </w:rPr>
        <w:t xml:space="preserve"> หุ้น คิดเป็นร้อยละ </w:t>
      </w:r>
      <w:r w:rsidR="001E6FF3" w:rsidRPr="005F38A5">
        <w:rPr>
          <w:rFonts w:asciiTheme="majorBidi" w:hAnsiTheme="majorBidi"/>
          <w:sz w:val="28"/>
          <w:szCs w:val="28"/>
        </w:rPr>
        <w:t>38</w:t>
      </w:r>
      <w:r w:rsidRPr="005F38A5">
        <w:rPr>
          <w:rFonts w:asciiTheme="majorBidi" w:hAnsiTheme="majorBidi"/>
          <w:sz w:val="28"/>
          <w:szCs w:val="28"/>
          <w:cs/>
        </w:rPr>
        <w:t>.</w:t>
      </w:r>
      <w:r w:rsidR="001E6FF3" w:rsidRPr="005F38A5">
        <w:rPr>
          <w:rFonts w:asciiTheme="majorBidi" w:hAnsiTheme="majorBidi"/>
          <w:sz w:val="28"/>
          <w:szCs w:val="28"/>
        </w:rPr>
        <w:t>12</w:t>
      </w:r>
      <w:r w:rsidRPr="005F38A5">
        <w:rPr>
          <w:rFonts w:asciiTheme="majorBidi" w:hAnsiTheme="majorBidi"/>
          <w:sz w:val="28"/>
          <w:szCs w:val="28"/>
          <w:cs/>
        </w:rPr>
        <w:t xml:space="preserve"> ของหุ้นที่ชำระแล้วทั้งหมดของ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="00AB631E" w:rsidRPr="005F38A5">
        <w:rPr>
          <w:rFonts w:asciiTheme="majorBidi" w:hAnsiTheme="majorBidi" w:hint="cs"/>
          <w:sz w:val="28"/>
          <w:szCs w:val="28"/>
          <w:cs/>
        </w:rPr>
        <w:t>ทั้งนี้ผู้บริหารได้</w:t>
      </w:r>
      <w:r w:rsidR="002C0F94" w:rsidRPr="005F38A5">
        <w:rPr>
          <w:rFonts w:asciiTheme="majorBidi" w:hAnsiTheme="majorBidi" w:hint="cs"/>
          <w:sz w:val="28"/>
          <w:szCs w:val="28"/>
          <w:cs/>
        </w:rPr>
        <w:t>ประเมินแล้ว</w:t>
      </w:r>
      <w:r w:rsidR="00AB631E" w:rsidRPr="005F38A5">
        <w:rPr>
          <w:rFonts w:asciiTheme="majorBidi" w:hAnsiTheme="majorBidi" w:hint="cs"/>
          <w:sz w:val="28"/>
          <w:szCs w:val="28"/>
          <w:cs/>
        </w:rPr>
        <w:t>ว่า</w:t>
      </w:r>
      <w:r w:rsidRPr="005F38A5">
        <w:rPr>
          <w:rFonts w:asciiTheme="majorBidi" w:hAnsiTheme="majorBidi"/>
          <w:sz w:val="28"/>
          <w:szCs w:val="28"/>
          <w:cs/>
        </w:rPr>
        <w:t xml:space="preserve">บริษัทมีอำนาจควบคุมกิจการใน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Pr="005F38A5">
        <w:rPr>
          <w:rFonts w:asciiTheme="majorBidi" w:hAnsiTheme="majorBidi"/>
          <w:sz w:val="28"/>
          <w:szCs w:val="28"/>
          <w:cs/>
        </w:rPr>
        <w:t xml:space="preserve">และเป็นผลให้ </w:t>
      </w:r>
      <w:r w:rsidRPr="005F38A5">
        <w:rPr>
          <w:rFonts w:asciiTheme="majorBidi" w:hAnsiTheme="majorBidi" w:cstheme="majorBidi"/>
          <w:sz w:val="28"/>
          <w:szCs w:val="28"/>
        </w:rPr>
        <w:t xml:space="preserve">STI </w:t>
      </w:r>
      <w:r w:rsidRPr="005F38A5">
        <w:rPr>
          <w:rFonts w:asciiTheme="majorBidi" w:hAnsiTheme="majorBidi"/>
          <w:sz w:val="28"/>
          <w:szCs w:val="28"/>
          <w:cs/>
        </w:rPr>
        <w:t>เปลี่ยนสถานะจากบริษัทร่วมเป็นบริษัทย่อยของบริษัท</w:t>
      </w:r>
    </w:p>
    <w:p w14:paraId="6929CDAD" w14:textId="77777777" w:rsidR="005E32B2" w:rsidRPr="005F38A5" w:rsidRDefault="005E32B2" w:rsidP="00F93B6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7EC313D" w14:textId="77777777" w:rsidR="00C74141" w:rsidRPr="005F38A5" w:rsidRDefault="00C74141" w:rsidP="00F93B64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F38A5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การจัดประเภทรายการใหม่</w:t>
      </w:r>
    </w:p>
    <w:p w14:paraId="4B29C30E" w14:textId="77777777" w:rsidR="00C74141" w:rsidRPr="005F38A5" w:rsidRDefault="00C74141" w:rsidP="00F93B6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C2CDE62" w14:textId="7C72DB51" w:rsidR="00C74141" w:rsidRPr="005F38A5" w:rsidRDefault="00C74141" w:rsidP="00F93B6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Pr="005F38A5">
        <w:rPr>
          <w:rFonts w:asciiTheme="majorBidi" w:hAnsiTheme="majorBidi" w:cstheme="majorBidi"/>
          <w:sz w:val="28"/>
          <w:szCs w:val="28"/>
        </w:rPr>
        <w:t xml:space="preserve">2565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F3090D">
        <w:rPr>
          <w:rFonts w:asciiTheme="majorBidi" w:hAnsiTheme="majorBidi" w:cstheme="majorBidi"/>
          <w:sz w:val="28"/>
          <w:szCs w:val="28"/>
        </w:rPr>
        <w:t xml:space="preserve">2566 </w:t>
      </w:r>
      <w:r w:rsidRPr="005F38A5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005C1778" w14:textId="77777777" w:rsidR="00C74141" w:rsidRPr="005F38A5" w:rsidRDefault="00C74141" w:rsidP="00F93B6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70"/>
        <w:gridCol w:w="1080"/>
        <w:gridCol w:w="236"/>
        <w:gridCol w:w="1294"/>
      </w:tblGrid>
      <w:tr w:rsidR="005D6504" w:rsidRPr="005F38A5" w14:paraId="3CC73780" w14:textId="77777777" w:rsidTr="00B34CF2">
        <w:trPr>
          <w:tblHeader/>
        </w:trPr>
        <w:tc>
          <w:tcPr>
            <w:tcW w:w="3960" w:type="dxa"/>
            <w:vAlign w:val="bottom"/>
          </w:tcPr>
          <w:p w14:paraId="3710A16A" w14:textId="77777777" w:rsidR="005D6504" w:rsidRPr="005F38A5" w:rsidRDefault="005D6504" w:rsidP="00F93B64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BCFC50D" w14:textId="384C7CB1" w:rsidR="005D6504" w:rsidRPr="005F38A5" w:rsidRDefault="005D6504" w:rsidP="00F93B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6645" w:rsidRPr="005F38A5" w14:paraId="2AF3F4FA" w14:textId="77777777" w:rsidTr="00B34CF2">
        <w:trPr>
          <w:tblHeader/>
        </w:trPr>
        <w:tc>
          <w:tcPr>
            <w:tcW w:w="3960" w:type="dxa"/>
            <w:vAlign w:val="bottom"/>
          </w:tcPr>
          <w:p w14:paraId="7A68320A" w14:textId="77777777" w:rsidR="00C86645" w:rsidRPr="005F38A5" w:rsidRDefault="00C86645" w:rsidP="00F93B64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A54A591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07820775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560D8" w14:textId="69698A24" w:rsidR="00C86645" w:rsidRPr="005F38A5" w:rsidRDefault="005D6504" w:rsidP="00F93B64">
            <w:pPr>
              <w:tabs>
                <w:tab w:val="decimal" w:pos="957"/>
              </w:tabs>
              <w:spacing w:line="240" w:lineRule="auto"/>
              <w:ind w:left="-114" w:right="-108" w:hanging="1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</w:tcPr>
          <w:p w14:paraId="6C606FEF" w14:textId="73908C5A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AB30FDF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6" w:type="dxa"/>
          </w:tcPr>
          <w:p w14:paraId="5274B527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62567C85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86645" w:rsidRPr="005F38A5" w14:paraId="0DDE8040" w14:textId="77777777" w:rsidTr="00B34CF2">
        <w:trPr>
          <w:tblHeader/>
        </w:trPr>
        <w:tc>
          <w:tcPr>
            <w:tcW w:w="3960" w:type="dxa"/>
            <w:vAlign w:val="bottom"/>
          </w:tcPr>
          <w:p w14:paraId="6C09DB8E" w14:textId="77777777" w:rsidR="00C86645" w:rsidRPr="005F38A5" w:rsidRDefault="00C86645" w:rsidP="00F93B64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138D464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0D60B1CF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DFBE" w14:textId="5DCA21EF" w:rsidR="00C86645" w:rsidRPr="005F38A5" w:rsidRDefault="005D6504" w:rsidP="00F93B64">
            <w:pPr>
              <w:tabs>
                <w:tab w:val="decimal" w:pos="882"/>
              </w:tabs>
              <w:spacing w:line="240" w:lineRule="auto"/>
              <w:ind w:left="-114" w:right="-108" w:hanging="1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70" w:type="dxa"/>
          </w:tcPr>
          <w:p w14:paraId="0C38D946" w14:textId="4B40F398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BF3F6D7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36" w:type="dxa"/>
          </w:tcPr>
          <w:p w14:paraId="5951A0F2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2B985415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C86645" w:rsidRPr="005F38A5" w14:paraId="0020F28F" w14:textId="77777777" w:rsidTr="00B34CF2">
        <w:trPr>
          <w:tblHeader/>
        </w:trPr>
        <w:tc>
          <w:tcPr>
            <w:tcW w:w="3960" w:type="dxa"/>
            <w:vAlign w:val="bottom"/>
          </w:tcPr>
          <w:p w14:paraId="2BEAC9D4" w14:textId="77777777" w:rsidR="00C86645" w:rsidRPr="005F38A5" w:rsidRDefault="00C86645" w:rsidP="00F93B6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94D94CB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6C2F75A7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BE9CA" w14:textId="4501B9EB" w:rsidR="00C86645" w:rsidRPr="005F38A5" w:rsidRDefault="005D6504" w:rsidP="00F93B64">
            <w:pPr>
              <w:tabs>
                <w:tab w:val="decimal" w:pos="930"/>
              </w:tabs>
              <w:spacing w:line="240" w:lineRule="auto"/>
              <w:ind w:left="-114" w:right="-108" w:hanging="1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0521439" w14:textId="160D477B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7DEBECD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</w:tcPr>
          <w:p w14:paraId="474A8E1F" w14:textId="77777777" w:rsidR="00C86645" w:rsidRPr="005F38A5" w:rsidRDefault="00C86645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123B1853" w14:textId="77777777" w:rsidR="00C86645" w:rsidRPr="005F38A5" w:rsidRDefault="00C86645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5D6504" w:rsidRPr="005F38A5" w14:paraId="71BF00F8" w14:textId="77777777" w:rsidTr="00B34CF2">
        <w:trPr>
          <w:tblHeader/>
        </w:trPr>
        <w:tc>
          <w:tcPr>
            <w:tcW w:w="3960" w:type="dxa"/>
            <w:vAlign w:val="bottom"/>
          </w:tcPr>
          <w:p w14:paraId="1BCBD27B" w14:textId="77777777" w:rsidR="005D6504" w:rsidRPr="005F38A5" w:rsidRDefault="005D6504" w:rsidP="00F93B6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567872" w14:textId="77777777" w:rsidR="005D6504" w:rsidRPr="005F38A5" w:rsidRDefault="005D6504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579D5C" w14:textId="77777777" w:rsidR="005D6504" w:rsidRPr="005F38A5" w:rsidRDefault="005D6504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3C9448" w14:textId="5EA1432F" w:rsidR="005D6504" w:rsidRPr="005F38A5" w:rsidRDefault="00B34CF2" w:rsidP="00F93B64">
            <w:pPr>
              <w:tabs>
                <w:tab w:val="decimal" w:pos="789"/>
              </w:tabs>
              <w:spacing w:line="240" w:lineRule="auto"/>
              <w:ind w:left="-114" w:right="-108" w:hanging="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A24F25" w:rsidRPr="005F38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118165" w14:textId="77777777" w:rsidR="005D6504" w:rsidRPr="005F38A5" w:rsidRDefault="005D6504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DE778" w14:textId="77777777" w:rsidR="005D6504" w:rsidRPr="005F38A5" w:rsidRDefault="005D6504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C5B006" w14:textId="77777777" w:rsidR="005D6504" w:rsidRPr="005F38A5" w:rsidRDefault="005D6504" w:rsidP="00F93B64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FEB052" w14:textId="77777777" w:rsidR="005D6504" w:rsidRPr="005F38A5" w:rsidRDefault="005D6504" w:rsidP="00F93B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CF2" w:rsidRPr="005F38A5" w14:paraId="1861CDB9" w14:textId="77777777" w:rsidTr="009E1E53">
        <w:trPr>
          <w:tblHeader/>
        </w:trPr>
        <w:tc>
          <w:tcPr>
            <w:tcW w:w="3960" w:type="dxa"/>
            <w:vAlign w:val="bottom"/>
          </w:tcPr>
          <w:p w14:paraId="1CE03222" w14:textId="77777777" w:rsidR="00B34CF2" w:rsidRPr="005F38A5" w:rsidRDefault="00B34CF2" w:rsidP="00F93B6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F9E564F" w14:textId="3E9A70A5" w:rsidR="00B34CF2" w:rsidRPr="005F38A5" w:rsidRDefault="00B34CF2" w:rsidP="00F93B6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86645" w:rsidRPr="005F38A5" w14:paraId="2B0BA204" w14:textId="77777777" w:rsidTr="00B34CF2">
        <w:tc>
          <w:tcPr>
            <w:tcW w:w="3960" w:type="dxa"/>
            <w:hideMark/>
          </w:tcPr>
          <w:p w14:paraId="3E8E5E3D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14:paraId="76C21C32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C289B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F69FC" w14:textId="73C174D6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0971D" w14:textId="2AC4B563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1EB34" w14:textId="77777777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92885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A744F1C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6645" w:rsidRPr="005F38A5" w14:paraId="6F74DEED" w14:textId="77777777" w:rsidTr="00B34CF2">
        <w:tc>
          <w:tcPr>
            <w:tcW w:w="3960" w:type="dxa"/>
            <w:hideMark/>
          </w:tcPr>
          <w:p w14:paraId="785339CF" w14:textId="7C5B168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 xml:space="preserve">31 </w:t>
            </w:r>
            <w:r w:rsidRPr="005F38A5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5F38A5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BDDA98B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79D136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469091" w14:textId="6A9EADAE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E1056" w14:textId="6841CC46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5A117" w14:textId="77777777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1ADEB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FA03EA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6645" w:rsidRPr="005F38A5" w14:paraId="4A1BFF20" w14:textId="77777777" w:rsidTr="00B34CF2">
        <w:tc>
          <w:tcPr>
            <w:tcW w:w="3960" w:type="dxa"/>
          </w:tcPr>
          <w:p w14:paraId="55179DF5" w14:textId="6C2359EF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6139820" w14:textId="0A056161" w:rsidR="00C86645" w:rsidRPr="005F38A5" w:rsidRDefault="00C86645" w:rsidP="00F93B64">
            <w:pPr>
              <w:tabs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(18.05)</w:t>
            </w:r>
          </w:p>
        </w:tc>
        <w:tc>
          <w:tcPr>
            <w:tcW w:w="270" w:type="dxa"/>
          </w:tcPr>
          <w:p w14:paraId="545747CA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5BA4C" w14:textId="6FCD0DC1" w:rsidR="00C86645" w:rsidRPr="005F38A5" w:rsidRDefault="00B34CF2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BFA81E" w14:textId="1124DD2D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A14BFC" w14:textId="7A5F8530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  <w:tc>
          <w:tcPr>
            <w:tcW w:w="236" w:type="dxa"/>
          </w:tcPr>
          <w:p w14:paraId="65ECC827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C7768E" w14:textId="3B60ADFF" w:rsidR="00C86645" w:rsidRPr="005F38A5" w:rsidRDefault="00C86645" w:rsidP="00F93B6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(18.07)</w:t>
            </w:r>
          </w:p>
        </w:tc>
      </w:tr>
      <w:tr w:rsidR="00C86645" w:rsidRPr="005F38A5" w14:paraId="46BBDB98" w14:textId="77777777" w:rsidTr="00B34CF2">
        <w:tc>
          <w:tcPr>
            <w:tcW w:w="3960" w:type="dxa"/>
            <w:hideMark/>
          </w:tcPr>
          <w:p w14:paraId="71992FC5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hideMark/>
          </w:tcPr>
          <w:p w14:paraId="1CCA8B49" w14:textId="492340FC" w:rsidR="00C86645" w:rsidRPr="005F38A5" w:rsidRDefault="00C86645" w:rsidP="00F93B64">
            <w:pPr>
              <w:tabs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821.31</w:t>
            </w:r>
          </w:p>
        </w:tc>
        <w:tc>
          <w:tcPr>
            <w:tcW w:w="270" w:type="dxa"/>
          </w:tcPr>
          <w:p w14:paraId="022B944C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21E4F" w14:textId="4DC3992A" w:rsidR="00C86645" w:rsidRPr="005F38A5" w:rsidRDefault="00E03C52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6.59</w:t>
            </w:r>
          </w:p>
        </w:tc>
        <w:tc>
          <w:tcPr>
            <w:tcW w:w="270" w:type="dxa"/>
          </w:tcPr>
          <w:p w14:paraId="214E2698" w14:textId="6408E33A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E2B5C1A" w14:textId="52AD2C59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12.8</w:t>
            </w:r>
            <w:r w:rsidRPr="005F38A5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36" w:type="dxa"/>
          </w:tcPr>
          <w:p w14:paraId="707924D6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72872C50" w14:textId="52773074" w:rsidR="00C86645" w:rsidRPr="005F38A5" w:rsidRDefault="00E03C52" w:rsidP="00F93B6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815.05</w:t>
            </w:r>
          </w:p>
        </w:tc>
      </w:tr>
      <w:tr w:rsidR="00C86645" w:rsidRPr="005F38A5" w14:paraId="0E1FBE77" w14:textId="77777777" w:rsidTr="00B34CF2">
        <w:tc>
          <w:tcPr>
            <w:tcW w:w="3960" w:type="dxa"/>
            <w:hideMark/>
          </w:tcPr>
          <w:p w14:paraId="2FE42AAA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080" w:type="dxa"/>
            <w:hideMark/>
          </w:tcPr>
          <w:p w14:paraId="5F458A6E" w14:textId="6404F4C9" w:rsidR="00C86645" w:rsidRPr="005F38A5" w:rsidRDefault="00C86645" w:rsidP="00F93B64">
            <w:pPr>
              <w:tabs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  <w:tc>
          <w:tcPr>
            <w:tcW w:w="270" w:type="dxa"/>
          </w:tcPr>
          <w:p w14:paraId="5076C688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6D660" w14:textId="74C2776F" w:rsidR="00C86645" w:rsidRPr="005F38A5" w:rsidRDefault="00B34CF2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C9387" w14:textId="2051884E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E14554B" w14:textId="7CA97548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36" w:type="dxa"/>
          </w:tcPr>
          <w:p w14:paraId="1D190161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6356A5B3" w14:textId="019C3741" w:rsidR="00C86645" w:rsidRPr="005F38A5" w:rsidRDefault="00C86645" w:rsidP="00F93B6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3.34</w:t>
            </w:r>
          </w:p>
        </w:tc>
      </w:tr>
      <w:tr w:rsidR="00C86645" w:rsidRPr="005F38A5" w14:paraId="05C4B22D" w14:textId="77777777" w:rsidTr="00B34CF2">
        <w:tc>
          <w:tcPr>
            <w:tcW w:w="3960" w:type="dxa"/>
          </w:tcPr>
          <w:p w14:paraId="45266EDF" w14:textId="558AAB98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6E782B6A" w14:textId="660434B1" w:rsidR="00C86645" w:rsidRPr="005F38A5" w:rsidRDefault="00C86645" w:rsidP="00F93B64">
            <w:pPr>
              <w:tabs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25.70</w:t>
            </w:r>
          </w:p>
        </w:tc>
        <w:tc>
          <w:tcPr>
            <w:tcW w:w="270" w:type="dxa"/>
          </w:tcPr>
          <w:p w14:paraId="7CC482C5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7B75D8" w14:textId="315A3D7B" w:rsidR="00C86645" w:rsidRPr="005F38A5" w:rsidRDefault="00B34CF2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266983" w14:textId="1CBB0A00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A7E90" w14:textId="5A217721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(0.04)</w:t>
            </w:r>
          </w:p>
        </w:tc>
        <w:tc>
          <w:tcPr>
            <w:tcW w:w="236" w:type="dxa"/>
          </w:tcPr>
          <w:p w14:paraId="7EC62816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CC2AA" w14:textId="06ADC7AE" w:rsidR="00C86645" w:rsidRPr="005F38A5" w:rsidRDefault="00C86645" w:rsidP="00F93B6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25.66</w:t>
            </w:r>
          </w:p>
        </w:tc>
      </w:tr>
      <w:tr w:rsidR="00C86645" w:rsidRPr="005F38A5" w14:paraId="54D124B6" w14:textId="77777777" w:rsidTr="00B34CF2">
        <w:tc>
          <w:tcPr>
            <w:tcW w:w="3960" w:type="dxa"/>
          </w:tcPr>
          <w:p w14:paraId="64F2F10F" w14:textId="24CDA1FF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A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716B7BF" w14:textId="1BDC34CB" w:rsidR="00C86645" w:rsidRPr="005F38A5" w:rsidRDefault="00C86645" w:rsidP="00F93B64">
            <w:pPr>
              <w:tabs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130.04</w:t>
            </w:r>
          </w:p>
        </w:tc>
        <w:tc>
          <w:tcPr>
            <w:tcW w:w="270" w:type="dxa"/>
          </w:tcPr>
          <w:p w14:paraId="51B5B947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9E6C6E" w14:textId="1E649FA0" w:rsidR="00C86645" w:rsidRPr="005F38A5" w:rsidRDefault="00E03C52" w:rsidP="00F93B64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93F86D" w14:textId="7164C31F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AE1F80" w14:textId="654D872C" w:rsidR="00C86645" w:rsidRPr="005F38A5" w:rsidRDefault="00C86645" w:rsidP="00F93B64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36" w:type="dxa"/>
          </w:tcPr>
          <w:p w14:paraId="42FB4A4A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5DDC17" w14:textId="1AA8CE9E" w:rsidR="00C86645" w:rsidRPr="005F38A5" w:rsidRDefault="00C86645" w:rsidP="00F93B6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03C52" w:rsidRPr="005F38A5"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</w:tr>
      <w:tr w:rsidR="00C86645" w:rsidRPr="005F38A5" w14:paraId="296F4BF3" w14:textId="77777777" w:rsidTr="00B34CF2">
        <w:tc>
          <w:tcPr>
            <w:tcW w:w="3960" w:type="dxa"/>
          </w:tcPr>
          <w:p w14:paraId="72DA8710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C549E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47CDF6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177C93" w14:textId="4391BE8C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70923" w14:textId="75B28EA6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B67875" w14:textId="77777777" w:rsidR="00C86645" w:rsidRPr="005F38A5" w:rsidRDefault="00C86645" w:rsidP="00F93B64">
            <w:pPr>
              <w:tabs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37D3FA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DCC15DB" w14:textId="77777777" w:rsidR="00C86645" w:rsidRPr="005F38A5" w:rsidRDefault="00C86645" w:rsidP="00F93B6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DC17781" w14:textId="77777777" w:rsidR="00C74141" w:rsidRPr="005F38A5" w:rsidRDefault="00C74141" w:rsidP="00F93B6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72125B9D" w14:textId="77777777" w:rsidR="00C74141" w:rsidRDefault="00C74141" w:rsidP="00F93B6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1AD43889" w14:textId="77777777" w:rsidR="00C74141" w:rsidRPr="00B21642" w:rsidRDefault="00C74141" w:rsidP="00F93B64">
      <w:pPr>
        <w:rPr>
          <w:rFonts w:asciiTheme="majorBidi" w:hAnsiTheme="majorBidi" w:cstheme="majorBidi"/>
          <w:sz w:val="28"/>
          <w:szCs w:val="28"/>
        </w:rPr>
      </w:pPr>
    </w:p>
    <w:p w14:paraId="79C39FA6" w14:textId="77777777" w:rsidR="00FE76D5" w:rsidRDefault="00FE76D5" w:rsidP="00F93B64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sectPr w:rsidR="00FE76D5" w:rsidSect="00584F28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E1ACD" w14:textId="77777777" w:rsidR="007A7297" w:rsidRDefault="007A7297">
      <w:r>
        <w:separator/>
      </w:r>
    </w:p>
  </w:endnote>
  <w:endnote w:type="continuationSeparator" w:id="0">
    <w:p w14:paraId="315EEDC9" w14:textId="77777777" w:rsidR="007A7297" w:rsidRDefault="007A7297">
      <w:r>
        <w:continuationSeparator/>
      </w:r>
    </w:p>
  </w:endnote>
  <w:endnote w:type="continuationNotice" w:id="1">
    <w:p w14:paraId="03B99204" w14:textId="77777777" w:rsidR="007A7297" w:rsidRDefault="007A72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501F0" w14:textId="77777777" w:rsidR="007B4AAC" w:rsidRPr="00584F28" w:rsidRDefault="007B4AAC">
    <w:pPr>
      <w:pStyle w:val="Footer"/>
      <w:jc w:val="center"/>
      <w:rPr>
        <w:rFonts w:ascii="Angsana New" w:hAnsi="Angsana New"/>
        <w:sz w:val="30"/>
        <w:szCs w:val="30"/>
      </w:rPr>
    </w:pPr>
    <w:r w:rsidRPr="00584F28">
      <w:rPr>
        <w:rFonts w:ascii="Angsana New" w:hAnsi="Angsana New"/>
        <w:sz w:val="30"/>
        <w:szCs w:val="30"/>
      </w:rPr>
      <w:fldChar w:fldCharType="begin"/>
    </w:r>
    <w:r w:rsidRPr="00584F28">
      <w:rPr>
        <w:rFonts w:ascii="Angsana New" w:hAnsi="Angsana New"/>
        <w:sz w:val="30"/>
        <w:szCs w:val="30"/>
      </w:rPr>
      <w:instrText xml:space="preserve"> PAGE   \* MERGEFORMAT </w:instrText>
    </w:r>
    <w:r w:rsidRPr="00584F28">
      <w:rPr>
        <w:rFonts w:ascii="Angsana New" w:hAnsi="Angsana New"/>
        <w:sz w:val="30"/>
        <w:szCs w:val="30"/>
      </w:rPr>
      <w:fldChar w:fldCharType="separate"/>
    </w:r>
    <w:r w:rsidRPr="00584F28">
      <w:rPr>
        <w:rFonts w:ascii="Angsana New" w:hAnsi="Angsana New"/>
        <w:noProof/>
        <w:sz w:val="30"/>
        <w:szCs w:val="30"/>
      </w:rPr>
      <w:t>2</w:t>
    </w:r>
    <w:r w:rsidRPr="00584F2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77777777" w:rsidR="00604D3E" w:rsidRPr="003F2A5C" w:rsidRDefault="00604D3E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D653" w14:textId="77777777" w:rsidR="00604D3E" w:rsidRPr="00643A2D" w:rsidRDefault="00604D3E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CE286" w14:textId="77777777" w:rsidR="007A7297" w:rsidRDefault="007A7297">
      <w:r>
        <w:separator/>
      </w:r>
    </w:p>
  </w:footnote>
  <w:footnote w:type="continuationSeparator" w:id="0">
    <w:p w14:paraId="63D20A80" w14:textId="77777777" w:rsidR="007A7297" w:rsidRDefault="007A7297">
      <w:r>
        <w:continuationSeparator/>
      </w:r>
    </w:p>
  </w:footnote>
  <w:footnote w:type="continuationNotice" w:id="1">
    <w:p w14:paraId="2112BC6E" w14:textId="77777777" w:rsidR="007A7297" w:rsidRDefault="007A72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49B" w14:textId="77777777" w:rsidR="00604D3E" w:rsidRPr="00E20DE2" w:rsidRDefault="00604D3E" w:rsidP="00D54853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E80A9EB" w14:textId="77777777" w:rsidR="00604D3E" w:rsidRPr="00E20DE2" w:rsidRDefault="00604D3E" w:rsidP="00E20DE2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ED98EE" w14:textId="1449F441" w:rsidR="00604D3E" w:rsidRPr="00127A37" w:rsidRDefault="00604D3E" w:rsidP="00E20DE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 w:rsidR="007B4AAC"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78109C14" w14:textId="77777777" w:rsidR="00604D3E" w:rsidRPr="00D6154C" w:rsidRDefault="00604D3E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611" w14:textId="77777777" w:rsidR="00E03C52" w:rsidRPr="00E20DE2" w:rsidRDefault="00E03C52" w:rsidP="00E03C52">
    <w:pPr>
      <w:ind w:left="-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11EF1D3C" w14:textId="77777777" w:rsidR="00E03C52" w:rsidRPr="00E20DE2" w:rsidRDefault="00E03C52" w:rsidP="00E03C52">
    <w:pPr>
      <w:ind w:left="-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D413F38" w14:textId="77777777" w:rsidR="00E03C52" w:rsidRDefault="00E03C52" w:rsidP="00E03C52">
    <w:pPr>
      <w:ind w:left="-630"/>
      <w:rPr>
        <w:rFonts w:ascii="Angsana New" w:hAnsi="Angsana New"/>
        <w:b/>
        <w:bCs/>
        <w:sz w:val="32"/>
        <w:szCs w:val="32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6B231890" w14:textId="77777777" w:rsidR="00E03C52" w:rsidRPr="001D7A80" w:rsidRDefault="00E03C52" w:rsidP="00FE2B8B">
    <w:pPr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65A2" w14:textId="77777777" w:rsidR="0087116B" w:rsidRPr="00566A31" w:rsidRDefault="0087116B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DE7548E" w14:textId="77777777" w:rsidR="00293D85" w:rsidRPr="00E20DE2" w:rsidRDefault="00293D85" w:rsidP="00293D85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EA3A294" w14:textId="77777777" w:rsidR="00293D85" w:rsidRDefault="00293D85" w:rsidP="00293D85">
    <w:pPr>
      <w:rPr>
        <w:rFonts w:ascii="Angsana New" w:hAnsi="Angsana New"/>
        <w:b/>
        <w:bCs/>
        <w:sz w:val="32"/>
        <w:szCs w:val="32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574629" w14:textId="77777777" w:rsidR="0087116B" w:rsidRPr="00DC1873" w:rsidRDefault="0087116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6F94" w14:textId="77777777" w:rsidR="00604D3E" w:rsidRPr="00E20DE2" w:rsidRDefault="00604D3E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604D3E" w:rsidRPr="00E20DE2" w:rsidRDefault="00604D3E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D0A29ED" w14:textId="077C6DE2" w:rsidR="00604D3E" w:rsidRDefault="00604D3E" w:rsidP="0052437C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 w:rsidR="000941E6"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604D3E" w:rsidRPr="00DC1873" w:rsidRDefault="00604D3E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3AEA"/>
    <w:multiLevelType w:val="multilevel"/>
    <w:tmpl w:val="7D8E1462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" w15:restartNumberingAfterBreak="0">
    <w:nsid w:val="080B4F5D"/>
    <w:multiLevelType w:val="hybridMultilevel"/>
    <w:tmpl w:val="F4DADD32"/>
    <w:lvl w:ilvl="0" w:tplc="6A4A0C4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D0D260A"/>
    <w:multiLevelType w:val="multilevel"/>
    <w:tmpl w:val="7D8E1462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69288823">
    <w:abstractNumId w:val="6"/>
  </w:num>
  <w:num w:numId="2" w16cid:durableId="509761282">
    <w:abstractNumId w:val="7"/>
  </w:num>
  <w:num w:numId="3" w16cid:durableId="1847793170">
    <w:abstractNumId w:val="3"/>
  </w:num>
  <w:num w:numId="4" w16cid:durableId="874080965">
    <w:abstractNumId w:val="5"/>
  </w:num>
  <w:num w:numId="5" w16cid:durableId="1704474032">
    <w:abstractNumId w:val="10"/>
  </w:num>
  <w:num w:numId="6" w16cid:durableId="36702484">
    <w:abstractNumId w:val="8"/>
  </w:num>
  <w:num w:numId="7" w16cid:durableId="435446962">
    <w:abstractNumId w:val="9"/>
  </w:num>
  <w:num w:numId="8" w16cid:durableId="1771467575">
    <w:abstractNumId w:val="6"/>
  </w:num>
  <w:num w:numId="9" w16cid:durableId="1975989751">
    <w:abstractNumId w:val="6"/>
  </w:num>
  <w:num w:numId="10" w16cid:durableId="852258912">
    <w:abstractNumId w:val="6"/>
  </w:num>
  <w:num w:numId="11" w16cid:durableId="1197888951">
    <w:abstractNumId w:val="1"/>
  </w:num>
  <w:num w:numId="12" w16cid:durableId="1104156069">
    <w:abstractNumId w:val="4"/>
  </w:num>
  <w:num w:numId="13" w16cid:durableId="18900248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5903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0796479">
    <w:abstractNumId w:val="6"/>
  </w:num>
  <w:num w:numId="16" w16cid:durableId="1981232166">
    <w:abstractNumId w:val="2"/>
  </w:num>
  <w:num w:numId="17" w16cid:durableId="1183474602">
    <w:abstractNumId w:val="0"/>
  </w:num>
  <w:num w:numId="18" w16cid:durableId="255291982">
    <w:abstractNumId w:val="6"/>
  </w:num>
  <w:num w:numId="19" w16cid:durableId="716319629">
    <w:abstractNumId w:val="6"/>
  </w:num>
  <w:num w:numId="20" w16cid:durableId="881094566">
    <w:abstractNumId w:val="6"/>
  </w:num>
  <w:num w:numId="21" w16cid:durableId="118458868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06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5E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95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7D7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17FC8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2F1B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732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7AF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CCF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0E7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34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068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E6C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CC"/>
    <w:rsid w:val="00080FE9"/>
    <w:rsid w:val="00081179"/>
    <w:rsid w:val="000812C8"/>
    <w:rsid w:val="00081456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1E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1E6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2F3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2EF"/>
    <w:rsid w:val="000A25D5"/>
    <w:rsid w:val="000A271E"/>
    <w:rsid w:val="000A27B7"/>
    <w:rsid w:val="000A2BAF"/>
    <w:rsid w:val="000A2C4E"/>
    <w:rsid w:val="000A2D21"/>
    <w:rsid w:val="000A2D96"/>
    <w:rsid w:val="000A2DD4"/>
    <w:rsid w:val="000A2EDD"/>
    <w:rsid w:val="000A3380"/>
    <w:rsid w:val="000A34F9"/>
    <w:rsid w:val="000A3B02"/>
    <w:rsid w:val="000A3CA5"/>
    <w:rsid w:val="000A3D67"/>
    <w:rsid w:val="000A3DD8"/>
    <w:rsid w:val="000A4023"/>
    <w:rsid w:val="000A47EC"/>
    <w:rsid w:val="000A48F7"/>
    <w:rsid w:val="000A4A96"/>
    <w:rsid w:val="000A4B36"/>
    <w:rsid w:val="000A4B6A"/>
    <w:rsid w:val="000A4B90"/>
    <w:rsid w:val="000A4C32"/>
    <w:rsid w:val="000A4D6F"/>
    <w:rsid w:val="000A4FE3"/>
    <w:rsid w:val="000A50D0"/>
    <w:rsid w:val="000A50E0"/>
    <w:rsid w:val="000A51EF"/>
    <w:rsid w:val="000A52E2"/>
    <w:rsid w:val="000A5362"/>
    <w:rsid w:val="000A538B"/>
    <w:rsid w:val="000A5495"/>
    <w:rsid w:val="000A573A"/>
    <w:rsid w:val="000A5D0F"/>
    <w:rsid w:val="000A5D75"/>
    <w:rsid w:val="000A5FCB"/>
    <w:rsid w:val="000A5FF7"/>
    <w:rsid w:val="000A648B"/>
    <w:rsid w:val="000A6B1B"/>
    <w:rsid w:val="000A6E08"/>
    <w:rsid w:val="000A6FA6"/>
    <w:rsid w:val="000A7038"/>
    <w:rsid w:val="000A710E"/>
    <w:rsid w:val="000A7607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3A9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3B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1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A8"/>
    <w:rsid w:val="000C4FCF"/>
    <w:rsid w:val="000C5061"/>
    <w:rsid w:val="000C5095"/>
    <w:rsid w:val="000C534C"/>
    <w:rsid w:val="000C53B8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B1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060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D38"/>
    <w:rsid w:val="000F2E95"/>
    <w:rsid w:val="000F2F87"/>
    <w:rsid w:val="000F301F"/>
    <w:rsid w:val="000F3043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6C6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BFF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B9F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5FF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5B"/>
    <w:rsid w:val="001111A0"/>
    <w:rsid w:val="001113A1"/>
    <w:rsid w:val="0011140C"/>
    <w:rsid w:val="00111477"/>
    <w:rsid w:val="00111725"/>
    <w:rsid w:val="0011197C"/>
    <w:rsid w:val="00111AE7"/>
    <w:rsid w:val="00111DAA"/>
    <w:rsid w:val="00111E0F"/>
    <w:rsid w:val="00112224"/>
    <w:rsid w:val="001122C0"/>
    <w:rsid w:val="00112711"/>
    <w:rsid w:val="001128FE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87D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984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15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BBD"/>
    <w:rsid w:val="00152BBF"/>
    <w:rsid w:val="00152DFC"/>
    <w:rsid w:val="00152EBA"/>
    <w:rsid w:val="00152F41"/>
    <w:rsid w:val="00152F8D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E84"/>
    <w:rsid w:val="00160FD3"/>
    <w:rsid w:val="00161140"/>
    <w:rsid w:val="001611BD"/>
    <w:rsid w:val="00161341"/>
    <w:rsid w:val="0016147F"/>
    <w:rsid w:val="00161712"/>
    <w:rsid w:val="00161751"/>
    <w:rsid w:val="001617BE"/>
    <w:rsid w:val="001617F2"/>
    <w:rsid w:val="0016184A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C55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69B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275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EAA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1C4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A89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CB8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A64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7B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AF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B8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70E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7BF"/>
    <w:rsid w:val="001C482D"/>
    <w:rsid w:val="001C4981"/>
    <w:rsid w:val="001C49DA"/>
    <w:rsid w:val="001C49F2"/>
    <w:rsid w:val="001C4C9B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EC4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F83"/>
    <w:rsid w:val="001D540A"/>
    <w:rsid w:val="001D54C1"/>
    <w:rsid w:val="001D5603"/>
    <w:rsid w:val="001D5908"/>
    <w:rsid w:val="001D5932"/>
    <w:rsid w:val="001D5951"/>
    <w:rsid w:val="001D59AD"/>
    <w:rsid w:val="001D5D35"/>
    <w:rsid w:val="001D5D79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80"/>
    <w:rsid w:val="001D7AFC"/>
    <w:rsid w:val="001D7B7D"/>
    <w:rsid w:val="001D7D3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48A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930"/>
    <w:rsid w:val="001E2A71"/>
    <w:rsid w:val="001E2AA5"/>
    <w:rsid w:val="001E2C4C"/>
    <w:rsid w:val="001E2D31"/>
    <w:rsid w:val="001E2D4E"/>
    <w:rsid w:val="001E2ED9"/>
    <w:rsid w:val="001E329F"/>
    <w:rsid w:val="001E35E8"/>
    <w:rsid w:val="001E35FE"/>
    <w:rsid w:val="001E366B"/>
    <w:rsid w:val="001E375C"/>
    <w:rsid w:val="001E3AF9"/>
    <w:rsid w:val="001E3E30"/>
    <w:rsid w:val="001E3EDA"/>
    <w:rsid w:val="001E4253"/>
    <w:rsid w:val="001E4A9C"/>
    <w:rsid w:val="001E5258"/>
    <w:rsid w:val="001E5375"/>
    <w:rsid w:val="001E5638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88"/>
    <w:rsid w:val="001E639B"/>
    <w:rsid w:val="001E6546"/>
    <w:rsid w:val="001E6A82"/>
    <w:rsid w:val="001E6B14"/>
    <w:rsid w:val="001E6CAC"/>
    <w:rsid w:val="001E6D17"/>
    <w:rsid w:val="001E6D61"/>
    <w:rsid w:val="001E6D66"/>
    <w:rsid w:val="001E6FF3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3F58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29E"/>
    <w:rsid w:val="002035A8"/>
    <w:rsid w:val="002036EA"/>
    <w:rsid w:val="0020393E"/>
    <w:rsid w:val="00203B9F"/>
    <w:rsid w:val="002042B5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947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B4E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B07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C37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580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573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3F01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E46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44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E62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A3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D85"/>
    <w:rsid w:val="00293EDC"/>
    <w:rsid w:val="00293EFE"/>
    <w:rsid w:val="00293F5B"/>
    <w:rsid w:val="002941C6"/>
    <w:rsid w:val="002942E5"/>
    <w:rsid w:val="0029436A"/>
    <w:rsid w:val="002944E8"/>
    <w:rsid w:val="00294520"/>
    <w:rsid w:val="00294551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66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0F94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C4C"/>
    <w:rsid w:val="002C2DCC"/>
    <w:rsid w:val="002C2E47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A6E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06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0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9F8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5F8E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6D3"/>
    <w:rsid w:val="00327923"/>
    <w:rsid w:val="00327998"/>
    <w:rsid w:val="00327A24"/>
    <w:rsid w:val="00327E3C"/>
    <w:rsid w:val="003304C3"/>
    <w:rsid w:val="003305DC"/>
    <w:rsid w:val="00330648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386"/>
    <w:rsid w:val="003365AD"/>
    <w:rsid w:val="0033666D"/>
    <w:rsid w:val="0033683B"/>
    <w:rsid w:val="00336A84"/>
    <w:rsid w:val="00336BE6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40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574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36C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3CB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37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640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045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567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2C7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9C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83C"/>
    <w:rsid w:val="0038390B"/>
    <w:rsid w:val="00383B88"/>
    <w:rsid w:val="00384078"/>
    <w:rsid w:val="003841ED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2EF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CF2"/>
    <w:rsid w:val="00392F80"/>
    <w:rsid w:val="0039301F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A4B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FFB"/>
    <w:rsid w:val="003B621C"/>
    <w:rsid w:val="003B62FC"/>
    <w:rsid w:val="003B6356"/>
    <w:rsid w:val="003B6500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24F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9CC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37F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32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4FC7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360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2AD"/>
    <w:rsid w:val="003F2371"/>
    <w:rsid w:val="003F238E"/>
    <w:rsid w:val="003F25B2"/>
    <w:rsid w:val="003F2691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1C"/>
    <w:rsid w:val="003F45AE"/>
    <w:rsid w:val="003F45EE"/>
    <w:rsid w:val="003F45EF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AC3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4E9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8E5"/>
    <w:rsid w:val="00415B06"/>
    <w:rsid w:val="00415B83"/>
    <w:rsid w:val="00415BA7"/>
    <w:rsid w:val="00415BE9"/>
    <w:rsid w:val="00415C62"/>
    <w:rsid w:val="00415DE0"/>
    <w:rsid w:val="00415E00"/>
    <w:rsid w:val="00416521"/>
    <w:rsid w:val="0041671E"/>
    <w:rsid w:val="004167BA"/>
    <w:rsid w:val="00416C52"/>
    <w:rsid w:val="00416E44"/>
    <w:rsid w:val="00417551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40D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189"/>
    <w:rsid w:val="0043221D"/>
    <w:rsid w:val="0043226C"/>
    <w:rsid w:val="00432B27"/>
    <w:rsid w:val="00433268"/>
    <w:rsid w:val="00433752"/>
    <w:rsid w:val="004339A9"/>
    <w:rsid w:val="00433E0A"/>
    <w:rsid w:val="00434695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20"/>
    <w:rsid w:val="00436163"/>
    <w:rsid w:val="00436221"/>
    <w:rsid w:val="004364D4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54"/>
    <w:rsid w:val="004547BC"/>
    <w:rsid w:val="004549B5"/>
    <w:rsid w:val="00454D13"/>
    <w:rsid w:val="00454ED9"/>
    <w:rsid w:val="004550BD"/>
    <w:rsid w:val="00455356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DE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0B8"/>
    <w:rsid w:val="0046621C"/>
    <w:rsid w:val="004663E2"/>
    <w:rsid w:val="00466628"/>
    <w:rsid w:val="004666C2"/>
    <w:rsid w:val="004667D5"/>
    <w:rsid w:val="00466933"/>
    <w:rsid w:val="00466937"/>
    <w:rsid w:val="00466A20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3BA"/>
    <w:rsid w:val="00471557"/>
    <w:rsid w:val="004717D6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7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757"/>
    <w:rsid w:val="004A39A7"/>
    <w:rsid w:val="004A3AC2"/>
    <w:rsid w:val="004A3B07"/>
    <w:rsid w:val="004A3B69"/>
    <w:rsid w:val="004A3C2D"/>
    <w:rsid w:val="004A4074"/>
    <w:rsid w:val="004A40CF"/>
    <w:rsid w:val="004A4387"/>
    <w:rsid w:val="004A4530"/>
    <w:rsid w:val="004A4757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CBD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EA8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5DC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138"/>
    <w:rsid w:val="004E4592"/>
    <w:rsid w:val="004E46D7"/>
    <w:rsid w:val="004E46E7"/>
    <w:rsid w:val="004E470B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8B2"/>
    <w:rsid w:val="004E79D1"/>
    <w:rsid w:val="004E7A9A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CB4"/>
    <w:rsid w:val="004F3E17"/>
    <w:rsid w:val="004F4531"/>
    <w:rsid w:val="004F467F"/>
    <w:rsid w:val="004F4809"/>
    <w:rsid w:val="004F484D"/>
    <w:rsid w:val="004F492A"/>
    <w:rsid w:val="004F49B1"/>
    <w:rsid w:val="004F4EE8"/>
    <w:rsid w:val="004F4F0C"/>
    <w:rsid w:val="004F4F5D"/>
    <w:rsid w:val="004F508E"/>
    <w:rsid w:val="004F5213"/>
    <w:rsid w:val="004F54C1"/>
    <w:rsid w:val="004F55CB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56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9EB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28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736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693"/>
    <w:rsid w:val="00516A90"/>
    <w:rsid w:val="00516AB1"/>
    <w:rsid w:val="00516D73"/>
    <w:rsid w:val="00516F79"/>
    <w:rsid w:val="005171DC"/>
    <w:rsid w:val="0051736E"/>
    <w:rsid w:val="00517567"/>
    <w:rsid w:val="005175BC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ADD"/>
    <w:rsid w:val="00521B73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D55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612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1CF6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86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DF0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A9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0A"/>
    <w:rsid w:val="005464F4"/>
    <w:rsid w:val="00546568"/>
    <w:rsid w:val="005465AF"/>
    <w:rsid w:val="00546837"/>
    <w:rsid w:val="00546EB8"/>
    <w:rsid w:val="00546F2F"/>
    <w:rsid w:val="0054704E"/>
    <w:rsid w:val="005471B4"/>
    <w:rsid w:val="005472D7"/>
    <w:rsid w:val="005474AC"/>
    <w:rsid w:val="005474AF"/>
    <w:rsid w:val="00547654"/>
    <w:rsid w:val="0054778D"/>
    <w:rsid w:val="00547AB8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48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272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1D61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03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611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67C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24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32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8A3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97A"/>
    <w:rsid w:val="005B1AFE"/>
    <w:rsid w:val="005B2184"/>
    <w:rsid w:val="005B22DD"/>
    <w:rsid w:val="005B2883"/>
    <w:rsid w:val="005B2B16"/>
    <w:rsid w:val="005B2B20"/>
    <w:rsid w:val="005B2E0D"/>
    <w:rsid w:val="005B2E66"/>
    <w:rsid w:val="005B2F02"/>
    <w:rsid w:val="005B312B"/>
    <w:rsid w:val="005B3158"/>
    <w:rsid w:val="005B338A"/>
    <w:rsid w:val="005B347B"/>
    <w:rsid w:val="005B352B"/>
    <w:rsid w:val="005B3609"/>
    <w:rsid w:val="005B3770"/>
    <w:rsid w:val="005B3A92"/>
    <w:rsid w:val="005B3D5F"/>
    <w:rsid w:val="005B4121"/>
    <w:rsid w:val="005B41E3"/>
    <w:rsid w:val="005B4247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C94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108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1B6"/>
    <w:rsid w:val="005C3476"/>
    <w:rsid w:val="005C3481"/>
    <w:rsid w:val="005C35CC"/>
    <w:rsid w:val="005C3677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909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284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CBF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504"/>
    <w:rsid w:val="005D663F"/>
    <w:rsid w:val="005D66A8"/>
    <w:rsid w:val="005D6800"/>
    <w:rsid w:val="005D68F1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2B2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0BE"/>
    <w:rsid w:val="005F34C5"/>
    <w:rsid w:val="005F35ED"/>
    <w:rsid w:val="005F3808"/>
    <w:rsid w:val="005F38A5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F1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A42"/>
    <w:rsid w:val="00606B26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A7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DD6"/>
    <w:rsid w:val="00611EF3"/>
    <w:rsid w:val="00611F77"/>
    <w:rsid w:val="00612159"/>
    <w:rsid w:val="00612288"/>
    <w:rsid w:val="006122F4"/>
    <w:rsid w:val="006124BB"/>
    <w:rsid w:val="00612582"/>
    <w:rsid w:val="00612605"/>
    <w:rsid w:val="006126BF"/>
    <w:rsid w:val="00612A11"/>
    <w:rsid w:val="00612CD3"/>
    <w:rsid w:val="00612D6A"/>
    <w:rsid w:val="00612F63"/>
    <w:rsid w:val="00612FEB"/>
    <w:rsid w:val="00613162"/>
    <w:rsid w:val="00613528"/>
    <w:rsid w:val="00613805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E33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56D"/>
    <w:rsid w:val="006346EF"/>
    <w:rsid w:val="006347E0"/>
    <w:rsid w:val="006348D7"/>
    <w:rsid w:val="006349C8"/>
    <w:rsid w:val="00634BE4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35B"/>
    <w:rsid w:val="006426BD"/>
    <w:rsid w:val="00642AF4"/>
    <w:rsid w:val="00642B48"/>
    <w:rsid w:val="00642C2F"/>
    <w:rsid w:val="00642C43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EF7"/>
    <w:rsid w:val="00643F80"/>
    <w:rsid w:val="00644054"/>
    <w:rsid w:val="00644656"/>
    <w:rsid w:val="0064465A"/>
    <w:rsid w:val="0064490D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8C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E14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6E7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DCE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2CD"/>
    <w:rsid w:val="006624C8"/>
    <w:rsid w:val="0066256C"/>
    <w:rsid w:val="00662676"/>
    <w:rsid w:val="006628B3"/>
    <w:rsid w:val="006629ED"/>
    <w:rsid w:val="00662B27"/>
    <w:rsid w:val="00662BB5"/>
    <w:rsid w:val="00662E1E"/>
    <w:rsid w:val="0066305A"/>
    <w:rsid w:val="0066348A"/>
    <w:rsid w:val="00663559"/>
    <w:rsid w:val="00663896"/>
    <w:rsid w:val="006638FA"/>
    <w:rsid w:val="00663C28"/>
    <w:rsid w:val="00663F66"/>
    <w:rsid w:val="006641D1"/>
    <w:rsid w:val="00664481"/>
    <w:rsid w:val="006648F7"/>
    <w:rsid w:val="00664989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331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421"/>
    <w:rsid w:val="0067778F"/>
    <w:rsid w:val="006777F5"/>
    <w:rsid w:val="0067782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7D"/>
    <w:rsid w:val="006813E8"/>
    <w:rsid w:val="0068156C"/>
    <w:rsid w:val="0068168F"/>
    <w:rsid w:val="0068169D"/>
    <w:rsid w:val="0068178F"/>
    <w:rsid w:val="00681798"/>
    <w:rsid w:val="00681AA2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2C9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09"/>
    <w:rsid w:val="0068706B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550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4DDF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37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6FD5"/>
    <w:rsid w:val="006B7539"/>
    <w:rsid w:val="006B7757"/>
    <w:rsid w:val="006B77F5"/>
    <w:rsid w:val="006B7D69"/>
    <w:rsid w:val="006B7E6F"/>
    <w:rsid w:val="006B7F67"/>
    <w:rsid w:val="006C0133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AA6"/>
    <w:rsid w:val="006C4E01"/>
    <w:rsid w:val="006C4EAF"/>
    <w:rsid w:val="006C4F56"/>
    <w:rsid w:val="006C5028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41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BB"/>
    <w:rsid w:val="006D1A30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1C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57B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5A2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742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136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1B59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6B0"/>
    <w:rsid w:val="007037EE"/>
    <w:rsid w:val="0070380A"/>
    <w:rsid w:val="00703B9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9C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674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EEB"/>
    <w:rsid w:val="00717F39"/>
    <w:rsid w:val="0072006E"/>
    <w:rsid w:val="00720183"/>
    <w:rsid w:val="0072030F"/>
    <w:rsid w:val="00720472"/>
    <w:rsid w:val="007205A0"/>
    <w:rsid w:val="007206CE"/>
    <w:rsid w:val="00720A0E"/>
    <w:rsid w:val="00720C66"/>
    <w:rsid w:val="00720F1D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B4B"/>
    <w:rsid w:val="00721CD7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4C0D"/>
    <w:rsid w:val="00724CF6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298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4"/>
    <w:rsid w:val="0074689E"/>
    <w:rsid w:val="00746935"/>
    <w:rsid w:val="00746A42"/>
    <w:rsid w:val="00746B65"/>
    <w:rsid w:val="00746B79"/>
    <w:rsid w:val="00746D1B"/>
    <w:rsid w:val="00746DE1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727"/>
    <w:rsid w:val="00751922"/>
    <w:rsid w:val="00751963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91B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AD0"/>
    <w:rsid w:val="00757BDB"/>
    <w:rsid w:val="00757CD5"/>
    <w:rsid w:val="007600AE"/>
    <w:rsid w:val="007601A2"/>
    <w:rsid w:val="00760578"/>
    <w:rsid w:val="0076060E"/>
    <w:rsid w:val="007607EE"/>
    <w:rsid w:val="00760A0E"/>
    <w:rsid w:val="00760A8D"/>
    <w:rsid w:val="00760C66"/>
    <w:rsid w:val="00760E55"/>
    <w:rsid w:val="00761123"/>
    <w:rsid w:val="007615ED"/>
    <w:rsid w:val="00761687"/>
    <w:rsid w:val="00761A35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6D8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97"/>
    <w:rsid w:val="00783641"/>
    <w:rsid w:val="0078387F"/>
    <w:rsid w:val="0078394A"/>
    <w:rsid w:val="00783AA4"/>
    <w:rsid w:val="00783B27"/>
    <w:rsid w:val="00783B8A"/>
    <w:rsid w:val="00783EB7"/>
    <w:rsid w:val="00783ED7"/>
    <w:rsid w:val="0078420C"/>
    <w:rsid w:val="00784361"/>
    <w:rsid w:val="007846E7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5F5E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5D4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A65"/>
    <w:rsid w:val="00791D69"/>
    <w:rsid w:val="00791FC8"/>
    <w:rsid w:val="00792050"/>
    <w:rsid w:val="007920FE"/>
    <w:rsid w:val="007922F6"/>
    <w:rsid w:val="0079247B"/>
    <w:rsid w:val="0079249C"/>
    <w:rsid w:val="007924A6"/>
    <w:rsid w:val="00792581"/>
    <w:rsid w:val="007926D4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2D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687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297"/>
    <w:rsid w:val="007A75E2"/>
    <w:rsid w:val="007A7980"/>
    <w:rsid w:val="007A7A5F"/>
    <w:rsid w:val="007A7DC5"/>
    <w:rsid w:val="007A7E8E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459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AC"/>
    <w:rsid w:val="007B4DAD"/>
    <w:rsid w:val="007B5146"/>
    <w:rsid w:val="007B56C5"/>
    <w:rsid w:val="007B56F6"/>
    <w:rsid w:val="007B5EBA"/>
    <w:rsid w:val="007B61E8"/>
    <w:rsid w:val="007B6383"/>
    <w:rsid w:val="007B6492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8C9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C3D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3F8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17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91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61D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B1F"/>
    <w:rsid w:val="007F4D31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07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AC8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0E24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1D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D9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B7C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D0C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1F1"/>
    <w:rsid w:val="008345F6"/>
    <w:rsid w:val="008347B5"/>
    <w:rsid w:val="0083486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94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2FBF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99F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4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654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E3B"/>
    <w:rsid w:val="00860F8F"/>
    <w:rsid w:val="00860FB4"/>
    <w:rsid w:val="008610C4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0F8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806"/>
    <w:rsid w:val="00867903"/>
    <w:rsid w:val="00867AB2"/>
    <w:rsid w:val="00867B3E"/>
    <w:rsid w:val="00867FA3"/>
    <w:rsid w:val="00870154"/>
    <w:rsid w:val="008703A9"/>
    <w:rsid w:val="008703CD"/>
    <w:rsid w:val="00870697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16B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AC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3FE7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C32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924"/>
    <w:rsid w:val="008D7935"/>
    <w:rsid w:val="008D7994"/>
    <w:rsid w:val="008D7AB8"/>
    <w:rsid w:val="008E00E8"/>
    <w:rsid w:val="008E01CC"/>
    <w:rsid w:val="008E0337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69"/>
    <w:rsid w:val="008E3582"/>
    <w:rsid w:val="008E39F5"/>
    <w:rsid w:val="008E3C1A"/>
    <w:rsid w:val="008E3E5D"/>
    <w:rsid w:val="008E3F58"/>
    <w:rsid w:val="008E40A3"/>
    <w:rsid w:val="008E40A5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77A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5C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8CD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72D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87D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AC"/>
    <w:rsid w:val="009169D1"/>
    <w:rsid w:val="00916B48"/>
    <w:rsid w:val="00916F1A"/>
    <w:rsid w:val="009170DF"/>
    <w:rsid w:val="00917121"/>
    <w:rsid w:val="009171A9"/>
    <w:rsid w:val="00917210"/>
    <w:rsid w:val="009172C8"/>
    <w:rsid w:val="009173BF"/>
    <w:rsid w:val="00917866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B8E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4A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6F8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50F"/>
    <w:rsid w:val="009305A1"/>
    <w:rsid w:val="00930877"/>
    <w:rsid w:val="00930A18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34F"/>
    <w:rsid w:val="00934475"/>
    <w:rsid w:val="0093447E"/>
    <w:rsid w:val="00934734"/>
    <w:rsid w:val="00934A3B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4CD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49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3EF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14C"/>
    <w:rsid w:val="009552D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482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B93"/>
    <w:rsid w:val="00974F1E"/>
    <w:rsid w:val="0097505F"/>
    <w:rsid w:val="00975475"/>
    <w:rsid w:val="0097572A"/>
    <w:rsid w:val="009757F7"/>
    <w:rsid w:val="0097589D"/>
    <w:rsid w:val="009758D5"/>
    <w:rsid w:val="00975A0B"/>
    <w:rsid w:val="00975A15"/>
    <w:rsid w:val="00975B61"/>
    <w:rsid w:val="00975B80"/>
    <w:rsid w:val="00975BD2"/>
    <w:rsid w:val="00975E95"/>
    <w:rsid w:val="00975EC4"/>
    <w:rsid w:val="0097641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1EE7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489"/>
    <w:rsid w:val="0098363A"/>
    <w:rsid w:val="00983865"/>
    <w:rsid w:val="00983ACE"/>
    <w:rsid w:val="00983BE9"/>
    <w:rsid w:val="00983D73"/>
    <w:rsid w:val="00983DB7"/>
    <w:rsid w:val="00984281"/>
    <w:rsid w:val="009842D4"/>
    <w:rsid w:val="0098431E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4DB"/>
    <w:rsid w:val="0099757D"/>
    <w:rsid w:val="00997592"/>
    <w:rsid w:val="0099777F"/>
    <w:rsid w:val="00997A7B"/>
    <w:rsid w:val="00997B60"/>
    <w:rsid w:val="00997D7D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69D"/>
    <w:rsid w:val="009A4745"/>
    <w:rsid w:val="009A486B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6D8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696"/>
    <w:rsid w:val="009B498A"/>
    <w:rsid w:val="009B4A14"/>
    <w:rsid w:val="009B4FE7"/>
    <w:rsid w:val="009B50AA"/>
    <w:rsid w:val="009B511C"/>
    <w:rsid w:val="009B51E5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0CC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C46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3"/>
    <w:rsid w:val="009C4085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6A38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8EF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5F4D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651"/>
    <w:rsid w:val="009E0780"/>
    <w:rsid w:val="009E07CB"/>
    <w:rsid w:val="009E0A6A"/>
    <w:rsid w:val="009E0D90"/>
    <w:rsid w:val="009E0DA4"/>
    <w:rsid w:val="009E12F3"/>
    <w:rsid w:val="009E142B"/>
    <w:rsid w:val="009E156C"/>
    <w:rsid w:val="009E1847"/>
    <w:rsid w:val="009E19E6"/>
    <w:rsid w:val="009E1C5A"/>
    <w:rsid w:val="009E1D52"/>
    <w:rsid w:val="009E1EAE"/>
    <w:rsid w:val="009E1F2D"/>
    <w:rsid w:val="009E2026"/>
    <w:rsid w:val="009E203A"/>
    <w:rsid w:val="009E20C4"/>
    <w:rsid w:val="009E2339"/>
    <w:rsid w:val="009E23C3"/>
    <w:rsid w:val="009E2520"/>
    <w:rsid w:val="009E26D6"/>
    <w:rsid w:val="009E27F9"/>
    <w:rsid w:val="009E2941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981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47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55C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D5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4F25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76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990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5A"/>
    <w:rsid w:val="00A522D8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1FDE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904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142"/>
    <w:rsid w:val="00A7259E"/>
    <w:rsid w:val="00A726A1"/>
    <w:rsid w:val="00A72802"/>
    <w:rsid w:val="00A72919"/>
    <w:rsid w:val="00A729A6"/>
    <w:rsid w:val="00A72EF8"/>
    <w:rsid w:val="00A72F05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653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2AE"/>
    <w:rsid w:val="00A7630B"/>
    <w:rsid w:val="00A76D41"/>
    <w:rsid w:val="00A76D84"/>
    <w:rsid w:val="00A76DC3"/>
    <w:rsid w:val="00A77068"/>
    <w:rsid w:val="00A7712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C9B"/>
    <w:rsid w:val="00A80DD3"/>
    <w:rsid w:val="00A80FBE"/>
    <w:rsid w:val="00A81217"/>
    <w:rsid w:val="00A81353"/>
    <w:rsid w:val="00A817EB"/>
    <w:rsid w:val="00A818BD"/>
    <w:rsid w:val="00A81995"/>
    <w:rsid w:val="00A81B73"/>
    <w:rsid w:val="00A81BA1"/>
    <w:rsid w:val="00A81D95"/>
    <w:rsid w:val="00A821C8"/>
    <w:rsid w:val="00A82299"/>
    <w:rsid w:val="00A82393"/>
    <w:rsid w:val="00A82458"/>
    <w:rsid w:val="00A8252B"/>
    <w:rsid w:val="00A825BD"/>
    <w:rsid w:val="00A82650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1F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2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57A"/>
    <w:rsid w:val="00AA0810"/>
    <w:rsid w:val="00AA08C4"/>
    <w:rsid w:val="00AA0AB3"/>
    <w:rsid w:val="00AA0CA6"/>
    <w:rsid w:val="00AA0DF8"/>
    <w:rsid w:val="00AA0E5E"/>
    <w:rsid w:val="00AA0F0C"/>
    <w:rsid w:val="00AA0F22"/>
    <w:rsid w:val="00AA0FA0"/>
    <w:rsid w:val="00AA0FA9"/>
    <w:rsid w:val="00AA1095"/>
    <w:rsid w:val="00AA183C"/>
    <w:rsid w:val="00AA199B"/>
    <w:rsid w:val="00AA1F45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C62"/>
    <w:rsid w:val="00AA2FEA"/>
    <w:rsid w:val="00AA3023"/>
    <w:rsid w:val="00AA307A"/>
    <w:rsid w:val="00AA3091"/>
    <w:rsid w:val="00AA3435"/>
    <w:rsid w:val="00AA3496"/>
    <w:rsid w:val="00AA3557"/>
    <w:rsid w:val="00AA359C"/>
    <w:rsid w:val="00AA3629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31E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5BC"/>
    <w:rsid w:val="00AC2803"/>
    <w:rsid w:val="00AC2A86"/>
    <w:rsid w:val="00AC2E88"/>
    <w:rsid w:val="00AC320A"/>
    <w:rsid w:val="00AC324A"/>
    <w:rsid w:val="00AC356B"/>
    <w:rsid w:val="00AC3C3A"/>
    <w:rsid w:val="00AC3CB4"/>
    <w:rsid w:val="00AC3CF8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AD1"/>
    <w:rsid w:val="00AC6D94"/>
    <w:rsid w:val="00AC6DD5"/>
    <w:rsid w:val="00AC6ED8"/>
    <w:rsid w:val="00AC6EE4"/>
    <w:rsid w:val="00AC70E6"/>
    <w:rsid w:val="00AC74EA"/>
    <w:rsid w:val="00AC75D0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9AF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39B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67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408"/>
    <w:rsid w:val="00AF1437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DF2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40"/>
    <w:rsid w:val="00AF7AC3"/>
    <w:rsid w:val="00AF7D14"/>
    <w:rsid w:val="00AF7F1A"/>
    <w:rsid w:val="00B002FD"/>
    <w:rsid w:val="00B00328"/>
    <w:rsid w:val="00B00480"/>
    <w:rsid w:val="00B00533"/>
    <w:rsid w:val="00B0055C"/>
    <w:rsid w:val="00B0058D"/>
    <w:rsid w:val="00B00611"/>
    <w:rsid w:val="00B00667"/>
    <w:rsid w:val="00B01014"/>
    <w:rsid w:val="00B0152D"/>
    <w:rsid w:val="00B01561"/>
    <w:rsid w:val="00B017BD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7D8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601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7AF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3B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CF2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6EF1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09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BD3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3B5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1CB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1C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9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E2D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62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445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BCB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79"/>
    <w:rsid w:val="00BB657A"/>
    <w:rsid w:val="00BB6582"/>
    <w:rsid w:val="00BB6612"/>
    <w:rsid w:val="00BB6880"/>
    <w:rsid w:val="00BB696F"/>
    <w:rsid w:val="00BB6A82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16A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4A2"/>
    <w:rsid w:val="00BC78A6"/>
    <w:rsid w:val="00BC7B09"/>
    <w:rsid w:val="00BC7B84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543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147"/>
    <w:rsid w:val="00BD473E"/>
    <w:rsid w:val="00BD4A13"/>
    <w:rsid w:val="00BD4EDF"/>
    <w:rsid w:val="00BD5108"/>
    <w:rsid w:val="00BD5186"/>
    <w:rsid w:val="00BD52CB"/>
    <w:rsid w:val="00BD53CC"/>
    <w:rsid w:val="00BD5543"/>
    <w:rsid w:val="00BD5547"/>
    <w:rsid w:val="00BD58ED"/>
    <w:rsid w:val="00BD5B49"/>
    <w:rsid w:val="00BD5CCB"/>
    <w:rsid w:val="00BD5CF4"/>
    <w:rsid w:val="00BD6127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42C"/>
    <w:rsid w:val="00BF69A9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6E1"/>
    <w:rsid w:val="00C049BB"/>
    <w:rsid w:val="00C04A87"/>
    <w:rsid w:val="00C04CD4"/>
    <w:rsid w:val="00C04CEC"/>
    <w:rsid w:val="00C04DA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D3A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F78"/>
    <w:rsid w:val="00C1707D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3CA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46E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531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6FF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4CE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0D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EFE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41D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18"/>
    <w:rsid w:val="00C73D5C"/>
    <w:rsid w:val="00C74094"/>
    <w:rsid w:val="00C740E5"/>
    <w:rsid w:val="00C74141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47A"/>
    <w:rsid w:val="00C86640"/>
    <w:rsid w:val="00C86645"/>
    <w:rsid w:val="00C8666A"/>
    <w:rsid w:val="00C866EA"/>
    <w:rsid w:val="00C86806"/>
    <w:rsid w:val="00C86A46"/>
    <w:rsid w:val="00C86A79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1A8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A14"/>
    <w:rsid w:val="00C94BCB"/>
    <w:rsid w:val="00C95327"/>
    <w:rsid w:val="00C95479"/>
    <w:rsid w:val="00C9565B"/>
    <w:rsid w:val="00C9573B"/>
    <w:rsid w:val="00C95D0F"/>
    <w:rsid w:val="00C967F9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2C0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07C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7A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8C5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BB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73"/>
    <w:rsid w:val="00CE5C80"/>
    <w:rsid w:val="00CE5DEB"/>
    <w:rsid w:val="00CE5FE5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AE8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6B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77D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0FD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027"/>
    <w:rsid w:val="00D0414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6CA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B4F"/>
    <w:rsid w:val="00D07D5D"/>
    <w:rsid w:val="00D101DE"/>
    <w:rsid w:val="00D101E4"/>
    <w:rsid w:val="00D10275"/>
    <w:rsid w:val="00D105C8"/>
    <w:rsid w:val="00D107D9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D19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D28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2FDD"/>
    <w:rsid w:val="00D43053"/>
    <w:rsid w:val="00D43307"/>
    <w:rsid w:val="00D43473"/>
    <w:rsid w:val="00D4379C"/>
    <w:rsid w:val="00D4390D"/>
    <w:rsid w:val="00D43DD1"/>
    <w:rsid w:val="00D43F0F"/>
    <w:rsid w:val="00D440C5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1B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0A7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0C4"/>
    <w:rsid w:val="00D5522F"/>
    <w:rsid w:val="00D553B8"/>
    <w:rsid w:val="00D554B8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439"/>
    <w:rsid w:val="00D625ED"/>
    <w:rsid w:val="00D62ADD"/>
    <w:rsid w:val="00D62D80"/>
    <w:rsid w:val="00D62EDC"/>
    <w:rsid w:val="00D62FF6"/>
    <w:rsid w:val="00D6348F"/>
    <w:rsid w:val="00D634D0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4FE7"/>
    <w:rsid w:val="00D65053"/>
    <w:rsid w:val="00D65091"/>
    <w:rsid w:val="00D65225"/>
    <w:rsid w:val="00D65494"/>
    <w:rsid w:val="00D65A4A"/>
    <w:rsid w:val="00D65BC9"/>
    <w:rsid w:val="00D65CB2"/>
    <w:rsid w:val="00D65D1B"/>
    <w:rsid w:val="00D66073"/>
    <w:rsid w:val="00D662FD"/>
    <w:rsid w:val="00D66537"/>
    <w:rsid w:val="00D66595"/>
    <w:rsid w:val="00D66873"/>
    <w:rsid w:val="00D668EE"/>
    <w:rsid w:val="00D66921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4D3"/>
    <w:rsid w:val="00D715F1"/>
    <w:rsid w:val="00D716BB"/>
    <w:rsid w:val="00D7175A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1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AFC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5E62"/>
    <w:rsid w:val="00D96051"/>
    <w:rsid w:val="00D963E0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641"/>
    <w:rsid w:val="00D977B0"/>
    <w:rsid w:val="00D9798F"/>
    <w:rsid w:val="00D97B45"/>
    <w:rsid w:val="00D97E31"/>
    <w:rsid w:val="00DA04B8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55"/>
    <w:rsid w:val="00DB15D2"/>
    <w:rsid w:val="00DB16E8"/>
    <w:rsid w:val="00DB19DC"/>
    <w:rsid w:val="00DB1AB9"/>
    <w:rsid w:val="00DB1D2D"/>
    <w:rsid w:val="00DB1FC1"/>
    <w:rsid w:val="00DB1FDB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979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CA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908"/>
    <w:rsid w:val="00DF5BAC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9F4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52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6A0"/>
    <w:rsid w:val="00E05846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6E9D"/>
    <w:rsid w:val="00E0704E"/>
    <w:rsid w:val="00E070A6"/>
    <w:rsid w:val="00E07203"/>
    <w:rsid w:val="00E07453"/>
    <w:rsid w:val="00E074AF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6BA"/>
    <w:rsid w:val="00E109A2"/>
    <w:rsid w:val="00E10AEE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1CCD"/>
    <w:rsid w:val="00E12050"/>
    <w:rsid w:val="00E126B8"/>
    <w:rsid w:val="00E12821"/>
    <w:rsid w:val="00E12824"/>
    <w:rsid w:val="00E12B17"/>
    <w:rsid w:val="00E12B90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4F90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6D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3F"/>
    <w:rsid w:val="00E21985"/>
    <w:rsid w:val="00E21BD7"/>
    <w:rsid w:val="00E21BFC"/>
    <w:rsid w:val="00E21C85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1EF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EAC"/>
    <w:rsid w:val="00E32F5A"/>
    <w:rsid w:val="00E32FA0"/>
    <w:rsid w:val="00E32FEB"/>
    <w:rsid w:val="00E32FF4"/>
    <w:rsid w:val="00E3302A"/>
    <w:rsid w:val="00E33422"/>
    <w:rsid w:val="00E3371D"/>
    <w:rsid w:val="00E33862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2D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410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D6A"/>
    <w:rsid w:val="00E52E0B"/>
    <w:rsid w:val="00E52FBB"/>
    <w:rsid w:val="00E53163"/>
    <w:rsid w:val="00E533D4"/>
    <w:rsid w:val="00E533F8"/>
    <w:rsid w:val="00E53711"/>
    <w:rsid w:val="00E53CC2"/>
    <w:rsid w:val="00E53F9B"/>
    <w:rsid w:val="00E53FB8"/>
    <w:rsid w:val="00E5409F"/>
    <w:rsid w:val="00E5417F"/>
    <w:rsid w:val="00E5418B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85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3C2"/>
    <w:rsid w:val="00E6351F"/>
    <w:rsid w:val="00E635A3"/>
    <w:rsid w:val="00E63F04"/>
    <w:rsid w:val="00E6422F"/>
    <w:rsid w:val="00E6437A"/>
    <w:rsid w:val="00E64602"/>
    <w:rsid w:val="00E646F9"/>
    <w:rsid w:val="00E647C3"/>
    <w:rsid w:val="00E6485F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B91"/>
    <w:rsid w:val="00E75CA5"/>
    <w:rsid w:val="00E75D7B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701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02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17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0F5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ED4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D52"/>
    <w:rsid w:val="00EB0D72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AFC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3EF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33B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57"/>
    <w:rsid w:val="00EC53B0"/>
    <w:rsid w:val="00EC5C17"/>
    <w:rsid w:val="00EC5C87"/>
    <w:rsid w:val="00EC5FAD"/>
    <w:rsid w:val="00EC615A"/>
    <w:rsid w:val="00EC63BA"/>
    <w:rsid w:val="00EC64F4"/>
    <w:rsid w:val="00EC69D6"/>
    <w:rsid w:val="00EC6F87"/>
    <w:rsid w:val="00EC722A"/>
    <w:rsid w:val="00EC73B7"/>
    <w:rsid w:val="00EC76AA"/>
    <w:rsid w:val="00EC7706"/>
    <w:rsid w:val="00EC770F"/>
    <w:rsid w:val="00EC783C"/>
    <w:rsid w:val="00EC795A"/>
    <w:rsid w:val="00EC7976"/>
    <w:rsid w:val="00EC7C12"/>
    <w:rsid w:val="00EC7C21"/>
    <w:rsid w:val="00EC7CD2"/>
    <w:rsid w:val="00EC7F13"/>
    <w:rsid w:val="00EC7F97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256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BAC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B07"/>
    <w:rsid w:val="00EE5DC1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1FE8"/>
    <w:rsid w:val="00EF2443"/>
    <w:rsid w:val="00EF27B5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1F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24A"/>
    <w:rsid w:val="00F013A0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DF9"/>
    <w:rsid w:val="00F0301A"/>
    <w:rsid w:val="00F030F8"/>
    <w:rsid w:val="00F0315C"/>
    <w:rsid w:val="00F03162"/>
    <w:rsid w:val="00F031A4"/>
    <w:rsid w:val="00F03296"/>
    <w:rsid w:val="00F03492"/>
    <w:rsid w:val="00F0367E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7E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3A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30D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AD"/>
    <w:rsid w:val="00F200FB"/>
    <w:rsid w:val="00F202AA"/>
    <w:rsid w:val="00F206A4"/>
    <w:rsid w:val="00F20813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A8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91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90D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C"/>
    <w:rsid w:val="00F36957"/>
    <w:rsid w:val="00F36A26"/>
    <w:rsid w:val="00F36A8D"/>
    <w:rsid w:val="00F36B6F"/>
    <w:rsid w:val="00F36B77"/>
    <w:rsid w:val="00F37067"/>
    <w:rsid w:val="00F3725D"/>
    <w:rsid w:val="00F373F6"/>
    <w:rsid w:val="00F37458"/>
    <w:rsid w:val="00F3759A"/>
    <w:rsid w:val="00F377B4"/>
    <w:rsid w:val="00F37B4F"/>
    <w:rsid w:val="00F4008B"/>
    <w:rsid w:val="00F402F6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6E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AB3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1D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1A3"/>
    <w:rsid w:val="00F52333"/>
    <w:rsid w:val="00F52490"/>
    <w:rsid w:val="00F5251D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496"/>
    <w:rsid w:val="00F605DB"/>
    <w:rsid w:val="00F60638"/>
    <w:rsid w:val="00F6083E"/>
    <w:rsid w:val="00F6087D"/>
    <w:rsid w:val="00F608C5"/>
    <w:rsid w:val="00F6092A"/>
    <w:rsid w:val="00F60D47"/>
    <w:rsid w:val="00F60E39"/>
    <w:rsid w:val="00F6111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2C8D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4F4B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AD1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DF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21E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858"/>
    <w:rsid w:val="00F87973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B64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22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18"/>
    <w:rsid w:val="00FA0083"/>
    <w:rsid w:val="00FA0095"/>
    <w:rsid w:val="00FA036A"/>
    <w:rsid w:val="00FA03A6"/>
    <w:rsid w:val="00FA04EB"/>
    <w:rsid w:val="00FA0540"/>
    <w:rsid w:val="00FA06F8"/>
    <w:rsid w:val="00FA0957"/>
    <w:rsid w:val="00FA104B"/>
    <w:rsid w:val="00FA10E4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0CC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DCC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5EFE"/>
    <w:rsid w:val="00FB626B"/>
    <w:rsid w:val="00FB631D"/>
    <w:rsid w:val="00FB66D4"/>
    <w:rsid w:val="00FB67CB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6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8BE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949"/>
    <w:rsid w:val="00FD2AD7"/>
    <w:rsid w:val="00FD2BDE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A0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A98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0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275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CE5C73"/>
  </w:style>
  <w:style w:type="numbering" w:customStyle="1" w:styleId="CurrentList1">
    <w:name w:val="Current List1"/>
    <w:rsid w:val="00CE5C7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21</Pages>
  <Words>4121</Words>
  <Characters>23495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2023-02-06T07:38:00Z</cp:lastPrinted>
  <dcterms:created xsi:type="dcterms:W3CDTF">2023-02-10T08:35:00Z</dcterms:created>
  <dcterms:modified xsi:type="dcterms:W3CDTF">2023-02-10T08:35:00Z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6e40898bc6180f6028ec9a550fbaaef56ca99a08434933a0162868940d8e57c4</vt:lpwstr>
  </property>
</Properties>
</file>