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2C1294E3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2C8BCBEB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3D1ACE2F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5AF359B9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78697A42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8E5BB5" w:rsidRPr="0072479F" w14:paraId="6A6F979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374C8" w14:textId="5617D9CB" w:rsidR="008E5BB5" w:rsidRDefault="008E5BB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57D3E017" w14:textId="77777777" w:rsidR="008E5BB5" w:rsidRPr="0072479F" w:rsidRDefault="008E5BB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648BE79" w14:textId="5AAE85E0" w:rsidR="008E5BB5" w:rsidRPr="0072479F" w:rsidRDefault="008E5BB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5FC02C47" w14:textId="4958A649" w:rsidR="008E5BB5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25AF3448" w:rsidR="00874B8F" w:rsidRPr="00EB7EB8" w:rsidRDefault="008E5BB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1DD8C416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07AA7"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302B9C1B" w:rsidR="00874B8F" w:rsidRPr="0072479F" w:rsidRDefault="008E5BB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196FABAB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</w:tr>
    </w:tbl>
    <w:p w14:paraId="57583177" w14:textId="585D5A71" w:rsidR="006E7CC5" w:rsidRPr="005230E1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68B6F86F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EEE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101DAD" w:rsidRPr="00101DAD">
        <w:rPr>
          <w:rFonts w:ascii="Angsana New" w:hAnsi="Angsana New"/>
          <w:sz w:val="30"/>
          <w:szCs w:val="30"/>
          <w:lang w:val="en-US"/>
        </w:rPr>
        <w:t xml:space="preserve">10 </w:t>
      </w:r>
      <w:r w:rsidR="00101DAD" w:rsidRPr="00101DAD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101DAD" w:rsidRPr="00101DAD">
        <w:rPr>
          <w:rFonts w:ascii="Angsana New" w:hAnsi="Angsana New"/>
          <w:sz w:val="30"/>
          <w:szCs w:val="30"/>
          <w:lang w:val="en-US"/>
        </w:rPr>
        <w:t>2566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</w:r>
      <w:r w:rsidRPr="005230E1">
        <w:rPr>
          <w:rFonts w:ascii="Angsana New" w:hAnsi="Angsana New"/>
          <w:sz w:val="30"/>
          <w:szCs w:val="30"/>
          <w:cs/>
        </w:rPr>
        <w:t>“มิตซูบิชิ”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4B5FAE36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  <w:cs/>
        </w:rPr>
        <w:t xml:space="preserve"> 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  <w:cs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613FC5" w:rsidRPr="005230E1">
        <w:rPr>
          <w:rFonts w:ascii="Angsana New" w:hAnsi="Angsana New"/>
          <w:sz w:val="30"/>
          <w:szCs w:val="30"/>
          <w:lang w:val="en-US"/>
        </w:rPr>
        <w:t>5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30D36827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  <w:cs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613FC5" w:rsidRPr="005230E1">
        <w:rPr>
          <w:rFonts w:ascii="Angsana New" w:hAnsi="Angsana New"/>
          <w:sz w:val="30"/>
          <w:szCs w:val="30"/>
          <w:lang w:val="en-US"/>
        </w:rPr>
        <w:t>5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3E0B3C03" w:rsidR="00B71816" w:rsidRPr="005230E1" w:rsidRDefault="00E83C43" w:rsidP="0034451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</w:t>
      </w:r>
      <w:r w:rsidR="00E15A93">
        <w:rPr>
          <w:rFonts w:ascii="Angsana New" w:hAnsi="Angsana New"/>
          <w:sz w:val="30"/>
          <w:szCs w:val="30"/>
          <w:cs/>
        </w:rPr>
        <w:t>งวดเก้า</w:t>
      </w:r>
      <w:r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F6B07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CC1996">
        <w:rPr>
          <w:rFonts w:ascii="Angsana New" w:hAnsi="Angsana New"/>
          <w:sz w:val="30"/>
          <w:szCs w:val="30"/>
          <w:lang w:val="en-US"/>
        </w:rPr>
        <w:t xml:space="preserve">31 </w:t>
      </w:r>
      <w:r w:rsidR="00CC19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34451A" w:rsidRPr="005230E1">
        <w:rPr>
          <w:rFonts w:ascii="Angsana New" w:hAnsi="Angsana New"/>
          <w:sz w:val="30"/>
          <w:szCs w:val="30"/>
          <w:lang w:val="en-US"/>
        </w:rPr>
        <w:t>5</w:t>
      </w:r>
    </w:p>
    <w:p w14:paraId="2A9C1347" w14:textId="449CA620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52"/>
        <w:gridCol w:w="288"/>
        <w:gridCol w:w="1170"/>
        <w:gridCol w:w="252"/>
        <w:gridCol w:w="1099"/>
      </w:tblGrid>
      <w:tr w:rsidR="005230E1" w:rsidRPr="00046328" w14:paraId="687C0FD7" w14:textId="77777777" w:rsidTr="00D72DE2">
        <w:trPr>
          <w:tblHeader/>
        </w:trPr>
        <w:tc>
          <w:tcPr>
            <w:tcW w:w="3978" w:type="dxa"/>
          </w:tcPr>
          <w:p w14:paraId="5339C52B" w14:textId="77777777" w:rsidR="005230E1" w:rsidRPr="00046328" w:rsidRDefault="005230E1" w:rsidP="00D72D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</w:t>
            </w:r>
          </w:p>
        </w:tc>
        <w:tc>
          <w:tcPr>
            <w:tcW w:w="2592" w:type="dxa"/>
            <w:gridSpan w:val="3"/>
          </w:tcPr>
          <w:p w14:paraId="6A4DF064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4B0C0A23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27EDCA71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5230E1" w:rsidRPr="00046328" w14:paraId="3A95A0BB" w14:textId="77777777" w:rsidTr="00D72DE2">
        <w:trPr>
          <w:tblHeader/>
        </w:trPr>
        <w:tc>
          <w:tcPr>
            <w:tcW w:w="3978" w:type="dxa"/>
          </w:tcPr>
          <w:p w14:paraId="7A788D2F" w14:textId="77777777" w:rsidR="005230E1" w:rsidRPr="00046328" w:rsidRDefault="005230E1" w:rsidP="00D72D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592" w:type="dxa"/>
            <w:gridSpan w:val="3"/>
          </w:tcPr>
          <w:p w14:paraId="7DCD3B5B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456B18DB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38A55AB5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230E1" w:rsidRPr="00046328" w14:paraId="411E8D1C" w14:textId="77777777" w:rsidTr="00D72DE2">
        <w:trPr>
          <w:tblHeader/>
        </w:trPr>
        <w:tc>
          <w:tcPr>
            <w:tcW w:w="3978" w:type="dxa"/>
          </w:tcPr>
          <w:p w14:paraId="1943EAA5" w14:textId="65FC2F58" w:rsidR="005230E1" w:rsidRPr="00046328" w:rsidRDefault="005230E1" w:rsidP="005230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15A93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CC1996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CC1996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</w:tcPr>
          <w:p w14:paraId="5D8D8512" w14:textId="45FC2A9F" w:rsidR="005230E1" w:rsidRPr="00046328" w:rsidRDefault="005230E1" w:rsidP="005230E1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936E82C" w14:textId="77777777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6A759149" w14:textId="5C6BC0E5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8" w:type="dxa"/>
          </w:tcPr>
          <w:p w14:paraId="3B538B4A" w14:textId="77777777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F1373B2" w14:textId="0B29E79C" w:rsidR="005230E1" w:rsidRPr="00046328" w:rsidRDefault="005230E1" w:rsidP="005230E1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14:paraId="784A3706" w14:textId="77777777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22DC655" w14:textId="603AD398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5230E1" w:rsidRPr="00046328" w14:paraId="6880A9E7" w14:textId="77777777" w:rsidTr="00D72DE2">
        <w:trPr>
          <w:tblHeader/>
        </w:trPr>
        <w:tc>
          <w:tcPr>
            <w:tcW w:w="3978" w:type="dxa"/>
          </w:tcPr>
          <w:p w14:paraId="4C184A08" w14:textId="77777777" w:rsidR="005230E1" w:rsidRPr="00046328" w:rsidRDefault="005230E1" w:rsidP="005230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1" w:type="dxa"/>
            <w:gridSpan w:val="7"/>
          </w:tcPr>
          <w:p w14:paraId="5ADCED18" w14:textId="77777777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230E1" w:rsidRPr="00046328" w14:paraId="43E1BDE9" w14:textId="77777777" w:rsidTr="00D72DE2">
        <w:tc>
          <w:tcPr>
            <w:tcW w:w="3978" w:type="dxa"/>
          </w:tcPr>
          <w:p w14:paraId="2B02EA3F" w14:textId="77777777" w:rsidR="005230E1" w:rsidRPr="00046328" w:rsidRDefault="005230E1" w:rsidP="005230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29E138DF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04F8F84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47417FE3" w14:textId="77777777" w:rsidR="005230E1" w:rsidRPr="00D723A3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36D40580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EE3D7C3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05D952FF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D51BD8D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71288C" w:rsidRPr="00046328" w14:paraId="489E6060" w14:textId="77777777" w:rsidTr="00D72DE2">
        <w:tc>
          <w:tcPr>
            <w:tcW w:w="3978" w:type="dxa"/>
          </w:tcPr>
          <w:p w14:paraId="463F7EDE" w14:textId="77777777" w:rsidR="0071288C" w:rsidRPr="00046328" w:rsidRDefault="0071288C" w:rsidP="0071288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0CF2E1B8" w14:textId="34EB2DD4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2,757,946</w:t>
            </w:r>
          </w:p>
        </w:tc>
        <w:tc>
          <w:tcPr>
            <w:tcW w:w="270" w:type="dxa"/>
          </w:tcPr>
          <w:p w14:paraId="5CCA05DE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D4FEE10" w14:textId="72FCBCEC" w:rsidR="0071288C" w:rsidRPr="00D723A3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D723A3">
              <w:rPr>
                <w:rFonts w:asciiTheme="majorBidi" w:hAnsiTheme="majorBidi" w:cstheme="majorBidi"/>
                <w:sz w:val="30"/>
                <w:szCs w:val="30"/>
              </w:rPr>
              <w:t>2,342,447</w:t>
            </w:r>
          </w:p>
        </w:tc>
        <w:tc>
          <w:tcPr>
            <w:tcW w:w="288" w:type="dxa"/>
          </w:tcPr>
          <w:p w14:paraId="0E6CC28B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D700318" w14:textId="4E16F0C2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2,757,946</w:t>
            </w:r>
          </w:p>
        </w:tc>
        <w:tc>
          <w:tcPr>
            <w:tcW w:w="252" w:type="dxa"/>
          </w:tcPr>
          <w:p w14:paraId="4D339D30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02222D0" w14:textId="014E9F42" w:rsidR="0071288C" w:rsidRPr="00C66B8F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6B8F">
              <w:rPr>
                <w:rFonts w:asciiTheme="majorBidi" w:hAnsiTheme="majorBidi" w:cstheme="majorBidi"/>
                <w:sz w:val="30"/>
                <w:szCs w:val="30"/>
              </w:rPr>
              <w:t>2,342,447</w:t>
            </w:r>
          </w:p>
        </w:tc>
      </w:tr>
      <w:tr w:rsidR="00F45142" w:rsidRPr="00046328" w14:paraId="0A17F476" w14:textId="77777777" w:rsidTr="00D72DE2">
        <w:tc>
          <w:tcPr>
            <w:tcW w:w="3978" w:type="dxa"/>
          </w:tcPr>
          <w:p w14:paraId="7EE42268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70" w:type="dxa"/>
          </w:tcPr>
          <w:p w14:paraId="1108E054" w14:textId="42DF6730" w:rsidR="00F45142" w:rsidRPr="00046328" w:rsidRDefault="00F45142" w:rsidP="00F45142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C92A366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0935254" w14:textId="64E8A9DC" w:rsidR="00F45142" w:rsidRPr="00D723A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D723A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6ECA24EC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BF76BB7" w14:textId="32354B39" w:rsidR="00F45142" w:rsidRPr="00046328" w:rsidRDefault="00F45142" w:rsidP="00F45142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3DEC4098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B76DD63" w14:textId="40405761" w:rsidR="00F45142" w:rsidRPr="00C66B8F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6B8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1288C" w:rsidRPr="00046328" w14:paraId="611ACDC3" w14:textId="77777777" w:rsidTr="00D72DE2">
        <w:tc>
          <w:tcPr>
            <w:tcW w:w="3978" w:type="dxa"/>
          </w:tcPr>
          <w:p w14:paraId="540A1002" w14:textId="77777777" w:rsidR="0071288C" w:rsidRPr="00046328" w:rsidRDefault="0071288C" w:rsidP="0071288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6E7FCF"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14:paraId="2114FEF6" w14:textId="5F6F9AFB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70" w:type="dxa"/>
          </w:tcPr>
          <w:p w14:paraId="3D85DBDD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350857A" w14:textId="4CC94E23" w:rsidR="0071288C" w:rsidRPr="00D723A3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D723A3">
              <w:rPr>
                <w:rFonts w:asciiTheme="majorBidi" w:hAnsiTheme="majorBidi" w:cstheme="majorBidi"/>
                <w:sz w:val="30"/>
                <w:szCs w:val="30"/>
              </w:rPr>
              <w:t>4,050</w:t>
            </w:r>
          </w:p>
        </w:tc>
        <w:tc>
          <w:tcPr>
            <w:tcW w:w="288" w:type="dxa"/>
          </w:tcPr>
          <w:p w14:paraId="531D6B24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AA42B68" w14:textId="0026D144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52" w:type="dxa"/>
          </w:tcPr>
          <w:p w14:paraId="7721FAC3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D9DFDB4" w14:textId="7F650B1D" w:rsidR="0071288C" w:rsidRPr="00C66B8F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6B8F">
              <w:rPr>
                <w:rFonts w:asciiTheme="majorBidi" w:hAnsiTheme="majorBidi" w:cstheme="majorBidi"/>
                <w:sz w:val="30"/>
                <w:szCs w:val="30"/>
              </w:rPr>
              <w:t>4,050</w:t>
            </w:r>
          </w:p>
        </w:tc>
      </w:tr>
      <w:tr w:rsidR="0071288C" w:rsidRPr="00046328" w14:paraId="4A42A123" w14:textId="77777777" w:rsidTr="00D72DE2">
        <w:tc>
          <w:tcPr>
            <w:tcW w:w="3978" w:type="dxa"/>
          </w:tcPr>
          <w:p w14:paraId="5C5496EB" w14:textId="77777777" w:rsidR="0071288C" w:rsidRPr="00046328" w:rsidRDefault="0071288C" w:rsidP="0071288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342E907C" w14:textId="5FCBC7D5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136,761</w:t>
            </w:r>
          </w:p>
        </w:tc>
        <w:tc>
          <w:tcPr>
            <w:tcW w:w="270" w:type="dxa"/>
          </w:tcPr>
          <w:p w14:paraId="7969BA16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814E469" w14:textId="61C78029" w:rsidR="0071288C" w:rsidRPr="00D723A3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D723A3">
              <w:rPr>
                <w:rFonts w:asciiTheme="majorBidi" w:hAnsiTheme="majorBidi" w:cstheme="majorBidi"/>
                <w:sz w:val="30"/>
                <w:szCs w:val="30"/>
              </w:rPr>
              <w:t>114,796</w:t>
            </w:r>
          </w:p>
        </w:tc>
        <w:tc>
          <w:tcPr>
            <w:tcW w:w="288" w:type="dxa"/>
          </w:tcPr>
          <w:p w14:paraId="048B8B41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86A00CB" w14:textId="6C36E123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136,761</w:t>
            </w:r>
          </w:p>
        </w:tc>
        <w:tc>
          <w:tcPr>
            <w:tcW w:w="252" w:type="dxa"/>
          </w:tcPr>
          <w:p w14:paraId="15AD7731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AC247A0" w14:textId="62684BE6" w:rsidR="0071288C" w:rsidRPr="00C66B8F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6B8F">
              <w:rPr>
                <w:rFonts w:asciiTheme="majorBidi" w:hAnsiTheme="majorBidi" w:cstheme="majorBidi"/>
                <w:sz w:val="30"/>
                <w:szCs w:val="30"/>
              </w:rPr>
              <w:t>114,796</w:t>
            </w:r>
          </w:p>
        </w:tc>
      </w:tr>
      <w:tr w:rsidR="0071288C" w:rsidRPr="00046328" w14:paraId="11F82540" w14:textId="77777777" w:rsidTr="00D72DE2">
        <w:tc>
          <w:tcPr>
            <w:tcW w:w="3978" w:type="dxa"/>
          </w:tcPr>
          <w:p w14:paraId="792C97A6" w14:textId="77777777" w:rsidR="0071288C" w:rsidRPr="00046328" w:rsidRDefault="0071288C" w:rsidP="0071288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3EC2B6A3" w14:textId="2B434512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139,690</w:t>
            </w:r>
          </w:p>
        </w:tc>
        <w:tc>
          <w:tcPr>
            <w:tcW w:w="270" w:type="dxa"/>
          </w:tcPr>
          <w:p w14:paraId="4EE56474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14B9CCB" w14:textId="3D8C90DE" w:rsidR="0071288C" w:rsidRPr="00D723A3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D723A3">
              <w:rPr>
                <w:rFonts w:asciiTheme="majorBidi" w:hAnsiTheme="majorBidi" w:cstheme="majorBidi"/>
                <w:sz w:val="30"/>
                <w:szCs w:val="30"/>
              </w:rPr>
              <w:t>164,333</w:t>
            </w:r>
          </w:p>
        </w:tc>
        <w:tc>
          <w:tcPr>
            <w:tcW w:w="288" w:type="dxa"/>
          </w:tcPr>
          <w:p w14:paraId="5CCAEBBD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FC2A340" w14:textId="1067E7D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139,690</w:t>
            </w:r>
          </w:p>
        </w:tc>
        <w:tc>
          <w:tcPr>
            <w:tcW w:w="252" w:type="dxa"/>
          </w:tcPr>
          <w:p w14:paraId="18FDB62E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842B3CA" w14:textId="563493D7" w:rsidR="0071288C" w:rsidRPr="00C66B8F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6B8F">
              <w:rPr>
                <w:rFonts w:asciiTheme="majorBidi" w:hAnsiTheme="majorBidi" w:cstheme="majorBidi"/>
                <w:sz w:val="30"/>
                <w:szCs w:val="30"/>
              </w:rPr>
              <w:t>164,333</w:t>
            </w:r>
          </w:p>
        </w:tc>
      </w:tr>
      <w:tr w:rsidR="0071288C" w:rsidRPr="00046328" w14:paraId="7C76EC9F" w14:textId="77777777" w:rsidTr="00D72DE2">
        <w:tc>
          <w:tcPr>
            <w:tcW w:w="3978" w:type="dxa"/>
          </w:tcPr>
          <w:p w14:paraId="77B9CC0F" w14:textId="77777777" w:rsidR="0071288C" w:rsidRPr="00046328" w:rsidRDefault="0071288C" w:rsidP="0071288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2DD6440D" w14:textId="3D6D143C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43,744</w:t>
            </w:r>
          </w:p>
        </w:tc>
        <w:tc>
          <w:tcPr>
            <w:tcW w:w="270" w:type="dxa"/>
          </w:tcPr>
          <w:p w14:paraId="0FFD7015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8C18271" w14:textId="549E64AC" w:rsidR="0071288C" w:rsidRPr="00D723A3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723A3">
              <w:rPr>
                <w:rFonts w:asciiTheme="majorBidi" w:hAnsiTheme="majorBidi" w:cstheme="majorBidi"/>
                <w:sz w:val="30"/>
                <w:szCs w:val="30"/>
              </w:rPr>
              <w:t>47,811</w:t>
            </w:r>
          </w:p>
        </w:tc>
        <w:tc>
          <w:tcPr>
            <w:tcW w:w="288" w:type="dxa"/>
          </w:tcPr>
          <w:p w14:paraId="02B5CDFF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3AC51CF" w14:textId="7D35E929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43,744</w:t>
            </w:r>
          </w:p>
        </w:tc>
        <w:tc>
          <w:tcPr>
            <w:tcW w:w="252" w:type="dxa"/>
          </w:tcPr>
          <w:p w14:paraId="54CB1F15" w14:textId="77777777" w:rsidR="0071288C" w:rsidRPr="00046328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F7451E8" w14:textId="3A187E6A" w:rsidR="0071288C" w:rsidRPr="00C66B8F" w:rsidRDefault="0071288C" w:rsidP="0071288C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B8F">
              <w:rPr>
                <w:rFonts w:asciiTheme="majorBidi" w:hAnsiTheme="majorBidi" w:cstheme="majorBidi"/>
                <w:sz w:val="30"/>
                <w:szCs w:val="30"/>
              </w:rPr>
              <w:t>47,811</w:t>
            </w:r>
          </w:p>
        </w:tc>
      </w:tr>
      <w:tr w:rsidR="00F45142" w:rsidRPr="00046328" w14:paraId="6EC80B5B" w14:textId="77777777" w:rsidTr="00D72DE2">
        <w:tc>
          <w:tcPr>
            <w:tcW w:w="3978" w:type="dxa"/>
          </w:tcPr>
          <w:p w14:paraId="01191796" w14:textId="5B8753E3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3AAA8718" w14:textId="1116BE27" w:rsidR="00F45142" w:rsidRPr="00703C1D" w:rsidRDefault="00B27681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1,007</w:t>
            </w:r>
          </w:p>
        </w:tc>
        <w:tc>
          <w:tcPr>
            <w:tcW w:w="270" w:type="dxa"/>
          </w:tcPr>
          <w:p w14:paraId="3B0D8700" w14:textId="77777777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100E3CB" w14:textId="052E54DE" w:rsidR="00F45142" w:rsidRPr="00703C1D" w:rsidRDefault="00F45142" w:rsidP="00F45142">
            <w:pPr>
              <w:tabs>
                <w:tab w:val="decimal" w:pos="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8" w:type="dxa"/>
          </w:tcPr>
          <w:p w14:paraId="6A2F9F96" w14:textId="77777777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00A2A37" w14:textId="661A0C0F" w:rsidR="00F45142" w:rsidRPr="00703C1D" w:rsidRDefault="00B27681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1,007</w:t>
            </w:r>
          </w:p>
        </w:tc>
        <w:tc>
          <w:tcPr>
            <w:tcW w:w="252" w:type="dxa"/>
          </w:tcPr>
          <w:p w14:paraId="610248F5" w14:textId="77777777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FB5DC0F" w14:textId="7576F5C5" w:rsidR="00F45142" w:rsidRPr="00C66B8F" w:rsidRDefault="00F45142" w:rsidP="00F45142">
            <w:pPr>
              <w:tabs>
                <w:tab w:val="decimal" w:pos="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375F3" w:rsidRPr="00046328" w14:paraId="1F208266" w14:textId="77777777" w:rsidTr="00D72DE2">
        <w:tc>
          <w:tcPr>
            <w:tcW w:w="3978" w:type="dxa"/>
          </w:tcPr>
          <w:p w14:paraId="79608A91" w14:textId="77777777" w:rsidR="003375F3" w:rsidRPr="00046328" w:rsidRDefault="003375F3" w:rsidP="003375F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07B0D1CB" w14:textId="0F2B5711" w:rsidR="003375F3" w:rsidRPr="004A1C10" w:rsidRDefault="003375F3" w:rsidP="003375F3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45142">
              <w:rPr>
                <w:rFonts w:ascii="Angsana New" w:eastAsia="Calibri" w:hAnsi="Angsana New"/>
                <w:sz w:val="30"/>
                <w:szCs w:val="30"/>
                <w:lang w:val="en-US"/>
              </w:rPr>
              <w:t>4,646</w:t>
            </w:r>
          </w:p>
        </w:tc>
        <w:tc>
          <w:tcPr>
            <w:tcW w:w="270" w:type="dxa"/>
          </w:tcPr>
          <w:p w14:paraId="256D08A1" w14:textId="77777777" w:rsidR="003375F3" w:rsidRPr="004A1C10" w:rsidRDefault="003375F3" w:rsidP="003375F3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2F0BE96" w14:textId="5B88F406" w:rsidR="003375F3" w:rsidRPr="00D723A3" w:rsidRDefault="003375F3" w:rsidP="003375F3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723A3">
              <w:rPr>
                <w:rFonts w:asciiTheme="majorBidi" w:hAnsiTheme="majorBidi" w:cstheme="majorBidi"/>
                <w:sz w:val="30"/>
                <w:szCs w:val="30"/>
              </w:rPr>
              <w:t>4,558</w:t>
            </w:r>
          </w:p>
        </w:tc>
        <w:tc>
          <w:tcPr>
            <w:tcW w:w="288" w:type="dxa"/>
          </w:tcPr>
          <w:p w14:paraId="48CC5FE0" w14:textId="77777777" w:rsidR="003375F3" w:rsidRPr="004A1C10" w:rsidRDefault="003375F3" w:rsidP="003375F3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386F6FB" w14:textId="38C6BF9A" w:rsidR="003375F3" w:rsidRPr="004A1C10" w:rsidRDefault="003375F3" w:rsidP="003375F3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45142">
              <w:rPr>
                <w:rFonts w:ascii="Angsana New" w:eastAsia="Calibri" w:hAnsi="Angsana New"/>
                <w:sz w:val="30"/>
                <w:szCs w:val="30"/>
                <w:lang w:val="en-US"/>
              </w:rPr>
              <w:t>4,646</w:t>
            </w:r>
          </w:p>
        </w:tc>
        <w:tc>
          <w:tcPr>
            <w:tcW w:w="252" w:type="dxa"/>
          </w:tcPr>
          <w:p w14:paraId="4BBDD685" w14:textId="77777777" w:rsidR="003375F3" w:rsidRPr="00046328" w:rsidRDefault="003375F3" w:rsidP="003375F3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CDB9644" w14:textId="58B68425" w:rsidR="003375F3" w:rsidRPr="00C66B8F" w:rsidRDefault="003375F3" w:rsidP="003375F3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B8F">
              <w:rPr>
                <w:rFonts w:asciiTheme="majorBidi" w:hAnsiTheme="majorBidi" w:cstheme="majorBidi"/>
                <w:sz w:val="30"/>
                <w:szCs w:val="30"/>
              </w:rPr>
              <w:t>4,558</w:t>
            </w:r>
          </w:p>
        </w:tc>
      </w:tr>
      <w:tr w:rsidR="00F45142" w:rsidRPr="005230E1" w14:paraId="5D2E5366" w14:textId="77777777" w:rsidTr="00D72DE2">
        <w:tc>
          <w:tcPr>
            <w:tcW w:w="3978" w:type="dxa"/>
          </w:tcPr>
          <w:p w14:paraId="3D3758C6" w14:textId="77777777" w:rsidR="00F45142" w:rsidRPr="005230E1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0F5575FB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C9BCDB0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</w:tcPr>
          <w:p w14:paraId="602EB8EB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8" w:type="dxa"/>
          </w:tcPr>
          <w:p w14:paraId="7B79035B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</w:tcPr>
          <w:p w14:paraId="6C82C127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52" w:type="dxa"/>
          </w:tcPr>
          <w:p w14:paraId="6F38E230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99" w:type="dxa"/>
          </w:tcPr>
          <w:p w14:paraId="744A305D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</w:tr>
      <w:tr w:rsidR="00F45142" w:rsidRPr="00046328" w14:paraId="01E5640D" w14:textId="77777777" w:rsidTr="00D72DE2">
        <w:tc>
          <w:tcPr>
            <w:tcW w:w="3978" w:type="dxa"/>
          </w:tcPr>
          <w:p w14:paraId="55425462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6CAC15C1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0CB8B5F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BAE7189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2E466D30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ED78ACD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DF4B570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7FE150CA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F45142" w:rsidRPr="00046328" w14:paraId="6AE7A264" w14:textId="77777777" w:rsidTr="00D72DE2">
        <w:tc>
          <w:tcPr>
            <w:tcW w:w="3978" w:type="dxa"/>
          </w:tcPr>
          <w:p w14:paraId="583BF434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0F14528D" w14:textId="664304EC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14:paraId="19AFA5AB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2735EAD" w14:textId="08518136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88" w:type="dxa"/>
          </w:tcPr>
          <w:p w14:paraId="1F03C640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ED94FF4" w14:textId="22AA6118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52" w:type="dxa"/>
          </w:tcPr>
          <w:p w14:paraId="21DD3828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3EC01B64" w14:textId="26320748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F45142" w:rsidRPr="00046328" w14:paraId="13AFA203" w14:textId="77777777" w:rsidTr="00D72DE2">
        <w:tc>
          <w:tcPr>
            <w:tcW w:w="3978" w:type="dxa"/>
          </w:tcPr>
          <w:p w14:paraId="534DD914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70" w:type="dxa"/>
          </w:tcPr>
          <w:p w14:paraId="6C8DACC1" w14:textId="6857C211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10,029</w:t>
            </w:r>
          </w:p>
        </w:tc>
        <w:tc>
          <w:tcPr>
            <w:tcW w:w="270" w:type="dxa"/>
          </w:tcPr>
          <w:p w14:paraId="122955D0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6CDBD0A" w14:textId="39D6A253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12,883</w:t>
            </w:r>
          </w:p>
        </w:tc>
        <w:tc>
          <w:tcPr>
            <w:tcW w:w="288" w:type="dxa"/>
          </w:tcPr>
          <w:p w14:paraId="2DDA167B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9D2B1A" w14:textId="7D5BACA2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10,029</w:t>
            </w:r>
          </w:p>
        </w:tc>
        <w:tc>
          <w:tcPr>
            <w:tcW w:w="252" w:type="dxa"/>
          </w:tcPr>
          <w:p w14:paraId="028B43B0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33B0761A" w14:textId="684E28C6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12,883</w:t>
            </w:r>
          </w:p>
        </w:tc>
      </w:tr>
      <w:tr w:rsidR="00F45142" w:rsidRPr="00046328" w14:paraId="14A35F35" w14:textId="77777777" w:rsidTr="00D72DE2">
        <w:tc>
          <w:tcPr>
            <w:tcW w:w="3978" w:type="dxa"/>
          </w:tcPr>
          <w:p w14:paraId="53E6FA0C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5F137799" w14:textId="3E128001" w:rsidR="00F45142" w:rsidRPr="00046328" w:rsidRDefault="00F45142" w:rsidP="00F45142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8E00F3D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6B544CB" w14:textId="7A1E1C58" w:rsidR="00F45142" w:rsidRPr="008A52F5" w:rsidRDefault="00F45142" w:rsidP="00F45142">
            <w:pPr>
              <w:tabs>
                <w:tab w:val="decimal" w:pos="590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14:paraId="431CEAF9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76F3A62" w14:textId="40FAB7AA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52" w:type="dxa"/>
          </w:tcPr>
          <w:p w14:paraId="111F98F9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043C33FF" w14:textId="197F290C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5142" w:rsidRPr="00046328" w14:paraId="7D32F227" w14:textId="77777777" w:rsidTr="00D72DE2">
        <w:tc>
          <w:tcPr>
            <w:tcW w:w="3978" w:type="dxa"/>
          </w:tcPr>
          <w:p w14:paraId="5A88361D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3690E9C7" w14:textId="23951CEA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270" w:type="dxa"/>
          </w:tcPr>
          <w:p w14:paraId="706538B4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63D412E" w14:textId="70326622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88" w:type="dxa"/>
          </w:tcPr>
          <w:p w14:paraId="26FA8237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623F3C" w14:textId="6D64D57D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252" w:type="dxa"/>
          </w:tcPr>
          <w:p w14:paraId="1B20D709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55E64005" w14:textId="3E56612A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F45142" w:rsidRPr="00046328" w14:paraId="24255FAA" w14:textId="77777777" w:rsidTr="00D72DE2">
        <w:tc>
          <w:tcPr>
            <w:tcW w:w="3978" w:type="dxa"/>
          </w:tcPr>
          <w:p w14:paraId="2680C96A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35BBBC1A" w14:textId="00215F7C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58,270</w:t>
            </w:r>
          </w:p>
        </w:tc>
        <w:tc>
          <w:tcPr>
            <w:tcW w:w="270" w:type="dxa"/>
          </w:tcPr>
          <w:p w14:paraId="7E2C0E0E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B241C67" w14:textId="58852474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37,849</w:t>
            </w:r>
          </w:p>
        </w:tc>
        <w:tc>
          <w:tcPr>
            <w:tcW w:w="288" w:type="dxa"/>
          </w:tcPr>
          <w:p w14:paraId="33629C39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0FF379" w14:textId="505F095B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58,270</w:t>
            </w:r>
          </w:p>
        </w:tc>
        <w:tc>
          <w:tcPr>
            <w:tcW w:w="252" w:type="dxa"/>
          </w:tcPr>
          <w:p w14:paraId="23FC4EB6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21646938" w14:textId="12DA5DC1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37,849</w:t>
            </w:r>
          </w:p>
        </w:tc>
      </w:tr>
      <w:tr w:rsidR="00F45142" w:rsidRPr="00046328" w14:paraId="57946330" w14:textId="77777777" w:rsidTr="00D72DE2">
        <w:tc>
          <w:tcPr>
            <w:tcW w:w="3978" w:type="dxa"/>
          </w:tcPr>
          <w:p w14:paraId="48D3B9D3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7D8CAEE9" w14:textId="2F300E6E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8,258</w:t>
            </w:r>
          </w:p>
        </w:tc>
        <w:tc>
          <w:tcPr>
            <w:tcW w:w="270" w:type="dxa"/>
          </w:tcPr>
          <w:p w14:paraId="191F29FE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B9AA6CD" w14:textId="06D46AF5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2,998</w:t>
            </w:r>
          </w:p>
        </w:tc>
        <w:tc>
          <w:tcPr>
            <w:tcW w:w="288" w:type="dxa"/>
          </w:tcPr>
          <w:p w14:paraId="56FDE2C9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4F20A77" w14:textId="68F6C61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8,258</w:t>
            </w:r>
          </w:p>
        </w:tc>
        <w:tc>
          <w:tcPr>
            <w:tcW w:w="252" w:type="dxa"/>
          </w:tcPr>
          <w:p w14:paraId="34886214" w14:textId="77777777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6F2773DA" w14:textId="5E4B7241" w:rsidR="00F45142" w:rsidRPr="008A52F5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8A52F5">
              <w:rPr>
                <w:rFonts w:asciiTheme="majorBidi" w:hAnsiTheme="majorBidi" w:cstheme="majorBidi"/>
                <w:sz w:val="30"/>
                <w:szCs w:val="30"/>
              </w:rPr>
              <w:t>2,998</w:t>
            </w:r>
          </w:p>
        </w:tc>
      </w:tr>
      <w:tr w:rsidR="00F45142" w:rsidRPr="005230E1" w14:paraId="168BAAE5" w14:textId="77777777" w:rsidTr="00D72DE2">
        <w:tc>
          <w:tcPr>
            <w:tcW w:w="3978" w:type="dxa"/>
          </w:tcPr>
          <w:p w14:paraId="72ADFEFA" w14:textId="77777777" w:rsidR="00F45142" w:rsidRPr="005230E1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181BB528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A018E94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28C7B5CF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10968B5C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7A6D14FF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45CB6CE7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281DB3E9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F45142" w:rsidRPr="008E5BE3" w14:paraId="3A09DD6B" w14:textId="77777777" w:rsidTr="00D72DE2">
        <w:tc>
          <w:tcPr>
            <w:tcW w:w="3978" w:type="dxa"/>
          </w:tcPr>
          <w:p w14:paraId="0727BDFB" w14:textId="77777777" w:rsidR="00F45142" w:rsidRPr="008E5BE3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0" w:type="dxa"/>
          </w:tcPr>
          <w:p w14:paraId="1AAFEECC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A68CCD1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1865D6B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2ABAB680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7F8242A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65904D07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BE7E35A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F45142" w:rsidRPr="008E5BE3" w14:paraId="665C8610" w14:textId="77777777" w:rsidTr="00D72DE2">
        <w:tc>
          <w:tcPr>
            <w:tcW w:w="3978" w:type="dxa"/>
          </w:tcPr>
          <w:p w14:paraId="2780371A" w14:textId="77777777" w:rsidR="00F45142" w:rsidRPr="008E5BE3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CCEA321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E551C28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225E50D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42D0F83E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5D0382A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00794B4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DE07104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F45142" w:rsidRPr="008E5BE3" w14:paraId="2262B150" w14:textId="77777777" w:rsidTr="00D72DE2">
        <w:tc>
          <w:tcPr>
            <w:tcW w:w="3978" w:type="dxa"/>
          </w:tcPr>
          <w:p w14:paraId="068FF29A" w14:textId="77777777" w:rsidR="00F45142" w:rsidRPr="008E5BE3" w:rsidRDefault="00F45142" w:rsidP="00F45142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5B5AA8CE" w14:textId="2E113F21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69,498</w:t>
            </w:r>
          </w:p>
        </w:tc>
        <w:tc>
          <w:tcPr>
            <w:tcW w:w="270" w:type="dxa"/>
          </w:tcPr>
          <w:p w14:paraId="400ABCC7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6F9053E" w14:textId="720C7E67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AB3">
              <w:rPr>
                <w:rFonts w:asciiTheme="majorBidi" w:hAnsiTheme="majorBidi" w:cstheme="majorBidi"/>
                <w:sz w:val="30"/>
                <w:szCs w:val="30"/>
              </w:rPr>
              <w:t>61,446</w:t>
            </w:r>
          </w:p>
        </w:tc>
        <w:tc>
          <w:tcPr>
            <w:tcW w:w="288" w:type="dxa"/>
          </w:tcPr>
          <w:p w14:paraId="4A4B0B64" w14:textId="77777777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00DC83" w14:textId="6036BBDA" w:rsidR="00F45142" w:rsidRPr="0071288C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69,498</w:t>
            </w:r>
          </w:p>
        </w:tc>
        <w:tc>
          <w:tcPr>
            <w:tcW w:w="252" w:type="dxa"/>
          </w:tcPr>
          <w:p w14:paraId="0818579F" w14:textId="77777777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28E633EC" w14:textId="395B1ACA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AB3">
              <w:rPr>
                <w:rFonts w:asciiTheme="majorBidi" w:hAnsiTheme="majorBidi" w:cstheme="majorBidi"/>
                <w:sz w:val="30"/>
                <w:szCs w:val="30"/>
              </w:rPr>
              <w:t>61,446</w:t>
            </w:r>
          </w:p>
        </w:tc>
      </w:tr>
      <w:tr w:rsidR="00F45142" w:rsidRPr="008E5BE3" w14:paraId="2B87C29B" w14:textId="77777777" w:rsidTr="00D72DE2">
        <w:tc>
          <w:tcPr>
            <w:tcW w:w="3978" w:type="dxa"/>
          </w:tcPr>
          <w:p w14:paraId="3F3915F7" w14:textId="77777777" w:rsidR="00F45142" w:rsidRPr="008E5BE3" w:rsidRDefault="00F45142" w:rsidP="00F45142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0C0C7EA6" w14:textId="3D501035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</w:tcPr>
          <w:p w14:paraId="56635895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C4A2166" w14:textId="645A2C41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AB3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288" w:type="dxa"/>
          </w:tcPr>
          <w:p w14:paraId="02F014A9" w14:textId="77777777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553943" w14:textId="2ED1935B" w:rsidR="00F45142" w:rsidRPr="0071288C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52" w:type="dxa"/>
          </w:tcPr>
          <w:p w14:paraId="13829D15" w14:textId="77777777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14D0DBAA" w14:textId="771F9471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AB3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F45142" w:rsidRPr="008E5BE3" w14:paraId="571E055D" w14:textId="77777777" w:rsidTr="00D72DE2">
        <w:tc>
          <w:tcPr>
            <w:tcW w:w="3978" w:type="dxa"/>
          </w:tcPr>
          <w:p w14:paraId="1241707B" w14:textId="77777777" w:rsidR="00F45142" w:rsidRPr="008E5BE3" w:rsidRDefault="00F45142" w:rsidP="00F45142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84CCB0" w14:textId="6F742B74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8AD6A02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C8A21F" w14:textId="726096BF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1A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0F005F79" w14:textId="77777777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5B6121" w14:textId="390ED8E2" w:rsidR="00F45142" w:rsidRPr="0071288C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78A9DCFE" w14:textId="77777777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278FEA58" w14:textId="118EA3D2" w:rsidR="00F45142" w:rsidRPr="00791AB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1A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45142" w:rsidRPr="008E5BE3" w14:paraId="771B4FDD" w14:textId="77777777" w:rsidTr="00D72DE2">
        <w:tc>
          <w:tcPr>
            <w:tcW w:w="3978" w:type="dxa"/>
          </w:tcPr>
          <w:p w14:paraId="35C0A0FE" w14:textId="77777777" w:rsidR="00F45142" w:rsidRPr="008E5BE3" w:rsidRDefault="00F45142" w:rsidP="00F45142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ED12CE" w14:textId="50E31583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70,080</w:t>
            </w:r>
          </w:p>
        </w:tc>
        <w:tc>
          <w:tcPr>
            <w:tcW w:w="270" w:type="dxa"/>
          </w:tcPr>
          <w:p w14:paraId="56F73D34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5F3E1F5" w14:textId="5646AF39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47C2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62,309</w:t>
            </w:r>
          </w:p>
        </w:tc>
        <w:tc>
          <w:tcPr>
            <w:tcW w:w="288" w:type="dxa"/>
          </w:tcPr>
          <w:p w14:paraId="58306DB0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ECD22D" w14:textId="706625DA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70,080</w:t>
            </w:r>
          </w:p>
        </w:tc>
        <w:tc>
          <w:tcPr>
            <w:tcW w:w="252" w:type="dxa"/>
          </w:tcPr>
          <w:p w14:paraId="1C47EF00" w14:textId="77777777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0EA8A6FF" w14:textId="53A40A8A" w:rsidR="00F45142" w:rsidRPr="008E5BE3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47C2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62,309</w:t>
            </w:r>
          </w:p>
        </w:tc>
      </w:tr>
      <w:tr w:rsidR="00F45142" w:rsidRPr="005230E1" w14:paraId="696FD599" w14:textId="77777777" w:rsidTr="00D72DE2">
        <w:trPr>
          <w:trHeight w:val="259"/>
        </w:trPr>
        <w:tc>
          <w:tcPr>
            <w:tcW w:w="3978" w:type="dxa"/>
          </w:tcPr>
          <w:p w14:paraId="6DD3B935" w14:textId="77777777" w:rsidR="00F45142" w:rsidRPr="005230E1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6E75240E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1EF52C64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3EB4C32F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37B0A729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0F099582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7DB945E2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47BAEF01" w14:textId="77777777" w:rsidR="00F45142" w:rsidRPr="005230E1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F45142" w:rsidRPr="00046328" w14:paraId="6B77208E" w14:textId="77777777" w:rsidTr="00D72DE2">
        <w:tc>
          <w:tcPr>
            <w:tcW w:w="3978" w:type="dxa"/>
          </w:tcPr>
          <w:p w14:paraId="02623F6E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0E280135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C3021C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734AAF6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6A8F8172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E65E9B4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6C35876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F2577F0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F45142" w:rsidRPr="00BA7732" w14:paraId="5036F619" w14:textId="77777777" w:rsidTr="00D72DE2">
        <w:tc>
          <w:tcPr>
            <w:tcW w:w="3978" w:type="dxa"/>
          </w:tcPr>
          <w:p w14:paraId="5428D6C7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3DC47F69" w14:textId="0BB78DAC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3,668,599</w:t>
            </w:r>
          </w:p>
        </w:tc>
        <w:tc>
          <w:tcPr>
            <w:tcW w:w="270" w:type="dxa"/>
          </w:tcPr>
          <w:p w14:paraId="3658C74C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6E27485" w14:textId="5013B160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A7732">
              <w:rPr>
                <w:rFonts w:asciiTheme="majorBidi" w:hAnsiTheme="majorBidi" w:cstheme="majorBidi"/>
                <w:sz w:val="30"/>
                <w:szCs w:val="30"/>
              </w:rPr>
              <w:t>3,063,814</w:t>
            </w:r>
          </w:p>
        </w:tc>
        <w:tc>
          <w:tcPr>
            <w:tcW w:w="288" w:type="dxa"/>
          </w:tcPr>
          <w:p w14:paraId="389CD7DA" w14:textId="77777777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118F3F" w14:textId="1BAEFE3E" w:rsidR="00F45142" w:rsidRPr="0071288C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3,668,599</w:t>
            </w:r>
          </w:p>
        </w:tc>
        <w:tc>
          <w:tcPr>
            <w:tcW w:w="252" w:type="dxa"/>
          </w:tcPr>
          <w:p w14:paraId="60B167E9" w14:textId="77777777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10EC3196" w14:textId="3E857FE4" w:rsidR="00F45142" w:rsidRPr="007F2B6B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2B6B">
              <w:rPr>
                <w:rFonts w:asciiTheme="majorBidi" w:hAnsiTheme="majorBidi" w:cstheme="majorBidi"/>
                <w:sz w:val="30"/>
                <w:szCs w:val="30"/>
              </w:rPr>
              <w:t>3,063,814</w:t>
            </w:r>
          </w:p>
        </w:tc>
      </w:tr>
      <w:tr w:rsidR="00F45142" w:rsidRPr="00BA7732" w14:paraId="6CDA4F24" w14:textId="77777777" w:rsidTr="00D72DE2">
        <w:tc>
          <w:tcPr>
            <w:tcW w:w="3978" w:type="dxa"/>
          </w:tcPr>
          <w:p w14:paraId="678BF62B" w14:textId="42490736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</w:t>
            </w: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170" w:type="dxa"/>
          </w:tcPr>
          <w:p w14:paraId="7F6FCEB2" w14:textId="1609FFE5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1,046,750</w:t>
            </w:r>
          </w:p>
        </w:tc>
        <w:tc>
          <w:tcPr>
            <w:tcW w:w="270" w:type="dxa"/>
          </w:tcPr>
          <w:p w14:paraId="7F598543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85A4C42" w14:textId="1E888538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732">
              <w:rPr>
                <w:rFonts w:asciiTheme="majorBidi" w:hAnsiTheme="majorBidi" w:cstheme="majorBidi"/>
                <w:sz w:val="30"/>
                <w:szCs w:val="30"/>
              </w:rPr>
              <w:t>953,958</w:t>
            </w:r>
          </w:p>
        </w:tc>
        <w:tc>
          <w:tcPr>
            <w:tcW w:w="288" w:type="dxa"/>
          </w:tcPr>
          <w:p w14:paraId="2B2C4FA0" w14:textId="77777777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F78A2F" w14:textId="235C58FB" w:rsidR="00F45142" w:rsidRPr="0071288C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1,046,750</w:t>
            </w:r>
          </w:p>
        </w:tc>
        <w:tc>
          <w:tcPr>
            <w:tcW w:w="252" w:type="dxa"/>
          </w:tcPr>
          <w:p w14:paraId="7C7D1DD7" w14:textId="77777777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66EEA91B" w14:textId="228817DC" w:rsidR="00F45142" w:rsidRPr="007F2B6B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B6B">
              <w:rPr>
                <w:rFonts w:asciiTheme="majorBidi" w:hAnsiTheme="majorBidi" w:cstheme="majorBidi"/>
                <w:sz w:val="30"/>
                <w:szCs w:val="30"/>
              </w:rPr>
              <w:t>953,958</w:t>
            </w:r>
          </w:p>
        </w:tc>
      </w:tr>
      <w:tr w:rsidR="00F45142" w:rsidRPr="00BA7732" w14:paraId="164C9E1B" w14:textId="77777777" w:rsidTr="00D72DE2">
        <w:tc>
          <w:tcPr>
            <w:tcW w:w="3978" w:type="dxa"/>
          </w:tcPr>
          <w:p w14:paraId="0E1B0C38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70" w:type="dxa"/>
          </w:tcPr>
          <w:p w14:paraId="3EB088CD" w14:textId="644E7D93" w:rsidR="00F45142" w:rsidRPr="005224F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6,215</w:t>
            </w:r>
          </w:p>
        </w:tc>
        <w:tc>
          <w:tcPr>
            <w:tcW w:w="270" w:type="dxa"/>
          </w:tcPr>
          <w:p w14:paraId="157CECC1" w14:textId="77777777" w:rsidR="00F45142" w:rsidRPr="005224F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4935824" w14:textId="766B8AE9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A7732">
              <w:rPr>
                <w:rFonts w:asciiTheme="majorBidi" w:hAnsiTheme="majorBidi" w:cstheme="majorBidi"/>
                <w:sz w:val="30"/>
                <w:szCs w:val="30"/>
              </w:rPr>
              <w:t>25,613</w:t>
            </w:r>
          </w:p>
        </w:tc>
        <w:tc>
          <w:tcPr>
            <w:tcW w:w="288" w:type="dxa"/>
          </w:tcPr>
          <w:p w14:paraId="53A9477A" w14:textId="77777777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27EA77" w14:textId="28CE6176" w:rsidR="00F45142" w:rsidRPr="0071288C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6,215</w:t>
            </w:r>
          </w:p>
        </w:tc>
        <w:tc>
          <w:tcPr>
            <w:tcW w:w="252" w:type="dxa"/>
          </w:tcPr>
          <w:p w14:paraId="365A9439" w14:textId="77777777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4BF52300" w14:textId="5A081814" w:rsidR="00F45142" w:rsidRPr="007F2B6B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2B6B">
              <w:rPr>
                <w:rFonts w:asciiTheme="majorBidi" w:hAnsiTheme="majorBidi" w:cstheme="majorBidi"/>
                <w:sz w:val="30"/>
                <w:szCs w:val="30"/>
              </w:rPr>
              <w:t>25,613</w:t>
            </w:r>
          </w:p>
        </w:tc>
      </w:tr>
      <w:tr w:rsidR="00F45142" w:rsidRPr="00BA7732" w14:paraId="2180C61E" w14:textId="77777777" w:rsidTr="00D72DE2">
        <w:tc>
          <w:tcPr>
            <w:tcW w:w="3978" w:type="dxa"/>
          </w:tcPr>
          <w:p w14:paraId="227369BC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0AC10FC" w14:textId="77777777" w:rsidR="00F45142" w:rsidRPr="0071288C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147C86" w14:textId="77777777" w:rsidR="00F45142" w:rsidRPr="005224F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0F9E683" w14:textId="77777777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E0D1485" w14:textId="77777777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D8FF7E" w14:textId="77777777" w:rsidR="00F45142" w:rsidRPr="0071288C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DCE6210" w14:textId="77777777" w:rsidR="00F45142" w:rsidRPr="00BA7732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6194B8C2" w14:textId="77777777" w:rsidR="00F45142" w:rsidRPr="007F2B6B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5142" w:rsidRPr="00046328" w14:paraId="0BF615CF" w14:textId="77777777" w:rsidTr="00D72DE2">
        <w:tc>
          <w:tcPr>
            <w:tcW w:w="3978" w:type="dxa"/>
          </w:tcPr>
          <w:p w14:paraId="145A22E4" w14:textId="77777777" w:rsidR="00F45142" w:rsidRPr="008E5BE3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0F93754" w14:textId="77777777" w:rsidR="00F45142" w:rsidRPr="00B828E0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CC7BB0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6B1F789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5472327D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C07B895" w14:textId="77777777" w:rsidR="00F45142" w:rsidRPr="00B828E0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F40F76F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A6125DB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F45142" w:rsidRPr="00046328" w14:paraId="4A39937C" w14:textId="77777777" w:rsidTr="00D72DE2">
        <w:tc>
          <w:tcPr>
            <w:tcW w:w="3978" w:type="dxa"/>
          </w:tcPr>
          <w:p w14:paraId="37AB3AC4" w14:textId="64603A32" w:rsidR="00F45142" w:rsidRPr="002F0DF5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2F0DF5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70" w:type="dxa"/>
          </w:tcPr>
          <w:p w14:paraId="3EFA548F" w14:textId="3154DE26" w:rsidR="00F45142" w:rsidRPr="00B828E0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235,041</w:t>
            </w:r>
          </w:p>
        </w:tc>
        <w:tc>
          <w:tcPr>
            <w:tcW w:w="270" w:type="dxa"/>
          </w:tcPr>
          <w:p w14:paraId="248AC63F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AE41F9F" w14:textId="1FDB2236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E17C1">
              <w:rPr>
                <w:rFonts w:ascii="Angsana New" w:eastAsia="Calibri" w:hAnsi="Angsana New"/>
                <w:sz w:val="30"/>
                <w:szCs w:val="30"/>
                <w:lang w:val="en-US"/>
              </w:rPr>
              <w:t>439,148</w:t>
            </w:r>
          </w:p>
        </w:tc>
        <w:tc>
          <w:tcPr>
            <w:tcW w:w="288" w:type="dxa"/>
          </w:tcPr>
          <w:p w14:paraId="1C9E1492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787D79D" w14:textId="34BC3341" w:rsidR="00F45142" w:rsidRPr="00B828E0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235,041</w:t>
            </w:r>
          </w:p>
        </w:tc>
        <w:tc>
          <w:tcPr>
            <w:tcW w:w="252" w:type="dxa"/>
          </w:tcPr>
          <w:p w14:paraId="3167932E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D8609F9" w14:textId="330722F3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F2B6B">
              <w:rPr>
                <w:rFonts w:asciiTheme="majorBidi" w:hAnsiTheme="majorBidi" w:cstheme="majorBidi"/>
                <w:sz w:val="30"/>
                <w:szCs w:val="30"/>
              </w:rPr>
              <w:t>439,148</w:t>
            </w:r>
          </w:p>
        </w:tc>
      </w:tr>
      <w:tr w:rsidR="00F45142" w:rsidRPr="00046328" w14:paraId="0D5ADEB9" w14:textId="77777777" w:rsidTr="00D72DE2">
        <w:tc>
          <w:tcPr>
            <w:tcW w:w="3978" w:type="dxa"/>
          </w:tcPr>
          <w:p w14:paraId="036FFEA2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7A882C3E" w14:textId="01C9BFB6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23230">
              <w:rPr>
                <w:rFonts w:ascii="Angsana New" w:eastAsia="Calibri" w:hAnsi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55164AD9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3423847" w14:textId="2C22F449" w:rsidR="00F45142" w:rsidRPr="007F2B6B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F2B6B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88" w:type="dxa"/>
          </w:tcPr>
          <w:p w14:paraId="2E75E6A4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C1DFC2A" w14:textId="2965506E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23230">
              <w:rPr>
                <w:rFonts w:ascii="Angsana New" w:eastAsia="Calibri" w:hAnsi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252" w:type="dxa"/>
          </w:tcPr>
          <w:p w14:paraId="255FC840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69215CA" w14:textId="7BA6F52A" w:rsidR="00F45142" w:rsidRPr="007F2B6B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F2B6B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F45142" w:rsidRPr="00046328" w14:paraId="36351E00" w14:textId="77777777" w:rsidTr="00D72DE2">
        <w:tc>
          <w:tcPr>
            <w:tcW w:w="3978" w:type="dxa"/>
          </w:tcPr>
          <w:p w14:paraId="721F07BE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B78E821" w14:textId="0C11BEF4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23230">
              <w:rPr>
                <w:rFonts w:ascii="Angsana New" w:eastAsia="Calibri" w:hAnsi="Angsana New"/>
                <w:sz w:val="30"/>
                <w:szCs w:val="30"/>
                <w:lang w:val="en-US"/>
              </w:rPr>
              <w:t>6,269</w:t>
            </w:r>
          </w:p>
        </w:tc>
        <w:tc>
          <w:tcPr>
            <w:tcW w:w="270" w:type="dxa"/>
          </w:tcPr>
          <w:p w14:paraId="586E073D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018936B" w14:textId="54024E97" w:rsidR="00F45142" w:rsidRPr="007F2B6B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F2B6B">
              <w:rPr>
                <w:rFonts w:ascii="Angsana New" w:hAnsi="Angsana New"/>
                <w:sz w:val="30"/>
                <w:szCs w:val="30"/>
              </w:rPr>
              <w:t>8,706</w:t>
            </w:r>
          </w:p>
        </w:tc>
        <w:tc>
          <w:tcPr>
            <w:tcW w:w="288" w:type="dxa"/>
          </w:tcPr>
          <w:p w14:paraId="19DC24B3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D789CAD" w14:textId="2ECB5A7D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23230">
              <w:rPr>
                <w:rFonts w:ascii="Angsana New" w:eastAsia="Calibri" w:hAnsi="Angsana New"/>
                <w:sz w:val="30"/>
                <w:szCs w:val="30"/>
                <w:lang w:val="en-US"/>
              </w:rPr>
              <w:t>6,269</w:t>
            </w:r>
          </w:p>
        </w:tc>
        <w:tc>
          <w:tcPr>
            <w:tcW w:w="252" w:type="dxa"/>
          </w:tcPr>
          <w:p w14:paraId="071F74CA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CD017FD" w14:textId="4F1849C3" w:rsidR="00F45142" w:rsidRPr="007F2B6B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F2B6B">
              <w:rPr>
                <w:rFonts w:ascii="Angsana New" w:hAnsi="Angsana New"/>
                <w:sz w:val="30"/>
                <w:szCs w:val="30"/>
              </w:rPr>
              <w:t>8,706</w:t>
            </w:r>
          </w:p>
        </w:tc>
      </w:tr>
      <w:tr w:rsidR="00F45142" w:rsidRPr="00046328" w14:paraId="7CC6E17B" w14:textId="77777777" w:rsidTr="00D72DE2">
        <w:tc>
          <w:tcPr>
            <w:tcW w:w="3978" w:type="dxa"/>
          </w:tcPr>
          <w:p w14:paraId="2ECCBEB7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7FBD4EB7" w14:textId="1C289BA6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3,649</w:t>
            </w:r>
          </w:p>
        </w:tc>
        <w:tc>
          <w:tcPr>
            <w:tcW w:w="270" w:type="dxa"/>
          </w:tcPr>
          <w:p w14:paraId="1C81B353" w14:textId="77777777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6C93FE9" w14:textId="778DC7ED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288" w:type="dxa"/>
          </w:tcPr>
          <w:p w14:paraId="61A58F6E" w14:textId="77777777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77C5B3C" w14:textId="4A5B2EAC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3,649</w:t>
            </w:r>
          </w:p>
        </w:tc>
        <w:tc>
          <w:tcPr>
            <w:tcW w:w="252" w:type="dxa"/>
          </w:tcPr>
          <w:p w14:paraId="68C4D254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61C5CFEF" w14:textId="71D2A144" w:rsidR="00F45142" w:rsidRPr="007F2B6B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F2B6B"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</w:tr>
      <w:tr w:rsidR="00F45142" w:rsidRPr="00046328" w14:paraId="3991AA02" w14:textId="77777777" w:rsidTr="00D72DE2">
        <w:tc>
          <w:tcPr>
            <w:tcW w:w="3978" w:type="dxa"/>
          </w:tcPr>
          <w:p w14:paraId="74C52DD5" w14:textId="77777777" w:rsidR="00F45142" w:rsidRPr="00046328" w:rsidRDefault="00F45142" w:rsidP="00F451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4B7C31D9" w14:textId="38FCC281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41,</w:t>
            </w:r>
            <w:r w:rsidR="00B27681"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</w:tcPr>
          <w:p w14:paraId="76913A34" w14:textId="77777777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C72DE11" w14:textId="153BBD78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hAnsi="Angsana New"/>
                <w:sz w:val="30"/>
                <w:szCs w:val="30"/>
              </w:rPr>
              <w:t>32,801</w:t>
            </w:r>
          </w:p>
        </w:tc>
        <w:tc>
          <w:tcPr>
            <w:tcW w:w="288" w:type="dxa"/>
          </w:tcPr>
          <w:p w14:paraId="1DBE11B6" w14:textId="77777777" w:rsidR="00F45142" w:rsidRPr="00703C1D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FBA3D4C" w14:textId="6759B80E" w:rsidR="00F45142" w:rsidRPr="00703C1D" w:rsidRDefault="00B27681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41,524</w:t>
            </w:r>
          </w:p>
        </w:tc>
        <w:tc>
          <w:tcPr>
            <w:tcW w:w="252" w:type="dxa"/>
          </w:tcPr>
          <w:p w14:paraId="46CE5FB4" w14:textId="77777777" w:rsidR="00F45142" w:rsidRPr="00046328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763A6716" w14:textId="3881AF54" w:rsidR="00F45142" w:rsidRPr="007F2B6B" w:rsidRDefault="00F45142" w:rsidP="00F45142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F2B6B">
              <w:rPr>
                <w:rFonts w:ascii="Angsana New" w:hAnsi="Angsana New"/>
                <w:sz w:val="30"/>
                <w:szCs w:val="30"/>
              </w:rPr>
              <w:t>32,801</w:t>
            </w:r>
          </w:p>
        </w:tc>
      </w:tr>
    </w:tbl>
    <w:p w14:paraId="61F37DC3" w14:textId="2C7636BA" w:rsidR="005D32A0" w:rsidRPr="002C4EBE" w:rsidRDefault="005D32A0" w:rsidP="002C4EBE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95F98" w:rsidRPr="0013335C" w14:paraId="2EB50138" w14:textId="77777777" w:rsidTr="004A3B3C">
        <w:trPr>
          <w:tblHeader/>
        </w:trPr>
        <w:tc>
          <w:tcPr>
            <w:tcW w:w="5940" w:type="dxa"/>
          </w:tcPr>
          <w:p w14:paraId="397273DC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6D39982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95F98" w:rsidRPr="0013335C" w14:paraId="49B2E4BD" w14:textId="77777777" w:rsidTr="004A3B3C">
        <w:trPr>
          <w:tblHeader/>
        </w:trPr>
        <w:tc>
          <w:tcPr>
            <w:tcW w:w="5940" w:type="dxa"/>
          </w:tcPr>
          <w:p w14:paraId="70FC97E2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55BB170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95F98" w:rsidRPr="0013335C" w14:paraId="7725441C" w14:textId="77777777" w:rsidTr="004A3B3C">
        <w:trPr>
          <w:tblHeader/>
        </w:trPr>
        <w:tc>
          <w:tcPr>
            <w:tcW w:w="5940" w:type="dxa"/>
          </w:tcPr>
          <w:p w14:paraId="6EFDF256" w14:textId="77777777" w:rsidR="00595F98" w:rsidRPr="004A3B3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1F46B89E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95F98" w:rsidRPr="0013335C" w14:paraId="4EBDDA29" w14:textId="77777777" w:rsidTr="004A3B3C">
        <w:trPr>
          <w:tblHeader/>
        </w:trPr>
        <w:tc>
          <w:tcPr>
            <w:tcW w:w="5940" w:type="dxa"/>
          </w:tcPr>
          <w:p w14:paraId="76991D03" w14:textId="75F677D3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AFAEA4F" w14:textId="18623981" w:rsidR="00595F98" w:rsidRPr="005322FF" w:rsidRDefault="00CC1996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14:paraId="36FBBA08" w14:textId="77777777" w:rsidR="00595F98" w:rsidRPr="0013335C" w:rsidRDefault="00595F9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21C9CF2" w14:textId="79B3323E" w:rsidR="00595F98" w:rsidRPr="005322FF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95F9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595F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595F98" w:rsidRPr="0013335C" w14:paraId="6307BA3C" w14:textId="77777777" w:rsidTr="004A3B3C">
        <w:trPr>
          <w:tblHeader/>
        </w:trPr>
        <w:tc>
          <w:tcPr>
            <w:tcW w:w="5940" w:type="dxa"/>
          </w:tcPr>
          <w:p w14:paraId="6BB2E7A5" w14:textId="59BB2E50" w:rsidR="00595F98" w:rsidRPr="002C4EBE" w:rsidRDefault="002C4EBE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C4E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496DA059" w14:textId="5AE83194" w:rsidR="00595F98" w:rsidRPr="0013335C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F75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0DAD5678" w14:textId="77777777" w:rsidR="00595F98" w:rsidRPr="0013335C" w:rsidRDefault="00595F9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DDAEECB" w14:textId="5AA313FE" w:rsidR="00595F98" w:rsidRPr="0013335C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7FC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95F98" w:rsidRPr="0013335C" w14:paraId="392571E1" w14:textId="77777777" w:rsidTr="004A3B3C">
        <w:trPr>
          <w:tblHeader/>
        </w:trPr>
        <w:tc>
          <w:tcPr>
            <w:tcW w:w="5940" w:type="dxa"/>
          </w:tcPr>
          <w:p w14:paraId="3A807D7E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E5B219D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C4EBE" w:rsidRPr="0013335C" w14:paraId="72420567" w14:textId="77777777" w:rsidTr="00595F98">
        <w:tc>
          <w:tcPr>
            <w:tcW w:w="5940" w:type="dxa"/>
          </w:tcPr>
          <w:p w14:paraId="68647AF2" w14:textId="0B5FC627" w:rsidR="002C4EBE" w:rsidRPr="0013335C" w:rsidRDefault="002C4EBE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150" w:type="dxa"/>
            <w:gridSpan w:val="3"/>
          </w:tcPr>
          <w:p w14:paraId="71CD7658" w14:textId="77777777" w:rsidR="002C4EBE" w:rsidRPr="0013335C" w:rsidRDefault="002C4EBE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3F62AA" w:rsidRPr="0013335C" w14:paraId="509AA7EB" w14:textId="77777777" w:rsidTr="00595F98">
        <w:tc>
          <w:tcPr>
            <w:tcW w:w="5940" w:type="dxa"/>
          </w:tcPr>
          <w:p w14:paraId="6C8EA9AA" w14:textId="77777777" w:rsidR="003F62AA" w:rsidRPr="0013335C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80FD24C" w14:textId="54EB3A12" w:rsidR="003F62AA" w:rsidRPr="0013335C" w:rsidRDefault="00F23230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230">
              <w:rPr>
                <w:rFonts w:ascii="Angsana New" w:hAnsi="Angsana New"/>
                <w:sz w:val="30"/>
                <w:szCs w:val="30"/>
                <w:cs/>
                <w:lang w:val="en-US"/>
              </w:rPr>
              <w:t>268</w:t>
            </w:r>
            <w:r w:rsidRPr="00F232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23230">
              <w:rPr>
                <w:rFonts w:ascii="Angsana New" w:hAnsi="Angsana New"/>
                <w:sz w:val="30"/>
                <w:szCs w:val="30"/>
                <w:cs/>
                <w:lang w:val="en-US"/>
              </w:rPr>
              <w:t>953</w:t>
            </w:r>
          </w:p>
        </w:tc>
        <w:tc>
          <w:tcPr>
            <w:tcW w:w="284" w:type="dxa"/>
          </w:tcPr>
          <w:p w14:paraId="52038B0B" w14:textId="77777777" w:rsidR="003F62AA" w:rsidRPr="0013335C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CFA123D" w14:textId="6455818E" w:rsidR="003F62AA" w:rsidRPr="0032394E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94E">
              <w:rPr>
                <w:rFonts w:asciiTheme="majorBidi" w:hAnsiTheme="majorBidi" w:cstheme="majorBidi"/>
                <w:sz w:val="30"/>
                <w:szCs w:val="30"/>
              </w:rPr>
              <w:t>274,141</w:t>
            </w:r>
          </w:p>
        </w:tc>
      </w:tr>
      <w:tr w:rsidR="003F62AA" w:rsidRPr="0013335C" w14:paraId="69180A84" w14:textId="77777777" w:rsidTr="00595F98">
        <w:tc>
          <w:tcPr>
            <w:tcW w:w="5940" w:type="dxa"/>
          </w:tcPr>
          <w:p w14:paraId="5828C2A7" w14:textId="77777777" w:rsidR="003F62AA" w:rsidRPr="0013335C" w:rsidRDefault="003F62AA" w:rsidP="003F62A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EC06A2B" w14:textId="11C3BBFB" w:rsidR="003F62AA" w:rsidRPr="0013335C" w:rsidRDefault="00F23230" w:rsidP="003F62AA">
            <w:pPr>
              <w:tabs>
                <w:tab w:val="decimal" w:pos="11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230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84" w:type="dxa"/>
          </w:tcPr>
          <w:p w14:paraId="26B5C3DF" w14:textId="77777777" w:rsidR="003F62AA" w:rsidRPr="0013335C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6280A18" w14:textId="2E8064FE" w:rsidR="003F62AA" w:rsidRPr="0032394E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94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3F62AA" w:rsidRPr="0013335C" w14:paraId="3A6AFBEE" w14:textId="77777777" w:rsidTr="002C4EBE">
        <w:tc>
          <w:tcPr>
            <w:tcW w:w="5940" w:type="dxa"/>
          </w:tcPr>
          <w:p w14:paraId="5A5854F3" w14:textId="34769215" w:rsidR="003F62AA" w:rsidRPr="0013335C" w:rsidRDefault="003F62AA" w:rsidP="003F62A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2C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  <w:r w:rsidRPr="00BB72C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FD6CE" w14:textId="77C96C65" w:rsidR="003F62AA" w:rsidRPr="0013335C" w:rsidRDefault="00F23230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230">
              <w:rPr>
                <w:rFonts w:ascii="Angsana New" w:hAnsi="Angsana New"/>
                <w:sz w:val="30"/>
                <w:szCs w:val="30"/>
                <w:lang w:val="en-US"/>
              </w:rPr>
              <w:t>718,076</w:t>
            </w:r>
          </w:p>
        </w:tc>
        <w:tc>
          <w:tcPr>
            <w:tcW w:w="284" w:type="dxa"/>
          </w:tcPr>
          <w:p w14:paraId="1FA05F3A" w14:textId="77777777" w:rsidR="003F62AA" w:rsidRPr="0013335C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671E4FF" w14:textId="749568B4" w:rsidR="003F62AA" w:rsidRPr="0013335C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94E">
              <w:rPr>
                <w:rFonts w:ascii="Angsana New" w:hAnsi="Angsana New"/>
                <w:sz w:val="30"/>
                <w:szCs w:val="30"/>
                <w:lang w:val="en-US"/>
              </w:rPr>
              <w:t>928,018</w:t>
            </w:r>
          </w:p>
        </w:tc>
      </w:tr>
      <w:tr w:rsidR="003F62AA" w:rsidRPr="0013335C" w14:paraId="3C0EDFAB" w14:textId="77777777" w:rsidTr="002C4EBE">
        <w:trPr>
          <w:trHeight w:val="49"/>
        </w:trPr>
        <w:tc>
          <w:tcPr>
            <w:tcW w:w="5940" w:type="dxa"/>
          </w:tcPr>
          <w:p w14:paraId="354FA584" w14:textId="77777777" w:rsidR="003F62AA" w:rsidRPr="0013335C" w:rsidRDefault="003F62AA" w:rsidP="003F62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D7A71" w14:textId="39AC6426" w:rsidR="003F62AA" w:rsidRPr="0013335C" w:rsidRDefault="00F23230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32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987,071</w:t>
            </w:r>
          </w:p>
        </w:tc>
        <w:tc>
          <w:tcPr>
            <w:tcW w:w="284" w:type="dxa"/>
            <w:shd w:val="clear" w:color="auto" w:fill="auto"/>
          </w:tcPr>
          <w:p w14:paraId="0D9F1174" w14:textId="77777777" w:rsidR="003F62AA" w:rsidRPr="00F11B48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D3ECC" w14:textId="55514600" w:rsidR="003F62AA" w:rsidRPr="00567FC7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39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1,202,195</w:t>
            </w:r>
          </w:p>
        </w:tc>
      </w:tr>
      <w:tr w:rsidR="003F62AA" w:rsidRPr="0013335C" w14:paraId="23217F18" w14:textId="77777777" w:rsidTr="002C4EBE">
        <w:trPr>
          <w:trHeight w:val="49"/>
        </w:trPr>
        <w:tc>
          <w:tcPr>
            <w:tcW w:w="5940" w:type="dxa"/>
          </w:tcPr>
          <w:p w14:paraId="56745294" w14:textId="77777777" w:rsidR="003F62AA" w:rsidRPr="0013335C" w:rsidRDefault="003F62AA" w:rsidP="003F62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790D8CC" w14:textId="77777777" w:rsidR="003F62AA" w:rsidRPr="0013335C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AD9EC91" w14:textId="77777777" w:rsidR="003F62AA" w:rsidRPr="00F11B48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5554414" w14:textId="77777777" w:rsidR="003F62AA" w:rsidRPr="00567FC7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b/>
                <w:bCs/>
              </w:rPr>
            </w:pPr>
          </w:p>
        </w:tc>
      </w:tr>
      <w:tr w:rsidR="003F62AA" w:rsidRPr="00426B46" w14:paraId="229EECC3" w14:textId="77777777" w:rsidTr="00A90973">
        <w:tc>
          <w:tcPr>
            <w:tcW w:w="5940" w:type="dxa"/>
          </w:tcPr>
          <w:p w14:paraId="43F7A1D5" w14:textId="46BDD486" w:rsidR="003F62AA" w:rsidRPr="00426B46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26B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0E083E8D" w14:textId="09A1C472" w:rsidR="003F62AA" w:rsidRPr="00426B46" w:rsidRDefault="003F62AA" w:rsidP="003F62AA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D54565A" w14:textId="77777777" w:rsidR="003F62AA" w:rsidRPr="00426B46" w:rsidRDefault="003F62AA" w:rsidP="003F62AA">
            <w:pPr>
              <w:tabs>
                <w:tab w:val="decimal" w:pos="135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57819E33" w14:textId="475E59A4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F62AA" w:rsidRPr="00B033AB" w14:paraId="1FD9D9F7" w14:textId="77777777" w:rsidTr="00A90973">
        <w:tc>
          <w:tcPr>
            <w:tcW w:w="5940" w:type="dxa"/>
          </w:tcPr>
          <w:p w14:paraId="534FCF22" w14:textId="77777777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C4EB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37CA359A" w14:textId="57E3AFDF" w:rsidR="003F62AA" w:rsidRPr="00426B46" w:rsidRDefault="001433B1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84" w:type="dxa"/>
          </w:tcPr>
          <w:p w14:paraId="63771E26" w14:textId="77777777" w:rsidR="003F62AA" w:rsidRPr="00426B46" w:rsidRDefault="003F62AA" w:rsidP="003F62AA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6BCC8366" w14:textId="513A8630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26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</w:tr>
      <w:tr w:rsidR="003F62AA" w:rsidRPr="00426B46" w14:paraId="4EAFED55" w14:textId="77777777" w:rsidTr="00226B52">
        <w:tc>
          <w:tcPr>
            <w:tcW w:w="5940" w:type="dxa"/>
          </w:tcPr>
          <w:p w14:paraId="038BA097" w14:textId="43CF0FE9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C4EB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C7BC0" w14:textId="3FEFA9F4" w:rsidR="003F62AA" w:rsidRPr="00426B46" w:rsidRDefault="001433B1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103,923</w:t>
            </w:r>
          </w:p>
        </w:tc>
        <w:tc>
          <w:tcPr>
            <w:tcW w:w="284" w:type="dxa"/>
          </w:tcPr>
          <w:p w14:paraId="744445BF" w14:textId="77777777" w:rsidR="003F62AA" w:rsidRPr="00426B46" w:rsidRDefault="003F62AA" w:rsidP="003F62A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3497C9" w14:textId="60785AB6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3F62AA" w:rsidRPr="00426B46" w14:paraId="5FB25B3C" w14:textId="77777777" w:rsidTr="00226B52">
        <w:tc>
          <w:tcPr>
            <w:tcW w:w="5940" w:type="dxa"/>
          </w:tcPr>
          <w:p w14:paraId="4E30C4B3" w14:textId="77777777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E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D34E" w14:textId="1058FE60" w:rsidR="003F62AA" w:rsidRPr="00426B46" w:rsidRDefault="001433B1" w:rsidP="003F62AA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33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104,916</w:t>
            </w:r>
          </w:p>
        </w:tc>
        <w:tc>
          <w:tcPr>
            <w:tcW w:w="284" w:type="dxa"/>
            <w:shd w:val="clear" w:color="auto" w:fill="auto"/>
          </w:tcPr>
          <w:p w14:paraId="7B152DBA" w14:textId="77777777" w:rsidR="003F62AA" w:rsidRPr="00426B46" w:rsidRDefault="003F62AA" w:rsidP="003F62A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822F7" w14:textId="30A503C2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3F62AA" w:rsidRPr="00426B46" w14:paraId="311A451A" w14:textId="77777777" w:rsidTr="00F21D04">
        <w:tc>
          <w:tcPr>
            <w:tcW w:w="5940" w:type="dxa"/>
          </w:tcPr>
          <w:p w14:paraId="7E7B737A" w14:textId="77777777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10A046E" w14:textId="77777777" w:rsidR="003F62AA" w:rsidRDefault="003F62AA" w:rsidP="003F62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858EC91" w14:textId="77777777" w:rsidR="003F62AA" w:rsidRPr="00426B46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66785323" w14:textId="77777777" w:rsidR="003F62AA" w:rsidRPr="00876948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62AA" w:rsidRPr="00426B46" w14:paraId="1B1FE435" w14:textId="1349DD64" w:rsidTr="00E76943">
        <w:tc>
          <w:tcPr>
            <w:tcW w:w="5940" w:type="dxa"/>
          </w:tcPr>
          <w:p w14:paraId="1D62FE38" w14:textId="0FD30344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C4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C4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440" w:type="dxa"/>
            <w:shd w:val="clear" w:color="auto" w:fill="auto"/>
          </w:tcPr>
          <w:p w14:paraId="79BF593F" w14:textId="6BF3169B" w:rsidR="003F62AA" w:rsidRPr="00426B46" w:rsidRDefault="003F62AA" w:rsidP="003F62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CCFBADA" w14:textId="77777777" w:rsidR="003F62AA" w:rsidRPr="00426B46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8400581" w14:textId="56DCB405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62AA" w:rsidRPr="00426B46" w14:paraId="7ABD5AC9" w14:textId="0CA041C6" w:rsidTr="00803B77">
        <w:tc>
          <w:tcPr>
            <w:tcW w:w="5940" w:type="dxa"/>
          </w:tcPr>
          <w:p w14:paraId="41DB9A6E" w14:textId="79A24724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EB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C041F5" w14:textId="7C6E6BDF" w:rsidR="003F62AA" w:rsidRPr="00426B46" w:rsidRDefault="001433B1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33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96,785</w:t>
            </w:r>
          </w:p>
        </w:tc>
        <w:tc>
          <w:tcPr>
            <w:tcW w:w="284" w:type="dxa"/>
            <w:shd w:val="clear" w:color="auto" w:fill="auto"/>
          </w:tcPr>
          <w:p w14:paraId="0AAF1F3C" w14:textId="77777777" w:rsidR="003F62AA" w:rsidRPr="00426B46" w:rsidRDefault="003F62AA" w:rsidP="003F62A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7B4E025B" w14:textId="685C8013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6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98,247</w:t>
            </w:r>
          </w:p>
        </w:tc>
      </w:tr>
      <w:tr w:rsidR="003F62AA" w:rsidRPr="00426B46" w14:paraId="3C3E4346" w14:textId="77777777" w:rsidTr="002C4EBE">
        <w:tc>
          <w:tcPr>
            <w:tcW w:w="5940" w:type="dxa"/>
          </w:tcPr>
          <w:p w14:paraId="053FDF58" w14:textId="77777777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E67E937" w14:textId="77777777" w:rsidR="003F62AA" w:rsidRPr="00426B46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36AD04C" w14:textId="77777777" w:rsidR="003F62AA" w:rsidRPr="00426B46" w:rsidRDefault="003F62AA" w:rsidP="003F62A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3C5F469" w14:textId="77777777" w:rsidR="003F62AA" w:rsidRPr="009B6ED9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33B1" w:rsidRPr="00426B46" w14:paraId="7BA8FF77" w14:textId="77777777" w:rsidTr="002C4EBE">
        <w:tc>
          <w:tcPr>
            <w:tcW w:w="5940" w:type="dxa"/>
          </w:tcPr>
          <w:p w14:paraId="27D852CE" w14:textId="77777777" w:rsidR="001433B1" w:rsidRPr="002C4EBE" w:rsidRDefault="001433B1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0ED648E" w14:textId="77777777" w:rsidR="001433B1" w:rsidRPr="00426B46" w:rsidRDefault="001433B1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E376C83" w14:textId="77777777" w:rsidR="001433B1" w:rsidRPr="00426B46" w:rsidRDefault="001433B1" w:rsidP="003F62A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4F4A97A9" w14:textId="77777777" w:rsidR="001433B1" w:rsidRPr="009B6ED9" w:rsidRDefault="001433B1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F62AA" w:rsidRPr="00426B46" w14:paraId="350132DC" w14:textId="77777777" w:rsidTr="00A90973">
        <w:tc>
          <w:tcPr>
            <w:tcW w:w="5940" w:type="dxa"/>
          </w:tcPr>
          <w:p w14:paraId="16679A9C" w14:textId="5582BAE3" w:rsidR="003F62AA" w:rsidRPr="00800D36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00D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1FA3094C" w14:textId="2C9E6A2D" w:rsidR="003F62AA" w:rsidRPr="00426B46" w:rsidRDefault="003F62AA" w:rsidP="003F62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CA86C0B" w14:textId="77777777" w:rsidR="003F62AA" w:rsidRPr="00426B46" w:rsidRDefault="003F62AA" w:rsidP="003F62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445CE1D" w14:textId="3BA7BA2F" w:rsidR="003F62AA" w:rsidRPr="00426B46" w:rsidRDefault="003F62AA" w:rsidP="003F62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62AA" w:rsidRPr="00426B46" w14:paraId="1E9D7E93" w14:textId="77777777" w:rsidTr="00A90973">
        <w:tc>
          <w:tcPr>
            <w:tcW w:w="5940" w:type="dxa"/>
          </w:tcPr>
          <w:p w14:paraId="144C98CE" w14:textId="619026B0" w:rsidR="003F62AA" w:rsidRPr="00800D36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0D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98ED001" w14:textId="37BA3346" w:rsidR="003F62AA" w:rsidRPr="00426B46" w:rsidRDefault="001433B1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33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115,813</w:t>
            </w:r>
          </w:p>
        </w:tc>
        <w:tc>
          <w:tcPr>
            <w:tcW w:w="284" w:type="dxa"/>
            <w:shd w:val="clear" w:color="auto" w:fill="auto"/>
          </w:tcPr>
          <w:p w14:paraId="56CEA6E8" w14:textId="77777777" w:rsidR="003F62AA" w:rsidRPr="00426B46" w:rsidRDefault="003F62AA" w:rsidP="003F62AA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50E5E560" w14:textId="079992CB" w:rsidR="003F62AA" w:rsidRPr="00426B46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6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176,830</w:t>
            </w:r>
          </w:p>
        </w:tc>
      </w:tr>
      <w:tr w:rsidR="003F62AA" w:rsidRPr="00A90973" w14:paraId="7120CFA0" w14:textId="77777777" w:rsidTr="00A90973">
        <w:tc>
          <w:tcPr>
            <w:tcW w:w="5940" w:type="dxa"/>
          </w:tcPr>
          <w:p w14:paraId="19E8FBB2" w14:textId="1ED6CA73" w:rsidR="003F62AA" w:rsidRPr="00800D36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A0C9E47" w14:textId="77777777" w:rsidR="003F62AA" w:rsidRPr="00A90973" w:rsidRDefault="003F62AA" w:rsidP="003F62A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3E3D5E" w:rsidRPr="00A90973" w14:paraId="37043E92" w14:textId="77777777" w:rsidTr="00A90973">
        <w:tc>
          <w:tcPr>
            <w:tcW w:w="5940" w:type="dxa"/>
          </w:tcPr>
          <w:p w14:paraId="01B65FF6" w14:textId="31215BF8" w:rsidR="003E3D5E" w:rsidRPr="00800D36" w:rsidRDefault="003E3D5E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00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3150" w:type="dxa"/>
            <w:gridSpan w:val="3"/>
          </w:tcPr>
          <w:p w14:paraId="4C8C2214" w14:textId="77777777" w:rsidR="003E3D5E" w:rsidRPr="00A90973" w:rsidRDefault="003E3D5E" w:rsidP="003F62A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3F62AA" w:rsidRPr="00A90973" w14:paraId="0BF4FC47" w14:textId="77777777" w:rsidTr="00A90973">
        <w:tc>
          <w:tcPr>
            <w:tcW w:w="5940" w:type="dxa"/>
          </w:tcPr>
          <w:p w14:paraId="5A63B580" w14:textId="77777777" w:rsidR="003F62AA" w:rsidRPr="00A90973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E36D8DA" w14:textId="1BE82708" w:rsidR="003F62AA" w:rsidRPr="003375F3" w:rsidRDefault="001433B1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5F3">
              <w:rPr>
                <w:rFonts w:ascii="Angsana New" w:hAnsi="Angsana New"/>
                <w:sz w:val="30"/>
                <w:szCs w:val="30"/>
                <w:lang w:val="en-US"/>
              </w:rPr>
              <w:t>88,1</w:t>
            </w:r>
            <w:r w:rsidR="003375F3" w:rsidRPr="003375F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3375F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5929E581" w14:textId="77777777" w:rsidR="003F62AA" w:rsidRPr="00A90973" w:rsidRDefault="003F62AA" w:rsidP="003F62A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7567C8D" w14:textId="31A2269C" w:rsidR="003F62AA" w:rsidRPr="00A90973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7,078</w:t>
            </w:r>
          </w:p>
        </w:tc>
      </w:tr>
      <w:tr w:rsidR="003F62AA" w:rsidRPr="00A90973" w14:paraId="03BD9C4B" w14:textId="77777777" w:rsidTr="00A90973">
        <w:tc>
          <w:tcPr>
            <w:tcW w:w="5940" w:type="dxa"/>
          </w:tcPr>
          <w:p w14:paraId="507ED51B" w14:textId="77777777" w:rsidR="003F62AA" w:rsidRPr="00A90973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CC2582F" w14:textId="60D6E84F" w:rsidR="003F62AA" w:rsidRPr="003375F3" w:rsidRDefault="001433B1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5F3">
              <w:rPr>
                <w:rFonts w:ascii="Angsana New" w:hAnsi="Angsana New"/>
                <w:sz w:val="30"/>
                <w:szCs w:val="30"/>
                <w:lang w:val="en-US"/>
              </w:rPr>
              <w:t>8,124</w:t>
            </w:r>
          </w:p>
        </w:tc>
        <w:tc>
          <w:tcPr>
            <w:tcW w:w="284" w:type="dxa"/>
          </w:tcPr>
          <w:p w14:paraId="36BDC1B7" w14:textId="77777777" w:rsidR="003F62AA" w:rsidRPr="00A90973" w:rsidRDefault="003F62AA" w:rsidP="003F62A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BD5DA0" w14:textId="3A1914AA" w:rsidR="003F62AA" w:rsidRPr="00A90973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7,985</w:t>
            </w:r>
          </w:p>
        </w:tc>
      </w:tr>
      <w:tr w:rsidR="003F62AA" w:rsidRPr="00A90973" w14:paraId="6E754F83" w14:textId="77777777" w:rsidTr="00A90973">
        <w:tc>
          <w:tcPr>
            <w:tcW w:w="5940" w:type="dxa"/>
          </w:tcPr>
          <w:p w14:paraId="1C21A292" w14:textId="72291C74" w:rsidR="003F62AA" w:rsidRPr="00A90973" w:rsidRDefault="003F62AA" w:rsidP="003F62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4E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66CCA" w14:textId="0221B672" w:rsidR="003F62AA" w:rsidRPr="003375F3" w:rsidRDefault="003375F3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5F3">
              <w:rPr>
                <w:rFonts w:ascii="Angsana New" w:hAnsi="Angsana New"/>
                <w:sz w:val="30"/>
                <w:szCs w:val="30"/>
                <w:lang w:val="en-US"/>
              </w:rPr>
              <w:t>4,863</w:t>
            </w:r>
          </w:p>
        </w:tc>
        <w:tc>
          <w:tcPr>
            <w:tcW w:w="284" w:type="dxa"/>
          </w:tcPr>
          <w:p w14:paraId="61687299" w14:textId="77777777" w:rsidR="003F62AA" w:rsidRPr="00A90973" w:rsidRDefault="003F62AA" w:rsidP="003F62A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F014307" w14:textId="4BE0FE6B" w:rsidR="003F62AA" w:rsidRPr="00A90973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9,365</w:t>
            </w:r>
          </w:p>
        </w:tc>
      </w:tr>
      <w:tr w:rsidR="003F62AA" w:rsidRPr="00A90973" w14:paraId="4E2E27A9" w14:textId="77777777" w:rsidTr="00A90973">
        <w:tc>
          <w:tcPr>
            <w:tcW w:w="5940" w:type="dxa"/>
          </w:tcPr>
          <w:p w14:paraId="25784B0E" w14:textId="77777777" w:rsidR="003F62AA" w:rsidRPr="00A90973" w:rsidRDefault="003F62AA" w:rsidP="003F62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4124F" w14:textId="1D7661DD" w:rsidR="003F62AA" w:rsidRPr="009F0EF3" w:rsidRDefault="003375F3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3375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101,175</w:t>
            </w:r>
          </w:p>
        </w:tc>
        <w:tc>
          <w:tcPr>
            <w:tcW w:w="284" w:type="dxa"/>
            <w:shd w:val="clear" w:color="auto" w:fill="auto"/>
          </w:tcPr>
          <w:p w14:paraId="529F1958" w14:textId="77777777" w:rsidR="003F62AA" w:rsidRPr="00A90973" w:rsidRDefault="003F62AA" w:rsidP="003F62A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2B19" w14:textId="2B91418C" w:rsidR="003F62AA" w:rsidRPr="00A90973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34,428</w:t>
            </w:r>
          </w:p>
        </w:tc>
      </w:tr>
    </w:tbl>
    <w:p w14:paraId="74FBB9B6" w14:textId="77777777" w:rsidR="009B6ED9" w:rsidRDefault="009B6ED9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43D7DFD" w14:textId="77777777" w:rsidR="00302122" w:rsidRPr="00226264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302122" w:rsidRPr="00754170" w14:paraId="4526EEA8" w14:textId="77777777" w:rsidTr="00EC26D5">
        <w:trPr>
          <w:tblHeader/>
        </w:trPr>
        <w:tc>
          <w:tcPr>
            <w:tcW w:w="3415" w:type="pct"/>
          </w:tcPr>
          <w:p w14:paraId="11BEC7D2" w14:textId="77777777" w:rsid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414D8B" w14:textId="77777777" w:rsidR="00ED7DD1" w:rsidRDefault="00ED7DD1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61746BF" w14:textId="281A6FCA" w:rsidR="00302122" w:rsidRP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15A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C19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CC19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="00CB47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B6E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50" w:type="pct"/>
          </w:tcPr>
          <w:p w14:paraId="760206B1" w14:textId="77777777" w:rsidR="00302122" w:rsidRPr="00754170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E1C8EF0" w14:textId="77777777" w:rsidR="00ED7DD1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6C7B780" w14:textId="41E44AF6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76D7856F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02122" w:rsidRPr="00754170" w14:paraId="117A2AA6" w14:textId="77777777" w:rsidTr="00EC26D5">
        <w:trPr>
          <w:tblHeader/>
        </w:trPr>
        <w:tc>
          <w:tcPr>
            <w:tcW w:w="3415" w:type="pct"/>
          </w:tcPr>
          <w:p w14:paraId="0B965F08" w14:textId="77777777" w:rsidR="00302122" w:rsidRPr="00754170" w:rsidRDefault="00302122" w:rsidP="006D66B2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C866C3" w14:textId="77777777" w:rsidR="00302122" w:rsidRPr="00754170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D1B0ACC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6B6" w:rsidRPr="00754170" w14:paraId="218A43CA" w14:textId="77777777" w:rsidTr="00EC26D5">
        <w:trPr>
          <w:tblHeader/>
        </w:trPr>
        <w:tc>
          <w:tcPr>
            <w:tcW w:w="3415" w:type="pct"/>
          </w:tcPr>
          <w:p w14:paraId="1A616512" w14:textId="2700A16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0" w:type="pct"/>
          </w:tcPr>
          <w:p w14:paraId="256F228E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7F880DE7" w14:textId="3A902A7F" w:rsidR="006626B6" w:rsidRPr="002C4EBE" w:rsidRDefault="00F33265" w:rsidP="00CB47A0">
            <w:pPr>
              <w:tabs>
                <w:tab w:val="decimal" w:pos="196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F33265">
              <w:rPr>
                <w:rFonts w:ascii="Angsana New" w:hAnsi="Angsana New"/>
                <w:sz w:val="30"/>
                <w:szCs w:val="30"/>
              </w:rPr>
              <w:t>173,63</w:t>
            </w:r>
            <w:r w:rsidR="00CE3D03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B47A0" w:rsidRPr="00754170" w14:paraId="63B8E425" w14:textId="77777777" w:rsidTr="00EC26D5">
        <w:trPr>
          <w:tblHeader/>
        </w:trPr>
        <w:tc>
          <w:tcPr>
            <w:tcW w:w="3415" w:type="pct"/>
          </w:tcPr>
          <w:p w14:paraId="43280678" w14:textId="0281A033" w:rsidR="00CB47A0" w:rsidRPr="00CB47A0" w:rsidRDefault="00CB47A0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สินทรัพย์สิทธิการใช้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50" w:type="pct"/>
          </w:tcPr>
          <w:p w14:paraId="718D00A8" w14:textId="77777777" w:rsidR="00CB47A0" w:rsidRPr="00754170" w:rsidRDefault="00CB47A0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495F2FC8" w14:textId="65BEBB80" w:rsidR="00CB47A0" w:rsidRDefault="00025274" w:rsidP="00CB47A0">
            <w:pPr>
              <w:tabs>
                <w:tab w:val="decimal" w:pos="196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25274">
              <w:rPr>
                <w:rFonts w:ascii="Angsana New" w:hAnsi="Angsana New"/>
                <w:sz w:val="30"/>
                <w:szCs w:val="30"/>
              </w:rPr>
              <w:t>5,454</w:t>
            </w:r>
          </w:p>
        </w:tc>
      </w:tr>
      <w:tr w:rsidR="006626B6" w:rsidRPr="00754170" w14:paraId="595F5C61" w14:textId="77777777" w:rsidTr="00EC26D5">
        <w:trPr>
          <w:tblHeader/>
        </w:trPr>
        <w:tc>
          <w:tcPr>
            <w:tcW w:w="3415" w:type="pct"/>
          </w:tcPr>
          <w:p w14:paraId="038131BA" w14:textId="7F07569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0E5D6C6A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6B1D2D4A" w14:textId="34BEF66D" w:rsidR="006626B6" w:rsidRPr="00F33265" w:rsidRDefault="00F33265" w:rsidP="00CB47A0">
            <w:pPr>
              <w:tabs>
                <w:tab w:val="decimal" w:pos="196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3C1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03C1D">
              <w:rPr>
                <w:rFonts w:ascii="Angsana New" w:hAnsi="Angsana New"/>
                <w:sz w:val="30"/>
                <w:szCs w:val="30"/>
                <w:lang w:val="en-US"/>
              </w:rPr>
              <w:t>1,26</w:t>
            </w:r>
            <w:r w:rsidR="004C2032" w:rsidRPr="00703C1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03C1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621DF5E9" w14:textId="5F9154B1" w:rsidR="002C4EBE" w:rsidRDefault="002C4EBE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56B0063" w14:textId="54FAB9FE" w:rsidR="00605A10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1BE31EC" w14:textId="688DECBE" w:rsidR="00605A10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7C03634" w14:textId="13EC2210" w:rsidR="00605A10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4E389FD" w14:textId="5CBF5679" w:rsidR="00605A10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365481C" w14:textId="4F8C2014" w:rsidR="00B033AB" w:rsidRDefault="00B033AB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DB78B29" w14:textId="15629351" w:rsidR="00B033AB" w:rsidRDefault="00B033AB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BF4BFD" w:rsidRPr="0072479F" w:rsidSect="005230E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35273BB9" w14:textId="2F8143BD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1" w:name="_Hlk39853326"/>
      <w:r w:rsidRPr="002C5FC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</w:t>
      </w:r>
      <w:r w:rsidR="002142D8">
        <w:rPr>
          <w:rFonts w:ascii="Angsana New" w:eastAsia="Calibri" w:hAnsi="Angsana New" w:hint="cs"/>
          <w:sz w:val="30"/>
          <w:szCs w:val="30"/>
          <w:cs/>
          <w:lang w:val="en-US"/>
        </w:rPr>
        <w:t>ด</w:t>
      </w:r>
      <w:r w:rsidR="00E15A93">
        <w:rPr>
          <w:rFonts w:ascii="Angsana New" w:eastAsia="Calibri" w:hAnsi="Angsana New" w:hint="cs"/>
          <w:sz w:val="30"/>
          <w:szCs w:val="30"/>
          <w:cs/>
          <w:lang w:val="en-US"/>
        </w:rPr>
        <w:t>เก้า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1996">
        <w:rPr>
          <w:rFonts w:ascii="Angsana New" w:hAnsi="Angsana New"/>
          <w:sz w:val="30"/>
          <w:szCs w:val="30"/>
          <w:lang w:val="en-US"/>
        </w:rPr>
        <w:t xml:space="preserve">31 </w:t>
      </w:r>
      <w:r w:rsidR="00CC1996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142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142D8">
        <w:rPr>
          <w:rFonts w:ascii="Angsana New" w:hAnsi="Angsana New"/>
          <w:sz w:val="30"/>
          <w:szCs w:val="30"/>
          <w:lang w:val="en-US"/>
        </w:rPr>
        <w:t xml:space="preserve">2565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D6640E">
        <w:rPr>
          <w:rFonts w:ascii="Angsana New" w:hAnsi="Angsana New"/>
          <w:sz w:val="30"/>
          <w:szCs w:val="30"/>
          <w:lang w:val="en-US"/>
        </w:rPr>
        <w:t>4</w:t>
      </w:r>
      <w:r w:rsidRPr="002C5FCE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4442FC73" w14:textId="11ACD98B" w:rsidR="002D2D78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2142D8" w:rsidRPr="00046328" w14:paraId="10B0320F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78342579" w14:textId="0524920A" w:rsidR="002142D8" w:rsidRPr="00EA4EF7" w:rsidRDefault="002142D8" w:rsidP="00CE5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64" w:hanging="164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038E99D5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2142D8" w:rsidRPr="00046328" w14:paraId="7E98239A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527D2D55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410573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047AD204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6D790A2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6D484FF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1FF0513" w14:textId="50BDC12F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0F728CF6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89671CA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142D8" w:rsidRPr="00046328" w14:paraId="4484D9C5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2D9AC741" w14:textId="2EFDCD8A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</w:t>
            </w:r>
            <w:r w:rsidR="00E15A93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งวดเก้า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CC1996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31 </w:t>
            </w:r>
            <w:r w:rsidR="00CC1996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5DAC947" w14:textId="2E9A8E6E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55687944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0102B1" w14:textId="73CC0734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55D103BC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892F6B" w14:textId="449AC7E8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FECF9D4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13931AD" w14:textId="293A50D0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4A3396D5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82E532E" w14:textId="1E0F7CE3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439D178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1925C68E" w14:textId="76EDE762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593F06E2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1F7E903" w14:textId="3DBB174C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EB2FAEB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350F99D" w14:textId="4ABAFDE4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</w:tr>
      <w:tr w:rsidR="002142D8" w:rsidRPr="00046328" w14:paraId="66FCB384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37A33D53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0C745C1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D350C" w:rsidRPr="00046328" w14:paraId="251FB41B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077FC9C4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6C0C84" w14:textId="05A15990" w:rsidR="009D350C" w:rsidRPr="00EA4EF7" w:rsidRDefault="0081356F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1356F">
              <w:rPr>
                <w:rFonts w:ascii="Angsana New" w:eastAsia="Calibri" w:hAnsi="Angsana New"/>
                <w:sz w:val="26"/>
                <w:szCs w:val="26"/>
                <w:lang w:val="en-US"/>
              </w:rPr>
              <w:t>2,388,847</w:t>
            </w:r>
          </w:p>
        </w:tc>
        <w:tc>
          <w:tcPr>
            <w:tcW w:w="270" w:type="dxa"/>
            <w:vAlign w:val="bottom"/>
          </w:tcPr>
          <w:p w14:paraId="6828F326" w14:textId="77777777" w:rsidR="009D350C" w:rsidRPr="00EA4EF7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04F8C9" w14:textId="167AEAF5" w:rsidR="009D350C" w:rsidRPr="009D350C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 w:cstheme="majorBidi"/>
                <w:sz w:val="26"/>
                <w:szCs w:val="26"/>
              </w:rPr>
              <w:t>2,140,106</w:t>
            </w:r>
          </w:p>
        </w:tc>
        <w:tc>
          <w:tcPr>
            <w:tcW w:w="270" w:type="dxa"/>
            <w:vAlign w:val="bottom"/>
          </w:tcPr>
          <w:p w14:paraId="07C8F3CA" w14:textId="77777777" w:rsidR="009D350C" w:rsidRPr="009D350C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3D4BC6" w14:textId="14C0DD3A" w:rsidR="009D350C" w:rsidRPr="009D350C" w:rsidRDefault="0081356F" w:rsidP="009D350C">
            <w:pPr>
              <w:tabs>
                <w:tab w:val="decimal" w:pos="950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81356F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2,828,751</w:t>
            </w:r>
          </w:p>
        </w:tc>
        <w:tc>
          <w:tcPr>
            <w:tcW w:w="270" w:type="dxa"/>
            <w:vAlign w:val="bottom"/>
          </w:tcPr>
          <w:p w14:paraId="2190B808" w14:textId="77777777" w:rsidR="009D350C" w:rsidRPr="009D350C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F0E139" w14:textId="29AA9564" w:rsidR="009D350C" w:rsidRPr="009D350C" w:rsidRDefault="00B033AB" w:rsidP="009D350C">
            <w:pPr>
              <w:tabs>
                <w:tab w:val="decimal" w:pos="893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2,397,557</w:t>
            </w:r>
          </w:p>
        </w:tc>
        <w:tc>
          <w:tcPr>
            <w:tcW w:w="270" w:type="dxa"/>
            <w:vAlign w:val="bottom"/>
          </w:tcPr>
          <w:p w14:paraId="7EFD2B22" w14:textId="77777777" w:rsidR="009D350C" w:rsidRPr="009D350C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6CB8FA" w14:textId="6B25F3D2" w:rsidR="009D350C" w:rsidRPr="009D350C" w:rsidRDefault="0081356F" w:rsidP="009D350C">
            <w:pPr>
              <w:tabs>
                <w:tab w:val="decimal" w:pos="863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81356F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1,211,535</w:t>
            </w:r>
          </w:p>
        </w:tc>
        <w:tc>
          <w:tcPr>
            <w:tcW w:w="270" w:type="dxa"/>
            <w:vAlign w:val="bottom"/>
          </w:tcPr>
          <w:p w14:paraId="530131F3" w14:textId="77777777" w:rsidR="009D350C" w:rsidRPr="009D350C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FE61D07" w14:textId="2EB1F36D" w:rsidR="009D350C" w:rsidRPr="009D350C" w:rsidRDefault="009D350C" w:rsidP="009D350C">
            <w:pPr>
              <w:tabs>
                <w:tab w:val="decimal" w:pos="877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 w:cstheme="majorBidi"/>
                <w:sz w:val="26"/>
                <w:szCs w:val="26"/>
              </w:rPr>
              <w:t>870,313</w:t>
            </w:r>
          </w:p>
        </w:tc>
        <w:tc>
          <w:tcPr>
            <w:tcW w:w="270" w:type="dxa"/>
            <w:vAlign w:val="bottom"/>
          </w:tcPr>
          <w:p w14:paraId="69F4890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38E81E" w14:textId="423C522B" w:rsidR="009D350C" w:rsidRPr="003501E6" w:rsidRDefault="0081356F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6,429,133</w:t>
            </w:r>
          </w:p>
        </w:tc>
        <w:tc>
          <w:tcPr>
            <w:tcW w:w="270" w:type="dxa"/>
            <w:vAlign w:val="bottom"/>
          </w:tcPr>
          <w:p w14:paraId="532DB14C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787C1" w14:textId="2D74428B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 w:cstheme="majorBidi"/>
                <w:sz w:val="26"/>
                <w:szCs w:val="26"/>
              </w:rPr>
              <w:t>5,407,976</w:t>
            </w:r>
          </w:p>
        </w:tc>
      </w:tr>
      <w:tr w:rsidR="009D350C" w:rsidRPr="00046328" w14:paraId="0A54F2B8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4C4D441A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 (ขาดทุน) 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B3A808C" w14:textId="27B048DD" w:rsidR="009D350C" w:rsidRPr="00EA4EF7" w:rsidRDefault="0081356F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1356F">
              <w:rPr>
                <w:rFonts w:ascii="Angsana New" w:eastAsia="Calibri" w:hAnsi="Angsana New"/>
                <w:sz w:val="26"/>
                <w:szCs w:val="26"/>
                <w:lang w:val="en-US"/>
              </w:rPr>
              <w:t>80,888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62524E" w14:textId="77777777" w:rsidR="009D350C" w:rsidRPr="00EA4EF7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CFC2CD7" w14:textId="4D3D9A6A" w:rsidR="009D350C" w:rsidRPr="009D350C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 w:cstheme="majorBidi"/>
                <w:sz w:val="26"/>
                <w:szCs w:val="26"/>
              </w:rPr>
              <w:t>136,347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50F7EB" w14:textId="77777777" w:rsidR="009D350C" w:rsidRPr="009D350C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43B49C" w14:textId="3C04381A" w:rsidR="009D350C" w:rsidRPr="009D350C" w:rsidRDefault="0081356F" w:rsidP="009D350C">
            <w:pPr>
              <w:tabs>
                <w:tab w:val="decimal" w:pos="950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81356F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194,253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748E06" w14:textId="77777777" w:rsidR="009D350C" w:rsidRPr="009D350C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C7975B7" w14:textId="177324B5" w:rsidR="009D350C" w:rsidRPr="009D350C" w:rsidRDefault="00B033AB" w:rsidP="009D350C">
            <w:pPr>
              <w:tabs>
                <w:tab w:val="decimal" w:pos="893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297,646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AA5B8C8" w14:textId="77777777" w:rsidR="009D350C" w:rsidRPr="009D350C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2AEBF8D" w14:textId="5E818A67" w:rsidR="009D350C" w:rsidRPr="009D350C" w:rsidRDefault="0081356F" w:rsidP="009D350C">
            <w:pPr>
              <w:tabs>
                <w:tab w:val="decimal" w:pos="863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81356F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15,201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F75779" w14:textId="77777777" w:rsidR="009D350C" w:rsidRPr="009D350C" w:rsidRDefault="009D350C" w:rsidP="009D350C">
            <w:pPr>
              <w:tabs>
                <w:tab w:val="decimal" w:pos="776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6FE368DD" w14:textId="2165F1A3" w:rsidR="009D350C" w:rsidRPr="009D350C" w:rsidRDefault="009D350C" w:rsidP="009D350C">
            <w:pPr>
              <w:tabs>
                <w:tab w:val="decimal" w:pos="877"/>
              </w:tabs>
              <w:spacing w:line="300" w:lineRule="exact"/>
              <w:ind w:right="-114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D350C">
              <w:rPr>
                <w:rFonts w:asciiTheme="majorBidi" w:hAnsiTheme="majorBidi" w:cstheme="majorBidi"/>
                <w:sz w:val="26"/>
                <w:szCs w:val="26"/>
              </w:rPr>
              <w:t>55,889</w:t>
            </w:r>
            <w:r w:rsidRPr="009D350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3AD11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5730025" w14:textId="0D587B7F" w:rsidR="009D350C" w:rsidRPr="003501E6" w:rsidRDefault="0081356F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290,342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D96129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9714AF1" w14:textId="34F5CD6A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 w:cstheme="majorBidi"/>
                <w:sz w:val="26"/>
                <w:szCs w:val="26"/>
              </w:rPr>
              <w:t>378,104</w:t>
            </w:r>
          </w:p>
        </w:tc>
      </w:tr>
      <w:tr w:rsidR="009D350C" w:rsidRPr="00046328" w14:paraId="3865AEFC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77F0375C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588BF4E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1FE8FA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39B043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2BD47C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98339DE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4FC28F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0E79CD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077A3E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8D6B56F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FB387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3B12E15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185D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FB76084" w14:textId="766D6D9D" w:rsidR="009D350C" w:rsidRPr="003501E6" w:rsidRDefault="0081356F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/>
                <w:sz w:val="26"/>
                <w:szCs w:val="26"/>
                <w:cs/>
                <w:lang w:val="en-US"/>
              </w:rPr>
              <w:t>(</w:t>
            </w: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533,062</w:t>
            </w:r>
            <w:r w:rsidRPr="003501E6">
              <w:rPr>
                <w:rFonts w:asciiTheme="majorBidi" w:eastAsia="Calibr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FE8DA2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8C45FB" w14:textId="3499393E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D350C">
              <w:rPr>
                <w:rFonts w:asciiTheme="majorBidi" w:hAnsiTheme="majorBidi" w:cstheme="majorBidi"/>
                <w:sz w:val="26"/>
                <w:szCs w:val="26"/>
              </w:rPr>
              <w:t>536,409</w:t>
            </w:r>
            <w:r w:rsidRPr="009D350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D350C" w:rsidRPr="00046328" w14:paraId="369D7793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2FF6DCAE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C7CBE9A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8A8E70C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2B48DAE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AC0947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9ECC40E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B2A301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C82D3FE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20B8C9E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01E5EF8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2E1435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3AC9ED00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F95F83B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760EA77" w14:textId="2395525F" w:rsidR="009D350C" w:rsidRPr="003501E6" w:rsidRDefault="009F7C60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263,67</w:t>
            </w:r>
            <w:r w:rsidR="003501E6"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C0FBAF7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2844024" w14:textId="2E33F2B5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 w:cstheme="majorBidi"/>
                <w:sz w:val="26"/>
                <w:szCs w:val="26"/>
              </w:rPr>
              <w:t>469,730</w:t>
            </w:r>
          </w:p>
        </w:tc>
      </w:tr>
      <w:tr w:rsidR="009D350C" w:rsidRPr="00046328" w14:paraId="0B6684B2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52011BB7" w14:textId="23904DB6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0F91291B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E29A51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6470764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F36BBB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78CE1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85E938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B50E607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9958ED6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99557A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4F4B3A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A05A918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34B9F6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CEEDB5" w14:textId="69490FFE" w:rsidR="009D350C" w:rsidRPr="003501E6" w:rsidRDefault="009F7C60" w:rsidP="009D350C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24,266</w:t>
            </w:r>
          </w:p>
        </w:tc>
        <w:tc>
          <w:tcPr>
            <w:tcW w:w="270" w:type="dxa"/>
            <w:vAlign w:val="bottom"/>
          </w:tcPr>
          <w:p w14:paraId="6081FC56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5BA694C" w14:textId="155A182C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 w:cstheme="majorBidi"/>
                <w:sz w:val="26"/>
                <w:szCs w:val="26"/>
              </w:rPr>
              <w:t>37,619</w:t>
            </w:r>
          </w:p>
        </w:tc>
      </w:tr>
      <w:tr w:rsidR="009D350C" w:rsidRPr="00046328" w14:paraId="728CE2E6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76FD4C58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E66C833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81B2CA8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58D2B08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B8B17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F7C063A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07D888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C0A9DD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552E8B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24E77F9C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1759EA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7AE14277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EBFD4FB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05A5D81" w14:textId="09F84A63" w:rsidR="009D350C" w:rsidRPr="003501E6" w:rsidRDefault="009F7C60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52,019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5C1D9CE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8CD99AA" w14:textId="7CEE609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/>
              </w:rPr>
            </w:pPr>
            <w:r w:rsidRPr="009D350C">
              <w:rPr>
                <w:rFonts w:asciiTheme="majorBidi" w:hAnsiTheme="majorBidi" w:cstheme="majorBidi"/>
                <w:sz w:val="26"/>
                <w:szCs w:val="26"/>
              </w:rPr>
              <w:t>45,457</w:t>
            </w:r>
          </w:p>
        </w:tc>
      </w:tr>
      <w:tr w:rsidR="009D350C" w:rsidRPr="00046328" w14:paraId="4CA547EB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21E99116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86FB277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01E3EEC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360A658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DDA6A2A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F27B23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0EBA89D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BB06C5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386519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208B4BB9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E4B14E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5272C08C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19214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F5DCD3A" w14:textId="1E03439A" w:rsidR="009D350C" w:rsidRPr="003501E6" w:rsidRDefault="009F7C60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/>
                <w:sz w:val="26"/>
                <w:szCs w:val="26"/>
                <w:cs/>
                <w:lang w:val="en-US"/>
              </w:rPr>
              <w:t>(</w:t>
            </w: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19</w:t>
            </w:r>
            <w:r w:rsidR="003501E6"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8</w:t>
            </w:r>
            <w:r w:rsidRPr="003501E6">
              <w:rPr>
                <w:rFonts w:asciiTheme="majorBidi" w:eastAsia="Calibr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96FA3E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70B0401" w14:textId="721B8EC9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D350C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Pr="009D350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D350C" w:rsidRPr="00046328" w14:paraId="64DB8E9E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7BC4ECFE" w14:textId="42ADC20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กำไร </w:t>
            </w:r>
            <w:r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4CC4B852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DFF8EF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5DA5D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AF1739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71AA685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4731AB9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D5265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2BB59C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E306C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86CEDD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7BAC954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3CA7B93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F38AFE" w14:textId="6B1CE4DD" w:rsidR="009D350C" w:rsidRPr="00981434" w:rsidRDefault="0044517D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81434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925</w:t>
            </w:r>
          </w:p>
        </w:tc>
        <w:tc>
          <w:tcPr>
            <w:tcW w:w="270" w:type="dxa"/>
            <w:vAlign w:val="bottom"/>
          </w:tcPr>
          <w:p w14:paraId="0F283540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8F9F36" w14:textId="3D73EFD6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D350C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9D350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D350C" w:rsidRPr="00046328" w14:paraId="17AAADC7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55FB1F7C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1DF3BAF4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A57F37D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B24DBE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13F592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C0A9AC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39F7D6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E5AA1B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BB8DB9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B38C9B9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9F9E0B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627ECBAF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58E18D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DD1A40F" w14:textId="2D5ADD23" w:rsidR="009D350C" w:rsidRPr="00981434" w:rsidRDefault="009F7C60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81434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97,</w:t>
            </w:r>
            <w:r w:rsidR="0044517D" w:rsidRPr="00981434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967</w:t>
            </w:r>
          </w:p>
        </w:tc>
        <w:tc>
          <w:tcPr>
            <w:tcW w:w="270" w:type="dxa"/>
            <w:vAlign w:val="bottom"/>
          </w:tcPr>
          <w:p w14:paraId="5E8F9203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4E170A1" w14:textId="4E9C429E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 w:cstheme="majorBidi"/>
                <w:sz w:val="26"/>
                <w:szCs w:val="26"/>
              </w:rPr>
              <w:t>394,006</w:t>
            </w:r>
          </w:p>
        </w:tc>
      </w:tr>
      <w:tr w:rsidR="009D350C" w:rsidRPr="00046328" w14:paraId="4606CA9C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09D9643E" w14:textId="2ED375B3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รายได้ภาษีเงินได้</w:t>
            </w:r>
          </w:p>
        </w:tc>
        <w:tc>
          <w:tcPr>
            <w:tcW w:w="990" w:type="dxa"/>
            <w:vAlign w:val="bottom"/>
          </w:tcPr>
          <w:p w14:paraId="73E753CB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869892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97DC67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EF1A35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CD4557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6E9C52B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3DBCB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CA35F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9461E2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7BE3EF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6E41095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5CE5EA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ED2E47" w14:textId="2A1D8ACA" w:rsidR="009D350C" w:rsidRPr="00981434" w:rsidRDefault="009F7C60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/>
              </w:rPr>
            </w:pPr>
            <w:r w:rsidRPr="00981434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26,293</w:t>
            </w:r>
          </w:p>
        </w:tc>
        <w:tc>
          <w:tcPr>
            <w:tcW w:w="270" w:type="dxa"/>
            <w:vAlign w:val="bottom"/>
          </w:tcPr>
          <w:p w14:paraId="7A1545C3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22403B" w14:textId="38E29AE8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9D350C">
              <w:rPr>
                <w:rFonts w:asciiTheme="majorBidi" w:hAnsiTheme="majorBidi" w:cstheme="majorBidi"/>
                <w:sz w:val="26"/>
                <w:szCs w:val="26"/>
              </w:rPr>
              <w:t>2,247</w:t>
            </w:r>
          </w:p>
        </w:tc>
      </w:tr>
      <w:tr w:rsidR="009D350C" w:rsidRPr="00046328" w14:paraId="5269EE49" w14:textId="77777777" w:rsidTr="00E16D9C">
        <w:trPr>
          <w:trHeight w:val="288"/>
        </w:trPr>
        <w:tc>
          <w:tcPr>
            <w:tcW w:w="3510" w:type="dxa"/>
            <w:vAlign w:val="bottom"/>
          </w:tcPr>
          <w:p w14:paraId="0D979ED6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0CB53B42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AEF958" w14:textId="77777777" w:rsidR="009D350C" w:rsidRPr="00EA4EF7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A05873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6DDF17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2142862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5E05D4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1261C5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3D8E8C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4924B6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B629CC2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1249420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3533456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BC798" w14:textId="7160A352" w:rsidR="009D350C" w:rsidRPr="00981434" w:rsidRDefault="009F7C60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8143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  <w:r w:rsidR="0044517D" w:rsidRPr="0098143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98143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44517D" w:rsidRPr="0098143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  <w:t>260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F4FD72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ABAF1F" w14:textId="69185F4D" w:rsidR="009D350C" w:rsidRPr="00295313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53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396,253</w:t>
            </w:r>
          </w:p>
        </w:tc>
      </w:tr>
      <w:tr w:rsidR="00067049" w:rsidRPr="00046328" w14:paraId="46782B56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44E73EEF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663D8C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54252F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2369B1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79AA18A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33F6E3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932E71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6985EF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43F66B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51437D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96B301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85E07BA" w14:textId="77777777" w:rsidR="00067049" w:rsidRPr="009D350C" w:rsidRDefault="00067049" w:rsidP="00067049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A5B550C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CDA651C" w14:textId="77777777" w:rsidR="00067049" w:rsidRPr="009D350C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659C0B" w14:textId="77777777" w:rsidR="00067049" w:rsidRPr="009D350C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22026AB" w14:textId="77777777" w:rsidR="00067049" w:rsidRPr="009D350C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</w:tr>
      <w:tr w:rsidR="00067049" w:rsidRPr="00046328" w14:paraId="59A47E74" w14:textId="77777777" w:rsidTr="00D72DE2">
        <w:trPr>
          <w:trHeight w:val="288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0B236B72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8DDA8C9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A125F3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339A994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2B657D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9E13445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9EF5F6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04EAF5E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AA6A2F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5B88065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2244B6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7B2BF6D" w14:textId="77777777" w:rsidR="00067049" w:rsidRPr="009D350C" w:rsidRDefault="00067049" w:rsidP="00067049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66931D" w14:textId="77777777" w:rsidR="00067049" w:rsidRPr="009D350C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D268333" w14:textId="77777777" w:rsidR="00067049" w:rsidRPr="009D350C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83EFD4" w14:textId="77777777" w:rsidR="00067049" w:rsidRPr="009D350C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94699C" w14:textId="77777777" w:rsidR="00067049" w:rsidRPr="009D350C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9D350C" w:rsidRPr="00046328" w14:paraId="65200963" w14:textId="77777777" w:rsidTr="001C763B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169420DA" w14:textId="5E012EFF" w:rsidR="009D350C" w:rsidRPr="00226264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 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/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31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BBD1693" w14:textId="77777777" w:rsidR="009D350C" w:rsidRPr="00226264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017D4E7" w14:textId="77777777" w:rsidR="009D350C" w:rsidRPr="00226264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D4F710B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B085A5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03CBD5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AF6965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E6B185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909FFC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056681B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E49A5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5600EC57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C77BA6A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8377B88" w14:textId="2BFCE5EA" w:rsidR="009D350C" w:rsidRPr="009D350C" w:rsidRDefault="009F7C60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F7C6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  <w:t>9,381,108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8AD02C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F60F191" w14:textId="0711A588" w:rsidR="009D350C" w:rsidRPr="00295313" w:rsidRDefault="00F4746F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474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</w:t>
            </w:r>
            <w:r w:rsidR="004745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</w:t>
            </w:r>
            <w:r w:rsidRPr="00F474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745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</w:t>
            </w:r>
          </w:p>
        </w:tc>
      </w:tr>
      <w:tr w:rsidR="009D350C" w:rsidRPr="00046328" w14:paraId="6EB077CB" w14:textId="77777777" w:rsidTr="001C763B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19150045" w14:textId="77777777" w:rsidR="009D350C" w:rsidRPr="00226264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5B820B8" w14:textId="77777777" w:rsidR="009D350C" w:rsidRPr="00226264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CC21E4" w14:textId="77777777" w:rsidR="009D350C" w:rsidRPr="00226264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3CE2A6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CFC455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ABDC66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33280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922DB1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EFA0C9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6F835C8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340FC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74D0747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1CF00F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E322AF1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5A641EF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63C3455" w14:textId="77777777" w:rsidR="009D350C" w:rsidRPr="00295313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9D350C" w:rsidRPr="00046328" w14:paraId="242C6FBE" w14:textId="77777777" w:rsidTr="001C763B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02F09B90" w14:textId="121B6A71" w:rsidR="009D350C" w:rsidRPr="00226264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 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/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31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38C9DAE" w14:textId="77777777" w:rsidR="009D350C" w:rsidRPr="00226264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8A0929" w14:textId="77777777" w:rsidR="009D350C" w:rsidRPr="00226264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8E386B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174880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54511FE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D01FA8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C5B3677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45432D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62F0E48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643C097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04031ED" w14:textId="77777777" w:rsidR="009D350C" w:rsidRPr="009D350C" w:rsidRDefault="009D350C" w:rsidP="009D350C">
            <w:pPr>
              <w:tabs>
                <w:tab w:val="decimal" w:pos="861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C83F78" w14:textId="77777777" w:rsidR="009D350C" w:rsidRPr="009D350C" w:rsidRDefault="009D350C" w:rsidP="009D35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3237A76D" w14:textId="7722A17C" w:rsidR="009D350C" w:rsidRPr="009D350C" w:rsidRDefault="009F7C60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F7C6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  <w:t>1,583,625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1EC95B" w14:textId="77777777" w:rsidR="009D350C" w:rsidRPr="009D350C" w:rsidRDefault="009D350C" w:rsidP="009D350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41F69D8" w14:textId="186B22D7" w:rsidR="009D350C" w:rsidRPr="00295313" w:rsidRDefault="00F4746F" w:rsidP="00B033AB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4746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 </w:t>
            </w:r>
            <w:r w:rsidR="004745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F474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745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</w:t>
            </w:r>
            <w:r w:rsidRPr="00F474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745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361</w:t>
            </w:r>
          </w:p>
        </w:tc>
      </w:tr>
    </w:tbl>
    <w:p w14:paraId="4123CE90" w14:textId="77777777" w:rsidR="008E5BB5" w:rsidRDefault="008E5BB5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  <w:cs/>
        </w:rPr>
        <w:sectPr w:rsidR="008E5BB5" w:rsidSect="00FD457C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1E0934C6" w14:textId="66FE047B" w:rsidR="008E5BB5" w:rsidRPr="008E5BB5" w:rsidRDefault="008E5BB5" w:rsidP="00341DDB">
      <w:pPr>
        <w:tabs>
          <w:tab w:val="left" w:pos="540"/>
          <w:tab w:val="left" w:pos="990"/>
          <w:tab w:val="left" w:pos="108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6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8E5BB5">
        <w:rPr>
          <w:rFonts w:ascii="Angsana New" w:hAnsi="Angsana New"/>
          <w:b/>
          <w:bCs/>
          <w:sz w:val="30"/>
          <w:szCs w:val="30"/>
          <w:cs/>
          <w:lang w:val="th-TH"/>
        </w:rPr>
        <w:t>งินปันผล</w:t>
      </w:r>
    </w:p>
    <w:p w14:paraId="69865DA3" w14:textId="4AAA89F2" w:rsidR="008E5BB5" w:rsidRPr="00AF37DB" w:rsidRDefault="000755D8" w:rsidP="0034308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Style w:val="TableGrid"/>
        <w:tblW w:w="974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4"/>
        <w:gridCol w:w="1116"/>
        <w:gridCol w:w="1890"/>
        <w:gridCol w:w="1456"/>
        <w:gridCol w:w="1354"/>
        <w:gridCol w:w="233"/>
        <w:gridCol w:w="1209"/>
      </w:tblGrid>
      <w:tr w:rsidR="0034308D" w:rsidRPr="00AF37DB" w14:paraId="0C46D1A9" w14:textId="77777777" w:rsidTr="00352724">
        <w:trPr>
          <w:trHeight w:val="450"/>
          <w:tblHeader/>
        </w:trPr>
        <w:tc>
          <w:tcPr>
            <w:tcW w:w="2484" w:type="dxa"/>
            <w:vAlign w:val="bottom"/>
          </w:tcPr>
          <w:p w14:paraId="62C316B8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E565689" w14:textId="77777777" w:rsidR="0034308D" w:rsidRPr="00AF37DB" w:rsidRDefault="0034308D" w:rsidP="00BD2A0A">
            <w:pPr>
              <w:tabs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14B8F3F" w14:textId="6C75CD6A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56" w:type="dxa"/>
            <w:vAlign w:val="bottom"/>
          </w:tcPr>
          <w:p w14:paraId="7AC34E22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4" w:type="dxa"/>
            <w:vAlign w:val="bottom"/>
          </w:tcPr>
          <w:p w14:paraId="31995E12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3" w:type="dxa"/>
          </w:tcPr>
          <w:p w14:paraId="63BAABC8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0B5D104B" w14:textId="77777777" w:rsidR="0034308D" w:rsidRPr="00AF37DB" w:rsidDel="00D43E7A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4308D" w:rsidRPr="00AF37DB" w14:paraId="79265C9B" w14:textId="77777777" w:rsidTr="00352724">
        <w:trPr>
          <w:tblHeader/>
        </w:trPr>
        <w:tc>
          <w:tcPr>
            <w:tcW w:w="2484" w:type="dxa"/>
          </w:tcPr>
          <w:p w14:paraId="13E5EDA7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0B2D2223" w14:textId="77777777" w:rsidR="0034308D" w:rsidRPr="00AF37DB" w:rsidRDefault="0034308D" w:rsidP="00BD2A0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DAEE6A" w14:textId="5142CFDD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7F9550A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43403647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3" w:type="dxa"/>
          </w:tcPr>
          <w:p w14:paraId="116F0CE0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6C4DA100" w14:textId="77777777" w:rsidR="0034308D" w:rsidRPr="00FB7133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71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308D" w:rsidRPr="00AF37DB" w14:paraId="4DC6E059" w14:textId="77777777" w:rsidTr="00352724">
        <w:tc>
          <w:tcPr>
            <w:tcW w:w="2484" w:type="dxa"/>
          </w:tcPr>
          <w:p w14:paraId="16B8CE88" w14:textId="041B6540" w:rsidR="0034308D" w:rsidRPr="0034308D" w:rsidRDefault="0034308D" w:rsidP="00BD2A0A">
            <w:pPr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30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16" w:type="dxa"/>
          </w:tcPr>
          <w:p w14:paraId="1100661F" w14:textId="77777777" w:rsidR="0034308D" w:rsidRPr="00AF37DB" w:rsidRDefault="0034308D" w:rsidP="00BD2A0A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4AD7E796" w14:textId="5D834BD1" w:rsidR="0034308D" w:rsidRPr="00AF37DB" w:rsidRDefault="0034308D" w:rsidP="00BD2A0A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56" w:type="dxa"/>
          </w:tcPr>
          <w:p w14:paraId="57DC3776" w14:textId="77777777" w:rsidR="0034308D" w:rsidRPr="00AF37DB" w:rsidRDefault="0034308D" w:rsidP="00BD2A0A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54" w:type="dxa"/>
          </w:tcPr>
          <w:p w14:paraId="36489F22" w14:textId="77777777" w:rsidR="0034308D" w:rsidRPr="00437F56" w:rsidRDefault="0034308D" w:rsidP="00BD2A0A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1B0D9918" w14:textId="77777777" w:rsidR="0034308D" w:rsidRPr="00437F56" w:rsidRDefault="0034308D" w:rsidP="00BD2A0A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3B6FAF8" w14:textId="77777777" w:rsidR="0034308D" w:rsidRPr="00437F56" w:rsidRDefault="0034308D" w:rsidP="00BD2A0A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34308D" w:rsidRPr="00AF37DB" w14:paraId="5C178C6F" w14:textId="77777777" w:rsidTr="00352724">
        <w:tc>
          <w:tcPr>
            <w:tcW w:w="2484" w:type="dxa"/>
          </w:tcPr>
          <w:p w14:paraId="4FBB9DD2" w14:textId="49CE3427" w:rsidR="0034308D" w:rsidRPr="00D150AC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1C6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Pr="002651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  <w:r w:rsidRPr="0026512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116" w:type="dxa"/>
          </w:tcPr>
          <w:p w14:paraId="45296F8B" w14:textId="77777777" w:rsidR="0034308D" w:rsidRPr="00AF37DB" w:rsidRDefault="0034308D" w:rsidP="00BD2A0A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6BA25056" w14:textId="4EAB445E" w:rsidR="0034308D" w:rsidRPr="00AF37DB" w:rsidRDefault="00431388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3539F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539F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3539F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6" w:type="dxa"/>
          </w:tcPr>
          <w:p w14:paraId="4CF0E548" w14:textId="2C2EB7CE" w:rsidR="0034308D" w:rsidRPr="00AF37DB" w:rsidRDefault="00431388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3539F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สิงหาคม </w:t>
            </w:r>
            <w:r w:rsidRPr="003539F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54" w:type="dxa"/>
          </w:tcPr>
          <w:p w14:paraId="5098E6AD" w14:textId="09420669" w:rsidR="0034308D" w:rsidRPr="00437F56" w:rsidRDefault="00431388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33" w:type="dxa"/>
          </w:tcPr>
          <w:p w14:paraId="14D66DCA" w14:textId="77777777" w:rsidR="0034308D" w:rsidRPr="00437F56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13EAA4A" w14:textId="7840C690" w:rsidR="00066324" w:rsidRPr="00437F56" w:rsidRDefault="00431388" w:rsidP="00B0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 w:rsidRPr="00431388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169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en-US" w:eastAsia="ja-JP"/>
              </w:rPr>
              <w:t>.</w:t>
            </w:r>
            <w:r w:rsidRPr="00431388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29</w:t>
            </w:r>
          </w:p>
        </w:tc>
      </w:tr>
    </w:tbl>
    <w:p w14:paraId="5704B5E5" w14:textId="77777777" w:rsidR="008E5BB5" w:rsidRDefault="008E5BB5" w:rsidP="0079421C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  <w:cs/>
        </w:rPr>
        <w:sectPr w:rsidR="008E5BB5" w:rsidSect="008E5BB5">
          <w:headerReference w:type="default" r:id="rId13"/>
          <w:pgSz w:w="11909" w:h="16834" w:code="9"/>
          <w:pgMar w:top="1152" w:right="576" w:bottom="1152" w:left="691" w:header="720" w:footer="720" w:gutter="0"/>
          <w:cols w:space="737"/>
          <w:docGrid w:linePitch="299"/>
        </w:sectPr>
      </w:pPr>
    </w:p>
    <w:bookmarkEnd w:id="1"/>
    <w:p w14:paraId="49BC465F" w14:textId="71CC9E09" w:rsidR="00E5444F" w:rsidRPr="0072479F" w:rsidRDefault="00E5444F" w:rsidP="008E5BB5">
      <w:pPr>
        <w:numPr>
          <w:ilvl w:val="0"/>
          <w:numId w:val="2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F6C7A37" w14:textId="77777777" w:rsidR="00471CCE" w:rsidRPr="0072479F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มูลค่าตามบัญชีและมูลค่ายุติธรรม </w:t>
      </w:r>
    </w:p>
    <w:p w14:paraId="4DE3523B" w14:textId="1C6BEB7F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 xml:space="preserve">ยุติธรรม </w:t>
      </w:r>
      <w:r w:rsidRPr="00B033AB">
        <w:rPr>
          <w:rFonts w:ascii="Angsana New" w:hAnsi="Angsana New"/>
          <w:sz w:val="30"/>
          <w:szCs w:val="30"/>
          <w:cs/>
          <w:lang w:val="en-US"/>
        </w:rPr>
        <w:t>แต่ไม่</w:t>
      </w:r>
      <w:r w:rsidRPr="00E8423C">
        <w:rPr>
          <w:rFonts w:ascii="Angsana New" w:hAnsi="Angsana New"/>
          <w:sz w:val="30"/>
          <w:szCs w:val="30"/>
          <w:cs/>
          <w:lang w:val="en-US"/>
        </w:rPr>
        <w:t>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3F2B3A3F" w:rsidR="001A6A37" w:rsidRPr="00E8423C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E8423C" w14:paraId="7A6A982E" w14:textId="77777777" w:rsidTr="00F301DD">
        <w:tc>
          <w:tcPr>
            <w:tcW w:w="3870" w:type="dxa"/>
            <w:shd w:val="clear" w:color="auto" w:fill="auto"/>
            <w:vAlign w:val="bottom"/>
          </w:tcPr>
          <w:p w14:paraId="12BFAFFE" w14:textId="77777777" w:rsidR="00F301DD" w:rsidRPr="00E8423C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2935D2E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 w:bidi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F301DD" w:rsidRPr="00E8423C" w14:paraId="329C774E" w14:textId="77777777" w:rsidTr="00F301DD">
        <w:tc>
          <w:tcPr>
            <w:tcW w:w="3870" w:type="dxa"/>
            <w:shd w:val="clear" w:color="auto" w:fill="auto"/>
            <w:vAlign w:val="bottom"/>
          </w:tcPr>
          <w:p w14:paraId="665D212F" w14:textId="77777777" w:rsidR="00F301DD" w:rsidRPr="00E8423C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58C965F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D7177BB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250B03C6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14A6CE9A" w14:textId="77777777" w:rsidTr="00F301DD">
        <w:tc>
          <w:tcPr>
            <w:tcW w:w="3870" w:type="dxa"/>
            <w:shd w:val="clear" w:color="auto" w:fill="auto"/>
            <w:vAlign w:val="bottom"/>
          </w:tcPr>
          <w:p w14:paraId="3799C3E7" w14:textId="61DB6522" w:rsidR="00F301DD" w:rsidRPr="00E8423C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F088E11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EEA07" w14:textId="77777777" w:rsidR="00F301DD" w:rsidRPr="00E8423C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6A51629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6501A67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A11D6C2" w14:textId="336FCDB6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876948"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9689531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C301B92" w14:textId="21DE2C01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876948"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C9E6E4E" w14:textId="77777777" w:rsidR="00F301DD" w:rsidRPr="00E8423C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4FA7E00" w14:textId="669F1997" w:rsidR="00F301DD" w:rsidRPr="00E8423C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76948"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8C0B3C6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3BD6A6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6AC3FD53" w14:textId="77777777" w:rsidTr="00F301DD">
        <w:tc>
          <w:tcPr>
            <w:tcW w:w="3870" w:type="dxa"/>
            <w:shd w:val="clear" w:color="auto" w:fill="auto"/>
            <w:vAlign w:val="bottom"/>
          </w:tcPr>
          <w:p w14:paraId="5E50A8BC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275582A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4355" w:rsidRPr="008C0F16" w14:paraId="6B587215" w14:textId="77777777" w:rsidTr="00F301DD">
        <w:tc>
          <w:tcPr>
            <w:tcW w:w="3870" w:type="dxa"/>
            <w:shd w:val="clear" w:color="auto" w:fill="auto"/>
            <w:vAlign w:val="bottom"/>
          </w:tcPr>
          <w:p w14:paraId="40DA1821" w14:textId="6995F439" w:rsidR="00784355" w:rsidRPr="00046328" w:rsidRDefault="00784355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19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CC19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9DC8149" w14:textId="77777777" w:rsidR="00784355" w:rsidRPr="008C0F16" w:rsidRDefault="00784355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4B79357E" w14:textId="77777777" w:rsidTr="00F301DD">
        <w:tc>
          <w:tcPr>
            <w:tcW w:w="3870" w:type="dxa"/>
            <w:shd w:val="clear" w:color="auto" w:fill="auto"/>
          </w:tcPr>
          <w:p w14:paraId="7BDA5096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5765F769" w14:textId="77777777" w:rsidR="00F301DD" w:rsidRPr="008E5BE3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D167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56CAA8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700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74825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DC11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756F9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45C9D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5D37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4065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2E30D1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1925B0E1" w14:textId="77777777" w:rsidTr="00F301DD">
        <w:tc>
          <w:tcPr>
            <w:tcW w:w="3870" w:type="dxa"/>
            <w:shd w:val="clear" w:color="auto" w:fill="auto"/>
          </w:tcPr>
          <w:p w14:paraId="04060755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D7FF38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AD9FAB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FD303A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3F7DF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7D0A52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D2D7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A6666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36963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DEF1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DE33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C6350F5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6E2" w:rsidRPr="00046328" w14:paraId="65810814" w14:textId="77777777" w:rsidTr="00F301DD">
        <w:tc>
          <w:tcPr>
            <w:tcW w:w="3870" w:type="dxa"/>
            <w:shd w:val="clear" w:color="auto" w:fill="auto"/>
          </w:tcPr>
          <w:p w14:paraId="55FF7477" w14:textId="77777777" w:rsidR="00D416E2" w:rsidRPr="00046328" w:rsidRDefault="00D416E2" w:rsidP="00D416E2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2D652B36" w14:textId="3E68B8E8" w:rsidR="00D416E2" w:rsidRPr="00631BC8" w:rsidRDefault="00D416E2" w:rsidP="00D416E2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2,116,775</w:t>
            </w:r>
          </w:p>
        </w:tc>
        <w:tc>
          <w:tcPr>
            <w:tcW w:w="236" w:type="dxa"/>
            <w:shd w:val="clear" w:color="auto" w:fill="auto"/>
          </w:tcPr>
          <w:p w14:paraId="1D379002" w14:textId="77777777" w:rsidR="00D416E2" w:rsidRPr="00631BC8" w:rsidRDefault="00D416E2" w:rsidP="00D416E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79C6AF3" w14:textId="17340132" w:rsidR="00D416E2" w:rsidRPr="00631BC8" w:rsidRDefault="00D416E2" w:rsidP="00D416E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2,116,775</w:t>
            </w:r>
          </w:p>
        </w:tc>
        <w:tc>
          <w:tcPr>
            <w:tcW w:w="236" w:type="dxa"/>
          </w:tcPr>
          <w:p w14:paraId="46BFDE65" w14:textId="77777777" w:rsidR="00D416E2" w:rsidRPr="00631BC8" w:rsidRDefault="00D416E2" w:rsidP="00D416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49C394BE" w14:textId="534FD49C" w:rsidR="00D416E2" w:rsidRPr="00631BC8" w:rsidRDefault="00D416E2" w:rsidP="00D416E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1,769</w:t>
            </w:r>
          </w:p>
        </w:tc>
        <w:tc>
          <w:tcPr>
            <w:tcW w:w="236" w:type="dxa"/>
          </w:tcPr>
          <w:p w14:paraId="6F2E24DF" w14:textId="77777777" w:rsidR="00D416E2" w:rsidRPr="00631BC8" w:rsidRDefault="00D416E2" w:rsidP="00D416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584975C6" w14:textId="251D5FAB" w:rsidR="00D416E2" w:rsidRPr="00631BC8" w:rsidRDefault="00D416E2" w:rsidP="00D416E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380306" w14:textId="77777777" w:rsidR="00D416E2" w:rsidRPr="00631BC8" w:rsidRDefault="00D416E2" w:rsidP="00D416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20D8CBB5" w14:textId="084344EE" w:rsidR="00D416E2" w:rsidRPr="00631BC8" w:rsidRDefault="00D416E2" w:rsidP="00D416E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2,115,006</w:t>
            </w:r>
          </w:p>
        </w:tc>
        <w:tc>
          <w:tcPr>
            <w:tcW w:w="270" w:type="dxa"/>
          </w:tcPr>
          <w:p w14:paraId="380BA004" w14:textId="77777777" w:rsidR="00D416E2" w:rsidRPr="00631BC8" w:rsidRDefault="00D416E2" w:rsidP="00D416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31069B50" w14:textId="7077EEE6" w:rsidR="00D416E2" w:rsidRPr="00631BC8" w:rsidRDefault="00D416E2" w:rsidP="00D416E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2,116,775</w:t>
            </w:r>
          </w:p>
        </w:tc>
      </w:tr>
      <w:tr w:rsidR="00D416E2" w:rsidRPr="00046328" w14:paraId="5ECF5848" w14:textId="77777777" w:rsidTr="00F301DD">
        <w:tc>
          <w:tcPr>
            <w:tcW w:w="3870" w:type="dxa"/>
            <w:shd w:val="clear" w:color="auto" w:fill="auto"/>
          </w:tcPr>
          <w:p w14:paraId="221FD410" w14:textId="77777777" w:rsidR="00D416E2" w:rsidRPr="00046328" w:rsidRDefault="00D416E2" w:rsidP="00D416E2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FC06A" w14:textId="5FC5BB74" w:rsidR="00D416E2" w:rsidRPr="00631BC8" w:rsidRDefault="00D416E2" w:rsidP="00D416E2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2,116,775</w:t>
            </w:r>
          </w:p>
        </w:tc>
        <w:tc>
          <w:tcPr>
            <w:tcW w:w="236" w:type="dxa"/>
            <w:shd w:val="clear" w:color="auto" w:fill="auto"/>
          </w:tcPr>
          <w:p w14:paraId="7F555C6D" w14:textId="77777777" w:rsidR="00D416E2" w:rsidRPr="00631BC8" w:rsidRDefault="00D416E2" w:rsidP="00D416E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7AB1A" w14:textId="48E85489" w:rsidR="00D416E2" w:rsidRPr="00631BC8" w:rsidRDefault="00D416E2" w:rsidP="00D416E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2,116,775</w:t>
            </w:r>
          </w:p>
        </w:tc>
        <w:tc>
          <w:tcPr>
            <w:tcW w:w="236" w:type="dxa"/>
          </w:tcPr>
          <w:p w14:paraId="6EFBAE54" w14:textId="77777777" w:rsidR="00D416E2" w:rsidRPr="00631BC8" w:rsidRDefault="00D416E2" w:rsidP="00D416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485BBAF6" w14:textId="77777777" w:rsidR="00D416E2" w:rsidRPr="00631BC8" w:rsidRDefault="00D416E2" w:rsidP="00D416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2203F52" w14:textId="77777777" w:rsidR="00D416E2" w:rsidRPr="00631BC8" w:rsidRDefault="00D416E2" w:rsidP="00D416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2A29D900" w14:textId="77777777" w:rsidR="00D416E2" w:rsidRPr="00631BC8" w:rsidRDefault="00D416E2" w:rsidP="00D416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2768EED" w14:textId="77777777" w:rsidR="00D416E2" w:rsidRPr="00631BC8" w:rsidRDefault="00D416E2" w:rsidP="00D416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955CDE0" w14:textId="77777777" w:rsidR="00D416E2" w:rsidRPr="00631BC8" w:rsidRDefault="00D416E2" w:rsidP="00D416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BC7D18F" w14:textId="77777777" w:rsidR="00D416E2" w:rsidRPr="00631BC8" w:rsidRDefault="00D416E2" w:rsidP="00D416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2BBF23DB" w14:textId="77777777" w:rsidR="00D416E2" w:rsidRPr="00631BC8" w:rsidRDefault="00D416E2" w:rsidP="00D416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4BA1FEF5" w14:textId="77777777" w:rsidR="0039685D" w:rsidRDefault="0039685D">
      <w:pPr>
        <w:rPr>
          <w:cs/>
        </w:rPr>
      </w:pPr>
      <w:r>
        <w:rPr>
          <w:cs/>
        </w:rP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697BBC" w14:paraId="3EC47292" w14:textId="77777777" w:rsidTr="00DC19B8">
        <w:tc>
          <w:tcPr>
            <w:tcW w:w="3870" w:type="dxa"/>
            <w:shd w:val="clear" w:color="auto" w:fill="auto"/>
            <w:vAlign w:val="bottom"/>
          </w:tcPr>
          <w:p w14:paraId="4DB80218" w14:textId="1B9559C8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73531CE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 w:bidi="th-TH"/>
              </w:rPr>
              <w:t>งบการเงินที่แสดงเงินลงทุนตามวิธีส่วนได้เสีย</w:t>
            </w: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F301DD" w:rsidRPr="00697BBC" w14:paraId="7632FCE4" w14:textId="77777777" w:rsidTr="00DC19B8">
        <w:tc>
          <w:tcPr>
            <w:tcW w:w="3870" w:type="dxa"/>
            <w:shd w:val="clear" w:color="auto" w:fill="auto"/>
            <w:vAlign w:val="bottom"/>
          </w:tcPr>
          <w:p w14:paraId="116C1080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9C1C095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9061C47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1A7784EB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6B4D4E3F" w14:textId="77777777" w:rsidTr="00DC19B8">
        <w:tc>
          <w:tcPr>
            <w:tcW w:w="3870" w:type="dxa"/>
            <w:shd w:val="clear" w:color="auto" w:fill="auto"/>
            <w:vAlign w:val="bottom"/>
          </w:tcPr>
          <w:p w14:paraId="1D1CA8A6" w14:textId="06AFBF9C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6F7E987B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C9F04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5D51D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21A7D54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6D46C486" w14:textId="02FE16F6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EEE2DA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25B66B9" w14:textId="6EDF58AC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807A03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D57E6A" w14:textId="691A5E3D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75F5A43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0168732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784C0A52" w14:textId="77777777" w:rsidTr="00DC19B8">
        <w:tc>
          <w:tcPr>
            <w:tcW w:w="3870" w:type="dxa"/>
            <w:shd w:val="clear" w:color="auto" w:fill="auto"/>
            <w:vAlign w:val="bottom"/>
          </w:tcPr>
          <w:p w14:paraId="0FBFB2DD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483D7205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397C" w:rsidRPr="008C0F16" w14:paraId="6DB67CB9" w14:textId="77777777" w:rsidTr="00DC19B8">
        <w:tc>
          <w:tcPr>
            <w:tcW w:w="3870" w:type="dxa"/>
            <w:shd w:val="clear" w:color="auto" w:fill="auto"/>
            <w:vAlign w:val="bottom"/>
          </w:tcPr>
          <w:p w14:paraId="03A7BAE5" w14:textId="5398D3BC" w:rsidR="0013397C" w:rsidRPr="00046328" w:rsidRDefault="0013397C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4B98F2C" w14:textId="77777777" w:rsidR="0013397C" w:rsidRPr="008C0F16" w:rsidRDefault="0013397C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0FDB17DB" w14:textId="77777777" w:rsidTr="00DC19B8">
        <w:tc>
          <w:tcPr>
            <w:tcW w:w="3870" w:type="dxa"/>
            <w:shd w:val="clear" w:color="auto" w:fill="auto"/>
          </w:tcPr>
          <w:p w14:paraId="1834EA32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4109442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874FC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10D2C9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44A6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55788C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26B34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B775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9A0F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01A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5A45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EEA27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79E6402D" w14:textId="77777777" w:rsidTr="00DC19B8">
        <w:tc>
          <w:tcPr>
            <w:tcW w:w="3870" w:type="dxa"/>
            <w:shd w:val="clear" w:color="auto" w:fill="auto"/>
          </w:tcPr>
          <w:p w14:paraId="632EEC9F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1A387538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F59693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29E45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EA2B0A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E81F8A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2BCB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25CCA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93E5E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4A873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25E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96D1C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746F" w:rsidRPr="00046328" w14:paraId="2CA5B0E0" w14:textId="77777777" w:rsidTr="00DC19B8">
        <w:tc>
          <w:tcPr>
            <w:tcW w:w="3870" w:type="dxa"/>
            <w:shd w:val="clear" w:color="auto" w:fill="auto"/>
          </w:tcPr>
          <w:p w14:paraId="1138EC1F" w14:textId="77777777" w:rsidR="00F4746F" w:rsidRPr="00046328" w:rsidRDefault="00F4746F" w:rsidP="00F4746F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4FC718C8" w14:textId="203A5EE0" w:rsidR="00F4746F" w:rsidRPr="00F4746F" w:rsidRDefault="00F4746F" w:rsidP="00F4746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2,328,411</w:t>
            </w:r>
          </w:p>
        </w:tc>
        <w:tc>
          <w:tcPr>
            <w:tcW w:w="236" w:type="dxa"/>
            <w:shd w:val="clear" w:color="auto" w:fill="auto"/>
          </w:tcPr>
          <w:p w14:paraId="240EA15A" w14:textId="77777777" w:rsidR="00F4746F" w:rsidRPr="00F4746F" w:rsidRDefault="00F4746F" w:rsidP="00F474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050B45D" w14:textId="5FFAA29E" w:rsidR="00F4746F" w:rsidRPr="00F4746F" w:rsidRDefault="00F4746F" w:rsidP="00F4746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2,328,411</w:t>
            </w:r>
          </w:p>
        </w:tc>
        <w:tc>
          <w:tcPr>
            <w:tcW w:w="236" w:type="dxa"/>
          </w:tcPr>
          <w:p w14:paraId="1324363E" w14:textId="77777777" w:rsidR="00F4746F" w:rsidRPr="00F4746F" w:rsidRDefault="00F4746F" w:rsidP="00F474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F41B5EC" w14:textId="27636BDA" w:rsidR="00F4746F" w:rsidRPr="00F4746F" w:rsidRDefault="00F4746F" w:rsidP="00F4746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3,885</w:t>
            </w:r>
          </w:p>
        </w:tc>
        <w:tc>
          <w:tcPr>
            <w:tcW w:w="236" w:type="dxa"/>
          </w:tcPr>
          <w:p w14:paraId="46ED10ED" w14:textId="77777777" w:rsidR="00F4746F" w:rsidRPr="00F4746F" w:rsidRDefault="00F4746F" w:rsidP="00F474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AF270C" w14:textId="5FB7B4BD" w:rsidR="00F4746F" w:rsidRPr="00F4746F" w:rsidRDefault="00F4746F" w:rsidP="00F4746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D79ADC2" w14:textId="77777777" w:rsidR="00F4746F" w:rsidRPr="00F4746F" w:rsidRDefault="00F4746F" w:rsidP="00F474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0BC05F" w14:textId="2C9FE36D" w:rsidR="00F4746F" w:rsidRPr="00F4746F" w:rsidRDefault="00F4746F" w:rsidP="00F4746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2,324,526</w:t>
            </w:r>
          </w:p>
        </w:tc>
        <w:tc>
          <w:tcPr>
            <w:tcW w:w="270" w:type="dxa"/>
          </w:tcPr>
          <w:p w14:paraId="6DDFCEA1" w14:textId="77777777" w:rsidR="00F4746F" w:rsidRPr="00F4746F" w:rsidRDefault="00F4746F" w:rsidP="00F474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E06F9B0" w14:textId="39C97442" w:rsidR="00F4746F" w:rsidRPr="00F4746F" w:rsidRDefault="00F4746F" w:rsidP="00F4746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2,328,411</w:t>
            </w:r>
          </w:p>
        </w:tc>
      </w:tr>
      <w:tr w:rsidR="00F4746F" w:rsidRPr="00046328" w14:paraId="77E7703D" w14:textId="77777777" w:rsidTr="00DC19B8">
        <w:tc>
          <w:tcPr>
            <w:tcW w:w="3870" w:type="dxa"/>
            <w:shd w:val="clear" w:color="auto" w:fill="auto"/>
          </w:tcPr>
          <w:p w14:paraId="6B7F5657" w14:textId="77777777" w:rsidR="00F4746F" w:rsidRPr="00046328" w:rsidRDefault="00F4746F" w:rsidP="00F4746F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04710" w14:textId="060FE483" w:rsidR="00F4746F" w:rsidRPr="00F4746F" w:rsidRDefault="00F4746F" w:rsidP="00F4746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746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2,328,411</w:t>
            </w:r>
          </w:p>
        </w:tc>
        <w:tc>
          <w:tcPr>
            <w:tcW w:w="236" w:type="dxa"/>
            <w:shd w:val="clear" w:color="auto" w:fill="auto"/>
          </w:tcPr>
          <w:p w14:paraId="6452E33D" w14:textId="77777777" w:rsidR="00F4746F" w:rsidRPr="00F4746F" w:rsidRDefault="00F4746F" w:rsidP="00F474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47E5D" w14:textId="5BB61FCA" w:rsidR="00F4746F" w:rsidRPr="00F4746F" w:rsidRDefault="00F4746F" w:rsidP="00F4746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746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2,328,411</w:t>
            </w:r>
          </w:p>
        </w:tc>
        <w:tc>
          <w:tcPr>
            <w:tcW w:w="236" w:type="dxa"/>
          </w:tcPr>
          <w:p w14:paraId="0AD0A282" w14:textId="77777777" w:rsidR="00F4746F" w:rsidRPr="00F4746F" w:rsidRDefault="00F4746F" w:rsidP="00F474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0F71E36" w14:textId="77777777" w:rsidR="00F4746F" w:rsidRPr="00F4746F" w:rsidRDefault="00F4746F" w:rsidP="00F474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4EADF3" w14:textId="77777777" w:rsidR="00F4746F" w:rsidRPr="00F4746F" w:rsidRDefault="00F4746F" w:rsidP="00F474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73FCD3" w14:textId="77777777" w:rsidR="00F4746F" w:rsidRPr="00F4746F" w:rsidRDefault="00F4746F" w:rsidP="00F474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6FCD0" w14:textId="77777777" w:rsidR="00F4746F" w:rsidRPr="00F4746F" w:rsidRDefault="00F4746F" w:rsidP="00F474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0D84B4" w14:textId="77777777" w:rsidR="00F4746F" w:rsidRPr="00F4746F" w:rsidRDefault="00F4746F" w:rsidP="00F474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8B403" w14:textId="77777777" w:rsidR="00F4746F" w:rsidRPr="00F4746F" w:rsidRDefault="00F4746F" w:rsidP="00F474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70EA548" w14:textId="77777777" w:rsidR="00F4746F" w:rsidRPr="00F4746F" w:rsidRDefault="00F4746F" w:rsidP="00F474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1A6A37" w:rsidRPr="0072479F" w:rsidSect="00FD457C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5FC1A169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E7D8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7777777" w:rsidR="0058456C" w:rsidRPr="00D3194E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58456C" w:rsidRPr="0013335C" w14:paraId="6F57CF7B" w14:textId="77777777" w:rsidTr="004E3E38">
        <w:trPr>
          <w:tblHeader/>
        </w:trPr>
        <w:tc>
          <w:tcPr>
            <w:tcW w:w="3465" w:type="pct"/>
          </w:tcPr>
          <w:p w14:paraId="14F34004" w14:textId="77777777" w:rsidR="00B11F88" w:rsidRDefault="00B11F88" w:rsidP="00FD74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0F0CACB" w14:textId="0F08C0EE" w:rsidR="0058456C" w:rsidRPr="00B11F88" w:rsidRDefault="0058456C" w:rsidP="002C5FC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0A0A0EA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3D4A22AD" w14:textId="77777777" w:rsidR="0058456C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60210F60" w14:textId="77777777" w:rsidR="0058456C" w:rsidRPr="009F5672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58456C" w:rsidRPr="0013335C" w14:paraId="1FEEEC57" w14:textId="77777777" w:rsidTr="004E3E38">
        <w:trPr>
          <w:tblHeader/>
        </w:trPr>
        <w:tc>
          <w:tcPr>
            <w:tcW w:w="3465" w:type="pct"/>
          </w:tcPr>
          <w:p w14:paraId="16BF9A52" w14:textId="4BC8196B" w:rsidR="0058456C" w:rsidRPr="0013335C" w:rsidRDefault="00B11F88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4F900059" w14:textId="77777777" w:rsidR="0058456C" w:rsidRPr="0013335C" w:rsidRDefault="0058456C" w:rsidP="002C5FCE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626A37E3" w14:textId="77777777" w:rsidR="0058456C" w:rsidRPr="0013335C" w:rsidRDefault="0058456C" w:rsidP="002C5F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8456C" w:rsidRPr="0013335C" w14:paraId="3362CA4B" w14:textId="77777777" w:rsidTr="004E3E38">
        <w:trPr>
          <w:tblHeader/>
        </w:trPr>
        <w:tc>
          <w:tcPr>
            <w:tcW w:w="3465" w:type="pct"/>
          </w:tcPr>
          <w:p w14:paraId="4C24B2E9" w14:textId="77777777" w:rsidR="0058456C" w:rsidRPr="002142D8" w:rsidRDefault="0058456C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36F06797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FC2E89E" w14:textId="77777777" w:rsidR="0058456C" w:rsidRPr="0013335C" w:rsidRDefault="0058456C" w:rsidP="002C5FC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9421C" w:rsidRPr="0013335C" w14:paraId="0AF11383" w14:textId="77777777" w:rsidTr="004E3E38">
        <w:tc>
          <w:tcPr>
            <w:tcW w:w="3465" w:type="pct"/>
          </w:tcPr>
          <w:p w14:paraId="6FF7715D" w14:textId="77777777" w:rsidR="0079421C" w:rsidRPr="0013335C" w:rsidRDefault="0079421C" w:rsidP="002C5F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02C4FFFD" w14:textId="77777777" w:rsidR="0079421C" w:rsidRPr="0013335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C65DD8C" w14:textId="77777777" w:rsidR="0079421C" w:rsidRPr="0013335C" w:rsidRDefault="0079421C" w:rsidP="002C5FCE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2D78" w:rsidRPr="0013335C" w14:paraId="57EB6601" w14:textId="77777777" w:rsidTr="004E3E38">
        <w:tc>
          <w:tcPr>
            <w:tcW w:w="3465" w:type="pct"/>
          </w:tcPr>
          <w:p w14:paraId="5D863F49" w14:textId="5E3FC89E" w:rsidR="002D2D78" w:rsidRPr="0013335C" w:rsidRDefault="002D2D78" w:rsidP="002D2D7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0236C44A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CBA7370" w14:textId="480A64CE" w:rsidR="002D2D78" w:rsidRPr="0013335C" w:rsidRDefault="00605A10" w:rsidP="002D2D7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6E1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324,526</w:t>
            </w:r>
          </w:p>
        </w:tc>
      </w:tr>
      <w:tr w:rsidR="002D2D78" w:rsidRPr="0013335C" w14:paraId="5DB16DD5" w14:textId="77777777" w:rsidTr="004E3E38">
        <w:tc>
          <w:tcPr>
            <w:tcW w:w="3465" w:type="pct"/>
          </w:tcPr>
          <w:p w14:paraId="4A5EA202" w14:textId="3B599DD8" w:rsidR="002D2D78" w:rsidRPr="006E1932" w:rsidRDefault="002D2D78" w:rsidP="002D2D7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2B7A09DC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5C7A5F93" w14:textId="77777777" w:rsidR="002D2D78" w:rsidRPr="0013335C" w:rsidRDefault="002D2D78" w:rsidP="002D2D7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2D78" w:rsidRPr="0013335C" w14:paraId="7F35425B" w14:textId="77777777" w:rsidTr="004E3E38">
        <w:tc>
          <w:tcPr>
            <w:tcW w:w="3465" w:type="pct"/>
          </w:tcPr>
          <w:p w14:paraId="7ACF5FA3" w14:textId="77777777" w:rsidR="002D2D78" w:rsidRPr="00FB3AB4" w:rsidRDefault="002D2D78" w:rsidP="002D2D7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0094F990" w14:textId="77777777" w:rsidR="002D2D78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61BF33DB" w14:textId="39575D44" w:rsidR="002D2D78" w:rsidRPr="00631BC8" w:rsidRDefault="00D416E2" w:rsidP="002D2D78">
            <w:pPr>
              <w:tabs>
                <w:tab w:val="decimal" w:pos="820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D416E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416E2">
              <w:rPr>
                <w:rFonts w:ascii="Angsana New" w:hAnsi="Angsana New"/>
                <w:sz w:val="30"/>
                <w:szCs w:val="30"/>
                <w:lang w:val="en-US"/>
              </w:rPr>
              <w:t>209,520</w:t>
            </w:r>
            <w:r w:rsidRPr="00D416E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D2D78" w:rsidRPr="0013335C" w14:paraId="36DD6C59" w14:textId="77777777" w:rsidTr="004E3E38">
        <w:tc>
          <w:tcPr>
            <w:tcW w:w="3465" w:type="pct"/>
          </w:tcPr>
          <w:p w14:paraId="393F892E" w14:textId="4C932FFD" w:rsidR="002D2D78" w:rsidRPr="0058456C" w:rsidRDefault="002D2D78" w:rsidP="002D2D7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CC199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CC19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="002142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557E87BF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1A5480C9" w14:textId="5124ACF1" w:rsidR="002D2D78" w:rsidRPr="00631BC8" w:rsidRDefault="00D416E2" w:rsidP="002D2D7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D416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2,115,006</w:t>
            </w:r>
          </w:p>
        </w:tc>
      </w:tr>
    </w:tbl>
    <w:p w14:paraId="7B204608" w14:textId="780928CE" w:rsidR="0058456C" w:rsidRDefault="0058456C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26F4FAA" w14:textId="534FE4BA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3B06A7B6" w14:textId="095CB96D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565E3B47" w14:textId="77777777" w:rsidR="008E5BB5" w:rsidRDefault="008E5BB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5908CA9" w14:textId="78AE91D7" w:rsidR="005F2501" w:rsidRPr="00831C1F" w:rsidRDefault="00D2305A" w:rsidP="008E5BB5">
      <w:pPr>
        <w:numPr>
          <w:ilvl w:val="0"/>
          <w:numId w:val="2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7777777" w:rsidR="004B0C28" w:rsidRPr="0072479F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9C69AD" w:rsidRPr="0072479F" w14:paraId="664638F4" w14:textId="77777777" w:rsidTr="00434390">
        <w:trPr>
          <w:tblHeader/>
        </w:trPr>
        <w:tc>
          <w:tcPr>
            <w:tcW w:w="6660" w:type="dxa"/>
          </w:tcPr>
          <w:p w14:paraId="510E032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19B84E6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C69AD" w:rsidRPr="0072479F" w14:paraId="06867CEB" w14:textId="77777777" w:rsidTr="00434390">
        <w:trPr>
          <w:tblHeader/>
        </w:trPr>
        <w:tc>
          <w:tcPr>
            <w:tcW w:w="6660" w:type="dxa"/>
          </w:tcPr>
          <w:p w14:paraId="2F03DAD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1EEF053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C69AD" w:rsidRPr="000442CF" w14:paraId="7B164577" w14:textId="77777777" w:rsidTr="00434390">
        <w:trPr>
          <w:tblHeader/>
        </w:trPr>
        <w:tc>
          <w:tcPr>
            <w:tcW w:w="6660" w:type="dxa"/>
          </w:tcPr>
          <w:p w14:paraId="7072F1E6" w14:textId="601FD1CD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CC19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CC19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C0F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520" w:type="dxa"/>
          </w:tcPr>
          <w:p w14:paraId="04B6FD0B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69AD" w:rsidRPr="0072479F" w14:paraId="1B3857D1" w14:textId="77777777" w:rsidTr="00434390">
        <w:trPr>
          <w:tblHeader/>
        </w:trPr>
        <w:tc>
          <w:tcPr>
            <w:tcW w:w="6660" w:type="dxa"/>
          </w:tcPr>
          <w:p w14:paraId="2073E87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19A99EA8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C69AD" w:rsidRPr="0072479F" w14:paraId="045E8AFB" w14:textId="77777777" w:rsidTr="00434390">
        <w:trPr>
          <w:trHeight w:val="389"/>
        </w:trPr>
        <w:tc>
          <w:tcPr>
            <w:tcW w:w="6660" w:type="dxa"/>
          </w:tcPr>
          <w:p w14:paraId="5B8DBD06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67996FAF" w14:textId="77777777" w:rsidR="009C69AD" w:rsidRPr="0072479F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9AD" w:rsidRPr="0072479F" w14:paraId="18E173FA" w14:textId="77777777" w:rsidTr="00434390">
        <w:trPr>
          <w:trHeight w:val="407"/>
        </w:trPr>
        <w:tc>
          <w:tcPr>
            <w:tcW w:w="6660" w:type="dxa"/>
          </w:tcPr>
          <w:p w14:paraId="41751D4F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44F2277B" w14:textId="5E86BEE4" w:rsidR="009C69AD" w:rsidRPr="0072479F" w:rsidRDefault="00D416E2" w:rsidP="002142D8">
            <w:pPr>
              <w:tabs>
                <w:tab w:val="decimal" w:pos="195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6E2">
              <w:rPr>
                <w:rFonts w:ascii="Angsana New" w:hAnsi="Angsana New"/>
                <w:b/>
                <w:bCs/>
                <w:sz w:val="30"/>
                <w:szCs w:val="30"/>
              </w:rPr>
              <w:t>49,755</w:t>
            </w:r>
          </w:p>
        </w:tc>
      </w:tr>
      <w:tr w:rsidR="009C69AD" w:rsidRPr="0072479F" w14:paraId="08110E70" w14:textId="77777777" w:rsidTr="001B2652">
        <w:trPr>
          <w:trHeight w:val="107"/>
        </w:trPr>
        <w:tc>
          <w:tcPr>
            <w:tcW w:w="6660" w:type="dxa"/>
          </w:tcPr>
          <w:p w14:paraId="1C2AEC94" w14:textId="77777777" w:rsidR="009C69AD" w:rsidRPr="0072479F" w:rsidRDefault="009C69AD" w:rsidP="0043439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5C2AA6E" w14:textId="77777777" w:rsidR="009C69AD" w:rsidRPr="0072479F" w:rsidRDefault="009C69AD" w:rsidP="002142D8">
            <w:pPr>
              <w:tabs>
                <w:tab w:val="decimal" w:pos="195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72479F" w14:paraId="72730EEF" w14:textId="77777777" w:rsidTr="001B2652">
        <w:tc>
          <w:tcPr>
            <w:tcW w:w="6660" w:type="dxa"/>
            <w:vAlign w:val="center"/>
          </w:tcPr>
          <w:p w14:paraId="3463E180" w14:textId="3F30EF76" w:rsidR="009C69AD" w:rsidRPr="0072479F" w:rsidRDefault="004B0C28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76CEB141" w14:textId="77777777" w:rsidR="009C69AD" w:rsidRPr="0072479F" w:rsidRDefault="009C69AD" w:rsidP="002142D8">
            <w:pPr>
              <w:tabs>
                <w:tab w:val="decimal" w:pos="972"/>
                <w:tab w:val="decimal" w:pos="19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C28" w:rsidRPr="0072479F" w14:paraId="3B17A87D" w14:textId="77777777" w:rsidTr="001B2652">
        <w:tc>
          <w:tcPr>
            <w:tcW w:w="6660" w:type="dxa"/>
            <w:vAlign w:val="center"/>
          </w:tcPr>
          <w:p w14:paraId="4310DEA2" w14:textId="2D81238B" w:rsidR="004B0C28" w:rsidRPr="0072479F" w:rsidRDefault="001B2652" w:rsidP="004B0C2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7939D7C5" w14:textId="4614452E" w:rsidR="004B0C28" w:rsidRPr="00A5707B" w:rsidRDefault="00D416E2" w:rsidP="002142D8">
            <w:pPr>
              <w:tabs>
                <w:tab w:val="decimal" w:pos="1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16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13,000</w:t>
            </w:r>
          </w:p>
        </w:tc>
      </w:tr>
    </w:tbl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FD457C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571A6" w14:textId="77777777" w:rsidR="0012050F" w:rsidRDefault="0012050F">
      <w:r>
        <w:separator/>
      </w:r>
    </w:p>
  </w:endnote>
  <w:endnote w:type="continuationSeparator" w:id="0">
    <w:p w14:paraId="6DF74D02" w14:textId="77777777" w:rsidR="0012050F" w:rsidRDefault="0012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A86CF" w14:textId="55D91958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EF745E">
      <w:rPr>
        <w:rStyle w:val="PageNumber"/>
        <w:rFonts w:ascii="Angsana New" w:hAnsi="Angsana New" w:cs="Angsana New"/>
        <w:noProof/>
        <w:sz w:val="30"/>
        <w:szCs w:val="30"/>
        <w:cs/>
      </w:rPr>
      <w:t>13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4BC51" w14:textId="77777777" w:rsidR="0012050F" w:rsidRDefault="0012050F">
      <w:r>
        <w:separator/>
      </w:r>
    </w:p>
  </w:footnote>
  <w:footnote w:type="continuationSeparator" w:id="0">
    <w:p w14:paraId="2BDCD83F" w14:textId="77777777" w:rsidR="0012050F" w:rsidRDefault="00120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F48B0" w14:textId="77777777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313B2A27" w:rsidR="00B37703" w:rsidRPr="00624810" w:rsidRDefault="00B37703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5230E1">
      <w:rPr>
        <w:rFonts w:ascii="Angsana New" w:hAnsi="Angsana New" w:hint="cs"/>
        <w:b/>
        <w:bCs/>
        <w:sz w:val="32"/>
        <w:szCs w:val="32"/>
        <w:cs/>
      </w:rPr>
      <w:t>และ</w:t>
    </w:r>
    <w:r w:rsidR="00B1289C">
      <w:rPr>
        <w:rFonts w:ascii="Angsana New" w:hAnsi="Angsana New" w:hint="cs"/>
        <w:b/>
        <w:bCs/>
        <w:sz w:val="32"/>
        <w:szCs w:val="32"/>
        <w:cs/>
      </w:rPr>
      <w:t>เก้า</w:t>
    </w:r>
    <w:r w:rsidR="005230E1">
      <w:rPr>
        <w:rFonts w:ascii="Angsana New" w:hAnsi="Angsana New" w:hint="cs"/>
        <w:b/>
        <w:bCs/>
        <w:sz w:val="32"/>
        <w:szCs w:val="32"/>
        <w:cs/>
      </w:rPr>
      <w:t>เดือน</w:t>
    </w:r>
    <w:r w:rsidRPr="00084E0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1289C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B1289C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="005230E1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613FC5">
      <w:rPr>
        <w:rFonts w:ascii="Angsana New" w:hAnsi="Angsana New"/>
        <w:b/>
        <w:bCs/>
        <w:sz w:val="32"/>
        <w:szCs w:val="32"/>
        <w:lang w:val="en-US"/>
      </w:rPr>
      <w:t>5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F0E1D" w14:textId="77777777" w:rsidR="00B37703" w:rsidRDefault="00B37703" w:rsidP="00F767E5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30DD6599" w14:textId="7043AD5C" w:rsidR="00B37703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12D53DAD" w:rsidR="00B37703" w:rsidRPr="00624810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</w:t>
    </w:r>
    <w:r w:rsidR="00B1289C">
      <w:rPr>
        <w:rFonts w:ascii="Angsana New" w:hAnsi="Angsana New"/>
        <w:b/>
        <w:bCs/>
        <w:sz w:val="32"/>
        <w:szCs w:val="32"/>
        <w:cs/>
      </w:rPr>
      <w:t>เดือนและเก้า</w:t>
    </w:r>
    <w:r w:rsidR="002142D8">
      <w:rPr>
        <w:rFonts w:ascii="Angsana New" w:hAnsi="Angsana New" w:hint="cs"/>
        <w:b/>
        <w:bCs/>
        <w:sz w:val="32"/>
        <w:szCs w:val="32"/>
        <w:cs/>
      </w:rPr>
      <w:t>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="00B1289C" w:rsidRPr="00B1289C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B1289C" w:rsidRPr="00B1289C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8F49BC">
      <w:rPr>
        <w:rFonts w:ascii="Angsana New" w:hAnsi="Angsana New"/>
        <w:b/>
        <w:bCs/>
        <w:sz w:val="32"/>
        <w:szCs w:val="32"/>
        <w:lang w:val="en-US"/>
      </w:rPr>
      <w:t>5</w:t>
    </w:r>
    <w:r w:rsidRPr="00F925C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B1613" w14:textId="77777777" w:rsidR="00341DDB" w:rsidRDefault="00341DDB" w:rsidP="00341DDB">
    <w:pPr>
      <w:tabs>
        <w:tab w:val="left" w:pos="90"/>
      </w:tabs>
      <w:spacing w:line="240" w:lineRule="auto"/>
      <w:ind w:left="54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72FABCA7" w14:textId="77777777" w:rsidR="00341DDB" w:rsidRDefault="00341DDB" w:rsidP="00341DDB">
    <w:pPr>
      <w:spacing w:line="240" w:lineRule="auto"/>
      <w:ind w:left="54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18244623" w14:textId="435E0251" w:rsidR="00341DDB" w:rsidRPr="00624810" w:rsidRDefault="00341DDB" w:rsidP="00341DDB">
    <w:pPr>
      <w:spacing w:line="240" w:lineRule="auto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60479F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="0060479F" w:rsidRPr="0060479F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60479F" w:rsidRPr="0060479F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  <w:r w:rsidRPr="00F925C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2A35CBE" w14:textId="77777777" w:rsidR="00341DDB" w:rsidRDefault="00341DD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7E632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1D86C14A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44F298AF" w:rsidR="00B37703" w:rsidRPr="00624810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</w:t>
    </w:r>
    <w:r w:rsidR="00B1289C">
      <w:rPr>
        <w:rFonts w:ascii="Angsana New" w:hAnsi="Angsana New"/>
        <w:b/>
        <w:bCs/>
        <w:sz w:val="32"/>
        <w:szCs w:val="32"/>
        <w:cs/>
      </w:rPr>
      <w:t>เดือนและเก้า</w:t>
    </w:r>
    <w:r w:rsidR="002142D8">
      <w:rPr>
        <w:rFonts w:ascii="Angsana New" w:hAnsi="Angsana New" w:hint="cs"/>
        <w:b/>
        <w:bCs/>
        <w:sz w:val="32"/>
        <w:szCs w:val="32"/>
        <w:cs/>
      </w:rPr>
      <w:t>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="003A7ABC" w:rsidRPr="003A7ABC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3A7ABC" w:rsidRPr="003A7ABC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</w:t>
    </w:r>
    <w:r w:rsidR="008F49BC">
      <w:rPr>
        <w:rFonts w:ascii="Angsana New" w:hAnsi="Angsana New"/>
        <w:b/>
        <w:bCs/>
        <w:sz w:val="32"/>
        <w:szCs w:val="32"/>
        <w:lang w:val="en-US"/>
      </w:rPr>
      <w:t>65</w:t>
    </w:r>
    <w:r w:rsidRPr="00F925C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6323C" w14:textId="78F7CC2F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45F219E0" w:rsidR="00B37703" w:rsidRPr="00624810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272374">
      <w:rPr>
        <w:rFonts w:ascii="Angsana New" w:hAnsi="Angsana New" w:hint="cs"/>
        <w:b/>
        <w:bCs/>
        <w:sz w:val="32"/>
        <w:szCs w:val="32"/>
        <w:cs/>
      </w:rPr>
      <w:t>และ</w:t>
    </w:r>
    <w:r w:rsidR="00137270">
      <w:rPr>
        <w:rFonts w:ascii="Angsana New" w:hAnsi="Angsana New" w:hint="cs"/>
        <w:b/>
        <w:bCs/>
        <w:sz w:val="32"/>
        <w:szCs w:val="32"/>
        <w:cs/>
      </w:rPr>
      <w:t>เก้า</w:t>
    </w:r>
    <w:r w:rsidR="00272374">
      <w:rPr>
        <w:rFonts w:ascii="Angsana New" w:hAnsi="Angsana New" w:hint="cs"/>
        <w:b/>
        <w:bCs/>
        <w:sz w:val="32"/>
        <w:szCs w:val="32"/>
        <w:cs/>
      </w:rPr>
      <w:t>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="00137270" w:rsidRPr="0013727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137270" w:rsidRPr="00137270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8F49BC">
      <w:rPr>
        <w:rFonts w:ascii="Angsana New" w:hAnsi="Angsana New"/>
        <w:b/>
        <w:bCs/>
        <w:sz w:val="32"/>
        <w:szCs w:val="32"/>
        <w:lang w:val="en-US"/>
      </w:rPr>
      <w:t>5</w:t>
    </w:r>
    <w:r w:rsidRPr="00F925C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9"/>
  </w:num>
  <w:num w:numId="7">
    <w:abstractNumId w:val="17"/>
  </w:num>
  <w:num w:numId="8">
    <w:abstractNumId w:val="18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6"/>
  </w:num>
  <w:num w:numId="14">
    <w:abstractNumId w:val="3"/>
  </w:num>
  <w:num w:numId="15">
    <w:abstractNumId w:val="14"/>
  </w:num>
  <w:num w:numId="16">
    <w:abstractNumId w:val="21"/>
  </w:num>
  <w:num w:numId="17">
    <w:abstractNumId w:val="10"/>
  </w:num>
  <w:num w:numId="18">
    <w:abstractNumId w:val="20"/>
  </w:num>
  <w:num w:numId="19">
    <w:abstractNumId w:val="1"/>
  </w:num>
  <w:num w:numId="20">
    <w:abstractNumId w:val="4"/>
  </w:num>
  <w:num w:numId="21">
    <w:abstractNumId w:val="16"/>
  </w:num>
  <w:num w:numId="2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4915"/>
    <w:rsid w:val="0027533F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86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304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45E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0D2"/>
    <w:rsid w:val="00FF379A"/>
    <w:rsid w:val="00FF3B4D"/>
    <w:rsid w:val="00FF3C98"/>
    <w:rsid w:val="00FF4192"/>
    <w:rsid w:val="00FF41CD"/>
    <w:rsid w:val="00FF426F"/>
    <w:rsid w:val="00FF4A84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014B7-94DE-4075-BB3E-94D493EB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19</Pages>
  <Words>1796</Words>
  <Characters>8221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2022-10-21T06:38:00Z</cp:lastPrinted>
  <dcterms:created xsi:type="dcterms:W3CDTF">2023-02-10T01:17:00Z</dcterms:created>
  <dcterms:modified xsi:type="dcterms:W3CDTF">2023-02-10T01:17:00Z</dcterms:modified>
</cp:coreProperties>
</file>