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6C21E" w14:textId="77777777"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Default="000D77DB" w:rsidP="00BE05D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6814A07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20D0429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86537B1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680A0021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2B3E3CD" w14:textId="45C35A09" w:rsidR="009D1AE7" w:rsidRDefault="009D1AE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392AABD9" w14:textId="056965C6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77202C5" w14:textId="1301186F" w:rsidR="000F4E96" w:rsidRPr="000F4E96" w:rsidRDefault="000F4E96" w:rsidP="000F4E9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560"/>
          <w:tab w:val="left" w:pos="1530"/>
        </w:tabs>
        <w:rPr>
          <w:rFonts w:ascii="Angsana New" w:hAnsi="Angsana New"/>
          <w:sz w:val="30"/>
          <w:szCs w:val="30"/>
          <w:lang w:val="en-GB" w:eastAsia="en-US"/>
        </w:rPr>
      </w:pPr>
      <w:r w:rsidRPr="000F4E96">
        <w:rPr>
          <w:rFonts w:ascii="Angsana New" w:hAnsi="Angsana New"/>
          <w:sz w:val="30"/>
          <w:szCs w:val="30"/>
          <w:cs/>
          <w:lang w:val="en-GB" w:eastAsia="en-US"/>
        </w:rPr>
        <w:t>สินทรัพย์ทางการเงินที่อยู่ในความต้องการของตลาด</w:t>
      </w:r>
    </w:p>
    <w:p w14:paraId="350F7907" w14:textId="62EE0829" w:rsidR="00191343" w:rsidRPr="00191343" w:rsidRDefault="00191343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FB5CAD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2DA2C92D" w14:textId="5684C53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91C30">
        <w:rPr>
          <w:rFonts w:ascii="Angsana New" w:hAnsi="Angsana New"/>
          <w:sz w:val="30"/>
          <w:szCs w:val="30"/>
        </w:rPr>
        <w:t xml:space="preserve"> </w:t>
      </w:r>
    </w:p>
    <w:p w14:paraId="681F3BD7" w14:textId="64D597E0" w:rsidR="00EA0291" w:rsidRPr="000E1D77" w:rsidRDefault="00EA029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E1D77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0C8FB3" w14:textId="234ADA6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39C9F052" w14:textId="77777777" w:rsidR="00227BCE" w:rsidRDefault="00227BCE" w:rsidP="00227BC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3C722490" w14:textId="77777777" w:rsidR="00227BCE" w:rsidRDefault="00227BCE" w:rsidP="00227BC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3EA80545" w14:textId="77777777" w:rsidR="00227BCE" w:rsidRPr="006A42AE" w:rsidRDefault="00227BCE" w:rsidP="00227BC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</w:p>
    <w:p w14:paraId="7BC78476" w14:textId="77777777" w:rsidR="003776E4" w:rsidRDefault="00560F2F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BE2A03">
        <w:rPr>
          <w:rFonts w:ascii="Angsana New" w:hAnsi="Angsana New"/>
          <w:sz w:val="30"/>
          <w:szCs w:val="30"/>
          <w:cs/>
        </w:rPr>
        <w:t>ไม่หมุนเวียน</w:t>
      </w:r>
      <w:r w:rsidRPr="00560F2F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7BBE95F1" w14:textId="79390799" w:rsidR="00EE220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  <w:r w:rsidR="00BF0F4C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598B463F" w14:textId="77777777" w:rsidR="000D1765" w:rsidRPr="004E22FF" w:rsidRDefault="000D176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>
        <w:rPr>
          <w:rFonts w:ascii="Angsana New" w:hAnsi="Angsana New" w:hint="cs"/>
          <w:sz w:val="30"/>
          <w:szCs w:val="30"/>
          <w:cs/>
        </w:rPr>
        <w:t>และ</w:t>
      </w:r>
      <w:r w:rsidR="00FF3FF7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1C008C59" w14:textId="77777777" w:rsidR="00BE12C7" w:rsidRPr="000D1765" w:rsidRDefault="00BE12C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5C14FB89" w14:textId="77777777" w:rsidR="00EE220C" w:rsidRPr="00D76DBD" w:rsidRDefault="005F670C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2C02A25E" w14:textId="77777777" w:rsidR="00922ADE" w:rsidRPr="003538CA" w:rsidRDefault="00EE220C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14:paraId="7C1BC3B1" w14:textId="5B6EB22E" w:rsidR="009248C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14:paraId="43715F76" w14:textId="77777777" w:rsidR="00E650FF" w:rsidRDefault="00E650FF" w:rsidP="00E650F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502F4B72" w14:textId="77777777" w:rsidR="00171836" w:rsidRDefault="0017183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16E2EDA" w14:textId="77777777" w:rsidR="009248CC" w:rsidRPr="00A95226" w:rsidRDefault="009248CC" w:rsidP="009248C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472F2A09" w14:textId="77777777" w:rsidR="00F61671" w:rsidRPr="00F61671" w:rsidRDefault="00F6167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14:paraId="776C6C7D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158AF3B8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14:paraId="0EB49A8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41983DB3" w14:textId="77777777" w:rsidR="005A46D5" w:rsidRDefault="005A46D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3D9C87D0" w:rsidR="005F2345" w:rsidRDefault="005F234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9131499" w14:textId="238E3190" w:rsidR="00EB5376" w:rsidRPr="00BC2C7B" w:rsidRDefault="00EB537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C2C7B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452931E3" w14:textId="507CD53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6013C1DC" w:rsidR="00CF35BC" w:rsidRDefault="00C90CC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D15BC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14D8CEFB" w14:textId="60D889D4" w:rsidR="00567EEB" w:rsidRDefault="00567EE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6E2C82CC" w14:textId="05FA8680" w:rsidR="008553F8" w:rsidRDefault="008553F8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28BFBE7" w14:textId="755FC460" w:rsidR="00B6067D" w:rsidRDefault="00B6067D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การปรับปรุงรายการ</w:t>
      </w:r>
    </w:p>
    <w:p w14:paraId="38550174" w14:textId="77777777" w:rsidR="00495D27" w:rsidRDefault="00495D27" w:rsidP="00495D27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30259070" w14:textId="77777777"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E534EC" w:rsidRDefault="00B7732B" w:rsidP="005919CE">
      <w:pPr>
        <w:pStyle w:val="Bo-Blankline"/>
      </w:pPr>
    </w:p>
    <w:p w14:paraId="5434D169" w14:textId="5629C5C0"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4863D5">
        <w:rPr>
          <w:lang w:val="en-US"/>
        </w:rPr>
        <w:t xml:space="preserve"> </w:t>
      </w:r>
      <w:r w:rsidR="008F1F3E">
        <w:rPr>
          <w:lang w:val="en-US"/>
        </w:rPr>
        <w:t>10</w:t>
      </w:r>
      <w:r w:rsidR="00036CA3">
        <w:rPr>
          <w:lang w:val="en-US"/>
        </w:rPr>
        <w:t xml:space="preserve"> </w:t>
      </w:r>
      <w:r w:rsidR="00036CA3">
        <w:rPr>
          <w:rFonts w:hint="cs"/>
          <w:cs/>
          <w:lang w:val="en-US"/>
        </w:rPr>
        <w:t>กุมภาพันธ์</w:t>
      </w:r>
      <w:r w:rsidR="009248CC">
        <w:rPr>
          <w:rFonts w:hint="cs"/>
          <w:cs/>
          <w:lang w:val="en-US"/>
        </w:rPr>
        <w:t xml:space="preserve"> </w:t>
      </w:r>
      <w:r w:rsidR="00337DF9">
        <w:rPr>
          <w:lang w:val="en-US"/>
        </w:rPr>
        <w:t>256</w:t>
      </w:r>
      <w:r w:rsidR="00AA4755">
        <w:rPr>
          <w:lang w:val="en-US"/>
        </w:rPr>
        <w:t>6</w:t>
      </w:r>
    </w:p>
    <w:p w14:paraId="09529964" w14:textId="77777777" w:rsidR="00B7732B" w:rsidRPr="005919CE" w:rsidRDefault="00B7732B" w:rsidP="005919CE">
      <w:pPr>
        <w:pStyle w:val="Bo-Blankline"/>
      </w:pPr>
    </w:p>
    <w:p w14:paraId="40D3488D" w14:textId="77777777"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4931E0C" w14:textId="77777777" w:rsidR="00B7732B" w:rsidRPr="00E534EC" w:rsidRDefault="00B7732B" w:rsidP="005919CE">
      <w:pPr>
        <w:pStyle w:val="Bo-Blankline"/>
      </w:pPr>
    </w:p>
    <w:p w14:paraId="1AF45727" w14:textId="6D35887D"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37DF9">
        <w:rPr>
          <w:lang w:val="en-US"/>
        </w:rPr>
        <w:t>26</w:t>
      </w:r>
      <w:r w:rsidR="00DF7C95" w:rsidRPr="00E34840">
        <w:t>/</w:t>
      </w:r>
      <w:r w:rsidR="00337DF9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A95226" w:rsidRDefault="00DF7C95" w:rsidP="00A95226">
      <w:pPr>
        <w:pStyle w:val="Bo-Blankline"/>
      </w:pPr>
    </w:p>
    <w:p w14:paraId="29A86D54" w14:textId="62591CBF"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37DF9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37DF9">
        <w:rPr>
          <w:rFonts w:ascii="Angsana New" w:hAnsi="Angsana New"/>
          <w:sz w:val="30"/>
          <w:szCs w:val="30"/>
        </w:rPr>
        <w:t>2560</w:t>
      </w:r>
    </w:p>
    <w:p w14:paraId="3D77010A" w14:textId="77777777" w:rsidR="00DF7C95" w:rsidRPr="00A95226" w:rsidRDefault="00DF7C95" w:rsidP="00A95226">
      <w:pPr>
        <w:pStyle w:val="Bo-Blankline"/>
      </w:pPr>
    </w:p>
    <w:p w14:paraId="696067BA" w14:textId="77777777" w:rsidR="004863D5" w:rsidRPr="005E16DF" w:rsidRDefault="004863D5" w:rsidP="004863D5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>
        <w:rPr>
          <w:rFonts w:ascii="Angsana New" w:hAnsi="Angsana New"/>
          <w:sz w:val="30"/>
          <w:szCs w:val="30"/>
          <w:lang w:val="en-US"/>
        </w:rPr>
        <w:t>70.24</w:t>
      </w:r>
      <w:r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</w:t>
      </w:r>
    </w:p>
    <w:p w14:paraId="6B902A75" w14:textId="77777777" w:rsidR="00DF7C95" w:rsidRPr="005919CE" w:rsidRDefault="00DF7C95" w:rsidP="005919CE">
      <w:pPr>
        <w:pStyle w:val="Bo-Blankline"/>
      </w:pPr>
    </w:p>
    <w:p w14:paraId="14B9BBE0" w14:textId="383B9925" w:rsidR="00CF10A1" w:rsidRPr="000904BA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บริษัทดำเนินธุรกิจหลักเกี่ยวกับ</w:t>
      </w:r>
      <w:r w:rsidRPr="00E34840">
        <w:t xml:space="preserve"> </w:t>
      </w:r>
      <w:r w:rsidRPr="00E34840">
        <w:rPr>
          <w:cs/>
        </w:rPr>
        <w:t>การผลิตและจำหน่ายกระแสไฟฟ้าและเชื้อเพลิงจากขยะ</w:t>
      </w:r>
      <w:r w:rsidRPr="00E34840">
        <w:t xml:space="preserve"> </w:t>
      </w:r>
      <w:r w:rsidRPr="00E34840">
        <w:rPr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337DF9">
        <w:rPr>
          <w:lang w:val="en-US"/>
        </w:rPr>
        <w:t>12</w:t>
      </w:r>
      <w:r w:rsidRPr="00E34840">
        <w:t xml:space="preserve"> </w:t>
      </w:r>
      <w:r w:rsidRPr="00E34840">
        <w:rPr>
          <w:cs/>
        </w:rPr>
        <w:t>แห่ง</w:t>
      </w:r>
      <w:r w:rsidR="0075317B">
        <w:t xml:space="preserve"> </w:t>
      </w:r>
      <w:r w:rsidR="00FC5B0D">
        <w:rPr>
          <w:rFonts w:hint="cs"/>
          <w:cs/>
        </w:rPr>
        <w:t>โดย</w:t>
      </w:r>
      <w:r w:rsidR="00CF10A1" w:rsidRPr="00744476">
        <w:rPr>
          <w:rFonts w:asciiTheme="majorBidi" w:hAnsiTheme="majorBidi" w:cstheme="majorBidi"/>
          <w:cs/>
        </w:rPr>
        <w:t xml:space="preserve">รายละเอียดของบริษัทย่อย ณ วันที่ </w:t>
      </w:r>
      <w:r w:rsidR="00337DF9">
        <w:rPr>
          <w:rFonts w:asciiTheme="majorBidi" w:hAnsiTheme="majorBidi" w:cstheme="majorBidi"/>
          <w:lang w:val="en-US"/>
        </w:rPr>
        <w:t>31</w:t>
      </w:r>
      <w:r w:rsidR="00CF10A1" w:rsidRPr="00744476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AA4755">
        <w:rPr>
          <w:rFonts w:asciiTheme="majorBidi" w:hAnsiTheme="majorBidi" w:cstheme="majorBidi"/>
          <w:lang w:val="en-US"/>
        </w:rPr>
        <w:t>5</w:t>
      </w:r>
      <w:r w:rsidR="00CF10A1" w:rsidRPr="00744476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AA4755">
        <w:rPr>
          <w:rFonts w:asciiTheme="majorBidi" w:hAnsiTheme="majorBidi" w:cstheme="majorBidi"/>
          <w:lang w:val="en-US"/>
        </w:rPr>
        <w:t>4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</w:t>
      </w:r>
      <w:r w:rsidR="000904BA" w:rsidRPr="00FC5B0D">
        <w:rPr>
          <w:rFonts w:asciiTheme="majorBidi" w:hAnsiTheme="majorBidi" w:cstheme="majorBidi" w:hint="cs"/>
          <w:cs/>
        </w:rPr>
        <w:t xml:space="preserve">หมายเหตุข้อ </w:t>
      </w:r>
      <w:r w:rsidR="00337DF9" w:rsidRPr="00FC5B0D">
        <w:rPr>
          <w:rFonts w:asciiTheme="majorBidi" w:hAnsiTheme="majorBidi" w:cstheme="majorBidi"/>
          <w:lang w:val="en-US"/>
        </w:rPr>
        <w:t>9</w:t>
      </w:r>
    </w:p>
    <w:p w14:paraId="34692D1C" w14:textId="77777777" w:rsidR="00CF10A1" w:rsidRPr="00AA4755" w:rsidRDefault="00CF10A1" w:rsidP="005919CE">
      <w:pPr>
        <w:pStyle w:val="Bo-Blankline"/>
        <w:rPr>
          <w:cs/>
          <w:lang w:val="en-US"/>
        </w:rPr>
      </w:pPr>
    </w:p>
    <w:p w14:paraId="41F44F82" w14:textId="77777777"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14:paraId="549AFAE1" w14:textId="77777777" w:rsidR="007B2482" w:rsidRPr="00D1506D" w:rsidRDefault="007B2482" w:rsidP="005919CE">
      <w:pPr>
        <w:pStyle w:val="Bo-Blankline"/>
      </w:pPr>
    </w:p>
    <w:p w14:paraId="36C9D460" w14:textId="1F7A615A" w:rsidR="00782FB0" w:rsidRDefault="00AC0BB3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AC0BB3">
        <w:rPr>
          <w:sz w:val="30"/>
          <w:szCs w:val="30"/>
          <w:cs/>
          <w:lang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sz w:val="30"/>
          <w:szCs w:val="30"/>
          <w:lang w:eastAsia="en-US"/>
        </w:rPr>
        <w:br/>
      </w:r>
      <w:r w:rsidRPr="00250A82">
        <w:rPr>
          <w:spacing w:val="10"/>
          <w:sz w:val="30"/>
          <w:szCs w:val="30"/>
          <w:cs/>
          <w:lang w:eastAsia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C0BB3">
        <w:rPr>
          <w:sz w:val="30"/>
          <w:szCs w:val="30"/>
          <w:cs/>
          <w:lang w:eastAsia="en-US"/>
        </w:rPr>
        <w:t xml:space="preserve">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47C5F81" w14:textId="4FB6FB3C" w:rsidR="00AC0BB3" w:rsidRDefault="00AC0BB3" w:rsidP="00782FB0">
      <w:pPr>
        <w:pStyle w:val="Bo-Blankline"/>
        <w:jc w:val="thaiDistribute"/>
      </w:pPr>
    </w:p>
    <w:p w14:paraId="39D10ECE" w14:textId="76E7AD83" w:rsidR="001C63CF" w:rsidRPr="001C63CF" w:rsidRDefault="001C63CF" w:rsidP="00782FB0">
      <w:pPr>
        <w:pStyle w:val="Bo-Blankline"/>
        <w:jc w:val="thaiDistribute"/>
        <w:rPr>
          <w:sz w:val="30"/>
          <w:szCs w:val="30"/>
          <w:cs/>
          <w:lang w:eastAsia="en-US"/>
        </w:rPr>
      </w:pPr>
      <w:r w:rsidRPr="001C63CF">
        <w:rPr>
          <w:rFonts w:hint="cs"/>
          <w:sz w:val="30"/>
          <w:szCs w:val="30"/>
          <w:cs/>
          <w:lang w:eastAsia="en-US"/>
        </w:rPr>
        <w:t>ในการจัดทำ</w:t>
      </w:r>
      <w:r>
        <w:rPr>
          <w:rFonts w:hint="cs"/>
          <w:sz w:val="30"/>
          <w:szCs w:val="30"/>
          <w:cs/>
          <w:lang w:eastAsia="en-US"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</w:t>
      </w:r>
      <w:r w:rsidR="00657346">
        <w:rPr>
          <w:rFonts w:hint="cs"/>
          <w:sz w:val="30"/>
          <w:szCs w:val="30"/>
          <w:cs/>
          <w:lang w:eastAsia="en-US"/>
        </w:rPr>
        <w:t>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BF1A2A">
        <w:rPr>
          <w:rFonts w:hint="cs"/>
          <w:sz w:val="30"/>
          <w:szCs w:val="30"/>
          <w:cs/>
          <w:lang w:eastAsia="en-US"/>
        </w:rPr>
        <w:t>ซึ่งเปิดเผยในหมายเหตุ</w:t>
      </w:r>
      <w:r w:rsidR="00BF1A2A">
        <w:rPr>
          <w:sz w:val="30"/>
          <w:szCs w:val="30"/>
          <w:cs/>
          <w:lang w:eastAsia="en-US"/>
        </w:rPr>
        <w:br/>
      </w:r>
      <w:r w:rsidR="00BF1A2A">
        <w:rPr>
          <w:rFonts w:hint="cs"/>
          <w:sz w:val="30"/>
          <w:szCs w:val="30"/>
          <w:cs/>
          <w:lang w:eastAsia="en-US"/>
        </w:rPr>
        <w:t>แต่ละข้อ</w:t>
      </w:r>
      <w:r w:rsidR="00657346">
        <w:rPr>
          <w:rFonts w:hint="cs"/>
          <w:sz w:val="30"/>
          <w:szCs w:val="30"/>
          <w:cs/>
          <w:lang w:eastAsia="en-US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000D46" w14:textId="77777777" w:rsidR="00FE1298" w:rsidRDefault="00FE1298" w:rsidP="00FE1298">
      <w:pPr>
        <w:spacing w:line="240" w:lineRule="auto"/>
        <w:ind w:left="99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4BC50D0" w14:textId="596865D4" w:rsidR="000162F3" w:rsidRPr="0034019B" w:rsidRDefault="000162F3" w:rsidP="00A4653C">
      <w:pPr>
        <w:pStyle w:val="Caption"/>
        <w:ind w:left="567" w:hanging="567"/>
      </w:pPr>
      <w:r w:rsidRPr="0034019B">
        <w:rPr>
          <w:cs/>
        </w:rPr>
        <w:lastRenderedPageBreak/>
        <w:t>นโยบายการบัญชีที่สำคัญ</w:t>
      </w:r>
    </w:p>
    <w:p w14:paraId="07750F1C" w14:textId="77777777" w:rsidR="000162F3" w:rsidRPr="0013231F" w:rsidRDefault="000162F3" w:rsidP="005919CE">
      <w:pPr>
        <w:pStyle w:val="Bo-Blankline"/>
        <w:rPr>
          <w:lang w:val="en-US"/>
        </w:rPr>
      </w:pPr>
    </w:p>
    <w:p w14:paraId="5709CD94" w14:textId="77777777" w:rsidR="003347DE" w:rsidRPr="00744476" w:rsidRDefault="003347DE" w:rsidP="00BE05D9">
      <w:pPr>
        <w:pStyle w:val="Bo-H2Main"/>
        <w:numPr>
          <w:ilvl w:val="0"/>
          <w:numId w:val="4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A771F7" w:rsidRDefault="003347DE" w:rsidP="00A771F7">
      <w:pPr>
        <w:pStyle w:val="Bo-Blankline"/>
        <w:rPr>
          <w:cs/>
        </w:rPr>
      </w:pPr>
    </w:p>
    <w:p w14:paraId="31EC7538" w14:textId="5BDB3B5A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</w:t>
      </w:r>
      <w:r w:rsidR="006B424C">
        <w:rPr>
          <w:rFonts w:asciiTheme="majorBidi" w:hAnsiTheme="majorBidi" w:cstheme="majorBidi" w:hint="cs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="006B424C">
        <w:rPr>
          <w:rFonts w:asciiTheme="majorBidi" w:hAnsiTheme="majorBidi" w:cstheme="majorBidi"/>
        </w:rPr>
        <w:t>”)</w:t>
      </w:r>
      <w:r w:rsidR="00250A82">
        <w:rPr>
          <w:rFonts w:asciiTheme="majorBidi" w:hAnsiTheme="majorBidi" w:cstheme="majorBidi"/>
        </w:rPr>
        <w:t xml:space="preserve"> </w:t>
      </w:r>
      <w:r w:rsidR="00250A82" w:rsidRPr="00250A82">
        <w:rPr>
          <w:rFonts w:asciiTheme="majorBidi" w:hAnsiTheme="majorBidi" w:cstheme="majorBidi" w:hint="cs"/>
          <w:cs/>
        </w:rPr>
        <w:t>และส่วนได้เสียของกลุ่มบริษัทใ</w:t>
      </w:r>
      <w:r w:rsidR="008E6DFB">
        <w:rPr>
          <w:rFonts w:asciiTheme="majorBidi" w:hAnsiTheme="majorBidi" w:cstheme="majorBidi" w:hint="cs"/>
          <w:cs/>
        </w:rPr>
        <w:t>นการร่วมค้า</w:t>
      </w:r>
    </w:p>
    <w:p w14:paraId="760811E6" w14:textId="77777777" w:rsidR="001A0157" w:rsidRPr="001A0157" w:rsidRDefault="001A0157" w:rsidP="003347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5A69C79F" w14:textId="77777777" w:rsidR="00C12DF3" w:rsidRPr="001142C3" w:rsidRDefault="00C12DF3" w:rsidP="00C12DF3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142C3">
        <w:rPr>
          <w:rFonts w:asciiTheme="majorBidi" w:hAnsiTheme="majorBidi" w:cstheme="majorBidi"/>
          <w:sz w:val="30"/>
          <w:szCs w:val="30"/>
        </w:rPr>
        <w:t xml:space="preserve"> </w:t>
      </w:r>
      <w:r w:rsidRPr="001142C3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647EE3CF" w14:textId="141FA9FB" w:rsidR="00581816" w:rsidRDefault="00581816" w:rsidP="003347DE">
      <w:pPr>
        <w:pStyle w:val="Bo-Blankline"/>
        <w:jc w:val="thaiDistribute"/>
        <w:rPr>
          <w:rFonts w:asciiTheme="majorBidi" w:hAnsiTheme="majorBidi" w:cstheme="majorBidi"/>
        </w:rPr>
      </w:pPr>
    </w:p>
    <w:p w14:paraId="1939A033" w14:textId="4D50D30D" w:rsidR="00A253CC" w:rsidRDefault="00A253CC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1142C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30BD67B9" w14:textId="6D41016A" w:rsidR="00A253CC" w:rsidRPr="00A253CC" w:rsidRDefault="00A253CC" w:rsidP="00A253CC">
      <w:pPr>
        <w:pStyle w:val="Bo-Blankline"/>
      </w:pPr>
    </w:p>
    <w:p w14:paraId="473C8AE8" w14:textId="52357D8B" w:rsidR="00A253CC" w:rsidRPr="008E6DFB" w:rsidRDefault="008E6DFB" w:rsidP="008E6DF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E6DFB">
        <w:rPr>
          <w:rFonts w:asciiTheme="majorBidi" w:hAnsiTheme="majorBidi" w:cstheme="majorBidi"/>
          <w:sz w:val="30"/>
          <w:szCs w:val="30"/>
          <w:cs/>
          <w:lang w:eastAsia="x-none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1E311C" w14:textId="77777777" w:rsidR="008E6DFB" w:rsidRPr="001142C3" w:rsidRDefault="008E6DFB" w:rsidP="008E6DFB">
      <w:pPr>
        <w:pStyle w:val="Bo-Blankline"/>
      </w:pPr>
    </w:p>
    <w:p w14:paraId="78A9AFDC" w14:textId="5899D511" w:rsidR="00A253CC" w:rsidRPr="00D862FF" w:rsidRDefault="00A253CC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กลุ่มบริษัทรับรู้</w:t>
      </w:r>
      <w:r w:rsidR="00D862FF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A47912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1142C3">
        <w:rPr>
          <w:rFonts w:asciiTheme="majorBidi" w:hAnsiTheme="majorBidi" w:cstheme="majorBidi"/>
          <w:sz w:val="30"/>
          <w:szCs w:val="30"/>
          <w:cs/>
        </w:rPr>
        <w:t>ในงบการเงินรว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1142C3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B334EF" w:rsidRPr="00B334EF">
        <w:rPr>
          <w:rFonts w:asciiTheme="majorBidi" w:hAnsiTheme="majorBidi"/>
          <w:sz w:val="30"/>
          <w:szCs w:val="30"/>
          <w:cs/>
        </w:rPr>
        <w:t>การควบคุมร่วม</w:t>
      </w:r>
      <w:r w:rsidRPr="001142C3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205437D7" w14:textId="59EEFAE3" w:rsidR="00F078E4" w:rsidRPr="00F078E4" w:rsidRDefault="00F078E4" w:rsidP="00F078E4">
      <w:pPr>
        <w:pStyle w:val="Bo-Blankline"/>
      </w:pPr>
    </w:p>
    <w:p w14:paraId="401BB0C1" w14:textId="388CF409" w:rsidR="00F078E4" w:rsidRPr="001142C3" w:rsidRDefault="00F72AC6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2AC6">
        <w:rPr>
          <w:rFonts w:asciiTheme="majorBidi" w:hAnsiTheme="majorBidi"/>
          <w:spacing w:val="4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</w:t>
      </w:r>
      <w:r w:rsidRPr="00F72AC6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F72AC6">
        <w:rPr>
          <w:rFonts w:asciiTheme="majorBidi" w:hAnsiTheme="majorBidi"/>
          <w:spacing w:val="4"/>
          <w:sz w:val="30"/>
          <w:szCs w:val="30"/>
          <w:cs/>
        </w:rPr>
        <w:t>หรือการควบคุมร่วมในการร่วมค้า</w:t>
      </w:r>
      <w:r w:rsidRPr="00F72AC6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F72AC6">
        <w:rPr>
          <w:rFonts w:asciiTheme="majorBidi" w:hAnsiTheme="majorBidi"/>
          <w:spacing w:val="4"/>
          <w:sz w:val="30"/>
          <w:szCs w:val="30"/>
          <w:cs/>
        </w:rPr>
        <w:t>กลุ่มบริษัทจะตัดจำหน่ายส่วนได้เสียทั้งหมดของ</w:t>
      </w:r>
      <w:r w:rsidRPr="00F72AC6">
        <w:rPr>
          <w:rFonts w:asciiTheme="majorBidi" w:hAnsiTheme="majorBidi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</w:t>
      </w:r>
      <w:r>
        <w:rPr>
          <w:rFonts w:asciiTheme="majorBidi" w:hAnsiTheme="majorBidi"/>
          <w:sz w:val="30"/>
          <w:szCs w:val="30"/>
        </w:rPr>
        <w:br/>
      </w:r>
      <w:r w:rsidRPr="00F72AC6">
        <w:rPr>
          <w:rFonts w:asciiTheme="majorBidi" w:hAnsiTheme="majorBidi"/>
          <w:sz w:val="30"/>
          <w:szCs w:val="30"/>
          <w:cs/>
        </w:rPr>
        <w:t>เงินลงทุนนั้นจะถูกรับรู้ด้วยมูลค่ายุติธรรม ณ วันที่สูญเสียการมีอิทธิพลอย่างมีนัยสำคัญ</w:t>
      </w:r>
      <w:r>
        <w:rPr>
          <w:rFonts w:asciiTheme="majorBidi" w:hAnsiTheme="majorBidi"/>
          <w:sz w:val="30"/>
          <w:szCs w:val="30"/>
        </w:rPr>
        <w:t xml:space="preserve"> </w:t>
      </w:r>
      <w:r w:rsidRPr="00F72AC6">
        <w:rPr>
          <w:rFonts w:asciiTheme="majorBidi" w:hAnsiTheme="majorBidi"/>
          <w:sz w:val="30"/>
          <w:szCs w:val="30"/>
          <w:cs/>
        </w:rPr>
        <w:t>หรือการควบคุมร่วม</w:t>
      </w:r>
      <w:r>
        <w:rPr>
          <w:rFonts w:asciiTheme="majorBidi" w:hAnsiTheme="majorBidi"/>
          <w:sz w:val="30"/>
          <w:szCs w:val="30"/>
        </w:rPr>
        <w:t xml:space="preserve"> </w:t>
      </w:r>
      <w:r w:rsidRPr="00F72AC6">
        <w:rPr>
          <w:rFonts w:asciiTheme="majorBidi" w:hAnsiTheme="majorBidi"/>
          <w:sz w:val="30"/>
          <w:szCs w:val="30"/>
          <w:cs/>
        </w:rPr>
        <w:t>และถือเป็นมูลค่ายุติธรรมที่รับรู้เมื่อเริ่มแรกของสินทรัพย์ทางการเงิน</w:t>
      </w:r>
    </w:p>
    <w:p w14:paraId="20CC7300" w14:textId="684331AD" w:rsidR="00E94396" w:rsidRDefault="00E9439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E648603" w14:textId="2EF38DE4" w:rsidR="00A253CC" w:rsidRPr="001142C3" w:rsidRDefault="00A253CC" w:rsidP="00D862F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lastRenderedPageBreak/>
        <w:t>ยอดคงเหลือและรายการบัญชีระหว่างกิจการในกลุ่ม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</w:t>
      </w:r>
      <w:r w:rsidR="00DE1562" w:rsidRPr="00DE1562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การร่วมค้า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71E03E35" w14:textId="4313543B" w:rsidR="00A253CC" w:rsidRPr="00A253CC" w:rsidRDefault="00A253CC" w:rsidP="00A253CC">
      <w:pPr>
        <w:pStyle w:val="Bo-Blankline"/>
      </w:pPr>
    </w:p>
    <w:p w14:paraId="453612B0" w14:textId="77777777" w:rsidR="00A253CC" w:rsidRPr="00375979" w:rsidRDefault="00A253CC" w:rsidP="00A253CC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1142C3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4677C905" w14:textId="77777777" w:rsidR="00A253CC" w:rsidRPr="001142C3" w:rsidRDefault="00A253CC" w:rsidP="00A253CC">
      <w:pPr>
        <w:pStyle w:val="Bo-Blankline"/>
      </w:pPr>
    </w:p>
    <w:p w14:paraId="7C67B1E9" w14:textId="460899CA" w:rsidR="00A253CC" w:rsidRDefault="00A253CC" w:rsidP="00A253CC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42C3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300B51F" w14:textId="77777777" w:rsidR="00A253CC" w:rsidRPr="001142C3" w:rsidRDefault="00A253CC" w:rsidP="00A253CC">
      <w:pPr>
        <w:pStyle w:val="Bo-Blankline"/>
      </w:pPr>
    </w:p>
    <w:p w14:paraId="31212378" w14:textId="77777777" w:rsidR="00A253CC" w:rsidRPr="001142C3" w:rsidRDefault="00A253CC" w:rsidP="00A253CC">
      <w:pPr>
        <w:pStyle w:val="Bo-C1Content"/>
        <w:rPr>
          <w:rFonts w:asciiTheme="majorBidi" w:hAnsiTheme="majorBidi" w:cstheme="majorBidi"/>
        </w:rPr>
      </w:pPr>
      <w:r w:rsidRPr="001142C3">
        <w:rPr>
          <w:rFonts w:asciiTheme="majorBidi" w:hAnsiTheme="majorBidi" w:cstheme="majorBidi"/>
          <w:cs/>
        </w:rPr>
        <w:t>กลุ่มบริษัทเลือกใช้วิธีการทดสอบการกระจุกตัว (</w:t>
      </w:r>
      <w:r w:rsidRPr="001142C3">
        <w:rPr>
          <w:rFonts w:asciiTheme="majorBidi" w:hAnsiTheme="majorBidi" w:cstheme="majorBidi"/>
        </w:rPr>
        <w:t xml:space="preserve">concentration test) </w:t>
      </w:r>
      <w:r w:rsidRPr="001142C3">
        <w:rPr>
          <w:rFonts w:asciiTheme="majorBidi" w:hAnsiTheme="majorBidi" w:cstheme="majorBidi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F5A74C1" w14:textId="77777777" w:rsidR="00A253CC" w:rsidRPr="0077485C" w:rsidRDefault="00A253CC" w:rsidP="00A253CC">
      <w:pPr>
        <w:pStyle w:val="Bo-Blankline"/>
      </w:pPr>
    </w:p>
    <w:p w14:paraId="2C3DF8DD" w14:textId="15AF7E79" w:rsidR="00A253CC" w:rsidRPr="0077485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0810D93" w14:textId="77777777" w:rsidR="00A253CC" w:rsidRPr="0077485C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F2B1B1" w14:textId="45441951" w:rsidR="00A253CC" w:rsidRPr="0077485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7485C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</w:t>
      </w:r>
      <w:r w:rsidRPr="00C43596">
        <w:rPr>
          <w:rFonts w:ascii="Angsana New" w:hAnsi="Angsana New"/>
          <w:sz w:val="30"/>
          <w:szCs w:val="30"/>
          <w:cs/>
        </w:rPr>
        <w:t>เกิดขึ้น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697C5B7" w14:textId="77777777" w:rsidR="00A253CC" w:rsidRPr="00206CF7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788E554" w14:textId="77777777" w:rsidR="00A253CC" w:rsidRPr="0077485C" w:rsidRDefault="00A253CC" w:rsidP="00A253C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06CF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9D2BE48" w14:textId="77777777" w:rsidR="00A253CC" w:rsidRPr="00206CF7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4DA7FCF" w14:textId="77777777" w:rsidR="00A253CC" w:rsidRPr="0077485C" w:rsidRDefault="00A253CC" w:rsidP="00A253C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D66161E" w14:textId="3671E92A" w:rsidR="00E94396" w:rsidRDefault="00E9439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06B68B8" w14:textId="45CE1338" w:rsidR="00A253C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/>
          <w:sz w:val="30"/>
          <w:szCs w:val="30"/>
        </w:rPr>
      </w:pPr>
      <w:r w:rsidRPr="00206CF7">
        <w:rPr>
          <w:rFonts w:ascii="Angsana New" w:eastAsia="Calibri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206CF7">
        <w:rPr>
          <w:rFonts w:ascii="Angsana New" w:eastAsia="Calibri" w:hAnsi="Angsana New"/>
          <w:sz w:val="30"/>
          <w:szCs w:val="30"/>
          <w:cs/>
        </w:rPr>
        <w:t>ๆ ที่เคยรับรู้ไว้ ณ วันที่ซื้อ</w:t>
      </w:r>
    </w:p>
    <w:p w14:paraId="0DC4154D" w14:textId="77777777" w:rsidR="00E94396" w:rsidRPr="0077485C" w:rsidRDefault="00E94396" w:rsidP="00E94396">
      <w:pPr>
        <w:pStyle w:val="Bo-Blankline"/>
        <w:rPr>
          <w:rFonts w:eastAsia="Calibri"/>
          <w:cs/>
        </w:rPr>
      </w:pPr>
    </w:p>
    <w:p w14:paraId="0B3C993B" w14:textId="535FD3BE" w:rsidR="00DC4F09" w:rsidRPr="00DC4F09" w:rsidRDefault="00487D70" w:rsidP="00D34603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sz w:val="20"/>
          <w:szCs w:val="20"/>
        </w:rPr>
      </w:pPr>
      <w:r w:rsidRPr="00487D7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193E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9904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4D924888" w14:textId="4A2BBE9E" w:rsidR="00CF71F4" w:rsidRPr="00CF71F4" w:rsidRDefault="00D34603" w:rsidP="00DC4F09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  <w:r w:rsidRPr="00CF71F4">
        <w:rPr>
          <w:rFonts w:ascii="Angsana New" w:hAnsi="Angsana New"/>
          <w:sz w:val="20"/>
          <w:szCs w:val="20"/>
        </w:rPr>
        <w:t xml:space="preserve"> </w:t>
      </w:r>
    </w:p>
    <w:p w14:paraId="2BB023CF" w14:textId="4FCC3A9D" w:rsidR="008F48B5" w:rsidRPr="008553F8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93E96">
        <w:rPr>
          <w:rFonts w:ascii="Angsana New" w:hAnsi="Angsana New" w:hint="cs"/>
          <w:sz w:val="30"/>
          <w:szCs w:val="30"/>
          <w:cs/>
        </w:rPr>
        <w:t>และ</w:t>
      </w:r>
      <w:r w:rsidR="00990475" w:rsidRPr="008553F8">
        <w:rPr>
          <w:rFonts w:ascii="Angsana New" w:hAnsi="Angsana New" w:hint="cs"/>
          <w:sz w:val="30"/>
          <w:szCs w:val="30"/>
          <w:cs/>
        </w:rPr>
        <w:t>การ</w:t>
      </w:r>
      <w:r w:rsidR="00193E96" w:rsidRPr="008553F8">
        <w:rPr>
          <w:rFonts w:ascii="Angsana New" w:hAnsi="Angsana New" w:hint="cs"/>
          <w:sz w:val="30"/>
          <w:szCs w:val="30"/>
          <w:cs/>
        </w:rPr>
        <w:t>ร่วม</w:t>
      </w:r>
      <w:r w:rsidR="00990475" w:rsidRPr="008553F8">
        <w:rPr>
          <w:rFonts w:ascii="Angsana New" w:hAnsi="Angsana New" w:hint="cs"/>
          <w:sz w:val="30"/>
          <w:szCs w:val="30"/>
          <w:cs/>
        </w:rPr>
        <w:t>ค้า</w:t>
      </w:r>
      <w:r w:rsidRPr="008553F8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ในงบการเงินเฉพาะกิจการของบริษัทบันทึกบัญชีโดยใช้วิธีส่วนได้เสีย</w:t>
      </w:r>
    </w:p>
    <w:p w14:paraId="1F5A7B37" w14:textId="77777777" w:rsidR="008F48B5" w:rsidRPr="008553F8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5BD9A" w14:textId="7919F472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3F8">
        <w:rPr>
          <w:rFonts w:ascii="Angsana New" w:hAnsi="Angsana New"/>
          <w:sz w:val="30"/>
          <w:szCs w:val="30"/>
          <w:cs/>
        </w:rPr>
        <w:t>ส่วนได้เสียในบริษัทย่อย</w:t>
      </w:r>
      <w:r w:rsidR="00193E96" w:rsidRPr="008553F8">
        <w:rPr>
          <w:rFonts w:ascii="Angsana New" w:hAnsi="Angsana New" w:hint="cs"/>
          <w:sz w:val="30"/>
          <w:szCs w:val="30"/>
          <w:cs/>
        </w:rPr>
        <w:t>และ</w:t>
      </w:r>
      <w:r w:rsidR="00990475" w:rsidRPr="008553F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553F8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จะถูกบันทึกในงบการเงินเฉพาะกิจการจนถึงวันที่บริษัทสูญเสียการควบคุม หรือการควบคุมร่วม</w:t>
      </w:r>
    </w:p>
    <w:p w14:paraId="41B7A7DE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AFD148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3C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CFC84A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90DA6" w14:textId="222CDDDD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50D682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6B1F47F" w14:textId="19250399" w:rsidR="00487D70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C07C2D9" w14:textId="77777777" w:rsidR="00657346" w:rsidRPr="00657346" w:rsidRDefault="00657346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CF17A4A" w14:textId="70828EB0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9AF2ABC" w14:textId="77777777"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5930E70C" w14:textId="798602CB" w:rsidR="00E030E8" w:rsidRPr="008B3057" w:rsidRDefault="003F7528" w:rsidP="008B3057">
      <w:pPr>
        <w:pStyle w:val="BodyText2"/>
        <w:spacing w:line="240" w:lineRule="atLeast"/>
        <w:ind w:left="540" w:right="43"/>
        <w:jc w:val="thaiDistribute"/>
        <w:rPr>
          <w:sz w:val="30"/>
          <w:szCs w:val="30"/>
          <w:lang w:val="en-US"/>
        </w:rPr>
      </w:pPr>
      <w:r w:rsidRPr="008B305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8B3057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8B3057">
        <w:rPr>
          <w:rFonts w:ascii="Angsana New" w:hAnsi="Angsana New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  <w:r w:rsidR="00657346" w:rsidRPr="008B3057">
        <w:rPr>
          <w:rFonts w:ascii="Angsana New" w:hAnsi="Angsana New" w:hint="cs"/>
          <w:sz w:val="30"/>
          <w:szCs w:val="30"/>
          <w:cs/>
        </w:rPr>
        <w:t xml:space="preserve"> </w:t>
      </w:r>
      <w:r w:rsidR="00375979">
        <w:rPr>
          <w:rFonts w:ascii="Angsana New" w:hAnsi="Angsana New" w:hint="cs"/>
          <w:sz w:val="30"/>
          <w:szCs w:val="30"/>
          <w:cs/>
        </w:rPr>
        <w:t>สำหรับ</w:t>
      </w:r>
      <w:r w:rsidR="000162F3" w:rsidRPr="008B3057">
        <w:rPr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</w:t>
      </w:r>
      <w:r w:rsidR="00657346" w:rsidRPr="008B3057">
        <w:rPr>
          <w:rFonts w:hint="cs"/>
          <w:sz w:val="30"/>
          <w:szCs w:val="30"/>
          <w:cs/>
          <w:lang w:val="en-US"/>
        </w:rPr>
        <w:t xml:space="preserve"> </w:t>
      </w:r>
      <w:r w:rsidR="000162F3" w:rsidRPr="008B3057">
        <w:rPr>
          <w:sz w:val="30"/>
          <w:szCs w:val="30"/>
          <w:cs/>
          <w:lang w:val="en-US"/>
        </w:rPr>
        <w:t>แปลงค่าโดยใช้อัตรา</w:t>
      </w:r>
      <w:r w:rsidR="000162F3" w:rsidRPr="008B3057">
        <w:rPr>
          <w:sz w:val="30"/>
          <w:szCs w:val="30"/>
          <w:cs/>
        </w:rPr>
        <w:t>แลกเปลี่ยน</w:t>
      </w:r>
      <w:r w:rsidR="000162F3" w:rsidRPr="008B3057">
        <w:rPr>
          <w:sz w:val="30"/>
          <w:szCs w:val="30"/>
          <w:cs/>
          <w:lang w:val="en-US"/>
        </w:rPr>
        <w:t xml:space="preserve"> ณ วัน</w:t>
      </w:r>
      <w:r w:rsidR="00657346" w:rsidRPr="008B3057">
        <w:rPr>
          <w:rFonts w:hint="cs"/>
          <w:sz w:val="30"/>
          <w:szCs w:val="30"/>
          <w:cs/>
          <w:lang w:val="en-US"/>
        </w:rPr>
        <w:t>ที่รายงาน</w:t>
      </w:r>
      <w:r w:rsidR="000162F3" w:rsidRPr="008B3057">
        <w:rPr>
          <w:sz w:val="30"/>
          <w:szCs w:val="30"/>
          <w:cs/>
          <w:lang w:val="en-US"/>
        </w:rPr>
        <w:t xml:space="preserve"> </w:t>
      </w:r>
    </w:p>
    <w:p w14:paraId="441C9505" w14:textId="77777777" w:rsidR="00E030E8" w:rsidRPr="00502158" w:rsidRDefault="00E030E8" w:rsidP="0050215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568E3F0" w14:textId="252626D9" w:rsidR="000162F3" w:rsidRPr="008B3057" w:rsidRDefault="00151777" w:rsidP="001D50ED">
      <w:pPr>
        <w:pStyle w:val="Bo-C1Content"/>
        <w:rPr>
          <w:lang w:val="en-US"/>
        </w:rPr>
      </w:pPr>
      <w:r w:rsidRPr="008B3057">
        <w:rPr>
          <w:color w:val="00000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3FD4628" w14:textId="77777777" w:rsidR="000162F3" w:rsidRDefault="000162F3" w:rsidP="001D50ED">
      <w:pPr>
        <w:pStyle w:val="Bo-Blankline"/>
        <w:rPr>
          <w:lang w:val="en-US"/>
        </w:rPr>
      </w:pPr>
    </w:p>
    <w:p w14:paraId="7066DD58" w14:textId="77777777" w:rsidR="004D25AB" w:rsidRDefault="004D25AB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792972" w14:textId="62F51D03" w:rsidR="00BC55C7" w:rsidRPr="00132AFB" w:rsidRDefault="00BC55C7" w:rsidP="001D50ED">
      <w:pPr>
        <w:pStyle w:val="BodyText2"/>
        <w:spacing w:before="0"/>
        <w:ind w:left="540" w:right="43"/>
        <w:rPr>
          <w:rFonts w:ascii="Angsana New" w:hAnsi="Angsana New"/>
          <w:i/>
          <w:iCs/>
          <w:sz w:val="30"/>
          <w:szCs w:val="30"/>
          <w:cs/>
        </w:rPr>
      </w:pPr>
      <w:r w:rsidRPr="00132AFB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2137EE1B" w14:textId="77777777" w:rsidR="00BC55C7" w:rsidRPr="00132AFB" w:rsidRDefault="00BC55C7" w:rsidP="001D50ED">
      <w:pPr>
        <w:pStyle w:val="Bo-Blankline"/>
      </w:pPr>
    </w:p>
    <w:p w14:paraId="09823EFA" w14:textId="044D0C37" w:rsidR="00BC55C7" w:rsidRPr="002E2783" w:rsidRDefault="00BC55C7" w:rsidP="004D25AB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</w:t>
      </w:r>
      <w:r w:rsidRPr="00CC2871">
        <w:rPr>
          <w:rFonts w:ascii="Angsana New" w:hAnsi="Angsana New"/>
          <w:sz w:val="30"/>
          <w:szCs w:val="30"/>
          <w:cs/>
        </w:rPr>
        <w:t>จากการซื้อหน่วยงานในต่างประเทศ</w:t>
      </w:r>
      <w:r w:rsidRPr="00CC2871">
        <w:rPr>
          <w:rFonts w:ascii="Angsana New" w:hAnsi="Angsana New" w:hint="cs"/>
          <w:sz w:val="30"/>
          <w:szCs w:val="30"/>
          <w:cs/>
        </w:rPr>
        <w:t xml:space="preserve"> </w:t>
      </w:r>
      <w:r w:rsidRPr="00CC2871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CC2871">
        <w:rPr>
          <w:rFonts w:ascii="Angsana New" w:hAnsi="Angsana New" w:hint="cs"/>
          <w:sz w:val="30"/>
          <w:szCs w:val="30"/>
          <w:cs/>
        </w:rPr>
        <w:t>รายงาน</w:t>
      </w:r>
      <w:r w:rsidR="004D25A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32AFB">
        <w:rPr>
          <w:rFonts w:ascii="Angsana New" w:hAnsi="Angsana New" w:hint="cs"/>
          <w:sz w:val="30"/>
          <w:szCs w:val="30"/>
          <w:cs/>
        </w:rPr>
        <w:t>หน่วยงาน</w:t>
      </w:r>
      <w:r w:rsidRPr="00132AFB">
        <w:rPr>
          <w:rFonts w:ascii="Angsana New" w:hAnsi="Angsana New"/>
          <w:sz w:val="30"/>
          <w:szCs w:val="30"/>
          <w:cs/>
        </w:rPr>
        <w:t>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4D25AB" w:rsidRPr="004D25AB">
        <w:rPr>
          <w:rFonts w:ascii="Angsana New" w:hAnsi="Angsana New"/>
          <w:sz w:val="30"/>
          <w:szCs w:val="30"/>
          <w:cs/>
        </w:rPr>
        <w:t>แลกเปลี่ยน</w:t>
      </w:r>
      <w:r w:rsidRPr="00132AFB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64B6BCCF" w14:textId="0499822A" w:rsidR="00CA7036" w:rsidRDefault="00CA7036" w:rsidP="00CB1D0C">
      <w:pPr>
        <w:pStyle w:val="Bo-Blankline"/>
      </w:pPr>
    </w:p>
    <w:p w14:paraId="51762FAF" w14:textId="10E024D7" w:rsidR="00BC55C7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4D25AB" w:rsidRPr="004D25AB">
        <w:rPr>
          <w:rFonts w:ascii="Angsana New"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E102849" w14:textId="77777777" w:rsidR="00A97117" w:rsidRDefault="00A97117" w:rsidP="001F55B6">
      <w:pPr>
        <w:pStyle w:val="Bo-Blankline"/>
        <w:rPr>
          <w:cs/>
          <w:lang w:val="th-TH"/>
        </w:rPr>
      </w:pPr>
    </w:p>
    <w:p w14:paraId="0CE65EF3" w14:textId="35BDCA8E" w:rsidR="00BC55C7" w:rsidRDefault="00BC55C7" w:rsidP="00BC55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F0889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7F0889">
        <w:rPr>
          <w:rFonts w:ascii="Angsana New" w:hAnsi="Angsana New" w:hint="cs"/>
          <w:sz w:val="30"/>
          <w:szCs w:val="30"/>
          <w:cs/>
        </w:rPr>
        <w:t>ะ</w:t>
      </w:r>
      <w:r w:rsidRPr="007F088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7F0889">
        <w:rPr>
          <w:rFonts w:ascii="Angsana New" w:hAnsi="Angsana New"/>
          <w:sz w:val="30"/>
          <w:szCs w:val="30"/>
          <w:cs/>
        </w:rPr>
        <w:t xml:space="preserve">สูญเสียการควบคุม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</w:t>
      </w:r>
      <w:r w:rsidRPr="007F0889">
        <w:rPr>
          <w:rFonts w:ascii="Angsana New" w:hAnsi="Angsana New"/>
          <w:sz w:val="30"/>
          <w:szCs w:val="30"/>
          <w:cs/>
        </w:rPr>
        <w:t>สะสม</w:t>
      </w:r>
      <w:r w:rsidRPr="007F0889">
        <w:rPr>
          <w:rFonts w:ascii="Angsana New" w:hAnsi="Angsana New" w:hint="cs"/>
          <w:sz w:val="30"/>
          <w:szCs w:val="30"/>
          <w:cs/>
        </w:rPr>
        <w:t>ของ</w:t>
      </w:r>
      <w:r w:rsidRPr="007F088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7F0889">
        <w:rPr>
          <w:rFonts w:ascii="Angsana New" w:hAnsi="Angsana New" w:hint="cs"/>
          <w:sz w:val="30"/>
          <w:szCs w:val="30"/>
          <w:cs/>
        </w:rPr>
        <w:t>โดย</w:t>
      </w:r>
      <w:r w:rsidRPr="007F088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7F0889">
        <w:rPr>
          <w:rFonts w:ascii="Angsana New" w:hAnsi="Angsana New"/>
          <w:sz w:val="30"/>
          <w:szCs w:val="30"/>
          <w:cs/>
        </w:rPr>
        <w:t>แต่</w:t>
      </w:r>
      <w:r w:rsidRPr="007F0889">
        <w:rPr>
          <w:rFonts w:ascii="Angsana New" w:hAnsi="Angsana New" w:hint="cs"/>
          <w:sz w:val="30"/>
          <w:szCs w:val="30"/>
          <w:cs/>
        </w:rPr>
        <w:t>ยังคงมี</w:t>
      </w:r>
      <w:r w:rsidRPr="007F088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ผลสะสม</w:t>
      </w:r>
      <w:r w:rsidRPr="007F0889">
        <w:rPr>
          <w:rFonts w:ascii="Angsana New" w:hAnsi="Angsana New"/>
          <w:sz w:val="30"/>
          <w:szCs w:val="30"/>
          <w:cs/>
        </w:rPr>
        <w:t>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7F088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8FDE5B6" w14:textId="77777777" w:rsidR="00731B13" w:rsidRPr="00B90249" w:rsidRDefault="00731B13" w:rsidP="00731B13">
      <w:pPr>
        <w:spacing w:line="240" w:lineRule="auto"/>
        <w:ind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81C703F" w14:textId="36F4661B" w:rsidR="00AE2682" w:rsidRDefault="00AE2682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EDC071F" w14:textId="77777777" w:rsidR="00AE2682" w:rsidRP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04929D" w14:textId="59D9141F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Start w:id="0" w:name="_Hlk93494826"/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bookmarkEnd w:id="0"/>
    <w:p w14:paraId="66E8C885" w14:textId="667970DE" w:rsidR="008873F6" w:rsidRPr="008873F6" w:rsidRDefault="008873F6" w:rsidP="00702606">
      <w:pPr>
        <w:spacing w:line="240" w:lineRule="auto"/>
        <w:ind w:left="720" w:right="-25" w:hanging="180"/>
        <w:jc w:val="both"/>
        <w:rPr>
          <w:rFonts w:ascii="Angsana New" w:hAnsi="Angsana New"/>
          <w:i/>
          <w:iCs/>
          <w:sz w:val="20"/>
          <w:szCs w:val="20"/>
        </w:rPr>
      </w:pPr>
    </w:p>
    <w:p w14:paraId="0BB2AEA8" w14:textId="218EB979" w:rsidR="00702606" w:rsidRPr="00B92D9F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0711D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B33F7F" w:rsidRPr="00B33F7F">
        <w:rPr>
          <w:rFonts w:ascii="Angsana New" w:hAnsi="Angsana New"/>
          <w:color w:val="000000"/>
          <w:sz w:val="30"/>
          <w:szCs w:val="30"/>
          <w:cs/>
        </w:rPr>
        <w:t>ออกโดย</w:t>
      </w:r>
      <w:r w:rsidRPr="0020711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</w:t>
      </w:r>
      <w:r w:rsidRPr="0020711D">
        <w:rPr>
          <w:rFonts w:ascii="Angsana New" w:hAnsi="Angsana New" w:hint="cs"/>
          <w:sz w:val="30"/>
          <w:szCs w:val="30"/>
          <w:cs/>
        </w:rPr>
        <w:t>หนี้สินทางการเงินอื่น ๆ (นอกเหนือจากลูกหนี้การค้า (ดู</w:t>
      </w:r>
      <w:r w:rsidRPr="004F1BB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4F1BB4">
        <w:rPr>
          <w:rFonts w:ascii="Angsana New" w:hAnsi="Angsana New" w:hint="cs"/>
          <w:sz w:val="30"/>
          <w:szCs w:val="30"/>
        </w:rPr>
        <w:t xml:space="preserve"> </w:t>
      </w:r>
      <w:r w:rsidR="004F1BB4" w:rsidRPr="004F1BB4">
        <w:rPr>
          <w:rFonts w:ascii="Angsana New" w:hAnsi="Angsana New"/>
          <w:sz w:val="30"/>
          <w:szCs w:val="30"/>
        </w:rPr>
        <w:t>3</w:t>
      </w:r>
      <w:r w:rsidRPr="004F1BB4">
        <w:rPr>
          <w:rFonts w:ascii="Angsana New" w:hAnsi="Angsana New" w:hint="cs"/>
          <w:sz w:val="30"/>
          <w:szCs w:val="30"/>
          <w:cs/>
        </w:rPr>
        <w:t>(ฉ))</w:t>
      </w:r>
      <w:r w:rsidR="00922632">
        <w:rPr>
          <w:rFonts w:ascii="Angsana New" w:hAnsi="Angsana New"/>
          <w:sz w:val="30"/>
          <w:szCs w:val="30"/>
        </w:rPr>
        <w:t>)</w:t>
      </w:r>
      <w:r w:rsidRPr="004F1BB4">
        <w:rPr>
          <w:rFonts w:ascii="Angsana New" w:hAnsi="Angsana New" w:hint="cs"/>
          <w:sz w:val="30"/>
          <w:szCs w:val="30"/>
          <w:cs/>
        </w:rPr>
        <w:t xml:space="preserve"> รับรู้</w:t>
      </w:r>
      <w:r w:rsidRPr="0020711D">
        <w:rPr>
          <w:rFonts w:ascii="Angsana New" w:hAnsi="Angsana New" w:hint="cs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และวัดมูลค่า</w:t>
      </w:r>
      <w:r w:rsidR="00B92D9F" w:rsidRPr="00B92D9F">
        <w:rPr>
          <w:rFonts w:ascii="Angsana New" w:hAnsi="Angsana New"/>
          <w:sz w:val="30"/>
          <w:szCs w:val="30"/>
          <w:cs/>
        </w:rPr>
        <w:t>เมื่อเริ่มแรก</w:t>
      </w:r>
      <w:r w:rsidRPr="0020711D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</w:t>
      </w:r>
      <w:r w:rsidR="00B92D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B92D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หรือการออกตราสารด้วย</w:t>
      </w:r>
    </w:p>
    <w:p w14:paraId="0D08B816" w14:textId="11507A3D" w:rsidR="00AE2682" w:rsidRDefault="00AE2682" w:rsidP="00B53493">
      <w:pPr>
        <w:spacing w:line="240" w:lineRule="auto"/>
        <w:ind w:left="990" w:right="-25"/>
        <w:jc w:val="both"/>
        <w:rPr>
          <w:rFonts w:ascii="Angsana New" w:hAnsi="Angsana New"/>
          <w:sz w:val="20"/>
          <w:szCs w:val="20"/>
        </w:rPr>
      </w:pPr>
    </w:p>
    <w:p w14:paraId="375A2E3C" w14:textId="0AE9E9B9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9AC7D9B" w14:textId="69332676" w:rsidR="00B92D9F" w:rsidRDefault="00B92D9F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95B5391" w14:textId="50488597" w:rsidR="00702606" w:rsidRPr="007D62F2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20BF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20BF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7D62F2">
        <w:rPr>
          <w:rFonts w:ascii="Angsana New" w:hAnsi="Angsana New" w:hint="cs"/>
          <w:sz w:val="30"/>
          <w:szCs w:val="30"/>
          <w:cs/>
        </w:rPr>
        <w:t xml:space="preserve">ขาดทุน </w:t>
      </w:r>
    </w:p>
    <w:p w14:paraId="0FA19441" w14:textId="77777777" w:rsidR="00702606" w:rsidRPr="0020711D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4C14C64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69C7CCF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6CDAED" w14:textId="1309B28F" w:rsidR="00702606" w:rsidRPr="007D62F2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D62F2">
        <w:rPr>
          <w:rFonts w:ascii="Angsana New" w:hAnsi="Angsana New" w:hint="cs"/>
          <w:sz w:val="30"/>
          <w:szCs w:val="30"/>
          <w:cs/>
        </w:rPr>
        <w:t>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717AC1B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2328B4E" w14:textId="7613D576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62F2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8172725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B45A14A" w14:textId="77777777" w:rsidR="00702606" w:rsidRPr="00820BF5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9496E78" w14:textId="77777777" w:rsidR="00702606" w:rsidRPr="007D62F2" w:rsidRDefault="00702606" w:rsidP="0070260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576E23A4" w14:textId="37AE2100" w:rsidR="00702606" w:rsidRDefault="00702606" w:rsidP="001243AC">
      <w:pPr>
        <w:spacing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7D62F2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E34C0BD" w14:textId="77777777" w:rsidR="00B92D9F" w:rsidRPr="00B92D9F" w:rsidRDefault="00B92D9F" w:rsidP="00B92D9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011D37D2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2EB5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58F31AB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65023D6" w14:textId="1E5DAFCF" w:rsidR="00B92D9F" w:rsidRPr="00B92D9F" w:rsidRDefault="00702606" w:rsidP="00B92D9F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  <w:r w:rsidR="00B92D9F">
        <w:rPr>
          <w:rFonts w:ascii="Angsana New" w:hAnsi="Angsana New"/>
          <w:sz w:val="20"/>
          <w:szCs w:val="20"/>
          <w:cs/>
        </w:rPr>
        <w:br w:type="page"/>
      </w:r>
    </w:p>
    <w:p w14:paraId="1B7B7900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lastRenderedPageBreak/>
        <w:t>สินทรัพย์</w:t>
      </w:r>
      <w:r w:rsidRPr="00682EB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6ADDB31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1A98828" w14:textId="1E2FFBEF" w:rsidR="00702606" w:rsidRPr="002D605A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31E0BED7" w14:textId="77777777" w:rsidR="002D605A" w:rsidRPr="002D605A" w:rsidRDefault="002D605A" w:rsidP="002D605A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FD93BA7" w14:textId="48E63274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BD244B7" w14:textId="77777777" w:rsidR="00702606" w:rsidRPr="00820BF5" w:rsidRDefault="00702606" w:rsidP="00A00184">
      <w:pPr>
        <w:pStyle w:val="Bo-Blankline"/>
      </w:pPr>
    </w:p>
    <w:p w14:paraId="7CA31285" w14:textId="10D2E8BA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0636DCA0" w14:textId="77777777" w:rsidR="002D605A" w:rsidRPr="002D605A" w:rsidRDefault="002D605A" w:rsidP="002D605A">
      <w:pPr>
        <w:pStyle w:val="Bo-Blankline"/>
      </w:pPr>
    </w:p>
    <w:p w14:paraId="170A63D7" w14:textId="6B72DFBF" w:rsidR="00702606" w:rsidRPr="002317DE" w:rsidRDefault="00702606" w:rsidP="00374E1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820BF5">
        <w:rPr>
          <w:rFonts w:ascii="Angsana New" w:hAnsi="Angsana New" w:hint="cs"/>
          <w:sz w:val="30"/>
          <w:szCs w:val="30"/>
          <w:cs/>
        </w:rPr>
        <w:t xml:space="preserve"> </w:t>
      </w:r>
      <w:r w:rsidRPr="00A00184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0DD57F3" w14:textId="4608F1F8" w:rsidR="00C17E07" w:rsidRDefault="00C17E07">
      <w:pPr>
        <w:spacing w:line="240" w:lineRule="auto"/>
        <w:rPr>
          <w:rFonts w:ascii="Angsana New" w:hAnsi="Angsana New"/>
          <w:sz w:val="20"/>
          <w:szCs w:val="20"/>
        </w:rPr>
      </w:pPr>
    </w:p>
    <w:p w14:paraId="1E52A0BE" w14:textId="0F6EC8DD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ED5989" w14:textId="77777777" w:rsidR="000162F3" w:rsidRPr="0013231F" w:rsidRDefault="000162F3" w:rsidP="00C8119D">
      <w:pPr>
        <w:pStyle w:val="Bo-Blankline"/>
        <w:rPr>
          <w:cs/>
        </w:rPr>
      </w:pPr>
    </w:p>
    <w:p w14:paraId="6B86AF2D" w14:textId="77777777" w:rsidR="00B1235A" w:rsidRPr="00324807" w:rsidRDefault="00B1235A" w:rsidP="00B1235A">
      <w:pPr>
        <w:pStyle w:val="Bo-C1Content"/>
        <w:rPr>
          <w:rFonts w:eastAsia="Calibri"/>
          <w:color w:val="000000"/>
          <w:lang w:eastAsia="en-GB"/>
        </w:rPr>
      </w:pPr>
      <w:r w:rsidRPr="00605BAD">
        <w:rPr>
          <w:rFonts w:eastAsia="Calibr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Pr="00324807">
        <w:rPr>
          <w:rFonts w:eastAsia="Calibri"/>
          <w:color w:val="000000"/>
          <w:cs/>
          <w:lang w:eastAsia="en-GB"/>
        </w:rPr>
        <w:t>ซึ่งมี</w:t>
      </w:r>
      <w:r w:rsidRPr="00324807">
        <w:rPr>
          <w:rFonts w:eastAsia="Calibri" w:hint="cs"/>
          <w:color w:val="000000"/>
          <w:cs/>
          <w:lang w:eastAsia="en-GB"/>
        </w:rPr>
        <w:t>ระยะเวลา</w:t>
      </w:r>
      <w:r w:rsidRPr="00324807">
        <w:rPr>
          <w:rFonts w:eastAsia="Calibri"/>
          <w:color w:val="000000"/>
          <w:cs/>
          <w:lang w:eastAsia="en-GB"/>
        </w:rPr>
        <w:t>ครบกำหนดไม่เกินสามเดือนนับแต่วันที่ได้มาเป็นรายการเทียบเท่าเงินสด</w:t>
      </w:r>
      <w:r w:rsidRPr="00605BAD">
        <w:rPr>
          <w:rFonts w:eastAsia="Calibri"/>
          <w:color w:val="000000"/>
          <w:cs/>
          <w:lang w:eastAsia="en-GB"/>
        </w:rPr>
        <w:t xml:space="preserve"> </w:t>
      </w:r>
      <w:r w:rsidRPr="00324807">
        <w:rPr>
          <w:rFonts w:eastAsia="Calibri"/>
          <w:color w:val="000000"/>
          <w:cs/>
          <w:lang w:eastAsia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AFC165A" w14:textId="5733EF55" w:rsidR="00A00184" w:rsidRDefault="00A001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73F23D61" w14:textId="57F4C53E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2F29A568" w14:textId="77777777" w:rsidR="000162F3" w:rsidRPr="0013231F" w:rsidRDefault="000162F3" w:rsidP="001F55B6">
      <w:pPr>
        <w:pStyle w:val="Bo-Blankline"/>
      </w:pPr>
    </w:p>
    <w:p w14:paraId="003F09F5" w14:textId="77777777" w:rsidR="00B1235A" w:rsidRPr="00324807" w:rsidRDefault="00B1235A" w:rsidP="00B1235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24807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0D6D9F60" w14:textId="77777777" w:rsidR="00B1235A" w:rsidRPr="00324807" w:rsidRDefault="00B1235A" w:rsidP="00B1235A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C696605" w14:textId="11A3E4C1" w:rsidR="00016959" w:rsidRDefault="00B1235A" w:rsidP="00016959">
      <w:pPr>
        <w:pStyle w:val="Bo-Blankline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2703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24807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016959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0EE8143" w14:textId="77777777" w:rsidR="000162F3" w:rsidRPr="0034019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08E1ED51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D1C09" w:rsidRDefault="00103A99" w:rsidP="00A97117">
      <w:pPr>
        <w:pStyle w:val="Bo-Blankline"/>
      </w:pPr>
    </w:p>
    <w:p w14:paraId="6EC5847B" w14:textId="77777777" w:rsidR="00103A99" w:rsidRPr="0034019B" w:rsidRDefault="004C7140" w:rsidP="00BE05D9">
      <w:pPr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D1C09" w:rsidRDefault="00103A99" w:rsidP="00A97117">
      <w:pPr>
        <w:pStyle w:val="Bo-Blankline"/>
      </w:pPr>
    </w:p>
    <w:p w14:paraId="67232AF7" w14:textId="5B61AB22" w:rsidR="00103A99" w:rsidRPr="0034019B" w:rsidRDefault="006145CD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6145CD">
        <w:rPr>
          <w:rFonts w:ascii="Angsana New" w:hAnsi="Angsana New"/>
          <w:sz w:val="30"/>
          <w:szCs w:val="30"/>
          <w:lang w:val="en-US"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C17E07"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14:paraId="4B342171" w14:textId="77777777" w:rsidR="001E7E4D" w:rsidRDefault="001E7E4D" w:rsidP="001E7E4D">
      <w:pPr>
        <w:pStyle w:val="Bo-Blankline"/>
        <w:rPr>
          <w:lang w:val="en-US"/>
        </w:rPr>
      </w:pPr>
    </w:p>
    <w:p w14:paraId="29F3D27B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Default="00A97117" w:rsidP="00A97117">
      <w:pPr>
        <w:pStyle w:val="Bo-Blankline"/>
        <w:rPr>
          <w:lang w:val="en-US"/>
        </w:rPr>
      </w:pPr>
    </w:p>
    <w:p w14:paraId="36A5BE86" w14:textId="0FDB1C1A" w:rsidR="00F318E1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14:paraId="63D1DACC" w14:textId="545E083C" w:rsidR="009D434A" w:rsidRDefault="009D434A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6CFF0054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DBC838A" w14:textId="77777777" w:rsidR="00103A99" w:rsidRPr="006D1C09" w:rsidRDefault="00103A99" w:rsidP="00DE7B37">
      <w:pPr>
        <w:pStyle w:val="Bo-Blankline"/>
      </w:pPr>
    </w:p>
    <w:p w14:paraId="3160D3FB" w14:textId="77777777" w:rsidR="003E390B" w:rsidRPr="009D434A" w:rsidRDefault="003E390B" w:rsidP="003E39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และขาดทุนจากการด้อยค่า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AB11421" w14:textId="77777777" w:rsidR="003E390B" w:rsidRPr="009D434A" w:rsidRDefault="003E390B" w:rsidP="009D434A">
      <w:pPr>
        <w:pStyle w:val="Bo-Blankline"/>
      </w:pPr>
    </w:p>
    <w:p w14:paraId="265E2EED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และต้นทุนในการรื้อถอน การขนย้าย การบูรณะสถานที่ตั้งของสินทรัพย์</w:t>
      </w:r>
      <w:r w:rsidRPr="009D434A">
        <w:rPr>
          <w:rFonts w:asciiTheme="majorBidi" w:hAnsiTheme="majorBidi" w:cstheme="majorBidi"/>
          <w:sz w:val="30"/>
          <w:szCs w:val="30"/>
        </w:rPr>
        <w:t xml:space="preserve"> 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063AF405" w14:textId="77777777" w:rsidR="003E390B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1EB026F4" w14:textId="77777777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6D32EE3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BAA8E9" w14:textId="77777777" w:rsidR="003E390B" w:rsidRPr="00533DFC" w:rsidRDefault="003E390B" w:rsidP="003E390B">
      <w:pPr>
        <w:pStyle w:val="Bo-H3Subhead"/>
        <w:rPr>
          <w:rFonts w:asciiTheme="majorBidi" w:hAnsiTheme="majorBidi" w:cstheme="majorBidi"/>
          <w:highlight w:val="yellow"/>
        </w:rPr>
      </w:pPr>
      <w:r w:rsidRPr="00FE10AE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69EEC271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7A6540D" w14:textId="49E385CE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2F338E3" w14:textId="1B2393CC" w:rsidR="00C254B1" w:rsidRDefault="00C254B1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>
        <w:rPr>
          <w:highlight w:val="yellow"/>
          <w:cs/>
        </w:rPr>
        <w:br w:type="page"/>
      </w:r>
    </w:p>
    <w:p w14:paraId="17DA1EDB" w14:textId="77777777" w:rsidR="003E390B" w:rsidRPr="00FE10AE" w:rsidRDefault="003E390B" w:rsidP="003E390B">
      <w:pPr>
        <w:pStyle w:val="Bo-H3Subhead"/>
        <w:rPr>
          <w:rFonts w:asciiTheme="majorBidi" w:hAnsiTheme="majorBidi" w:cstheme="majorBidi"/>
          <w:lang w:val="en-US"/>
        </w:rPr>
      </w:pPr>
      <w:r w:rsidRPr="00FE10AE">
        <w:rPr>
          <w:rFonts w:asciiTheme="majorBidi" w:hAnsiTheme="majorBidi" w:cstheme="majorBidi"/>
          <w:cs/>
          <w:lang w:val="en-US"/>
        </w:rPr>
        <w:lastRenderedPageBreak/>
        <w:t>ค่าเสื่อมราคา</w:t>
      </w:r>
    </w:p>
    <w:p w14:paraId="25DE687D" w14:textId="77777777" w:rsidR="003E390B" w:rsidRPr="00533DFC" w:rsidRDefault="003E390B" w:rsidP="003E390B">
      <w:pPr>
        <w:pStyle w:val="Bo-Blankline"/>
        <w:rPr>
          <w:highlight w:val="yellow"/>
        </w:rPr>
      </w:pPr>
    </w:p>
    <w:p w14:paraId="0A4E371C" w14:textId="064D99A6" w:rsidR="001E65AD" w:rsidRDefault="001E65AD" w:rsidP="001E65AD">
      <w:pPr>
        <w:pStyle w:val="Bo-Blankline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ค่า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8553F8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สินทรัพย์ที่อยู่ระหว่างการก่อสร้าง</w:t>
      </w:r>
      <w:r w:rsidR="008553F8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>และติดตั้ง และอะไหล่ที่สำคัญที่ยังไม่ได้เบิกใช้</w:t>
      </w:r>
    </w:p>
    <w:p w14:paraId="48F6D970" w14:textId="4F318A29" w:rsidR="00103A99" w:rsidRPr="006D1C09" w:rsidRDefault="00103A99" w:rsidP="00182BB8">
      <w:pPr>
        <w:pStyle w:val="Bo-Blankline"/>
      </w:pPr>
    </w:p>
    <w:p w14:paraId="3C432254" w14:textId="77777777" w:rsidR="003E390B" w:rsidRPr="008F1D41" w:rsidRDefault="003E390B" w:rsidP="003E390B">
      <w:pPr>
        <w:pStyle w:val="Bo-C1Content"/>
        <w:rPr>
          <w:rFonts w:asciiTheme="majorBidi" w:hAnsiTheme="majorBidi" w:cstheme="majorBidi"/>
        </w:rPr>
      </w:pPr>
      <w:r w:rsidRPr="008F1D41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Pr="008F1D41">
        <w:rPr>
          <w:rFonts w:asciiTheme="majorBidi" w:hAnsiTheme="majorBidi" w:cstheme="majorBidi" w:hint="cs"/>
          <w:cs/>
        </w:rPr>
        <w:t>ของสินทรัพย์</w:t>
      </w:r>
      <w:r w:rsidRPr="008F1D41">
        <w:rPr>
          <w:rFonts w:asciiTheme="majorBidi" w:hAnsiTheme="majorBidi" w:cstheme="majorBidi"/>
          <w:cs/>
        </w:rPr>
        <w:t>แสดงได้ดังนี้</w:t>
      </w:r>
    </w:p>
    <w:p w14:paraId="0548286A" w14:textId="77777777" w:rsidR="003E390B" w:rsidRPr="006D1C09" w:rsidRDefault="003E390B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14:paraId="57D683B3" w14:textId="77777777" w:rsidTr="00EF22F9">
        <w:tc>
          <w:tcPr>
            <w:tcW w:w="5670" w:type="dxa"/>
            <w:shd w:val="clear" w:color="auto" w:fill="auto"/>
            <w:vAlign w:val="bottom"/>
          </w:tcPr>
          <w:p w14:paraId="532D2670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14:paraId="06286C7C" w14:textId="6901EB57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3C3D8FE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21E1D7F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0930F66C" w:rsidR="00103A99" w:rsidRPr="00C12557" w:rsidRDefault="006145CD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6FC614D0" w:rsidR="00964FE8" w:rsidRPr="00964FE8" w:rsidRDefault="006145CD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A2A73AE" w14:textId="086D0EA4" w:rsidR="00BB57B2" w:rsidRDefault="00BB57B2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AD759C1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82E338" w14:textId="77777777" w:rsidR="002B3882" w:rsidRPr="00216152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16152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53C54B" w14:textId="77777777" w:rsidR="002B3882" w:rsidRDefault="002B3882" w:rsidP="002B3882">
      <w:pPr>
        <w:pStyle w:val="Ang15"/>
        <w:rPr>
          <w:sz w:val="20"/>
          <w:szCs w:val="20"/>
          <w:highlight w:val="yellow"/>
        </w:rPr>
      </w:pPr>
    </w:p>
    <w:p w14:paraId="75C4A1F0" w14:textId="777777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3098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13857046" w14:textId="77777777" w:rsidR="002B3882" w:rsidRPr="00CE3098" w:rsidRDefault="002B3882" w:rsidP="002B3882">
      <w:pPr>
        <w:pStyle w:val="Ang15"/>
        <w:rPr>
          <w:sz w:val="20"/>
          <w:szCs w:val="20"/>
          <w:highlight w:val="yellow"/>
        </w:rPr>
      </w:pPr>
    </w:p>
    <w:p w14:paraId="0130D91E" w14:textId="77777777" w:rsidR="002B3882" w:rsidRPr="00CE3098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3098">
        <w:rPr>
          <w:rFonts w:asciiTheme="majorBidi" w:hAnsiTheme="majorBidi" w:cstheme="majorBidi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E30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060367" w14:textId="77777777" w:rsidR="002B3882" w:rsidRPr="00FF7947" w:rsidRDefault="002B3882" w:rsidP="002B3882">
      <w:pPr>
        <w:pStyle w:val="Ang15"/>
        <w:rPr>
          <w:sz w:val="20"/>
          <w:szCs w:val="20"/>
          <w:highlight w:val="yellow"/>
          <w:cs/>
        </w:rPr>
      </w:pPr>
    </w:p>
    <w:p w14:paraId="283A2E70" w14:textId="22B1D13F" w:rsidR="00324FF5" w:rsidRDefault="002B3882" w:rsidP="002B388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B51A6E" w14:textId="2B7B2D17" w:rsidR="002B3882" w:rsidRDefault="002B3882" w:rsidP="002B388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A4D2F2" w14:textId="6D72C3AA" w:rsidR="002B3882" w:rsidRPr="00D0371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371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 xml:space="preserve">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4E3D4270" w14:textId="62FA60ED" w:rsidR="00220232" w:rsidRDefault="00220232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F2AA931" w14:textId="77777777" w:rsidR="002B3882" w:rsidRPr="00D03713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D03713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03713">
        <w:rPr>
          <w:rFonts w:asciiTheme="majorBidi" w:hAnsiTheme="majorBidi" w:cstheme="majorBidi" w:hint="cs"/>
          <w:sz w:val="30"/>
          <w:szCs w:val="30"/>
          <w:lang w:val="en-GB" w:eastAsia="en-US"/>
        </w:rPr>
        <w:t xml:space="preserve"> </w:t>
      </w:r>
    </w:p>
    <w:p w14:paraId="42A98E53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C5D19A" w14:textId="66B4DB9A" w:rsidR="002B3882" w:rsidRPr="00220232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2D08B59" w14:textId="5DD15AA3" w:rsidR="00837DD4" w:rsidRPr="00220232" w:rsidRDefault="00837DD4" w:rsidP="002202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C428673" w14:textId="37DF76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E3098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6F2CA45E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EAAAC00" w14:textId="77777777" w:rsidR="002B3882" w:rsidRPr="00F42278" w:rsidRDefault="002B3882" w:rsidP="002B38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3098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F42278">
        <w:rPr>
          <w:rFonts w:ascii="Angsana New" w:hAnsi="Angsana New" w:hint="cs"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4954D9A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ECEB901" w14:textId="29FD0E86" w:rsidR="002B3882" w:rsidRPr="00CE3098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วันเริ่มต้นของ</w:t>
      </w:r>
      <w:r w:rsidRPr="00F42278">
        <w:rPr>
          <w:rFonts w:ascii="Angsana New" w:hAnsi="Angsana New" w:hint="cs"/>
          <w:sz w:val="30"/>
          <w:szCs w:val="30"/>
          <w:cs/>
        </w:rPr>
        <w:t>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B9C2DB6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926A7F" w14:textId="28DDE911" w:rsidR="002B3882" w:rsidRPr="00F42278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รายได้อื่น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E3098">
        <w:rPr>
          <w:rFonts w:ascii="Angsana New" w:hAnsi="Angsana New" w:hint="cs"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ค่าเช่าที่อาจเกิดขึ้นรับรู้เป็นรายได้อื่น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ในรอบระยะเวลาบัญชีที่ได้รับ</w:t>
      </w:r>
    </w:p>
    <w:p w14:paraId="2A46F88F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0BBBEFD" w14:textId="12B73532" w:rsidR="004F63CE" w:rsidRDefault="004F63CE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9807D51" w14:textId="71543ED5" w:rsidR="004F63CE" w:rsidRPr="004F63CE" w:rsidRDefault="004F63CE" w:rsidP="004F6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543793" w14:textId="4D2EAA32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F63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63C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36E4BCD9" w14:textId="7777777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0F449" w14:textId="55FE9239" w:rsidR="0041231F" w:rsidRDefault="00352BAB" w:rsidP="0041231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</w:pPr>
      <w:r w:rsidRPr="006E2C6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41231F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 w:type="page"/>
      </w:r>
    </w:p>
    <w:p w14:paraId="5AFA70B2" w14:textId="10D1E89C" w:rsidR="00352BAB" w:rsidRPr="006E2C6B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C24E54" w14:textId="7524A4EA" w:rsidR="00723E5E" w:rsidRDefault="00723E5E">
      <w:pPr>
        <w:spacing w:line="240" w:lineRule="auto"/>
        <w:rPr>
          <w:rFonts w:ascii="Angsana New" w:hAnsi="Angsana New"/>
          <w:sz w:val="20"/>
          <w:szCs w:val="20"/>
        </w:rPr>
      </w:pPr>
    </w:p>
    <w:p w14:paraId="3D43DB69" w14:textId="0F843FE3" w:rsidR="00352BAB" w:rsidRPr="00340BF4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คำนวณมูลค่าที่คาดว่าจะได้รับคืน</w:t>
      </w:r>
      <w:r w:rsidR="00421966">
        <w:rPr>
          <w:rFonts w:asciiTheme="majorBidi" w:hAnsiTheme="majorBidi" w:cstheme="majorBidi"/>
          <w:sz w:val="30"/>
          <w:szCs w:val="30"/>
        </w:rPr>
        <w:t xml:space="preserve"> 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E2C6B">
        <w:rPr>
          <w:rFonts w:asciiTheme="majorBidi" w:hAnsiTheme="majorBidi" w:cstheme="majorBidi" w:hint="cs"/>
          <w:sz w:val="30"/>
          <w:szCs w:val="30"/>
          <w:cs/>
        </w:rPr>
        <w:t>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F743E7A" w14:textId="270D31FD" w:rsidR="00DC7374" w:rsidRDefault="00DC737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DE1D7A8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0C1B3A74" w14:textId="77777777"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D1C09" w:rsidRDefault="00E135D3" w:rsidP="00E135D3">
      <w:pPr>
        <w:pStyle w:val="Bo-Blankline"/>
      </w:pPr>
    </w:p>
    <w:p w14:paraId="6DEBE79A" w14:textId="768B7FEA" w:rsidR="00AD5334" w:rsidRDefault="00352BAB" w:rsidP="00976720">
      <w:pPr>
        <w:pStyle w:val="Bo-C1Content"/>
        <w:ind w:hanging="7"/>
      </w:pPr>
      <w:r w:rsidRPr="00352BAB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6883287D" w14:textId="77777777" w:rsidR="00352BAB" w:rsidRPr="00DC7374" w:rsidRDefault="00352BAB" w:rsidP="00976720">
      <w:pPr>
        <w:pStyle w:val="Bo-C1Content"/>
        <w:ind w:hanging="7"/>
        <w:rPr>
          <w:sz w:val="20"/>
          <w:szCs w:val="20"/>
        </w:rPr>
      </w:pPr>
    </w:p>
    <w:p w14:paraId="59D4140C" w14:textId="24B0AF96"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16289C" w:rsidRDefault="00E135D3" w:rsidP="00E135D3">
      <w:pPr>
        <w:pStyle w:val="Bo-Blankline"/>
      </w:pPr>
    </w:p>
    <w:p w14:paraId="5B53F3A2" w14:textId="035C41EE" w:rsidR="00DC7374" w:rsidRDefault="00352BAB" w:rsidP="00352BAB">
      <w:pPr>
        <w:spacing w:line="240" w:lineRule="auto"/>
        <w:ind w:left="540"/>
        <w:rPr>
          <w:rFonts w:ascii="Angsana New" w:hAnsi="Angsana New"/>
          <w:sz w:val="20"/>
          <w:szCs w:val="20"/>
          <w:lang w:eastAsia="x-none"/>
        </w:rPr>
      </w:pPr>
      <w:r w:rsidRPr="00352BA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>
        <w:rPr>
          <w:rFonts w:ascii="Angsana New" w:hAnsi="Angsana New"/>
          <w:sz w:val="30"/>
          <w:szCs w:val="30"/>
        </w:rPr>
        <w:t xml:space="preserve"> </w:t>
      </w:r>
      <w:r w:rsidRPr="00352BAB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0831F44" w14:textId="055A097A" w:rsidR="00826757" w:rsidRDefault="00826757" w:rsidP="00352BAB">
      <w:pPr>
        <w:pStyle w:val="Bo-Blankline"/>
        <w:rPr>
          <w:cs/>
        </w:rPr>
      </w:pPr>
    </w:p>
    <w:p w14:paraId="3EB68570" w14:textId="4E8B2F0E"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E31CEC">
        <w:br/>
      </w:r>
      <w:r w:rsidRPr="00C741B3">
        <w:rPr>
          <w:cs/>
        </w:rPr>
        <w:t>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5EE94469" w:rsidR="00340BF4" w:rsidRDefault="00340BF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1E48B672" w14:textId="6C22F070" w:rsidR="004E1723" w:rsidRDefault="00E84B2E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E84B2E">
        <w:rPr>
          <w:sz w:val="30"/>
          <w:szCs w:val="30"/>
          <w:cs/>
          <w:lang w:eastAsia="en-US"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>
        <w:rPr>
          <w:sz w:val="30"/>
          <w:szCs w:val="30"/>
          <w:lang w:eastAsia="en-US"/>
        </w:rPr>
        <w:t xml:space="preserve"> </w:t>
      </w:r>
      <w:r w:rsidRPr="00E84B2E">
        <w:rPr>
          <w:sz w:val="30"/>
          <w:szCs w:val="30"/>
          <w:cs/>
          <w:lang w:eastAsia="en-US"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9285B17" w14:textId="77777777" w:rsidR="00E84B2E" w:rsidRPr="00953596" w:rsidRDefault="00E84B2E" w:rsidP="00953596">
      <w:pPr>
        <w:pStyle w:val="Bo-Blankline"/>
      </w:pPr>
    </w:p>
    <w:p w14:paraId="50A455FF" w14:textId="012883B6"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B943AA" w14:textId="2F06AC70" w:rsidR="00837DD4" w:rsidRPr="00340BF4" w:rsidRDefault="00837DD4" w:rsidP="00340BF4">
      <w:pPr>
        <w:pStyle w:val="Bo-Blankline"/>
        <w:rPr>
          <w:cs/>
        </w:rPr>
      </w:pPr>
    </w:p>
    <w:p w14:paraId="21439671" w14:textId="1EE9784F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8EF29AB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4A1E5CF0" w14:textId="2AB5BE20"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56EC">
        <w:rPr>
          <w:rFonts w:ascii="Angsana New" w:hAnsi="Angsana New" w:hint="cs"/>
          <w:sz w:val="30"/>
          <w:szCs w:val="30"/>
          <w:cs/>
        </w:rPr>
        <w:t>กลุ่ม</w:t>
      </w:r>
      <w:r w:rsidRPr="0013231F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="001A56EC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13231F">
        <w:rPr>
          <w:rFonts w:ascii="Angsana New" w:hAnsi="Angsana New"/>
          <w:sz w:val="30"/>
          <w:szCs w:val="30"/>
          <w:cs/>
        </w:rPr>
        <w:t>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="001A56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323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1323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9E03889" w14:textId="185ADEEE" w:rsidR="009D434A" w:rsidRDefault="009D434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F4C6F82" w14:textId="1A3AF372" w:rsidR="00691375" w:rsidRDefault="00691375" w:rsidP="00691375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1375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29A0EC4" w14:textId="77777777" w:rsidR="001F5AF8" w:rsidRPr="001F5AF8" w:rsidRDefault="001F5AF8" w:rsidP="001F5AF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5ED279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BD5CB9" w14:textId="77777777" w:rsidR="00691375" w:rsidRPr="00691375" w:rsidRDefault="00691375" w:rsidP="00691375">
      <w:pPr>
        <w:pStyle w:val="Bo-C1Content"/>
        <w:rPr>
          <w:sz w:val="20"/>
          <w:szCs w:val="20"/>
        </w:rPr>
      </w:pPr>
    </w:p>
    <w:p w14:paraId="7D9B0D34" w14:textId="58216381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>การวัดมูลค่ายุติธรรมของสินทรัพย์หรือหนี้สิน</w:t>
      </w:r>
      <w:r w:rsidR="00B231E9">
        <w:rPr>
          <w:rFonts w:hint="cs"/>
          <w:cs/>
        </w:rPr>
        <w:t xml:space="preserve"> </w:t>
      </w:r>
      <w:r w:rsidRPr="00691375" w:rsidDel="001A6CC8">
        <w:rPr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91375" w:rsidDel="001A6CC8">
        <w:t xml:space="preserve"> </w:t>
      </w:r>
      <w:r w:rsidRPr="00691375" w:rsidDel="001A6CC8">
        <w:rPr>
          <w:cs/>
        </w:rPr>
        <w:t xml:space="preserve">ดังนี้ </w:t>
      </w:r>
    </w:p>
    <w:p w14:paraId="40568897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 xml:space="preserve">ข้อมูลระดับ </w:t>
      </w:r>
      <w:r w:rsidRPr="00691375" w:rsidDel="001A6CC8">
        <w:t xml:space="preserve">1  </w:t>
      </w:r>
      <w:r w:rsidRPr="00691375" w:rsidDel="001A6CC8">
        <w:rPr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C2D6B5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2  </w:t>
      </w:r>
      <w:r w:rsidRPr="00691375" w:rsidDel="001A6CC8">
        <w:rPr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91375" w:rsidDel="001A6CC8">
        <w:t>1</w:t>
      </w:r>
    </w:p>
    <w:p w14:paraId="17B3AD08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3  </w:t>
      </w:r>
      <w:r w:rsidRPr="00691375" w:rsidDel="001A6CC8">
        <w:rPr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01C620" w14:textId="77777777" w:rsidR="00691375" w:rsidRPr="00691375" w:rsidDel="001A6CC8" w:rsidRDefault="00691375" w:rsidP="00691375">
      <w:pPr>
        <w:pStyle w:val="Bo-C1Content"/>
        <w:rPr>
          <w:sz w:val="20"/>
          <w:szCs w:val="20"/>
        </w:rPr>
      </w:pPr>
    </w:p>
    <w:p w14:paraId="561A98A2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691375" w:rsidDel="001A6CC8">
        <w:t xml:space="preserve"> </w:t>
      </w:r>
    </w:p>
    <w:p w14:paraId="555E64FA" w14:textId="13F337D7" w:rsidR="00B231E9" w:rsidRDefault="00B231E9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2154BAC4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A8DB2EA" w14:textId="77777777" w:rsidR="00691375" w:rsidRPr="00691375" w:rsidDel="001A6CC8" w:rsidRDefault="00691375" w:rsidP="00691375">
      <w:pPr>
        <w:pStyle w:val="Bo-C1Content"/>
        <w:rPr>
          <w:sz w:val="20"/>
          <w:szCs w:val="20"/>
          <w:cs/>
        </w:rPr>
      </w:pPr>
    </w:p>
    <w:p w14:paraId="3915A050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50C92F5" w14:textId="69E19D0A" w:rsidR="00723E5E" w:rsidRDefault="00723E5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0EAF82A" w14:textId="63BC2D5A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A17316" w:rsidRPr="00A17316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3F4C3D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8DF9DFF" w14:textId="1257149F" w:rsid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B2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BED2BB" w14:textId="77777777" w:rsidR="0075317B" w:rsidRPr="007F3F41" w:rsidRDefault="0075317B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5BCF44F" w14:textId="43BDC4A6" w:rsidR="00E95551" w:rsidRP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A00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95551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A00184">
        <w:rPr>
          <w:rFonts w:asciiTheme="majorBidi" w:hAnsiTheme="majorBidi" w:cstheme="majorBidi"/>
          <w:sz w:val="30"/>
          <w:szCs w:val="30"/>
          <w:cs/>
        </w:rPr>
        <w:t>หรือภาษีขายอื่น</w:t>
      </w:r>
      <w:r w:rsidR="003438B6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="003438B6" w:rsidRPr="00A00184">
        <w:rPr>
          <w:rFonts w:asciiTheme="majorBidi" w:hAnsiTheme="majorBidi" w:cstheme="majorBidi" w:hint="cs"/>
          <w:sz w:val="30"/>
          <w:szCs w:val="30"/>
          <w:cs/>
        </w:rPr>
        <w:t>ๆ</w:t>
      </w:r>
      <w:r w:rsidR="0075317B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Pr="00E9555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AB50321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3DB37A" w14:textId="6D45E17A" w:rsidR="00C06FE1" w:rsidRPr="00F40ED9" w:rsidRDefault="00C06FE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ED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Pr="00F40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CE7F304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2BEE" w14:textId="261F315E" w:rsidR="00C06FE1" w:rsidRPr="00E95551" w:rsidRDefault="00E9555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E95551">
        <w:rPr>
          <w:rFonts w:asciiTheme="majorBidi" w:hAnsiTheme="majorBidi" w:cstheme="majorBidi"/>
          <w:sz w:val="30"/>
          <w:szCs w:val="30"/>
        </w:rPr>
        <w:t xml:space="preserve"> </w:t>
      </w:r>
      <w:r w:rsidRPr="003438B6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231E9" w:rsidRPr="00B231E9">
        <w:rPr>
          <w:rFonts w:asciiTheme="majorBidi" w:hAnsiTheme="majorBidi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7DD9442" w14:textId="77777777" w:rsidR="009772DF" w:rsidRPr="009772DF" w:rsidRDefault="009772DF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4F7105" w14:textId="77777777" w:rsidR="001770B4" w:rsidRPr="001770B4" w:rsidRDefault="001770B4" w:rsidP="00E84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14:paraId="37AFA8E7" w14:textId="77777777" w:rsidR="001770B4" w:rsidRDefault="001770B4" w:rsidP="00E84B2E">
      <w:pPr>
        <w:pStyle w:val="Bo-Blankline"/>
      </w:pPr>
    </w:p>
    <w:p w14:paraId="68EF88D2" w14:textId="00C9228F" w:rsidR="001770B4" w:rsidRDefault="001770B4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3C2BDB">
        <w:rPr>
          <w:sz w:val="30"/>
          <w:szCs w:val="30"/>
          <w:lang w:val="en-US"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71270309" w:rsidR="00826757" w:rsidRDefault="0082675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48F42FE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09FC63" w14:textId="77777777" w:rsidR="00103A99" w:rsidRPr="006D1C09" w:rsidRDefault="00103A99" w:rsidP="006E28CC">
      <w:pPr>
        <w:pStyle w:val="Bo-Blankline"/>
      </w:pPr>
    </w:p>
    <w:p w14:paraId="7D0256EF" w14:textId="775EC157" w:rsidR="007D5DB5" w:rsidRPr="0022722E" w:rsidRDefault="007D5DB5" w:rsidP="007D5D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5DCDF9AC" w14:textId="77777777" w:rsidR="007D5DB5" w:rsidRPr="00117060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811911" w14:textId="71AB63B6" w:rsidR="00AF5969" w:rsidRDefault="007D5DB5" w:rsidP="00AF596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E1723">
        <w:rPr>
          <w:rFonts w:asciiTheme="majorBidi" w:hAnsiTheme="majorBidi" w:cstheme="majorBidi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>ๆ</w:t>
      </w:r>
      <w:r w:rsidR="00AF596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D88BC" w14:textId="77777777" w:rsidR="007D5DB5" w:rsidRPr="0022722E" w:rsidRDefault="007D5DB5" w:rsidP="007D5D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2272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330EAE8E" w14:textId="77777777" w:rsidR="0044549E" w:rsidRPr="0044549E" w:rsidRDefault="0044549E" w:rsidP="0044549E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95434E2" w14:textId="10182293" w:rsidR="007D5DB5" w:rsidRPr="0022722E" w:rsidRDefault="007D5DB5" w:rsidP="007D5DB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722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DC9B9" w14:textId="77777777" w:rsidR="007D5DB5" w:rsidRPr="0022722E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2AB08F5B" w14:textId="77777777" w:rsidR="007D5DB5" w:rsidRPr="0022722E" w:rsidRDefault="007D5DB5" w:rsidP="007D5DB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EFD8C01" w14:textId="77777777" w:rsidR="002F5BFE" w:rsidRPr="002F5BFE" w:rsidRDefault="002F5BFE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18"/>
          <w:szCs w:val="18"/>
          <w:cs/>
        </w:rPr>
      </w:pPr>
    </w:p>
    <w:p w14:paraId="4839B51F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13231F" w:rsidRDefault="00103A99" w:rsidP="00715850">
      <w:pPr>
        <w:pStyle w:val="Bo-Blankline"/>
      </w:pPr>
    </w:p>
    <w:p w14:paraId="6327C346" w14:textId="4FC5FB72" w:rsidR="007B1DF6" w:rsidRPr="007D5DB5" w:rsidRDefault="007D5DB5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5DB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77B3192" w14:textId="77777777" w:rsidR="007F2613" w:rsidRDefault="007F2613" w:rsidP="007F2613">
      <w:pPr>
        <w:pStyle w:val="Bo-Blankline"/>
      </w:pPr>
    </w:p>
    <w:p w14:paraId="794A053C" w14:textId="77777777" w:rsidR="006B31AF" w:rsidRPr="001646EC" w:rsidRDefault="006B31AF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46EC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7B7D3DF" w14:textId="77777777" w:rsidR="006B31AF" w:rsidRPr="007E307B" w:rsidRDefault="006B31AF" w:rsidP="00E06492">
      <w:pPr>
        <w:pStyle w:val="Bo-Blankline"/>
      </w:pPr>
    </w:p>
    <w:p w14:paraId="5247DC44" w14:textId="5DB6DE39" w:rsidR="004A70BB" w:rsidRDefault="006B31AF" w:rsidP="00C552A4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46E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9772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46EC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1D5BB42" w14:textId="77777777" w:rsidR="002F5BFE" w:rsidRPr="002F5BFE" w:rsidRDefault="002F5BFE" w:rsidP="006B31A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29DCA3C8" w14:textId="32DB0447" w:rsidR="00403CA1" w:rsidRPr="0034019B" w:rsidRDefault="00403CA1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</w:t>
      </w:r>
      <w:r w:rsidR="005771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ดำเนินงาน</w:t>
      </w:r>
    </w:p>
    <w:p w14:paraId="1083FCB0" w14:textId="77777777" w:rsidR="002205BA" w:rsidRDefault="002205BA" w:rsidP="002205BA">
      <w:pPr>
        <w:pStyle w:val="Bo-Blankline"/>
        <w:rPr>
          <w:lang w:val="en-US"/>
        </w:rPr>
      </w:pPr>
    </w:p>
    <w:p w14:paraId="2962EF64" w14:textId="4FE291AF" w:rsidR="00B92361" w:rsidRPr="00A00184" w:rsidRDefault="00B92361" w:rsidP="00B9236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2361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B92361">
        <w:rPr>
          <w:rFonts w:asciiTheme="majorBidi" w:hAnsiTheme="majorBidi" w:cstheme="majorBidi" w:hint="cs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ทรัพย์สินองค์กร</w:t>
      </w:r>
    </w:p>
    <w:p w14:paraId="6C26958E" w14:textId="77777777" w:rsidR="00B92361" w:rsidRDefault="00B92361" w:rsidP="00B9236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03B0949" w14:textId="53868EF1" w:rsidR="00826757" w:rsidRPr="00B92361" w:rsidRDefault="00826757" w:rsidP="00B9236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92361">
        <w:rPr>
          <w:rFonts w:ascii="Angsana New" w:hAnsi="Angsana New"/>
          <w:sz w:val="30"/>
          <w:szCs w:val="30"/>
        </w:rPr>
        <w:br w:type="page"/>
      </w:r>
    </w:p>
    <w:p w14:paraId="25E24C49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75955293" w14:textId="77777777"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4C3B9277" w:rsidR="005950A8" w:rsidRDefault="009405DF" w:rsidP="00361AEB">
      <w:pPr>
        <w:pStyle w:val="Bo-C1Content"/>
        <w:tabs>
          <w:tab w:val="left" w:pos="547"/>
        </w:tabs>
      </w:pPr>
      <w:r w:rsidRPr="00623946">
        <w:rPr>
          <w:rFonts w:asciiTheme="majorBidi" w:hAnsiTheme="majorBidi" w:cstheme="majorBidi"/>
          <w:b/>
          <w:cs/>
        </w:rPr>
        <w:t>ความสัมพันธ์ที่มีกับ</w:t>
      </w:r>
      <w:r w:rsidR="00FB5CAD" w:rsidRPr="00FB5CAD">
        <w:rPr>
          <w:rFonts w:asciiTheme="majorBidi" w:hAnsiTheme="majorBidi"/>
          <w:b/>
          <w:cs/>
        </w:rPr>
        <w:t xml:space="preserve">บริษัทใหญ่ บริษัทใหญ่ในลำดับสูงสุด </w:t>
      </w:r>
      <w:r w:rsidRPr="00623946">
        <w:rPr>
          <w:rFonts w:asciiTheme="majorBidi" w:hAnsiTheme="majorBidi" w:cstheme="majorBidi"/>
          <w:b/>
          <w:cs/>
        </w:rPr>
        <w:t>บริษัทย่อย</w:t>
      </w:r>
      <w:r w:rsidR="00FB5CAD">
        <w:rPr>
          <w:rFonts w:asciiTheme="majorBidi" w:hAnsiTheme="majorBidi" w:cstheme="majorBidi" w:hint="cs"/>
          <w:b/>
          <w:cs/>
        </w:rPr>
        <w:t>และการร่วมค้า</w:t>
      </w:r>
      <w:r w:rsidRPr="00623946">
        <w:rPr>
          <w:rFonts w:asciiTheme="majorBidi" w:hAnsiTheme="majorBidi" w:cstheme="majorBidi"/>
          <w:b/>
          <w:cs/>
        </w:rPr>
        <w:t xml:space="preserve"> ได้เปิดเผยในหมายเหตุ</w:t>
      </w:r>
      <w:r w:rsidRPr="00FC5B0D">
        <w:rPr>
          <w:rFonts w:asciiTheme="majorBidi" w:hAnsiTheme="majorBidi" w:cstheme="majorBidi"/>
          <w:b/>
          <w:cs/>
        </w:rPr>
        <w:t>ข้อ</w:t>
      </w:r>
      <w:r w:rsidR="003A0044">
        <w:rPr>
          <w:rFonts w:asciiTheme="majorBidi" w:hAnsiTheme="majorBidi" w:cstheme="majorBidi" w:hint="cs"/>
          <w:b/>
          <w:cs/>
        </w:rPr>
        <w:t xml:space="preserve"> </w:t>
      </w:r>
      <w:r w:rsidR="003A0044">
        <w:rPr>
          <w:rFonts w:asciiTheme="majorBidi" w:hAnsiTheme="majorBidi" w:cstheme="majorBidi"/>
          <w:bCs/>
          <w:lang w:val="en-US"/>
        </w:rPr>
        <w:t>1</w:t>
      </w:r>
      <w:r w:rsidR="003A0044">
        <w:rPr>
          <w:rFonts w:asciiTheme="majorBidi" w:hAnsiTheme="majorBidi" w:cstheme="majorBidi" w:hint="cs"/>
          <w:b/>
          <w:cs/>
          <w:lang w:val="en-US"/>
        </w:rPr>
        <w:t xml:space="preserve"> และ</w:t>
      </w:r>
      <w:r w:rsidRPr="00FC5B0D">
        <w:rPr>
          <w:rFonts w:asciiTheme="majorBidi" w:hAnsiTheme="majorBidi" w:cstheme="majorBidi"/>
          <w:b/>
          <w:cs/>
        </w:rPr>
        <w:t xml:space="preserve"> </w:t>
      </w:r>
      <w:r w:rsidR="00FC5B0D" w:rsidRPr="00FC5B0D">
        <w:rPr>
          <w:rFonts w:asciiTheme="majorBidi" w:hAnsiTheme="majorBidi" w:cstheme="majorBidi"/>
          <w:bCs/>
          <w:lang w:val="en-US"/>
        </w:rPr>
        <w:t>9</w:t>
      </w:r>
      <w:r w:rsidRPr="00FC5B0D">
        <w:rPr>
          <w:rFonts w:asciiTheme="majorBidi" w:hAnsiTheme="majorBidi" w:cstheme="majorBidi"/>
          <w:bCs/>
          <w:lang w:val="en-US"/>
        </w:rPr>
        <w:t xml:space="preserve"> </w:t>
      </w:r>
      <w:r w:rsidR="0009348D">
        <w:rPr>
          <w:rFonts w:asciiTheme="majorBidi" w:hAnsiTheme="majorBidi" w:cstheme="majorBidi" w:hint="cs"/>
          <w:b/>
          <w:cs/>
          <w:lang w:val="en-US"/>
        </w:rPr>
        <w:t>สำหรับ</w:t>
      </w:r>
      <w:r w:rsidR="00361AEB" w:rsidRPr="00361AEB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361AEB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14:paraId="330B0070" w14:textId="77777777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213725AF" w14:textId="77777777"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29C9532D" w14:textId="1E8059B1" w:rsidR="00597348" w:rsidRPr="002244ED" w:rsidRDefault="00597348" w:rsidP="000906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  <w:shd w:val="clear" w:color="auto" w:fill="auto"/>
          </w:tcPr>
          <w:p w14:paraId="2B889D65" w14:textId="77777777"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14:paraId="2DD455A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81C8CDF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0A552C18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0894979" w14:textId="77777777"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14:paraId="5F78E2DB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5E62E46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8A1387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E1BE6FB" w14:textId="17C1C95E" w:rsidR="00597348" w:rsidRPr="002244ED" w:rsidRDefault="00626586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2658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บริษัทในกลุ่มกิจการเดียวกัน</w:t>
            </w:r>
          </w:p>
        </w:tc>
      </w:tr>
      <w:tr w:rsidR="000E2F95" w:rsidRPr="00F902C1" w14:paraId="55DE7E4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C6FE65F" w14:textId="390B25F9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6BE5D7E6" w14:textId="0A122D27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B988977" w14:textId="17A663C1" w:rsidR="000E2F95" w:rsidRPr="002244ED" w:rsidRDefault="000E2F95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7FA309C7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39E96B2" w14:textId="6F0F5413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081A03" w14:textId="7661113B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A956A" w14:textId="78912C1A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53D31F1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CBB0451" w14:textId="1D5F9366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1DA155FE" w14:textId="67AFB0CD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6CBE73" w14:textId="62CCE27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43711FA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5B881F" w14:textId="66C1032E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14:paraId="0381E8E7" w14:textId="4BEAB560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9D09F04" w14:textId="6AC77F3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61BBBD7D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D893F9" w14:textId="67F7E288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0B1A1C8" w14:textId="2B811FB8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9845D4" w14:textId="156AA687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18D56AD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615EC4" w14:textId="3FEC550B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047D76CC" w14:textId="29C66401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C4331AC" w14:textId="3DBC5CAF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06B33149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E70FF17" w14:textId="7097E6B2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14:paraId="5FF703A6" w14:textId="0184B029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253DF88" w14:textId="31EB6FAA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7A977C1" w14:textId="132E08D3" w:rsidR="00E84B2E" w:rsidRDefault="00E84B2E" w:rsidP="009A4B8E">
      <w:pPr>
        <w:pStyle w:val="Bo-C1Content"/>
        <w:rPr>
          <w:sz w:val="20"/>
          <w:szCs w:val="20"/>
        </w:rPr>
      </w:pPr>
    </w:p>
    <w:p w14:paraId="68155088" w14:textId="77777777" w:rsidR="00E84B2E" w:rsidRDefault="00E84B2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83"/>
      </w:tblGrid>
      <w:tr w:rsidR="008E1ED8" w:rsidRPr="00EB7266" w14:paraId="43D2A20A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541D20CC" w14:textId="5FFA757B" w:rsidR="008E1ED8" w:rsidRPr="00EB7266" w:rsidRDefault="005878C3" w:rsidP="005878C3">
            <w:pPr>
              <w:spacing w:line="240" w:lineRule="atLeast"/>
              <w:ind w:left="250" w:right="65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</w:t>
            </w:r>
            <w:r w:rsidR="00DB77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340" w:type="dxa"/>
            <w:gridSpan w:val="3"/>
          </w:tcPr>
          <w:p w14:paraId="7C801EAD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EB7266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7940BE54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755" w:rsidRPr="00744476" w14:paraId="0C3BD83A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029F277D" w14:textId="5777A4F6" w:rsidR="00AA4755" w:rsidRPr="00744476" w:rsidRDefault="00AA4755" w:rsidP="00AA475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2EBA8F53" w14:textId="789E782C" w:rsidR="00AA4755" w:rsidRPr="00744476" w:rsidRDefault="00AA4755" w:rsidP="00AA47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6191D60" w14:textId="77777777" w:rsidR="00AA4755" w:rsidRPr="00744476" w:rsidRDefault="00AA4755" w:rsidP="00AA47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88BB86" w14:textId="125F4EDD" w:rsidR="00AA4755" w:rsidRPr="00744476" w:rsidRDefault="00AA4755" w:rsidP="00AA47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348EE0BE" w14:textId="77777777" w:rsidR="00AA4755" w:rsidRPr="00BE704B" w:rsidRDefault="00AA4755" w:rsidP="00AA4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50A36D" w14:textId="58A31B36" w:rsidR="00AA4755" w:rsidRPr="00744476" w:rsidRDefault="00AA4755" w:rsidP="00AA47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89A7498" w14:textId="77777777" w:rsidR="00AA4755" w:rsidRPr="00BE704B" w:rsidRDefault="00AA4755" w:rsidP="00AA4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877EFEA" w14:textId="359BD8E2" w:rsidR="00AA4755" w:rsidRPr="00744476" w:rsidRDefault="00AA4755" w:rsidP="00AA47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</w:tr>
      <w:tr w:rsidR="00AA4755" w:rsidRPr="00744476" w14:paraId="6E72C049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6EE2D1FB" w14:textId="77777777" w:rsidR="00AA4755" w:rsidRPr="00744476" w:rsidRDefault="00AA4755" w:rsidP="00AA475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0E9E6AC5" w14:textId="77777777" w:rsidR="00AA4755" w:rsidRPr="00744476" w:rsidRDefault="00AA4755" w:rsidP="00AA475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4755" w:rsidRPr="0033434F" w14:paraId="4E051A53" w14:textId="77777777" w:rsidTr="00DB77BB">
        <w:tc>
          <w:tcPr>
            <w:tcW w:w="4140" w:type="dxa"/>
            <w:shd w:val="clear" w:color="auto" w:fill="auto"/>
          </w:tcPr>
          <w:p w14:paraId="43479D9E" w14:textId="77777777" w:rsidR="00AA4755" w:rsidRPr="000E7CEE" w:rsidRDefault="00AA4755" w:rsidP="00AA4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2D767BDC" w14:textId="77777777" w:rsidR="00AA4755" w:rsidRPr="0033434F" w:rsidRDefault="00AA4755" w:rsidP="00AA475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AA4755" w:rsidRPr="0033434F" w:rsidRDefault="00AA4755" w:rsidP="00AA475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1B5382" w14:textId="77777777" w:rsidR="00AA4755" w:rsidRPr="0033434F" w:rsidRDefault="00AA4755" w:rsidP="00AA475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AA4755" w:rsidRPr="00BE704B" w:rsidRDefault="00AA4755" w:rsidP="00AA4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3C722" w14:textId="77777777" w:rsidR="00AA4755" w:rsidRPr="0033434F" w:rsidRDefault="00AA4755" w:rsidP="00AA475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B32ED" w14:textId="77777777" w:rsidR="00AA4755" w:rsidRPr="00BE704B" w:rsidRDefault="00AA4755" w:rsidP="00AA4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73D8431" w14:textId="77777777" w:rsidR="00AA4755" w:rsidRPr="0033434F" w:rsidRDefault="00AA4755" w:rsidP="00AA4755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3F8" w:rsidRPr="0033434F" w14:paraId="0B6179F8" w14:textId="77777777" w:rsidTr="00DB77BB">
        <w:tc>
          <w:tcPr>
            <w:tcW w:w="4140" w:type="dxa"/>
            <w:shd w:val="clear" w:color="auto" w:fill="auto"/>
          </w:tcPr>
          <w:p w14:paraId="34CFC9C7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990" w:type="dxa"/>
            <w:shd w:val="clear" w:color="auto" w:fill="auto"/>
          </w:tcPr>
          <w:p w14:paraId="227CB927" w14:textId="00CF6548" w:rsidR="008553F8" w:rsidRPr="0033434F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1,963,366</w:t>
            </w:r>
          </w:p>
        </w:tc>
        <w:tc>
          <w:tcPr>
            <w:tcW w:w="270" w:type="dxa"/>
          </w:tcPr>
          <w:p w14:paraId="25D7C930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DFCDE" w14:textId="7AB89F29" w:rsidR="008553F8" w:rsidRPr="0033434F" w:rsidRDefault="008553F8" w:rsidP="00143D99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1,806,724</w:t>
            </w:r>
          </w:p>
        </w:tc>
        <w:tc>
          <w:tcPr>
            <w:tcW w:w="270" w:type="dxa"/>
          </w:tcPr>
          <w:p w14:paraId="64EAC6F5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F9DF1" w14:textId="02204DA3" w:rsidR="008553F8" w:rsidRPr="0033434F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1,963,366</w:t>
            </w:r>
          </w:p>
        </w:tc>
        <w:tc>
          <w:tcPr>
            <w:tcW w:w="270" w:type="dxa"/>
            <w:shd w:val="clear" w:color="auto" w:fill="auto"/>
          </w:tcPr>
          <w:p w14:paraId="26BAE079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A424517" w14:textId="00597715" w:rsidR="008553F8" w:rsidRPr="0033434F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1,806,724</w:t>
            </w:r>
          </w:p>
        </w:tc>
      </w:tr>
      <w:tr w:rsidR="008553F8" w:rsidRPr="0033434F" w14:paraId="64EFDD0D" w14:textId="77777777" w:rsidTr="00DB77BB">
        <w:tc>
          <w:tcPr>
            <w:tcW w:w="4140" w:type="dxa"/>
            <w:shd w:val="clear" w:color="auto" w:fill="auto"/>
          </w:tcPr>
          <w:p w14:paraId="3590E72D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990" w:type="dxa"/>
            <w:shd w:val="clear" w:color="auto" w:fill="auto"/>
          </w:tcPr>
          <w:p w14:paraId="13017926" w14:textId="7B36417B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3,136,637</w:t>
            </w:r>
          </w:p>
        </w:tc>
        <w:tc>
          <w:tcPr>
            <w:tcW w:w="270" w:type="dxa"/>
          </w:tcPr>
          <w:p w14:paraId="3A916B71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D39036" w14:textId="0ECA1C3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2,741,743</w:t>
            </w:r>
          </w:p>
        </w:tc>
        <w:tc>
          <w:tcPr>
            <w:tcW w:w="270" w:type="dxa"/>
          </w:tcPr>
          <w:p w14:paraId="0A50505F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7FD97" w14:textId="2C4F294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3,136,637</w:t>
            </w:r>
          </w:p>
        </w:tc>
        <w:tc>
          <w:tcPr>
            <w:tcW w:w="270" w:type="dxa"/>
            <w:shd w:val="clear" w:color="auto" w:fill="auto"/>
          </w:tcPr>
          <w:p w14:paraId="073862B9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9301705" w14:textId="6794F0CC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2,741,743</w:t>
            </w:r>
          </w:p>
        </w:tc>
      </w:tr>
      <w:tr w:rsidR="008553F8" w:rsidRPr="0033434F" w14:paraId="3979B7B0" w14:textId="77777777" w:rsidTr="00DB77BB">
        <w:tc>
          <w:tcPr>
            <w:tcW w:w="4140" w:type="dxa"/>
            <w:shd w:val="clear" w:color="auto" w:fill="auto"/>
          </w:tcPr>
          <w:p w14:paraId="27DB96CF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E3558B2" w14:textId="023F45BB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5,213</w:t>
            </w:r>
          </w:p>
        </w:tc>
        <w:tc>
          <w:tcPr>
            <w:tcW w:w="270" w:type="dxa"/>
          </w:tcPr>
          <w:p w14:paraId="4F9861CE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ECFE12" w14:textId="43019884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4,450</w:t>
            </w:r>
          </w:p>
        </w:tc>
        <w:tc>
          <w:tcPr>
            <w:tcW w:w="270" w:type="dxa"/>
          </w:tcPr>
          <w:p w14:paraId="55DBB109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237E75" w14:textId="73EF5213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5,213</w:t>
            </w:r>
          </w:p>
        </w:tc>
        <w:tc>
          <w:tcPr>
            <w:tcW w:w="270" w:type="dxa"/>
            <w:shd w:val="clear" w:color="auto" w:fill="auto"/>
          </w:tcPr>
          <w:p w14:paraId="34B746B1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61FB543" w14:textId="47E19670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4,450</w:t>
            </w:r>
          </w:p>
        </w:tc>
      </w:tr>
      <w:tr w:rsidR="008553F8" w:rsidRPr="0033434F" w14:paraId="7F29B16F" w14:textId="77777777" w:rsidTr="00DB77BB">
        <w:tc>
          <w:tcPr>
            <w:tcW w:w="4140" w:type="dxa"/>
            <w:shd w:val="clear" w:color="auto" w:fill="auto"/>
          </w:tcPr>
          <w:p w14:paraId="0D88A798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990" w:type="dxa"/>
            <w:shd w:val="clear" w:color="auto" w:fill="auto"/>
          </w:tcPr>
          <w:p w14:paraId="4E921EBA" w14:textId="1320FF78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56B19B5D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A217CC" w14:textId="7DC0654C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4377E538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A175C6" w14:textId="3F2C861C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  <w:shd w:val="clear" w:color="auto" w:fill="auto"/>
          </w:tcPr>
          <w:p w14:paraId="7230245D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BEFF228" w14:textId="42CD55B2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</w:tr>
      <w:tr w:rsidR="008553F8" w:rsidRPr="0033434F" w14:paraId="2E031DE3" w14:textId="77777777" w:rsidTr="00DB77BB">
        <w:tc>
          <w:tcPr>
            <w:tcW w:w="4140" w:type="dxa"/>
            <w:shd w:val="clear" w:color="auto" w:fill="auto"/>
          </w:tcPr>
          <w:p w14:paraId="7D88E568" w14:textId="77777777" w:rsidR="008553F8" w:rsidRPr="00CD78A1" w:rsidRDefault="008553F8" w:rsidP="008553F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990" w:type="dxa"/>
            <w:shd w:val="clear" w:color="auto" w:fill="auto"/>
          </w:tcPr>
          <w:p w14:paraId="07D5D12D" w14:textId="3DD20100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30C671B5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04F5BC" w14:textId="3177570A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015403FE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9E0D2" w14:textId="2A21A688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  <w:shd w:val="clear" w:color="auto" w:fill="auto"/>
          </w:tcPr>
          <w:p w14:paraId="54A29EF2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DB89A44" w14:textId="4B951A54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</w:tr>
      <w:tr w:rsidR="008553F8" w:rsidRPr="0033434F" w14:paraId="4C0D3590" w14:textId="77777777" w:rsidTr="00DB77BB">
        <w:tc>
          <w:tcPr>
            <w:tcW w:w="4140" w:type="dxa"/>
            <w:shd w:val="clear" w:color="auto" w:fill="auto"/>
          </w:tcPr>
          <w:p w14:paraId="55E12E7D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3AC165D9" w14:textId="65BD264F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286D1A03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8BB94E" w14:textId="66F8EB7D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70" w:type="dxa"/>
          </w:tcPr>
          <w:p w14:paraId="1750EBD6" w14:textId="77777777" w:rsidR="008553F8" w:rsidRPr="00E04FA0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742605" w14:textId="67FE7862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  <w:shd w:val="clear" w:color="auto" w:fill="auto"/>
          </w:tcPr>
          <w:p w14:paraId="00E346EA" w14:textId="77777777" w:rsidR="008553F8" w:rsidRPr="00E04FA0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2A244238" w14:textId="0DEABB56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1,922</w:t>
            </w:r>
          </w:p>
        </w:tc>
      </w:tr>
      <w:tr w:rsidR="008553F8" w:rsidRPr="0033434F" w14:paraId="059D9100" w14:textId="77777777" w:rsidTr="00DB77BB">
        <w:tc>
          <w:tcPr>
            <w:tcW w:w="4140" w:type="dxa"/>
            <w:shd w:val="clear" w:color="auto" w:fill="auto"/>
          </w:tcPr>
          <w:p w14:paraId="0E142C2B" w14:textId="48F4A547" w:rsidR="008553F8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36EF266B" w14:textId="6C547A23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14,969</w:t>
            </w:r>
          </w:p>
        </w:tc>
        <w:tc>
          <w:tcPr>
            <w:tcW w:w="270" w:type="dxa"/>
          </w:tcPr>
          <w:p w14:paraId="0FA1A493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335CBD" w14:textId="6C75723A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70" w:type="dxa"/>
          </w:tcPr>
          <w:p w14:paraId="1879A77D" w14:textId="77777777" w:rsidR="008553F8" w:rsidRPr="00E04FA0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1B1E4F" w14:textId="285D44A9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14,969</w:t>
            </w:r>
          </w:p>
        </w:tc>
        <w:tc>
          <w:tcPr>
            <w:tcW w:w="270" w:type="dxa"/>
            <w:shd w:val="clear" w:color="auto" w:fill="auto"/>
          </w:tcPr>
          <w:p w14:paraId="41668382" w14:textId="77777777" w:rsidR="008553F8" w:rsidRPr="00E04FA0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4CFDEA8" w14:textId="70AC0850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15,518</w:t>
            </w:r>
          </w:p>
        </w:tc>
      </w:tr>
      <w:tr w:rsidR="008553F8" w:rsidRPr="0033434F" w14:paraId="44DB9640" w14:textId="77777777" w:rsidTr="00DB77BB">
        <w:tc>
          <w:tcPr>
            <w:tcW w:w="4140" w:type="dxa"/>
            <w:shd w:val="clear" w:color="auto" w:fill="auto"/>
          </w:tcPr>
          <w:p w14:paraId="489E589E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  <w:shd w:val="clear" w:color="auto" w:fill="auto"/>
          </w:tcPr>
          <w:p w14:paraId="7DBA865A" w14:textId="6758071D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1,475,000</w:t>
            </w:r>
          </w:p>
        </w:tc>
        <w:tc>
          <w:tcPr>
            <w:tcW w:w="270" w:type="dxa"/>
          </w:tcPr>
          <w:p w14:paraId="77C12C8B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D6C875" w14:textId="19FBE8A8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1,593,000</w:t>
            </w:r>
          </w:p>
        </w:tc>
        <w:tc>
          <w:tcPr>
            <w:tcW w:w="270" w:type="dxa"/>
          </w:tcPr>
          <w:p w14:paraId="72D502FF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E0F050" w14:textId="1D1FC0F1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1,475,000</w:t>
            </w:r>
          </w:p>
        </w:tc>
        <w:tc>
          <w:tcPr>
            <w:tcW w:w="270" w:type="dxa"/>
            <w:shd w:val="clear" w:color="auto" w:fill="auto"/>
          </w:tcPr>
          <w:p w14:paraId="00701AB0" w14:textId="77777777" w:rsidR="008553F8" w:rsidRPr="00143D99" w:rsidRDefault="008553F8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BC7B85" w14:textId="7D5BBDCA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1,593,000</w:t>
            </w:r>
          </w:p>
        </w:tc>
      </w:tr>
      <w:tr w:rsidR="008553F8" w:rsidRPr="0033434F" w14:paraId="1746F98E" w14:textId="77777777" w:rsidTr="00DB77BB">
        <w:tc>
          <w:tcPr>
            <w:tcW w:w="4140" w:type="dxa"/>
            <w:shd w:val="clear" w:color="auto" w:fill="auto"/>
          </w:tcPr>
          <w:p w14:paraId="0782E371" w14:textId="77777777" w:rsidR="008553F8" w:rsidRPr="00BB0A0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B0A0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435C08E4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66F25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AFB300" w14:textId="77777777" w:rsidR="008553F8" w:rsidRDefault="008553F8" w:rsidP="008553F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72B5C2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B39424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3F8" w:rsidRPr="0033434F" w14:paraId="61A05218" w14:textId="77777777" w:rsidTr="00DB77BB">
        <w:tc>
          <w:tcPr>
            <w:tcW w:w="4140" w:type="dxa"/>
            <w:shd w:val="clear" w:color="auto" w:fill="auto"/>
          </w:tcPr>
          <w:p w14:paraId="4756DC48" w14:textId="7C940E55" w:rsidR="008553F8" w:rsidRPr="00BB0A0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ขายหุ้นกู้</w:t>
            </w:r>
          </w:p>
        </w:tc>
        <w:tc>
          <w:tcPr>
            <w:tcW w:w="990" w:type="dxa"/>
            <w:shd w:val="clear" w:color="auto" w:fill="auto"/>
          </w:tcPr>
          <w:p w14:paraId="6A4D9DEE" w14:textId="1BAD0336" w:rsidR="008553F8" w:rsidRDefault="008553F8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B0A341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73CEC1" w14:textId="1D7D5656" w:rsidR="008553F8" w:rsidRDefault="008553F8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CF894C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D2F183" w14:textId="224048C5" w:rsidR="008553F8" w:rsidRDefault="008553F8" w:rsidP="008553F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758824AD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2F3E4E2" w14:textId="6C65DDBF" w:rsidR="008553F8" w:rsidRDefault="008553F8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1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553F8" w:rsidRPr="0033434F" w14:paraId="237F65A8" w14:textId="77777777" w:rsidTr="00DB77BB">
        <w:tc>
          <w:tcPr>
            <w:tcW w:w="4140" w:type="dxa"/>
            <w:shd w:val="clear" w:color="auto" w:fill="auto"/>
          </w:tcPr>
          <w:p w14:paraId="25FDACA5" w14:textId="63770352" w:rsidR="008553F8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0FD4F8DB" w14:textId="5760FA12" w:rsidR="008553F8" w:rsidRDefault="008553F8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BA4E6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D2065C" w14:textId="1973C41D" w:rsidR="008553F8" w:rsidRDefault="008553F8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AEC8A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11A02" w14:textId="52729286" w:rsidR="008553F8" w:rsidRDefault="008553F8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32FC18D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A211DC2" w14:textId="4DB94363" w:rsidR="008553F8" w:rsidRPr="006145CD" w:rsidRDefault="008553F8" w:rsidP="008553F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41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553F8" w:rsidRPr="0033434F" w14:paraId="2CE23381" w14:textId="77777777" w:rsidTr="00DB77BB">
        <w:tc>
          <w:tcPr>
            <w:tcW w:w="4140" w:type="dxa"/>
            <w:shd w:val="clear" w:color="auto" w:fill="auto"/>
          </w:tcPr>
          <w:p w14:paraId="7024E1FF" w14:textId="2A7096A1" w:rsidR="008553F8" w:rsidRPr="008553F8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 w:rsidRPr="008553F8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51FEE7DA" w14:textId="77777777" w:rsidR="008553F8" w:rsidRDefault="008553F8" w:rsidP="008553F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1658C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716D0D" w14:textId="77777777" w:rsidR="008553F8" w:rsidRDefault="008553F8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714040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A9764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E9D63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1F8B270" w14:textId="77777777" w:rsidR="008553F8" w:rsidRPr="00F84153" w:rsidRDefault="008553F8" w:rsidP="008553F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3F8" w:rsidRPr="0033434F" w14:paraId="479DA5E7" w14:textId="77777777" w:rsidTr="00DB77BB">
        <w:tc>
          <w:tcPr>
            <w:tcW w:w="4140" w:type="dxa"/>
            <w:shd w:val="clear" w:color="auto" w:fill="auto"/>
          </w:tcPr>
          <w:p w14:paraId="067D9C03" w14:textId="4AE444C4" w:rsidR="008553F8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0" w:type="dxa"/>
            <w:shd w:val="clear" w:color="auto" w:fill="auto"/>
          </w:tcPr>
          <w:p w14:paraId="1BD6DAF6" w14:textId="08E1B973" w:rsidR="008553F8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70" w:type="dxa"/>
          </w:tcPr>
          <w:p w14:paraId="1C9AC7DE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24179" w14:textId="56943470" w:rsidR="008553F8" w:rsidRDefault="00143D99" w:rsidP="008553F8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C6B725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6CC767" w14:textId="78478704" w:rsidR="008553F8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70" w:type="dxa"/>
            <w:shd w:val="clear" w:color="auto" w:fill="auto"/>
          </w:tcPr>
          <w:p w14:paraId="022AA6C5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94C852B" w14:textId="6B139DE9" w:rsidR="008553F8" w:rsidRPr="00F84153" w:rsidRDefault="00143D99" w:rsidP="008553F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553F8" w:rsidRPr="0033434F" w14:paraId="2886F613" w14:textId="77777777" w:rsidTr="00DB77BB">
        <w:tc>
          <w:tcPr>
            <w:tcW w:w="4140" w:type="dxa"/>
            <w:shd w:val="clear" w:color="auto" w:fill="auto"/>
          </w:tcPr>
          <w:p w14:paraId="6012D89C" w14:textId="77777777" w:rsidR="008553F8" w:rsidRPr="000E7CEE" w:rsidRDefault="008553F8" w:rsidP="008553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E0CB894" w14:textId="77777777" w:rsidR="008553F8" w:rsidRDefault="008553F8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9BEDE0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48E589" w14:textId="77777777" w:rsidR="008553F8" w:rsidRDefault="008553F8" w:rsidP="008553F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A97B3" w14:textId="77777777" w:rsidR="008553F8" w:rsidRPr="00BE704B" w:rsidRDefault="008553F8" w:rsidP="008553F8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BAB38D" w14:textId="77777777" w:rsidR="008553F8" w:rsidRDefault="008553F8" w:rsidP="008553F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7134E1CA" w14:textId="77777777" w:rsidTr="00DB77BB">
        <w:tc>
          <w:tcPr>
            <w:tcW w:w="4140" w:type="dxa"/>
            <w:shd w:val="clear" w:color="auto" w:fill="auto"/>
          </w:tcPr>
          <w:p w14:paraId="5C9B062D" w14:textId="77777777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4248CCEE" w14:textId="745FB116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2,413</w:t>
            </w:r>
          </w:p>
        </w:tc>
        <w:tc>
          <w:tcPr>
            <w:tcW w:w="270" w:type="dxa"/>
          </w:tcPr>
          <w:p w14:paraId="7DEAA577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DAD2B9" w14:textId="2A6E246F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1,169</w:t>
            </w:r>
          </w:p>
        </w:tc>
        <w:tc>
          <w:tcPr>
            <w:tcW w:w="270" w:type="dxa"/>
          </w:tcPr>
          <w:p w14:paraId="3ED2CCDD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0A02F7" w14:textId="3DFC9BBA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2,413</w:t>
            </w:r>
          </w:p>
        </w:tc>
        <w:tc>
          <w:tcPr>
            <w:tcW w:w="270" w:type="dxa"/>
            <w:shd w:val="clear" w:color="auto" w:fill="auto"/>
          </w:tcPr>
          <w:p w14:paraId="73209EE9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457D4109" w14:textId="5D6B189D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1,169</w:t>
            </w:r>
          </w:p>
        </w:tc>
      </w:tr>
      <w:tr w:rsidR="00143D99" w:rsidRPr="0033434F" w14:paraId="376C6C64" w14:textId="77777777" w:rsidTr="00DB77BB">
        <w:tc>
          <w:tcPr>
            <w:tcW w:w="4140" w:type="dxa"/>
            <w:shd w:val="clear" w:color="auto" w:fill="auto"/>
          </w:tcPr>
          <w:p w14:paraId="14C6F553" w14:textId="77777777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2FBE3D35" w14:textId="74AE13F5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13,309</w:t>
            </w:r>
          </w:p>
        </w:tc>
        <w:tc>
          <w:tcPr>
            <w:tcW w:w="270" w:type="dxa"/>
          </w:tcPr>
          <w:p w14:paraId="303EDBBE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80D86B" w14:textId="4D43265A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27,728</w:t>
            </w:r>
          </w:p>
        </w:tc>
        <w:tc>
          <w:tcPr>
            <w:tcW w:w="270" w:type="dxa"/>
          </w:tcPr>
          <w:p w14:paraId="47FB7D40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00EE2C" w14:textId="1EEEF155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13,309</w:t>
            </w:r>
          </w:p>
        </w:tc>
        <w:tc>
          <w:tcPr>
            <w:tcW w:w="270" w:type="dxa"/>
            <w:shd w:val="clear" w:color="auto" w:fill="auto"/>
          </w:tcPr>
          <w:p w14:paraId="3CBDD35E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9629EA1" w14:textId="32671909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27,728</w:t>
            </w:r>
          </w:p>
        </w:tc>
      </w:tr>
      <w:tr w:rsidR="00143D99" w:rsidRPr="0033434F" w14:paraId="04D7B0BC" w14:textId="77777777" w:rsidTr="00DB77BB">
        <w:tc>
          <w:tcPr>
            <w:tcW w:w="4140" w:type="dxa"/>
            <w:shd w:val="clear" w:color="auto" w:fill="auto"/>
          </w:tcPr>
          <w:p w14:paraId="5419AF2D" w14:textId="3F6A3BBB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ขายหุ้นกู้</w:t>
            </w:r>
          </w:p>
        </w:tc>
        <w:tc>
          <w:tcPr>
            <w:tcW w:w="990" w:type="dxa"/>
            <w:shd w:val="clear" w:color="auto" w:fill="auto"/>
          </w:tcPr>
          <w:p w14:paraId="78622125" w14:textId="65F6EC78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</w:tcPr>
          <w:p w14:paraId="679E7370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BF7836" w14:textId="72083980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</w:tcPr>
          <w:p w14:paraId="0073985F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A92570" w14:textId="4FAD1DA6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0D0E2AFC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393B6C6" w14:textId="6CBE88F9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210,400</w:t>
            </w:r>
          </w:p>
        </w:tc>
      </w:tr>
      <w:tr w:rsidR="00143D99" w:rsidRPr="0033434F" w14:paraId="3B12D63C" w14:textId="77777777" w:rsidTr="00DB77BB">
        <w:tc>
          <w:tcPr>
            <w:tcW w:w="4140" w:type="dxa"/>
            <w:shd w:val="clear" w:color="auto" w:fill="auto"/>
          </w:tcPr>
          <w:p w14:paraId="5587135D" w14:textId="77777777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9FECB39" w14:textId="039BAD12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70" w:type="dxa"/>
          </w:tcPr>
          <w:p w14:paraId="7EC72DE2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831AF" w14:textId="5C677708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8D6E6B6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5D8952" w14:textId="3F5745FE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70" w:type="dxa"/>
            <w:shd w:val="clear" w:color="auto" w:fill="auto"/>
          </w:tcPr>
          <w:p w14:paraId="2A69C0EB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61ABEB4" w14:textId="77EC4189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C20E55" w:rsidRPr="0033434F" w14:paraId="5E2B673E" w14:textId="77777777" w:rsidTr="008C4C10">
        <w:tc>
          <w:tcPr>
            <w:tcW w:w="4140" w:type="dxa"/>
            <w:shd w:val="clear" w:color="auto" w:fill="auto"/>
          </w:tcPr>
          <w:p w14:paraId="421AE345" w14:textId="218D9953" w:rsidR="00C20E55" w:rsidRPr="000E7CEE" w:rsidRDefault="00C20E55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990" w:type="dxa"/>
            <w:shd w:val="clear" w:color="auto" w:fill="auto"/>
          </w:tcPr>
          <w:p w14:paraId="1C8DAA4E" w14:textId="26228699" w:rsidR="00C20E55" w:rsidRDefault="00C20E55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01CB3CD2" w14:textId="77777777" w:rsidR="00C20E55" w:rsidRDefault="00C20E55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E8E687" w14:textId="1592585A" w:rsidR="00C20E55" w:rsidRDefault="00C20E55" w:rsidP="00C20E55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E0C99F" w14:textId="77777777" w:rsidR="00C20E55" w:rsidRPr="00143D99" w:rsidRDefault="00C20E55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A3BDFD" w14:textId="0620580A" w:rsidR="00C20E55" w:rsidRDefault="00C20E55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6BBC7BF5" w14:textId="77777777" w:rsidR="00C20E55" w:rsidRPr="00143D99" w:rsidRDefault="00C20E55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8EC5952" w14:textId="21DE34B4" w:rsidR="00C20E55" w:rsidRDefault="00C20E55" w:rsidP="00C20E55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3D99" w:rsidRPr="0033434F" w14:paraId="7642A9B7" w14:textId="77777777" w:rsidTr="00DB77BB">
        <w:tc>
          <w:tcPr>
            <w:tcW w:w="4140" w:type="dxa"/>
            <w:shd w:val="clear" w:color="auto" w:fill="auto"/>
          </w:tcPr>
          <w:p w14:paraId="5CB18347" w14:textId="77777777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  <w:shd w:val="clear" w:color="auto" w:fill="auto"/>
          </w:tcPr>
          <w:p w14:paraId="21061F93" w14:textId="0B93EAAE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02F609A5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CBE1B" w14:textId="41DAB140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</w:tcPr>
          <w:p w14:paraId="3675F05F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33FD4" w14:textId="1224EF34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5D04A79E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69F3F0E" w14:textId="02E0A1E7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</w:tr>
      <w:tr w:rsidR="00143D99" w:rsidRPr="0033434F" w14:paraId="64F97586" w14:textId="77777777" w:rsidTr="00DB77BB">
        <w:tc>
          <w:tcPr>
            <w:tcW w:w="4140" w:type="dxa"/>
            <w:shd w:val="clear" w:color="auto" w:fill="auto"/>
          </w:tcPr>
          <w:p w14:paraId="246B9A19" w14:textId="329914F0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4F0374BE" w14:textId="45F2386E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  <w:tc>
          <w:tcPr>
            <w:tcW w:w="270" w:type="dxa"/>
          </w:tcPr>
          <w:p w14:paraId="52A277B0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D66C89" w14:textId="174D8BF9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4,868</w:t>
            </w:r>
          </w:p>
        </w:tc>
        <w:tc>
          <w:tcPr>
            <w:tcW w:w="270" w:type="dxa"/>
          </w:tcPr>
          <w:p w14:paraId="660E9630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4A825" w14:textId="2DF94DC5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  <w:tc>
          <w:tcPr>
            <w:tcW w:w="270" w:type="dxa"/>
            <w:shd w:val="clear" w:color="auto" w:fill="auto"/>
          </w:tcPr>
          <w:p w14:paraId="3FD3852F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0A92B93" w14:textId="49E58D3B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4,868</w:t>
            </w:r>
          </w:p>
        </w:tc>
      </w:tr>
      <w:tr w:rsidR="00143D99" w:rsidRPr="0033434F" w14:paraId="5A38010F" w14:textId="77777777" w:rsidTr="00DB77BB">
        <w:tc>
          <w:tcPr>
            <w:tcW w:w="4140" w:type="dxa"/>
            <w:shd w:val="clear" w:color="auto" w:fill="auto"/>
          </w:tcPr>
          <w:p w14:paraId="7675C312" w14:textId="77777777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990" w:type="dxa"/>
            <w:shd w:val="clear" w:color="auto" w:fill="auto"/>
          </w:tcPr>
          <w:p w14:paraId="1EC97178" w14:textId="58C82F3B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120,787</w:t>
            </w:r>
          </w:p>
        </w:tc>
        <w:tc>
          <w:tcPr>
            <w:tcW w:w="270" w:type="dxa"/>
          </w:tcPr>
          <w:p w14:paraId="3112B9AC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69D45A" w14:textId="01DA8D73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91,815</w:t>
            </w:r>
          </w:p>
        </w:tc>
        <w:tc>
          <w:tcPr>
            <w:tcW w:w="270" w:type="dxa"/>
          </w:tcPr>
          <w:p w14:paraId="15044482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4F176" w14:textId="50295B07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120,787</w:t>
            </w:r>
          </w:p>
        </w:tc>
        <w:tc>
          <w:tcPr>
            <w:tcW w:w="270" w:type="dxa"/>
            <w:shd w:val="clear" w:color="auto" w:fill="auto"/>
          </w:tcPr>
          <w:p w14:paraId="21702B96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44ECA9" w14:textId="3831FA04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91,815</w:t>
            </w:r>
          </w:p>
        </w:tc>
      </w:tr>
      <w:tr w:rsidR="00143D99" w:rsidRPr="0033434F" w14:paraId="4E23AD86" w14:textId="77777777" w:rsidTr="00DB77BB">
        <w:tc>
          <w:tcPr>
            <w:tcW w:w="4140" w:type="dxa"/>
            <w:shd w:val="clear" w:color="auto" w:fill="auto"/>
          </w:tcPr>
          <w:p w14:paraId="318D8B58" w14:textId="77777777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E278237" w14:textId="7B4A47E4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6CBB4A40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1C6405" w14:textId="699206BB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24360DE0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F2018" w14:textId="5D95FAED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673F0AC3" w14:textId="77777777" w:rsidR="00143D99" w:rsidRPr="00143D99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88CD711" w14:textId="767ABB55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143D99" w:rsidRPr="0033434F" w14:paraId="6F005E85" w14:textId="77777777" w:rsidTr="00DB77BB">
        <w:tc>
          <w:tcPr>
            <w:tcW w:w="4140" w:type="dxa"/>
            <w:shd w:val="clear" w:color="auto" w:fill="auto"/>
          </w:tcPr>
          <w:p w14:paraId="2A189040" w14:textId="40DEAA3E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B62B242" w14:textId="269E261D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2,851</w:t>
            </w:r>
          </w:p>
        </w:tc>
        <w:tc>
          <w:tcPr>
            <w:tcW w:w="270" w:type="dxa"/>
          </w:tcPr>
          <w:p w14:paraId="645D3AA2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9F3C94" w14:textId="3B035F1F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1,955</w:t>
            </w:r>
          </w:p>
        </w:tc>
        <w:tc>
          <w:tcPr>
            <w:tcW w:w="270" w:type="dxa"/>
          </w:tcPr>
          <w:p w14:paraId="62E3F0E6" w14:textId="77777777" w:rsidR="00143D99" w:rsidRPr="00FB69B2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9DA06A" w14:textId="5DC838B4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2,851</w:t>
            </w:r>
          </w:p>
        </w:tc>
        <w:tc>
          <w:tcPr>
            <w:tcW w:w="270" w:type="dxa"/>
            <w:shd w:val="clear" w:color="auto" w:fill="auto"/>
          </w:tcPr>
          <w:p w14:paraId="031FDBD4" w14:textId="77777777" w:rsidR="00143D99" w:rsidRPr="00FB69B2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840F4E8" w14:textId="6B8A82E4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1,955</w:t>
            </w:r>
          </w:p>
        </w:tc>
      </w:tr>
      <w:tr w:rsidR="00143D99" w:rsidRPr="0033434F" w14:paraId="78CCF7AD" w14:textId="77777777" w:rsidTr="00DB77BB">
        <w:tc>
          <w:tcPr>
            <w:tcW w:w="4140" w:type="dxa"/>
            <w:shd w:val="clear" w:color="auto" w:fill="auto"/>
          </w:tcPr>
          <w:p w14:paraId="41814BE4" w14:textId="4983D45D" w:rsidR="00143D99" w:rsidRPr="000E7CEE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18493EA6" w14:textId="4B66B610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14,509</w:t>
            </w:r>
          </w:p>
        </w:tc>
        <w:tc>
          <w:tcPr>
            <w:tcW w:w="270" w:type="dxa"/>
          </w:tcPr>
          <w:p w14:paraId="4CF53175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773675" w14:textId="3C819774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16,175</w:t>
            </w:r>
          </w:p>
        </w:tc>
        <w:tc>
          <w:tcPr>
            <w:tcW w:w="270" w:type="dxa"/>
          </w:tcPr>
          <w:p w14:paraId="7971285A" w14:textId="77777777" w:rsidR="00143D99" w:rsidRPr="00FB69B2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5FCA9" w14:textId="65342CBA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14,509</w:t>
            </w:r>
          </w:p>
        </w:tc>
        <w:tc>
          <w:tcPr>
            <w:tcW w:w="270" w:type="dxa"/>
            <w:shd w:val="clear" w:color="auto" w:fill="auto"/>
          </w:tcPr>
          <w:p w14:paraId="1D5A8B88" w14:textId="77777777" w:rsidR="00143D99" w:rsidRPr="00FB69B2" w:rsidRDefault="00143D99" w:rsidP="00143D9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5A7935C" w14:textId="2BA5D1B8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16,175</w:t>
            </w:r>
          </w:p>
        </w:tc>
      </w:tr>
      <w:tr w:rsidR="00143D99" w:rsidRPr="0033434F" w14:paraId="0C9E03CD" w14:textId="77777777" w:rsidTr="00DB77BB">
        <w:tc>
          <w:tcPr>
            <w:tcW w:w="4140" w:type="dxa"/>
            <w:shd w:val="clear" w:color="auto" w:fill="auto"/>
          </w:tcPr>
          <w:p w14:paraId="6570D7F8" w14:textId="77777777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1A2D8B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20F47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0F235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F8A5CE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FDC5C6" w14:textId="77777777" w:rsidR="00143D99" w:rsidRDefault="00143D99" w:rsidP="00143D9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99132D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B815B72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384D15F3" w14:textId="77777777" w:rsidTr="00DB77BB">
        <w:tc>
          <w:tcPr>
            <w:tcW w:w="4140" w:type="dxa"/>
            <w:shd w:val="clear" w:color="auto" w:fill="auto"/>
          </w:tcPr>
          <w:p w14:paraId="1B0E2BA4" w14:textId="77777777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ACFFFC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E50C03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0AA20A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F71008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2ED7CD" w14:textId="77777777" w:rsidR="00143D99" w:rsidRDefault="00143D99" w:rsidP="00143D9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19A599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FF2950F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4BC202FC" w14:textId="77777777" w:rsidTr="00DB77BB">
        <w:tc>
          <w:tcPr>
            <w:tcW w:w="4140" w:type="dxa"/>
            <w:shd w:val="clear" w:color="auto" w:fill="auto"/>
          </w:tcPr>
          <w:p w14:paraId="20E2989C" w14:textId="4319F09F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0056147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71BB01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2009E0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7C186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801ED" w14:textId="77777777" w:rsidR="00143D99" w:rsidRDefault="00143D99" w:rsidP="00143D99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ECF8A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35CD771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3DDDD777" w14:textId="77777777" w:rsidTr="00DB77BB">
        <w:tc>
          <w:tcPr>
            <w:tcW w:w="4140" w:type="dxa"/>
            <w:shd w:val="clear" w:color="auto" w:fill="auto"/>
          </w:tcPr>
          <w:p w14:paraId="0D19C035" w14:textId="5530ECBC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FEF6BB3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037F95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422A88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66E1C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9B05AE" w14:textId="77777777" w:rsidR="00143D99" w:rsidRDefault="00143D99" w:rsidP="00143D99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35D86D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BBC9CF2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6A0DBA6A" w14:textId="77777777" w:rsidTr="00DB77BB">
        <w:tc>
          <w:tcPr>
            <w:tcW w:w="4140" w:type="dxa"/>
            <w:shd w:val="clear" w:color="auto" w:fill="auto"/>
          </w:tcPr>
          <w:p w14:paraId="1C010CAE" w14:textId="50F6D47E" w:rsidR="00143D99" w:rsidRDefault="00143D99" w:rsidP="00143D99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6F5036C4" w14:textId="3D65DAED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51E8F2" w14:textId="77777777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6293E9" w14:textId="5A3F5738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D11F31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69AEE" w14:textId="1D815786" w:rsidR="00143D99" w:rsidRDefault="00143D99" w:rsidP="00143D9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92672A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8C93C4" w14:textId="6C70AFF8" w:rsidR="00143D99" w:rsidRDefault="00143D99" w:rsidP="00143D9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7E0364C5" w14:textId="77777777" w:rsidTr="00DB77BB">
        <w:tc>
          <w:tcPr>
            <w:tcW w:w="4140" w:type="dxa"/>
            <w:shd w:val="clear" w:color="auto" w:fill="auto"/>
          </w:tcPr>
          <w:p w14:paraId="0FF13FBF" w14:textId="4B3B884D" w:rsidR="00143D99" w:rsidRPr="00DA5C68" w:rsidRDefault="00143D99" w:rsidP="00143D99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 w:firstLine="267"/>
              <w:rPr>
                <w:i/>
                <w:iCs/>
                <w:sz w:val="30"/>
                <w:szCs w:val="30"/>
                <w:cs/>
              </w:rPr>
            </w:pPr>
            <w:r w:rsidRPr="00DA5C68">
              <w:rPr>
                <w:rFonts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  <w:shd w:val="clear" w:color="auto" w:fill="auto"/>
          </w:tcPr>
          <w:p w14:paraId="3527491F" w14:textId="28BC15F2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</w:tcPr>
          <w:p w14:paraId="3F2CEFB8" w14:textId="77777777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F54E4B" w14:textId="4B01F043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52,337</w:t>
            </w:r>
          </w:p>
        </w:tc>
        <w:tc>
          <w:tcPr>
            <w:tcW w:w="270" w:type="dxa"/>
          </w:tcPr>
          <w:p w14:paraId="12C97508" w14:textId="77777777" w:rsidR="00143D99" w:rsidRPr="00FB69B2" w:rsidRDefault="00143D99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9B68F4" w14:textId="1D155A76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  <w:shd w:val="clear" w:color="auto" w:fill="auto"/>
          </w:tcPr>
          <w:p w14:paraId="4616498F" w14:textId="77777777" w:rsidR="00143D99" w:rsidRPr="00FB69B2" w:rsidRDefault="00143D99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010C285" w14:textId="3A1BA4B8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52,337</w:t>
            </w:r>
          </w:p>
        </w:tc>
      </w:tr>
      <w:tr w:rsidR="00143D99" w:rsidRPr="0033434F" w14:paraId="0776C94A" w14:textId="77777777" w:rsidTr="00DB77BB">
        <w:tc>
          <w:tcPr>
            <w:tcW w:w="4140" w:type="dxa"/>
            <w:shd w:val="clear" w:color="auto" w:fill="auto"/>
          </w:tcPr>
          <w:p w14:paraId="4E40B24B" w14:textId="1D6EB8E5" w:rsidR="00143D99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4BE17" w14:textId="4EAB4F7D" w:rsidR="00143D99" w:rsidRP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D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</w:tcPr>
          <w:p w14:paraId="07FD3FD7" w14:textId="77777777" w:rsidR="00143D99" w:rsidRP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6D986" w14:textId="4DDF464E" w:rsidR="00143D99" w:rsidRP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D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52,337</w:t>
            </w:r>
          </w:p>
        </w:tc>
        <w:tc>
          <w:tcPr>
            <w:tcW w:w="270" w:type="dxa"/>
          </w:tcPr>
          <w:p w14:paraId="6553A8EB" w14:textId="77777777" w:rsidR="00143D99" w:rsidRPr="00143D99" w:rsidRDefault="00143D99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424E6" w14:textId="573C117F" w:rsidR="00143D99" w:rsidRP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D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  <w:shd w:val="clear" w:color="auto" w:fill="auto"/>
          </w:tcPr>
          <w:p w14:paraId="49886A1D" w14:textId="77777777" w:rsidR="00143D99" w:rsidRPr="00143D99" w:rsidRDefault="00143D99" w:rsidP="00143D9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BBD38" w14:textId="2DF15FFD" w:rsidR="00143D99" w:rsidRPr="00143D99" w:rsidRDefault="00143D99" w:rsidP="00143D99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D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52,337</w:t>
            </w:r>
          </w:p>
        </w:tc>
      </w:tr>
      <w:tr w:rsidR="00143D99" w:rsidRPr="0033434F" w14:paraId="3EA16790" w14:textId="77777777" w:rsidTr="00DB77BB">
        <w:tc>
          <w:tcPr>
            <w:tcW w:w="4140" w:type="dxa"/>
            <w:shd w:val="clear" w:color="auto" w:fill="auto"/>
          </w:tcPr>
          <w:p w14:paraId="6AC38448" w14:textId="77777777" w:rsidR="00143D99" w:rsidRPr="00474066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B6B211" w14:textId="77777777" w:rsidR="00143D99" w:rsidRPr="007128D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DA364E" w14:textId="77777777" w:rsidR="00143D99" w:rsidRPr="007128D9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621909" w14:textId="77777777" w:rsidR="00143D99" w:rsidRPr="0080415C" w:rsidRDefault="00143D99" w:rsidP="00143D9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677225" w14:textId="77777777" w:rsidR="00143D99" w:rsidRPr="007128D9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92C34B" w14:textId="77777777" w:rsidR="00143D99" w:rsidRPr="00E4509A" w:rsidRDefault="00143D99" w:rsidP="00143D9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AE385" w14:textId="77777777" w:rsidR="00143D99" w:rsidRPr="00FB69B2" w:rsidRDefault="00143D99" w:rsidP="00143D9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5D745E6" w14:textId="77777777" w:rsidR="00143D99" w:rsidRPr="0080415C" w:rsidRDefault="00143D99" w:rsidP="00143D9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3D99" w:rsidRPr="00EB7266" w14:paraId="167710EC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37F5AE32" w14:textId="125886BF" w:rsidR="00143D99" w:rsidRPr="00EB7266" w:rsidRDefault="00143D99" w:rsidP="00143D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72890B3" w14:textId="77777777" w:rsidR="00143D99" w:rsidRPr="00EB726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440962" w14:textId="77777777" w:rsidR="00143D99" w:rsidRPr="00EB7266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3F28ACB9" w14:textId="77777777" w:rsidR="00143D99" w:rsidRPr="00EB726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D99" w:rsidRPr="00744476" w14:paraId="685445BA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70D0EDCC" w14:textId="7C884E2B" w:rsidR="00143D99" w:rsidRPr="00744476" w:rsidRDefault="00143D99" w:rsidP="00143D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A3F9091" w14:textId="1AC31095" w:rsidR="00143D99" w:rsidRPr="0074447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399BC0E" w14:textId="77777777" w:rsidR="00143D99" w:rsidRPr="0074447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03377" w14:textId="22B94622" w:rsidR="00143D99" w:rsidRPr="0074447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4D530F8E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88A4B0" w14:textId="5EF61D21" w:rsidR="00143D99" w:rsidRPr="0074447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322AF35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4A851BB" w14:textId="7C3CC5BC" w:rsidR="00143D99" w:rsidRPr="0074447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</w:tr>
      <w:tr w:rsidR="00143D99" w:rsidRPr="00744476" w14:paraId="14F9F869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0403E5C3" w14:textId="77777777" w:rsidR="00143D99" w:rsidRDefault="00143D99" w:rsidP="00143D9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3" w:type="dxa"/>
            <w:gridSpan w:val="7"/>
          </w:tcPr>
          <w:p w14:paraId="2492209D" w14:textId="77777777" w:rsidR="00143D99" w:rsidRPr="00744476" w:rsidRDefault="00143D99" w:rsidP="00143D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43D99" w:rsidRPr="0033434F" w14:paraId="04A55CF2" w14:textId="77777777" w:rsidTr="00DB77BB">
        <w:tc>
          <w:tcPr>
            <w:tcW w:w="4140" w:type="dxa"/>
            <w:shd w:val="clear" w:color="auto" w:fill="auto"/>
          </w:tcPr>
          <w:p w14:paraId="06C35856" w14:textId="72522CA9" w:rsidR="00143D99" w:rsidRPr="00C12557" w:rsidRDefault="00143D99" w:rsidP="00143D9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0F2087D4" w14:textId="77777777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78669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BC6567" w14:textId="77777777" w:rsidR="00143D99" w:rsidRPr="006145CD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AF29E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A54D7" w14:textId="77777777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E593D8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65BA35" w14:textId="77777777" w:rsidR="00143D99" w:rsidRPr="006145CD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1D9CD089" w14:textId="77777777" w:rsidTr="00DB77BB">
        <w:tc>
          <w:tcPr>
            <w:tcW w:w="4140" w:type="dxa"/>
            <w:shd w:val="clear" w:color="auto" w:fill="auto"/>
          </w:tcPr>
          <w:p w14:paraId="54BB91A9" w14:textId="77777777" w:rsidR="00143D99" w:rsidRPr="00C12557" w:rsidRDefault="00143D99" w:rsidP="00143D9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ACFDF1B" w14:textId="4D2499F0" w:rsidR="00143D99" w:rsidRPr="0033434F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  <w:tc>
          <w:tcPr>
            <w:tcW w:w="270" w:type="dxa"/>
            <w:shd w:val="clear" w:color="auto" w:fill="auto"/>
          </w:tcPr>
          <w:p w14:paraId="53AED910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A14E0" w14:textId="2C81B958" w:rsidR="00143D99" w:rsidRPr="0033434F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  <w:tc>
          <w:tcPr>
            <w:tcW w:w="270" w:type="dxa"/>
            <w:shd w:val="clear" w:color="auto" w:fill="auto"/>
          </w:tcPr>
          <w:p w14:paraId="648FBBF3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A4CBD" w14:textId="03750EE6" w:rsidR="00143D99" w:rsidRPr="0033434F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  <w:tc>
          <w:tcPr>
            <w:tcW w:w="270" w:type="dxa"/>
            <w:shd w:val="clear" w:color="auto" w:fill="auto"/>
          </w:tcPr>
          <w:p w14:paraId="66CEEB57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274C09" w14:textId="18164EB0" w:rsidR="00143D99" w:rsidRPr="0033434F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994,489</w:t>
            </w:r>
          </w:p>
        </w:tc>
      </w:tr>
      <w:tr w:rsidR="00143D99" w:rsidRPr="0033434F" w14:paraId="62789295" w14:textId="77777777" w:rsidTr="00DB77BB">
        <w:tc>
          <w:tcPr>
            <w:tcW w:w="4140" w:type="dxa"/>
            <w:shd w:val="clear" w:color="auto" w:fill="auto"/>
          </w:tcPr>
          <w:p w14:paraId="23F8D463" w14:textId="77777777" w:rsidR="00143D99" w:rsidRPr="00C12557" w:rsidRDefault="00143D99" w:rsidP="00143D9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BF8B1C9" w14:textId="77777777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C91B00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DA491" w14:textId="77777777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3F3926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044FE" w14:textId="77777777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3841D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E501D14" w14:textId="77777777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D99" w:rsidRPr="0033434F" w14:paraId="137783D9" w14:textId="77777777" w:rsidTr="00DB77BB">
        <w:tc>
          <w:tcPr>
            <w:tcW w:w="4140" w:type="dxa"/>
            <w:shd w:val="clear" w:color="auto" w:fill="auto"/>
          </w:tcPr>
          <w:p w14:paraId="469C43F5" w14:textId="77777777" w:rsidR="00143D99" w:rsidRPr="00C12557" w:rsidRDefault="00143D99" w:rsidP="00143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90" w:type="dxa"/>
            <w:shd w:val="clear" w:color="auto" w:fill="auto"/>
          </w:tcPr>
          <w:p w14:paraId="73E7E212" w14:textId="10326069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D8C51A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0E33F7" w14:textId="0F57FD85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EC4313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62086" w14:textId="3CC935F1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AA6875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E7617AF" w14:textId="5C4D4A3C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43D99" w:rsidRPr="0033434F" w14:paraId="263CD167" w14:textId="77777777" w:rsidTr="00DB77BB">
        <w:tc>
          <w:tcPr>
            <w:tcW w:w="4140" w:type="dxa"/>
            <w:shd w:val="clear" w:color="auto" w:fill="auto"/>
          </w:tcPr>
          <w:p w14:paraId="6B09C544" w14:textId="77777777" w:rsidR="00143D99" w:rsidRPr="00C12557" w:rsidRDefault="00143D99" w:rsidP="00143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90" w:type="dxa"/>
            <w:shd w:val="clear" w:color="auto" w:fill="auto"/>
          </w:tcPr>
          <w:p w14:paraId="70E1ACB3" w14:textId="254AC76F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1CAB378E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7F050B" w14:textId="15CF9CA2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76F17B9E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049B8" w14:textId="0E2734B9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56B8F248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0339737" w14:textId="6E46D446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143D99" w:rsidRPr="0033434F" w14:paraId="630A9F3F" w14:textId="77777777" w:rsidTr="00DB77BB">
        <w:tc>
          <w:tcPr>
            <w:tcW w:w="4140" w:type="dxa"/>
            <w:shd w:val="clear" w:color="auto" w:fill="auto"/>
          </w:tcPr>
          <w:p w14:paraId="063A2DA5" w14:textId="77777777" w:rsidR="00143D99" w:rsidRPr="00C12557" w:rsidRDefault="00143D99" w:rsidP="00143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90" w:type="dxa"/>
            <w:shd w:val="clear" w:color="auto" w:fill="auto"/>
          </w:tcPr>
          <w:p w14:paraId="00F5C286" w14:textId="4A458E44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F344F44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1D393" w14:textId="3F58D01C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0AE74C3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C225D1" w14:textId="111E4C57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5631BFFB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9EE02B" w14:textId="77654352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143D99" w:rsidRPr="0033434F" w14:paraId="10272EB6" w14:textId="77777777" w:rsidTr="00DB77BB">
        <w:tc>
          <w:tcPr>
            <w:tcW w:w="4140" w:type="dxa"/>
            <w:shd w:val="clear" w:color="auto" w:fill="auto"/>
          </w:tcPr>
          <w:p w14:paraId="298C149F" w14:textId="77777777" w:rsidR="00143D99" w:rsidRPr="000E567F" w:rsidRDefault="00143D99" w:rsidP="00143D9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90" w:type="dxa"/>
            <w:shd w:val="clear" w:color="auto" w:fill="auto"/>
          </w:tcPr>
          <w:p w14:paraId="7DFFDE57" w14:textId="696FAA35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C01B3DA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DA2F6" w14:textId="75F8D4C5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19F5E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BB77C" w14:textId="526362BF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0ADDD3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1ECAFF6" w14:textId="33C0901F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43D99" w:rsidRPr="0033434F" w14:paraId="7FDEC22D" w14:textId="77777777" w:rsidTr="00DB77BB">
        <w:tc>
          <w:tcPr>
            <w:tcW w:w="4140" w:type="dxa"/>
            <w:shd w:val="clear" w:color="auto" w:fill="auto"/>
          </w:tcPr>
          <w:p w14:paraId="121FC011" w14:textId="77777777" w:rsidR="00143D99" w:rsidRPr="00341FC7" w:rsidRDefault="00143D99" w:rsidP="00143D99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717F7C8" w14:textId="183094E9" w:rsidR="00143D99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1D89A8EC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22237A" w14:textId="4651E986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9B7CC92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E14B" w14:textId="49D01B9E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6E2D56F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22DF57" w14:textId="42714788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143D99" w:rsidRPr="0033434F" w14:paraId="708BD3E6" w14:textId="77777777" w:rsidTr="00DB77BB">
        <w:tc>
          <w:tcPr>
            <w:tcW w:w="4140" w:type="dxa"/>
            <w:shd w:val="clear" w:color="auto" w:fill="auto"/>
          </w:tcPr>
          <w:p w14:paraId="1FCC33AF" w14:textId="77777777" w:rsidR="00143D99" w:rsidRPr="00341FC7" w:rsidRDefault="00143D99" w:rsidP="00143D99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E77373" w14:textId="1ACD60A0" w:rsidR="00143D99" w:rsidRDefault="00143D99" w:rsidP="00143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44E96F" w14:textId="77777777" w:rsidR="00143D99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BBF51B" w14:textId="5ED75176" w:rsidR="00143D99" w:rsidRDefault="00143D99" w:rsidP="00143D9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8B6E5FA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A16125" w14:textId="4FC05B42" w:rsidR="00143D99" w:rsidRDefault="00143D99" w:rsidP="00143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87A32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B149B04" w14:textId="284C8752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43D99" w:rsidRPr="0033434F" w14:paraId="18061BF2" w14:textId="77777777" w:rsidTr="00DB77BB">
        <w:tc>
          <w:tcPr>
            <w:tcW w:w="4140" w:type="dxa"/>
            <w:shd w:val="clear" w:color="auto" w:fill="auto"/>
            <w:vAlign w:val="bottom"/>
          </w:tcPr>
          <w:p w14:paraId="3F4D0A87" w14:textId="72F19BE7" w:rsidR="00143D99" w:rsidRPr="00AD37E5" w:rsidRDefault="00143D99" w:rsidP="00143D9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99AD25" w14:textId="1757487D" w:rsidR="00143D99" w:rsidRPr="00911ADB" w:rsidRDefault="00143D99" w:rsidP="00143D9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67941E95" w14:textId="77777777" w:rsidR="00143D99" w:rsidRPr="00911ADB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663889" w14:textId="5E41A4C6" w:rsidR="00143D99" w:rsidRPr="00911ADB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shd w:val="clear" w:color="auto" w:fill="auto"/>
          </w:tcPr>
          <w:p w14:paraId="4493A3A8" w14:textId="77777777" w:rsidR="00143D99" w:rsidRPr="00911AD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FA2D3C" w14:textId="54697778" w:rsidR="00143D99" w:rsidRPr="00911ADB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0EA64266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1B4DF03D" w14:textId="0A9E6F26" w:rsidR="00143D99" w:rsidRPr="00911ADB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143D99" w:rsidRPr="0033434F" w14:paraId="621AF748" w14:textId="77777777" w:rsidTr="00DB77BB">
        <w:tc>
          <w:tcPr>
            <w:tcW w:w="4140" w:type="dxa"/>
            <w:shd w:val="clear" w:color="auto" w:fill="auto"/>
          </w:tcPr>
          <w:p w14:paraId="68DFDC53" w14:textId="0D752C8A" w:rsidR="00143D99" w:rsidRPr="00B74A40" w:rsidRDefault="00143D99" w:rsidP="00143D99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207C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1450D0" w14:textId="0A84ADF8" w:rsidR="00143D99" w:rsidRPr="002E3912" w:rsidRDefault="00143D99" w:rsidP="00143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D34A5" w14:textId="77777777" w:rsidR="00143D99" w:rsidRPr="002E3912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898C29" w14:textId="1D5D07B7" w:rsidR="00143D99" w:rsidRPr="002E3912" w:rsidRDefault="00143D99" w:rsidP="00143D9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2E23A" w14:textId="77777777" w:rsidR="00143D99" w:rsidRPr="002E3912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3DA31C" w14:textId="6D192602" w:rsidR="00143D99" w:rsidRPr="002E3912" w:rsidRDefault="00143D99" w:rsidP="00143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7536B" w14:textId="77777777" w:rsidR="00143D99" w:rsidRPr="002E3912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6381F70" w14:textId="49E601CC" w:rsidR="00143D99" w:rsidRPr="002E3912" w:rsidRDefault="00143D99" w:rsidP="00143D9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39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3D99" w:rsidRPr="0033434F" w14:paraId="3A2F3DB0" w14:textId="77777777" w:rsidTr="00DB77BB">
        <w:tc>
          <w:tcPr>
            <w:tcW w:w="4140" w:type="dxa"/>
            <w:shd w:val="clear" w:color="auto" w:fill="auto"/>
          </w:tcPr>
          <w:p w14:paraId="75B7E384" w14:textId="68545DF5" w:rsidR="00143D99" w:rsidRPr="007A4505" w:rsidRDefault="00143D99" w:rsidP="00143D9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03D5C" w14:textId="3CBCA758" w:rsidR="00143D99" w:rsidRPr="007128D9" w:rsidRDefault="00143D99" w:rsidP="00143D9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605EB661" w14:textId="77777777" w:rsidR="00143D99" w:rsidRPr="00911ADB" w:rsidRDefault="00143D99" w:rsidP="00143D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9DC7" w14:textId="63E49B8B" w:rsidR="00143D99" w:rsidRPr="002E3912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shd w:val="clear" w:color="auto" w:fill="auto"/>
          </w:tcPr>
          <w:p w14:paraId="69BC9C67" w14:textId="77777777" w:rsidR="00143D99" w:rsidRPr="00911AD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15B4" w14:textId="78D41EBF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54525EA6" w14:textId="77777777" w:rsidR="00143D99" w:rsidRPr="00BE704B" w:rsidRDefault="00143D99" w:rsidP="00143D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5F259" w14:textId="7CD6FED8" w:rsidR="00143D99" w:rsidRDefault="00143D99" w:rsidP="00143D9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</w:tbl>
    <w:p w14:paraId="49DCBE75" w14:textId="254058B8" w:rsidR="00AE43EE" w:rsidRDefault="00AE43EE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30984836" w14:textId="159D42C1" w:rsidR="00723E5E" w:rsidRDefault="00723E5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EF2449" w:rsidRPr="007E2029" w14:paraId="7E715FB6" w14:textId="77777777" w:rsidTr="009F5D6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6ADDB2AF" w14:textId="77777777" w:rsidR="00EF2449" w:rsidRPr="007E2029" w:rsidRDefault="00EF2449" w:rsidP="009F5D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561CD1CB" w14:textId="77777777" w:rsidR="00EF2449" w:rsidRPr="00850F35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93A14" w14:textId="77777777" w:rsidR="00EF2449" w:rsidRPr="00850F35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3925E93B" w14:textId="77777777" w:rsidR="00EF2449" w:rsidRPr="00850F35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75D2C" w:rsidRPr="007E2029" w14:paraId="7F2D12FF" w14:textId="77777777" w:rsidTr="00EF19D9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E71BCCE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4991E88B" w14:textId="485E28F7" w:rsidR="00075D2C" w:rsidRPr="00075D2C" w:rsidRDefault="00075D2C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2F775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5FA8D5" w14:textId="2DB96D2C" w:rsidR="00075D2C" w:rsidRPr="007E2029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มกราคม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DCCE31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DF0D56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0F666D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6D91055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545137" w14:textId="77777777" w:rsidR="00075D2C" w:rsidRPr="007E2029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654B9" w14:textId="7B6AF2FC" w:rsidR="00075D2C" w:rsidRPr="007E2029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F2449" w:rsidRPr="007E2029" w14:paraId="76D928EE" w14:textId="77777777" w:rsidTr="009F5D6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F3EC003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5592B34" w14:textId="1C77CC3F" w:rsidR="00EF2449" w:rsidRPr="006B3760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075D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B23F5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FF6571" w14:textId="3B1AA21B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075D2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3680F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01BD047" w14:textId="6A4C64CB" w:rsidR="00EF2449" w:rsidRPr="00075D2C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075D2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1222E9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D22CCC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5404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C5D095A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C8AC0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A3C56A" w14:textId="5F0FF3D8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075D2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EF2449" w:rsidRPr="007E2029" w14:paraId="32B0E7DF" w14:textId="77777777" w:rsidTr="009F5D62">
        <w:trPr>
          <w:tblHeader/>
        </w:trPr>
        <w:tc>
          <w:tcPr>
            <w:tcW w:w="2160" w:type="dxa"/>
            <w:shd w:val="clear" w:color="auto" w:fill="auto"/>
          </w:tcPr>
          <w:p w14:paraId="04041FDC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2D46F5E4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65403CC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226607" w14:textId="77777777" w:rsidR="00EF2449" w:rsidRPr="007E2029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F2449" w:rsidRPr="007E2029" w14:paraId="008C865C" w14:textId="77777777" w:rsidTr="009F5D62">
        <w:trPr>
          <w:tblHeader/>
        </w:trPr>
        <w:tc>
          <w:tcPr>
            <w:tcW w:w="2160" w:type="dxa"/>
            <w:shd w:val="clear" w:color="auto" w:fill="auto"/>
          </w:tcPr>
          <w:p w14:paraId="47BC1ADF" w14:textId="77777777" w:rsidR="00EF2449" w:rsidRPr="00E866B5" w:rsidRDefault="00EF2449" w:rsidP="009F5D62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165FB415" w14:textId="77777777" w:rsidR="00EF2449" w:rsidRPr="007E2029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8C3FA6" w14:textId="77777777" w:rsidR="00EF2449" w:rsidRPr="007E2029" w:rsidRDefault="00EF2449" w:rsidP="009F5D6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4F72C215" w14:textId="77777777" w:rsidR="00EF2449" w:rsidRPr="007E2029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EF2449" w:rsidRPr="007E2029" w14:paraId="775A2DBC" w14:textId="77777777" w:rsidTr="00075D2C">
        <w:tc>
          <w:tcPr>
            <w:tcW w:w="2160" w:type="dxa"/>
            <w:shd w:val="clear" w:color="auto" w:fill="auto"/>
          </w:tcPr>
          <w:p w14:paraId="2A0B2C06" w14:textId="77777777" w:rsidR="00EF2449" w:rsidRPr="00E05E52" w:rsidRDefault="00EF2449" w:rsidP="00EF2449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7"/>
                <w:szCs w:val="27"/>
                <w:cs/>
              </w:rPr>
            </w:pPr>
            <w:r w:rsidRPr="00E05E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9A4A94B" w14:textId="5E545AD1" w:rsidR="00EF2449" w:rsidRPr="00216E52" w:rsidRDefault="00EF2449" w:rsidP="00075D2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1.65,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1.50</w:t>
            </w:r>
          </w:p>
        </w:tc>
        <w:tc>
          <w:tcPr>
            <w:tcW w:w="236" w:type="dxa"/>
            <w:shd w:val="clear" w:color="auto" w:fill="auto"/>
          </w:tcPr>
          <w:p w14:paraId="0CFF4953" w14:textId="77777777" w:rsidR="00EF2449" w:rsidRPr="007E2029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38ACB148" w14:textId="409F9071" w:rsidR="00EF2449" w:rsidRPr="003425E4" w:rsidRDefault="00143D99" w:rsidP="00EF244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1.45</w:t>
            </w:r>
          </w:p>
        </w:tc>
        <w:tc>
          <w:tcPr>
            <w:tcW w:w="236" w:type="dxa"/>
            <w:shd w:val="clear" w:color="auto" w:fill="auto"/>
          </w:tcPr>
          <w:p w14:paraId="5419FB39" w14:textId="77777777" w:rsidR="00EF2449" w:rsidRPr="007E2029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14:paraId="03C7969F" w14:textId="77777777" w:rsidR="00EF2449" w:rsidRPr="00E8411C" w:rsidRDefault="00EF2449" w:rsidP="00EF244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EA0E3B" w14:textId="77777777" w:rsidR="00EF2449" w:rsidRPr="007E2029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2030B751" w14:textId="3DF52950" w:rsidR="00EF2449" w:rsidRPr="00216E52" w:rsidRDefault="00143D9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07F555A7" w14:textId="77777777" w:rsidR="00EF2449" w:rsidRPr="007E2029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69E3961F" w14:textId="206DE266" w:rsidR="00EF2449" w:rsidRPr="007E2029" w:rsidRDefault="00E1039D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5B0314C7" w14:textId="77777777" w:rsidR="00EF2449" w:rsidRPr="007E2029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040F741" w14:textId="6FA458E2" w:rsidR="00EF2449" w:rsidRPr="007E2029" w:rsidRDefault="00E1039D" w:rsidP="00EF244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F2449" w:rsidRPr="007E2029" w14:paraId="75227034" w14:textId="77777777" w:rsidTr="009F5D62">
        <w:tc>
          <w:tcPr>
            <w:tcW w:w="2160" w:type="dxa"/>
            <w:shd w:val="clear" w:color="auto" w:fill="auto"/>
          </w:tcPr>
          <w:p w14:paraId="59997D2E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93A8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894" w:type="dxa"/>
            <w:shd w:val="clear" w:color="auto" w:fill="auto"/>
          </w:tcPr>
          <w:p w14:paraId="70643F86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0E5F482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0E210BF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BA929FC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</w:tcPr>
          <w:p w14:paraId="43BC5DAC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2C626102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5530552E" w14:textId="77777777" w:rsidR="00EF2449" w:rsidRPr="00216E52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409C2E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BB45BB6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12F4E81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EE3683A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F2449" w:rsidRPr="007E2029" w14:paraId="3316808F" w14:textId="77777777" w:rsidTr="00075D2C">
        <w:tc>
          <w:tcPr>
            <w:tcW w:w="2160" w:type="dxa"/>
            <w:shd w:val="clear" w:color="auto" w:fill="auto"/>
          </w:tcPr>
          <w:p w14:paraId="1684FCEF" w14:textId="77777777" w:rsidR="00EF2449" w:rsidRPr="007E2029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ไนเตรทไทย จำกัด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6E825E2" w14:textId="09CAE5C3" w:rsidR="00EF2449" w:rsidRPr="0075317B" w:rsidRDefault="00EF2449" w:rsidP="00075D2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46A24">
              <w:rPr>
                <w:rFonts w:asciiTheme="majorBidi" w:hAnsiTheme="majorBidi" w:cstheme="majorBidi"/>
                <w:sz w:val="27"/>
                <w:szCs w:val="27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13020667" w14:textId="77777777" w:rsidR="00EF2449" w:rsidRPr="00216E52" w:rsidRDefault="00EF2449" w:rsidP="00EF24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4FBC52D7" w14:textId="5E55B7AF" w:rsidR="00EF2449" w:rsidRPr="00B46A24" w:rsidRDefault="00143D99" w:rsidP="00EF244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143D9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06C2EF81" w14:textId="77777777" w:rsidR="00EF2449" w:rsidRPr="00985696" w:rsidRDefault="00EF2449" w:rsidP="00EF24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6AE2D4" w14:textId="52CC5777" w:rsidR="00EF2449" w:rsidRPr="00075D2C" w:rsidRDefault="00EF2449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5D2C">
              <w:rPr>
                <w:rFonts w:ascii="Angsana New" w:hAnsi="Angsana New"/>
                <w:sz w:val="27"/>
                <w:szCs w:val="27"/>
                <w:lang w:val="en-US"/>
              </w:rPr>
              <w:t>230,000</w:t>
            </w:r>
          </w:p>
        </w:tc>
        <w:tc>
          <w:tcPr>
            <w:tcW w:w="240" w:type="dxa"/>
            <w:shd w:val="clear" w:color="auto" w:fill="auto"/>
          </w:tcPr>
          <w:p w14:paraId="428CDD58" w14:textId="77777777" w:rsidR="00EF2449" w:rsidRPr="008E79B1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1145C66" w14:textId="013EA5E0" w:rsidR="00EF2449" w:rsidRPr="008E79B1" w:rsidRDefault="00143D99" w:rsidP="00A97D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299050" w14:textId="77777777" w:rsidR="00EF2449" w:rsidRPr="008E79B1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6925668" w14:textId="1F2022FA" w:rsidR="00EF2449" w:rsidRPr="008E79B1" w:rsidRDefault="00E1039D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(230,000)</w:t>
            </w:r>
          </w:p>
        </w:tc>
        <w:tc>
          <w:tcPr>
            <w:tcW w:w="270" w:type="dxa"/>
            <w:shd w:val="clear" w:color="auto" w:fill="auto"/>
          </w:tcPr>
          <w:p w14:paraId="4709ABAC" w14:textId="77777777" w:rsidR="00EF2449" w:rsidRPr="008E79B1" w:rsidRDefault="00EF2449" w:rsidP="00EF244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90BC1CB" w14:textId="50AF15D2" w:rsidR="00EF2449" w:rsidRPr="008E79B1" w:rsidRDefault="00E1039D" w:rsidP="00E103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1039D" w:rsidRPr="007E2029" w14:paraId="67CBB754" w14:textId="77777777" w:rsidTr="00075D2C">
        <w:tc>
          <w:tcPr>
            <w:tcW w:w="2160" w:type="dxa"/>
            <w:shd w:val="clear" w:color="auto" w:fill="auto"/>
          </w:tcPr>
          <w:p w14:paraId="014EB270" w14:textId="77777777" w:rsidR="00E1039D" w:rsidRPr="007E2029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32026EA" w14:textId="77777777" w:rsidR="00E1039D" w:rsidRPr="00216E52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381A9A3" w14:textId="77777777" w:rsidR="00E1039D" w:rsidRPr="00216E52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6055B438" w14:textId="77777777" w:rsidR="00E1039D" w:rsidRPr="00216E52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2EFB8A9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C0FF3" w14:textId="4A89E9D5" w:rsidR="00E1039D" w:rsidRPr="00075D2C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75D2C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230,000</w:t>
            </w:r>
          </w:p>
        </w:tc>
        <w:tc>
          <w:tcPr>
            <w:tcW w:w="240" w:type="dxa"/>
            <w:shd w:val="clear" w:color="auto" w:fill="auto"/>
          </w:tcPr>
          <w:p w14:paraId="054CADFB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9BB1B59" w14:textId="4138CAC3" w:rsidR="00E1039D" w:rsidRPr="00E1039D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E1039D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4A1502C4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3180673" w14:textId="225469F4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(930,000)</w:t>
            </w:r>
          </w:p>
        </w:tc>
        <w:tc>
          <w:tcPr>
            <w:tcW w:w="270" w:type="dxa"/>
            <w:shd w:val="clear" w:color="auto" w:fill="auto"/>
          </w:tcPr>
          <w:p w14:paraId="6BBC3D2C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83A132" w14:textId="5D173E41" w:rsidR="00E1039D" w:rsidRPr="00E1039D" w:rsidRDefault="00E1039D" w:rsidP="00E103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103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E1039D" w:rsidRPr="007E2029" w14:paraId="54A95DE5" w14:textId="77777777" w:rsidTr="00075D2C">
        <w:tc>
          <w:tcPr>
            <w:tcW w:w="2160" w:type="dxa"/>
            <w:shd w:val="clear" w:color="auto" w:fill="auto"/>
          </w:tcPr>
          <w:p w14:paraId="0D450C40" w14:textId="77777777" w:rsidR="00E1039D" w:rsidRPr="007E2029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2CF3BAF5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D581C54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8437564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EFB63FB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7682D" w14:textId="23D83125" w:rsidR="00E1039D" w:rsidRPr="00075D2C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75D2C">
              <w:rPr>
                <w:rFonts w:ascii="Angsana New" w:hAnsi="Angsana New"/>
                <w:sz w:val="27"/>
                <w:szCs w:val="27"/>
                <w:lang w:val="en-US"/>
              </w:rPr>
              <w:t>624</w:t>
            </w:r>
          </w:p>
        </w:tc>
        <w:tc>
          <w:tcPr>
            <w:tcW w:w="240" w:type="dxa"/>
            <w:shd w:val="clear" w:color="auto" w:fill="auto"/>
          </w:tcPr>
          <w:p w14:paraId="51A477F0" w14:textId="77777777" w:rsidR="00E1039D" w:rsidRPr="00B73E3B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D9A1A1D" w14:textId="371400A4" w:rsidR="00E1039D" w:rsidRPr="004E4F9E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5,771</w:t>
            </w:r>
          </w:p>
        </w:tc>
        <w:tc>
          <w:tcPr>
            <w:tcW w:w="270" w:type="dxa"/>
            <w:shd w:val="clear" w:color="auto" w:fill="auto"/>
          </w:tcPr>
          <w:p w14:paraId="0BE8A1E8" w14:textId="77777777" w:rsidR="00E1039D" w:rsidRPr="00B73E3B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697ECD0" w14:textId="7C748A73" w:rsidR="00E1039D" w:rsidRPr="00B73E3B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(6,395)</w:t>
            </w:r>
          </w:p>
        </w:tc>
        <w:tc>
          <w:tcPr>
            <w:tcW w:w="270" w:type="dxa"/>
            <w:shd w:val="clear" w:color="auto" w:fill="auto"/>
          </w:tcPr>
          <w:p w14:paraId="3D64D5DC" w14:textId="77777777" w:rsidR="00E1039D" w:rsidRPr="00B73E3B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6D1AC8" w14:textId="5FBC2551" w:rsidR="00E1039D" w:rsidRPr="00B73E3B" w:rsidRDefault="00E1039D" w:rsidP="00E103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406E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1039D" w:rsidRPr="007E2029" w14:paraId="58B00D79" w14:textId="77777777" w:rsidTr="00075D2C">
        <w:tc>
          <w:tcPr>
            <w:tcW w:w="2160" w:type="dxa"/>
            <w:shd w:val="clear" w:color="auto" w:fill="auto"/>
          </w:tcPr>
          <w:p w14:paraId="008401F9" w14:textId="77777777" w:rsidR="00E1039D" w:rsidRPr="00FC4250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634C5086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B9FED3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77190EF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AD20814" w14:textId="77777777" w:rsidR="00E1039D" w:rsidRPr="003C7148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BD49" w14:textId="75CD8998" w:rsidR="00E1039D" w:rsidRPr="00075D2C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75D2C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00466115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270701A7" w14:textId="337C322D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705,771</w:t>
            </w:r>
          </w:p>
        </w:tc>
        <w:tc>
          <w:tcPr>
            <w:tcW w:w="270" w:type="dxa"/>
            <w:shd w:val="clear" w:color="auto" w:fill="auto"/>
          </w:tcPr>
          <w:p w14:paraId="52D71EC9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1C4F94F" w14:textId="26824BD8" w:rsidR="00E1039D" w:rsidRPr="0050217E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(936,395)</w:t>
            </w:r>
          </w:p>
        </w:tc>
        <w:tc>
          <w:tcPr>
            <w:tcW w:w="270" w:type="dxa"/>
            <w:shd w:val="clear" w:color="auto" w:fill="auto"/>
          </w:tcPr>
          <w:p w14:paraId="1C9D21F2" w14:textId="77777777" w:rsidR="00E1039D" w:rsidRPr="00985696" w:rsidRDefault="00E1039D" w:rsidP="00E1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BF703" w14:textId="4FF08F3C" w:rsidR="00E1039D" w:rsidRPr="00E1039D" w:rsidRDefault="00E1039D" w:rsidP="00E103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103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075D2C" w:rsidRPr="007E2029" w14:paraId="00CF8F6F" w14:textId="77777777" w:rsidTr="00ED07D0">
        <w:tc>
          <w:tcPr>
            <w:tcW w:w="4288" w:type="dxa"/>
            <w:gridSpan w:val="4"/>
            <w:shd w:val="clear" w:color="auto" w:fill="auto"/>
          </w:tcPr>
          <w:p w14:paraId="3D088254" w14:textId="5B60E78F" w:rsidR="00075D2C" w:rsidRPr="007E2029" w:rsidRDefault="00075D2C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CAB2F" w14:textId="77777777" w:rsidR="00075D2C" w:rsidRPr="007E2029" w:rsidRDefault="00075D2C" w:rsidP="009F5D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FD54E" w14:textId="77777777" w:rsidR="00075D2C" w:rsidRPr="00B73E3B" w:rsidRDefault="00075D2C" w:rsidP="009F5D6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670A1F" w14:textId="77777777" w:rsidR="00075D2C" w:rsidRPr="00B73E3B" w:rsidRDefault="00075D2C" w:rsidP="009F5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FC199C" w14:textId="0FA39EB9" w:rsidR="00075D2C" w:rsidRPr="002E3912" w:rsidRDefault="00075D2C" w:rsidP="009F5D62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F410D" w14:textId="77777777" w:rsidR="00075D2C" w:rsidRPr="002E3912" w:rsidRDefault="00075D2C" w:rsidP="009F5D6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11F5F39" w14:textId="76900F30" w:rsidR="00075D2C" w:rsidRPr="002E3912" w:rsidRDefault="00075D2C" w:rsidP="009F5D62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94DCD5" w14:textId="77777777" w:rsidR="00075D2C" w:rsidRPr="00B73E3B" w:rsidRDefault="00075D2C" w:rsidP="009F5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AA07" w14:textId="728321BD" w:rsidR="00075D2C" w:rsidRPr="00E1039D" w:rsidRDefault="00AA1560" w:rsidP="00E103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03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F2449" w:rsidRPr="007E2029" w14:paraId="6A8D7CD1" w14:textId="77777777" w:rsidTr="00075D2C">
        <w:tc>
          <w:tcPr>
            <w:tcW w:w="2160" w:type="dxa"/>
            <w:shd w:val="clear" w:color="auto" w:fill="auto"/>
          </w:tcPr>
          <w:p w14:paraId="35BE5457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61B65E3A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C49CD75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265BDB0C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CEF1129" w14:textId="77777777" w:rsidR="00EF2449" w:rsidRPr="007E2029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21567" w14:textId="4D2029F6" w:rsidR="00EF2449" w:rsidRPr="00B73E3B" w:rsidRDefault="00EF2449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35AC0382" w14:textId="77777777" w:rsidR="00EF2449" w:rsidRPr="00B73E3B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230F6C11" w14:textId="77777777" w:rsidR="00EF2449" w:rsidRPr="00B73E3B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B199DA" w14:textId="77777777" w:rsidR="00EF2449" w:rsidRPr="00B73E3B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3567F339" w14:textId="77777777" w:rsidR="00EF2449" w:rsidRPr="00B73E3B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EA9FEE" w14:textId="77777777" w:rsidR="00EF2449" w:rsidRPr="00B73E3B" w:rsidRDefault="00EF2449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65F94" w14:textId="5F6C3594" w:rsidR="00EF2449" w:rsidRPr="00E1039D" w:rsidRDefault="00E1039D" w:rsidP="00E103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103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0DFE4AD3" w14:textId="6F8937B9" w:rsidR="00EF2449" w:rsidRDefault="00EF2449" w:rsidP="00553ECE">
      <w:pPr>
        <w:pStyle w:val="Bo-C1Content"/>
        <w:ind w:right="-25"/>
        <w:jc w:val="both"/>
        <w:rPr>
          <w:spacing w:val="-4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EB7266" w14:paraId="074F6C8F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C08DD6F" w14:textId="2AB38E7A" w:rsidR="00000F8B" w:rsidRPr="003F31D9" w:rsidRDefault="003F31D9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B239296" w14:textId="77777777" w:rsidR="00000F8B" w:rsidRPr="003F31D9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BB653A" w14:textId="77777777" w:rsidR="00000F8B" w:rsidRPr="003F31D9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62728A7" w14:textId="77777777" w:rsidR="00000F8B" w:rsidRPr="003F31D9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F8F" w:rsidRPr="00744476" w14:paraId="621E5B35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D044DEB" w14:textId="24D2EC90" w:rsidR="007D2F8F" w:rsidRPr="003F31D9" w:rsidRDefault="003F31D9" w:rsidP="007D2F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3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31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92DEB09" w14:textId="296B8741" w:rsidR="007D2F8F" w:rsidRPr="003F31D9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24DB5" w:rsidRPr="003F31D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19EC116" w14:textId="77777777" w:rsidR="007D2F8F" w:rsidRPr="003F31D9" w:rsidRDefault="007D2F8F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25CE7" w14:textId="6C3160B1" w:rsidR="007D2F8F" w:rsidRPr="003F31D9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24DB5" w:rsidRPr="003F31D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930A1F" w14:textId="77777777" w:rsidR="007D2F8F" w:rsidRPr="003F31D9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81903" w14:textId="5B214A56" w:rsidR="007D2F8F" w:rsidRPr="003F31D9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24DB5" w:rsidRPr="003F31D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1E44215" w14:textId="77777777" w:rsidR="007D2F8F" w:rsidRPr="003F31D9" w:rsidRDefault="007D2F8F" w:rsidP="007D2F8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C81019" w14:textId="1D7BCBF3" w:rsidR="007D2F8F" w:rsidRPr="003F31D9" w:rsidRDefault="006145CD" w:rsidP="007D2F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24DB5" w:rsidRPr="003F31D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00F8B" w:rsidRPr="00744476" w14:paraId="31B4531B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419DEF13" w14:textId="77777777" w:rsidR="00000F8B" w:rsidRPr="003F31D9" w:rsidRDefault="00000F8B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62E9782D" w14:textId="77777777" w:rsidR="00000F8B" w:rsidRPr="003F31D9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196E" w:rsidRPr="003362A8" w14:paraId="31D52DA5" w14:textId="77777777" w:rsidTr="00634E6A">
        <w:tc>
          <w:tcPr>
            <w:tcW w:w="4050" w:type="dxa"/>
            <w:shd w:val="clear" w:color="auto" w:fill="auto"/>
          </w:tcPr>
          <w:p w14:paraId="057C5F1C" w14:textId="3F4B9CC8" w:rsidR="00E6196E" w:rsidRPr="003F31D9" w:rsidRDefault="00E6196E" w:rsidP="00C11079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F5972C4" w14:textId="77777777" w:rsidR="00E6196E" w:rsidRPr="003F31D9" w:rsidRDefault="00E6196E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948884" w14:textId="77777777" w:rsidR="00E6196E" w:rsidRPr="003F31D9" w:rsidRDefault="00E6196E" w:rsidP="00C110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461C73" w14:textId="77777777" w:rsidR="00E6196E" w:rsidRPr="003F31D9" w:rsidRDefault="00E6196E" w:rsidP="00C1107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BE4237" w14:textId="77777777" w:rsidR="00E6196E" w:rsidRPr="003F31D9" w:rsidRDefault="00E6196E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FF1B0A" w14:textId="77777777" w:rsidR="00E6196E" w:rsidRPr="003F31D9" w:rsidRDefault="00E6196E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BD070E" w14:textId="77777777" w:rsidR="00E6196E" w:rsidRPr="003F31D9" w:rsidRDefault="00E6196E" w:rsidP="00C110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EC4754F" w14:textId="77777777" w:rsidR="00E6196E" w:rsidRPr="003F31D9" w:rsidRDefault="00E6196E" w:rsidP="00C11079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39D" w:rsidRPr="003362A8" w14:paraId="16F551F6" w14:textId="77777777" w:rsidTr="00634E6A">
        <w:tc>
          <w:tcPr>
            <w:tcW w:w="4050" w:type="dxa"/>
            <w:shd w:val="clear" w:color="auto" w:fill="auto"/>
          </w:tcPr>
          <w:p w14:paraId="6DE4F6D7" w14:textId="77777777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3DE939D" w14:textId="45114556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70" w:type="dxa"/>
            <w:shd w:val="clear" w:color="auto" w:fill="auto"/>
          </w:tcPr>
          <w:p w14:paraId="0CD1AB1B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DDFB5" w14:textId="01BEE3FF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4,230</w:t>
            </w:r>
          </w:p>
        </w:tc>
        <w:tc>
          <w:tcPr>
            <w:tcW w:w="270" w:type="dxa"/>
            <w:shd w:val="clear" w:color="auto" w:fill="auto"/>
          </w:tcPr>
          <w:p w14:paraId="5D9C05BC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4D51D" w14:textId="1F7289B5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70" w:type="dxa"/>
            <w:shd w:val="clear" w:color="auto" w:fill="auto"/>
          </w:tcPr>
          <w:p w14:paraId="79C08EE0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36234E" w14:textId="56059220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4,230</w:t>
            </w:r>
          </w:p>
        </w:tc>
      </w:tr>
      <w:tr w:rsidR="00E1039D" w:rsidRPr="003362A8" w14:paraId="58EECA6D" w14:textId="77777777" w:rsidTr="00634E6A">
        <w:tc>
          <w:tcPr>
            <w:tcW w:w="4050" w:type="dxa"/>
            <w:shd w:val="clear" w:color="auto" w:fill="auto"/>
          </w:tcPr>
          <w:p w14:paraId="02B5FF05" w14:textId="65FDAD4A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B051CBD" w14:textId="77777777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2C41CD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E5165C" w14:textId="77777777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97ACCC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D052C" w14:textId="77777777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4C3484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4876308" w14:textId="77777777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39D" w:rsidRPr="003362A8" w14:paraId="50286EB6" w14:textId="77777777" w:rsidTr="00634E6A">
        <w:tc>
          <w:tcPr>
            <w:tcW w:w="4050" w:type="dxa"/>
            <w:shd w:val="clear" w:color="auto" w:fill="auto"/>
          </w:tcPr>
          <w:p w14:paraId="6F7882B8" w14:textId="0EBB0F6A" w:rsidR="00E1039D" w:rsidRPr="00E1039D" w:rsidRDefault="00E1039D" w:rsidP="00E1039D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1039D">
              <w:rPr>
                <w:rFonts w:ascii="Angsana New" w:hAnsi="Angsana New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shd w:val="clear" w:color="auto" w:fill="auto"/>
          </w:tcPr>
          <w:p w14:paraId="7D3BC014" w14:textId="37CFC952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7844CD8D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E9808" w14:textId="2C17B00C" w:rsidR="00E1039D" w:rsidRPr="003F31D9" w:rsidRDefault="00E1039D" w:rsidP="00E103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B1D7C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56E8D4" w14:textId="08199F47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342EE223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5A61962" w14:textId="23C98617" w:rsidR="00E1039D" w:rsidRPr="003F31D9" w:rsidRDefault="00E1039D" w:rsidP="00E103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039D" w:rsidRPr="00E75ACA" w14:paraId="3621045F" w14:textId="77777777" w:rsidTr="00634E6A">
        <w:tc>
          <w:tcPr>
            <w:tcW w:w="4050" w:type="dxa"/>
            <w:shd w:val="clear" w:color="auto" w:fill="auto"/>
          </w:tcPr>
          <w:p w14:paraId="0F8419F3" w14:textId="77777777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E44303" w14:textId="77777777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BABB9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27A5B0" w14:textId="77777777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BFD60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F456" w14:textId="77777777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72C2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D5C39C4" w14:textId="77777777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39D" w:rsidRPr="003362A8" w14:paraId="1D23DD77" w14:textId="77777777" w:rsidTr="00634E6A">
        <w:tc>
          <w:tcPr>
            <w:tcW w:w="4050" w:type="dxa"/>
            <w:shd w:val="clear" w:color="auto" w:fill="auto"/>
          </w:tcPr>
          <w:p w14:paraId="2BB18721" w14:textId="77777777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499D5ED" w14:textId="5DAC698C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CB0D63E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7C6A4" w14:textId="34506C62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62C4B50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51E558" w14:textId="5A0014F3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CD86465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90413F" w14:textId="27A49212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E1039D" w:rsidRPr="003362A8" w14:paraId="61D48FCD" w14:textId="77777777" w:rsidTr="00634E6A">
        <w:tc>
          <w:tcPr>
            <w:tcW w:w="4050" w:type="dxa"/>
            <w:shd w:val="clear" w:color="auto" w:fill="auto"/>
          </w:tcPr>
          <w:p w14:paraId="658EAC2C" w14:textId="77777777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700AF9" w14:textId="0605243C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3E61B704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B6F602" w14:textId="10ABB95B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1708979A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C9F80" w14:textId="503083EB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5C6FBFF3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623ADEF" w14:textId="4BFA1F60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</w:tr>
      <w:tr w:rsidR="00E1039D" w:rsidRPr="003362A8" w14:paraId="023B5D98" w14:textId="77777777" w:rsidTr="00634E6A">
        <w:tc>
          <w:tcPr>
            <w:tcW w:w="4050" w:type="dxa"/>
            <w:shd w:val="clear" w:color="auto" w:fill="auto"/>
          </w:tcPr>
          <w:p w14:paraId="329D8D7B" w14:textId="77777777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4971A3" w14:textId="1EE16825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  <w:tc>
          <w:tcPr>
            <w:tcW w:w="270" w:type="dxa"/>
            <w:shd w:val="clear" w:color="auto" w:fill="auto"/>
          </w:tcPr>
          <w:p w14:paraId="59995EC4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57C43" w14:textId="43BFE2D8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49,029</w:t>
            </w:r>
          </w:p>
        </w:tc>
        <w:tc>
          <w:tcPr>
            <w:tcW w:w="270" w:type="dxa"/>
            <w:shd w:val="clear" w:color="auto" w:fill="auto"/>
          </w:tcPr>
          <w:p w14:paraId="780D083A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19CDF" w14:textId="7041BFCF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  <w:tc>
          <w:tcPr>
            <w:tcW w:w="270" w:type="dxa"/>
            <w:shd w:val="clear" w:color="auto" w:fill="auto"/>
          </w:tcPr>
          <w:p w14:paraId="03EBDDF9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AAF4D76" w14:textId="724B495B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49,029</w:t>
            </w:r>
          </w:p>
        </w:tc>
      </w:tr>
      <w:tr w:rsidR="00E1039D" w:rsidRPr="003362A8" w14:paraId="5B0EE487" w14:textId="77777777" w:rsidTr="00634E6A">
        <w:tc>
          <w:tcPr>
            <w:tcW w:w="4050" w:type="dxa"/>
            <w:shd w:val="clear" w:color="auto" w:fill="auto"/>
          </w:tcPr>
          <w:p w14:paraId="3A824CC3" w14:textId="77777777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C7A5B1" w14:textId="486508DD" w:rsidR="00E1039D" w:rsidRPr="003F31D9" w:rsidRDefault="00E1039D" w:rsidP="00E103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2C4169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D5FEE8" w14:textId="2AA04F24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2,268</w:t>
            </w:r>
          </w:p>
        </w:tc>
        <w:tc>
          <w:tcPr>
            <w:tcW w:w="270" w:type="dxa"/>
            <w:shd w:val="clear" w:color="auto" w:fill="auto"/>
          </w:tcPr>
          <w:p w14:paraId="2DA0F91A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126CD" w14:textId="2568688E" w:rsidR="00E1039D" w:rsidRPr="003F31D9" w:rsidRDefault="00E1039D" w:rsidP="00E103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A3D78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FD50ADE" w14:textId="2C7F578F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2,268</w:t>
            </w:r>
          </w:p>
        </w:tc>
      </w:tr>
      <w:tr w:rsidR="00E1039D" w:rsidRPr="003362A8" w14:paraId="071CFD4B" w14:textId="77777777" w:rsidTr="00634E6A">
        <w:tc>
          <w:tcPr>
            <w:tcW w:w="4050" w:type="dxa"/>
            <w:shd w:val="clear" w:color="auto" w:fill="auto"/>
          </w:tcPr>
          <w:p w14:paraId="6561EEE0" w14:textId="23F26B2B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5ED6D" w14:textId="2F822936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59425792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6684F" w14:textId="65336436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  <w:shd w:val="clear" w:color="auto" w:fill="auto"/>
          </w:tcPr>
          <w:p w14:paraId="197C8A99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DD8A3" w14:textId="317FC8E8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2ECCC2E0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05CE72B" w14:textId="68EF1619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</w:tr>
      <w:tr w:rsidR="00E1039D" w:rsidRPr="003362A8" w14:paraId="7D2DEE23" w14:textId="77777777" w:rsidTr="00634E6A">
        <w:tc>
          <w:tcPr>
            <w:tcW w:w="4050" w:type="dxa"/>
            <w:shd w:val="clear" w:color="auto" w:fill="auto"/>
          </w:tcPr>
          <w:p w14:paraId="2AC3F9DC" w14:textId="665627FC" w:rsidR="00E1039D" w:rsidRPr="003F31D9" w:rsidRDefault="00E1039D" w:rsidP="00E1039D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553C7F" w14:textId="2F73D3AF" w:rsidR="00E1039D" w:rsidRPr="003F31D9" w:rsidRDefault="00E1039D" w:rsidP="00E1039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EAA3B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D567F5" w14:textId="119EB4CE" w:rsidR="00E1039D" w:rsidRPr="003F31D9" w:rsidRDefault="00E1039D" w:rsidP="00E103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209A1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38476B" w14:textId="0E4B4466" w:rsidR="00E1039D" w:rsidRPr="003F31D9" w:rsidRDefault="00E1039D" w:rsidP="00E1039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BD38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81FF604" w14:textId="38C341A3" w:rsidR="00E1039D" w:rsidRPr="003F31D9" w:rsidRDefault="00E1039D" w:rsidP="00E1039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039D" w:rsidRPr="003362A8" w14:paraId="7CF02099" w14:textId="77777777" w:rsidTr="00634E6A">
        <w:tc>
          <w:tcPr>
            <w:tcW w:w="4050" w:type="dxa"/>
            <w:shd w:val="clear" w:color="auto" w:fill="auto"/>
          </w:tcPr>
          <w:p w14:paraId="6C0C6F9A" w14:textId="50BD2E5C" w:rsidR="00E1039D" w:rsidRPr="003F31D9" w:rsidRDefault="00E1039D" w:rsidP="00E1039D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26520" w14:textId="3771ADD9" w:rsidR="00E1039D" w:rsidRPr="003F31D9" w:rsidRDefault="00E1039D" w:rsidP="00E1039D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268E51F8" w14:textId="77777777" w:rsidR="00E1039D" w:rsidRPr="003F31D9" w:rsidRDefault="00E1039D" w:rsidP="00E1039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6CAA" w14:textId="406E11D6" w:rsidR="00E1039D" w:rsidRPr="003F31D9" w:rsidRDefault="00E1039D" w:rsidP="00E1039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  <w:shd w:val="clear" w:color="auto" w:fill="auto"/>
          </w:tcPr>
          <w:p w14:paraId="2EB479DE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417C2" w14:textId="788BC7E8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04004CB7" w14:textId="77777777" w:rsidR="00E1039D" w:rsidRPr="003F31D9" w:rsidRDefault="00E1039D" w:rsidP="00E1039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BB6CA" w14:textId="38A810A9" w:rsidR="00E1039D" w:rsidRPr="003F31D9" w:rsidRDefault="00E1039D" w:rsidP="00E1039D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56,281</w:t>
            </w:r>
          </w:p>
        </w:tc>
      </w:tr>
    </w:tbl>
    <w:p w14:paraId="531B25FB" w14:textId="77777777" w:rsidR="00FC5B0D" w:rsidRDefault="00FC5B0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54"/>
        <w:gridCol w:w="216"/>
        <w:gridCol w:w="54"/>
        <w:gridCol w:w="990"/>
      </w:tblGrid>
      <w:tr w:rsidR="00550B7D" w:rsidRPr="00EB7266" w14:paraId="322413B3" w14:textId="77777777" w:rsidTr="00933993">
        <w:trPr>
          <w:tblHeader/>
        </w:trPr>
        <w:tc>
          <w:tcPr>
            <w:tcW w:w="4050" w:type="dxa"/>
            <w:shd w:val="clear" w:color="auto" w:fill="auto"/>
          </w:tcPr>
          <w:p w14:paraId="3FA86519" w14:textId="221D2539" w:rsidR="00550B7D" w:rsidRPr="00075282" w:rsidRDefault="00550B7D" w:rsidP="00550B7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7A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3A3B4C52" w14:textId="2C5627CD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EBB045" w14:textId="77777777" w:rsidR="00550B7D" w:rsidRPr="00EB7266" w:rsidRDefault="00550B7D" w:rsidP="00550B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5FD60FAC" w14:textId="0041BE24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B7D" w:rsidRPr="00EB7266" w14:paraId="7D791F13" w14:textId="77777777" w:rsidTr="00046F07">
        <w:trPr>
          <w:tblHeader/>
        </w:trPr>
        <w:tc>
          <w:tcPr>
            <w:tcW w:w="4050" w:type="dxa"/>
            <w:shd w:val="clear" w:color="auto" w:fill="auto"/>
          </w:tcPr>
          <w:p w14:paraId="08066AE5" w14:textId="582B1B81" w:rsidR="00550B7D" w:rsidRPr="00075282" w:rsidRDefault="00550B7D" w:rsidP="00550B7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27A1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</w:t>
            </w:r>
            <w:r w:rsidRPr="00C27A1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  <w:r w:rsidRPr="00C27A1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AA156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C27A1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C27A1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799D493" w14:textId="0F016683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37CF439" w14:textId="77777777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3F8A69" w14:textId="2DADCB05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5ADD954" w14:textId="77777777" w:rsidR="00550B7D" w:rsidRPr="00EB7266" w:rsidRDefault="00550B7D" w:rsidP="00550B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3D91AE4" w14:textId="141D4258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E9905E" w14:textId="77777777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736AB" w14:textId="71B004A1" w:rsidR="00550B7D" w:rsidRPr="00EB7266" w:rsidRDefault="00550B7D" w:rsidP="00550B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24DB5" w:rsidRPr="00EB7266" w14:paraId="58759BBC" w14:textId="77777777" w:rsidTr="00933993">
        <w:trPr>
          <w:tblHeader/>
        </w:trPr>
        <w:tc>
          <w:tcPr>
            <w:tcW w:w="4050" w:type="dxa"/>
            <w:shd w:val="clear" w:color="auto" w:fill="auto"/>
          </w:tcPr>
          <w:p w14:paraId="60C5994D" w14:textId="53569F0B" w:rsidR="00F24DB5" w:rsidRPr="00075282" w:rsidRDefault="00F24DB5" w:rsidP="00F24DB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9"/>
          </w:tcPr>
          <w:p w14:paraId="297A6B5D" w14:textId="7399E177" w:rsidR="00F24DB5" w:rsidRPr="00EB726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0B7D" w14:paraId="04C4A570" w14:textId="77777777" w:rsidTr="00933993">
        <w:tc>
          <w:tcPr>
            <w:tcW w:w="4050" w:type="dxa"/>
            <w:shd w:val="clear" w:color="auto" w:fill="auto"/>
            <w:vAlign w:val="bottom"/>
          </w:tcPr>
          <w:p w14:paraId="0DB5CFDE" w14:textId="77777777" w:rsidR="00550B7D" w:rsidRPr="0091250A" w:rsidRDefault="00550B7D" w:rsidP="00550B7D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2F43398" w14:textId="4AB23757" w:rsidR="00550B7D" w:rsidRPr="00911ADB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6C0DAF" w14:textId="77777777" w:rsidR="00550B7D" w:rsidRPr="00911ADB" w:rsidRDefault="00550B7D" w:rsidP="00550B7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55C6A4" w14:textId="77777777" w:rsidR="00550B7D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B27A22" w14:textId="77777777" w:rsidR="00550B7D" w:rsidRPr="00911ADB" w:rsidRDefault="00550B7D" w:rsidP="00550B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8047498" w14:textId="7F4E3D45" w:rsidR="00550B7D" w:rsidRPr="00D32B8C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F9CA01" w14:textId="77777777" w:rsidR="00550B7D" w:rsidRPr="00BE704B" w:rsidRDefault="00550B7D" w:rsidP="00550B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2C75997" w14:textId="77777777" w:rsidR="00550B7D" w:rsidRPr="00D32B8C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0B7D" w14:paraId="3811C9D4" w14:textId="77777777" w:rsidTr="00933993">
        <w:tc>
          <w:tcPr>
            <w:tcW w:w="4050" w:type="dxa"/>
            <w:shd w:val="clear" w:color="auto" w:fill="auto"/>
          </w:tcPr>
          <w:p w14:paraId="070B7A48" w14:textId="77777777" w:rsidR="00550B7D" w:rsidRPr="00075282" w:rsidRDefault="00550B7D" w:rsidP="00550B7D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E5EBF4C" w14:textId="3201EEEE" w:rsidR="00550B7D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DDA7B7" w14:textId="77777777" w:rsidR="00550B7D" w:rsidRPr="00911ADB" w:rsidRDefault="00550B7D" w:rsidP="00550B7D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7800E8" w14:textId="77777777" w:rsidR="00550B7D" w:rsidRPr="00370A25" w:rsidRDefault="00550B7D" w:rsidP="00550B7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C78DA3" w14:textId="77777777" w:rsidR="00550B7D" w:rsidRPr="00370A25" w:rsidRDefault="00550B7D" w:rsidP="00550B7D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1917963" w14:textId="779183CA" w:rsidR="00550B7D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A9644" w14:textId="77777777" w:rsidR="00550B7D" w:rsidRPr="00370A25" w:rsidRDefault="00550B7D" w:rsidP="00550B7D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6939D9A" w14:textId="77777777" w:rsidR="00550B7D" w:rsidRPr="00370A25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0B7D" w14:paraId="20A6EF94" w14:textId="77777777" w:rsidTr="00933993">
        <w:tc>
          <w:tcPr>
            <w:tcW w:w="4050" w:type="dxa"/>
            <w:shd w:val="clear" w:color="auto" w:fill="auto"/>
          </w:tcPr>
          <w:p w14:paraId="1D789C4A" w14:textId="77777777" w:rsidR="00550B7D" w:rsidRPr="00075282" w:rsidRDefault="00550B7D" w:rsidP="00550B7D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10874B" w14:textId="0F37F0A3" w:rsidR="00550B7D" w:rsidRPr="00370A25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231BDF" w14:textId="77777777" w:rsidR="00550B7D" w:rsidRPr="00911ADB" w:rsidRDefault="00550B7D" w:rsidP="00550B7D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F0E266" w14:textId="77777777" w:rsidR="00550B7D" w:rsidRPr="00370A25" w:rsidRDefault="00550B7D" w:rsidP="00550B7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2A393A" w14:textId="77777777" w:rsidR="00550B7D" w:rsidRPr="00370A25" w:rsidRDefault="00550B7D" w:rsidP="00550B7D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7E21534" w14:textId="2479C2D0" w:rsidR="00550B7D" w:rsidRPr="00370A25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542909" w14:textId="77777777" w:rsidR="00550B7D" w:rsidRPr="00370A25" w:rsidRDefault="00550B7D" w:rsidP="00550B7D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2B6FA23" w14:textId="77777777" w:rsidR="00550B7D" w:rsidRPr="00370A25" w:rsidRDefault="00550B7D" w:rsidP="00550B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E2DE136" w14:textId="77777777" w:rsidR="00553ECE" w:rsidRDefault="00553ECE" w:rsidP="001F7C37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EB7266" w14:paraId="6AD66E67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6541FC80" w14:textId="1E064FC8" w:rsidR="00255AC3" w:rsidRPr="00255AC3" w:rsidRDefault="00255AC3" w:rsidP="00255AC3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80A20D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255AC3" w:rsidRPr="00EB7266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8BF22D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AC3" w:rsidRPr="00744476" w14:paraId="4E796843" w14:textId="77777777" w:rsidTr="007C0745">
        <w:trPr>
          <w:tblHeader/>
        </w:trPr>
        <w:tc>
          <w:tcPr>
            <w:tcW w:w="4050" w:type="dxa"/>
            <w:shd w:val="clear" w:color="auto" w:fill="auto"/>
          </w:tcPr>
          <w:p w14:paraId="3F565F40" w14:textId="28362189" w:rsidR="00255AC3" w:rsidRPr="00255AC3" w:rsidRDefault="00255AC3" w:rsidP="00255AC3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156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F910193" w14:textId="7857620D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8F650C0" w14:textId="77777777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84A268" w14:textId="43ABA6DA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7571C4A" w14:textId="77777777" w:rsidR="00255AC3" w:rsidRPr="00BE704B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518AD" w14:textId="6EC6132D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F07DDD" w14:textId="77777777" w:rsidR="00255AC3" w:rsidRPr="00BE704B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95909" w14:textId="3FBADEAA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24DB5" w:rsidRPr="00744476" w14:paraId="56459DF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2A1C2CF" w14:textId="77777777" w:rsidR="00F24DB5" w:rsidRPr="00744476" w:rsidRDefault="00F24DB5" w:rsidP="00F24DB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4DB5" w:rsidRPr="00A27D1E" w14:paraId="7B76B8D7" w14:textId="77777777" w:rsidTr="00685C38">
        <w:tc>
          <w:tcPr>
            <w:tcW w:w="4050" w:type="dxa"/>
            <w:shd w:val="clear" w:color="auto" w:fill="auto"/>
          </w:tcPr>
          <w:p w14:paraId="3554F2E7" w14:textId="0B49C20A" w:rsidR="00F24DB5" w:rsidRPr="00A27D1E" w:rsidRDefault="00F24DB5" w:rsidP="00F24D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6F76369" w14:textId="77777777" w:rsidR="00F24DB5" w:rsidRPr="0033434F" w:rsidRDefault="00F24DB5" w:rsidP="00F24DB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AD5E4E" w14:textId="77777777" w:rsidR="00F24DB5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07A1CA" w14:textId="77777777" w:rsidR="00F24DB5" w:rsidRDefault="00F24DB5" w:rsidP="00F24DB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D698DB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2AE33" w14:textId="77777777" w:rsidR="00F24DB5" w:rsidRPr="0033434F" w:rsidRDefault="00F24DB5" w:rsidP="00F24DB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1AD8D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BC30D" w14:textId="77777777" w:rsidR="00F24DB5" w:rsidRDefault="00F24DB5" w:rsidP="00F24DB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771" w:rsidRPr="00A27D1E" w14:paraId="7F3AADD0" w14:textId="77777777" w:rsidTr="00685C38">
        <w:tc>
          <w:tcPr>
            <w:tcW w:w="4050" w:type="dxa"/>
            <w:shd w:val="clear" w:color="auto" w:fill="auto"/>
          </w:tcPr>
          <w:p w14:paraId="47CA25BC" w14:textId="77777777" w:rsidR="005D4771" w:rsidRPr="00A27D1E" w:rsidRDefault="005D4771" w:rsidP="005D47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11673B1" w14:textId="15C0AAC5" w:rsidR="005D4771" w:rsidRPr="0033434F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  <w:tc>
          <w:tcPr>
            <w:tcW w:w="270" w:type="dxa"/>
          </w:tcPr>
          <w:p w14:paraId="45611156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2E762" w14:textId="1A15ACE6" w:rsidR="005D4771" w:rsidRPr="0033434F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151,820</w:t>
            </w:r>
          </w:p>
        </w:tc>
        <w:tc>
          <w:tcPr>
            <w:tcW w:w="270" w:type="dxa"/>
          </w:tcPr>
          <w:p w14:paraId="16D37DF6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3F44C" w14:textId="190BA174" w:rsidR="005D4771" w:rsidRPr="0033434F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  <w:tc>
          <w:tcPr>
            <w:tcW w:w="270" w:type="dxa"/>
            <w:shd w:val="clear" w:color="auto" w:fill="auto"/>
          </w:tcPr>
          <w:p w14:paraId="290FEEB6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5938F" w14:textId="052EF4EA" w:rsidR="005D4771" w:rsidRPr="0033434F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151,820</w:t>
            </w:r>
          </w:p>
        </w:tc>
      </w:tr>
      <w:tr w:rsidR="005D4771" w:rsidRPr="00A27D1E" w14:paraId="32A1E80D" w14:textId="77777777" w:rsidTr="00685C38">
        <w:tc>
          <w:tcPr>
            <w:tcW w:w="4050" w:type="dxa"/>
            <w:shd w:val="clear" w:color="auto" w:fill="auto"/>
          </w:tcPr>
          <w:p w14:paraId="092AEEBD" w14:textId="77777777" w:rsidR="005D4771" w:rsidRPr="00A27D1E" w:rsidRDefault="005D4771" w:rsidP="005D47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F158AF9" w14:textId="77777777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BC1B4" w14:textId="77777777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4F55" w14:textId="77777777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B54E2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4363E" w14:textId="77777777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771" w:rsidRPr="00A27D1E" w14:paraId="6CD902D0" w14:textId="77777777" w:rsidTr="00685C38">
        <w:tc>
          <w:tcPr>
            <w:tcW w:w="4050" w:type="dxa"/>
            <w:shd w:val="clear" w:color="auto" w:fill="auto"/>
          </w:tcPr>
          <w:p w14:paraId="08501A8F" w14:textId="77777777" w:rsidR="005D4771" w:rsidRPr="00A27D1E" w:rsidRDefault="005D4771" w:rsidP="005D47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179FA4" w14:textId="7063C774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19541931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732A2" w14:textId="4D39110F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0E3E55C9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DA6D6" w14:textId="6E3D8E91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71A616A9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C05712" w14:textId="58FB0115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5D4771" w:rsidRPr="00A27D1E" w14:paraId="519A78B3" w14:textId="77777777" w:rsidTr="00685C38">
        <w:tc>
          <w:tcPr>
            <w:tcW w:w="4050" w:type="dxa"/>
            <w:shd w:val="clear" w:color="auto" w:fill="auto"/>
          </w:tcPr>
          <w:p w14:paraId="5C4DC505" w14:textId="77777777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E8C3A8B" w14:textId="0F6569DE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54AEA549" w14:textId="77777777" w:rsidR="005D4771" w:rsidRDefault="005D4771" w:rsidP="005D477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07C39A" w14:textId="1D8EAE9D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</w:tcPr>
          <w:p w14:paraId="03E7BBDF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1414" w14:textId="1072FAD6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  <w:shd w:val="clear" w:color="auto" w:fill="auto"/>
          </w:tcPr>
          <w:p w14:paraId="7F523AB3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D38D" w14:textId="3CFDA93B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</w:tr>
      <w:tr w:rsidR="005D4771" w:rsidRPr="00A27D1E" w14:paraId="218537B6" w14:textId="77777777" w:rsidTr="00685C38">
        <w:tc>
          <w:tcPr>
            <w:tcW w:w="4050" w:type="dxa"/>
            <w:shd w:val="clear" w:color="auto" w:fill="auto"/>
          </w:tcPr>
          <w:p w14:paraId="2E1558E0" w14:textId="77777777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3FF47CB" w14:textId="409B29A3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371F5FC" w14:textId="77777777" w:rsidR="005D4771" w:rsidRDefault="005D4771" w:rsidP="005D477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6AA12" w14:textId="35342555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12E7798A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667E" w14:textId="260D9DBD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01ED4ED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6A2D" w14:textId="6844A316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5D4771" w:rsidRPr="00A27D1E" w14:paraId="38015180" w14:textId="77777777" w:rsidTr="00685C38">
        <w:tc>
          <w:tcPr>
            <w:tcW w:w="4050" w:type="dxa"/>
            <w:shd w:val="clear" w:color="auto" w:fill="auto"/>
          </w:tcPr>
          <w:p w14:paraId="0EB70229" w14:textId="77777777" w:rsidR="005D4771" w:rsidRPr="00A27D1E" w:rsidRDefault="005D4771" w:rsidP="005D4771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A857C" w14:textId="086D12F9" w:rsidR="005D4771" w:rsidRPr="00911ADB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70" w:type="dxa"/>
          </w:tcPr>
          <w:p w14:paraId="633FAE6D" w14:textId="77777777" w:rsidR="005D4771" w:rsidRPr="00911ADB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746" w14:textId="1E4AC2EB" w:rsidR="005D4771" w:rsidRPr="00911ADB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70" w:type="dxa"/>
          </w:tcPr>
          <w:p w14:paraId="0ED36C95" w14:textId="77777777" w:rsidR="005D4771" w:rsidRPr="00911AD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53CA" w14:textId="736925C3" w:rsidR="005D4771" w:rsidRPr="00911ADB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70" w:type="dxa"/>
            <w:shd w:val="clear" w:color="auto" w:fill="auto"/>
          </w:tcPr>
          <w:p w14:paraId="7B10470B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268F5" w14:textId="7E33187E" w:rsidR="005D4771" w:rsidRPr="00911ADB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152,864</w:t>
            </w:r>
          </w:p>
        </w:tc>
      </w:tr>
    </w:tbl>
    <w:p w14:paraId="25A074D1" w14:textId="3739E014" w:rsidR="00E6196E" w:rsidRDefault="00E6196E" w:rsidP="00553ECE">
      <w:pPr>
        <w:pStyle w:val="Bo-Blankline"/>
        <w:rPr>
          <w:cs/>
        </w:rPr>
      </w:pPr>
    </w:p>
    <w:p w14:paraId="4256405F" w14:textId="77777777" w:rsidR="00E6196E" w:rsidRDefault="00E6196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EB7266" w14:paraId="666AA633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17AE3D2F" w14:textId="000E38D0" w:rsidR="00255AC3" w:rsidRPr="00A7698F" w:rsidRDefault="00255AC3" w:rsidP="00255AC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26E03F3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19A4CE2" w14:textId="77777777" w:rsidR="00255AC3" w:rsidRPr="00EB7266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843825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AC3" w:rsidRPr="00744476" w14:paraId="44107972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2476ECAA" w14:textId="30A116F7" w:rsidR="00255AC3" w:rsidRPr="00744476" w:rsidRDefault="00255AC3" w:rsidP="00255A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156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161EC16" w14:textId="4B99D368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4AAAF8E" w14:textId="77777777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DB0D4" w14:textId="04391DB1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159CFA" w14:textId="77777777" w:rsidR="00255AC3" w:rsidRPr="00BE704B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410D2" w14:textId="67F34B8B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D75EE47" w14:textId="77777777" w:rsidR="00255AC3" w:rsidRPr="00BE704B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2F728" w14:textId="29189C33" w:rsidR="00255AC3" w:rsidRPr="0074447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24DB5" w14:paraId="13CAEE4D" w14:textId="77777777" w:rsidTr="00634E6A">
        <w:tc>
          <w:tcPr>
            <w:tcW w:w="4050" w:type="dxa"/>
            <w:shd w:val="clear" w:color="auto" w:fill="auto"/>
          </w:tcPr>
          <w:p w14:paraId="470FE1EE" w14:textId="77777777" w:rsidR="00F24DB5" w:rsidRPr="000E7CEE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75B474B" w14:textId="77777777" w:rsidR="00F24DB5" w:rsidRDefault="00F24DB5" w:rsidP="00F24DB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4DB5" w:rsidRPr="00A27D1E" w14:paraId="49CA9C09" w14:textId="77777777" w:rsidTr="00634E6A">
        <w:tc>
          <w:tcPr>
            <w:tcW w:w="4050" w:type="dxa"/>
            <w:shd w:val="clear" w:color="auto" w:fill="auto"/>
          </w:tcPr>
          <w:p w14:paraId="32E84B23" w14:textId="0EB3A152" w:rsidR="00F24DB5" w:rsidRPr="00C12557" w:rsidRDefault="00F24DB5" w:rsidP="00F24D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4973E88" w14:textId="77777777" w:rsidR="00F24DB5" w:rsidRPr="0033434F" w:rsidRDefault="00F24DB5" w:rsidP="00F24DB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469F75" w14:textId="77777777" w:rsidR="00F24DB5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5FF9E2" w14:textId="77777777" w:rsidR="00F24DB5" w:rsidRDefault="00F24DB5" w:rsidP="00F24DB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023DA5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03EE89" w14:textId="77777777" w:rsidR="00F24DB5" w:rsidRPr="0033434F" w:rsidRDefault="00F24DB5" w:rsidP="00F24DB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C088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00F52E" w14:textId="77777777" w:rsidR="00F24DB5" w:rsidRDefault="00F24DB5" w:rsidP="00F24DB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771" w:rsidRPr="00A27D1E" w14:paraId="1AD7686D" w14:textId="77777777" w:rsidTr="00634E6A">
        <w:tc>
          <w:tcPr>
            <w:tcW w:w="4050" w:type="dxa"/>
            <w:shd w:val="clear" w:color="auto" w:fill="auto"/>
          </w:tcPr>
          <w:p w14:paraId="6B24C295" w14:textId="77777777" w:rsidR="005D4771" w:rsidRPr="00C12557" w:rsidRDefault="005D4771" w:rsidP="005D47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C49BA52" w14:textId="6E63766E" w:rsidR="005D4771" w:rsidRPr="0033434F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</w:t>
            </w:r>
            <w:r w:rsidR="007C4D0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37DE715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16DDE2" w14:textId="710B9C1C" w:rsidR="005D4771" w:rsidRPr="0033434F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45,844</w:t>
            </w:r>
          </w:p>
        </w:tc>
        <w:tc>
          <w:tcPr>
            <w:tcW w:w="270" w:type="dxa"/>
            <w:shd w:val="clear" w:color="auto" w:fill="auto"/>
          </w:tcPr>
          <w:p w14:paraId="084AE4FF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FBF77" w14:textId="790B3592" w:rsidR="005D4771" w:rsidRPr="0033434F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</w:t>
            </w:r>
            <w:r w:rsidR="007C4D0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4A0FB88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8D16" w14:textId="1735A4D5" w:rsidR="005D4771" w:rsidRPr="0033434F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45,810</w:t>
            </w:r>
          </w:p>
        </w:tc>
      </w:tr>
      <w:tr w:rsidR="005D4771" w:rsidRPr="00A27D1E" w14:paraId="37635788" w14:textId="77777777" w:rsidTr="00634E6A">
        <w:tc>
          <w:tcPr>
            <w:tcW w:w="4050" w:type="dxa"/>
            <w:shd w:val="clear" w:color="auto" w:fill="auto"/>
          </w:tcPr>
          <w:p w14:paraId="54CDD27F" w14:textId="77777777" w:rsidR="005D4771" w:rsidRPr="00522E6A" w:rsidRDefault="005D4771" w:rsidP="005D477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11351D" w14:textId="77777777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F97B6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C1CD3" w14:textId="77777777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AA039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6ED1" w14:textId="77777777" w:rsidR="005D4771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5260A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10680" w14:textId="77777777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771" w:rsidRPr="00A27D1E" w14:paraId="33044CB9" w14:textId="77777777" w:rsidTr="00634E6A">
        <w:tc>
          <w:tcPr>
            <w:tcW w:w="4050" w:type="dxa"/>
            <w:shd w:val="clear" w:color="auto" w:fill="auto"/>
          </w:tcPr>
          <w:p w14:paraId="3BE5E349" w14:textId="747DA005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D4D4481" w14:textId="448B865C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1849F2AA" w14:textId="77777777" w:rsidR="005D4771" w:rsidRDefault="005D4771" w:rsidP="005D477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EF2984" w14:textId="369FAB16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D188AE9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6044F" w14:textId="61647DD0" w:rsidR="005D4771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4330013F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CB0B8" w14:textId="49ACA5DC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5D4771" w:rsidRPr="00A27D1E" w14:paraId="4C0EA7AB" w14:textId="77777777" w:rsidTr="00634E6A">
        <w:tc>
          <w:tcPr>
            <w:tcW w:w="4050" w:type="dxa"/>
            <w:shd w:val="clear" w:color="auto" w:fill="auto"/>
          </w:tcPr>
          <w:p w14:paraId="7921E022" w14:textId="77777777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3A06F7D" w14:textId="7A42D4EF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5CE1E10E" w14:textId="77777777" w:rsidR="005D4771" w:rsidRDefault="005D4771" w:rsidP="005D477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83BD56" w14:textId="2B953A0C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3903719F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AB162" w14:textId="673B6D47" w:rsidR="005D4771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04E3E787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35E13D" w14:textId="306D3B4C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</w:tr>
      <w:tr w:rsidR="005D4771" w:rsidRPr="00A27D1E" w14:paraId="64BDD173" w14:textId="77777777" w:rsidTr="00634E6A">
        <w:tc>
          <w:tcPr>
            <w:tcW w:w="4050" w:type="dxa"/>
            <w:shd w:val="clear" w:color="auto" w:fill="auto"/>
          </w:tcPr>
          <w:p w14:paraId="1B3177AD" w14:textId="344BF65E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3C8ECA2" w14:textId="61374AFD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E2AD2F3" w14:textId="77777777" w:rsidR="005D4771" w:rsidRDefault="005D4771" w:rsidP="005D477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EB94C9" w14:textId="4DFF6302" w:rsidR="005D4771" w:rsidRDefault="005D4771" w:rsidP="005D47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7BB10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018B3" w14:textId="2FB91263" w:rsidR="005D4771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10543B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C4708" w14:textId="5986249C" w:rsidR="005D4771" w:rsidRDefault="005D4771" w:rsidP="005D47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4771" w:rsidRPr="00A27D1E" w14:paraId="4552D6DA" w14:textId="77777777" w:rsidTr="00634E6A">
        <w:tc>
          <w:tcPr>
            <w:tcW w:w="4050" w:type="dxa"/>
            <w:shd w:val="clear" w:color="auto" w:fill="auto"/>
          </w:tcPr>
          <w:p w14:paraId="10722A20" w14:textId="77777777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6C6D064" w14:textId="755EDD5B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</w:t>
            </w:r>
            <w:r w:rsidR="007C4D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3539BD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F4BDFB" w14:textId="4643AB7C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40293A79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50A34" w14:textId="7D242CB7" w:rsidR="005D4771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</w:t>
            </w:r>
            <w:r w:rsidR="007C4D0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5522FE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C234B" w14:textId="3B5808EF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5D4771" w:rsidRPr="00A27D1E" w14:paraId="2F36C790" w14:textId="77777777" w:rsidTr="00AA1560">
        <w:tc>
          <w:tcPr>
            <w:tcW w:w="4050" w:type="dxa"/>
            <w:shd w:val="clear" w:color="auto" w:fill="auto"/>
          </w:tcPr>
          <w:p w14:paraId="16094489" w14:textId="77777777" w:rsidR="005D4771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7C96FF5A" w14:textId="16B7F23F" w:rsidR="005D4771" w:rsidRDefault="005D4771" w:rsidP="005D47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F19C1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1BD6E7" w14:textId="53C440DA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105B4C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B445C" w14:textId="163E02FF" w:rsidR="005D4771" w:rsidRDefault="005D4771" w:rsidP="005D47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A376A" w14:textId="77777777" w:rsidR="005D4771" w:rsidRPr="00BE704B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CCDFA" w14:textId="408CB2A8" w:rsidR="005D4771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D4771" w:rsidRPr="00A27D1E" w14:paraId="04C684A2" w14:textId="77777777" w:rsidTr="00AA1560">
        <w:tc>
          <w:tcPr>
            <w:tcW w:w="4050" w:type="dxa"/>
            <w:shd w:val="clear" w:color="auto" w:fill="auto"/>
          </w:tcPr>
          <w:p w14:paraId="62888F86" w14:textId="09AE55FF" w:rsidR="005D4771" w:rsidRPr="00C12557" w:rsidRDefault="005D4771" w:rsidP="005D47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BF6F0CE" w14:textId="29D51FE6" w:rsidR="005D4771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80E29B" w14:textId="77777777" w:rsidR="005D4771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8230FE" w14:textId="28B96D42" w:rsidR="005D4771" w:rsidRPr="006145CD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shd w:val="clear" w:color="auto" w:fill="auto"/>
          </w:tcPr>
          <w:p w14:paraId="4F9E7490" w14:textId="77777777" w:rsidR="005D4771" w:rsidRPr="00125D2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EA8E8F" w14:textId="6405B68B" w:rsidR="005D4771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D6BBA0D" w14:textId="77777777" w:rsidR="005D4771" w:rsidRPr="00125D2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CD3DBE" w14:textId="7A4B1B18" w:rsidR="005D4771" w:rsidRPr="006145CD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5D4771" w:rsidRPr="00A27D1E" w14:paraId="6193C6E2" w14:textId="77777777" w:rsidTr="00634E6A">
        <w:tc>
          <w:tcPr>
            <w:tcW w:w="4050" w:type="dxa"/>
            <w:shd w:val="clear" w:color="auto" w:fill="auto"/>
            <w:vAlign w:val="bottom"/>
          </w:tcPr>
          <w:p w14:paraId="6392ADB0" w14:textId="77777777" w:rsidR="005D4771" w:rsidRPr="00AD37E5" w:rsidRDefault="005D4771" w:rsidP="005D477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E12A1" w14:textId="3E4DF569" w:rsidR="005D4771" w:rsidRPr="00BD09F7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  <w:tc>
          <w:tcPr>
            <w:tcW w:w="270" w:type="dxa"/>
            <w:shd w:val="clear" w:color="auto" w:fill="auto"/>
          </w:tcPr>
          <w:p w14:paraId="55BD6E39" w14:textId="77777777" w:rsidR="005D4771" w:rsidRPr="00BD09F7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6256" w14:textId="000035FB" w:rsidR="005D4771" w:rsidRPr="00BD09F7" w:rsidRDefault="005D4771" w:rsidP="005D477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47,604</w:t>
            </w:r>
          </w:p>
        </w:tc>
        <w:tc>
          <w:tcPr>
            <w:tcW w:w="270" w:type="dxa"/>
            <w:shd w:val="clear" w:color="auto" w:fill="auto"/>
          </w:tcPr>
          <w:p w14:paraId="5DDB7114" w14:textId="77777777" w:rsidR="005D4771" w:rsidRPr="00BD09F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E056D" w14:textId="4A38DE64" w:rsidR="005D4771" w:rsidRPr="00BD09F7" w:rsidRDefault="005D4771" w:rsidP="005D477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  <w:tc>
          <w:tcPr>
            <w:tcW w:w="270" w:type="dxa"/>
            <w:shd w:val="clear" w:color="auto" w:fill="auto"/>
          </w:tcPr>
          <w:p w14:paraId="5172F56C" w14:textId="77777777" w:rsidR="005D4771" w:rsidRPr="00BD09F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E0D5F" w14:textId="0022435A" w:rsidR="005D4771" w:rsidRPr="00BD09F7" w:rsidRDefault="005D4771" w:rsidP="005D477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47,570</w:t>
            </w:r>
          </w:p>
        </w:tc>
      </w:tr>
    </w:tbl>
    <w:p w14:paraId="7D41AFFA" w14:textId="09AA3DE6" w:rsidR="00125D26" w:rsidRDefault="00125D26" w:rsidP="005814AA">
      <w:pPr>
        <w:pStyle w:val="Bo-Blankline"/>
        <w:ind w:left="0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0E72B7" w14:paraId="19A2A4E7" w14:textId="77777777" w:rsidTr="00EE464D">
        <w:tc>
          <w:tcPr>
            <w:tcW w:w="4050" w:type="dxa"/>
          </w:tcPr>
          <w:p w14:paraId="00DEE11C" w14:textId="28B0A35C" w:rsidR="00255AC3" w:rsidRPr="00255AC3" w:rsidRDefault="00255AC3" w:rsidP="00255AC3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16EAB1E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75D5E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B5985A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AC3" w:rsidRPr="000E72B7" w14:paraId="3DE4AB99" w14:textId="77777777" w:rsidTr="00EE464D">
        <w:tc>
          <w:tcPr>
            <w:tcW w:w="4050" w:type="dxa"/>
          </w:tcPr>
          <w:p w14:paraId="21652E20" w14:textId="4F8BEC18" w:rsidR="00255AC3" w:rsidRPr="00255AC3" w:rsidRDefault="00255AC3" w:rsidP="00255AC3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419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1A74CDA" w14:textId="6B78FB26" w:rsidR="00255AC3" w:rsidRPr="000E72B7" w:rsidRDefault="00255AC3" w:rsidP="00255AC3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3C2F1F" w14:textId="77777777" w:rsidR="00255AC3" w:rsidRPr="000E72B7" w:rsidRDefault="00255AC3" w:rsidP="00255AC3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8FA2" w14:textId="2C56E084" w:rsidR="00255AC3" w:rsidRPr="000E72B7" w:rsidRDefault="00255AC3" w:rsidP="00255AC3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DAE562" w14:textId="77777777" w:rsidR="00255AC3" w:rsidRPr="000E72B7" w:rsidRDefault="00255AC3" w:rsidP="00255AC3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CEE6" w14:textId="60764672" w:rsidR="00255AC3" w:rsidRPr="000E72B7" w:rsidRDefault="00255AC3" w:rsidP="00255AC3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874266B" w14:textId="77777777" w:rsidR="00255AC3" w:rsidRPr="000E72B7" w:rsidRDefault="00255AC3" w:rsidP="00255AC3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2C10C" w14:textId="2EDBB9B6" w:rsidR="00255AC3" w:rsidRPr="000E72B7" w:rsidRDefault="00255AC3" w:rsidP="00255AC3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24DB5" w:rsidRPr="000E72B7" w14:paraId="7C4733B9" w14:textId="77777777" w:rsidTr="00EE464D">
        <w:tc>
          <w:tcPr>
            <w:tcW w:w="4050" w:type="dxa"/>
          </w:tcPr>
          <w:p w14:paraId="0897D5F1" w14:textId="77777777" w:rsidR="00F24DB5" w:rsidRPr="000E72B7" w:rsidRDefault="00F24DB5" w:rsidP="00F24D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72B5C" w14:textId="77777777" w:rsidR="00F24DB5" w:rsidRPr="000E72B7" w:rsidRDefault="00F24DB5" w:rsidP="00F24D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4DB5" w:rsidRPr="000E72B7" w14:paraId="52CE32D9" w14:textId="77777777" w:rsidTr="00EE464D">
        <w:tc>
          <w:tcPr>
            <w:tcW w:w="4050" w:type="dxa"/>
          </w:tcPr>
          <w:p w14:paraId="614A519A" w14:textId="43396EB8" w:rsidR="00F24DB5" w:rsidRPr="000E72B7" w:rsidRDefault="00F24DB5" w:rsidP="00F24D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B2967AB" w14:textId="77777777" w:rsidR="00F24DB5" w:rsidRDefault="00F24DB5" w:rsidP="00F24DB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0C72" w14:textId="77777777" w:rsidR="00F24DB5" w:rsidRPr="000E72B7" w:rsidRDefault="00F24DB5" w:rsidP="00F24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95F09" w14:textId="77777777" w:rsidR="00F24DB5" w:rsidRPr="000E72B7" w:rsidRDefault="00F24DB5" w:rsidP="00F24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FAC39" w14:textId="77777777" w:rsidR="00F24DB5" w:rsidRPr="000E72B7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EB2EA" w14:textId="77777777" w:rsidR="00F24DB5" w:rsidRDefault="00F24DB5" w:rsidP="00F24DB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29B4B" w14:textId="77777777" w:rsidR="00F24DB5" w:rsidRPr="000E72B7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C4F61" w14:textId="77777777" w:rsidR="00F24DB5" w:rsidRPr="000E72B7" w:rsidRDefault="00F24DB5" w:rsidP="00F24DB5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4DB5" w:rsidRPr="000E72B7" w14:paraId="7DE8C1A8" w14:textId="77777777" w:rsidTr="00EE464D">
        <w:tc>
          <w:tcPr>
            <w:tcW w:w="4050" w:type="dxa"/>
          </w:tcPr>
          <w:p w14:paraId="032A174F" w14:textId="2F8735E9" w:rsidR="00F24DB5" w:rsidRPr="000E72B7" w:rsidRDefault="00F24DB5" w:rsidP="00F24DB5">
            <w:pPr>
              <w:spacing w:line="240" w:lineRule="auto"/>
              <w:ind w:left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0CCD931" w14:textId="77777777" w:rsidR="00F24DB5" w:rsidRDefault="00F24DB5" w:rsidP="00F24DB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B4D5B7" w14:textId="77777777" w:rsidR="00F24DB5" w:rsidRPr="000E72B7" w:rsidRDefault="00F24DB5" w:rsidP="00F24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779EB3" w14:textId="77777777" w:rsidR="00F24DB5" w:rsidRPr="000E72B7" w:rsidRDefault="00F24DB5" w:rsidP="00F24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FFBDD" w14:textId="77777777" w:rsidR="00F24DB5" w:rsidRPr="000E72B7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3E2806" w14:textId="77777777" w:rsidR="00F24DB5" w:rsidRDefault="00F24DB5" w:rsidP="00F24DB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9246BF" w14:textId="77777777" w:rsidR="00F24DB5" w:rsidRPr="000E72B7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DBB0" w14:textId="77777777" w:rsidR="00F24DB5" w:rsidRPr="000E72B7" w:rsidRDefault="00F24DB5" w:rsidP="00F24DB5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771" w:rsidRPr="000E72B7" w14:paraId="6417ED0D" w14:textId="77777777" w:rsidTr="00EE464D">
        <w:tc>
          <w:tcPr>
            <w:tcW w:w="4050" w:type="dxa"/>
          </w:tcPr>
          <w:p w14:paraId="52982F1A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353CBB1" w14:textId="67ECE584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  <w:tc>
          <w:tcPr>
            <w:tcW w:w="270" w:type="dxa"/>
            <w:shd w:val="clear" w:color="auto" w:fill="auto"/>
          </w:tcPr>
          <w:p w14:paraId="30BA1793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2726CF" w14:textId="0F00E98C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  <w:tc>
          <w:tcPr>
            <w:tcW w:w="270" w:type="dxa"/>
            <w:shd w:val="clear" w:color="auto" w:fill="auto"/>
          </w:tcPr>
          <w:p w14:paraId="6F08CD2E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B452D3" w14:textId="252B9083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  <w:tc>
          <w:tcPr>
            <w:tcW w:w="270" w:type="dxa"/>
          </w:tcPr>
          <w:p w14:paraId="03DA3EE6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B3A7" w14:textId="4B59F525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</w:tr>
      <w:tr w:rsidR="005D4771" w:rsidRPr="000E72B7" w14:paraId="22DEAA56" w14:textId="77777777" w:rsidTr="00EE464D">
        <w:tc>
          <w:tcPr>
            <w:tcW w:w="4050" w:type="dxa"/>
          </w:tcPr>
          <w:p w14:paraId="04EDEE55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DCE7DB" w14:textId="7777777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B78025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BDF23" w14:textId="7777777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6C176E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BCF5F" w14:textId="7777777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DF4561" w14:textId="77777777" w:rsidR="005D4771" w:rsidRPr="000056FC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57A38" w14:textId="77777777" w:rsidR="005D4771" w:rsidRPr="000056FC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771" w:rsidRPr="000E72B7" w14:paraId="0951658C" w14:textId="77777777" w:rsidTr="00EE464D">
        <w:tc>
          <w:tcPr>
            <w:tcW w:w="4050" w:type="dxa"/>
          </w:tcPr>
          <w:p w14:paraId="53395F9C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5D09E" w14:textId="0DB87ADC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shd w:val="clear" w:color="auto" w:fill="auto"/>
          </w:tcPr>
          <w:p w14:paraId="6EF11B48" w14:textId="77777777" w:rsidR="005D4771" w:rsidRPr="000E72B7" w:rsidRDefault="005D4771" w:rsidP="005D477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089D9" w14:textId="3EEBF2AD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270" w:type="dxa"/>
            <w:shd w:val="clear" w:color="auto" w:fill="auto"/>
          </w:tcPr>
          <w:p w14:paraId="39A52ADD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42BF" w14:textId="1353AC1D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</w:tcPr>
          <w:p w14:paraId="578F406C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7616D" w14:textId="0B04614C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</w:tr>
      <w:tr w:rsidR="005D4771" w:rsidRPr="000E72B7" w14:paraId="1D154BB4" w14:textId="77777777" w:rsidTr="00EE464D">
        <w:tc>
          <w:tcPr>
            <w:tcW w:w="4050" w:type="dxa"/>
          </w:tcPr>
          <w:p w14:paraId="12B16243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1352DF" w14:textId="10169B50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  <w:tc>
          <w:tcPr>
            <w:tcW w:w="270" w:type="dxa"/>
            <w:shd w:val="clear" w:color="auto" w:fill="auto"/>
          </w:tcPr>
          <w:p w14:paraId="125F0723" w14:textId="77777777" w:rsidR="005D4771" w:rsidRPr="000E72B7" w:rsidRDefault="005D4771" w:rsidP="005D477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18030" w14:textId="5FF0E89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</w:t>
            </w:r>
          </w:p>
        </w:tc>
        <w:tc>
          <w:tcPr>
            <w:tcW w:w="270" w:type="dxa"/>
            <w:shd w:val="clear" w:color="auto" w:fill="auto"/>
          </w:tcPr>
          <w:p w14:paraId="68BF8D4C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90FA" w14:textId="0BFE82B2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  <w:tc>
          <w:tcPr>
            <w:tcW w:w="270" w:type="dxa"/>
          </w:tcPr>
          <w:p w14:paraId="6C727DAA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BE175" w14:textId="46B22864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</w:t>
            </w:r>
          </w:p>
        </w:tc>
      </w:tr>
      <w:tr w:rsidR="005D4771" w:rsidRPr="000E72B7" w14:paraId="637B81C1" w14:textId="77777777" w:rsidTr="00EE464D">
        <w:tc>
          <w:tcPr>
            <w:tcW w:w="4050" w:type="dxa"/>
          </w:tcPr>
          <w:p w14:paraId="5505F827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DE01C" w14:textId="57D5884E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6C5B7A3F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DA831" w14:textId="071E4418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65DA2974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362E" w14:textId="3DE895F2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</w:tcPr>
          <w:p w14:paraId="14AC8A42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0D015" w14:textId="74EAC57C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  <w:tr w:rsidR="005D4771" w:rsidRPr="000E72B7" w14:paraId="553B2AFF" w14:textId="77777777" w:rsidTr="00EE464D">
        <w:tc>
          <w:tcPr>
            <w:tcW w:w="4050" w:type="dxa"/>
          </w:tcPr>
          <w:p w14:paraId="142DB7EF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6181A" w14:textId="05C65826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540773D6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3C324" w14:textId="03E3AB00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6E921338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2EB2" w14:textId="1ECD2FFF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</w:tcPr>
          <w:p w14:paraId="70245D78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22B9B5" w14:textId="3D095E50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  <w:tr w:rsidR="005D4771" w:rsidRPr="000E72B7" w14:paraId="1FDAC00E" w14:textId="77777777" w:rsidTr="00EE464D">
        <w:tc>
          <w:tcPr>
            <w:tcW w:w="4050" w:type="dxa"/>
          </w:tcPr>
          <w:p w14:paraId="59ED5519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7F78" w14:textId="5FD3725F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25B4DAD7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C1F15" w14:textId="06B38200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  <w:shd w:val="clear" w:color="auto" w:fill="auto"/>
          </w:tcPr>
          <w:p w14:paraId="6B8137B7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9D3" w14:textId="40B6FD43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  <w:tc>
          <w:tcPr>
            <w:tcW w:w="270" w:type="dxa"/>
          </w:tcPr>
          <w:p w14:paraId="4B73F9E5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46A2A7" w14:textId="1ABD06F9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</w:tr>
      <w:tr w:rsidR="005D4771" w:rsidRPr="000E72B7" w14:paraId="4F47B155" w14:textId="77777777" w:rsidTr="00EE464D">
        <w:tc>
          <w:tcPr>
            <w:tcW w:w="4050" w:type="dxa"/>
            <w:vAlign w:val="bottom"/>
          </w:tcPr>
          <w:p w14:paraId="26069555" w14:textId="77777777" w:rsidR="005D4771" w:rsidRPr="000E72B7" w:rsidRDefault="005D4771" w:rsidP="005D47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B92DA" w14:textId="487EC30B" w:rsidR="005D4771" w:rsidRPr="000056FC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  <w:tc>
          <w:tcPr>
            <w:tcW w:w="270" w:type="dxa"/>
            <w:shd w:val="clear" w:color="auto" w:fill="auto"/>
          </w:tcPr>
          <w:p w14:paraId="1C5D9F25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2223" w14:textId="18B4F8F2" w:rsidR="005D4771" w:rsidRPr="00125D26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15,169</w:t>
            </w:r>
          </w:p>
        </w:tc>
        <w:tc>
          <w:tcPr>
            <w:tcW w:w="270" w:type="dxa"/>
            <w:shd w:val="clear" w:color="auto" w:fill="auto"/>
          </w:tcPr>
          <w:p w14:paraId="2FBD6E6F" w14:textId="77777777" w:rsidR="005D4771" w:rsidRPr="00125D2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26A60" w14:textId="471ED2F3" w:rsidR="005D4771" w:rsidRPr="00125D26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  <w:tc>
          <w:tcPr>
            <w:tcW w:w="270" w:type="dxa"/>
          </w:tcPr>
          <w:p w14:paraId="3BF79461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42D39" w14:textId="712F1244" w:rsidR="005D4771" w:rsidRPr="00125D26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15,169</w:t>
            </w:r>
          </w:p>
        </w:tc>
      </w:tr>
    </w:tbl>
    <w:p w14:paraId="204DB33E" w14:textId="35847C8A" w:rsidR="00E6196E" w:rsidRDefault="00E6196E" w:rsidP="003E32B5">
      <w:pPr>
        <w:pStyle w:val="Bo-Blankline"/>
        <w:rPr>
          <w:cs/>
        </w:rPr>
      </w:pPr>
    </w:p>
    <w:p w14:paraId="36AA7939" w14:textId="23638066" w:rsidR="00E6196E" w:rsidRDefault="00E6196E">
      <w:pPr>
        <w:spacing w:line="240" w:lineRule="auto"/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0E72B7" w14:paraId="5EEB43B5" w14:textId="77777777" w:rsidTr="00805FF4">
        <w:tc>
          <w:tcPr>
            <w:tcW w:w="4050" w:type="dxa"/>
          </w:tcPr>
          <w:p w14:paraId="1ED5F6B8" w14:textId="77777777" w:rsidR="00255AC3" w:rsidRPr="00255AC3" w:rsidRDefault="00255AC3" w:rsidP="00805FF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166BCE6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69850B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421C765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AC3" w:rsidRPr="000E72B7" w14:paraId="6EC22284" w14:textId="77777777" w:rsidTr="00805FF4">
        <w:tc>
          <w:tcPr>
            <w:tcW w:w="4050" w:type="dxa"/>
          </w:tcPr>
          <w:p w14:paraId="029164AE" w14:textId="29BADE75" w:rsidR="00255AC3" w:rsidRPr="00255AC3" w:rsidRDefault="00255AC3" w:rsidP="00805FF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B37A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ED0063C" w14:textId="77777777" w:rsidR="00255AC3" w:rsidRPr="000E72B7" w:rsidRDefault="00255AC3" w:rsidP="00805FF4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D8BE6EB" w14:textId="77777777" w:rsidR="00255AC3" w:rsidRPr="000E72B7" w:rsidRDefault="00255AC3" w:rsidP="00805FF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69BE9" w14:textId="77777777" w:rsidR="00255AC3" w:rsidRPr="000E72B7" w:rsidRDefault="00255AC3" w:rsidP="00805FF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33831FB" w14:textId="77777777" w:rsidR="00255AC3" w:rsidRPr="000E72B7" w:rsidRDefault="00255AC3" w:rsidP="00805FF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2393B" w14:textId="77777777" w:rsidR="00255AC3" w:rsidRPr="000E72B7" w:rsidRDefault="00255AC3" w:rsidP="00805FF4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BA7E79" w14:textId="77777777" w:rsidR="00255AC3" w:rsidRPr="000E72B7" w:rsidRDefault="00255AC3" w:rsidP="00805FF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2D354" w14:textId="77777777" w:rsidR="00255AC3" w:rsidRPr="000E72B7" w:rsidRDefault="00255AC3" w:rsidP="00805FF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55AC3" w:rsidRPr="000E72B7" w14:paraId="11A55677" w14:textId="77777777" w:rsidTr="00805FF4">
        <w:tc>
          <w:tcPr>
            <w:tcW w:w="4050" w:type="dxa"/>
          </w:tcPr>
          <w:p w14:paraId="28B31C76" w14:textId="77777777" w:rsidR="00255AC3" w:rsidRPr="000E72B7" w:rsidRDefault="00255AC3" w:rsidP="00805FF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A57B41B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5AC3" w:rsidRPr="000E72B7" w14:paraId="70BB3B9E" w14:textId="77777777" w:rsidTr="00805FF4">
        <w:tc>
          <w:tcPr>
            <w:tcW w:w="4050" w:type="dxa"/>
          </w:tcPr>
          <w:p w14:paraId="0EF2C104" w14:textId="1116AD9F" w:rsidR="00255AC3" w:rsidRPr="000E72B7" w:rsidRDefault="00255AC3" w:rsidP="00805F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1E36942" w14:textId="77777777" w:rsidR="00255AC3" w:rsidRDefault="00255AC3" w:rsidP="00805FF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49C24C" w14:textId="77777777" w:rsidR="00255AC3" w:rsidRPr="000E72B7" w:rsidRDefault="00255AC3" w:rsidP="00805FF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AFB5BA" w14:textId="77777777" w:rsidR="00255AC3" w:rsidRPr="000E72B7" w:rsidRDefault="00255AC3" w:rsidP="00805FF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B6B6D" w14:textId="77777777" w:rsidR="00255AC3" w:rsidRPr="000E72B7" w:rsidRDefault="00255AC3" w:rsidP="00805FF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B4F9B0" w14:textId="77777777" w:rsidR="00255AC3" w:rsidRDefault="00255AC3" w:rsidP="00805FF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DB742F" w14:textId="77777777" w:rsidR="00255AC3" w:rsidRPr="000E72B7" w:rsidRDefault="00255AC3" w:rsidP="00805FF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4FF1A" w14:textId="77777777" w:rsidR="00255AC3" w:rsidRPr="000E72B7" w:rsidRDefault="00255AC3" w:rsidP="00805FF4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771" w:rsidRPr="000E72B7" w14:paraId="0E956365" w14:textId="77777777" w:rsidTr="00805FF4">
        <w:tc>
          <w:tcPr>
            <w:tcW w:w="4050" w:type="dxa"/>
          </w:tcPr>
          <w:p w14:paraId="2F5C4A35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2979439" w14:textId="397F3742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  <w:tc>
          <w:tcPr>
            <w:tcW w:w="270" w:type="dxa"/>
            <w:shd w:val="clear" w:color="auto" w:fill="auto"/>
          </w:tcPr>
          <w:p w14:paraId="0C1DEE55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4CD904" w14:textId="28BFD9F2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  <w:tc>
          <w:tcPr>
            <w:tcW w:w="270" w:type="dxa"/>
            <w:shd w:val="clear" w:color="auto" w:fill="auto"/>
          </w:tcPr>
          <w:p w14:paraId="662E70BE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81526" w14:textId="7B242F8A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  <w:tc>
          <w:tcPr>
            <w:tcW w:w="270" w:type="dxa"/>
          </w:tcPr>
          <w:p w14:paraId="31400A67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BE2B8" w14:textId="5BB86ECE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</w:tr>
      <w:tr w:rsidR="005D4771" w:rsidRPr="000E72B7" w14:paraId="215EFBDE" w14:textId="77777777" w:rsidTr="00805FF4">
        <w:tc>
          <w:tcPr>
            <w:tcW w:w="4050" w:type="dxa"/>
          </w:tcPr>
          <w:p w14:paraId="1412D62A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AEB847" w14:textId="7777777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E041AB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43EBFD" w14:textId="7777777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12735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9F9BB" w14:textId="7777777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E321E" w14:textId="77777777" w:rsidR="005D4771" w:rsidRPr="000056FC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58D6A" w14:textId="77777777" w:rsidR="005D4771" w:rsidRPr="000056FC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771" w:rsidRPr="000E72B7" w14:paraId="696E767E" w14:textId="77777777" w:rsidTr="00805FF4">
        <w:tc>
          <w:tcPr>
            <w:tcW w:w="4050" w:type="dxa"/>
          </w:tcPr>
          <w:p w14:paraId="53F13DC0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DAE13D" w14:textId="20B23851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  <w:tc>
          <w:tcPr>
            <w:tcW w:w="270" w:type="dxa"/>
            <w:shd w:val="clear" w:color="auto" w:fill="auto"/>
          </w:tcPr>
          <w:p w14:paraId="2FFFCFFB" w14:textId="77777777" w:rsidR="005D4771" w:rsidRPr="000E72B7" w:rsidRDefault="005D4771" w:rsidP="005D477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A9C77" w14:textId="4C40092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  <w:tc>
          <w:tcPr>
            <w:tcW w:w="270" w:type="dxa"/>
            <w:shd w:val="clear" w:color="auto" w:fill="auto"/>
          </w:tcPr>
          <w:p w14:paraId="74B13142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9B60" w14:textId="3640A876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  <w:tc>
          <w:tcPr>
            <w:tcW w:w="270" w:type="dxa"/>
          </w:tcPr>
          <w:p w14:paraId="54448904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941CE" w14:textId="3714EC3E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</w:tr>
      <w:tr w:rsidR="005D4771" w:rsidRPr="000E72B7" w14:paraId="01BC91E7" w14:textId="77777777" w:rsidTr="00805FF4">
        <w:tc>
          <w:tcPr>
            <w:tcW w:w="4050" w:type="dxa"/>
          </w:tcPr>
          <w:p w14:paraId="4DC4A6E0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42B6D2" w14:textId="574BAC9F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70" w:type="dxa"/>
            <w:shd w:val="clear" w:color="auto" w:fill="auto"/>
          </w:tcPr>
          <w:p w14:paraId="766C48CA" w14:textId="77777777" w:rsidR="005D4771" w:rsidRPr="000E72B7" w:rsidRDefault="005D4771" w:rsidP="005D477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1578F" w14:textId="117AED0F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70" w:type="dxa"/>
            <w:shd w:val="clear" w:color="auto" w:fill="auto"/>
          </w:tcPr>
          <w:p w14:paraId="06F8CB44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99AB" w14:textId="698B7CEC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70" w:type="dxa"/>
          </w:tcPr>
          <w:p w14:paraId="7305DDCE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1B19E0" w14:textId="01CDD9F6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</w:tr>
      <w:tr w:rsidR="005D4771" w:rsidRPr="000E72B7" w14:paraId="15D31D0F" w14:textId="77777777" w:rsidTr="00805FF4">
        <w:tc>
          <w:tcPr>
            <w:tcW w:w="4050" w:type="dxa"/>
          </w:tcPr>
          <w:p w14:paraId="3A35F122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07142" w14:textId="5B108CEF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6EB5BB87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81FFB" w14:textId="76D8FFD1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001FB66E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6500F" w14:textId="27446392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</w:tcPr>
          <w:p w14:paraId="165A2ED6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9260" w14:textId="20FE712E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5D4771" w:rsidRPr="000E72B7" w14:paraId="3C73E427" w14:textId="77777777" w:rsidTr="00805FF4">
        <w:tc>
          <w:tcPr>
            <w:tcW w:w="4050" w:type="dxa"/>
          </w:tcPr>
          <w:p w14:paraId="5F0E740E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73259" w14:textId="76E5CDDE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05A36471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0E9F0" w14:textId="51996027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032B8072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4A3D" w14:textId="05AC98DB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</w:tcPr>
          <w:p w14:paraId="7B8BE22C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0A4ED" w14:textId="6F2E97F8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5D4771" w:rsidRPr="000E72B7" w14:paraId="0DB6FF64" w14:textId="77777777" w:rsidTr="00805FF4">
        <w:tc>
          <w:tcPr>
            <w:tcW w:w="4050" w:type="dxa"/>
          </w:tcPr>
          <w:p w14:paraId="45046DA8" w14:textId="77777777" w:rsidR="005D4771" w:rsidRPr="000E72B7" w:rsidRDefault="005D4771" w:rsidP="005D4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F966E" w14:textId="475787AA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  <w:tc>
          <w:tcPr>
            <w:tcW w:w="270" w:type="dxa"/>
            <w:shd w:val="clear" w:color="auto" w:fill="auto"/>
          </w:tcPr>
          <w:p w14:paraId="636ACFFA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997BE" w14:textId="243FAC06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  <w:tc>
          <w:tcPr>
            <w:tcW w:w="270" w:type="dxa"/>
            <w:shd w:val="clear" w:color="auto" w:fill="auto"/>
          </w:tcPr>
          <w:p w14:paraId="51FF1968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E8C43" w14:textId="4970C19B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  <w:tc>
          <w:tcPr>
            <w:tcW w:w="270" w:type="dxa"/>
          </w:tcPr>
          <w:p w14:paraId="0BD7CC3F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3418F" w14:textId="48D3A3F9" w:rsidR="005D4771" w:rsidRPr="000E72B7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</w:tr>
      <w:tr w:rsidR="005D4771" w:rsidRPr="000E72B7" w14:paraId="48F853AD" w14:textId="77777777" w:rsidTr="00805FF4">
        <w:tc>
          <w:tcPr>
            <w:tcW w:w="4050" w:type="dxa"/>
            <w:vAlign w:val="bottom"/>
          </w:tcPr>
          <w:p w14:paraId="40705D4B" w14:textId="77777777" w:rsidR="005D4771" w:rsidRPr="000E72B7" w:rsidRDefault="005D4771" w:rsidP="005D47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E867" w14:textId="6B9D7986" w:rsidR="005D4771" w:rsidRPr="000056FC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  <w:tc>
          <w:tcPr>
            <w:tcW w:w="270" w:type="dxa"/>
            <w:shd w:val="clear" w:color="auto" w:fill="auto"/>
          </w:tcPr>
          <w:p w14:paraId="775B8F4E" w14:textId="77777777" w:rsidR="005D4771" w:rsidRPr="000E72B7" w:rsidRDefault="005D4771" w:rsidP="005D477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5A604" w14:textId="3FC0DFF6" w:rsidR="005D4771" w:rsidRPr="00125D26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  <w:tc>
          <w:tcPr>
            <w:tcW w:w="270" w:type="dxa"/>
            <w:shd w:val="clear" w:color="auto" w:fill="auto"/>
          </w:tcPr>
          <w:p w14:paraId="1E0E928A" w14:textId="77777777" w:rsidR="005D4771" w:rsidRPr="00125D2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87C9E" w14:textId="05C02C0E" w:rsidR="005D4771" w:rsidRPr="00125D26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  <w:tc>
          <w:tcPr>
            <w:tcW w:w="270" w:type="dxa"/>
          </w:tcPr>
          <w:p w14:paraId="367193FD" w14:textId="77777777" w:rsidR="005D4771" w:rsidRPr="000E72B7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1B8A" w14:textId="7AD87DB7" w:rsidR="005D4771" w:rsidRPr="00125D26" w:rsidRDefault="005D4771" w:rsidP="005D477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</w:tr>
    </w:tbl>
    <w:p w14:paraId="3B418958" w14:textId="2CBFBF43" w:rsidR="00255AC3" w:rsidRDefault="00255AC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8D3172" w14:textId="77777777"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AEBC7A" w14:textId="77777777"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1E2B672" w14:textId="2EF1B76F" w:rsidR="00125D26" w:rsidRPr="00125D26" w:rsidRDefault="00125D26" w:rsidP="00125D26">
      <w:pPr>
        <w:numPr>
          <w:ilvl w:val="0"/>
          <w:numId w:val="8"/>
        </w:numPr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25D26">
        <w:rPr>
          <w:rFonts w:ascii="Angsana New" w:hAnsi="Angsana New"/>
          <w:spacing w:val="-4"/>
          <w:sz w:val="30"/>
          <w:szCs w:val="30"/>
          <w:cs/>
        </w:rPr>
        <w:t>บริษัททำสัญญา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Pr="00125D26">
        <w:rPr>
          <w:rFonts w:ascii="Angsana New" w:hAnsi="Angsana New"/>
          <w:spacing w:val="-4"/>
          <w:sz w:val="30"/>
          <w:szCs w:val="30"/>
          <w:cs/>
        </w:rPr>
        <w:t>ที่เกี่ยวข้อง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Pr="00125D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Pr="003B00BA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3B00B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ปี</w:t>
      </w:r>
      <w:r w:rsidRPr="00125D2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6A97937D" w14:textId="77777777" w:rsidR="00125D26" w:rsidRPr="00125D26" w:rsidRDefault="00125D26" w:rsidP="00125D26">
      <w:pPr>
        <w:pStyle w:val="Bo-Blankline"/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EB7266" w14:paraId="55E13ACC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69549694" w14:textId="77777777" w:rsidR="00BE0AD2" w:rsidRPr="00070CC6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C0C20D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DB5" w:rsidRPr="00744476" w14:paraId="6566E259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3C99884A" w14:textId="77777777" w:rsidR="00F24DB5" w:rsidRPr="00070CC6" w:rsidRDefault="00F24DB5" w:rsidP="00F24DB5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23EB3E9A" w:rsidR="00F24DB5" w:rsidRPr="00070CC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596EC94" w14:textId="77777777" w:rsidR="00F24DB5" w:rsidRPr="00070CC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EC553" w14:textId="6A67AB29" w:rsidR="00F24DB5" w:rsidRPr="00070CC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DE50001" w14:textId="77777777" w:rsidR="00F24DB5" w:rsidRPr="00070CC6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E1410" w14:textId="70ABD5D2" w:rsidR="00F24DB5" w:rsidRPr="00070CC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945A4B" w14:textId="77777777" w:rsidR="00F24DB5" w:rsidRPr="00070CC6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58B6BB" w14:textId="5339BD66" w:rsidR="00F24DB5" w:rsidRPr="00070CC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24DB5" w:rsidRPr="00744476" w14:paraId="028A3642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370655F0" w14:textId="77777777" w:rsidR="00F24DB5" w:rsidRPr="00070CC6" w:rsidRDefault="00F24DB5" w:rsidP="00F24DB5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F24DB5" w:rsidRPr="00070CC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4DB5" w:rsidRPr="0033434F" w14:paraId="04F8629A" w14:textId="77777777" w:rsidTr="00EE464D">
        <w:tc>
          <w:tcPr>
            <w:tcW w:w="3600" w:type="dxa"/>
            <w:shd w:val="clear" w:color="auto" w:fill="auto"/>
          </w:tcPr>
          <w:p w14:paraId="0B503E4C" w14:textId="77777777" w:rsidR="00F24DB5" w:rsidRPr="00070CC6" w:rsidRDefault="00F24DB5" w:rsidP="00F24DB5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F24DB5" w:rsidRPr="00070CC6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F24DB5" w:rsidRPr="00070CC6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B1D" w14:textId="77777777" w:rsidR="00F24DB5" w:rsidRPr="00070CC6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F24DB5" w:rsidRPr="00070CC6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B79E2" w14:textId="77777777" w:rsidR="00F24DB5" w:rsidRPr="00070CC6" w:rsidRDefault="00F24DB5" w:rsidP="00F24DB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3F933E" w14:textId="77777777" w:rsidR="00F24DB5" w:rsidRPr="00070CC6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07795" w14:textId="77777777" w:rsidR="00F24DB5" w:rsidRPr="00070CC6" w:rsidRDefault="00F24DB5" w:rsidP="00F24DB5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4DB5" w:rsidRPr="0033434F" w14:paraId="2669F15D" w14:textId="77777777" w:rsidTr="00EE464D">
        <w:tc>
          <w:tcPr>
            <w:tcW w:w="3600" w:type="dxa"/>
            <w:shd w:val="clear" w:color="auto" w:fill="auto"/>
          </w:tcPr>
          <w:p w14:paraId="47EB6EC2" w14:textId="77777777" w:rsidR="00F24DB5" w:rsidRPr="00070CC6" w:rsidRDefault="00F24DB5" w:rsidP="00F24DB5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F24DB5" w:rsidRPr="00070CC6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F24DB5" w:rsidRPr="00070CC6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F646CD" w14:textId="77777777" w:rsidR="00F24DB5" w:rsidRPr="00070CC6" w:rsidRDefault="00F24DB5" w:rsidP="00F24D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F24DB5" w:rsidRPr="00070CC6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2FB56" w14:textId="77777777" w:rsidR="00F24DB5" w:rsidRPr="00070CC6" w:rsidRDefault="00F24DB5" w:rsidP="00F24DB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0E749" w14:textId="77777777" w:rsidR="00F24DB5" w:rsidRPr="00070CC6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5BB95" w14:textId="77777777" w:rsidR="00F24DB5" w:rsidRPr="00070CC6" w:rsidRDefault="00F24DB5" w:rsidP="00F24DB5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771" w:rsidRPr="0033434F" w14:paraId="144D4E6B" w14:textId="77777777" w:rsidTr="00EE464D">
        <w:tc>
          <w:tcPr>
            <w:tcW w:w="3600" w:type="dxa"/>
            <w:shd w:val="clear" w:color="auto" w:fill="auto"/>
          </w:tcPr>
          <w:p w14:paraId="495D3308" w14:textId="77777777" w:rsidR="005D4771" w:rsidRPr="00070CC6" w:rsidRDefault="005D4771" w:rsidP="005D4771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77BA73B" w14:textId="270B978C" w:rsidR="005D4771" w:rsidRPr="00070CC6" w:rsidRDefault="005D4771" w:rsidP="005D47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7DCB366E" w14:textId="77777777" w:rsidR="005D4771" w:rsidRPr="00070CC6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41C68" w14:textId="6CBE2768" w:rsidR="005D4771" w:rsidRPr="00070CC6" w:rsidRDefault="005D4771" w:rsidP="005D47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  <w:tc>
          <w:tcPr>
            <w:tcW w:w="270" w:type="dxa"/>
            <w:shd w:val="clear" w:color="auto" w:fill="auto"/>
          </w:tcPr>
          <w:p w14:paraId="6AF2CB1F" w14:textId="77777777" w:rsidR="005D4771" w:rsidRPr="00070CC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676283" w14:textId="61AFEC1C" w:rsidR="005D4771" w:rsidRPr="00070CC6" w:rsidRDefault="005D4771" w:rsidP="005D477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3C3B3E57" w14:textId="77777777" w:rsidR="005D4771" w:rsidRPr="00070CC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36818" w14:textId="35F16A73" w:rsidR="005D4771" w:rsidRPr="00070CC6" w:rsidRDefault="005D4771" w:rsidP="005D477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</w:tr>
      <w:tr w:rsidR="005D4771" w:rsidRPr="0033434F" w14:paraId="1CB51912" w14:textId="77777777" w:rsidTr="00EE464D">
        <w:tc>
          <w:tcPr>
            <w:tcW w:w="3600" w:type="dxa"/>
            <w:shd w:val="clear" w:color="auto" w:fill="auto"/>
          </w:tcPr>
          <w:p w14:paraId="74C60F59" w14:textId="77777777" w:rsidR="005D4771" w:rsidRPr="00070CC6" w:rsidRDefault="005D4771" w:rsidP="005D4771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D47B72D" w14:textId="197D5961" w:rsidR="005D4771" w:rsidRPr="00070CC6" w:rsidRDefault="005D4771" w:rsidP="005D47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  <w:tc>
          <w:tcPr>
            <w:tcW w:w="270" w:type="dxa"/>
            <w:shd w:val="clear" w:color="auto" w:fill="auto"/>
          </w:tcPr>
          <w:p w14:paraId="734B1E46" w14:textId="77777777" w:rsidR="005D4771" w:rsidRPr="00070CC6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5570C" w14:textId="0D187456" w:rsidR="005D4771" w:rsidRPr="00070CC6" w:rsidRDefault="005D4771" w:rsidP="005D47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  <w:tc>
          <w:tcPr>
            <w:tcW w:w="270" w:type="dxa"/>
            <w:shd w:val="clear" w:color="auto" w:fill="auto"/>
          </w:tcPr>
          <w:p w14:paraId="4A792553" w14:textId="77777777" w:rsidR="005D4771" w:rsidRPr="00070CC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9C34F" w14:textId="3501CBD5" w:rsidR="005D4771" w:rsidRPr="00070CC6" w:rsidRDefault="005D4771" w:rsidP="005D477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  <w:tc>
          <w:tcPr>
            <w:tcW w:w="270" w:type="dxa"/>
            <w:shd w:val="clear" w:color="auto" w:fill="auto"/>
          </w:tcPr>
          <w:p w14:paraId="39E68597" w14:textId="77777777" w:rsidR="005D4771" w:rsidRPr="00070CC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FCE2A" w14:textId="169CC9FB" w:rsidR="005D4771" w:rsidRPr="00070CC6" w:rsidRDefault="005D4771" w:rsidP="005D477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</w:tr>
      <w:tr w:rsidR="005D4771" w:rsidRPr="0033434F" w14:paraId="66CD3A2D" w14:textId="77777777" w:rsidTr="00EE464D">
        <w:tc>
          <w:tcPr>
            <w:tcW w:w="3600" w:type="dxa"/>
            <w:shd w:val="clear" w:color="auto" w:fill="auto"/>
          </w:tcPr>
          <w:p w14:paraId="269665C0" w14:textId="77777777" w:rsidR="005D4771" w:rsidRPr="00070CC6" w:rsidRDefault="005D4771" w:rsidP="005D4771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4F3D" w14:textId="4DBB5DF3" w:rsidR="005D4771" w:rsidRPr="00070CC6" w:rsidRDefault="005D4771" w:rsidP="005D47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70" w:type="dxa"/>
            <w:shd w:val="clear" w:color="auto" w:fill="auto"/>
          </w:tcPr>
          <w:p w14:paraId="564EC4DB" w14:textId="77777777" w:rsidR="005D4771" w:rsidRPr="00070CC6" w:rsidRDefault="005D4771" w:rsidP="005D47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2DC67" w14:textId="214719C0" w:rsidR="005D4771" w:rsidRPr="00070CC6" w:rsidRDefault="005D4771" w:rsidP="005D47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70" w:type="dxa"/>
            <w:shd w:val="clear" w:color="auto" w:fill="auto"/>
          </w:tcPr>
          <w:p w14:paraId="682E22E6" w14:textId="77777777" w:rsidR="005D4771" w:rsidRPr="00070CC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DB655" w14:textId="20F5862B" w:rsidR="005D4771" w:rsidRPr="00070CC6" w:rsidRDefault="005D4771" w:rsidP="005D477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70" w:type="dxa"/>
            <w:shd w:val="clear" w:color="auto" w:fill="auto"/>
          </w:tcPr>
          <w:p w14:paraId="3C48C07B" w14:textId="77777777" w:rsidR="005D4771" w:rsidRPr="00070CC6" w:rsidRDefault="005D4771" w:rsidP="005D47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D1436" w14:textId="6DF418BE" w:rsidR="005D4771" w:rsidRPr="00070CC6" w:rsidRDefault="005D4771" w:rsidP="005D477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</w:tr>
    </w:tbl>
    <w:p w14:paraId="6A3DB307" w14:textId="77777777"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15A7AA26" w14:textId="6EA54846" w:rsidR="00DD132A" w:rsidRPr="00DD132A" w:rsidRDefault="00DD132A" w:rsidP="00BB37AF">
      <w:pPr>
        <w:pStyle w:val="ListParagraph"/>
        <w:numPr>
          <w:ilvl w:val="0"/>
          <w:numId w:val="8"/>
        </w:numPr>
        <w:tabs>
          <w:tab w:val="clear" w:pos="907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DD132A">
        <w:rPr>
          <w:rFonts w:ascii="Angsana New" w:hAnsi="Angsana New" w:hint="cs"/>
          <w:spacing w:val="4"/>
          <w:sz w:val="30"/>
          <w:szCs w:val="30"/>
          <w:cs/>
        </w:rPr>
        <w:t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</w:t>
      </w:r>
      <w:r w:rsidRPr="00DD132A">
        <w:rPr>
          <w:rFonts w:ascii="Angsana New" w:hAnsi="Angsana New" w:hint="cs"/>
          <w:sz w:val="30"/>
          <w:szCs w:val="30"/>
          <w:cs/>
        </w:rPr>
        <w:t xml:space="preserve"> ทำ</w:t>
      </w:r>
      <w:r w:rsidRPr="00DD132A">
        <w:rPr>
          <w:rFonts w:ascii="Angsana New" w:hAnsi="Angsana New" w:hint="cs"/>
          <w:spacing w:val="4"/>
          <w:sz w:val="30"/>
          <w:szCs w:val="30"/>
          <w:cs/>
        </w:rPr>
        <w:t xml:space="preserve">ให้บริษัทมียอดประมาณการหนี้สินสำหรับต้นทุนในการรื้อถอน ณ วันที่ </w:t>
      </w:r>
      <w:r w:rsidRPr="00DD132A">
        <w:rPr>
          <w:rFonts w:ascii="Angsana New" w:hAnsi="Angsana New"/>
          <w:spacing w:val="4"/>
          <w:sz w:val="30"/>
          <w:szCs w:val="30"/>
        </w:rPr>
        <w:t xml:space="preserve">31 </w:t>
      </w:r>
      <w:r w:rsidRPr="00DD132A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DD132A">
        <w:rPr>
          <w:rFonts w:ascii="Angsana New" w:hAnsi="Angsana New"/>
          <w:spacing w:val="4"/>
          <w:sz w:val="30"/>
          <w:szCs w:val="30"/>
        </w:rPr>
        <w:t xml:space="preserve"> </w:t>
      </w:r>
      <w:r w:rsidRPr="00DD132A">
        <w:rPr>
          <w:rFonts w:ascii="Angsana New" w:hAnsi="Angsana New" w:hint="cs"/>
          <w:spacing w:val="4"/>
          <w:sz w:val="30"/>
          <w:szCs w:val="30"/>
        </w:rPr>
        <w:t>25</w:t>
      </w:r>
      <w:r w:rsidRPr="00DD132A">
        <w:rPr>
          <w:rFonts w:ascii="Angsana New" w:hAnsi="Angsana New"/>
          <w:spacing w:val="4"/>
          <w:sz w:val="30"/>
          <w:szCs w:val="30"/>
        </w:rPr>
        <w:t xml:space="preserve">64 </w:t>
      </w:r>
      <w:r w:rsidRPr="00DD132A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DD132A">
        <w:rPr>
          <w:rFonts w:ascii="Angsana New" w:hAnsi="Angsana New"/>
          <w:spacing w:val="4"/>
          <w:sz w:val="30"/>
          <w:szCs w:val="30"/>
        </w:rPr>
        <w:t xml:space="preserve"> </w:t>
      </w:r>
      <w:r w:rsidR="00D339A7">
        <w:rPr>
          <w:rFonts w:ascii="Angsana New" w:hAnsi="Angsana New"/>
          <w:spacing w:val="4"/>
          <w:sz w:val="30"/>
          <w:szCs w:val="30"/>
        </w:rPr>
        <w:br/>
      </w:r>
      <w:r w:rsidRPr="00DD132A">
        <w:rPr>
          <w:rFonts w:ascii="Angsana New" w:hAnsi="Angsana New"/>
          <w:spacing w:val="4"/>
          <w:sz w:val="30"/>
          <w:szCs w:val="30"/>
        </w:rPr>
        <w:t>270</w:t>
      </w:r>
      <w:r w:rsidRPr="00DD132A">
        <w:rPr>
          <w:rFonts w:ascii="Angsana New" w:hAnsi="Angsana New"/>
          <w:sz w:val="30"/>
          <w:szCs w:val="30"/>
        </w:rPr>
        <w:t xml:space="preserve"> </w:t>
      </w:r>
      <w:r w:rsidRPr="00DD132A">
        <w:rPr>
          <w:rFonts w:ascii="Angsana New" w:hAnsi="Angsana New" w:hint="cs"/>
          <w:sz w:val="30"/>
          <w:szCs w:val="30"/>
          <w:cs/>
        </w:rPr>
        <w:t>ล้านบาท</w:t>
      </w:r>
      <w:r w:rsidRPr="00DD132A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Pr="00DD132A">
        <w:rPr>
          <w:rFonts w:ascii="Angsana New" w:hAnsi="Angsana New" w:hint="cs"/>
          <w:sz w:val="30"/>
          <w:szCs w:val="30"/>
          <w:cs/>
        </w:rPr>
        <w:t>ต่อมา</w:t>
      </w:r>
      <w:r w:rsidRPr="00DD13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D132A">
        <w:rPr>
          <w:rFonts w:ascii="Angsana New" w:hAnsi="Angsana New"/>
          <w:sz w:val="30"/>
          <w:szCs w:val="30"/>
        </w:rPr>
        <w:t xml:space="preserve">30 </w:t>
      </w:r>
      <w:r w:rsidRPr="00DD132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D132A">
        <w:rPr>
          <w:rFonts w:ascii="Angsana New" w:hAnsi="Angsana New"/>
          <w:sz w:val="30"/>
          <w:szCs w:val="30"/>
        </w:rPr>
        <w:t xml:space="preserve">2565 </w:t>
      </w:r>
      <w:r w:rsidRPr="00DD132A">
        <w:rPr>
          <w:rFonts w:ascii="Angsana New" w:hAnsi="Angsana New" w:hint="cs"/>
          <w:sz w:val="30"/>
          <w:szCs w:val="30"/>
          <w:cs/>
        </w:rPr>
        <w:t>คู่สัญญาทั้งสองฝ่ายตกลง</w:t>
      </w:r>
      <w:r w:rsidRPr="00DD132A">
        <w:rPr>
          <w:rFonts w:ascii="Angsana New" w:hAnsi="Angsana New"/>
          <w:sz w:val="30"/>
          <w:szCs w:val="30"/>
          <w:cs/>
        </w:rPr>
        <w:t>ยกเลิกเงื่อนไขในส่วนของการส่งมอบทรัพย์สินที่เช่าและการรื้อถอนของสัญญาเช่าที่ดิ</w:t>
      </w:r>
      <w:r w:rsidRPr="00DD132A">
        <w:rPr>
          <w:rFonts w:ascii="Angsana New" w:hAnsi="Angsana New" w:hint="cs"/>
          <w:sz w:val="30"/>
          <w:szCs w:val="30"/>
          <w:cs/>
        </w:rPr>
        <w:t>นเหล่านี้</w:t>
      </w:r>
    </w:p>
    <w:p w14:paraId="2806F82D" w14:textId="4D91BBDD" w:rsidR="00E6196E" w:rsidRDefault="00E6196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21140677" w14:textId="68A11A83" w:rsidR="00696DB3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</w:t>
      </w:r>
      <w:r w:rsidRPr="005A1D9A">
        <w:rPr>
          <w:rFonts w:ascii="Angsana New" w:hAnsi="Angsana New"/>
          <w:sz w:val="30"/>
          <w:szCs w:val="30"/>
          <w:cs/>
        </w:rPr>
        <w:t>บริษัทจะขายไฟฟ้าให้แก่บริษัทใหญ่แต่เพียงผู้เดียวใน</w:t>
      </w:r>
      <w:r w:rsidRPr="00E34840">
        <w:rPr>
          <w:rFonts w:ascii="Angsana New" w:hAnsi="Angsana New"/>
          <w:sz w:val="30"/>
          <w:szCs w:val="30"/>
          <w:cs/>
        </w:rPr>
        <w:t>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77777777" w:rsidR="00911ADB" w:rsidRPr="00E34840" w:rsidRDefault="00911ADB" w:rsidP="00911ADB">
      <w:pPr>
        <w:pStyle w:val="Bo-Blankline"/>
      </w:pPr>
    </w:p>
    <w:p w14:paraId="3D309A67" w14:textId="3EF9A317" w:rsidR="00FD5DB6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 w:rsidRPr="00D41984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ๆ</w:t>
      </w:r>
      <w:r w:rsidR="001B28F3" w:rsidRPr="00D41984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แก่บริษัท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CA0392A" w14:textId="52DB739B" w:rsidR="00B44C18" w:rsidRDefault="00B44C1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79BDA844" w14:textId="77777777" w:rsidR="00801869" w:rsidRDefault="00801869" w:rsidP="006A4F6E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14:paraId="7BED38C1" w14:textId="77777777"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EB7266" w14:paraId="5C94A58B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56A72E49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A78F31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2D417D" w14:textId="77777777" w:rsidR="00012345" w:rsidRPr="00EB7266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62775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DB5" w:rsidRPr="00744476" w14:paraId="1A29B287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4D9FB105" w14:textId="77777777" w:rsidR="00F24DB5" w:rsidRPr="00A42500" w:rsidRDefault="00F24DB5" w:rsidP="00F24D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56D966" w14:textId="1F6F503D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DEC398" w14:textId="77777777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27822" w14:textId="3D573FAC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AC79FFE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1C5FD" w14:textId="436BB234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7255858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B1536" w14:textId="434F3E37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24DB5" w14:paraId="77B4008F" w14:textId="77777777" w:rsidTr="00A35E0B">
        <w:tc>
          <w:tcPr>
            <w:tcW w:w="4050" w:type="dxa"/>
            <w:shd w:val="clear" w:color="auto" w:fill="auto"/>
          </w:tcPr>
          <w:p w14:paraId="4CB2ACE6" w14:textId="77777777" w:rsidR="00F24DB5" w:rsidRPr="000E7CEE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D9FD4CF" w14:textId="77777777" w:rsidR="00F24DB5" w:rsidRDefault="00F24DB5" w:rsidP="00F24DB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00BA" w:rsidRPr="0033434F" w14:paraId="46656697" w14:textId="77777777" w:rsidTr="00A35E0B">
        <w:tc>
          <w:tcPr>
            <w:tcW w:w="4050" w:type="dxa"/>
            <w:shd w:val="clear" w:color="auto" w:fill="auto"/>
          </w:tcPr>
          <w:p w14:paraId="4F86556D" w14:textId="77777777" w:rsidR="003B00BA" w:rsidRPr="00ED338C" w:rsidRDefault="003B00BA" w:rsidP="003B00B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  <w:shd w:val="clear" w:color="auto" w:fill="auto"/>
          </w:tcPr>
          <w:p w14:paraId="6F880A97" w14:textId="5A7A4FEE" w:rsidR="003B00BA" w:rsidRPr="0033434F" w:rsidRDefault="003B00BA" w:rsidP="003B00BA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510B3472" w14:textId="77777777" w:rsidR="003B00BA" w:rsidRDefault="003B00BA" w:rsidP="003B00B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E7E157" w14:textId="6A36142C" w:rsidR="003B00BA" w:rsidRPr="0033434F" w:rsidRDefault="003B00BA" w:rsidP="003B00B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1BBC9DF9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52B5B" w14:textId="6E216412" w:rsidR="003B00BA" w:rsidRPr="0033434F" w:rsidRDefault="003B00BA" w:rsidP="003B00B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175D09FE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551722" w14:textId="7A030360" w:rsidR="003B00BA" w:rsidRPr="0033434F" w:rsidRDefault="003B00BA" w:rsidP="003B00B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</w:tr>
      <w:tr w:rsidR="003B00BA" w:rsidRPr="0033434F" w14:paraId="1D5985D2" w14:textId="77777777" w:rsidTr="00A35E0B">
        <w:tc>
          <w:tcPr>
            <w:tcW w:w="4050" w:type="dxa"/>
            <w:shd w:val="clear" w:color="auto" w:fill="auto"/>
          </w:tcPr>
          <w:p w14:paraId="3B1D96A2" w14:textId="77777777" w:rsidR="003B00BA" w:rsidRPr="00ED338C" w:rsidRDefault="003B00BA" w:rsidP="003B00B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79288E47" w14:textId="234105EC" w:rsidR="003B00BA" w:rsidRDefault="003B00BA" w:rsidP="003B00BA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59,268</w:t>
            </w:r>
          </w:p>
        </w:tc>
        <w:tc>
          <w:tcPr>
            <w:tcW w:w="270" w:type="dxa"/>
            <w:shd w:val="clear" w:color="auto" w:fill="auto"/>
          </w:tcPr>
          <w:p w14:paraId="23E73A4C" w14:textId="77777777" w:rsidR="003B00BA" w:rsidRDefault="003B00BA" w:rsidP="003B00B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B43CDD" w14:textId="1497AAA9" w:rsidR="003B00BA" w:rsidRDefault="003B00BA" w:rsidP="003B00B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29,399</w:t>
            </w:r>
          </w:p>
        </w:tc>
        <w:tc>
          <w:tcPr>
            <w:tcW w:w="270" w:type="dxa"/>
            <w:shd w:val="clear" w:color="auto" w:fill="auto"/>
          </w:tcPr>
          <w:p w14:paraId="358FE086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5406E" w14:textId="0BE8333B" w:rsidR="003B00BA" w:rsidRDefault="003B00BA" w:rsidP="003B00B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5648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5648C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36" w:type="dxa"/>
            <w:shd w:val="clear" w:color="auto" w:fill="auto"/>
          </w:tcPr>
          <w:p w14:paraId="3DA5AE4D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1CA102" w14:textId="43B42C31" w:rsidR="003B00BA" w:rsidRDefault="003B00BA" w:rsidP="003B00B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25,692</w:t>
            </w:r>
          </w:p>
        </w:tc>
      </w:tr>
      <w:tr w:rsidR="003B00BA" w:rsidRPr="0033434F" w14:paraId="2A61E07A" w14:textId="77777777" w:rsidTr="00A35E0B">
        <w:tc>
          <w:tcPr>
            <w:tcW w:w="4050" w:type="dxa"/>
            <w:shd w:val="clear" w:color="auto" w:fill="auto"/>
          </w:tcPr>
          <w:p w14:paraId="0E6F96B1" w14:textId="77777777" w:rsidR="003B00BA" w:rsidRPr="00ED338C" w:rsidRDefault="003B00BA" w:rsidP="003B00B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9F4D020" w14:textId="2B358363" w:rsidR="003B00BA" w:rsidRDefault="003B00BA" w:rsidP="003B00BA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1,943,195</w:t>
            </w:r>
          </w:p>
        </w:tc>
        <w:tc>
          <w:tcPr>
            <w:tcW w:w="270" w:type="dxa"/>
            <w:shd w:val="clear" w:color="auto" w:fill="auto"/>
          </w:tcPr>
          <w:p w14:paraId="6FE154EE" w14:textId="77777777" w:rsidR="003B00BA" w:rsidRDefault="003B00BA" w:rsidP="003B00B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43196" w14:textId="15B84D5A" w:rsidR="003B00BA" w:rsidRDefault="003B00BA" w:rsidP="003B00B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897,853</w:t>
            </w:r>
          </w:p>
        </w:tc>
        <w:tc>
          <w:tcPr>
            <w:tcW w:w="270" w:type="dxa"/>
            <w:shd w:val="clear" w:color="auto" w:fill="auto"/>
          </w:tcPr>
          <w:p w14:paraId="146F1C8A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693D5" w14:textId="12F63911" w:rsidR="003B00BA" w:rsidRDefault="003B00BA" w:rsidP="003B00B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05648C">
              <w:rPr>
                <w:rFonts w:ascii="Angsana New" w:hAnsi="Angsana New"/>
                <w:sz w:val="30"/>
                <w:szCs w:val="30"/>
                <w:lang w:val="en-US"/>
              </w:rPr>
              <w:t>800,863</w:t>
            </w:r>
          </w:p>
        </w:tc>
        <w:tc>
          <w:tcPr>
            <w:tcW w:w="236" w:type="dxa"/>
            <w:shd w:val="clear" w:color="auto" w:fill="auto"/>
          </w:tcPr>
          <w:p w14:paraId="6282009C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5E3D49" w14:textId="732C4D4E" w:rsidR="003B00BA" w:rsidRDefault="003B00BA" w:rsidP="003B00B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757,950</w:t>
            </w:r>
          </w:p>
        </w:tc>
      </w:tr>
      <w:tr w:rsidR="003B00BA" w:rsidRPr="0033434F" w14:paraId="320780CC" w14:textId="77777777" w:rsidTr="00A35E0B">
        <w:tc>
          <w:tcPr>
            <w:tcW w:w="4050" w:type="dxa"/>
            <w:shd w:val="clear" w:color="auto" w:fill="auto"/>
          </w:tcPr>
          <w:p w14:paraId="07ED82B0" w14:textId="77777777" w:rsidR="003B00BA" w:rsidRPr="00ED338C" w:rsidRDefault="003B00BA" w:rsidP="003B00BA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4FA9" w14:textId="3EFE43BB" w:rsidR="003B00BA" w:rsidRDefault="003B00BA" w:rsidP="003B00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BE94D" w14:textId="77777777" w:rsidR="003B00BA" w:rsidRDefault="003B00BA" w:rsidP="003B00B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1FFD2" w14:textId="6955625E" w:rsidR="003B00BA" w:rsidRDefault="003B00BA" w:rsidP="003B00B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FF4C2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D654E" w14:textId="37CD7953" w:rsidR="003B00BA" w:rsidRDefault="003B00BA" w:rsidP="003B00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4F55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843C3A" w14:textId="32622A50" w:rsidR="003B00BA" w:rsidRDefault="003B00BA" w:rsidP="003B00B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1,541</w:t>
            </w:r>
          </w:p>
        </w:tc>
      </w:tr>
      <w:tr w:rsidR="003B00BA" w:rsidRPr="0033434F" w14:paraId="1F9F5377" w14:textId="77777777" w:rsidTr="00A35E0B">
        <w:tc>
          <w:tcPr>
            <w:tcW w:w="4050" w:type="dxa"/>
            <w:shd w:val="clear" w:color="auto" w:fill="auto"/>
          </w:tcPr>
          <w:p w14:paraId="69ECAF31" w14:textId="77777777" w:rsidR="003B00BA" w:rsidRPr="00ED338C" w:rsidRDefault="003B00BA" w:rsidP="003B00B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9CF21" w14:textId="2F7777C5" w:rsidR="003B00BA" w:rsidRPr="00964D68" w:rsidRDefault="003B00BA" w:rsidP="003B00BA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2,002,864</w:t>
            </w:r>
          </w:p>
        </w:tc>
        <w:tc>
          <w:tcPr>
            <w:tcW w:w="270" w:type="dxa"/>
            <w:shd w:val="clear" w:color="auto" w:fill="auto"/>
          </w:tcPr>
          <w:p w14:paraId="6B5C0724" w14:textId="77777777" w:rsidR="003B00BA" w:rsidRDefault="003B00BA" w:rsidP="003B00B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EE55" w14:textId="535A2CB9" w:rsidR="003B00BA" w:rsidRPr="00964D68" w:rsidRDefault="003B00BA" w:rsidP="003B00BA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929,343</w:t>
            </w:r>
          </w:p>
        </w:tc>
        <w:tc>
          <w:tcPr>
            <w:tcW w:w="270" w:type="dxa"/>
            <w:shd w:val="clear" w:color="auto" w:fill="auto"/>
          </w:tcPr>
          <w:p w14:paraId="20E60F45" w14:textId="77777777" w:rsidR="003B00BA" w:rsidRPr="00964D68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47C1F" w14:textId="614750AD" w:rsidR="003B00BA" w:rsidRPr="00964D68" w:rsidRDefault="0005648C" w:rsidP="003B00B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1,860,263</w:t>
            </w:r>
          </w:p>
        </w:tc>
        <w:tc>
          <w:tcPr>
            <w:tcW w:w="236" w:type="dxa"/>
            <w:shd w:val="clear" w:color="auto" w:fill="auto"/>
          </w:tcPr>
          <w:p w14:paraId="3C7A71A0" w14:textId="77777777" w:rsidR="003B00BA" w:rsidRPr="00BE704B" w:rsidRDefault="003B00BA" w:rsidP="003B00B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5E217" w14:textId="7F399CAB" w:rsidR="003B00BA" w:rsidRPr="00964D68" w:rsidRDefault="003B00BA" w:rsidP="003B00BA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785,733</w:t>
            </w:r>
          </w:p>
        </w:tc>
      </w:tr>
    </w:tbl>
    <w:p w14:paraId="3E51BE2B" w14:textId="69246ADA" w:rsidR="00B44C18" w:rsidRDefault="00B44C18" w:rsidP="00FD5DB6">
      <w:pPr>
        <w:pStyle w:val="Bo-Blankline"/>
        <w:rPr>
          <w:lang w:val="en-US"/>
        </w:rPr>
      </w:pPr>
    </w:p>
    <w:p w14:paraId="35242DEC" w14:textId="77777777" w:rsidR="00B44C18" w:rsidRDefault="00B44C18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1ED5F466" w14:textId="476E4728" w:rsidR="00B44C18" w:rsidRDefault="00B44C18" w:rsidP="00B44C18">
      <w:pPr>
        <w:pStyle w:val="Caption"/>
      </w:pPr>
      <w:r w:rsidRPr="00307009">
        <w:rPr>
          <w:cs/>
        </w:rPr>
        <w:lastRenderedPageBreak/>
        <w:t>ลูกหนี้การค้า</w:t>
      </w:r>
    </w:p>
    <w:p w14:paraId="6CACB3DA" w14:textId="77777777" w:rsidR="00B44C18" w:rsidRPr="00B44C18" w:rsidRDefault="00B44C18" w:rsidP="00B44C18">
      <w:pPr>
        <w:pStyle w:val="Bo-Blankline"/>
        <w:rPr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B44C18" w:rsidRPr="004A7DFC" w14:paraId="704122CF" w14:textId="77777777" w:rsidTr="009A0CF0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8A43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0940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4BF15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5282" w14:textId="77777777" w:rsidR="00B44C18" w:rsidRPr="004A7DFC" w:rsidRDefault="00B44C18" w:rsidP="009A0CF0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DB5" w:rsidRPr="004A7DFC" w14:paraId="7D8CA521" w14:textId="77777777" w:rsidTr="009A0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415BDC86" w14:textId="0327025E" w:rsidR="00F24DB5" w:rsidRPr="004A7DFC" w:rsidRDefault="00F24DB5" w:rsidP="00F24D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44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C27E1F9" w14:textId="7638FF99" w:rsidR="00F24DB5" w:rsidRPr="004A7DFC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114F529" w14:textId="77777777" w:rsidR="00F24DB5" w:rsidRPr="004A7DFC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0DE85B" w14:textId="7374EBD5" w:rsidR="00F24DB5" w:rsidRPr="004A7DFC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97C951" w14:textId="77777777" w:rsidR="00F24DB5" w:rsidRPr="004A7DFC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31598" w14:textId="6FA84A38" w:rsidR="00F24DB5" w:rsidRPr="004A7DFC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305B16" w14:textId="77777777" w:rsidR="00F24DB5" w:rsidRPr="004A7DFC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231FEE" w14:textId="3D77E6B5" w:rsidR="00F24DB5" w:rsidRPr="004A7DFC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24DB5" w:rsidRPr="004A7DFC" w14:paraId="462F2B62" w14:textId="77777777" w:rsidTr="009A0CF0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A7E19F" w14:textId="77777777" w:rsidR="00F24DB5" w:rsidRPr="004A7DFC" w:rsidDel="00B75B12" w:rsidRDefault="00F24DB5" w:rsidP="00F24DB5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874357" w14:textId="77777777" w:rsidR="00F24DB5" w:rsidRPr="004A7DFC" w:rsidRDefault="00F24DB5" w:rsidP="00F24DB5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4DB5" w:rsidRPr="004A7DFC" w14:paraId="07CD7713" w14:textId="77777777" w:rsidTr="009A0CF0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03315" w14:textId="77777777" w:rsidR="00F24DB5" w:rsidRPr="004A7DFC" w:rsidRDefault="00F24DB5" w:rsidP="00F24DB5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D4765D" w14:textId="77777777" w:rsidR="00F24DB5" w:rsidRPr="004A7DFC" w:rsidRDefault="00F24DB5" w:rsidP="00F24DB5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A0A93" w:rsidRPr="004A7DFC" w14:paraId="5BA759E3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A99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324059" w14:textId="7E3C5C41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B7E68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8D4116" w14:textId="5A94BF1C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6B2A5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052FD" w14:textId="46041B59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C6EBA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0C5F7" w14:textId="46699AF2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</w:tr>
      <w:tr w:rsidR="00FA0A93" w:rsidRPr="004A7DFC" w14:paraId="65EC2F28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04C68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FFDAF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3FC7D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A200C" w14:textId="77777777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C67FD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7E4A06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A9E59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C991D4" w14:textId="77777777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A93" w:rsidRPr="004A7DFC" w14:paraId="06A7CCBC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3C3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95EB3" w14:textId="21CD5FB2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2D138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01232A" w14:textId="6843DE3A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E996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3E58C" w14:textId="2699F31C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A25B1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14DE7A" w14:textId="6B21F9D6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</w:tr>
      <w:tr w:rsidR="00FA0A93" w:rsidRPr="004A7DFC" w14:paraId="67EFA201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F6AD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53565" w14:textId="5EDCEE61" w:rsidR="00FA0A93" w:rsidRPr="00FA0A93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E48EC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0486C" w14:textId="40BF1485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2409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E4E14" w14:textId="7B104179" w:rsidR="00FA0A93" w:rsidRPr="004A7DFC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622D1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A285B1" w14:textId="21C36441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</w:tr>
      <w:tr w:rsidR="00FA0A93" w:rsidRPr="004A7DFC" w14:paraId="7A0C8FF8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EC0C" w14:textId="2FF6D27E" w:rsidR="00FA0A93" w:rsidRDefault="00FA0A93" w:rsidP="00FA0A9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61 - 90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83590F" w14:textId="5CB1DA5A" w:rsidR="00FA0A93" w:rsidRPr="00FA0A93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C5FFB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FAD741" w14:textId="69F6F218" w:rsidR="00FA0A93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0C5DC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535C51" w14:textId="39ACCA06" w:rsidR="00FA0A93" w:rsidRPr="004A7DFC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96FA2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0C7C63" w14:textId="6E7D3ED6" w:rsidR="00FA0A93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</w:tr>
      <w:tr w:rsidR="00FA0A93" w:rsidRPr="004A7DFC" w14:paraId="6A869B86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DDDF" w14:textId="3ACC4F03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1AA83A" w14:textId="2E1283BE" w:rsidR="00FA0A93" w:rsidRPr="00FA0A93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886C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E2586C" w14:textId="76F0F971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7021F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C945C4" w14:textId="34CF26D1" w:rsidR="00FA0A93" w:rsidRPr="004A7DFC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63642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DC7BD0" w14:textId="2229A825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</w:tr>
      <w:tr w:rsidR="00FA0A93" w:rsidRPr="004A7DFC" w14:paraId="28A16523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5007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E90C" w14:textId="7CEC3924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C364B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B949" w14:textId="082F6F80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FD76C" w14:textId="77777777" w:rsidR="00FA0A93" w:rsidRPr="007E1F31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82307" w14:textId="0A10E33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8064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1C53" w14:textId="735795FD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FA0A93" w:rsidRPr="004A7DFC" w14:paraId="37A843C6" w14:textId="77777777" w:rsidTr="0088521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70C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B785F" w14:textId="538352AB" w:rsidR="00FA0A93" w:rsidRPr="00355F71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B94A" w14:textId="77777777" w:rsidR="00FA0A93" w:rsidRPr="004A7DFC" w:rsidRDefault="00FA0A93" w:rsidP="00FA0A9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4793" w14:textId="678549C2" w:rsidR="00FA0A93" w:rsidRPr="004A7DFC" w:rsidRDefault="00FA0A93" w:rsidP="00FA0A93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3B0F6" w14:textId="77777777" w:rsidR="00FA0A93" w:rsidRPr="004A7DFC" w:rsidRDefault="00FA0A93" w:rsidP="00FA0A9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69EAB" w14:textId="49FFDAAD" w:rsidR="00FA0A93" w:rsidRPr="004A7DFC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1C595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E69A9" w14:textId="55BB0A3C" w:rsidR="00FA0A93" w:rsidRPr="004A7DFC" w:rsidRDefault="00FA0A93" w:rsidP="00FA0A93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A93" w:rsidRPr="004A7DFC" w14:paraId="5500F45E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D26E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19516" w14:textId="582B35DE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3FA4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33777" w14:textId="5B005E67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3B59D" w14:textId="77777777" w:rsidR="00FA0A93" w:rsidRPr="007E1F31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AF24C" w14:textId="7774EF64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E122A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BDD2D" w14:textId="0B0A8199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FA0A93" w:rsidRPr="004A7DFC" w14:paraId="32E06B99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9F14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28F70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5BF56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25A0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24DBB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CDA46" w14:textId="77777777" w:rsidR="00FA0A93" w:rsidRPr="004A7DFC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E7303" w14:textId="77777777" w:rsidR="00FA0A93" w:rsidRPr="004A7DFC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F3425" w14:textId="77777777" w:rsidR="00FA0A93" w:rsidRPr="004A7DFC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A0A93" w:rsidRPr="00435338" w14:paraId="7C78AE91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A598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B9B054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E66E0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AD697A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45FCF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C7706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EC718" w14:textId="77777777" w:rsidR="00FA0A93" w:rsidRPr="00F82619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8BA1C" w14:textId="77777777" w:rsidR="00FA0A93" w:rsidRPr="00F82619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0A93" w:rsidRPr="00435338" w14:paraId="4A057621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EE2E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73E24" w14:textId="619F5C06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7C657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60DA95" w14:textId="03DCF1E4" w:rsidR="00FA0A93" w:rsidRPr="00F82619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E844F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16A00C" w14:textId="57BCA71D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69B90" w14:textId="77777777" w:rsidR="00FA0A93" w:rsidRPr="00F82619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ACDC9" w14:textId="6E8ABE4A" w:rsidR="00FA0A93" w:rsidRPr="00F82619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</w:tr>
      <w:tr w:rsidR="00FA0A93" w:rsidRPr="00435338" w14:paraId="0E3710B5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AF39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BF260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E3074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E5BB58" w14:textId="77777777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0D358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8AF8A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0012" w14:textId="77777777" w:rsidR="00FA0A93" w:rsidRPr="00F82619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26A28F" w14:textId="77777777" w:rsidR="00FA0A93" w:rsidRPr="00F82619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A93" w:rsidRPr="00435338" w14:paraId="2B9A6812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B18A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0FE768" w14:textId="215F7C48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D4665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23A5B" w14:textId="65F21B93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5683C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CA1F5" w14:textId="7B63F1E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E1DE0" w14:textId="77777777" w:rsidR="00FA0A93" w:rsidRPr="00F82619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1D0D77" w14:textId="7DC690E5" w:rsidR="00FA0A93" w:rsidRPr="00F82619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FA0A93" w:rsidRPr="00435338" w14:paraId="1020AEDE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F829" w14:textId="496B3678" w:rsidR="00FA0A93" w:rsidRDefault="00FA0A93" w:rsidP="00FA0A93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B235E8" w14:textId="311569B1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AC63F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2424E0" w14:textId="1D848BD0" w:rsidR="00FA0A93" w:rsidRDefault="00FA0A93" w:rsidP="00D324EE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74B83" w14:textId="77777777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08CBE3" w14:textId="03AA934B" w:rsidR="00FA0A93" w:rsidRPr="00F82619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2A180" w14:textId="77777777" w:rsidR="00FA0A93" w:rsidRPr="00F82619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7A83D7" w14:textId="39837A69" w:rsidR="00FA0A93" w:rsidRDefault="00FA0A93" w:rsidP="00D324EE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A93" w:rsidRPr="00435338" w14:paraId="11C180C5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4C36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8D03" w14:textId="44CD6889" w:rsidR="00FA0A93" w:rsidRPr="006145CD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553F3" w14:textId="77777777" w:rsidR="00FA0A93" w:rsidRPr="006145CD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365" w14:textId="14EB6CA5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785BE" w14:textId="77777777" w:rsidR="00FA0A93" w:rsidRPr="007E1F31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2B1E0" w14:textId="41E16609" w:rsidR="00FA0A93" w:rsidRPr="00435338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EAEEC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977B1" w14:textId="4BA044D1" w:rsidR="00FA0A93" w:rsidRPr="00435338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FA0A93" w:rsidRPr="00435338" w14:paraId="6F73BD91" w14:textId="77777777" w:rsidTr="00355F7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346" w14:textId="77777777" w:rsidR="00FA0A93" w:rsidRPr="00D26E49" w:rsidRDefault="00FA0A93" w:rsidP="00FA0A93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0581D" w14:textId="25C15923" w:rsidR="00FA0A93" w:rsidRPr="00435338" w:rsidRDefault="00FA0A93" w:rsidP="00FA0A9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13F5A" w14:textId="77777777" w:rsidR="00FA0A93" w:rsidRPr="00435338" w:rsidRDefault="00FA0A93" w:rsidP="00FA0A9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E6380" w14:textId="3F72695A" w:rsidR="00FA0A93" w:rsidRPr="007E1F31" w:rsidRDefault="00FA0A93" w:rsidP="00FA0A93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324B" w14:textId="77777777" w:rsidR="00FA0A93" w:rsidRPr="00435338" w:rsidRDefault="00FA0A93" w:rsidP="00FA0A9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868B4" w14:textId="4416033F" w:rsidR="00FA0A93" w:rsidRPr="00435338" w:rsidRDefault="00FA0A93" w:rsidP="00FA0A9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5A413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2AC2C" w14:textId="585A4FF2" w:rsidR="00FA0A93" w:rsidRPr="00435338" w:rsidRDefault="00FA0A93" w:rsidP="00FA0A93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A93" w:rsidRPr="00435338" w14:paraId="6170B462" w14:textId="77777777" w:rsidTr="009A0CF0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5C9C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9AD1C" w14:textId="1B784056" w:rsidR="00FA0A93" w:rsidRPr="006145CD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2B5E2" w14:textId="77777777" w:rsidR="00FA0A93" w:rsidRPr="006145CD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671B" w14:textId="796BC3FC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86600" w14:textId="77777777" w:rsidR="00FA0A93" w:rsidRPr="007E1F31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DFD1E" w14:textId="1B8750F2" w:rsidR="00FA0A93" w:rsidRPr="00435338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500D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C8A2" w14:textId="45A3AA17" w:rsidR="00FA0A93" w:rsidRPr="00435338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FA0A93" w:rsidRPr="00A706C1" w14:paraId="5106F644" w14:textId="77777777" w:rsidTr="009A0CF0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0305" w14:textId="77777777" w:rsidR="00FA0A93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11B47B" w14:textId="77777777" w:rsidR="00FA0A93" w:rsidRPr="00A706C1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881C" w14:textId="77777777" w:rsidR="00FA0A93" w:rsidRPr="00A706C1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836135" w14:textId="77777777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34E93A" w14:textId="77777777" w:rsidR="00FA0A93" w:rsidRPr="00A706C1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407AC" w14:textId="77777777" w:rsidR="00FA0A93" w:rsidRPr="00A706C1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734C3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01087" w14:textId="77777777" w:rsidR="00FA0A93" w:rsidRPr="00A706C1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0A93" w:rsidRPr="00435338" w14:paraId="2881618A" w14:textId="77777777" w:rsidTr="009A0CF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65C6" w14:textId="77777777" w:rsidR="00FA0A93" w:rsidRPr="00F82619" w:rsidRDefault="00FA0A93" w:rsidP="00FA0A9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A712F4" w14:textId="0C981270" w:rsidR="00FA0A93" w:rsidRPr="006145CD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F30F" w14:textId="77777777" w:rsidR="00FA0A93" w:rsidRPr="006145CD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0F46D0" w14:textId="665EF216" w:rsidR="00FA0A93" w:rsidRPr="007E1F31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7488" w14:textId="77777777" w:rsidR="00FA0A93" w:rsidRPr="007E1F31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AF2627" w14:textId="31390B36" w:rsidR="00FA0A93" w:rsidRPr="00435338" w:rsidRDefault="00FA0A93" w:rsidP="00FA0A9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7681B" w14:textId="77777777" w:rsidR="00FA0A93" w:rsidRPr="00435338" w:rsidRDefault="00FA0A93" w:rsidP="00FA0A9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41B31E" w14:textId="353E8F56" w:rsidR="00FA0A93" w:rsidRPr="00435338" w:rsidRDefault="00FA0A93" w:rsidP="00FA0A9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</w:tr>
    </w:tbl>
    <w:p w14:paraId="613F722D" w14:textId="380B3540" w:rsidR="00B44C18" w:rsidRDefault="00B44C18" w:rsidP="00B44C18">
      <w:pPr>
        <w:rPr>
          <w:lang w:val="en-US"/>
        </w:rPr>
      </w:pPr>
    </w:p>
    <w:p w14:paraId="2106B47D" w14:textId="77777777" w:rsidR="00B44C18" w:rsidRDefault="00B44C18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14:paraId="327505CB" w14:textId="09796048" w:rsidR="007B5563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D463E6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EB7266" w14:paraId="7F3A3C5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4E6BFB9C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A078B9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441E02" w14:textId="77777777" w:rsidR="00B800AE" w:rsidRPr="00EB7266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401388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DB5" w:rsidRPr="00744476" w14:paraId="50C984E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7828EF8D" w14:textId="77777777" w:rsidR="00F24DB5" w:rsidRPr="00A42500" w:rsidRDefault="00F24DB5" w:rsidP="00F24D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AE570" w14:textId="10B34C60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C0E535" w14:textId="77777777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61532" w14:textId="2C0ED63A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07EB10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1C517" w14:textId="34EF1A73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182DC00" w14:textId="77777777" w:rsidR="00F24DB5" w:rsidRPr="00BE704B" w:rsidRDefault="00F24DB5" w:rsidP="00F24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E9AE7" w14:textId="68068B1A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24DB5" w:rsidRPr="00744476" w14:paraId="318B45CB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5DFB9A55" w14:textId="77777777" w:rsidR="00F24DB5" w:rsidRPr="00A42500" w:rsidRDefault="00F24DB5" w:rsidP="00F24D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85C8C9E" w14:textId="77777777" w:rsidR="00F24DB5" w:rsidRPr="00744476" w:rsidRDefault="00F24DB5" w:rsidP="00F24D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A3E82" w:rsidRPr="0033434F" w14:paraId="5C0EFA7E" w14:textId="77777777" w:rsidTr="00532FAC">
        <w:tc>
          <w:tcPr>
            <w:tcW w:w="4140" w:type="dxa"/>
            <w:shd w:val="clear" w:color="auto" w:fill="auto"/>
          </w:tcPr>
          <w:p w14:paraId="47013FA8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F3F1BE" w14:textId="3E7A1587" w:rsidR="006A3E82" w:rsidRPr="0033434F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24,344</w:t>
            </w:r>
          </w:p>
        </w:tc>
        <w:tc>
          <w:tcPr>
            <w:tcW w:w="270" w:type="dxa"/>
            <w:shd w:val="clear" w:color="auto" w:fill="auto"/>
          </w:tcPr>
          <w:p w14:paraId="4A8DB41B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433E7C" w14:textId="7BF1C313" w:rsidR="006A3E82" w:rsidRPr="0033434F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23,641</w:t>
            </w:r>
          </w:p>
        </w:tc>
        <w:tc>
          <w:tcPr>
            <w:tcW w:w="270" w:type="dxa"/>
            <w:shd w:val="clear" w:color="auto" w:fill="auto"/>
          </w:tcPr>
          <w:p w14:paraId="63C0EA3F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74C7F" w14:textId="1CAF414C" w:rsidR="006A3E82" w:rsidRPr="0033434F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24,344</w:t>
            </w:r>
          </w:p>
        </w:tc>
        <w:tc>
          <w:tcPr>
            <w:tcW w:w="270" w:type="dxa"/>
            <w:shd w:val="clear" w:color="auto" w:fill="auto"/>
          </w:tcPr>
          <w:p w14:paraId="166EADA2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7DF51" w14:textId="1E1E843C" w:rsidR="006A3E82" w:rsidRPr="0033434F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23,641</w:t>
            </w:r>
          </w:p>
        </w:tc>
      </w:tr>
      <w:tr w:rsidR="006A3E82" w:rsidRPr="0033434F" w14:paraId="1A69556D" w14:textId="77777777" w:rsidTr="00532FAC">
        <w:tc>
          <w:tcPr>
            <w:tcW w:w="4140" w:type="dxa"/>
            <w:shd w:val="clear" w:color="auto" w:fill="auto"/>
          </w:tcPr>
          <w:p w14:paraId="45ACAC55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0C5C1CB0" w14:textId="1258BCF0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779,826</w:t>
            </w:r>
          </w:p>
        </w:tc>
        <w:tc>
          <w:tcPr>
            <w:tcW w:w="270" w:type="dxa"/>
            <w:shd w:val="clear" w:color="auto" w:fill="auto"/>
          </w:tcPr>
          <w:p w14:paraId="44C53D51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CE1ACD" w14:textId="11C110F0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585,823</w:t>
            </w:r>
          </w:p>
        </w:tc>
        <w:tc>
          <w:tcPr>
            <w:tcW w:w="270" w:type="dxa"/>
            <w:shd w:val="clear" w:color="auto" w:fill="auto"/>
          </w:tcPr>
          <w:p w14:paraId="46E70429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782FF" w14:textId="0A68B18B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779,826</w:t>
            </w:r>
          </w:p>
        </w:tc>
        <w:tc>
          <w:tcPr>
            <w:tcW w:w="270" w:type="dxa"/>
            <w:shd w:val="clear" w:color="auto" w:fill="auto"/>
          </w:tcPr>
          <w:p w14:paraId="7A892BE7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630C1" w14:textId="55B36890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585,823</w:t>
            </w:r>
          </w:p>
        </w:tc>
      </w:tr>
      <w:tr w:rsidR="006A3E82" w:rsidRPr="0033434F" w14:paraId="30C26025" w14:textId="77777777" w:rsidTr="00532FAC">
        <w:tc>
          <w:tcPr>
            <w:tcW w:w="4140" w:type="dxa"/>
            <w:shd w:val="clear" w:color="auto" w:fill="auto"/>
          </w:tcPr>
          <w:p w14:paraId="55FEED12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</w:tcPr>
          <w:p w14:paraId="2FD9A767" w14:textId="6635EE77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164,141</w:t>
            </w:r>
          </w:p>
        </w:tc>
        <w:tc>
          <w:tcPr>
            <w:tcW w:w="270" w:type="dxa"/>
            <w:shd w:val="clear" w:color="auto" w:fill="auto"/>
          </w:tcPr>
          <w:p w14:paraId="4BF7E86B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C2E16" w14:textId="225B108E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176,045</w:t>
            </w:r>
          </w:p>
        </w:tc>
        <w:tc>
          <w:tcPr>
            <w:tcW w:w="270" w:type="dxa"/>
            <w:shd w:val="clear" w:color="auto" w:fill="auto"/>
          </w:tcPr>
          <w:p w14:paraId="02A0B3F9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510DA" w14:textId="6D6FC60F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164,141</w:t>
            </w:r>
          </w:p>
        </w:tc>
        <w:tc>
          <w:tcPr>
            <w:tcW w:w="270" w:type="dxa"/>
            <w:shd w:val="clear" w:color="auto" w:fill="auto"/>
          </w:tcPr>
          <w:p w14:paraId="2B0465C8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16812" w14:textId="6B112ADE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176,045</w:t>
            </w:r>
          </w:p>
        </w:tc>
      </w:tr>
      <w:tr w:rsidR="006A3E82" w:rsidRPr="0033434F" w14:paraId="5ED5668C" w14:textId="77777777" w:rsidTr="00532FAC">
        <w:tc>
          <w:tcPr>
            <w:tcW w:w="4140" w:type="dxa"/>
            <w:shd w:val="clear" w:color="auto" w:fill="auto"/>
          </w:tcPr>
          <w:p w14:paraId="2BEF2A9C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1425ADF" w14:textId="6BF27386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961,050</w:t>
            </w:r>
          </w:p>
        </w:tc>
        <w:tc>
          <w:tcPr>
            <w:tcW w:w="270" w:type="dxa"/>
            <w:shd w:val="clear" w:color="auto" w:fill="auto"/>
          </w:tcPr>
          <w:p w14:paraId="39A4D954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324DD3" w14:textId="2A122748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814,358</w:t>
            </w:r>
          </w:p>
        </w:tc>
        <w:tc>
          <w:tcPr>
            <w:tcW w:w="270" w:type="dxa"/>
            <w:shd w:val="clear" w:color="auto" w:fill="auto"/>
          </w:tcPr>
          <w:p w14:paraId="18E0571F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7AEDF7" w14:textId="740E1FDD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961,050</w:t>
            </w:r>
          </w:p>
        </w:tc>
        <w:tc>
          <w:tcPr>
            <w:tcW w:w="270" w:type="dxa"/>
            <w:shd w:val="clear" w:color="auto" w:fill="auto"/>
          </w:tcPr>
          <w:p w14:paraId="1408154B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59BC4" w14:textId="6B22EFDB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814,358</w:t>
            </w:r>
          </w:p>
        </w:tc>
      </w:tr>
      <w:tr w:rsidR="006A3E82" w:rsidRPr="0033434F" w14:paraId="7F69517B" w14:textId="77777777" w:rsidTr="00532FAC">
        <w:tc>
          <w:tcPr>
            <w:tcW w:w="4140" w:type="dxa"/>
            <w:shd w:val="clear" w:color="auto" w:fill="auto"/>
          </w:tcPr>
          <w:p w14:paraId="3BCBF97A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E9763" w14:textId="42FAF73A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14:paraId="6572712D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6CBEBC" w14:textId="7BC20CEB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5,487</w:t>
            </w:r>
          </w:p>
        </w:tc>
        <w:tc>
          <w:tcPr>
            <w:tcW w:w="270" w:type="dxa"/>
            <w:shd w:val="clear" w:color="auto" w:fill="auto"/>
          </w:tcPr>
          <w:p w14:paraId="50DE2802" w14:textId="77777777" w:rsidR="006A3E82" w:rsidRPr="00692AD9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1BC59" w14:textId="5CE94936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14:paraId="3E93AA8D" w14:textId="77777777" w:rsidR="006A3E82" w:rsidRPr="00692AD9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2C5C1" w14:textId="7D68B00A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5,487</w:t>
            </w:r>
          </w:p>
        </w:tc>
      </w:tr>
      <w:tr w:rsidR="006A3E82" w:rsidRPr="0033434F" w14:paraId="490D0809" w14:textId="77777777" w:rsidTr="00532FAC">
        <w:tc>
          <w:tcPr>
            <w:tcW w:w="4140" w:type="dxa"/>
            <w:shd w:val="clear" w:color="auto" w:fill="auto"/>
          </w:tcPr>
          <w:p w14:paraId="0667C9C2" w14:textId="77777777" w:rsidR="006A3E82" w:rsidRPr="00AA51A4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B3C482" w14:textId="3068589C" w:rsidR="006A3E82" w:rsidRPr="007624AC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1,930,758</w:t>
            </w:r>
          </w:p>
        </w:tc>
        <w:tc>
          <w:tcPr>
            <w:tcW w:w="270" w:type="dxa"/>
            <w:shd w:val="clear" w:color="auto" w:fill="auto"/>
          </w:tcPr>
          <w:p w14:paraId="49868F6F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77DB" w14:textId="06C317AC" w:rsidR="006A3E82" w:rsidRPr="007624AC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1,605,354</w:t>
            </w:r>
          </w:p>
        </w:tc>
        <w:tc>
          <w:tcPr>
            <w:tcW w:w="270" w:type="dxa"/>
            <w:shd w:val="clear" w:color="auto" w:fill="auto"/>
          </w:tcPr>
          <w:p w14:paraId="19B7E0EE" w14:textId="77777777" w:rsidR="006A3E82" w:rsidRPr="007624AC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D22B" w14:textId="7CAA740E" w:rsidR="006A3E82" w:rsidRPr="007624AC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1,930,758</w:t>
            </w:r>
          </w:p>
        </w:tc>
        <w:tc>
          <w:tcPr>
            <w:tcW w:w="270" w:type="dxa"/>
            <w:shd w:val="clear" w:color="auto" w:fill="auto"/>
          </w:tcPr>
          <w:p w14:paraId="3E578EF1" w14:textId="77777777" w:rsidR="006A3E82" w:rsidRPr="007624AC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38CCA" w14:textId="282DCDE7" w:rsidR="006A3E82" w:rsidRPr="007624AC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1,605,354</w:t>
            </w:r>
          </w:p>
        </w:tc>
      </w:tr>
      <w:tr w:rsidR="006A3E82" w:rsidRPr="0033434F" w14:paraId="3209AFB6" w14:textId="77777777" w:rsidTr="00532FAC">
        <w:tc>
          <w:tcPr>
            <w:tcW w:w="4140" w:type="dxa"/>
            <w:shd w:val="clear" w:color="auto" w:fill="auto"/>
          </w:tcPr>
          <w:p w14:paraId="13FA1544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E9CEE" w14:textId="2E1C2D91" w:rsidR="006A3E82" w:rsidRDefault="006A3E82" w:rsidP="006A3E8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73E63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113368" w14:textId="2E5252A7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  <w:tc>
          <w:tcPr>
            <w:tcW w:w="270" w:type="dxa"/>
            <w:shd w:val="clear" w:color="auto" w:fill="auto"/>
          </w:tcPr>
          <w:p w14:paraId="1CEDF5A6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5A51D" w14:textId="32333C51" w:rsidR="006A3E82" w:rsidRDefault="006A3E82" w:rsidP="006A3E8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C3223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C3211" w14:textId="51846C25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</w:tr>
      <w:tr w:rsidR="006A3E82" w:rsidRPr="0033434F" w14:paraId="6A0D26A2" w14:textId="77777777" w:rsidTr="00532FAC">
        <w:tc>
          <w:tcPr>
            <w:tcW w:w="4140" w:type="dxa"/>
            <w:shd w:val="clear" w:color="auto" w:fill="auto"/>
          </w:tcPr>
          <w:p w14:paraId="38A6A46C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8BC3" w14:textId="040DDC68" w:rsidR="006A3E82" w:rsidRPr="007624AC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3E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1,930,758</w:t>
            </w:r>
          </w:p>
        </w:tc>
        <w:tc>
          <w:tcPr>
            <w:tcW w:w="270" w:type="dxa"/>
            <w:shd w:val="clear" w:color="auto" w:fill="auto"/>
          </w:tcPr>
          <w:p w14:paraId="1F44B173" w14:textId="77777777" w:rsidR="006A3E82" w:rsidRPr="007624AC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5B20" w14:textId="68638503" w:rsidR="006A3E82" w:rsidRPr="007624AC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1,590,800</w:t>
            </w:r>
          </w:p>
        </w:tc>
        <w:tc>
          <w:tcPr>
            <w:tcW w:w="270" w:type="dxa"/>
            <w:shd w:val="clear" w:color="auto" w:fill="auto"/>
          </w:tcPr>
          <w:p w14:paraId="3DACA601" w14:textId="77777777" w:rsidR="006A3E82" w:rsidRPr="007624AC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3DD" w14:textId="729DB362" w:rsidR="006A3E82" w:rsidRPr="007624AC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3E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1,930,758</w:t>
            </w:r>
          </w:p>
        </w:tc>
        <w:tc>
          <w:tcPr>
            <w:tcW w:w="270" w:type="dxa"/>
            <w:shd w:val="clear" w:color="auto" w:fill="auto"/>
          </w:tcPr>
          <w:p w14:paraId="185D446A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42CA" w14:textId="075BE5FB" w:rsidR="006A3E82" w:rsidRPr="007624AC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1,590,800</w:t>
            </w:r>
          </w:p>
        </w:tc>
      </w:tr>
      <w:tr w:rsidR="006A3E82" w:rsidRPr="0033434F" w14:paraId="0160769C" w14:textId="77777777" w:rsidTr="00532FAC">
        <w:tc>
          <w:tcPr>
            <w:tcW w:w="4140" w:type="dxa"/>
            <w:shd w:val="clear" w:color="auto" w:fill="auto"/>
          </w:tcPr>
          <w:p w14:paraId="158FFA3C" w14:textId="77777777" w:rsidR="006A3E82" w:rsidRPr="00AA51A4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F7A0E" w14:textId="77777777" w:rsidR="006A3E82" w:rsidRPr="00AA51A4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7A5602" w14:textId="77777777" w:rsidR="006A3E82" w:rsidRPr="00AA51A4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26C49" w14:textId="77777777" w:rsidR="006A3E82" w:rsidRPr="00AA51A4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40F306" w14:textId="77777777" w:rsidR="006A3E82" w:rsidRPr="00AA51A4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B82A76" w14:textId="77777777" w:rsidR="006A3E82" w:rsidRPr="00AA51A4" w:rsidRDefault="006A3E82" w:rsidP="006A3E82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1BF51" w14:textId="77777777" w:rsidR="006A3E82" w:rsidRPr="00AA51A4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56715" w14:textId="77777777" w:rsidR="006A3E82" w:rsidRPr="00AA51A4" w:rsidRDefault="006A3E82" w:rsidP="006A3E82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A3E82" w:rsidRPr="0033434F" w14:paraId="753C2E18" w14:textId="77777777" w:rsidTr="00532FAC">
        <w:tc>
          <w:tcPr>
            <w:tcW w:w="4140" w:type="dxa"/>
            <w:shd w:val="clear" w:color="auto" w:fill="auto"/>
          </w:tcPr>
          <w:p w14:paraId="1B61DD2C" w14:textId="77777777" w:rsidR="006A3E82" w:rsidRDefault="006A3E82" w:rsidP="006A3E82">
            <w:pPr>
              <w:spacing w:line="240" w:lineRule="atLeast"/>
              <w:ind w:left="252" w:right="65" w:hanging="18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6CB2FA50" w14:textId="288BEF23" w:rsidR="006A3E82" w:rsidRPr="00ED338C" w:rsidRDefault="006A3E82" w:rsidP="006A3E82">
            <w:pPr>
              <w:spacing w:line="240" w:lineRule="atLeast"/>
              <w:ind w:left="606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2939BF62" w14:textId="77777777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6FDC68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75867" w14:textId="77777777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719FE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D1669" w14:textId="77777777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01C4FD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EE7B6" w14:textId="77777777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E82" w:rsidRPr="0033434F" w14:paraId="4CF56E32" w14:textId="77777777" w:rsidTr="00532FAC">
        <w:tc>
          <w:tcPr>
            <w:tcW w:w="4140" w:type="dxa"/>
            <w:shd w:val="clear" w:color="auto" w:fill="auto"/>
          </w:tcPr>
          <w:p w14:paraId="20C14E06" w14:textId="77777777" w:rsidR="006A3E82" w:rsidRPr="00ED338C" w:rsidRDefault="006A3E82" w:rsidP="006A3E82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32DB0709" w14:textId="63E7D0EA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7,199,055</w:t>
            </w:r>
          </w:p>
        </w:tc>
        <w:tc>
          <w:tcPr>
            <w:tcW w:w="270" w:type="dxa"/>
            <w:shd w:val="clear" w:color="auto" w:fill="auto"/>
          </w:tcPr>
          <w:p w14:paraId="17A9A95B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D2CDAA" w14:textId="14AF8D78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6,192,690</w:t>
            </w:r>
          </w:p>
        </w:tc>
        <w:tc>
          <w:tcPr>
            <w:tcW w:w="270" w:type="dxa"/>
            <w:shd w:val="clear" w:color="auto" w:fill="auto"/>
          </w:tcPr>
          <w:p w14:paraId="4C28E925" w14:textId="77777777" w:rsidR="006A3E82" w:rsidRPr="00692AD9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8509FB" w14:textId="26F7AD24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7,199,055</w:t>
            </w:r>
          </w:p>
        </w:tc>
        <w:tc>
          <w:tcPr>
            <w:tcW w:w="270" w:type="dxa"/>
            <w:shd w:val="clear" w:color="auto" w:fill="auto"/>
          </w:tcPr>
          <w:p w14:paraId="02DCBE59" w14:textId="77777777" w:rsidR="006A3E82" w:rsidRPr="00692AD9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7F1FD7" w14:textId="6FFD911F" w:rsidR="006A3E82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6,192,690</w:t>
            </w:r>
          </w:p>
        </w:tc>
      </w:tr>
      <w:tr w:rsidR="006A3E82" w:rsidRPr="0033434F" w14:paraId="1112FF25" w14:textId="77777777" w:rsidTr="00532FAC">
        <w:tc>
          <w:tcPr>
            <w:tcW w:w="4140" w:type="dxa"/>
            <w:shd w:val="clear" w:color="auto" w:fill="auto"/>
          </w:tcPr>
          <w:p w14:paraId="7E916501" w14:textId="77777777" w:rsidR="006A3E82" w:rsidRPr="00DB0FFA" w:rsidRDefault="006A3E82" w:rsidP="006A3E82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DCC655" w14:textId="26BEC34C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  <w:tc>
          <w:tcPr>
            <w:tcW w:w="270" w:type="dxa"/>
            <w:shd w:val="clear" w:color="auto" w:fill="auto"/>
          </w:tcPr>
          <w:p w14:paraId="72B1852A" w14:textId="77777777" w:rsidR="006A3E82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E97BE" w14:textId="1103965C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(5,961)</w:t>
            </w:r>
          </w:p>
        </w:tc>
        <w:tc>
          <w:tcPr>
            <w:tcW w:w="270" w:type="dxa"/>
            <w:shd w:val="clear" w:color="auto" w:fill="auto"/>
          </w:tcPr>
          <w:p w14:paraId="252014B0" w14:textId="77777777" w:rsidR="006A3E82" w:rsidRPr="00692AD9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C67469" w14:textId="06B9FF58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  <w:tc>
          <w:tcPr>
            <w:tcW w:w="270" w:type="dxa"/>
            <w:shd w:val="clear" w:color="auto" w:fill="auto"/>
          </w:tcPr>
          <w:p w14:paraId="0A6CBD22" w14:textId="77777777" w:rsidR="006A3E82" w:rsidRPr="00692AD9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084CA" w14:textId="5FB0B668" w:rsidR="006A3E82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(5,961)</w:t>
            </w:r>
          </w:p>
        </w:tc>
      </w:tr>
      <w:tr w:rsidR="006A3E82" w:rsidRPr="0033434F" w14:paraId="2B37E9FD" w14:textId="77777777" w:rsidTr="00532FAC">
        <w:tc>
          <w:tcPr>
            <w:tcW w:w="4140" w:type="dxa"/>
            <w:shd w:val="clear" w:color="auto" w:fill="auto"/>
          </w:tcPr>
          <w:p w14:paraId="20D2E60A" w14:textId="77777777" w:rsidR="006A3E82" w:rsidRPr="00ED338C" w:rsidRDefault="006A3E82" w:rsidP="006A3E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DEEE" w14:textId="776D9D54" w:rsidR="006A3E82" w:rsidRPr="007624AC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7,184,501</w:t>
            </w:r>
          </w:p>
        </w:tc>
        <w:tc>
          <w:tcPr>
            <w:tcW w:w="270" w:type="dxa"/>
            <w:shd w:val="clear" w:color="auto" w:fill="auto"/>
          </w:tcPr>
          <w:p w14:paraId="22A82D60" w14:textId="77777777" w:rsidR="006A3E82" w:rsidRPr="007624AC" w:rsidRDefault="006A3E82" w:rsidP="006A3E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7858" w14:textId="4CD0C638" w:rsidR="006A3E82" w:rsidRPr="007624AC" w:rsidRDefault="006A3E82" w:rsidP="006A3E8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6,186,729</w:t>
            </w:r>
          </w:p>
        </w:tc>
        <w:tc>
          <w:tcPr>
            <w:tcW w:w="270" w:type="dxa"/>
            <w:shd w:val="clear" w:color="auto" w:fill="auto"/>
          </w:tcPr>
          <w:p w14:paraId="6CD291D8" w14:textId="77777777" w:rsidR="006A3E82" w:rsidRPr="007624AC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0F6A" w14:textId="28858E77" w:rsidR="006A3E82" w:rsidRPr="007624AC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7,184,501</w:t>
            </w:r>
          </w:p>
        </w:tc>
        <w:tc>
          <w:tcPr>
            <w:tcW w:w="270" w:type="dxa"/>
            <w:shd w:val="clear" w:color="auto" w:fill="auto"/>
          </w:tcPr>
          <w:p w14:paraId="4C8650C4" w14:textId="77777777" w:rsidR="006A3E82" w:rsidRPr="00BE704B" w:rsidRDefault="006A3E82" w:rsidP="006A3E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4153" w14:textId="12FDF12C" w:rsidR="006A3E82" w:rsidRPr="007624AC" w:rsidRDefault="006A3E82" w:rsidP="006A3E82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6,186,729</w:t>
            </w:r>
          </w:p>
        </w:tc>
      </w:tr>
    </w:tbl>
    <w:p w14:paraId="12C4FBEF" w14:textId="51606432" w:rsidR="0024044D" w:rsidRDefault="0024044D" w:rsidP="00D463E6">
      <w:pPr>
        <w:pStyle w:val="Bo-Blankline"/>
      </w:pPr>
    </w:p>
    <w:p w14:paraId="79F0B2AB" w14:textId="77777777" w:rsidR="0024044D" w:rsidRDefault="0024044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A7311DA" w14:textId="77777777" w:rsidR="00BE1838" w:rsidRDefault="00BE1838" w:rsidP="00BE1838">
      <w:pPr>
        <w:pStyle w:val="Caption"/>
      </w:pPr>
      <w:r w:rsidRPr="001940E5">
        <w:rPr>
          <w:cs/>
        </w:rPr>
        <w:lastRenderedPageBreak/>
        <w:t>สินทรัพย์ทางการเงินที่อยู่ในความต้องการของตลาด</w:t>
      </w:r>
    </w:p>
    <w:p w14:paraId="1C644C8E" w14:textId="77777777" w:rsidR="00BE1838" w:rsidRPr="00BE1838" w:rsidRDefault="00BE1838" w:rsidP="00BE1838">
      <w:pPr>
        <w:pStyle w:val="Bo-Blankline"/>
        <w:rPr>
          <w:lang w:val="en-US"/>
        </w:rPr>
      </w:pP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333"/>
        <w:gridCol w:w="246"/>
        <w:gridCol w:w="1448"/>
        <w:gridCol w:w="231"/>
        <w:gridCol w:w="1389"/>
        <w:gridCol w:w="236"/>
        <w:gridCol w:w="1323"/>
      </w:tblGrid>
      <w:tr w:rsidR="00BE1838" w:rsidRPr="008D4FD9" w14:paraId="01F7A686" w14:textId="77777777" w:rsidTr="00532FAC">
        <w:trPr>
          <w:tblHeader/>
        </w:trPr>
        <w:tc>
          <w:tcPr>
            <w:tcW w:w="2970" w:type="dxa"/>
            <w:shd w:val="clear" w:color="auto" w:fill="auto"/>
          </w:tcPr>
          <w:p w14:paraId="4F27086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6" w:type="dxa"/>
            <w:gridSpan w:val="7"/>
            <w:shd w:val="clear" w:color="auto" w:fill="auto"/>
            <w:hideMark/>
          </w:tcPr>
          <w:p w14:paraId="2779AD3C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838" w:rsidRPr="008D4FD9" w14:paraId="313F3603" w14:textId="77777777" w:rsidTr="00532FAC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14BC2059" w14:textId="77777777" w:rsidR="00BE1838" w:rsidRPr="008D4FD9" w:rsidRDefault="00BE1838" w:rsidP="0013364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shd w:val="clear" w:color="auto" w:fill="auto"/>
            <w:vAlign w:val="bottom"/>
            <w:hideMark/>
          </w:tcPr>
          <w:p w14:paraId="1031BC9F" w14:textId="77777777" w:rsidR="00BE1838" w:rsidRPr="008D4FD9" w:rsidRDefault="00BE1838" w:rsidP="0013364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5F1DD269" w14:textId="77777777" w:rsidR="00BE1838" w:rsidRPr="008D4FD9" w:rsidRDefault="00BE1838" w:rsidP="0013364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1DFE42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shd w:val="clear" w:color="auto" w:fill="auto"/>
            <w:vAlign w:val="bottom"/>
            <w:hideMark/>
          </w:tcPr>
          <w:p w14:paraId="17AFE3F9" w14:textId="77777777" w:rsidR="00BE1838" w:rsidRPr="00C64E3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C9918F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14:paraId="3CE20D71" w14:textId="77777777" w:rsidR="00BE1838" w:rsidRPr="008D4FD9" w:rsidRDefault="00BE1838" w:rsidP="0013364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A7082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422AF781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565E642" w14:textId="0E51AA4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E1838" w:rsidRPr="008D4FD9" w14:paraId="4928D3AD" w14:textId="77777777" w:rsidTr="00532FAC">
        <w:trPr>
          <w:tblHeader/>
        </w:trPr>
        <w:tc>
          <w:tcPr>
            <w:tcW w:w="2970" w:type="dxa"/>
            <w:shd w:val="clear" w:color="auto" w:fill="auto"/>
          </w:tcPr>
          <w:p w14:paraId="6107E83B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6" w:type="dxa"/>
            <w:gridSpan w:val="7"/>
            <w:shd w:val="clear" w:color="auto" w:fill="auto"/>
            <w:vAlign w:val="bottom"/>
            <w:hideMark/>
          </w:tcPr>
          <w:p w14:paraId="076502CB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1838" w:rsidRPr="008D4FD9" w14:paraId="45A149F9" w14:textId="77777777" w:rsidTr="00532FAC">
        <w:tc>
          <w:tcPr>
            <w:tcW w:w="2970" w:type="dxa"/>
            <w:shd w:val="clear" w:color="auto" w:fill="auto"/>
            <w:hideMark/>
          </w:tcPr>
          <w:p w14:paraId="3E4D7AF3" w14:textId="3EB4C053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24D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333" w:type="dxa"/>
            <w:shd w:val="clear" w:color="auto" w:fill="auto"/>
          </w:tcPr>
          <w:p w14:paraId="3D7293B8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F99D2B5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7B3553ED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7E193C6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3EEE354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93E388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A8CC654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798F2DCB" w14:textId="77777777" w:rsidTr="00532FAC">
        <w:tc>
          <w:tcPr>
            <w:tcW w:w="2970" w:type="dxa"/>
            <w:shd w:val="clear" w:color="auto" w:fill="auto"/>
            <w:hideMark/>
          </w:tcPr>
          <w:p w14:paraId="579FBDE8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  <w:shd w:val="clear" w:color="auto" w:fill="auto"/>
          </w:tcPr>
          <w:p w14:paraId="26454F11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4BF6F43A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C041F9F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3E0CB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7A051E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344C9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012BAA5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5399827E" w14:textId="77777777" w:rsidTr="00532FAC">
        <w:tc>
          <w:tcPr>
            <w:tcW w:w="2970" w:type="dxa"/>
            <w:shd w:val="clear" w:color="auto" w:fill="auto"/>
          </w:tcPr>
          <w:p w14:paraId="04DCCD7F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  <w:shd w:val="clear" w:color="auto" w:fill="auto"/>
          </w:tcPr>
          <w:p w14:paraId="25C42148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703D9E12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06E60D5B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29B166E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2B8408B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90F26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0AF63EF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1F64" w:rsidRPr="008D4FD9" w14:paraId="422EA829" w14:textId="77777777" w:rsidTr="00532FAC">
        <w:tc>
          <w:tcPr>
            <w:tcW w:w="2970" w:type="dxa"/>
            <w:shd w:val="clear" w:color="auto" w:fill="auto"/>
            <w:hideMark/>
          </w:tcPr>
          <w:p w14:paraId="433009BB" w14:textId="77777777" w:rsidR="00FC1F64" w:rsidRPr="008D4FD9" w:rsidRDefault="00FC1F64" w:rsidP="00FC1F64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6F3" w14:textId="13E6C26C" w:rsidR="00FC1F64" w:rsidRPr="008D4FD9" w:rsidRDefault="003405C3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2,045,797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CCEDD9" w14:textId="77777777" w:rsidR="00FC1F64" w:rsidRPr="008D4FD9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9929" w14:textId="7C18A713" w:rsidR="00FC1F64" w:rsidRPr="00CE4BEC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05C3">
              <w:rPr>
                <w:rFonts w:ascii="Angsana New" w:hAnsi="Angsana New" w:cs="Angsana New"/>
                <w:sz w:val="30"/>
                <w:szCs w:val="30"/>
              </w:rPr>
              <w:t>2,045,797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279B980" w14:textId="77777777" w:rsidR="00FC1F64" w:rsidRPr="008D4FD9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E23CB" w14:textId="0AFAAB04" w:rsidR="00FC1F64" w:rsidRPr="00FC1F64" w:rsidRDefault="00FC1F64" w:rsidP="00FC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FD061" w14:textId="77777777" w:rsidR="00FC1F64" w:rsidRPr="00FC1F64" w:rsidRDefault="00FC1F64" w:rsidP="00FC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9E478" w14:textId="2B932430" w:rsidR="00FC1F64" w:rsidRPr="00FC1F64" w:rsidRDefault="00FC1F64" w:rsidP="00FC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C1F64" w:rsidRPr="00BE1838" w14:paraId="4516141E" w14:textId="77777777" w:rsidTr="00532FAC">
        <w:trPr>
          <w:trHeight w:val="469"/>
        </w:trPr>
        <w:tc>
          <w:tcPr>
            <w:tcW w:w="2970" w:type="dxa"/>
            <w:shd w:val="clear" w:color="auto" w:fill="auto"/>
            <w:hideMark/>
          </w:tcPr>
          <w:p w14:paraId="12F5FB33" w14:textId="77777777" w:rsidR="00FC1F64" w:rsidRPr="00145515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55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B27FE4" w14:textId="0B3C6F0D" w:rsidR="00FC1F64" w:rsidRPr="00BE1838" w:rsidRDefault="003405C3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5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2,045,797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E0EF52" w14:textId="77777777" w:rsidR="00FC1F64" w:rsidRPr="00BE1838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9FE0C" w14:textId="5EF5EFC5" w:rsidR="00FC1F64" w:rsidRPr="00BE1838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405C3" w:rsidRPr="003405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2,045,797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0A3FA5B" w14:textId="77777777" w:rsidR="00FC1F64" w:rsidRPr="00BE1838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879C1" w14:textId="4D7F66AF" w:rsidR="00FC1F64" w:rsidRPr="00FC1F64" w:rsidRDefault="00FC1F64" w:rsidP="00FC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D553" w14:textId="77777777" w:rsidR="00FC1F64" w:rsidRPr="00FC1F64" w:rsidRDefault="00FC1F64" w:rsidP="00FC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BC6CB" w14:textId="46E00C65" w:rsidR="00FC1F64" w:rsidRPr="00FC1F64" w:rsidRDefault="00FC1F64" w:rsidP="00FC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C1F64" w:rsidRPr="00BE1838" w14:paraId="1A3FD6B5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79CCD550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05C8B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8B0B59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F40C7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0A4FE6B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10678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1FAE5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A2E535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1F64" w:rsidRPr="00BE1838" w14:paraId="332FEEF2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1E1C96ED" w14:textId="0BD6755C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E18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6CC47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6792E3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AF92A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8B58CE8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B9983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6D32E5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66224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1F64" w:rsidRPr="00BE1838" w14:paraId="7A4DF5ED" w14:textId="77777777" w:rsidTr="00175426">
        <w:trPr>
          <w:trHeight w:val="469"/>
        </w:trPr>
        <w:tc>
          <w:tcPr>
            <w:tcW w:w="2970" w:type="dxa"/>
            <w:shd w:val="clear" w:color="auto" w:fill="auto"/>
          </w:tcPr>
          <w:p w14:paraId="5D2644DB" w14:textId="507F4ADD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</w:tcPr>
          <w:p w14:paraId="202C6BFD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633787FF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64693F97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</w:tcPr>
          <w:p w14:paraId="34B96AA8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</w:tcPr>
          <w:p w14:paraId="483D90F6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F16B7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</w:tcPr>
          <w:p w14:paraId="7B475327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F64" w:rsidRPr="00BE1838" w14:paraId="79CFC3E5" w14:textId="77777777" w:rsidTr="00175426">
        <w:trPr>
          <w:trHeight w:val="469"/>
        </w:trPr>
        <w:tc>
          <w:tcPr>
            <w:tcW w:w="2970" w:type="dxa"/>
            <w:shd w:val="clear" w:color="auto" w:fill="auto"/>
          </w:tcPr>
          <w:p w14:paraId="50EE9B18" w14:textId="31D4478A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</w:tcPr>
          <w:p w14:paraId="6CC0D81C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3D2F95B2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658E9A50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</w:tcPr>
          <w:p w14:paraId="2AC2E84C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</w:tcPr>
          <w:p w14:paraId="12568168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AF256F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</w:tcPr>
          <w:p w14:paraId="293BE513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1F64" w:rsidRPr="008D4FD9" w14:paraId="7F41D9BB" w14:textId="77777777" w:rsidTr="00532FAC">
        <w:tc>
          <w:tcPr>
            <w:tcW w:w="2970" w:type="dxa"/>
            <w:shd w:val="clear" w:color="auto" w:fill="auto"/>
            <w:hideMark/>
          </w:tcPr>
          <w:p w14:paraId="13787AB9" w14:textId="3EE04A64" w:rsidR="00FC1F64" w:rsidRPr="008D4FD9" w:rsidRDefault="00FC1F64" w:rsidP="00FC1F64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C4C1" w14:textId="41681304" w:rsidR="00FC1F64" w:rsidRPr="008D4FD9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70E6C5" w14:textId="77777777" w:rsidR="00FC1F64" w:rsidRPr="008D4FD9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1F86B" w14:textId="6A0A9153" w:rsidR="00FC1F64" w:rsidRPr="00CE4BEC" w:rsidRDefault="003405C3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738,320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4B40D71" w14:textId="77777777" w:rsidR="00FC1F64" w:rsidRPr="008D4FD9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48988" w14:textId="4F3AC2D3" w:rsidR="00FC1F64" w:rsidRPr="008D4FD9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D0C50" w14:textId="77777777" w:rsidR="00FC1F64" w:rsidRPr="008D4FD9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0DBD" w14:textId="51AEEEF1" w:rsidR="00FC1F64" w:rsidRPr="008D4FD9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405C3">
              <w:rPr>
                <w:rFonts w:ascii="Angsana New" w:hAnsi="Angsana New" w:cs="Angsana New"/>
                <w:sz w:val="30"/>
                <w:szCs w:val="30"/>
              </w:rPr>
              <w:t>045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05C3"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</w:tr>
      <w:tr w:rsidR="00FC1F64" w:rsidRPr="00BE1838" w14:paraId="4E24EE0A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52BF684A" w14:textId="7027E818" w:rsidR="00FC1F64" w:rsidRPr="00145515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455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10B893" w14:textId="052246F3" w:rsidR="00FC1F64" w:rsidRPr="00F27A4C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E18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85A323" w14:textId="77777777" w:rsidR="00FC1F64" w:rsidRPr="00F27A4C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D0575A" w14:textId="08AA3EF5" w:rsidR="00FC1F64" w:rsidRPr="00F27A4C" w:rsidRDefault="003405C3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3405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738,320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0B3BECF" w14:textId="77777777" w:rsidR="00FC1F64" w:rsidRPr="00F27A4C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BDDFE" w14:textId="11D296B0" w:rsidR="00FC1F64" w:rsidRPr="00F27A4C" w:rsidRDefault="00FC1F64" w:rsidP="00FC1F6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27A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06577" w14:textId="77777777" w:rsidR="00FC1F64" w:rsidRPr="00BE1838" w:rsidRDefault="00FC1F64" w:rsidP="00FC1F6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15A60" w14:textId="091B8143" w:rsidR="00FC1F64" w:rsidRPr="00BE1838" w:rsidRDefault="003405C3" w:rsidP="00FC1F6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05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2,045,797</w:t>
            </w:r>
          </w:p>
        </w:tc>
      </w:tr>
    </w:tbl>
    <w:p w14:paraId="060028BA" w14:textId="70499A3D" w:rsidR="00BE1838" w:rsidRDefault="00BE1838" w:rsidP="00BE1838">
      <w:pPr>
        <w:pStyle w:val="Bo-Blankline"/>
        <w:rPr>
          <w:cs/>
          <w:lang w:val="en-US"/>
        </w:rPr>
      </w:pPr>
    </w:p>
    <w:p w14:paraId="52AF0FB1" w14:textId="77777777" w:rsidR="00BE1838" w:rsidRDefault="00BE1838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2A01B6AC" w14:textId="7D752068" w:rsidR="00B44B60" w:rsidRDefault="00B44B60" w:rsidP="00F31687">
      <w:pPr>
        <w:pStyle w:val="Caption"/>
        <w:ind w:left="567" w:hanging="567"/>
      </w:pPr>
      <w:r w:rsidRPr="00B44B60">
        <w:rPr>
          <w:cs/>
        </w:rPr>
        <w:lastRenderedPageBreak/>
        <w:t>เงินลงทุนในบริษัทย่อย</w:t>
      </w:r>
      <w:r w:rsidR="00C42ABC">
        <w:rPr>
          <w:rFonts w:hint="cs"/>
          <w:cs/>
        </w:rPr>
        <w:t>และการร่วมค้า</w:t>
      </w:r>
    </w:p>
    <w:p w14:paraId="06204767" w14:textId="75FD871D" w:rsidR="00211AC9" w:rsidRDefault="00211AC9" w:rsidP="00B6067D">
      <w:pPr>
        <w:pStyle w:val="Bo-Blankline"/>
        <w:rPr>
          <w:lang w:val="en-US"/>
        </w:rPr>
      </w:pPr>
    </w:p>
    <w:p w14:paraId="33E89536" w14:textId="77777777" w:rsidR="00B6067D" w:rsidRPr="007474FF" w:rsidRDefault="00B6067D" w:rsidP="00B6067D">
      <w:pPr>
        <w:pStyle w:val="Bo-Blankline"/>
        <w:ind w:left="0" w:firstLine="540"/>
        <w:rPr>
          <w:rFonts w:asciiTheme="majorBidi" w:hAnsiTheme="majorBidi" w:cstheme="majorBidi"/>
          <w:b/>
          <w:bCs/>
          <w:sz w:val="30"/>
          <w:szCs w:val="30"/>
          <w:lang w:eastAsia="en-US"/>
        </w:rPr>
      </w:pPr>
      <w:r w:rsidRPr="007474FF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เงินลงทุนในบริษัทย่อย</w:t>
      </w:r>
    </w:p>
    <w:p w14:paraId="51E1A0B7" w14:textId="77777777" w:rsidR="00B6067D" w:rsidRPr="00211AC9" w:rsidRDefault="00B6067D" w:rsidP="00B6067D">
      <w:pPr>
        <w:pStyle w:val="Bo-Blankline"/>
        <w:rPr>
          <w:lang w:val="en-US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89"/>
        <w:gridCol w:w="1352"/>
        <w:gridCol w:w="272"/>
        <w:gridCol w:w="1377"/>
      </w:tblGrid>
      <w:tr w:rsidR="00211AC9" w:rsidRPr="00D041CF" w14:paraId="2CA7DD65" w14:textId="77777777" w:rsidTr="00532FAC">
        <w:trPr>
          <w:tblHeader/>
        </w:trPr>
        <w:tc>
          <w:tcPr>
            <w:tcW w:w="2813" w:type="pct"/>
            <w:shd w:val="clear" w:color="auto" w:fill="auto"/>
          </w:tcPr>
          <w:p w14:paraId="6FA179BA" w14:textId="49F7CB1F" w:rsidR="00211AC9" w:rsidRPr="00D041CF" w:rsidRDefault="00211AC9" w:rsidP="00FC07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20C7D812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2DB8FBFD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AC9" w:rsidRPr="00D041CF" w14:paraId="03623B05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3EE54648" w14:textId="423842D2" w:rsidR="00211AC9" w:rsidRPr="00D041CF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7CC602C8" w14:textId="211C0328" w:rsidR="00211AC9" w:rsidRPr="007B3081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5365AF90" w14:textId="500CCECA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24D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7F0CF95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C7144B" w14:textId="63ADB8A6" w:rsidR="00211AC9" w:rsidRPr="00211AC9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24D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11AC9" w:rsidRPr="00D041CF" w14:paraId="61A7BA3B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0DE85520" w14:textId="77777777" w:rsidR="00211AC9" w:rsidRPr="00D041CF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25166BC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683202F1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AC9" w:rsidRPr="00D041CF" w14:paraId="7B6BE754" w14:textId="77777777" w:rsidTr="00532FAC">
        <w:tc>
          <w:tcPr>
            <w:tcW w:w="2813" w:type="pct"/>
            <w:shd w:val="clear" w:color="auto" w:fill="auto"/>
          </w:tcPr>
          <w:p w14:paraId="7AA04BBC" w14:textId="77777777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  <w:shd w:val="clear" w:color="auto" w:fill="auto"/>
          </w:tcPr>
          <w:p w14:paraId="7286777C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2BA2CA8E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F4182D4" w14:textId="77777777" w:rsidR="00211AC9" w:rsidRPr="00D041CF" w:rsidRDefault="00211AC9" w:rsidP="00211AC9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44BF4E" w14:textId="77777777" w:rsidR="00211AC9" w:rsidRPr="00D041CF" w:rsidRDefault="00211AC9" w:rsidP="00211AC9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DB5" w:rsidRPr="00D041CF" w14:paraId="3E819994" w14:textId="77777777" w:rsidTr="00532FAC">
        <w:tc>
          <w:tcPr>
            <w:tcW w:w="2813" w:type="pct"/>
            <w:shd w:val="clear" w:color="auto" w:fill="auto"/>
          </w:tcPr>
          <w:p w14:paraId="39DA119C" w14:textId="784F5A95" w:rsidR="00F24DB5" w:rsidRPr="00D041CF" w:rsidRDefault="00F24DB5" w:rsidP="00F24D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DE25440" w14:textId="77777777" w:rsidR="00F24DB5" w:rsidRPr="00D041CF" w:rsidRDefault="00F24DB5" w:rsidP="00F24DB5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EC71F7F" w14:textId="16536269" w:rsidR="00F24DB5" w:rsidRPr="00D041CF" w:rsidRDefault="00D41984" w:rsidP="00F24DB5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  <w:tc>
          <w:tcPr>
            <w:tcW w:w="149" w:type="pct"/>
            <w:shd w:val="clear" w:color="auto" w:fill="auto"/>
          </w:tcPr>
          <w:p w14:paraId="68103BE7" w14:textId="77777777" w:rsidR="00F24DB5" w:rsidRPr="00D041CF" w:rsidRDefault="00F24DB5" w:rsidP="00F24DB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51D6F4FE" w14:textId="62D4242C" w:rsidR="00F24DB5" w:rsidRPr="00D041CF" w:rsidRDefault="00F24DB5" w:rsidP="00D41984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329,933</w:t>
            </w:r>
          </w:p>
        </w:tc>
      </w:tr>
      <w:tr w:rsidR="00F24DB5" w:rsidRPr="00D041CF" w14:paraId="0A6950B7" w14:textId="77777777" w:rsidTr="00532FAC">
        <w:tc>
          <w:tcPr>
            <w:tcW w:w="2813" w:type="pct"/>
            <w:shd w:val="clear" w:color="auto" w:fill="auto"/>
          </w:tcPr>
          <w:p w14:paraId="0CED8C6C" w14:textId="78D33330" w:rsidR="00F24DB5" w:rsidRPr="00241BED" w:rsidRDefault="00A05071" w:rsidP="00F24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738">
              <w:rPr>
                <w:rFonts w:asciiTheme="majorBidi" w:hAnsi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542" w:type="pct"/>
            <w:shd w:val="clear" w:color="auto" w:fill="auto"/>
          </w:tcPr>
          <w:p w14:paraId="1030D3EB" w14:textId="77777777" w:rsidR="00F24DB5" w:rsidRPr="00D041CF" w:rsidRDefault="00F24DB5" w:rsidP="00F24DB5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C3E9931" w14:textId="45AAFB7D" w:rsidR="00F24DB5" w:rsidRPr="008F1F3E" w:rsidRDefault="00FC1F64" w:rsidP="008228A2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F3E">
              <w:rPr>
                <w:rFonts w:asciiTheme="majorBidi" w:hAnsiTheme="majorBidi" w:cstheme="majorBidi"/>
                <w:sz w:val="30"/>
                <w:szCs w:val="30"/>
              </w:rPr>
              <w:t>(3,299)</w:t>
            </w:r>
          </w:p>
        </w:tc>
        <w:tc>
          <w:tcPr>
            <w:tcW w:w="149" w:type="pct"/>
            <w:shd w:val="clear" w:color="auto" w:fill="auto"/>
          </w:tcPr>
          <w:p w14:paraId="4887B6D4" w14:textId="77777777" w:rsidR="00F24DB5" w:rsidRPr="00D041CF" w:rsidRDefault="00F24DB5" w:rsidP="00F24DB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197DCE8A" w14:textId="677CFD71" w:rsidR="00F24DB5" w:rsidRPr="00241BED" w:rsidRDefault="00F24DB5" w:rsidP="00D41984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4DB5" w:rsidRPr="00D041CF" w14:paraId="717BAA38" w14:textId="77777777" w:rsidTr="00532FAC">
        <w:tc>
          <w:tcPr>
            <w:tcW w:w="2813" w:type="pct"/>
            <w:shd w:val="clear" w:color="auto" w:fill="auto"/>
          </w:tcPr>
          <w:p w14:paraId="054A2206" w14:textId="6192A8FC" w:rsidR="00F24DB5" w:rsidRPr="00D041CF" w:rsidRDefault="00F24DB5" w:rsidP="00F24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542" w:type="pct"/>
            <w:shd w:val="clear" w:color="auto" w:fill="auto"/>
          </w:tcPr>
          <w:p w14:paraId="0807F3BC" w14:textId="77777777" w:rsidR="00F24DB5" w:rsidRPr="00D041CF" w:rsidRDefault="00F24DB5" w:rsidP="00F24DB5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41E2593" w14:textId="40A0D48A" w:rsidR="00F24DB5" w:rsidRPr="008F1F3E" w:rsidRDefault="00FC1F64" w:rsidP="00F24DB5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1F3E"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  <w:tc>
          <w:tcPr>
            <w:tcW w:w="149" w:type="pct"/>
            <w:shd w:val="clear" w:color="auto" w:fill="auto"/>
          </w:tcPr>
          <w:p w14:paraId="03944DAD" w14:textId="77777777" w:rsidR="00F24DB5" w:rsidRPr="00D041CF" w:rsidRDefault="00F24DB5" w:rsidP="00F24DB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</w:tcPr>
          <w:p w14:paraId="6B748E15" w14:textId="300316CE" w:rsidR="00F24DB5" w:rsidRPr="00D041CF" w:rsidRDefault="00F24DB5" w:rsidP="00D41984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</w:tr>
      <w:tr w:rsidR="00C71B93" w:rsidRPr="00D041CF" w14:paraId="6C7EBB3F" w14:textId="77777777" w:rsidTr="00C71B93">
        <w:tc>
          <w:tcPr>
            <w:tcW w:w="3355" w:type="pct"/>
            <w:gridSpan w:val="2"/>
            <w:shd w:val="clear" w:color="auto" w:fill="auto"/>
          </w:tcPr>
          <w:p w14:paraId="5BEF13E1" w14:textId="5D27CC9B" w:rsidR="00C71B93" w:rsidRPr="00D041CF" w:rsidRDefault="00C71B93" w:rsidP="00F24DB5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2E51B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2E51B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741" w:type="pct"/>
            <w:shd w:val="clear" w:color="auto" w:fill="auto"/>
          </w:tcPr>
          <w:p w14:paraId="44AC10C5" w14:textId="210E8F63" w:rsidR="00C71B93" w:rsidRPr="008F1F3E" w:rsidRDefault="00FC1F64" w:rsidP="008228A2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8F1F3E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149" w:type="pct"/>
            <w:shd w:val="clear" w:color="auto" w:fill="auto"/>
          </w:tcPr>
          <w:p w14:paraId="180C2A77" w14:textId="77777777" w:rsidR="00C71B93" w:rsidRPr="00D041CF" w:rsidRDefault="00C71B93" w:rsidP="00F24DB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2ED640BF" w14:textId="62C50E7C" w:rsidR="00C71B93" w:rsidRPr="00D041CF" w:rsidRDefault="00C71B93" w:rsidP="00D41984">
            <w:pPr>
              <w:tabs>
                <w:tab w:val="decimal" w:pos="116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F24DB5" w:rsidRPr="00D041CF" w14:paraId="2FA55A73" w14:textId="77777777" w:rsidTr="00532FAC">
        <w:tc>
          <w:tcPr>
            <w:tcW w:w="2813" w:type="pct"/>
            <w:shd w:val="clear" w:color="auto" w:fill="auto"/>
          </w:tcPr>
          <w:p w14:paraId="54E25440" w14:textId="77777777" w:rsidR="00F24DB5" w:rsidRPr="00D041CF" w:rsidRDefault="00F24DB5" w:rsidP="00F24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09C6F88A" w14:textId="77777777" w:rsidR="00F24DB5" w:rsidRPr="00D041CF" w:rsidRDefault="00F24DB5" w:rsidP="00F24DB5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97F14" w14:textId="16FE8626" w:rsidR="00F24DB5" w:rsidRPr="00D041CF" w:rsidRDefault="00FC1F64" w:rsidP="00FC1F64">
            <w:pPr>
              <w:tabs>
                <w:tab w:val="decimal" w:pos="11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330,398</w:t>
            </w:r>
          </w:p>
        </w:tc>
        <w:tc>
          <w:tcPr>
            <w:tcW w:w="149" w:type="pct"/>
            <w:shd w:val="clear" w:color="auto" w:fill="auto"/>
          </w:tcPr>
          <w:p w14:paraId="05CCFDE8" w14:textId="77777777" w:rsidR="00F24DB5" w:rsidRPr="00D041CF" w:rsidRDefault="00F24DB5" w:rsidP="00F24DB5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56661" w14:textId="1C3AB046" w:rsidR="00F24DB5" w:rsidRPr="00D041CF" w:rsidRDefault="00F24DB5" w:rsidP="00D41984">
            <w:pPr>
              <w:tabs>
                <w:tab w:val="decimal" w:pos="1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</w:tr>
    </w:tbl>
    <w:p w14:paraId="7F46A55E" w14:textId="0A64C2B6" w:rsidR="00C9230D" w:rsidRDefault="00C9230D" w:rsidP="00C9230D">
      <w:pPr>
        <w:pStyle w:val="Bo-Blankline"/>
        <w:rPr>
          <w:lang w:val="en-US"/>
        </w:rPr>
      </w:pPr>
    </w:p>
    <w:p w14:paraId="35061C96" w14:textId="77777777" w:rsidR="00C71B93" w:rsidRPr="0075724C" w:rsidRDefault="00C71B93" w:rsidP="00C71B93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Polene Power investment </w:t>
      </w:r>
      <w:r w:rsidRPr="0075724C">
        <w:rPr>
          <w:rFonts w:asciiTheme="majorBidi" w:hAnsiTheme="majorBidi" w:cstheme="majorBidi"/>
          <w:sz w:val="30"/>
          <w:szCs w:val="30"/>
          <w:cs/>
        </w:rPr>
        <w:t>ประเทศกัมพูชา 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75724C">
        <w:rPr>
          <w:rFonts w:asciiTheme="majorBidi" w:hAnsiTheme="majorBidi" w:cstheme="majorBidi"/>
          <w:sz w:val="30"/>
          <w:szCs w:val="30"/>
        </w:rPr>
        <w:t>TPIPPI</w:t>
      </w:r>
      <w:r>
        <w:rPr>
          <w:rFonts w:asciiTheme="majorBidi" w:hAnsiTheme="majorBidi" w:cstheme="majorBidi"/>
          <w:sz w:val="30"/>
          <w:szCs w:val="30"/>
        </w:rPr>
        <w:t>”</w:t>
      </w:r>
      <w:r w:rsidRPr="0075724C">
        <w:rPr>
          <w:rFonts w:asciiTheme="majorBidi" w:hAnsiTheme="majorBidi" w:cstheme="majorBidi"/>
          <w:sz w:val="30"/>
          <w:szCs w:val="30"/>
        </w:rPr>
        <w:t xml:space="preserve">)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ได้จดทะเบียนเลิกกิจการเรียบร้อยแล้ว ทาง </w:t>
      </w:r>
      <w:r w:rsidRPr="0075724C">
        <w:rPr>
          <w:rFonts w:asciiTheme="majorBidi" w:hAnsiTheme="majorBidi" w:cstheme="majorBidi"/>
          <w:sz w:val="30"/>
          <w:szCs w:val="30"/>
        </w:rPr>
        <w:t xml:space="preserve">TPIPPI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ได้ดำเนินการปิดบัญชีและโอนเงินกลับมาให้บริษัทแม่ที่ประเทศไทยในเดือนมกราคม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 ดังนั้น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24C">
        <w:rPr>
          <w:rFonts w:asciiTheme="majorBidi" w:hAnsiTheme="majorBidi" w:cstheme="majorBidi"/>
          <w:sz w:val="30"/>
          <w:szCs w:val="30"/>
          <w:cs/>
        </w:rPr>
        <w:t>บริษัทจึงทำการรับรู้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568E880C" w14:textId="77777777" w:rsidR="00C71B93" w:rsidRDefault="00C71B93" w:rsidP="00C9230D">
      <w:pPr>
        <w:pStyle w:val="Bo-Blankline"/>
        <w:rPr>
          <w:lang w:val="en-US"/>
        </w:rPr>
      </w:pPr>
    </w:p>
    <w:p w14:paraId="2E79CA63" w14:textId="77777777" w:rsidR="00A05071" w:rsidRDefault="00211AC9">
      <w:pPr>
        <w:spacing w:line="240" w:lineRule="auto"/>
        <w:rPr>
          <w:rFonts w:ascii="Angsana New" w:hAnsi="Angsana New"/>
          <w:sz w:val="30"/>
          <w:szCs w:val="30"/>
          <w:cs/>
        </w:rPr>
        <w:sectPr w:rsidR="00A05071" w:rsidSect="00FE727A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A97A76" w14:textId="77777777" w:rsidR="00211AC9" w:rsidRDefault="00211AC9" w:rsidP="00A05071">
      <w:pPr>
        <w:spacing w:line="340" w:lineRule="exact"/>
        <w:ind w:right="202"/>
        <w:jc w:val="center"/>
        <w:rPr>
          <w:rFonts w:ascii="Angsana New" w:hAnsi="Angsana New"/>
          <w:sz w:val="30"/>
          <w:szCs w:val="30"/>
          <w:cs/>
        </w:rPr>
      </w:pPr>
    </w:p>
    <w:p w14:paraId="60953A4D" w14:textId="2D776285" w:rsidR="00A05071" w:rsidRDefault="00A05071" w:rsidP="00A05071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</w:t>
      </w:r>
      <w:r w:rsidR="00A5342C">
        <w:rPr>
          <w:rFonts w:ascii="Angsana New" w:hAnsi="Angsana New" w:hint="cs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28E7400" w14:textId="77777777" w:rsidR="00A05071" w:rsidRPr="00A05071" w:rsidRDefault="00A05071" w:rsidP="00A05071">
      <w:pPr>
        <w:pStyle w:val="Bo-Blankline"/>
        <w:rPr>
          <w:lang w:val="en-US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A05071" w:rsidRPr="004F2D3D" w14:paraId="296617A1" w14:textId="77777777" w:rsidTr="00805FF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A1EF633" w14:textId="77777777" w:rsidR="00A05071" w:rsidRPr="004F2D3D" w:rsidRDefault="00A050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D80294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9E7D1DD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6AECEC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5A0FC0D8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05071" w:rsidRPr="004F2D3D" w14:paraId="45BED66C" w14:textId="77777777" w:rsidTr="00805FF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A54A50" w14:textId="77777777" w:rsidR="00A05071" w:rsidRPr="004F2D3D" w:rsidRDefault="00A050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C20BC32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EE0C1E7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5F7B7895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ECDD8C7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A020C4E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1B9EE727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3A167C57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0BACDFCA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0211F51E" w14:textId="77777777" w:rsidR="00A05071" w:rsidRPr="004F2D3D" w:rsidRDefault="00A050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05F5443D" w14:textId="77777777" w:rsidR="00A05071" w:rsidRPr="004F2D3D" w:rsidRDefault="00A05071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D477E74" w14:textId="77777777" w:rsidR="00A05071" w:rsidRPr="004F2D3D" w:rsidRDefault="00A050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ACAEBA5" w14:textId="3911E418" w:rsidR="00A05071" w:rsidRPr="00E6799B" w:rsidRDefault="00A05071" w:rsidP="00805FF4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 w:rsidR="00A5342C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</w:t>
            </w:r>
            <w:r w:rsidR="00274B59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บปี</w:t>
            </w:r>
          </w:p>
        </w:tc>
      </w:tr>
      <w:tr w:rsidR="00A05071" w:rsidRPr="004F2D3D" w14:paraId="2A1E0798" w14:textId="77777777" w:rsidTr="00805FF4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534B547" w14:textId="77777777" w:rsidR="00A05071" w:rsidRPr="004F2D3D" w:rsidRDefault="00A050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21B4441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1634D3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F559DE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24B7A2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CA582F8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17F7ED" w14:textId="77777777" w:rsidR="00A05071" w:rsidRPr="004F2D3D" w:rsidRDefault="00A050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558F2B25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084947C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19412D7E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264FFA" w14:textId="77777777" w:rsidR="00A05071" w:rsidRPr="004F2D3D" w:rsidRDefault="00A050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6BD70382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AE45DC8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6" w:type="dxa"/>
            <w:shd w:val="clear" w:color="auto" w:fill="auto"/>
          </w:tcPr>
          <w:p w14:paraId="55EEB57F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F31AE63" w14:textId="77777777" w:rsidR="00A05071" w:rsidRPr="004F2D3D" w:rsidRDefault="00A050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5FFC0738" w14:textId="77777777" w:rsidR="00A05071" w:rsidRPr="004F2D3D" w:rsidRDefault="00A050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4A66CB9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FA5CCF3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20645B" w14:textId="77777777" w:rsidR="00A05071" w:rsidRPr="008C7BBB" w:rsidRDefault="00A050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8B6E127" w14:textId="77777777" w:rsidR="00A05071" w:rsidRPr="004F2D3D" w:rsidRDefault="00A050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8E221CE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4637DBF7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45348D6" w14:textId="77777777" w:rsidR="00A05071" w:rsidRPr="004F2D3D" w:rsidRDefault="00A050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</w:p>
        </w:tc>
      </w:tr>
      <w:tr w:rsidR="00A05071" w:rsidRPr="004F2D3D" w14:paraId="6B382D7A" w14:textId="77777777" w:rsidTr="00805FF4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5D16217E" w14:textId="77777777" w:rsidR="00A05071" w:rsidRPr="004F2D3D" w:rsidRDefault="00A050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0FBF5B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82CE512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5CA34E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5F1B0EA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41CE916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5426AFEE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A05071" w:rsidRPr="004F2D3D" w14:paraId="4C98F129" w14:textId="77777777" w:rsidTr="00805FF4">
        <w:tc>
          <w:tcPr>
            <w:tcW w:w="2430" w:type="dxa"/>
            <w:shd w:val="clear" w:color="auto" w:fill="auto"/>
            <w:vAlign w:val="bottom"/>
          </w:tcPr>
          <w:p w14:paraId="6535905D" w14:textId="77777777" w:rsidR="00A05071" w:rsidRPr="004F2D3D" w:rsidRDefault="00A05071" w:rsidP="00805FF4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52F0211E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13353DD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252892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921000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7CBB3A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2750D9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E557830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FF09DBB" w14:textId="77777777" w:rsidR="00A05071" w:rsidRPr="004F2D3D" w:rsidRDefault="00A05071" w:rsidP="00805FF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CDFF608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6EE8EB6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8E5B50E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F5FCB3B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90454B3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322EB1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7E362A11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EF8D26C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AD6A01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C86A13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89A4034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09DFAE8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7AF8566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9D8236" w14:textId="77777777" w:rsidR="00A05071" w:rsidRPr="004F2D3D" w:rsidRDefault="00A050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A05071" w:rsidRPr="004F2D3D" w14:paraId="3FD03117" w14:textId="77777777" w:rsidTr="00805FF4">
        <w:tc>
          <w:tcPr>
            <w:tcW w:w="2430" w:type="dxa"/>
            <w:shd w:val="clear" w:color="auto" w:fill="auto"/>
          </w:tcPr>
          <w:p w14:paraId="22689DCB" w14:textId="77777777" w:rsidR="00A05071" w:rsidRPr="004F2D3D" w:rsidRDefault="00A05071" w:rsidP="00805FF4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TPI Polene Power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Investment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Co., Ltd.</w:t>
            </w:r>
          </w:p>
        </w:tc>
        <w:tc>
          <w:tcPr>
            <w:tcW w:w="114" w:type="dxa"/>
            <w:shd w:val="clear" w:color="auto" w:fill="auto"/>
          </w:tcPr>
          <w:p w14:paraId="227A3DCE" w14:textId="77777777" w:rsidR="00A05071" w:rsidRPr="002B7B73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6A1BF22" w14:textId="77777777" w:rsidR="00A05071" w:rsidRPr="002B7B73" w:rsidRDefault="00A05071" w:rsidP="00805FF4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ลงทุนในกิจกา</w:t>
            </w:r>
            <w:r w:rsidRPr="002B7B73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รผลิต</w:t>
            </w: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กระแส</w:t>
            </w:r>
            <w:r w:rsidRPr="002B7B7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ไฟฟ้าในประเทศกัมพูชา</w:t>
            </w:r>
            <w:r w:rsidRPr="002B7B7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462E5723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D1C71B" w14:textId="4853F3F3" w:rsidR="00A05071" w:rsidRPr="004F2D3D" w:rsidRDefault="00FC1F64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D05E81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C652E8" w14:textId="77777777" w:rsidR="00A05071" w:rsidRPr="004F2D3D" w:rsidRDefault="00A05071" w:rsidP="00805FF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1367522B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DC804D3" w14:textId="57C2892B" w:rsidR="00A05071" w:rsidRPr="004F2D3D" w:rsidRDefault="00FC1F64" w:rsidP="00805FF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D6DFE3F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BFB0CB" w14:textId="77777777" w:rsidR="00A05071" w:rsidRPr="004F2D3D" w:rsidRDefault="00A05071" w:rsidP="00805FF4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9" w:type="dxa"/>
            <w:shd w:val="clear" w:color="auto" w:fill="auto"/>
          </w:tcPr>
          <w:p w14:paraId="77EE49F6" w14:textId="77777777" w:rsidR="00A05071" w:rsidRPr="004F2D3D" w:rsidRDefault="00A050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B986A11" w14:textId="5D1512EE" w:rsidR="00A05071" w:rsidRPr="004F2D3D" w:rsidRDefault="00FC1F64" w:rsidP="00805FF4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7129BFDA" w14:textId="77777777" w:rsidR="00A05071" w:rsidRPr="004F2D3D" w:rsidRDefault="00A05071" w:rsidP="00805FF4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9B1F871" w14:textId="77777777" w:rsidR="00A05071" w:rsidRPr="004F2D3D" w:rsidRDefault="00A05071" w:rsidP="00805FF4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5" w:type="dxa"/>
            <w:shd w:val="clear" w:color="auto" w:fill="auto"/>
          </w:tcPr>
          <w:p w14:paraId="6B94F6C4" w14:textId="77777777" w:rsidR="00A05071" w:rsidRPr="004F2D3D" w:rsidRDefault="00A05071" w:rsidP="00805FF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CCBB6BD" w14:textId="0C842C46" w:rsidR="00A05071" w:rsidRPr="004F2D3D" w:rsidRDefault="00FC1F64" w:rsidP="00805FF4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E3C1D" w14:textId="77777777" w:rsidR="00A05071" w:rsidRPr="004F2D3D" w:rsidRDefault="00A05071" w:rsidP="00805FF4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C4FB01" w14:textId="77777777" w:rsidR="00A05071" w:rsidRPr="004F2D3D" w:rsidRDefault="00A05071" w:rsidP="00805FF4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3,476</w:t>
            </w:r>
          </w:p>
        </w:tc>
        <w:tc>
          <w:tcPr>
            <w:tcW w:w="72" w:type="dxa"/>
            <w:shd w:val="clear" w:color="auto" w:fill="auto"/>
          </w:tcPr>
          <w:p w14:paraId="35DE205E" w14:textId="77777777" w:rsidR="00A05071" w:rsidRPr="004F2D3D" w:rsidRDefault="00A05071" w:rsidP="00805FF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58C892C" w14:textId="77777777" w:rsidR="00A05071" w:rsidRPr="004F2D3D" w:rsidRDefault="00A05071" w:rsidP="00805FF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B771A5A" w14:textId="77777777" w:rsidR="00A05071" w:rsidRPr="004F2D3D" w:rsidRDefault="00A05071" w:rsidP="00805FF4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3ABF78" w14:textId="77777777" w:rsidR="00A05071" w:rsidRPr="004F2D3D" w:rsidRDefault="00A05071" w:rsidP="00805FF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520CD0B6" w14:textId="77777777" w:rsidTr="00805FF4">
        <w:tc>
          <w:tcPr>
            <w:tcW w:w="2430" w:type="dxa"/>
            <w:shd w:val="clear" w:color="auto" w:fill="auto"/>
          </w:tcPr>
          <w:p w14:paraId="30F818AC" w14:textId="77777777" w:rsidR="00FC1F64" w:rsidRPr="004F2D3D" w:rsidRDefault="00FC1F64" w:rsidP="00FC1F64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บริษัท ทีพีไอ พลังชีวมวล จำกัด(เดิมชื่อ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ทีพีไอ โพลีน เพาเวอร์ (อ่อนนุช) จำกัด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38D745BE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9B59E6" w14:textId="77777777" w:rsidR="00FC1F64" w:rsidRPr="004F2D3D" w:rsidRDefault="00FC1F64" w:rsidP="00FC1F64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3D49829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DE1AF0" w14:textId="2EFA7C79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C2BF3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EEDD0D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7BA2F20B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52C8449" w14:textId="51025F0C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07DBBAC4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98A74E" w14:textId="77777777" w:rsidR="00FC1F64" w:rsidRPr="004F2D3D" w:rsidRDefault="00FC1F64" w:rsidP="00FC1F64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6257145B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1B4C9AA" w14:textId="46327F4F" w:rsidR="00FC1F64" w:rsidRPr="004F2D3D" w:rsidRDefault="00FC1F64" w:rsidP="00FC1F64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4FA95A18" w14:textId="77777777" w:rsidR="00FC1F64" w:rsidRPr="004F2D3D" w:rsidRDefault="00FC1F64" w:rsidP="00FC1F64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EF234AB" w14:textId="77777777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1CDB57D2" w14:textId="77777777" w:rsidR="00FC1F64" w:rsidRPr="004F2D3D" w:rsidRDefault="00FC1F64" w:rsidP="00FC1F6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5C4C2A5" w14:textId="5783DAC6" w:rsidR="00FC1F64" w:rsidRPr="004F2D3D" w:rsidRDefault="00FC1F64" w:rsidP="00FC1F64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191,603</w:t>
            </w:r>
          </w:p>
        </w:tc>
        <w:tc>
          <w:tcPr>
            <w:tcW w:w="90" w:type="dxa"/>
            <w:shd w:val="clear" w:color="auto" w:fill="auto"/>
          </w:tcPr>
          <w:p w14:paraId="086C05FE" w14:textId="77777777" w:rsidR="00FC1F64" w:rsidRPr="004F2D3D" w:rsidRDefault="00FC1F64" w:rsidP="00FC1F64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2E90C7" w14:textId="77777777" w:rsidR="00FC1F64" w:rsidRPr="004F2D3D" w:rsidRDefault="00FC1F64" w:rsidP="00FC1F64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190,166</w:t>
            </w:r>
          </w:p>
        </w:tc>
        <w:tc>
          <w:tcPr>
            <w:tcW w:w="72" w:type="dxa"/>
            <w:shd w:val="clear" w:color="auto" w:fill="auto"/>
          </w:tcPr>
          <w:p w14:paraId="1C750247" w14:textId="77777777" w:rsidR="00FC1F64" w:rsidRPr="004F2D3D" w:rsidRDefault="00FC1F64" w:rsidP="00FC1F6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E52B6B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5BF889B" w14:textId="77777777" w:rsidR="00FC1F64" w:rsidRPr="004F2D3D" w:rsidRDefault="00FC1F64" w:rsidP="00FC1F64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FE868E4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59411793" w14:textId="77777777" w:rsidTr="00805FF4">
        <w:tc>
          <w:tcPr>
            <w:tcW w:w="2430" w:type="dxa"/>
            <w:shd w:val="clear" w:color="auto" w:fill="auto"/>
          </w:tcPr>
          <w:p w14:paraId="50AFC6CF" w14:textId="77777777" w:rsidR="00FC1F64" w:rsidRPr="004F2D3D" w:rsidRDefault="00FC1F64" w:rsidP="00FC1F64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026AD43C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75CBDE3" w14:textId="77777777" w:rsidR="00FC1F64" w:rsidRPr="004F2D3D" w:rsidRDefault="00FC1F64" w:rsidP="00FC1F64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BEDA13C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4F3745" w14:textId="5A85FF6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7F596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532B7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9576B4D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9BC3420" w14:textId="63051D22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04289096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33F7F9E" w14:textId="77777777" w:rsidR="00FC1F64" w:rsidRPr="004F2D3D" w:rsidRDefault="00FC1F64" w:rsidP="00FC1F64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560FA1EB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C3A630" w14:textId="1A4AD3EA" w:rsidR="00FC1F64" w:rsidRPr="004F2D3D" w:rsidRDefault="00FC1F64" w:rsidP="00FC1F64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5CCB55E7" w14:textId="77777777" w:rsidR="00FC1F64" w:rsidRPr="004F2D3D" w:rsidRDefault="00FC1F64" w:rsidP="00FC1F64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FAB7048" w14:textId="77777777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6EFF738A" w14:textId="77777777" w:rsidR="00FC1F64" w:rsidRPr="004F2D3D" w:rsidRDefault="00FC1F64" w:rsidP="00FC1F6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90058DC" w14:textId="16F8FB7B" w:rsidR="00FC1F64" w:rsidRPr="004F2D3D" w:rsidRDefault="00FC1F64" w:rsidP="00FC1F64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107,744</w:t>
            </w:r>
          </w:p>
        </w:tc>
        <w:tc>
          <w:tcPr>
            <w:tcW w:w="90" w:type="dxa"/>
            <w:shd w:val="clear" w:color="auto" w:fill="auto"/>
          </w:tcPr>
          <w:p w14:paraId="7D5DE721" w14:textId="77777777" w:rsidR="00FC1F64" w:rsidRPr="004F2D3D" w:rsidRDefault="00FC1F64" w:rsidP="00FC1F64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78DCD2" w14:textId="77777777" w:rsidR="00FC1F64" w:rsidRPr="004F2D3D" w:rsidRDefault="00FC1F64" w:rsidP="00FC1F64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107,179</w:t>
            </w:r>
          </w:p>
        </w:tc>
        <w:tc>
          <w:tcPr>
            <w:tcW w:w="72" w:type="dxa"/>
            <w:shd w:val="clear" w:color="auto" w:fill="auto"/>
          </w:tcPr>
          <w:p w14:paraId="35BC1345" w14:textId="77777777" w:rsidR="00FC1F64" w:rsidRPr="004F2D3D" w:rsidRDefault="00FC1F64" w:rsidP="00FC1F6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B3C13A3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ACA1854" w14:textId="77777777" w:rsidR="00FC1F64" w:rsidRPr="004F2D3D" w:rsidRDefault="00FC1F64" w:rsidP="00FC1F64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6140643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3A58846F" w14:textId="77777777" w:rsidTr="00805FF4">
        <w:tc>
          <w:tcPr>
            <w:tcW w:w="2430" w:type="dxa"/>
            <w:shd w:val="clear" w:color="auto" w:fill="auto"/>
          </w:tcPr>
          <w:p w14:paraId="31323713" w14:textId="77777777" w:rsidR="00FC1F64" w:rsidRPr="004F2D3D" w:rsidRDefault="00FC1F64" w:rsidP="00FC1F64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6E77911E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C071518" w14:textId="77777777" w:rsidR="00FC1F64" w:rsidRPr="004F2D3D" w:rsidRDefault="00FC1F64" w:rsidP="00FC1F64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36C13AD2" w14:textId="77777777" w:rsidR="00FC1F64" w:rsidRPr="004F2D3D" w:rsidRDefault="00FC1F64" w:rsidP="00FC1F64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DFA62EE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B219BA" w14:textId="61A3FD44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1E989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B8F513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2A9EBE9C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031EF2" w14:textId="563B9005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3DC6ED33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869BB7" w14:textId="77777777" w:rsidR="00FC1F64" w:rsidRPr="004F2D3D" w:rsidRDefault="00FC1F64" w:rsidP="00FC1F64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2E107B52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957C956" w14:textId="43B08628" w:rsidR="00FC1F64" w:rsidRPr="004F2D3D" w:rsidRDefault="00FC1F64" w:rsidP="00FC1F64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47D3CC32" w14:textId="77777777" w:rsidR="00FC1F64" w:rsidRPr="004F2D3D" w:rsidRDefault="00FC1F64" w:rsidP="00FC1F64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34D7FD8" w14:textId="77777777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6F2E4799" w14:textId="77777777" w:rsidR="00FC1F64" w:rsidRPr="004F2D3D" w:rsidRDefault="00FC1F64" w:rsidP="00FC1F6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D7DB962" w14:textId="585290BC" w:rsidR="00FC1F64" w:rsidRPr="004F2D3D" w:rsidRDefault="00FC1F64" w:rsidP="00FC1F64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90" w:type="dxa"/>
            <w:shd w:val="clear" w:color="auto" w:fill="auto"/>
          </w:tcPr>
          <w:p w14:paraId="3B3DC7BB" w14:textId="77777777" w:rsidR="00FC1F64" w:rsidRPr="004F2D3D" w:rsidRDefault="00FC1F64" w:rsidP="00FC1F64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2436B0" w14:textId="77777777" w:rsidR="00FC1F64" w:rsidRPr="004F2D3D" w:rsidRDefault="00FC1F64" w:rsidP="00FC1F64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72" w:type="dxa"/>
            <w:shd w:val="clear" w:color="auto" w:fill="auto"/>
          </w:tcPr>
          <w:p w14:paraId="2452CB0A" w14:textId="77777777" w:rsidR="00FC1F64" w:rsidRPr="004F2D3D" w:rsidRDefault="00FC1F64" w:rsidP="00FC1F6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74414F4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9E491B5" w14:textId="77777777" w:rsidR="00FC1F64" w:rsidRPr="004F2D3D" w:rsidRDefault="00FC1F64" w:rsidP="00FC1F64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0B6A804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6196EBCE" w14:textId="77777777" w:rsidTr="00805FF4">
        <w:tc>
          <w:tcPr>
            <w:tcW w:w="2430" w:type="dxa"/>
            <w:shd w:val="clear" w:color="auto" w:fill="auto"/>
          </w:tcPr>
          <w:p w14:paraId="70DD6E23" w14:textId="77777777" w:rsidR="00FC1F64" w:rsidRPr="004F2D3D" w:rsidRDefault="00FC1F64" w:rsidP="00FC1F64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(เดิมชื่อ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โอเลฟินส์ จำกัด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9D7306B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F6974E0" w14:textId="77777777" w:rsidR="00FC1F64" w:rsidRPr="004F2D3D" w:rsidRDefault="00FC1F64" w:rsidP="00FC1F64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B5A6E5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D059CA" w14:textId="6B37F44A" w:rsidR="00FC1F64" w:rsidRPr="004F2D3D" w:rsidRDefault="00FC1F64" w:rsidP="00FC1F64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E114F82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23FFBF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25173434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63A855D" w14:textId="4610F485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E1AE56E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8E0599E" w14:textId="77777777" w:rsidR="00FC1F64" w:rsidRPr="004F2D3D" w:rsidRDefault="00FC1F64" w:rsidP="00FC1F64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1DAE622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5BB50C4" w14:textId="661797AD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4E161B56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1238B8F" w14:textId="77777777" w:rsidR="00FC1F64" w:rsidRPr="004F2D3D" w:rsidRDefault="00FC1F64" w:rsidP="00FC1F64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BADB436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E72521" w14:textId="442C3864" w:rsidR="00FC1F64" w:rsidRPr="004F2D3D" w:rsidRDefault="00FC1F64" w:rsidP="00FC1F64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3,200</w:t>
            </w:r>
          </w:p>
        </w:tc>
        <w:tc>
          <w:tcPr>
            <w:tcW w:w="90" w:type="dxa"/>
            <w:shd w:val="clear" w:color="auto" w:fill="auto"/>
          </w:tcPr>
          <w:p w14:paraId="3B882E97" w14:textId="77777777" w:rsidR="00FC1F64" w:rsidRPr="004F2D3D" w:rsidRDefault="00FC1F64" w:rsidP="00FC1F64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703B42" w14:textId="77777777" w:rsidR="00FC1F64" w:rsidRPr="004F2D3D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3,122</w:t>
            </w:r>
          </w:p>
        </w:tc>
        <w:tc>
          <w:tcPr>
            <w:tcW w:w="72" w:type="dxa"/>
            <w:shd w:val="clear" w:color="auto" w:fill="auto"/>
          </w:tcPr>
          <w:p w14:paraId="569E3C1A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F74854B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42A4B8B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5A0B6EF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694BC0A2" w14:textId="77777777" w:rsidTr="00805FF4">
        <w:tc>
          <w:tcPr>
            <w:tcW w:w="2430" w:type="dxa"/>
            <w:shd w:val="clear" w:color="auto" w:fill="auto"/>
          </w:tcPr>
          <w:p w14:paraId="75E116C6" w14:textId="77777777" w:rsidR="00FC1F64" w:rsidRPr="004F2D3D" w:rsidRDefault="00FC1F64" w:rsidP="00FC1F64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339B12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1D0E62A" w14:textId="77777777" w:rsidR="00FC1F64" w:rsidRPr="004F2D3D" w:rsidRDefault="00FC1F64" w:rsidP="00FC1F64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1AD749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C1F970" w14:textId="77777777" w:rsidR="00FC1F64" w:rsidRPr="004F2D3D" w:rsidRDefault="00FC1F64" w:rsidP="00FC1F64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8B2982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C448C0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827D694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B5FA3A9" w14:textId="77777777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F167791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BF5C22E" w14:textId="77777777" w:rsidR="00FC1F64" w:rsidRPr="004F2D3D" w:rsidRDefault="00FC1F64" w:rsidP="00FC1F64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E2723A5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E8F4EFB" w14:textId="77777777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AD5A515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12B15C8" w14:textId="77777777" w:rsidR="00FC1F64" w:rsidRPr="004F2D3D" w:rsidRDefault="00FC1F64" w:rsidP="00FC1F64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CEF7CF0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A98D097" w14:textId="77777777" w:rsidR="00FC1F64" w:rsidRDefault="00FC1F64" w:rsidP="00FC1F64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86FCAF" w14:textId="77777777" w:rsidR="00FC1F64" w:rsidRPr="004F2D3D" w:rsidRDefault="00FC1F64" w:rsidP="00FC1F64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989885" w14:textId="77777777" w:rsidR="00FC1F64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5200313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822EB28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EA45618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187942A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1F64" w:rsidRPr="004F2D3D" w14:paraId="1BFE4D41" w14:textId="77777777" w:rsidTr="00805FF4">
        <w:tc>
          <w:tcPr>
            <w:tcW w:w="2430" w:type="dxa"/>
            <w:shd w:val="clear" w:color="auto" w:fill="auto"/>
          </w:tcPr>
          <w:p w14:paraId="1A29FB98" w14:textId="77777777" w:rsidR="00FC1F64" w:rsidRPr="004F2D3D" w:rsidRDefault="00FC1F64" w:rsidP="00FC1F64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A5A98B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9662399" w14:textId="77777777" w:rsidR="00FC1F64" w:rsidRPr="004F2D3D" w:rsidRDefault="00FC1F64" w:rsidP="00FC1F64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05FDA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9FBAC" w14:textId="77777777" w:rsidR="00FC1F64" w:rsidRPr="004F2D3D" w:rsidRDefault="00FC1F64" w:rsidP="00FC1F64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D8C849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8840FC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031BA51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EC5AD29" w14:textId="77777777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090E1C6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13247B7" w14:textId="77777777" w:rsidR="00FC1F64" w:rsidRPr="004F2D3D" w:rsidRDefault="00FC1F64" w:rsidP="00FC1F64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0F608B4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9B8B756" w14:textId="77777777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E5E1ED4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D19AE1" w14:textId="77777777" w:rsidR="00FC1F64" w:rsidRPr="004F2D3D" w:rsidRDefault="00FC1F64" w:rsidP="00FC1F64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32FB149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7B107A0" w14:textId="77777777" w:rsidR="00FC1F64" w:rsidRDefault="00FC1F64" w:rsidP="00FC1F64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7E5140" w14:textId="77777777" w:rsidR="00FC1F64" w:rsidRPr="004F2D3D" w:rsidRDefault="00FC1F64" w:rsidP="00FC1F64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FFF312" w14:textId="77777777" w:rsidR="00FC1F64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31CC5E3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1E09931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061ACDE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E317FBE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1F64" w:rsidRPr="004F2D3D" w14:paraId="3E1E620B" w14:textId="77777777" w:rsidTr="00805FF4">
        <w:tc>
          <w:tcPr>
            <w:tcW w:w="2430" w:type="dxa"/>
            <w:shd w:val="clear" w:color="auto" w:fill="auto"/>
            <w:vAlign w:val="bottom"/>
          </w:tcPr>
          <w:p w14:paraId="05E6770E" w14:textId="77777777" w:rsidR="00FC1F64" w:rsidRPr="004F2D3D" w:rsidRDefault="00FC1F64" w:rsidP="00FC1F64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75720FA7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3CF6305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67947" w14:textId="77777777" w:rsidR="00FC1F64" w:rsidRPr="004F2D3D" w:rsidRDefault="00FC1F64" w:rsidP="00FC1F6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37770E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DF1AE5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178F9F" w14:textId="77777777" w:rsidR="00FC1F64" w:rsidRPr="004F2D3D" w:rsidRDefault="00FC1F64" w:rsidP="00FC1F64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1ED84BA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009B5BA" w14:textId="77777777" w:rsidR="00FC1F64" w:rsidRPr="004F2D3D" w:rsidRDefault="00FC1F64" w:rsidP="00FC1F6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F8D789C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158E2ED" w14:textId="77777777" w:rsidR="00FC1F64" w:rsidRPr="004F2D3D" w:rsidRDefault="00FC1F64" w:rsidP="00FC1F64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0640F0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CF622C9" w14:textId="77777777" w:rsidR="00FC1F64" w:rsidRPr="004F2D3D" w:rsidRDefault="00FC1F64" w:rsidP="00FC1F64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9A15808" w14:textId="77777777" w:rsidR="00FC1F64" w:rsidRPr="004F2D3D" w:rsidRDefault="00FC1F64" w:rsidP="00FC1F6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DBAEAAB" w14:textId="77777777" w:rsidR="00FC1F64" w:rsidRPr="004F2D3D" w:rsidRDefault="00FC1F64" w:rsidP="00FC1F64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6C99211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DF55809" w14:textId="77777777" w:rsidR="00FC1F64" w:rsidRPr="004F2D3D" w:rsidRDefault="00FC1F64" w:rsidP="00FC1F64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3F4482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341727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F690A88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BC5FBAB" w14:textId="77777777" w:rsidR="00FC1F64" w:rsidRPr="004F2D3D" w:rsidRDefault="00FC1F64" w:rsidP="00FC1F6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5549720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3695D1" w14:textId="77777777" w:rsidR="00FC1F64" w:rsidRPr="004F2D3D" w:rsidRDefault="00FC1F64" w:rsidP="00FC1F6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1F64" w:rsidRPr="004F2D3D" w14:paraId="7A82309D" w14:textId="77777777" w:rsidTr="00805FF4">
        <w:tc>
          <w:tcPr>
            <w:tcW w:w="2430" w:type="dxa"/>
            <w:shd w:val="clear" w:color="auto" w:fill="auto"/>
          </w:tcPr>
          <w:p w14:paraId="2EA42839" w14:textId="77777777" w:rsidR="00FC1F64" w:rsidRPr="004F2D3D" w:rsidRDefault="00FC1F64" w:rsidP="00FC1F64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จำกัด (เดิมชื่อ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โพลีน เพาเวอร์ (สงขลา)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จำกัด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6AA7DF95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5393EE8" w14:textId="77777777" w:rsidR="00FC1F64" w:rsidRPr="004F2D3D" w:rsidRDefault="00FC1F64" w:rsidP="00FC1F64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402F13B6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140741" w14:textId="19A79B32" w:rsidR="00FC1F64" w:rsidRPr="004F2D3D" w:rsidRDefault="00FC1F64" w:rsidP="00FC1F64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673629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958BCD" w14:textId="77777777" w:rsidR="00FC1F64" w:rsidRPr="004F2D3D" w:rsidRDefault="00FC1F64" w:rsidP="00FC1F64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E210732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41DED31" w14:textId="167F9883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6B215D72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A0AC6C9" w14:textId="77777777" w:rsidR="00FC1F64" w:rsidRPr="004F2D3D" w:rsidRDefault="00FC1F64" w:rsidP="00FC1F64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0A790E46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12553A4" w14:textId="3365BBF3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7006ADF7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B4CD271" w14:textId="77777777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D3220AD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71C6EB4" w14:textId="6539A139" w:rsidR="00FC1F64" w:rsidRPr="004F2D3D" w:rsidRDefault="00FC1F64" w:rsidP="00FC1F64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48CFD1C5" w14:textId="77777777" w:rsidR="00FC1F64" w:rsidRPr="004F2D3D" w:rsidRDefault="00FC1F64" w:rsidP="00FC1F64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AF5F5C" w14:textId="77777777" w:rsidR="00FC1F64" w:rsidRPr="004F2D3D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72" w:type="dxa"/>
            <w:shd w:val="clear" w:color="auto" w:fill="auto"/>
          </w:tcPr>
          <w:p w14:paraId="4DEA42BC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0EF8DF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C6E3CEE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C245FF5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7A7B9C7A" w14:textId="77777777" w:rsidTr="00805FF4">
        <w:tc>
          <w:tcPr>
            <w:tcW w:w="2430" w:type="dxa"/>
            <w:shd w:val="clear" w:color="auto" w:fill="auto"/>
          </w:tcPr>
          <w:p w14:paraId="6F8FE57A" w14:textId="77777777" w:rsidR="00FC1F64" w:rsidRPr="004F2D3D" w:rsidRDefault="00FC1F64" w:rsidP="00FC1F64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7E636FA1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7BE6C7F" w14:textId="77777777" w:rsidR="00FC1F64" w:rsidRPr="004F2D3D" w:rsidRDefault="00FC1F64" w:rsidP="00FC1F64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F552B76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713A37" w14:textId="4DF99DF0" w:rsidR="00FC1F64" w:rsidRPr="004F2D3D" w:rsidRDefault="00FC1F64" w:rsidP="00FC1F64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D31CA1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FE45B9" w14:textId="77777777" w:rsidR="00FC1F64" w:rsidRPr="004F2D3D" w:rsidRDefault="00FC1F64" w:rsidP="00FC1F64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75C59FFF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997F904" w14:textId="380A9D2D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1638E034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EFDE4E3" w14:textId="77777777" w:rsidR="00FC1F64" w:rsidRPr="004F2D3D" w:rsidRDefault="00FC1F64" w:rsidP="00FC1F64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0D42A293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063872A" w14:textId="60E837FC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5454514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D77DC8C" w14:textId="77777777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1A5496E4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A2D6CDD" w14:textId="718D263C" w:rsidR="00FC1F64" w:rsidRPr="004F2D3D" w:rsidRDefault="00FC1F64" w:rsidP="00FC1F64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7BB6316C" w14:textId="77777777" w:rsidR="00FC1F64" w:rsidRPr="004F2D3D" w:rsidRDefault="00FC1F64" w:rsidP="00FC1F64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9305F5" w14:textId="77777777" w:rsidR="00FC1F64" w:rsidRPr="004F2D3D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7E583615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91FB8AB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0FC4778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94EAE26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46E9B3E3" w14:textId="77777777" w:rsidTr="00805FF4">
        <w:tc>
          <w:tcPr>
            <w:tcW w:w="2430" w:type="dxa"/>
            <w:shd w:val="clear" w:color="auto" w:fill="auto"/>
          </w:tcPr>
          <w:p w14:paraId="732EE8C2" w14:textId="77777777" w:rsidR="00FC1F64" w:rsidRPr="004F2D3D" w:rsidRDefault="00FC1F64" w:rsidP="00FC1F64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69A43ECE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D0A4711" w14:textId="77777777" w:rsidR="00FC1F64" w:rsidRPr="004F2D3D" w:rsidRDefault="00FC1F64" w:rsidP="00FC1F64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E553608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06CF76" w14:textId="7C2CD2AE" w:rsidR="00FC1F64" w:rsidRPr="004F2D3D" w:rsidRDefault="00FC1F64" w:rsidP="00FC1F64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51B3C3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6A2E21" w14:textId="77777777" w:rsidR="00FC1F64" w:rsidRPr="004F2D3D" w:rsidRDefault="00FC1F64" w:rsidP="00FC1F64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2778B694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D0118B7" w14:textId="0A3C9B0C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E1E133A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D45D61" w14:textId="77777777" w:rsidR="00FC1F64" w:rsidRPr="004F2D3D" w:rsidRDefault="00FC1F64" w:rsidP="00FC1F64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0F2CC1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934ABC7" w14:textId="47B8AF2A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4AEA599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B1389D2" w14:textId="77777777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079AE95A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CF6CDAD" w14:textId="58054370" w:rsidR="00FC1F64" w:rsidRPr="004F2D3D" w:rsidRDefault="00FC1F64" w:rsidP="00FC1F64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033D5798" w14:textId="77777777" w:rsidR="00FC1F64" w:rsidRPr="004F2D3D" w:rsidRDefault="00FC1F64" w:rsidP="00FC1F64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560B5A" w14:textId="77777777" w:rsidR="00FC1F64" w:rsidRPr="004F2D3D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76FE712F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A4901BA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DD3F48A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7594646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C1F64" w:rsidRPr="004F2D3D" w14:paraId="635218BF" w14:textId="77777777" w:rsidTr="00805FF4">
        <w:tc>
          <w:tcPr>
            <w:tcW w:w="2430" w:type="dxa"/>
            <w:shd w:val="clear" w:color="auto" w:fill="auto"/>
          </w:tcPr>
          <w:p w14:paraId="0EA6D7BF" w14:textId="77777777" w:rsidR="00FC1F64" w:rsidRPr="004F2D3D" w:rsidRDefault="00FC1F64" w:rsidP="00FC1F64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31AF6A6B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1924EE8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E9F16C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DF9F97" w14:textId="77777777" w:rsidR="00FC1F64" w:rsidRPr="004F2D3D" w:rsidRDefault="00FC1F64" w:rsidP="00FC1F64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FA3826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48F0E7" w14:textId="77777777" w:rsidR="00FC1F64" w:rsidRPr="004F2D3D" w:rsidRDefault="00FC1F64" w:rsidP="00FC1F64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14ECBBA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6EA5125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37E995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A08DD9B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12A7366" w14:textId="77777777" w:rsidR="00FC1F64" w:rsidRPr="004F2D3D" w:rsidRDefault="00FC1F64" w:rsidP="00FC1F64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0612" w14:textId="07189C4D" w:rsidR="00FC1F64" w:rsidRPr="004F2D3D" w:rsidRDefault="00FC1F64" w:rsidP="00FC1F64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324,446</w:t>
            </w:r>
          </w:p>
        </w:tc>
        <w:tc>
          <w:tcPr>
            <w:tcW w:w="56" w:type="dxa"/>
            <w:shd w:val="clear" w:color="auto" w:fill="auto"/>
          </w:tcPr>
          <w:p w14:paraId="23E79750" w14:textId="77777777" w:rsidR="00FC1F64" w:rsidRPr="004F2D3D" w:rsidRDefault="00FC1F64" w:rsidP="00FC1F64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4A970" w14:textId="77777777" w:rsidR="00FC1F64" w:rsidRPr="004F2D3D" w:rsidRDefault="00FC1F64" w:rsidP="00FC1F64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95" w:type="dxa"/>
            <w:shd w:val="clear" w:color="auto" w:fill="auto"/>
          </w:tcPr>
          <w:p w14:paraId="7604EB33" w14:textId="77777777" w:rsidR="00FC1F64" w:rsidRPr="004F2D3D" w:rsidRDefault="00FC1F64" w:rsidP="00FC1F64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0089A" w14:textId="1F73A5C3" w:rsidR="00FC1F64" w:rsidRPr="004F2D3D" w:rsidRDefault="00FC1F64" w:rsidP="00FC1F64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330,398</w:t>
            </w:r>
          </w:p>
        </w:tc>
        <w:tc>
          <w:tcPr>
            <w:tcW w:w="90" w:type="dxa"/>
            <w:shd w:val="clear" w:color="auto" w:fill="auto"/>
          </w:tcPr>
          <w:p w14:paraId="2316C634" w14:textId="77777777" w:rsidR="00FC1F64" w:rsidRPr="004F2D3D" w:rsidRDefault="00FC1F64" w:rsidP="00FC1F64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6C97" w14:textId="77777777" w:rsidR="00FC1F64" w:rsidRPr="00967690" w:rsidRDefault="00FC1F64" w:rsidP="00FC1F64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331,820</w:t>
            </w:r>
          </w:p>
        </w:tc>
        <w:tc>
          <w:tcPr>
            <w:tcW w:w="72" w:type="dxa"/>
            <w:shd w:val="clear" w:color="auto" w:fill="auto"/>
          </w:tcPr>
          <w:p w14:paraId="1358C36F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E465A" w14:textId="77777777" w:rsidR="00FC1F64" w:rsidRPr="004F2D3D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8EDBA0C" w14:textId="77777777" w:rsidR="00FC1F64" w:rsidRPr="004F2D3D" w:rsidRDefault="00FC1F64" w:rsidP="00FC1F64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71F8D" w14:textId="77777777" w:rsidR="00FC1F64" w:rsidRPr="00436903" w:rsidRDefault="00FC1F64" w:rsidP="00FC1F6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AB0673E" w14:textId="77777777" w:rsidR="00A05071" w:rsidRPr="00A05071" w:rsidRDefault="00A05071" w:rsidP="00A05071">
      <w:pPr>
        <w:pStyle w:val="Bo-Blankline"/>
        <w:rPr>
          <w:lang w:val="en-US"/>
        </w:rPr>
      </w:pPr>
    </w:p>
    <w:p w14:paraId="5C75A265" w14:textId="77777777" w:rsidR="00A05071" w:rsidRDefault="00A05071" w:rsidP="00A05071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27E3D3AF" w14:textId="77777777" w:rsidR="00A05071" w:rsidRPr="0075724C" w:rsidRDefault="00A05071" w:rsidP="00A05071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6A3CB5FD" w14:textId="77777777" w:rsidR="00A05071" w:rsidRPr="0075724C" w:rsidRDefault="00A05071" w:rsidP="00A0507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</w:rPr>
        <w:t>*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Polene Power Investment Co., Ltd. </w:t>
      </w:r>
      <w:r w:rsidRPr="0075724C">
        <w:rPr>
          <w:rFonts w:asciiTheme="majorBidi" w:hAnsiTheme="majorBidi" w:cstheme="majorBidi"/>
          <w:sz w:val="30"/>
          <w:szCs w:val="30"/>
          <w:cs/>
        </w:rPr>
        <w:t>ได้โอนเงินคงเหลือในบัญชีคืนบริษัทแม่แล้ว จึงทำการรับรู้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784D2372" w14:textId="2085A296" w:rsidR="007C4951" w:rsidRDefault="007C4951" w:rsidP="00C9230D">
      <w:pPr>
        <w:pStyle w:val="Bo-Blankline"/>
        <w:rPr>
          <w:highlight w:val="yellow"/>
          <w:cs/>
        </w:rPr>
      </w:pPr>
    </w:p>
    <w:p w14:paraId="5A2FBE71" w14:textId="7CF8ED48" w:rsidR="00B6067D" w:rsidRPr="00B6067D" w:rsidRDefault="00B6067D" w:rsidP="00B6067D">
      <w:pPr>
        <w:rPr>
          <w:cs/>
          <w:lang w:val="en-US"/>
        </w:rPr>
        <w:sectPr w:rsidR="00B6067D" w:rsidRPr="00B6067D" w:rsidSect="0075377F">
          <w:pgSz w:w="16834" w:h="11909" w:orient="landscape" w:code="9"/>
          <w:pgMar w:top="1166" w:right="691" w:bottom="1152" w:left="1166" w:header="720" w:footer="720" w:gutter="0"/>
          <w:paperSrc w:first="7" w:other="7"/>
          <w:pgNumType w:start="46"/>
          <w:cols w:space="737"/>
          <w:docGrid w:linePitch="299"/>
        </w:sectPr>
      </w:pPr>
    </w:p>
    <w:p w14:paraId="72984B0C" w14:textId="4E969D97" w:rsidR="00B6067D" w:rsidRPr="00916005" w:rsidRDefault="00AF22D3" w:rsidP="00B6067D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</w:t>
      </w:r>
      <w:r w:rsidR="00FC0753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8409FD" w14:textId="38C3E38D" w:rsidR="00B6067D" w:rsidRDefault="00B6067D" w:rsidP="00B6067D">
      <w:pPr>
        <w:pStyle w:val="Bo-Blankline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CD7339" w:rsidRPr="00D041CF" w14:paraId="15B35CD4" w14:textId="77777777" w:rsidTr="003E49D0">
        <w:trPr>
          <w:tblHeader/>
        </w:trPr>
        <w:tc>
          <w:tcPr>
            <w:tcW w:w="3010" w:type="pct"/>
            <w:shd w:val="clear" w:color="auto" w:fill="auto"/>
          </w:tcPr>
          <w:p w14:paraId="6082923E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0C3142F9" w14:textId="77777777" w:rsidR="00CD7339" w:rsidRPr="00D041CF" w:rsidRDefault="00CD7339" w:rsidP="00155A13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E2CCAA6" w14:textId="77777777" w:rsidR="003E49D0" w:rsidRDefault="008D1604" w:rsidP="00155A13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8E2F3E4" w14:textId="7844458B" w:rsidR="00CD7339" w:rsidRPr="00D041CF" w:rsidRDefault="00CD7339" w:rsidP="00155A13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604" w:rsidRPr="00D041CF" w14:paraId="25373F51" w14:textId="77777777" w:rsidTr="003E49D0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1CFCF32E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F09EE19" w14:textId="77777777" w:rsidR="00CD7339" w:rsidRPr="007B3081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2B000C60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3BE789CE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3C9E6FE4" w14:textId="77777777" w:rsidR="00CD7339" w:rsidRPr="00211AC9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D7339" w:rsidRPr="00D041CF" w14:paraId="2F774362" w14:textId="77777777" w:rsidTr="003E49D0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5384D6D3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A3232AC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2CEB80A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604" w:rsidRPr="00D041CF" w14:paraId="2EE591FB" w14:textId="77777777" w:rsidTr="003E49D0">
        <w:tc>
          <w:tcPr>
            <w:tcW w:w="3010" w:type="pct"/>
            <w:shd w:val="clear" w:color="auto" w:fill="auto"/>
          </w:tcPr>
          <w:p w14:paraId="0D60C1B9" w14:textId="681A3A58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53F495BF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69219B6C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95472AC" w14:textId="77777777" w:rsidR="00CD7339" w:rsidRPr="00D041CF" w:rsidRDefault="00CD7339" w:rsidP="00155A13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47C014AA" w14:textId="77777777" w:rsidR="00CD7339" w:rsidRPr="00D041CF" w:rsidRDefault="00CD7339" w:rsidP="00155A1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604" w:rsidRPr="00D041CF" w14:paraId="591A447E" w14:textId="77777777" w:rsidTr="003E49D0">
        <w:tc>
          <w:tcPr>
            <w:tcW w:w="3010" w:type="pct"/>
            <w:shd w:val="clear" w:color="auto" w:fill="auto"/>
          </w:tcPr>
          <w:p w14:paraId="381E03F4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728A8333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6D83A61" w14:textId="5E871556" w:rsidR="00CD7339" w:rsidRPr="008D1604" w:rsidRDefault="008D1604" w:rsidP="008D160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0448901" w14:textId="77777777" w:rsidR="00CD7339" w:rsidRPr="008D1604" w:rsidRDefault="00CD7339" w:rsidP="008D1604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1048EF8A" w14:textId="66D97154" w:rsidR="00CD7339" w:rsidRPr="008D1604" w:rsidRDefault="008D1604" w:rsidP="008D160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1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D1604" w:rsidRPr="00D041CF" w14:paraId="3C5EEC19" w14:textId="77777777" w:rsidTr="003E49D0">
        <w:tc>
          <w:tcPr>
            <w:tcW w:w="3010" w:type="pct"/>
            <w:shd w:val="clear" w:color="auto" w:fill="auto"/>
          </w:tcPr>
          <w:p w14:paraId="5FC27AED" w14:textId="51B21B46" w:rsidR="00CD7339" w:rsidRPr="00241BED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47" w:type="pct"/>
            <w:shd w:val="clear" w:color="auto" w:fill="auto"/>
          </w:tcPr>
          <w:p w14:paraId="42F2B82E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74908DA1" w14:textId="08432193" w:rsidR="00CD7339" w:rsidRPr="002E51B8" w:rsidRDefault="008D1604" w:rsidP="003E49D0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</w:t>
            </w:r>
            <w:r w:rsidR="002E51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  <w:shd w:val="clear" w:color="auto" w:fill="auto"/>
          </w:tcPr>
          <w:p w14:paraId="68966048" w14:textId="77777777" w:rsidR="00CD7339" w:rsidRPr="00D041CF" w:rsidRDefault="00CD7339" w:rsidP="00155A1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shd w:val="clear" w:color="auto" w:fill="auto"/>
          </w:tcPr>
          <w:p w14:paraId="6BF8A1AA" w14:textId="77777777" w:rsidR="00CD7339" w:rsidRPr="008D1604" w:rsidRDefault="00CD7339" w:rsidP="008D160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16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1604" w:rsidRPr="008D1604" w14:paraId="57E11F93" w14:textId="77777777" w:rsidTr="003E49D0">
        <w:tc>
          <w:tcPr>
            <w:tcW w:w="3010" w:type="pct"/>
            <w:shd w:val="clear" w:color="auto" w:fill="auto"/>
          </w:tcPr>
          <w:p w14:paraId="20943FF2" w14:textId="46825909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2E51B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247" w:type="pct"/>
            <w:shd w:val="clear" w:color="auto" w:fill="auto"/>
          </w:tcPr>
          <w:p w14:paraId="7265D79D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80DA4C9" w14:textId="4B73E4AA" w:rsidR="00CD7339" w:rsidRPr="00D041CF" w:rsidRDefault="008D1604" w:rsidP="008228A2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148" w:type="pct"/>
            <w:shd w:val="clear" w:color="auto" w:fill="auto"/>
          </w:tcPr>
          <w:p w14:paraId="4E778B82" w14:textId="77777777" w:rsidR="00CD7339" w:rsidRPr="00D041CF" w:rsidRDefault="00CD7339" w:rsidP="00155A1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  <w:shd w:val="clear" w:color="auto" w:fill="auto"/>
          </w:tcPr>
          <w:p w14:paraId="5B2FE7EC" w14:textId="02BA67B4" w:rsidR="00CD7339" w:rsidRPr="008D1604" w:rsidRDefault="008D1604" w:rsidP="008D1604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1604" w:rsidRPr="00D041CF" w14:paraId="5D6350F1" w14:textId="77777777" w:rsidTr="003E49D0">
        <w:tc>
          <w:tcPr>
            <w:tcW w:w="3010" w:type="pct"/>
            <w:shd w:val="clear" w:color="auto" w:fill="auto"/>
          </w:tcPr>
          <w:p w14:paraId="7D9A8C83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7" w:type="pct"/>
            <w:shd w:val="clear" w:color="auto" w:fill="auto"/>
          </w:tcPr>
          <w:p w14:paraId="2D0D8330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E9D2E" w14:textId="45CFF453" w:rsidR="00CD7339" w:rsidRPr="000D6A13" w:rsidRDefault="008D1604" w:rsidP="003E49D0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  <w:tc>
          <w:tcPr>
            <w:tcW w:w="148" w:type="pct"/>
            <w:shd w:val="clear" w:color="auto" w:fill="auto"/>
          </w:tcPr>
          <w:p w14:paraId="0090D843" w14:textId="77777777" w:rsidR="00CD7339" w:rsidRPr="008D1604" w:rsidRDefault="00CD7339" w:rsidP="003E49D0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54134" w14:textId="442908E1" w:rsidR="00CD7339" w:rsidRPr="008D1604" w:rsidRDefault="008D1604" w:rsidP="003E49D0">
            <w:pPr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47E012" w14:textId="77777777" w:rsidR="002E51B8" w:rsidRDefault="002E51B8" w:rsidP="00A30A68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B6EA3B7" w14:textId="398401C8" w:rsidR="003933C5" w:rsidRDefault="00F965C5" w:rsidP="003933C5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1" w:name="_Hlk126672031"/>
      <w:r w:rsidRPr="00F965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 </w:t>
      </w:r>
      <w:r w:rsidRPr="00F965C5">
        <w:rPr>
          <w:rFonts w:asciiTheme="majorBidi" w:hAnsi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F965C5">
        <w:rPr>
          <w:rFonts w:asciiTheme="majorBidi" w:hAnsiTheme="majorBidi"/>
          <w:sz w:val="30"/>
          <w:szCs w:val="30"/>
          <w:cs/>
        </w:rPr>
        <w:t>บริษัทได้เข้าทำบันทึกข้อตกลงกับบริษัท ผลิตไฟฟ้า จำกัด (มหาชน) (“</w:t>
      </w:r>
      <w:r w:rsidRPr="00F965C5">
        <w:rPr>
          <w:rFonts w:asciiTheme="majorBidi" w:hAnsiTheme="majorBidi" w:cstheme="majorBidi"/>
          <w:sz w:val="30"/>
          <w:szCs w:val="30"/>
        </w:rPr>
        <w:t xml:space="preserve">EGCO”) </w:t>
      </w:r>
      <w:r w:rsidRPr="00F965C5">
        <w:rPr>
          <w:rFonts w:asciiTheme="majorBidi" w:hAnsiTheme="majorBidi"/>
          <w:sz w:val="30"/>
          <w:szCs w:val="30"/>
          <w:cs/>
        </w:rPr>
        <w:t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โดยบริษัทและ</w:t>
      </w:r>
      <w:r w:rsidRPr="00F965C5">
        <w:rPr>
          <w:rFonts w:asciiTheme="majorBidi" w:hAnsiTheme="majorBidi" w:cstheme="majorBidi"/>
          <w:sz w:val="30"/>
          <w:szCs w:val="30"/>
        </w:rPr>
        <w:t xml:space="preserve">EGCO </w:t>
      </w:r>
      <w:r w:rsidR="00135A35">
        <w:rPr>
          <w:rFonts w:asciiTheme="majorBidi" w:hAnsiTheme="majorBidi" w:cstheme="majorBidi"/>
          <w:sz w:val="30"/>
          <w:szCs w:val="30"/>
          <w:cs/>
        </w:rPr>
        <w:br/>
      </w:r>
      <w:r w:rsidRPr="00F965C5">
        <w:rPr>
          <w:rFonts w:asciiTheme="majorBidi" w:hAnsiTheme="majorBidi"/>
          <w:sz w:val="30"/>
          <w:szCs w:val="30"/>
          <w:cs/>
        </w:rPr>
        <w:t xml:space="preserve">เข้าลงทุนในการร่วมค้า ร้อยละ </w:t>
      </w:r>
      <w:r>
        <w:rPr>
          <w:rFonts w:asciiTheme="majorBidi" w:hAnsiTheme="majorBidi"/>
          <w:sz w:val="30"/>
          <w:szCs w:val="30"/>
        </w:rPr>
        <w:t>49.99</w:t>
      </w:r>
      <w:r w:rsidRPr="00F965C5">
        <w:rPr>
          <w:rFonts w:asciiTheme="majorBidi" w:hAnsiTheme="majorBidi"/>
          <w:sz w:val="30"/>
          <w:szCs w:val="30"/>
          <w:cs/>
        </w:rPr>
        <w:t xml:space="preserve"> ในสัดส่วนที่เท่ากัน </w:t>
      </w:r>
      <w:r w:rsidR="003C1B89">
        <w:rPr>
          <w:rFonts w:asciiTheme="majorBidi" w:hAnsiTheme="majorBidi" w:hint="cs"/>
          <w:sz w:val="30"/>
          <w:szCs w:val="30"/>
          <w:cs/>
        </w:rPr>
        <w:t>และ</w:t>
      </w:r>
      <w:r w:rsidRPr="00F965C5">
        <w:rPr>
          <w:rFonts w:asciiTheme="majorBidi" w:hAnsiTheme="majorBidi"/>
          <w:sz w:val="30"/>
          <w:szCs w:val="30"/>
          <w:cs/>
        </w:rPr>
        <w:t>ได้จ่ายชำระเงินทุนจัดตั้งบริษัทงวดแรกในอัตราร้อย</w:t>
      </w:r>
      <w:r w:rsidR="003933C5">
        <w:rPr>
          <w:rFonts w:asciiTheme="majorBidi" w:hAnsiTheme="majorBidi" w:hint="cs"/>
          <w:sz w:val="30"/>
          <w:szCs w:val="30"/>
          <w:cs/>
        </w:rPr>
        <w:t>-</w:t>
      </w:r>
      <w:bookmarkStart w:id="2" w:name="_GoBack"/>
      <w:bookmarkEnd w:id="2"/>
    </w:p>
    <w:p w14:paraId="423C2FCF" w14:textId="2E8B4BDE" w:rsidR="002E51B8" w:rsidRPr="00633A7A" w:rsidRDefault="00F965C5" w:rsidP="003933C5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  <w:sectPr w:rsidR="002E51B8" w:rsidRPr="00633A7A" w:rsidSect="00067771">
          <w:pgSz w:w="11909" w:h="16834" w:code="9"/>
          <w:pgMar w:top="691" w:right="1152" w:bottom="720" w:left="1152" w:header="720" w:footer="720" w:gutter="0"/>
          <w:paperSrc w:first="15" w:other="15"/>
          <w:pgNumType w:start="48"/>
          <w:cols w:space="737"/>
          <w:docGrid w:linePitch="299"/>
        </w:sectPr>
      </w:pPr>
      <w:r w:rsidRPr="00F965C5">
        <w:rPr>
          <w:rFonts w:asciiTheme="majorBidi" w:hAnsiTheme="majorBidi"/>
          <w:sz w:val="30"/>
          <w:szCs w:val="30"/>
          <w:cs/>
        </w:rPr>
        <w:t xml:space="preserve">ละ </w:t>
      </w:r>
      <w:r>
        <w:rPr>
          <w:rFonts w:asciiTheme="majorBidi" w:hAnsiTheme="majorBidi"/>
          <w:sz w:val="30"/>
          <w:szCs w:val="30"/>
        </w:rPr>
        <w:t>25</w:t>
      </w:r>
      <w:r w:rsidRPr="00F965C5">
        <w:rPr>
          <w:rFonts w:asciiTheme="majorBidi" w:hAnsiTheme="majorBidi"/>
          <w:sz w:val="30"/>
          <w:szCs w:val="30"/>
          <w:cs/>
        </w:rPr>
        <w:t xml:space="preserve"> ของทุน</w:t>
      </w:r>
      <w:r w:rsidR="003C1B89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F965C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/>
          <w:sz w:val="30"/>
          <w:szCs w:val="30"/>
        </w:rPr>
        <w:t>500</w:t>
      </w:r>
      <w:r w:rsidRPr="00F965C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bookmarkEnd w:id="1"/>
    <w:p w14:paraId="62674E9D" w14:textId="661C78D0" w:rsidR="00067771" w:rsidRDefault="00067771" w:rsidP="00067771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และเงินปันผลรับจากเงินลงทุนสำหรับแต่ละปี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3FC3EA" w14:textId="77777777" w:rsidR="00067771" w:rsidRPr="00A05071" w:rsidRDefault="00067771" w:rsidP="00067771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067771" w:rsidRPr="004F2D3D" w14:paraId="511C7EFF" w14:textId="77777777" w:rsidTr="00106E6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194BAA8C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6DA7BBA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6C95143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3F1DC6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34663C1A" w14:textId="7F625F71" w:rsidR="00067771" w:rsidRPr="004F2D3D" w:rsidRDefault="0063345A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67771" w:rsidRPr="004F2D3D" w14:paraId="1CA664C4" w14:textId="77777777" w:rsidTr="00106E6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4D40D666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B6DF81F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54D49AC5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B426BC7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E2DA6EE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7869D931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0FBE19C0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AEE926D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D74117F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68D0344A" w14:textId="77777777" w:rsidR="00067771" w:rsidRPr="004F2D3D" w:rsidRDefault="000677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672DE2A" w14:textId="77777777" w:rsidR="00067771" w:rsidRPr="004F2D3D" w:rsidRDefault="00067771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4FC1BE95" w14:textId="77777777" w:rsidR="00067771" w:rsidRPr="004F2D3D" w:rsidRDefault="000677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6B9455A" w14:textId="77777777" w:rsidR="00067771" w:rsidRPr="00E6799B" w:rsidRDefault="00067771" w:rsidP="00805FF4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สำหรับปี</w:t>
            </w:r>
          </w:p>
        </w:tc>
      </w:tr>
      <w:tr w:rsidR="00067771" w:rsidRPr="004F2D3D" w14:paraId="1FA58CA0" w14:textId="77777777" w:rsidTr="00106E69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3674693A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AF5AE7D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E33B1C6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37D3E5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C8BF4C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85FAEE9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C5F47D" w14:textId="77777777" w:rsidR="00067771" w:rsidRPr="004F2D3D" w:rsidRDefault="000677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6A414310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4B6ACFA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4F16EFCD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DFA646A" w14:textId="77777777" w:rsidR="00067771" w:rsidRPr="004F2D3D" w:rsidRDefault="000677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49EB0149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9D31FF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6" w:type="dxa"/>
            <w:shd w:val="clear" w:color="auto" w:fill="auto"/>
          </w:tcPr>
          <w:p w14:paraId="4493F3BB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AFA1C94" w14:textId="77777777" w:rsidR="00067771" w:rsidRPr="004F2D3D" w:rsidRDefault="000677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68275D30" w14:textId="77777777" w:rsidR="00067771" w:rsidRPr="004F2D3D" w:rsidRDefault="000677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92EEB5B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807D1A2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209F2" w14:textId="77777777" w:rsidR="00067771" w:rsidRPr="008C7BBB" w:rsidRDefault="000677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1C445771" w14:textId="77777777" w:rsidR="00067771" w:rsidRPr="004F2D3D" w:rsidRDefault="000677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4DB4B51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6BE51DEB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FB9A2C0" w14:textId="77777777" w:rsidR="00067771" w:rsidRPr="004F2D3D" w:rsidRDefault="00067771" w:rsidP="00805FF4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</w:p>
        </w:tc>
      </w:tr>
      <w:tr w:rsidR="00067771" w:rsidRPr="004F2D3D" w14:paraId="3BA333A6" w14:textId="77777777" w:rsidTr="00106E69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2D1086AE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E0B8FA9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C93270D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4E03DA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FF68BC5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5D1302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7DAEF2BD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067771" w:rsidRPr="004F2D3D" w14:paraId="7C49E140" w14:textId="77777777" w:rsidTr="00106E69">
        <w:tc>
          <w:tcPr>
            <w:tcW w:w="2070" w:type="dxa"/>
            <w:shd w:val="clear" w:color="auto" w:fill="auto"/>
            <w:vAlign w:val="bottom"/>
          </w:tcPr>
          <w:p w14:paraId="7F012BDC" w14:textId="0D251714" w:rsidR="00067771" w:rsidRPr="004F2D3D" w:rsidRDefault="00067771" w:rsidP="00805FF4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6AFC9ED7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668B1F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F42F8E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127D7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F220FF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E8B1D3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CFADEAA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F3D18FE" w14:textId="77777777" w:rsidR="00067771" w:rsidRPr="004F2D3D" w:rsidRDefault="00067771" w:rsidP="00805FF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5F49E38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4668AEF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CECBC54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101C3A0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BBA9430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FD3BEB7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79487082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B111925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FE8C44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57CEDE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4A7DD0A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6D77991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35F543E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B2F9A93" w14:textId="77777777" w:rsidR="00067771" w:rsidRPr="004F2D3D" w:rsidRDefault="00067771" w:rsidP="00805FF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67771" w:rsidRPr="004F2D3D" w14:paraId="313C70ED" w14:textId="77777777" w:rsidTr="00106E69">
        <w:tc>
          <w:tcPr>
            <w:tcW w:w="2070" w:type="dxa"/>
            <w:shd w:val="clear" w:color="auto" w:fill="auto"/>
          </w:tcPr>
          <w:p w14:paraId="39534B03" w14:textId="3680D483" w:rsidR="00067771" w:rsidRPr="004F2D3D" w:rsidRDefault="0063345A" w:rsidP="00805FF4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4B71882F" w14:textId="77777777" w:rsidR="00067771" w:rsidRPr="002B7B73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D824199" w14:textId="2C772154" w:rsidR="00067771" w:rsidRPr="002B7B73" w:rsidRDefault="0063345A" w:rsidP="00805FF4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691B7235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F93D1C" w14:textId="4C35BFF2" w:rsidR="00067771" w:rsidRPr="004F2D3D" w:rsidRDefault="0063345A" w:rsidP="0063345A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60AA3D8D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083704" w14:textId="451188C5" w:rsidR="00067771" w:rsidRPr="004F2D3D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C338AC4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5F53DA" w14:textId="14289303" w:rsidR="00067771" w:rsidRPr="004F2D3D" w:rsidRDefault="0063345A" w:rsidP="0063345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72" w:type="dxa"/>
            <w:shd w:val="clear" w:color="auto" w:fill="auto"/>
          </w:tcPr>
          <w:p w14:paraId="64209315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0B77202" w14:textId="739CA22B" w:rsidR="00067771" w:rsidRPr="004F2D3D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89D95BD" w14:textId="77777777" w:rsidR="00067771" w:rsidRPr="004F2D3D" w:rsidRDefault="00067771" w:rsidP="00805FF4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086336D" w14:textId="7F7AF7F3" w:rsidR="00067771" w:rsidRPr="004F2D3D" w:rsidRDefault="0063345A" w:rsidP="0063345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76FA62D" w14:textId="77777777" w:rsidR="00067771" w:rsidRPr="004F2D3D" w:rsidRDefault="00067771" w:rsidP="00805FF4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146F46D" w14:textId="2B870F74" w:rsidR="00067771" w:rsidRPr="004F2D3D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A1BB89C" w14:textId="77777777" w:rsidR="00067771" w:rsidRPr="004F2D3D" w:rsidRDefault="00067771" w:rsidP="00805FF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44862FA8" w14:textId="169C5AC5" w:rsidR="00067771" w:rsidRPr="004F2D3D" w:rsidRDefault="0063345A" w:rsidP="0063345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90" w:type="dxa"/>
            <w:shd w:val="clear" w:color="auto" w:fill="auto"/>
          </w:tcPr>
          <w:p w14:paraId="6ADF2AF4" w14:textId="77777777" w:rsidR="00067771" w:rsidRPr="004F2D3D" w:rsidRDefault="00067771" w:rsidP="00805FF4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FB433" w14:textId="0752F144" w:rsidR="00067771" w:rsidRPr="004F2D3D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430CF2F" w14:textId="77777777" w:rsidR="00067771" w:rsidRPr="004F2D3D" w:rsidRDefault="00067771" w:rsidP="00805FF4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6F8922ED" w14:textId="13FE6BF0" w:rsidR="00067771" w:rsidRPr="004F2D3D" w:rsidRDefault="0063345A" w:rsidP="00805FF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B0DCAAA" w14:textId="77777777" w:rsidR="00067771" w:rsidRPr="004F2D3D" w:rsidRDefault="00067771" w:rsidP="00805FF4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B24E39A" w14:textId="227F8C70" w:rsidR="00067771" w:rsidRPr="004F2D3D" w:rsidRDefault="0063345A" w:rsidP="00805FF4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3345A" w:rsidRPr="004F2D3D" w14:paraId="2F7CBDB3" w14:textId="77777777" w:rsidTr="00106E69">
        <w:tc>
          <w:tcPr>
            <w:tcW w:w="2070" w:type="dxa"/>
            <w:shd w:val="clear" w:color="auto" w:fill="auto"/>
          </w:tcPr>
          <w:p w14:paraId="76C4EFBD" w14:textId="73B5A79A" w:rsidR="0063345A" w:rsidRPr="004F2D3D" w:rsidRDefault="0063345A" w:rsidP="0063345A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7C2E15F9" w14:textId="77777777" w:rsidR="0063345A" w:rsidRPr="004F2D3D" w:rsidRDefault="0063345A" w:rsidP="0063345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F0DFC74" w14:textId="2A176391" w:rsidR="0063345A" w:rsidRPr="004F2D3D" w:rsidRDefault="0063345A" w:rsidP="0063345A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9A9F85" w14:textId="77777777" w:rsidR="0063345A" w:rsidRPr="004F2D3D" w:rsidRDefault="0063345A" w:rsidP="0063345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E67FB2" w14:textId="77777777" w:rsidR="0063345A" w:rsidRPr="004F2D3D" w:rsidRDefault="0063345A" w:rsidP="0063345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BD82FD" w14:textId="77777777" w:rsidR="0063345A" w:rsidRPr="004F2D3D" w:rsidRDefault="0063345A" w:rsidP="006334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570E03" w14:textId="2E6D16FB" w:rsidR="0063345A" w:rsidRPr="004F2D3D" w:rsidRDefault="0063345A" w:rsidP="0063345A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4C1445B" w14:textId="77777777" w:rsidR="0063345A" w:rsidRPr="004F2D3D" w:rsidRDefault="0063345A" w:rsidP="0063345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5684AE6" w14:textId="77777777" w:rsidR="0063345A" w:rsidRPr="004F2D3D" w:rsidRDefault="0063345A" w:rsidP="0063345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D0E2C7F" w14:textId="77777777" w:rsidR="0063345A" w:rsidRPr="004F2D3D" w:rsidRDefault="0063345A" w:rsidP="0063345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3CE0743" w14:textId="0035E3B4" w:rsidR="0063345A" w:rsidRPr="004F2D3D" w:rsidRDefault="0063345A" w:rsidP="0063345A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1F96A62" w14:textId="77777777" w:rsidR="0063345A" w:rsidRPr="004F2D3D" w:rsidRDefault="0063345A" w:rsidP="0063345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11A9" w14:textId="2DE06BC5" w:rsidR="0063345A" w:rsidRPr="00500A3A" w:rsidRDefault="0063345A" w:rsidP="00500A3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017954FE" w14:textId="77777777" w:rsidR="0063345A" w:rsidRPr="00500A3A" w:rsidRDefault="0063345A" w:rsidP="0063345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E4A86" w14:textId="15933857" w:rsidR="0063345A" w:rsidRPr="00500A3A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D3DBDA3" w14:textId="77777777" w:rsidR="0063345A" w:rsidRPr="00500A3A" w:rsidRDefault="0063345A" w:rsidP="0063345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0FC14" w14:textId="4BE517EE" w:rsidR="0063345A" w:rsidRPr="00500A3A" w:rsidRDefault="0063345A" w:rsidP="00500A3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90" w:type="dxa"/>
            <w:shd w:val="clear" w:color="auto" w:fill="auto"/>
          </w:tcPr>
          <w:p w14:paraId="5EF37609" w14:textId="77777777" w:rsidR="0063345A" w:rsidRPr="00500A3A" w:rsidRDefault="0063345A" w:rsidP="0063345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43154" w14:textId="2ED3D363" w:rsidR="0063345A" w:rsidRPr="00500A3A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4E5393B" w14:textId="77777777" w:rsidR="0063345A" w:rsidRPr="00500A3A" w:rsidRDefault="0063345A" w:rsidP="0063345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184D8" w14:textId="2FA626EA" w:rsidR="0063345A" w:rsidRPr="00500A3A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8E22857" w14:textId="77777777" w:rsidR="0063345A" w:rsidRPr="00500A3A" w:rsidRDefault="0063345A" w:rsidP="0063345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24B3B" w14:textId="142FBE8B" w:rsidR="0063345A" w:rsidRPr="00500A3A" w:rsidRDefault="0063345A" w:rsidP="0063345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34F1E44D" w14:textId="0502641B" w:rsidR="00B6067D" w:rsidRDefault="00B6067D" w:rsidP="00B6067D">
      <w:pPr>
        <w:pStyle w:val="Caption"/>
        <w:numPr>
          <w:ilvl w:val="0"/>
          <w:numId w:val="0"/>
        </w:numPr>
        <w:ind w:left="540" w:hanging="540"/>
      </w:pPr>
    </w:p>
    <w:p w14:paraId="3C583C63" w14:textId="67F6AD4C" w:rsidR="008803F3" w:rsidRPr="00744476" w:rsidRDefault="008803F3" w:rsidP="008803F3">
      <w:pPr>
        <w:pStyle w:val="Bo-C1Content"/>
        <w:ind w:left="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การร่</w:t>
      </w:r>
      <w:r w:rsidRPr="00744476">
        <w:rPr>
          <w:rFonts w:asciiTheme="majorBidi" w:hAnsiTheme="majorBidi" w:cstheme="majorBidi"/>
          <w:cs/>
          <w:lang w:val="en-US"/>
        </w:rPr>
        <w:t>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</w:t>
      </w:r>
      <w:r w:rsidRPr="00D4277D">
        <w:rPr>
          <w:rFonts w:asciiTheme="majorBidi" w:hAnsiTheme="majorBidi" w:cstheme="majorBidi"/>
          <w:cs/>
          <w:lang w:val="en-US"/>
        </w:rPr>
        <w:t xml:space="preserve">ระหว่างปีสิ้นสุดวันที่ </w:t>
      </w:r>
      <w:r>
        <w:rPr>
          <w:rFonts w:asciiTheme="majorBidi" w:hAnsiTheme="majorBidi" w:cstheme="majorBidi"/>
          <w:lang w:val="en-US"/>
        </w:rPr>
        <w:t>31</w:t>
      </w:r>
      <w:r w:rsidRPr="00D4277D">
        <w:rPr>
          <w:rFonts w:asciiTheme="majorBidi" w:hAnsiTheme="majorBidi" w:cstheme="majorBidi"/>
          <w:lang w:val="en-US"/>
        </w:rPr>
        <w:t xml:space="preserve"> </w:t>
      </w:r>
      <w:r w:rsidRPr="00D4277D">
        <w:rPr>
          <w:rFonts w:asciiTheme="majorBidi" w:hAnsiTheme="majorBidi" w:cstheme="majorBidi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2565</w:t>
      </w:r>
      <w:r w:rsidRPr="00D4277D">
        <w:rPr>
          <w:rFonts w:asciiTheme="majorBidi" w:hAnsiTheme="majorBidi" w:cstheme="majorBidi"/>
          <w:cs/>
          <w:lang w:val="en-US"/>
        </w:rPr>
        <w:t xml:space="preserve"> และ </w:t>
      </w:r>
      <w:r>
        <w:rPr>
          <w:rFonts w:asciiTheme="majorBidi" w:hAnsiTheme="majorBidi" w:cstheme="majorBidi"/>
          <w:lang w:val="en-US"/>
        </w:rPr>
        <w:t>2564</w:t>
      </w:r>
    </w:p>
    <w:p w14:paraId="2011895E" w14:textId="77777777" w:rsidR="008803F3" w:rsidRPr="00374526" w:rsidRDefault="008803F3" w:rsidP="008803F3">
      <w:pPr>
        <w:pStyle w:val="Bo-Blankline"/>
        <w:ind w:left="0"/>
      </w:pPr>
    </w:p>
    <w:p w14:paraId="5BCFA819" w14:textId="5A414A4C" w:rsidR="008803F3" w:rsidRDefault="008803F3" w:rsidP="008803F3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 w:rsidR="00A30A68"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4870B5D3" w14:textId="77777777" w:rsidR="008803F3" w:rsidRPr="00374526" w:rsidRDefault="008803F3" w:rsidP="008803F3">
      <w:pPr>
        <w:pStyle w:val="Bo-Blankline"/>
        <w:ind w:left="0"/>
      </w:pPr>
    </w:p>
    <w:p w14:paraId="26FC4B53" w14:textId="4FFBD488" w:rsidR="008803F3" w:rsidRDefault="008803F3" w:rsidP="008803F3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ของกลุ่มบริษัท</w:t>
      </w:r>
      <w:r>
        <w:rPr>
          <w:rFonts w:hint="cs"/>
          <w:cs/>
        </w:rPr>
        <w:t>ดำเนินธุรกิจในประเทศไทย</w:t>
      </w:r>
    </w:p>
    <w:p w14:paraId="47C71AB4" w14:textId="77777777" w:rsidR="008803F3" w:rsidRPr="008803F3" w:rsidRDefault="008803F3" w:rsidP="008803F3">
      <w:pPr>
        <w:rPr>
          <w:lang w:val="en-US"/>
        </w:rPr>
      </w:pPr>
    </w:p>
    <w:p w14:paraId="03F5AC2E" w14:textId="77777777" w:rsidR="00B6067D" w:rsidRDefault="00B6067D">
      <w:pPr>
        <w:spacing w:line="240" w:lineRule="auto"/>
      </w:pPr>
    </w:p>
    <w:p w14:paraId="271B8436" w14:textId="77777777" w:rsidR="00B6067D" w:rsidRDefault="00B6067D">
      <w:pPr>
        <w:spacing w:line="240" w:lineRule="auto"/>
      </w:pPr>
    </w:p>
    <w:p w14:paraId="09B7B9EC" w14:textId="77777777" w:rsidR="00B6067D" w:rsidRDefault="00B6067D">
      <w:pPr>
        <w:spacing w:line="240" w:lineRule="auto"/>
      </w:pPr>
    </w:p>
    <w:p w14:paraId="6A3113ED" w14:textId="77777777" w:rsidR="00B6067D" w:rsidRDefault="00B6067D">
      <w:pPr>
        <w:spacing w:line="240" w:lineRule="auto"/>
      </w:pPr>
    </w:p>
    <w:p w14:paraId="733EEFED" w14:textId="77777777" w:rsidR="00B6067D" w:rsidRDefault="00B6067D">
      <w:pPr>
        <w:spacing w:line="240" w:lineRule="auto"/>
      </w:pPr>
    </w:p>
    <w:p w14:paraId="341C1911" w14:textId="77D64C6D" w:rsidR="00B6067D" w:rsidRDefault="00B6067D">
      <w:pPr>
        <w:spacing w:line="240" w:lineRule="auto"/>
        <w:rPr>
          <w:cs/>
        </w:rPr>
        <w:sectPr w:rsidR="00B6067D" w:rsidSect="00067771">
          <w:footerReference w:type="default" r:id="rId11"/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42E05B7D" w14:textId="3ED03C02" w:rsidR="00694CDF" w:rsidRPr="00896339" w:rsidRDefault="00F356C1" w:rsidP="00886242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D2769" w:rsidRPr="00CC0668" w14:paraId="00D5D12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4229AA9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 w:hanging="72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E940D7A" w14:textId="0E0C9EE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32FAC" w:rsidRPr="00CC0668" w14:paraId="4BFBAC0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5C456E6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4677B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6B9BBB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423AE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DADEA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6A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07F9652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9B6722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450128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4A1E12" w14:textId="77777777" w:rsidR="006D2769" w:rsidRPr="00CC0668" w:rsidRDefault="006D2769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3F70576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D5F37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EA0F65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5D768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97DA0C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94FE7D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F3CC43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F011C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0E737FE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BDB5F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1B81927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10313DC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DA2C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FBA8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8630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7B63F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B81BD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D1181E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B0DFDE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38931F9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4EEDA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BFF20F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077A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1B116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770D5B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4848B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1A09C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48F57F0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169BF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76B031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625C7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345A409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4DD1EF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095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4B14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52FCB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B5CA3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1BF36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8568D1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6E914F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7BC9314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74E52B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F889FD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684F9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7C17FC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50238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0E6ECB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7E0975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3D3D9B9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8660F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6141F82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D9107C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0B8A1E7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56D792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0797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20602B3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25482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E400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7DFF7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09A7EC4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1F7E8A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546307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BD8E16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2300A17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3ED992" w14:textId="77777777" w:rsidR="00C23FDA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80" w:type="dxa"/>
            <w:shd w:val="clear" w:color="auto" w:fill="auto"/>
          </w:tcPr>
          <w:p w14:paraId="082DAE9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0076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3F7838B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24462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4A339A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E88BF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84DBB8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0D4A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74AF3A3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CBFD6B5" w14:textId="77777777" w:rsidR="00875B28" w:rsidRPr="00CC0668" w:rsidRDefault="00875B28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769CB3EB" w14:textId="77777777" w:rsidR="00875B28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5F2DF0E6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159A6A7" w14:textId="77777777" w:rsidR="00C23FDA" w:rsidRPr="00CC0668" w:rsidRDefault="00C23FDA" w:rsidP="002C79EE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675B1794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A46A7A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9583D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F0A24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F6F30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A9710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2613B3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2946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754792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477A1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8EB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83D6B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071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20D7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1B19F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C112F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018AE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3BE0A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26E50D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DB5" w:rsidRPr="002E1374" w14:paraId="0EE2DAE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07F84D8" w14:textId="4E252D86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80B6A" w14:textId="23BA181A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4DB5">
              <w:rPr>
                <w:rFonts w:ascii="Angsana New" w:hAnsi="Angsana New"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307ABD26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1F5D" w14:textId="41E3C527" w:rsidR="00F24DB5" w:rsidRPr="00F24DB5" w:rsidRDefault="00F24DB5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4DB5">
              <w:rPr>
                <w:rFonts w:ascii="Angsana New" w:hAnsi="Angsana New"/>
                <w:sz w:val="26"/>
                <w:szCs w:val="26"/>
                <w:lang w:val="en-US"/>
              </w:rPr>
              <w:t>1,584,640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B1457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83A9F" w14:textId="1795C960" w:rsidR="00F24DB5" w:rsidRPr="00F24DB5" w:rsidRDefault="00F24DB5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4DB5">
              <w:rPr>
                <w:rFonts w:ascii="Angsana New" w:hAnsi="Angsana New"/>
                <w:sz w:val="26"/>
                <w:szCs w:val="26"/>
                <w:lang w:val="en-US"/>
              </w:rPr>
              <w:t>24,290,109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DF0FB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52938A" w14:textId="0A323D80" w:rsidR="00F24DB5" w:rsidRPr="00F24DB5" w:rsidRDefault="00F24DB5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4DB5">
              <w:rPr>
                <w:rFonts w:ascii="Angsana New" w:hAnsi="Angsana New"/>
                <w:sz w:val="26"/>
                <w:szCs w:val="26"/>
                <w:lang w:val="en-US"/>
              </w:rPr>
              <w:t>242,849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F3047A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FF932A" w14:textId="4D34C428" w:rsidR="00F24DB5" w:rsidRPr="00F24DB5" w:rsidRDefault="00F24DB5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4DB5">
              <w:rPr>
                <w:rFonts w:ascii="Angsana New" w:hAnsi="Angsana New"/>
                <w:sz w:val="26"/>
                <w:szCs w:val="26"/>
                <w:lang w:val="en-US"/>
              </w:rPr>
              <w:t>53,099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79BE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F42C70" w14:textId="0A901C6C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24DB5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6359AA4A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6BE6A" w14:textId="52CD64BC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24DB5">
              <w:rPr>
                <w:rFonts w:ascii="Angsana New" w:hAnsi="Angsana New"/>
                <w:sz w:val="26"/>
                <w:szCs w:val="26"/>
              </w:rPr>
              <w:t>200,510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3A0B5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D8FC13" w14:textId="54A6A359" w:rsidR="00F24DB5" w:rsidRPr="00F24DB5" w:rsidRDefault="00F24DB5" w:rsidP="00217BE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4DB5">
              <w:rPr>
                <w:rFonts w:ascii="Angsana New" w:hAnsi="Angsana New"/>
                <w:sz w:val="26"/>
                <w:szCs w:val="26"/>
                <w:lang w:val="en-US"/>
              </w:rPr>
              <w:t>3,729,753</w:t>
            </w:r>
          </w:p>
        </w:tc>
        <w:tc>
          <w:tcPr>
            <w:tcW w:w="180" w:type="dxa"/>
            <w:shd w:val="clear" w:color="auto" w:fill="auto"/>
          </w:tcPr>
          <w:p w14:paraId="184B37D7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A0096" w14:textId="721486F2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F24DB5">
              <w:rPr>
                <w:rFonts w:ascii="Angsana New" w:hAnsi="Angsana New"/>
                <w:sz w:val="26"/>
                <w:szCs w:val="26"/>
              </w:rPr>
              <w:t>239,423</w:t>
            </w:r>
          </w:p>
        </w:tc>
        <w:tc>
          <w:tcPr>
            <w:tcW w:w="180" w:type="dxa"/>
            <w:shd w:val="clear" w:color="auto" w:fill="auto"/>
          </w:tcPr>
          <w:p w14:paraId="4CE526ED" w14:textId="77777777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1320ED" w14:textId="7CCFD506" w:rsidR="00F24DB5" w:rsidRP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F24DB5">
              <w:rPr>
                <w:rFonts w:ascii="Angsana New" w:hAnsi="Angsana New"/>
                <w:sz w:val="26"/>
                <w:szCs w:val="26"/>
              </w:rPr>
              <w:t>39,886,195</w:t>
            </w:r>
          </w:p>
        </w:tc>
      </w:tr>
      <w:tr w:rsidR="00F24DB5" w:rsidRPr="00CC0668" w14:paraId="3633E43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A454AC8" w14:textId="26F65333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2CC06" w14:textId="4C2C4A9A" w:rsid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1,486,369</w:t>
            </w:r>
          </w:p>
        </w:tc>
        <w:tc>
          <w:tcPr>
            <w:tcW w:w="180" w:type="dxa"/>
            <w:shd w:val="clear" w:color="auto" w:fill="auto"/>
          </w:tcPr>
          <w:p w14:paraId="1669D534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24E941" w14:textId="5A36E6DC" w:rsidR="00F24DB5" w:rsidRDefault="00F24DB5" w:rsidP="00B96524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1559C0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0ED65" w14:textId="07437BDD" w:rsidR="00F24DB5" w:rsidRDefault="00F24DB5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4022F2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895CEE" w14:textId="42F37D04" w:rsidR="00F24DB5" w:rsidRDefault="00F24DB5" w:rsidP="00DE33D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BEE715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B3FB8E" w14:textId="120FD0FB" w:rsidR="00F24DB5" w:rsidRDefault="00F24DB5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631DA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736C09" w14:textId="03D0EE73" w:rsid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55046810" w14:textId="77777777" w:rsidR="00F24DB5" w:rsidRPr="00DE5493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92301" w14:textId="01586D46" w:rsidR="00F24DB5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09423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1FD417" w14:textId="3864D273" w:rsidR="00F24DB5" w:rsidRDefault="00F24DB5" w:rsidP="00217BE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1,556,117</w:t>
            </w:r>
          </w:p>
        </w:tc>
        <w:tc>
          <w:tcPr>
            <w:tcW w:w="180" w:type="dxa"/>
            <w:shd w:val="clear" w:color="auto" w:fill="auto"/>
          </w:tcPr>
          <w:p w14:paraId="741833DE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AD0B8" w14:textId="0EEA4C37" w:rsidR="00F24DB5" w:rsidRPr="00C577EB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61375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D56FEF" w14:textId="4D7A8F07" w:rsidR="00F24DB5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3,083,560</w:t>
            </w:r>
          </w:p>
        </w:tc>
      </w:tr>
      <w:tr w:rsidR="00F24DB5" w:rsidRPr="00CC0668" w14:paraId="1657998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FF36E63" w14:textId="5AEC2475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897C" w14:textId="048EAE72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4D1264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76F2" w14:textId="1CA348B6" w:rsidR="00F24DB5" w:rsidRPr="00CC0668" w:rsidRDefault="00F24DB5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AFC0F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146C45" w14:textId="28D50C10" w:rsidR="00F24DB5" w:rsidRPr="00CC0668" w:rsidRDefault="00F24DB5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3,013,168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8A5BF9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F72F2F" w14:textId="7F2972FA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D9DBBD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CFCE4E" w14:textId="76C78BAF" w:rsidR="00F24DB5" w:rsidRPr="00CC0668" w:rsidRDefault="00F24DB5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A6EDD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EBD6AD" w14:textId="149E76DF" w:rsidR="00F24DB5" w:rsidRPr="00DE5493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975BC7" w14:textId="77777777" w:rsidR="00F24DB5" w:rsidRPr="00DE5493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8AC38" w14:textId="0A22417E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(144,852)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3D2C2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94453" w14:textId="636474DC" w:rsidR="00F24DB5" w:rsidRPr="00CC0668" w:rsidRDefault="00F24DB5" w:rsidP="00217BE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(2,894,417)</w:t>
            </w:r>
          </w:p>
        </w:tc>
        <w:tc>
          <w:tcPr>
            <w:tcW w:w="180" w:type="dxa"/>
            <w:shd w:val="clear" w:color="auto" w:fill="auto"/>
          </w:tcPr>
          <w:p w14:paraId="735F1AE9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85907" w14:textId="0ACA83D0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9C2919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E18FD5" w14:textId="35DE8EA9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24DB5" w:rsidRPr="00CC0668" w14:paraId="081CC1F3" w14:textId="77777777" w:rsidTr="00907BD8">
        <w:trPr>
          <w:cantSplit/>
        </w:trPr>
        <w:tc>
          <w:tcPr>
            <w:tcW w:w="2070" w:type="dxa"/>
            <w:shd w:val="clear" w:color="auto" w:fill="auto"/>
          </w:tcPr>
          <w:p w14:paraId="39A8830A" w14:textId="1171B431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7F1AD" w14:textId="2C0DEAD0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F218E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74F20" w14:textId="70C6E2CB" w:rsidR="00F24DB5" w:rsidRPr="00CC0668" w:rsidRDefault="00F24DB5" w:rsidP="00B96524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37948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0A655" w14:textId="679052FD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9E95E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EA707F" w14:textId="1526B9B8" w:rsidR="00F24DB5" w:rsidRPr="00CC0668" w:rsidRDefault="00F24DB5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EA9E90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D1DFC4" w14:textId="2F42861F" w:rsidR="00F24DB5" w:rsidRPr="00CC0668" w:rsidRDefault="00F24DB5" w:rsidP="00DE33D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239CC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0078D" w14:textId="3A4CBD2E" w:rsidR="00F24DB5" w:rsidRPr="002E26EC" w:rsidRDefault="00F24DB5" w:rsidP="00B96524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5E67CB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099BB" w14:textId="4F5CC8A1" w:rsidR="00F24DB5" w:rsidRPr="004D5F88" w:rsidRDefault="00F24DB5" w:rsidP="00B96524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6839C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3C800" w14:textId="7B986885" w:rsidR="00F24DB5" w:rsidRPr="00CC0668" w:rsidRDefault="00F24DB5" w:rsidP="00B965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9C50AF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D03B9E" w14:textId="024FAD4F" w:rsidR="00F24DB5" w:rsidRPr="00CC0668" w:rsidRDefault="00F24DB5" w:rsidP="00F24DB5">
            <w:pPr>
              <w:tabs>
                <w:tab w:val="decimal" w:pos="910"/>
              </w:tabs>
              <w:spacing w:line="240" w:lineRule="atLeast"/>
              <w:ind w:left="-8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33255F">
              <w:rPr>
                <w:rFonts w:ascii="Angsana New" w:hAnsi="Angsana New"/>
                <w:sz w:val="26"/>
                <w:szCs w:val="26"/>
              </w:rPr>
              <w:t>473</w:t>
            </w: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8BE18F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58F786" w14:textId="4E821E5B" w:rsidR="00F24DB5" w:rsidRPr="00CC0668" w:rsidRDefault="00F24DB5" w:rsidP="00F24DB5">
            <w:pPr>
              <w:tabs>
                <w:tab w:val="decimal" w:pos="910"/>
              </w:tabs>
              <w:spacing w:line="240" w:lineRule="atLeast"/>
              <w:ind w:left="-8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,521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F24DB5" w:rsidRPr="00CC0668" w14:paraId="0AD8A0D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13C46F9" w14:textId="3D020664" w:rsidR="00F24DB5" w:rsidRPr="00CC0668" w:rsidRDefault="00F24DB5" w:rsidP="00F24D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79E1" w14:textId="780AD0C5" w:rsidR="00F24DB5" w:rsidRPr="004A7053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FF61CB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75870" w14:textId="6132E1BC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887E8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2AEDB" w14:textId="1F281ED0" w:rsidR="00F24DB5" w:rsidRPr="00562764" w:rsidRDefault="00F24DB5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EAC202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DEB" w14:textId="133624A2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283C6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0DA2" w14:textId="0F859873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5DD5D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4A06A2" w14:textId="2574DE6C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ED6A7D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1DFF" w14:textId="14D75F6F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A7849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4849" w14:textId="09016048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72E21A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C127" w14:textId="104D8559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F700D5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E7DB65" w14:textId="1A24C95C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24DB5" w:rsidRPr="00CC0668" w14:paraId="11FB3EA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39E0D5A" w14:textId="729A4995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2FB9A" w14:textId="641DE161" w:rsidR="00F24DB5" w:rsidRPr="004A7053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432B2ED8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DD86" w14:textId="695C22C6" w:rsidR="00F24DB5" w:rsidRPr="00562764" w:rsidRDefault="00F24DB5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1,608,321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F3B58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45465" w14:textId="0EAEEC49" w:rsidR="00F24DB5" w:rsidRPr="00562764" w:rsidRDefault="00F24DB5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27,323,722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266DB9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4C3389" w14:textId="67AB64A4" w:rsidR="00F24DB5" w:rsidRPr="00562764" w:rsidRDefault="00F24DB5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259,378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620D19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9D5B82" w14:textId="3540C34B" w:rsidR="00F24DB5" w:rsidRPr="00562764" w:rsidRDefault="00F24DB5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C8BDA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E0D2D" w14:textId="1090D450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09EC4F2B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5D39A" w14:textId="1F2DC028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39083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BBDC0F" w14:textId="39316FC3" w:rsidR="00F24DB5" w:rsidRPr="00562764" w:rsidRDefault="00F24DB5" w:rsidP="00217BE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2,391,453</w:t>
            </w:r>
          </w:p>
        </w:tc>
        <w:tc>
          <w:tcPr>
            <w:tcW w:w="180" w:type="dxa"/>
            <w:shd w:val="clear" w:color="auto" w:fill="auto"/>
          </w:tcPr>
          <w:p w14:paraId="59F62FFF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C2FEA" w14:textId="38994C4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238,950</w:t>
            </w:r>
          </w:p>
        </w:tc>
        <w:tc>
          <w:tcPr>
            <w:tcW w:w="180" w:type="dxa"/>
            <w:shd w:val="clear" w:color="auto" w:fill="auto"/>
          </w:tcPr>
          <w:p w14:paraId="06E6FB87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4C2383" w14:textId="6C1021B9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42,968,234</w:t>
            </w:r>
          </w:p>
        </w:tc>
      </w:tr>
      <w:tr w:rsidR="00F24DB5" w:rsidRPr="00CC0668" w14:paraId="784471D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E9F028D" w14:textId="77777777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1C76B" w14:textId="7C56AFE2" w:rsidR="00F24DB5" w:rsidRPr="00CC0668" w:rsidRDefault="00BF76DC" w:rsidP="000161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725,627</w:t>
            </w:r>
          </w:p>
        </w:tc>
        <w:tc>
          <w:tcPr>
            <w:tcW w:w="180" w:type="dxa"/>
            <w:shd w:val="clear" w:color="auto" w:fill="auto"/>
          </w:tcPr>
          <w:p w14:paraId="41BC38CD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DDA5" w14:textId="5FBC8997" w:rsidR="00F24DB5" w:rsidRPr="00CC0668" w:rsidRDefault="0001615A" w:rsidP="0001615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30697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0AE3D" w14:textId="386B234E" w:rsidR="00F24DB5" w:rsidRPr="00CC0668" w:rsidRDefault="0001615A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49,387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193CC3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3D068A" w14:textId="5A22A0EB" w:rsidR="00F24DB5" w:rsidRPr="00CC0668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30C627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2EC745" w14:textId="052C58CB" w:rsidR="00F24DB5" w:rsidRPr="00CC0668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F7AB5" w14:textId="77777777" w:rsidR="00F24DB5" w:rsidRPr="00CC0668" w:rsidRDefault="00F24DB5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34705" w14:textId="4FE0A4F5" w:rsidR="00F24DB5" w:rsidRPr="00DE5493" w:rsidRDefault="0001615A" w:rsidP="000161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1D387FC8" w14:textId="77777777" w:rsidR="00F24DB5" w:rsidRPr="00DE5493" w:rsidRDefault="00F24DB5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AE3F7" w14:textId="6E06465E" w:rsidR="00F24DB5" w:rsidRPr="0001615A" w:rsidRDefault="0001615A" w:rsidP="000161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83912" w14:textId="77777777" w:rsidR="00F24DB5" w:rsidRPr="00CC0668" w:rsidRDefault="00F24DB5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2462C" w14:textId="53D5C806" w:rsidR="00F24DB5" w:rsidRPr="00CC0668" w:rsidRDefault="0001615A" w:rsidP="00F52C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</w:t>
            </w:r>
            <w:r w:rsidR="00BF76DC">
              <w:rPr>
                <w:rFonts w:ascii="Angsana New" w:hAnsi="Angsana New"/>
                <w:sz w:val="26"/>
                <w:szCs w:val="26"/>
                <w:lang w:val="en-US"/>
              </w:rPr>
              <w:t>192,460</w:t>
            </w:r>
          </w:p>
        </w:tc>
        <w:tc>
          <w:tcPr>
            <w:tcW w:w="180" w:type="dxa"/>
            <w:shd w:val="clear" w:color="auto" w:fill="auto"/>
          </w:tcPr>
          <w:p w14:paraId="379AEFA2" w14:textId="77777777" w:rsidR="00F24DB5" w:rsidRPr="0001615A" w:rsidRDefault="00F24DB5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7F809" w14:textId="34E56B11" w:rsidR="00F24DB5" w:rsidRPr="00C577EB" w:rsidRDefault="0001615A" w:rsidP="00F52C20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235778" w14:textId="77777777" w:rsidR="00F24DB5" w:rsidRPr="0001615A" w:rsidRDefault="00F24DB5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DF8D82" w14:textId="4CD3EDD0" w:rsidR="00F24DB5" w:rsidRPr="0001615A" w:rsidRDefault="00F52C20" w:rsidP="00F52C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4,997,979</w:t>
            </w:r>
          </w:p>
        </w:tc>
      </w:tr>
      <w:tr w:rsidR="00F24DB5" w:rsidRPr="00CC0668" w14:paraId="08567CC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4CF449A" w14:textId="77777777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7CB72" w14:textId="66D79C30" w:rsidR="00F24DB5" w:rsidRPr="00CC0668" w:rsidRDefault="0001615A" w:rsidP="000161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BF76DC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4A94A5DC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BD3C5" w14:textId="73CDFE74" w:rsidR="00F24DB5" w:rsidRPr="00CC0668" w:rsidRDefault="0001615A" w:rsidP="0001615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80728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5429" w14:textId="7A933FA4" w:rsidR="00F24DB5" w:rsidRPr="00CC0668" w:rsidRDefault="0001615A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335,171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147F6F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69BDA8" w14:textId="7D843C39" w:rsidR="00F24DB5" w:rsidRPr="00CC0668" w:rsidRDefault="0001615A" w:rsidP="0001615A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9DCB72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92A018" w14:textId="39E0C660" w:rsidR="00F24DB5" w:rsidRPr="00CC0668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47DBA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282D92" w14:textId="1768F80E" w:rsidR="00F24DB5" w:rsidRPr="002E26EC" w:rsidRDefault="0001615A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69348B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B807" w14:textId="01C66EC7" w:rsidR="00F24DB5" w:rsidRPr="00CC0668" w:rsidRDefault="0001615A" w:rsidP="00F52C20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D9DDD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2DFF68" w14:textId="21C757E5" w:rsidR="00F24DB5" w:rsidRPr="00CC0668" w:rsidRDefault="0001615A" w:rsidP="00F52C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F76DC">
              <w:rPr>
                <w:rFonts w:ascii="Angsana New" w:hAnsi="Angsana New"/>
                <w:sz w:val="26"/>
                <w:szCs w:val="26"/>
                <w:lang w:val="en-US"/>
              </w:rPr>
              <w:t>344,016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ABDD45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8B84" w14:textId="60493282" w:rsidR="00F24DB5" w:rsidRPr="00CC0668" w:rsidRDefault="0001615A" w:rsidP="00F52C20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790C90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E3C056" w14:textId="795727EA" w:rsidR="00F24DB5" w:rsidRPr="00CC0668" w:rsidRDefault="00F52C20" w:rsidP="00F52C20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24DB5" w:rsidRPr="005E1480" w14:paraId="6C98FB0F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1F0F2D2" w14:textId="296B0F0D" w:rsidR="00F24DB5" w:rsidRPr="0033255F" w:rsidRDefault="00F24DB5" w:rsidP="00F24DB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64E4" w14:textId="08DB564E" w:rsidR="00F24DB5" w:rsidRPr="005E1480" w:rsidRDefault="0001615A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4B4961" w14:textId="77777777" w:rsidR="00F24DB5" w:rsidRPr="005E1480" w:rsidRDefault="00F24DB5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042E" w14:textId="618A930D" w:rsidR="00F24DB5" w:rsidRPr="005E1480" w:rsidRDefault="0001615A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C0897" w14:textId="77777777" w:rsidR="00F24DB5" w:rsidRPr="005E1480" w:rsidRDefault="00F24DB5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6552" w14:textId="43BF2C3E" w:rsidR="00F24DB5" w:rsidRPr="005E1480" w:rsidRDefault="0001615A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C5B3D0" w14:textId="77777777" w:rsidR="00F24DB5" w:rsidRPr="005E1480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EECE" w14:textId="2250E498" w:rsidR="00F24DB5" w:rsidRPr="005E1480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C9302D" w14:textId="77777777" w:rsidR="00F24DB5" w:rsidRPr="005E1480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9F1EF" w14:textId="5D200C20" w:rsidR="00F24DB5" w:rsidRPr="005E1480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3185" w14:textId="77777777" w:rsidR="00F24DB5" w:rsidRPr="005E1480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910A" w14:textId="3100E7A3" w:rsidR="00F24DB5" w:rsidRPr="005E1480" w:rsidRDefault="0001615A" w:rsidP="00016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BD851" w14:textId="77777777" w:rsidR="00F24DB5" w:rsidRPr="005E1480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6714B" w14:textId="349467B0" w:rsidR="00F24DB5" w:rsidRPr="005E1480" w:rsidRDefault="0001615A" w:rsidP="00F52C20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52A3B" w14:textId="77777777" w:rsidR="00F24DB5" w:rsidRPr="005E1480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1E70F" w14:textId="54EED8D8" w:rsidR="00F24DB5" w:rsidRPr="005E1480" w:rsidRDefault="0001615A" w:rsidP="00F52C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5A0B2E" w14:textId="77777777" w:rsidR="00F24DB5" w:rsidRPr="005E1480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BD0A9" w14:textId="2E257E62" w:rsidR="00F24DB5" w:rsidRPr="0033255F" w:rsidRDefault="0001615A" w:rsidP="00F52C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(238,950)</w:t>
            </w:r>
          </w:p>
        </w:tc>
        <w:tc>
          <w:tcPr>
            <w:tcW w:w="180" w:type="dxa"/>
            <w:shd w:val="clear" w:color="auto" w:fill="auto"/>
          </w:tcPr>
          <w:p w14:paraId="4B309AEB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B3F3B4" w14:textId="35C2DC29" w:rsidR="00F24DB5" w:rsidRPr="005E1480" w:rsidRDefault="00F52C20" w:rsidP="00DE33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(239,332)</w:t>
            </w:r>
          </w:p>
        </w:tc>
      </w:tr>
      <w:tr w:rsidR="00F24DB5" w:rsidRPr="00CC0668" w14:paraId="080F003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F977E19" w14:textId="0C16CA2B" w:rsidR="00F24DB5" w:rsidRPr="00CC0668" w:rsidRDefault="00F24DB5" w:rsidP="00F24DB5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7A92" w14:textId="6889211A" w:rsidR="00F24DB5" w:rsidRPr="004A7053" w:rsidRDefault="0001615A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62E405AF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F1D3" w14:textId="1B51326A" w:rsidR="00F24DB5" w:rsidRPr="00562764" w:rsidRDefault="0001615A" w:rsidP="0001615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1,616,705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C1107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3087" w14:textId="2F8B533A" w:rsidR="00F24DB5" w:rsidRPr="00562764" w:rsidRDefault="0001615A" w:rsidP="00F24DB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27,708,280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095F7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6064A" w14:textId="1DDF5B21" w:rsidR="00F24DB5" w:rsidRPr="00562764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279,635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C0B63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DD23F" w14:textId="3446B3B5" w:rsidR="00F24DB5" w:rsidRPr="00562764" w:rsidRDefault="0001615A" w:rsidP="000161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64,022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78957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88E6" w14:textId="27AB0ABA" w:rsidR="00F24DB5" w:rsidRPr="00562764" w:rsidRDefault="0001615A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2DBCC589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2D46A" w14:textId="43ABB569" w:rsidR="00F24DB5" w:rsidRPr="00562764" w:rsidRDefault="0001615A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BB077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836C" w14:textId="2F002DAF" w:rsidR="00F24DB5" w:rsidRPr="00562764" w:rsidRDefault="0001615A" w:rsidP="00F52C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6,239,897</w:t>
            </w:r>
          </w:p>
        </w:tc>
        <w:tc>
          <w:tcPr>
            <w:tcW w:w="180" w:type="dxa"/>
            <w:shd w:val="clear" w:color="auto" w:fill="auto"/>
          </w:tcPr>
          <w:p w14:paraId="6EE796EE" w14:textId="77777777" w:rsidR="00F24DB5" w:rsidRPr="00562764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61A5A" w14:textId="6F6E48B2" w:rsidR="00F24DB5" w:rsidRPr="00562764" w:rsidRDefault="0001615A" w:rsidP="00F52C20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DCC22" w14:textId="77777777" w:rsidR="00F24DB5" w:rsidRPr="00CC0668" w:rsidRDefault="00F24DB5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FB3C" w14:textId="63FD120C" w:rsidR="00F24DB5" w:rsidRPr="00CC0668" w:rsidRDefault="00F52C20" w:rsidP="00F24D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47,726,881</w:t>
            </w:r>
          </w:p>
        </w:tc>
      </w:tr>
    </w:tbl>
    <w:p w14:paraId="42873802" w14:textId="77777777"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3C5DC359" w14:textId="099148CF"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074C83" w:rsidRPr="00D05B4A" w14:paraId="5FE582C6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26524FD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D48E0D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C6D5D" w:rsidRPr="00D05B4A" w14:paraId="0940A9BF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2D6BF66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795AE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1A07E1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12686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3D08F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8DF71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F4D4E3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3BEE03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CAD3D7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1C6FE0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66FCB645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E9635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F95A8A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4B73B52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FA8D7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12BDD8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09BB3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61271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24A67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12332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1A10A076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0BCCAAC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B7EA7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ABE4F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7B1DD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337ED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94F1F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145D7C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3516F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868050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611D2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D36802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EE024D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7F2854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DEEE21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6426C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D318B3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0B7C4A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F3F0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1F22215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662E7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4C0844DF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AE888A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CEB0C8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609AC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1ED85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5ECB8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B3349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0F64FF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6683E8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4BDF389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89F1FC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0152C2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4CE68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C34D8F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274EC67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5A9DEF6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F52C69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3B5B6A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2BE2F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57AF7C4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3F28A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27889923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446F88D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2C63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3E45B2D9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035B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EC6956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1F9AE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1F24889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97DBFF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7DF9DC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B3BFF7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02D8524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3FD8543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6922A7B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188954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1FD4C74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ED9EAC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76ED08F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7D0B4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1E27454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9A0A4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4C83" w:rsidRPr="00D05B4A" w14:paraId="47010DCC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E67A3A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28FE8355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BC6D5D" w:rsidRPr="00D05B4A" w14:paraId="6BD1A94A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E7B349D" w14:textId="77777777" w:rsidR="00074C83" w:rsidRPr="00D05B4A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279E14EC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9569D0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0946B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EB124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291D4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555E2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A09AF7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9D7C5E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4B8D99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8085F1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79F53B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65B027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C7AACE2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947142B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6DDAD0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44E07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63B15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96F8F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DB36C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2E58" w:rsidRPr="00D05B4A" w14:paraId="38641E6A" w14:textId="77777777" w:rsidTr="00AF7163">
        <w:trPr>
          <w:cantSplit/>
        </w:trPr>
        <w:tc>
          <w:tcPr>
            <w:tcW w:w="2070" w:type="dxa"/>
            <w:shd w:val="clear" w:color="auto" w:fill="auto"/>
          </w:tcPr>
          <w:p w14:paraId="655867C7" w14:textId="4684A29B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2CB7" w14:textId="6BCE3791" w:rsidR="00C72E58" w:rsidRPr="00D05B4A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A1FC8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1F115" w14:textId="07741287" w:rsidR="00C72E58" w:rsidRPr="005627FC" w:rsidRDefault="00C72E58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A79AB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A40BA" w14:textId="5039961F" w:rsidR="00C72E58" w:rsidRPr="005627FC" w:rsidRDefault="00C72E58" w:rsidP="00217BE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3,957,468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3214D6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56138F" w14:textId="74547EF3" w:rsidR="00C72E58" w:rsidRPr="005627FC" w:rsidRDefault="00C72E58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39292B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ED36C0" w14:textId="0B4B4F16" w:rsidR="00C72E58" w:rsidRPr="005627FC" w:rsidRDefault="00C72E58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A65AD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BFB767E" w14:textId="39368C04" w:rsidR="00C72E58" w:rsidRPr="005627FC" w:rsidRDefault="00C72E58" w:rsidP="00217BE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48FD6EAE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D8BD7D0" w14:textId="112EB996" w:rsidR="00C72E58" w:rsidRPr="005627FC" w:rsidRDefault="00C72E58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E30ECB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B5F7A" w14:textId="36A5EAD5" w:rsidR="00C72E58" w:rsidRPr="005627FC" w:rsidRDefault="00C72E58" w:rsidP="00C72E5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AD471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4B61C" w14:textId="17BAEDC4" w:rsidR="00C72E58" w:rsidRPr="005627FC" w:rsidRDefault="00C72E58" w:rsidP="00E0193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</w:rPr>
              <w:t>26,935</w:t>
            </w:r>
          </w:p>
        </w:tc>
        <w:tc>
          <w:tcPr>
            <w:tcW w:w="180" w:type="dxa"/>
            <w:shd w:val="clear" w:color="auto" w:fill="auto"/>
          </w:tcPr>
          <w:p w14:paraId="468B3FD1" w14:textId="77777777" w:rsidR="00C72E58" w:rsidRPr="005627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1C0120" w14:textId="2EBE798A" w:rsidR="00C72E58" w:rsidRPr="005627FC" w:rsidRDefault="00C72E58" w:rsidP="00E019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7FC">
              <w:rPr>
                <w:rFonts w:asciiTheme="majorBidi" w:hAnsiTheme="majorBidi" w:cstheme="majorBidi"/>
                <w:sz w:val="26"/>
                <w:szCs w:val="26"/>
              </w:rPr>
              <w:t>4,280,583</w:t>
            </w:r>
          </w:p>
        </w:tc>
      </w:tr>
      <w:tr w:rsidR="00C72E58" w:rsidRPr="00D05B4A" w14:paraId="4C2C6757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3EF90A9" w14:textId="77777777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DA086" w14:textId="06D6D5F7" w:rsidR="00C72E58" w:rsidRPr="00D05B4A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41BB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7BF3A" w14:textId="42A9B603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2FF135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54FA0" w14:textId="54610457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799,527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0C910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23B213" w14:textId="282C3884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734D28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63D199" w14:textId="46352FD5" w:rsidR="00C72E58" w:rsidRPr="00D05B4A" w:rsidRDefault="00C72E58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9AC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7B5123" w14:textId="131FF8A0" w:rsidR="00C72E58" w:rsidRPr="00D05B4A" w:rsidRDefault="00C72E58" w:rsidP="00217BE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7AE47B10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51FC5D" w14:textId="0E2B8F92" w:rsidR="00C72E58" w:rsidRPr="00D05B4A" w:rsidRDefault="00C72E58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4B56D3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4EAABB" w14:textId="158AE0CE" w:rsidR="00C72E58" w:rsidRPr="00D05B4A" w:rsidRDefault="00C72E58" w:rsidP="00C72E5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885B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FEAF8" w14:textId="0458C959" w:rsidR="00C72E58" w:rsidRPr="00D05B4A" w:rsidRDefault="00C72E58" w:rsidP="00217BE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80" w:type="dxa"/>
            <w:shd w:val="clear" w:color="auto" w:fill="auto"/>
          </w:tcPr>
          <w:p w14:paraId="21560C3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FE8A1" w14:textId="3F3FBF4B" w:rsidR="00C72E58" w:rsidRPr="00D05B4A" w:rsidRDefault="00C72E58" w:rsidP="00E019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</w:rPr>
              <w:t>879,788</w:t>
            </w:r>
          </w:p>
        </w:tc>
      </w:tr>
      <w:tr w:rsidR="0038352A" w:rsidRPr="00D05B4A" w14:paraId="3F4ECCA5" w14:textId="77777777" w:rsidTr="000244BA">
        <w:trPr>
          <w:cantSplit/>
        </w:trPr>
        <w:tc>
          <w:tcPr>
            <w:tcW w:w="2070" w:type="dxa"/>
            <w:shd w:val="clear" w:color="auto" w:fill="auto"/>
          </w:tcPr>
          <w:p w14:paraId="3ADDE6F5" w14:textId="47CF655A" w:rsidR="0038352A" w:rsidRPr="00D05B4A" w:rsidRDefault="0038352A" w:rsidP="0038352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2255C" w14:textId="7A701638" w:rsidR="0038352A" w:rsidRPr="00D05B4A" w:rsidRDefault="0038352A" w:rsidP="0038352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02AE3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A3908" w14:textId="39114B18" w:rsidR="0038352A" w:rsidRPr="00D05B4A" w:rsidRDefault="0038352A" w:rsidP="0038352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AB768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ADFE9" w14:textId="677AAF28" w:rsidR="0038352A" w:rsidRPr="00D05B4A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4C99ED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BA005A" w14:textId="689E90C2" w:rsidR="0038352A" w:rsidRPr="00D05B4A" w:rsidRDefault="0038352A" w:rsidP="00DE33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C3BB5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7B85BD" w14:textId="26244CA7" w:rsidR="0038352A" w:rsidRPr="00D05B4A" w:rsidRDefault="0038352A" w:rsidP="00DE33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(926)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68E96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658CBB0" w14:textId="599D64E7" w:rsidR="0038352A" w:rsidRPr="00D05B4A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8AE573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6911D54" w14:textId="0634E1A4" w:rsidR="0038352A" w:rsidRPr="00D05B4A" w:rsidRDefault="0038352A" w:rsidP="0038352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1F1454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5BBB40" w14:textId="35C0FD63" w:rsidR="0038352A" w:rsidRPr="00D05B4A" w:rsidRDefault="0038352A" w:rsidP="0038352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2B4CD6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F6543" w14:textId="47C58A45" w:rsidR="0038352A" w:rsidRPr="00D05B4A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4CAC09" w14:textId="77777777" w:rsidR="0038352A" w:rsidRPr="00D05B4A" w:rsidRDefault="0038352A" w:rsidP="0038352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708FEF" w14:textId="0056419A" w:rsidR="0038352A" w:rsidRPr="00D05B4A" w:rsidRDefault="0038352A" w:rsidP="00E0193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lang w:val="en-US"/>
              </w:rPr>
              <w:t>(936)</w:t>
            </w:r>
          </w:p>
        </w:tc>
      </w:tr>
      <w:tr w:rsidR="00C72E58" w:rsidRPr="00D05B4A" w14:paraId="0470D621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3510359" w14:textId="78730A07" w:rsidR="00C72E58" w:rsidRPr="00D05B4A" w:rsidRDefault="00C72E58" w:rsidP="00C72E5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A3CE8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FF6660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3F6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1813A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DC13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82683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0ED9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1A55A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B1B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31E530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2F1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E45583A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67EDD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4DBD4E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04B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15E73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39713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D77DEE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FEFD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72E58" w:rsidRPr="00D05B4A" w14:paraId="135DC2EA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7D35587" w14:textId="7A3F7876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50175" w14:textId="2E855A21" w:rsidR="00C72E58" w:rsidRPr="00D05B4A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59ED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ADCC6" w14:textId="4CDF7164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200,208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447E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68C89" w14:textId="330DD528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4,756,995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A18B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941AF8" w14:textId="34B7327A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135,825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B962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1C2BF6" w14:textId="73184F14" w:rsidR="00C72E58" w:rsidRPr="00D05B4A" w:rsidRDefault="00C72E58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F556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A0B6259" w14:textId="069EAD87" w:rsidR="00C72E58" w:rsidRPr="00D05B4A" w:rsidRDefault="00C72E58" w:rsidP="00217BE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31C8D0B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FFAE067" w14:textId="1073BFE1" w:rsidR="00C72E58" w:rsidRPr="00D05B4A" w:rsidRDefault="00C72E58" w:rsidP="00C72E5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7FC1E8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ED019" w14:textId="4394D82E" w:rsidR="00C72E58" w:rsidRPr="00D05B4A" w:rsidRDefault="00C72E58" w:rsidP="00C72E5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241B9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2CC0" w14:textId="40363474" w:rsidR="00C72E58" w:rsidRPr="00D05B4A" w:rsidRDefault="00C72E58" w:rsidP="00E0193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34,969</w:t>
            </w:r>
          </w:p>
        </w:tc>
        <w:tc>
          <w:tcPr>
            <w:tcW w:w="180" w:type="dxa"/>
            <w:shd w:val="clear" w:color="auto" w:fill="auto"/>
          </w:tcPr>
          <w:p w14:paraId="19A193B9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CEF1B" w14:textId="7A871483" w:rsidR="00C72E58" w:rsidRPr="00E01931" w:rsidRDefault="00C72E58" w:rsidP="00E019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19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5,159,435</w:t>
            </w:r>
          </w:p>
        </w:tc>
      </w:tr>
      <w:tr w:rsidR="00C72E58" w:rsidRPr="00D05B4A" w14:paraId="09BA38DD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F0B5843" w14:textId="77777777" w:rsidR="00C72E58" w:rsidRPr="005E1480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C03B" w14:textId="7A4F81EA" w:rsidR="00C72E58" w:rsidRPr="005E1480" w:rsidRDefault="00F52C20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EC729F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619C7" w14:textId="1F6AEDD6" w:rsidR="00C72E58" w:rsidRPr="005E1480" w:rsidRDefault="00F52C20" w:rsidP="00F52C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9CDF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9C59E" w14:textId="18BB6209" w:rsidR="00C72E58" w:rsidRPr="005E1480" w:rsidRDefault="00F52C20" w:rsidP="007A407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874,528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F177C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34EF21" w14:textId="49179E2B" w:rsidR="00C72E58" w:rsidRPr="005E1480" w:rsidRDefault="00F52C20" w:rsidP="006A61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C67ADC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643AC4" w14:textId="4DDDBC17" w:rsidR="00C72E58" w:rsidRPr="005E1480" w:rsidRDefault="00F52C20" w:rsidP="00DE33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39D0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C99469" w14:textId="06D27EEE" w:rsidR="00C72E58" w:rsidRPr="005E1480" w:rsidRDefault="00F52C20" w:rsidP="00F52C2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78" w:type="dxa"/>
            <w:shd w:val="clear" w:color="auto" w:fill="auto"/>
          </w:tcPr>
          <w:p w14:paraId="5D4F74A8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C3B3C41" w14:textId="035D91CF" w:rsidR="00C72E58" w:rsidRPr="005E1480" w:rsidRDefault="00F52C20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360AF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0CF99" w14:textId="693561B0" w:rsidR="00C72E58" w:rsidRPr="005E1480" w:rsidRDefault="00F52C20" w:rsidP="00C72E5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C8F8FF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5355D" w14:textId="659961D0" w:rsidR="00C72E58" w:rsidRPr="005E1480" w:rsidRDefault="00F52C20" w:rsidP="00E0193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6,009</w:t>
            </w:r>
          </w:p>
        </w:tc>
        <w:tc>
          <w:tcPr>
            <w:tcW w:w="180" w:type="dxa"/>
            <w:shd w:val="clear" w:color="auto" w:fill="auto"/>
          </w:tcPr>
          <w:p w14:paraId="42DD0BC0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88BDC" w14:textId="1FF14861" w:rsidR="00C72E58" w:rsidRPr="005E1480" w:rsidRDefault="00F52C20" w:rsidP="00E019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956,296</w:t>
            </w:r>
          </w:p>
        </w:tc>
      </w:tr>
      <w:tr w:rsidR="00C72E58" w:rsidRPr="00D05B4A" w14:paraId="3E2522EC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FD0C09F" w14:textId="69CF0259" w:rsidR="00C72E58" w:rsidRPr="005E1480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63A3" w14:textId="21B6897D" w:rsidR="00C72E58" w:rsidRPr="005E1480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4D2FD1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04954" w14:textId="173585A9" w:rsidR="00C72E58" w:rsidRPr="005E1480" w:rsidRDefault="00C72E58" w:rsidP="00C72E5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A04A5" w14:textId="77777777" w:rsidR="00C72E58" w:rsidRPr="005E1480" w:rsidRDefault="00C72E58" w:rsidP="00C72E5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DB6C" w14:textId="7B555445" w:rsidR="00C72E58" w:rsidRPr="005E1480" w:rsidRDefault="00C72E58" w:rsidP="00C72E5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EA1E3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71A3" w14:textId="05DFE215" w:rsidR="00C72E58" w:rsidRPr="005E1480" w:rsidRDefault="00F52C20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F52A78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1689" w14:textId="3AD538E1" w:rsidR="00C72E58" w:rsidRPr="005E1480" w:rsidRDefault="00F52C20" w:rsidP="00DE33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C508D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EF57" w14:textId="5FAB8713" w:rsidR="00C72E58" w:rsidRPr="005E1480" w:rsidRDefault="00F52C20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7CA657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17E6" w14:textId="37AF6500" w:rsidR="00C72E58" w:rsidRPr="005E1480" w:rsidRDefault="00F52C20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F8030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57CA9" w14:textId="3FF18E28" w:rsidR="00C72E58" w:rsidRPr="005E1480" w:rsidRDefault="00F52C20" w:rsidP="00C72E5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3C6DAF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8AA03" w14:textId="176CB375" w:rsidR="00C72E58" w:rsidRPr="005E1480" w:rsidRDefault="00F52C20" w:rsidP="00F52C2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(40,978)</w:t>
            </w:r>
          </w:p>
        </w:tc>
        <w:tc>
          <w:tcPr>
            <w:tcW w:w="180" w:type="dxa"/>
            <w:shd w:val="clear" w:color="auto" w:fill="auto"/>
          </w:tcPr>
          <w:p w14:paraId="44AF3451" w14:textId="77777777" w:rsidR="00C72E58" w:rsidRPr="005E1480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76F1C1" w14:textId="6D92ED1A" w:rsidR="00C72E58" w:rsidRPr="005E1480" w:rsidRDefault="00F52C20" w:rsidP="00F52C2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(41,346)</w:t>
            </w:r>
          </w:p>
        </w:tc>
      </w:tr>
      <w:tr w:rsidR="00C72E58" w:rsidRPr="00D05B4A" w14:paraId="5BB127CE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5D64A49B" w14:textId="601E2BFF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B46F" w14:textId="67483D39" w:rsidR="00C72E58" w:rsidRPr="00D05B4A" w:rsidRDefault="00065FE1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F64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76ED" w14:textId="3B516CBA" w:rsidR="00C72E58" w:rsidRPr="00D05B4A" w:rsidRDefault="00F52C20" w:rsidP="00F52C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05556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6AC04" w14:textId="113BBF7A" w:rsidR="00C72E58" w:rsidRPr="00D05B4A" w:rsidRDefault="00F52C20" w:rsidP="00F52C2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5,631,523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92053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1C08" w14:textId="150058E2" w:rsidR="00C72E58" w:rsidRPr="00D05B4A" w:rsidRDefault="00F52C20" w:rsidP="006A61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FFFBA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4B7B" w14:textId="6FC4DD8E" w:rsidR="00C72E58" w:rsidRPr="00D05B4A" w:rsidRDefault="00F52C20" w:rsidP="00DE33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6628C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612C" w14:textId="058967BE" w:rsidR="00C72E58" w:rsidRPr="00D05B4A" w:rsidRDefault="00F52C20" w:rsidP="00F52C2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178" w:type="dxa"/>
            <w:shd w:val="clear" w:color="auto" w:fill="auto"/>
          </w:tcPr>
          <w:p w14:paraId="146FC20C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F51E" w14:textId="5EC290AF" w:rsidR="00C72E58" w:rsidRPr="00D05B4A" w:rsidRDefault="00F52C20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8F408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A4C9" w14:textId="30E7599E" w:rsidR="00C72E58" w:rsidRPr="00D05B4A" w:rsidRDefault="00F52C20" w:rsidP="00C72E5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3A900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602A" w14:textId="402D3BC9" w:rsidR="00C72E58" w:rsidRPr="00D05B4A" w:rsidRDefault="00F52C20" w:rsidP="00F52C2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7CF105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70469" w14:textId="438FC60B" w:rsidR="00C72E58" w:rsidRPr="00D05B4A" w:rsidRDefault="00F52C20" w:rsidP="00E019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6,074,385</w:t>
            </w:r>
          </w:p>
        </w:tc>
      </w:tr>
      <w:tr w:rsidR="00C72E58" w:rsidRPr="00D05B4A" w14:paraId="100F8A31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650E6BF" w14:textId="77777777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103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C7FE3A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0AE4A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DB481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7F5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E99A7A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EF7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9B9E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A5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DF250C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D085C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56AAC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9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7F7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314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623BE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1DA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C12D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AA7A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72E58" w:rsidRPr="00D05B4A" w14:paraId="35701960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F353452" w14:textId="77777777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7725024E" w14:textId="77777777" w:rsidR="00C72E58" w:rsidRPr="00D05B4A" w:rsidRDefault="00C72E58" w:rsidP="00C72E5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D66657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1091E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7CB39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FEF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1C2A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B4F726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7A6A63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01BEE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4C2346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F1F58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365A96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E21322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8D080A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7A1843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0197C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7CA0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7DBB8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F9C69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72E58" w:rsidRPr="00D05B4A" w14:paraId="4227ED50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B811921" w14:textId="26E4282D" w:rsidR="00C72E58" w:rsidRPr="00D05B4A" w:rsidRDefault="008803F3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DD0F1" w14:textId="6FF9319C" w:rsidR="00C72E58" w:rsidRPr="00D05B4A" w:rsidRDefault="00C72E58" w:rsidP="00217BE5">
            <w:pPr>
              <w:tabs>
                <w:tab w:val="left" w:pos="8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2135921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2E682" w14:textId="45F1251C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1,408,113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1D4C0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BCD8C" w14:textId="4F296B54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22,566,727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9612D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71FC26" w14:textId="03074C49" w:rsidR="00C72E58" w:rsidRPr="00D05B4A" w:rsidRDefault="00C72E58" w:rsidP="00217B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123,553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E320F0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35694" w14:textId="4A064D08" w:rsidR="00C72E58" w:rsidRPr="00D05B4A" w:rsidRDefault="00C72E58" w:rsidP="00217BE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D38DE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B72F8" w14:textId="6EC614CE" w:rsidR="00C72E58" w:rsidRPr="00D05B4A" w:rsidRDefault="00C72E58" w:rsidP="00217BE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178" w:type="dxa"/>
            <w:shd w:val="clear" w:color="auto" w:fill="auto"/>
          </w:tcPr>
          <w:p w14:paraId="5A465129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46D28" w14:textId="40191F11" w:rsidR="00C72E58" w:rsidRPr="00D05B4A" w:rsidRDefault="00C72E58" w:rsidP="00217BE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C7A8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4CB67" w14:textId="1EC9AF50" w:rsidR="00C72E58" w:rsidRPr="00D05B4A" w:rsidRDefault="00C72E58" w:rsidP="00217BE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2,391,453</w:t>
            </w:r>
          </w:p>
        </w:tc>
        <w:tc>
          <w:tcPr>
            <w:tcW w:w="180" w:type="dxa"/>
            <w:shd w:val="clear" w:color="auto" w:fill="auto"/>
          </w:tcPr>
          <w:p w14:paraId="562C2A20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8E344" w14:textId="3A574543" w:rsidR="00C72E58" w:rsidRPr="00D05B4A" w:rsidRDefault="00C72E58" w:rsidP="00217BE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203,981</w:t>
            </w:r>
          </w:p>
        </w:tc>
        <w:tc>
          <w:tcPr>
            <w:tcW w:w="180" w:type="dxa"/>
            <w:shd w:val="clear" w:color="auto" w:fill="auto"/>
          </w:tcPr>
          <w:p w14:paraId="28139925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E6FA95" w14:textId="4108F3D5" w:rsidR="00C72E58" w:rsidRPr="00D05B4A" w:rsidRDefault="00C72E58" w:rsidP="00E019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37,808,799</w:t>
            </w:r>
          </w:p>
        </w:tc>
      </w:tr>
      <w:tr w:rsidR="00C72E58" w:rsidRPr="00CC0668" w14:paraId="05DA7A7F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0C7DEF9" w14:textId="5D34B119" w:rsidR="00C72E58" w:rsidRPr="00D05B4A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9FD1" w14:textId="1DDA12AA" w:rsidR="00C72E58" w:rsidRPr="00D05B4A" w:rsidRDefault="00F52C20" w:rsidP="00C72E5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451CF8F4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7954A" w14:textId="643E386C" w:rsidR="00C72E58" w:rsidRPr="00D05B4A" w:rsidRDefault="00F52C20" w:rsidP="00F52C2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1,362,306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6F9E6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DA102" w14:textId="34E1BBF5" w:rsidR="00C72E58" w:rsidRPr="00D05B4A" w:rsidRDefault="00F52C20" w:rsidP="00F52C2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22,076,757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F682E5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7BBC" w14:textId="10BE2B7A" w:rsidR="00C72E58" w:rsidRPr="00D05B4A" w:rsidRDefault="00F52C20" w:rsidP="00F52C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127,950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7FAE65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21D07" w14:textId="1596AB78" w:rsidR="00C72E58" w:rsidRPr="00D05B4A" w:rsidRDefault="00F52C20" w:rsidP="00DE33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06231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3EB09" w14:textId="414AEFCA" w:rsidR="00C72E58" w:rsidRPr="00D05B4A" w:rsidRDefault="00F52C20" w:rsidP="00F52C2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78" w:type="dxa"/>
            <w:shd w:val="clear" w:color="auto" w:fill="auto"/>
          </w:tcPr>
          <w:p w14:paraId="5FCC8E36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89492" w14:textId="4FA91C9A" w:rsidR="00C72E58" w:rsidRPr="00D05B4A" w:rsidRDefault="00F52C20" w:rsidP="00F52C2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E86E8B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AB9B" w14:textId="5AA815CC" w:rsidR="00C72E58" w:rsidRPr="00D05B4A" w:rsidRDefault="00F52C20" w:rsidP="00F52C2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6,239,897</w:t>
            </w:r>
          </w:p>
        </w:tc>
        <w:tc>
          <w:tcPr>
            <w:tcW w:w="180" w:type="dxa"/>
            <w:shd w:val="clear" w:color="auto" w:fill="auto"/>
          </w:tcPr>
          <w:p w14:paraId="3DF51C5F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31CA" w14:textId="7D5910B1" w:rsidR="00C72E58" w:rsidRPr="00D05B4A" w:rsidRDefault="00F52C20" w:rsidP="00F52C2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D904F2" w14:textId="77777777" w:rsidR="00C72E58" w:rsidRPr="00D05B4A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FADC7" w14:textId="417BBB07" w:rsidR="00C72E58" w:rsidRPr="00995EFC" w:rsidRDefault="00F52C20" w:rsidP="00E019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41,652</w:t>
            </w:r>
            <w:r w:rsidR="007A4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496</w:t>
            </w:r>
          </w:p>
        </w:tc>
      </w:tr>
    </w:tbl>
    <w:p w14:paraId="0CA815E5" w14:textId="77777777" w:rsidR="00E034BF" w:rsidRDefault="00E034BF" w:rsidP="00C72E58">
      <w:pPr>
        <w:spacing w:line="240" w:lineRule="auto"/>
        <w:ind w:right="2"/>
        <w:rPr>
          <w:rFonts w:asciiTheme="majorBidi" w:hAnsiTheme="majorBidi" w:cstheme="majorBidi"/>
          <w:b/>
          <w:bCs/>
          <w:sz w:val="26"/>
          <w:szCs w:val="26"/>
          <w:cs/>
        </w:rPr>
        <w:sectPr w:rsidR="00E034BF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38352A" w:rsidRPr="00CC0668" w14:paraId="6D428773" w14:textId="77777777" w:rsidTr="00F0128A">
        <w:trPr>
          <w:cantSplit/>
        </w:trPr>
        <w:tc>
          <w:tcPr>
            <w:tcW w:w="2070" w:type="dxa"/>
            <w:shd w:val="clear" w:color="auto" w:fill="auto"/>
          </w:tcPr>
          <w:p w14:paraId="2B256874" w14:textId="77777777" w:rsidR="0038352A" w:rsidRPr="00CC0668" w:rsidRDefault="0038352A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0DCF8589" w14:textId="5A894D03" w:rsidR="0038352A" w:rsidRPr="00CC0668" w:rsidRDefault="0038352A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8352A" w:rsidRPr="00CC0668" w14:paraId="39400826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6500313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929DAF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B81BBE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0D015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0F9651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A7DED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51D0D3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1690C90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B7CE76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C68721" w14:textId="0D112D4C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083ACA9E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7BC9C4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1F8512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4DFCB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E3DCB4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96CD63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5253A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606E9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8025F3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3C958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CC0668" w14:paraId="3B055EF8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4273CA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E0F62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B0F81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2A943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8530F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B3460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93128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3B7D1E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1F3BD632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94FE06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FE21F6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DC33A6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B630BD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78767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646DDE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D7CCE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6DD231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9833BF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5606130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5024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CC0668" w14:paraId="4F8FA35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8192FA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4FDA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C45C3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1294AD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EA3DD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1283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FB13C31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5F1F0F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553754A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B721BF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7A96742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1E45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D29D9F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F5D4E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35F44F72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98997C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145186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C689C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35A0670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9CE87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CC0668" w14:paraId="6E933D9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479B5E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3C6A4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F28611D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25FB7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EC294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6C1A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FAEEE1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4F107F3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5DCAF19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A2C828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78E5770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133E5A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7B4BC634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FFABF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7F75960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0935DA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563C5B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59976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EFD0761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10E0F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8352A" w:rsidRPr="00CC0668" w14:paraId="1E833F3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ADDBB7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5D2AEA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38352A" w:rsidRPr="00CC0668" w14:paraId="49C695B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C1C24AD" w14:textId="77777777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4EB7CD93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565A3D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D0CE33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832DB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7D2E8E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46FC11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E4FA8CE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0BE70A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0AB3C61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38359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F8B1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E8D441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7908A2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4CFB3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4DD74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3479887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B34A8F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402FC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75F1B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2E1374" w14:paraId="1D9DD5D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26AECC4" w14:textId="52F6FE13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A0022" w14:textId="25931E36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  <w:lang w:val="en-US"/>
              </w:rPr>
              <w:t>9,545,228</w:t>
            </w:r>
          </w:p>
        </w:tc>
        <w:tc>
          <w:tcPr>
            <w:tcW w:w="180" w:type="dxa"/>
            <w:shd w:val="clear" w:color="auto" w:fill="auto"/>
          </w:tcPr>
          <w:p w14:paraId="09B3E588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794954" w14:textId="0A28F7B6" w:rsidR="0038352A" w:rsidRPr="00C72E58" w:rsidRDefault="0038352A" w:rsidP="0038352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  <w:lang w:val="en-US"/>
              </w:rPr>
              <w:t>1,584,640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EFAD3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94C4A" w14:textId="673E32BF" w:rsidR="0038352A" w:rsidRPr="00C72E58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  <w:lang w:val="en-US"/>
              </w:rPr>
              <w:t>24,290,109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09258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9AFD2E" w14:textId="6AAD904D" w:rsidR="0038352A" w:rsidRPr="00C72E5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  <w:lang w:val="en-US"/>
              </w:rPr>
              <w:t>242,849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EFA4ED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97026D" w14:textId="68279A88" w:rsidR="0038352A" w:rsidRPr="00C72E58" w:rsidRDefault="0038352A" w:rsidP="0038352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  <w:lang w:val="en-US"/>
              </w:rPr>
              <w:t>53,099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4B97B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8C9222" w14:textId="540FBDDF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72E58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07CECBCA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CC905" w14:textId="7985C68C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72E58">
              <w:rPr>
                <w:rFonts w:ascii="Angsana New" w:hAnsi="Angsana New"/>
                <w:sz w:val="26"/>
                <w:szCs w:val="26"/>
              </w:rPr>
              <w:t>200,510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886FB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F0D93" w14:textId="67FFA6A5" w:rsidR="0038352A" w:rsidRPr="00C72E58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  <w:lang w:val="en-US"/>
              </w:rPr>
              <w:t>3,725,379</w:t>
            </w:r>
          </w:p>
        </w:tc>
        <w:tc>
          <w:tcPr>
            <w:tcW w:w="180" w:type="dxa"/>
            <w:shd w:val="clear" w:color="auto" w:fill="auto"/>
          </w:tcPr>
          <w:p w14:paraId="44887155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094CF" w14:textId="4E1242FD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C72E58">
              <w:rPr>
                <w:rFonts w:ascii="Angsana New" w:hAnsi="Angsana New"/>
                <w:sz w:val="26"/>
                <w:szCs w:val="26"/>
              </w:rPr>
              <w:t>239,423</w:t>
            </w:r>
          </w:p>
        </w:tc>
        <w:tc>
          <w:tcPr>
            <w:tcW w:w="180" w:type="dxa"/>
            <w:shd w:val="clear" w:color="auto" w:fill="auto"/>
          </w:tcPr>
          <w:p w14:paraId="17099541" w14:textId="77777777" w:rsidR="0038352A" w:rsidRPr="00C72E5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AFA019" w14:textId="0979ED7D" w:rsidR="0038352A" w:rsidRPr="00C72E58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C72E58">
              <w:rPr>
                <w:rFonts w:ascii="Angsana New" w:hAnsi="Angsana New"/>
                <w:sz w:val="26"/>
                <w:szCs w:val="26"/>
              </w:rPr>
              <w:t>39,881,821</w:t>
            </w:r>
          </w:p>
        </w:tc>
      </w:tr>
      <w:tr w:rsidR="0038352A" w:rsidRPr="00CC0668" w14:paraId="34DBA75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A78EC5E" w14:textId="564C0218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0B954" w14:textId="259881AB" w:rsidR="0038352A" w:rsidRDefault="0038352A" w:rsidP="003835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1,486,369</w:t>
            </w:r>
          </w:p>
        </w:tc>
        <w:tc>
          <w:tcPr>
            <w:tcW w:w="180" w:type="dxa"/>
            <w:shd w:val="clear" w:color="auto" w:fill="auto"/>
          </w:tcPr>
          <w:p w14:paraId="48A2839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E000F" w14:textId="66B34BDE" w:rsidR="0038352A" w:rsidRDefault="0038352A" w:rsidP="0038352A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503A2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942EF" w14:textId="0772802F" w:rsidR="0038352A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297F9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0FFF73" w14:textId="4EAC3A34" w:rsidR="0038352A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C7987A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312E8E" w14:textId="4041C065" w:rsidR="0038352A" w:rsidRDefault="0038352A" w:rsidP="0038352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3C17D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B2BA60" w14:textId="357EC4EC" w:rsidR="0038352A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36A4F4EE" w14:textId="77777777" w:rsidR="0038352A" w:rsidRPr="00DE5493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551245" w14:textId="5B557098" w:rsidR="0038352A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AC9AA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76E7A" w14:textId="77CD4F68" w:rsidR="0038352A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1,556,117</w:t>
            </w:r>
          </w:p>
        </w:tc>
        <w:tc>
          <w:tcPr>
            <w:tcW w:w="180" w:type="dxa"/>
            <w:shd w:val="clear" w:color="auto" w:fill="auto"/>
          </w:tcPr>
          <w:p w14:paraId="1E26117E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9DA14" w14:textId="1A6C40F8" w:rsidR="0038352A" w:rsidRPr="00C577EB" w:rsidRDefault="0038352A" w:rsidP="0038352A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AFF9CC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0EDA5A" w14:textId="46052B0E" w:rsidR="0038352A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3,083,560</w:t>
            </w:r>
          </w:p>
        </w:tc>
      </w:tr>
      <w:tr w:rsidR="0038352A" w:rsidRPr="00CC0668" w14:paraId="07584CA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B21957C" w14:textId="41541769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0A3F7" w14:textId="0A1E02D4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4F267B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3F7CD" w14:textId="2DBE9F50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6596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92E9" w14:textId="69CAA74E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3,013,168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3E91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61AEF5" w14:textId="5F4920DA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1CF2A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0F52FC9" w14:textId="6C9896D3" w:rsidR="0038352A" w:rsidRPr="00CC0668" w:rsidRDefault="0038352A" w:rsidP="0038352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70E5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2DA453" w14:textId="698BE6F8" w:rsidR="0038352A" w:rsidRPr="00DE5493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5EF00" w14:textId="77777777" w:rsidR="0038352A" w:rsidRPr="00DE5493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EAD97" w14:textId="2C19DC7D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(144,852)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6447B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1F97" w14:textId="7CC9DB12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(2,894,417)</w:t>
            </w:r>
          </w:p>
        </w:tc>
        <w:tc>
          <w:tcPr>
            <w:tcW w:w="180" w:type="dxa"/>
            <w:shd w:val="clear" w:color="auto" w:fill="auto"/>
          </w:tcPr>
          <w:p w14:paraId="62CEB5E6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534CA" w14:textId="2B43DE76" w:rsidR="0038352A" w:rsidRPr="005C3A85" w:rsidRDefault="0038352A" w:rsidP="0038352A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66E301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1F6AFE" w14:textId="2F5FECCD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8352A" w:rsidRPr="00CC0668" w14:paraId="663D58D2" w14:textId="77777777" w:rsidTr="0035503B">
        <w:trPr>
          <w:cantSplit/>
        </w:trPr>
        <w:tc>
          <w:tcPr>
            <w:tcW w:w="2070" w:type="dxa"/>
            <w:shd w:val="clear" w:color="auto" w:fill="auto"/>
          </w:tcPr>
          <w:p w14:paraId="61811C86" w14:textId="3B2F8B2B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01E91" w14:textId="0956028A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16B02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E666" w14:textId="3D9A969C" w:rsidR="0038352A" w:rsidRPr="00CC0668" w:rsidRDefault="0038352A" w:rsidP="0038352A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9326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2E635" w14:textId="416DA67A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64B1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8B3793" w14:textId="412AA588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FDF2A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812326" w14:textId="26F4F606" w:rsidR="0038352A" w:rsidRPr="00CC0668" w:rsidRDefault="0038352A" w:rsidP="0038352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E6149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730B8" w14:textId="72E9FE36" w:rsidR="0038352A" w:rsidRPr="002E26EC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4DEC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373A0" w14:textId="0D0B6F3B" w:rsidR="0038352A" w:rsidRPr="004D5F8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79A37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408B3" w14:textId="27CD3E64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FE70E7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E1865" w14:textId="1CE2E630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33255F">
              <w:rPr>
                <w:rFonts w:ascii="Angsana New" w:hAnsi="Angsana New"/>
                <w:sz w:val="26"/>
                <w:szCs w:val="26"/>
              </w:rPr>
              <w:t>473</w:t>
            </w:r>
            <w:r w:rsidRPr="0033255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3AC9A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57329D" w14:textId="31392C8D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,521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38352A" w:rsidRPr="00CC0668" w14:paraId="13D13AD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78E72C2" w14:textId="46F83D73" w:rsidR="0038352A" w:rsidRPr="00CC0668" w:rsidRDefault="0038352A" w:rsidP="0038352A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393F" w14:textId="30B4A810" w:rsidR="0038352A" w:rsidRPr="004A7053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01E546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A1E4" w14:textId="21FE37F0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0A496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D287" w14:textId="311F8A02" w:rsidR="0038352A" w:rsidRPr="00562764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975C30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5A6D" w14:textId="033F5EAB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720242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5EB6" w14:textId="4E35DBD5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B769ED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675BAE" w14:textId="03C596C6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734C6A1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CC9A" w14:textId="017F17ED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A2009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BEF48" w14:textId="346AD521" w:rsidR="0038352A" w:rsidRPr="00562764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277A38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80C0" w14:textId="6910611F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EC00762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E83F4D" w14:textId="4D058D73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8352A" w:rsidRPr="00CC0668" w14:paraId="64FD3CF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CCA7FED" w14:textId="6D6BC1B5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9A87AE" w14:textId="6E968864" w:rsidR="0038352A" w:rsidRPr="004A7053" w:rsidRDefault="0038352A" w:rsidP="003835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4653FD3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3379" w14:textId="1FFB5ACB" w:rsidR="0038352A" w:rsidRPr="00562764" w:rsidRDefault="0038352A" w:rsidP="0038352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1,608,321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1728A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3D9D8" w14:textId="08D6D7F8" w:rsidR="0038352A" w:rsidRPr="00562764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27,323,722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918C5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A82D96" w14:textId="3527FDBE" w:rsidR="0038352A" w:rsidRPr="00562764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259,378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E99C2D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19252A" w14:textId="5A3E21C9" w:rsidR="0038352A" w:rsidRPr="00562764" w:rsidRDefault="0038352A" w:rsidP="0038352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3ACA6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F347D4" w14:textId="1CA30BF7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0D175C99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7FF1F" w14:textId="360EC472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3222C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12F0FD" w14:textId="6F93085A" w:rsidR="0038352A" w:rsidRPr="00562764" w:rsidRDefault="0038352A" w:rsidP="00383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2,387,079</w:t>
            </w:r>
          </w:p>
        </w:tc>
        <w:tc>
          <w:tcPr>
            <w:tcW w:w="180" w:type="dxa"/>
            <w:shd w:val="clear" w:color="auto" w:fill="auto"/>
          </w:tcPr>
          <w:p w14:paraId="57B3EF2D" w14:textId="77777777" w:rsidR="0038352A" w:rsidRPr="00562764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B8650" w14:textId="76B454B6" w:rsidR="0038352A" w:rsidRPr="00562764" w:rsidRDefault="0038352A" w:rsidP="0038352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238,950</w:t>
            </w:r>
          </w:p>
        </w:tc>
        <w:tc>
          <w:tcPr>
            <w:tcW w:w="180" w:type="dxa"/>
            <w:shd w:val="clear" w:color="auto" w:fill="auto"/>
          </w:tcPr>
          <w:p w14:paraId="628C734B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2FE1FB" w14:textId="7F22B93B" w:rsidR="0038352A" w:rsidRPr="00CC0668" w:rsidRDefault="0038352A" w:rsidP="0038352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42,963,860</w:t>
            </w:r>
          </w:p>
        </w:tc>
      </w:tr>
      <w:tr w:rsidR="007C4D0C" w:rsidRPr="00CC0668" w14:paraId="520EEA2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217AC76" w14:textId="77777777" w:rsidR="007C4D0C" w:rsidRPr="00CC0668" w:rsidRDefault="007C4D0C" w:rsidP="007C4D0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00C93" w14:textId="0AB7F59B" w:rsidR="007C4D0C" w:rsidRPr="00CC0668" w:rsidRDefault="00BF76DC" w:rsidP="006A6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725,627</w:t>
            </w:r>
          </w:p>
        </w:tc>
        <w:tc>
          <w:tcPr>
            <w:tcW w:w="180" w:type="dxa"/>
            <w:shd w:val="clear" w:color="auto" w:fill="auto"/>
          </w:tcPr>
          <w:p w14:paraId="512F37D9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E4E82" w14:textId="388E871F" w:rsidR="007C4D0C" w:rsidRPr="00CC0668" w:rsidRDefault="007C4D0C" w:rsidP="006A61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6A06D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54F36" w14:textId="4EE27139" w:rsidR="007C4D0C" w:rsidRPr="00CC0668" w:rsidRDefault="007C4D0C" w:rsidP="007C4D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49,387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0CADC0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725E24" w14:textId="601E840D" w:rsidR="007C4D0C" w:rsidRPr="00CC0668" w:rsidRDefault="007C4D0C" w:rsidP="007C4D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2582F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4DB308" w14:textId="0DBCD99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9F6F9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E489B9" w14:textId="20F43ACB" w:rsidR="007C4D0C" w:rsidRPr="00DE5493" w:rsidRDefault="007C4D0C" w:rsidP="007C4D0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28843AD3" w14:textId="77777777" w:rsidR="007C4D0C" w:rsidRPr="00DE5493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18877" w14:textId="5480356B" w:rsidR="007C4D0C" w:rsidRPr="00CC0668" w:rsidRDefault="007C4D0C" w:rsidP="006A6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D38F0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E24D5" w14:textId="73C86D36" w:rsidR="007C4D0C" w:rsidRPr="00CC0668" w:rsidRDefault="007C4D0C" w:rsidP="007C4D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</w:t>
            </w:r>
            <w:r w:rsidR="00BF76DC">
              <w:rPr>
                <w:rFonts w:ascii="Angsana New" w:hAnsi="Angsana New"/>
                <w:sz w:val="26"/>
                <w:szCs w:val="26"/>
                <w:lang w:val="en-US"/>
              </w:rPr>
              <w:t>192,460</w:t>
            </w:r>
          </w:p>
        </w:tc>
        <w:tc>
          <w:tcPr>
            <w:tcW w:w="180" w:type="dxa"/>
            <w:shd w:val="clear" w:color="auto" w:fill="auto"/>
          </w:tcPr>
          <w:p w14:paraId="0247CA76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EC47F" w14:textId="48C07181" w:rsidR="007C4D0C" w:rsidRPr="00C577EB" w:rsidRDefault="007C4D0C" w:rsidP="007C4D0C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4F562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B698C1" w14:textId="19CF4512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4,997,979</w:t>
            </w:r>
          </w:p>
        </w:tc>
      </w:tr>
      <w:tr w:rsidR="007C4D0C" w:rsidRPr="00CC0668" w14:paraId="6661552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3A6D75" w14:textId="77777777" w:rsidR="007C4D0C" w:rsidRPr="00CC0668" w:rsidRDefault="007C4D0C" w:rsidP="007C4D0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5E251" w14:textId="50AD858F" w:rsidR="007C4D0C" w:rsidRPr="00CC0668" w:rsidRDefault="007C4D0C" w:rsidP="006A6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BF76DC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00481BD7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0B57C" w14:textId="004C058A" w:rsidR="007C4D0C" w:rsidRPr="00CC0668" w:rsidRDefault="007C4D0C" w:rsidP="006A61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F4099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DFAAF" w14:textId="7F7D2F75" w:rsidR="007C4D0C" w:rsidRPr="00CC0668" w:rsidRDefault="007C4D0C" w:rsidP="007C4D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335,171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6E1E4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94CB43" w14:textId="0092A1C8" w:rsidR="007C4D0C" w:rsidRPr="00CC0668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467E3D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65CD25" w14:textId="14552457" w:rsidR="007C4D0C" w:rsidRPr="00CC0668" w:rsidRDefault="007C4D0C" w:rsidP="007C4D0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BB5E5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FDE78A" w14:textId="215FD74E" w:rsidR="007C4D0C" w:rsidRPr="00EF7843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D0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A856B9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3DCE3" w14:textId="74D38511" w:rsidR="007C4D0C" w:rsidRPr="00CC0668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DB6AC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5C5E4" w14:textId="717CADE0" w:rsidR="007C4D0C" w:rsidRPr="00CC0668" w:rsidRDefault="007C4D0C" w:rsidP="007C4D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F76DC">
              <w:rPr>
                <w:rFonts w:ascii="Angsana New" w:hAnsi="Angsana New"/>
                <w:sz w:val="26"/>
                <w:szCs w:val="26"/>
                <w:lang w:val="en-US"/>
              </w:rPr>
              <w:t>344,016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259AC2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F0A00" w14:textId="59AA3818" w:rsidR="007C4D0C" w:rsidRPr="00CC0668" w:rsidRDefault="007C4D0C" w:rsidP="007C4D0C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F6FDA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12CD78" w14:textId="7236CE9A" w:rsidR="007C4D0C" w:rsidRPr="00CC0668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C4D0C" w:rsidRPr="00CC0668" w14:paraId="7E99E67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765BC04" w14:textId="6C96F701" w:rsidR="007C4D0C" w:rsidRPr="00EF7843" w:rsidRDefault="007C4D0C" w:rsidP="007C4D0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BF12" w14:textId="3BA0DAA3" w:rsidR="007C4D0C" w:rsidRPr="005E1480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0D24E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E018" w14:textId="24F08040" w:rsidR="007C4D0C" w:rsidRPr="005E1480" w:rsidRDefault="007C4D0C" w:rsidP="007C4D0C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F76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21D2" w14:textId="3974D358" w:rsidR="007C4D0C" w:rsidRPr="005E1480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158B9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661B" w14:textId="51DCA45E" w:rsidR="007C4D0C" w:rsidRPr="005E1480" w:rsidRDefault="007C4D0C" w:rsidP="007C4D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8AFCCB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A934" w14:textId="189A9C58" w:rsidR="007C4D0C" w:rsidRPr="005E1480" w:rsidRDefault="007C4D0C" w:rsidP="007C4D0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7DEE0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DE695" w14:textId="7E6C888C" w:rsidR="007C4D0C" w:rsidRPr="005E1480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33A63D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5045" w14:textId="24BF65FC" w:rsidR="007C4D0C" w:rsidRPr="005E1480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D464E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CCA5" w14:textId="5DB84997" w:rsidR="007C4D0C" w:rsidRPr="005E1480" w:rsidRDefault="007C4D0C" w:rsidP="007C4D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FD9329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4EBB" w14:textId="01EC05EB" w:rsidR="007C4D0C" w:rsidRPr="005E1480" w:rsidRDefault="007C4D0C" w:rsidP="005E14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(238,950)</w:t>
            </w:r>
          </w:p>
        </w:tc>
        <w:tc>
          <w:tcPr>
            <w:tcW w:w="180" w:type="dxa"/>
            <w:shd w:val="clear" w:color="auto" w:fill="auto"/>
          </w:tcPr>
          <w:p w14:paraId="3EF04DAD" w14:textId="77777777" w:rsidR="007C4D0C" w:rsidRPr="005E1480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E0B559" w14:textId="56ABB69A" w:rsidR="007C4D0C" w:rsidRPr="005E1480" w:rsidRDefault="007C4D0C" w:rsidP="006A61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(</w:t>
            </w: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239</w:t>
            </w:r>
            <w:r w:rsidRPr="005E1480">
              <w:rPr>
                <w:rFonts w:ascii="Angsana New" w:hAnsi="Angsana New"/>
                <w:sz w:val="26"/>
                <w:szCs w:val="26"/>
              </w:rPr>
              <w:t>,332)</w:t>
            </w:r>
          </w:p>
        </w:tc>
      </w:tr>
      <w:tr w:rsidR="007C4D0C" w:rsidRPr="00CC0668" w14:paraId="3ACF28F7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7E48086" w14:textId="5ED60A08" w:rsidR="007C4D0C" w:rsidRPr="00CC0668" w:rsidRDefault="007C4D0C" w:rsidP="007C4D0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37E42" w14:textId="14890E90" w:rsidR="007C4D0C" w:rsidRPr="004A7053" w:rsidRDefault="007C4D0C" w:rsidP="006A6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30AF5AE8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4135" w14:textId="690061E8" w:rsidR="007C4D0C" w:rsidRPr="00562764" w:rsidRDefault="007C4D0C" w:rsidP="006A61C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1,616,705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580AB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07F9" w14:textId="4EB8F8F1" w:rsidR="007C4D0C" w:rsidRPr="00562764" w:rsidRDefault="007C4D0C" w:rsidP="007C4D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27,708,280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3CABDB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9C694" w14:textId="293312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279,635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63E353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4AC89" w14:textId="27581BB3" w:rsidR="007C4D0C" w:rsidRPr="00562764" w:rsidRDefault="007C4D0C" w:rsidP="007C4D0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64,022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BE540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AE27" w14:textId="7A2B6BE7" w:rsidR="007C4D0C" w:rsidRPr="00562764" w:rsidRDefault="007C4D0C" w:rsidP="006A61C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7E53E934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6454" w14:textId="6ED780DD" w:rsidR="007C4D0C" w:rsidRPr="00562764" w:rsidRDefault="007C4D0C" w:rsidP="006A6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3CED7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16B3" w14:textId="7B5C5739" w:rsidR="007C4D0C" w:rsidRPr="00562764" w:rsidRDefault="007C4D0C" w:rsidP="007C4D0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6,235,523</w:t>
            </w:r>
          </w:p>
        </w:tc>
        <w:tc>
          <w:tcPr>
            <w:tcW w:w="180" w:type="dxa"/>
            <w:shd w:val="clear" w:color="auto" w:fill="auto"/>
          </w:tcPr>
          <w:p w14:paraId="7D0AAFF5" w14:textId="77777777" w:rsidR="007C4D0C" w:rsidRPr="00562764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4F87" w14:textId="734A3BB1" w:rsidR="007C4D0C" w:rsidRPr="00562764" w:rsidRDefault="007C4D0C" w:rsidP="005E1480">
            <w:pPr>
              <w:spacing w:line="240" w:lineRule="atLeast"/>
              <w:ind w:right="-115" w:firstLine="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B0BBE4" w14:textId="77777777" w:rsidR="007C4D0C" w:rsidRPr="00CC0668" w:rsidRDefault="007C4D0C" w:rsidP="007C4D0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0F77" w14:textId="5953DBC1" w:rsidR="007C4D0C" w:rsidRPr="00CC0668" w:rsidRDefault="007C4D0C" w:rsidP="007C4D0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47,722,507</w:t>
            </w:r>
          </w:p>
        </w:tc>
      </w:tr>
    </w:tbl>
    <w:p w14:paraId="61401691" w14:textId="061FDF8C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0FCFA294" w14:textId="77777777" w:rsidR="00431DC5" w:rsidRDefault="00431DC5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DEA071E" w14:textId="77777777" w:rsidR="00431DC5" w:rsidRPr="00B46CE0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6B5AA2" w:rsidRPr="00CC0668" w14:paraId="36731DB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50369F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4F060ED0" w14:textId="47B67DED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32FAC" w:rsidRPr="00CC0668" w14:paraId="5673EB1B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9482C1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CFEE5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F7F2E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2E333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70117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5AAA2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03F065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CE325D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12EF0E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DCEBA5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5648D9F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43DF3F2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685EA1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A7286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69A84D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E7162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C48CA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3A4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2F209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20B2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6517263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80F4D4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3F71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B92A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354A2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6AE3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AC78E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A7EE4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D97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6948A57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00949C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851D7F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6D83BB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0787CE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95D83F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39B60F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E4726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790483A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3B48A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265FF8E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DB960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214F5A9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421009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21669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968B93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966C7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CAEF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4E759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3030CC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0DAF0C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33010BC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2E3992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6A63732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44656B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979B4B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6D16FBE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25CB30A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154443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6DE8ABE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16EC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147C880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7C3D7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5C25391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C535AEC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40A8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75A5453E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E58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4E6B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45F04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CEDD01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546EE0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242E58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06DBA8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1F2580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7CC8C22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3CCD36C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27BC07D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7386049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6A2EBA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3F8F7F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2484B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3703975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D226B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5AA2" w:rsidRPr="00CC0668" w14:paraId="4003B96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B0B0630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10F91E1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7B92CC7E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9ECCA4F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3C1A186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263FB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40B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29D81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54962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10D9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37383C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192F8B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4E5CE17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419F2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C8301E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8ED660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6708D6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6ECDD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EE6C8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74F9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4428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C6DAA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C0413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2E58" w:rsidRPr="00CC0668" w14:paraId="5110B54F" w14:textId="77777777" w:rsidTr="00B36658">
        <w:trPr>
          <w:cantSplit/>
        </w:trPr>
        <w:tc>
          <w:tcPr>
            <w:tcW w:w="2070" w:type="dxa"/>
            <w:shd w:val="clear" w:color="auto" w:fill="auto"/>
          </w:tcPr>
          <w:p w14:paraId="49BC0518" w14:textId="23039345" w:rsidR="00C72E58" w:rsidRPr="00995EFC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C455B" w14:textId="114CED04" w:rsidR="00C72E58" w:rsidRPr="00C72E58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9D9384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1887" w14:textId="1F8340E8" w:rsidR="00C72E58" w:rsidRPr="00C72E58" w:rsidRDefault="00C72E58" w:rsidP="00C610F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CA43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A304D" w14:textId="6CCF4E98" w:rsidR="00C72E58" w:rsidRPr="00C72E58" w:rsidRDefault="00C72E58" w:rsidP="00C72E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3,957,468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EBCA26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6D4EB" w14:textId="6F9F7C6A" w:rsidR="00C72E58" w:rsidRPr="00C72E58" w:rsidRDefault="00C72E58" w:rsidP="002C621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30F4B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3E7481" w14:textId="25556986" w:rsidR="00C72E58" w:rsidRPr="00C72E58" w:rsidRDefault="00C72E58" w:rsidP="002C621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864E8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41415A3" w14:textId="0BCC6BDA" w:rsidR="00C72E58" w:rsidRPr="00C72E58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218EE3A3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1BF9A64" w14:textId="37CD3B69" w:rsidR="00C72E58" w:rsidRPr="00C72E58" w:rsidRDefault="00C72E58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2E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2AE51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637EA" w14:textId="0B3736CD" w:rsidR="00C72E58" w:rsidRPr="00C72E58" w:rsidRDefault="00C72E58" w:rsidP="00BA4F17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F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BD85C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81EC7" w14:textId="489A4F3B" w:rsidR="00C72E58" w:rsidRPr="00C72E58" w:rsidRDefault="00C72E58" w:rsidP="002C621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</w:rPr>
              <w:t>26,935</w:t>
            </w:r>
          </w:p>
        </w:tc>
        <w:tc>
          <w:tcPr>
            <w:tcW w:w="180" w:type="dxa"/>
            <w:shd w:val="clear" w:color="auto" w:fill="auto"/>
          </w:tcPr>
          <w:p w14:paraId="2741C4EF" w14:textId="77777777" w:rsidR="00C72E58" w:rsidRPr="00C72E58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2CDC6B" w14:textId="0A493121" w:rsidR="00C72E58" w:rsidRPr="00C72E58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2E58">
              <w:rPr>
                <w:rFonts w:asciiTheme="majorBidi" w:hAnsiTheme="majorBidi" w:cstheme="majorBidi"/>
                <w:sz w:val="26"/>
                <w:szCs w:val="26"/>
              </w:rPr>
              <w:t>4,280,583</w:t>
            </w:r>
          </w:p>
        </w:tc>
      </w:tr>
      <w:tr w:rsidR="00C72E58" w:rsidRPr="00CC0668" w14:paraId="4978854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16AD4EF" w14:textId="02F1906D" w:rsidR="00C72E58" w:rsidRPr="00995EFC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BE19" w14:textId="34EE74A3" w:rsidR="00C72E58" w:rsidRPr="00995EFC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C4A6CA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F67D3" w14:textId="3AFD6D27" w:rsidR="00C72E58" w:rsidRDefault="00C72E58" w:rsidP="00C610F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EFEB2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D9BA6" w14:textId="27514623" w:rsidR="00C72E58" w:rsidRDefault="00C72E58" w:rsidP="00C72E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799,527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916DC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FEAA99" w14:textId="73FC85CD" w:rsidR="00C72E58" w:rsidRDefault="00C72E58" w:rsidP="002C621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E37DA9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587A37" w14:textId="39A6088D" w:rsidR="00C72E58" w:rsidRDefault="00C72E58" w:rsidP="002C621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53DD7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C321AE1" w14:textId="31A2E576" w:rsidR="00C72E58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693DF5F0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910EDFA" w14:textId="5149AA58" w:rsidR="00C72E58" w:rsidRPr="0037795C" w:rsidRDefault="00C72E58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657F9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1E9E896" w14:textId="1218E0F1" w:rsidR="00C72E58" w:rsidRPr="0037795C" w:rsidRDefault="00C72E58" w:rsidP="00BA4F17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8CA95E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A640C" w14:textId="5F7A3166" w:rsidR="00C72E58" w:rsidRDefault="00C72E58" w:rsidP="002C621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80" w:type="dxa"/>
            <w:shd w:val="clear" w:color="auto" w:fill="auto"/>
          </w:tcPr>
          <w:p w14:paraId="20ED0597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C348B" w14:textId="6DC60A91" w:rsidR="00C72E58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879,788</w:t>
            </w:r>
          </w:p>
        </w:tc>
      </w:tr>
      <w:tr w:rsidR="00C72E58" w:rsidRPr="00CC0668" w14:paraId="31E3E960" w14:textId="77777777" w:rsidTr="00B36658">
        <w:trPr>
          <w:cantSplit/>
        </w:trPr>
        <w:tc>
          <w:tcPr>
            <w:tcW w:w="2070" w:type="dxa"/>
            <w:shd w:val="clear" w:color="auto" w:fill="auto"/>
          </w:tcPr>
          <w:p w14:paraId="090879A2" w14:textId="5AEBFF93" w:rsidR="00C72E58" w:rsidRPr="00995EFC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EFED7" w14:textId="772039E6" w:rsidR="00C72E58" w:rsidRPr="00995EFC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3406B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B1933" w14:textId="5DCA9EF2" w:rsidR="00C72E58" w:rsidRPr="00995EFC" w:rsidRDefault="00C72E58" w:rsidP="00BA4F1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26237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EA3A9" w14:textId="67B43F1D" w:rsidR="00C72E58" w:rsidRPr="00995EFC" w:rsidRDefault="00C72E58" w:rsidP="00BA4F17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94F67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48076C" w14:textId="00279A86" w:rsidR="00C72E58" w:rsidRPr="009F45B4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18E61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CFF866" w14:textId="12CC20DC" w:rsidR="00C72E58" w:rsidRPr="009F45B4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9671A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27528A4" w14:textId="16F46986" w:rsidR="00C72E58" w:rsidRPr="009F45B4" w:rsidRDefault="00C72E58" w:rsidP="00BA4F17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3A4C709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3748B99" w14:textId="23CEB56B" w:rsidR="00C72E58" w:rsidRPr="009F45B4" w:rsidRDefault="00C72E58" w:rsidP="00C72E5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1C4991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F2979" w14:textId="7F8D0C67" w:rsidR="00C72E58" w:rsidRPr="009F45B4" w:rsidRDefault="00C72E58" w:rsidP="00BA4F17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26F313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8244E" w14:textId="662EDFB8" w:rsidR="00C72E58" w:rsidRPr="009F45B4" w:rsidRDefault="00C72E58" w:rsidP="00BA4F17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A57651" w14:textId="77777777" w:rsidR="00C72E58" w:rsidRPr="009F45B4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B8BAD3" w14:textId="331152EC" w:rsidR="00C72E58" w:rsidRPr="009F45B4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936</w:t>
            </w:r>
            <w:r w:rsidRPr="00EF784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C72E58" w:rsidRPr="00CC0668" w14:paraId="470E7DD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3575ADD" w14:textId="2EFDD464" w:rsidR="00C72E58" w:rsidRPr="00995EFC" w:rsidRDefault="00C72E58" w:rsidP="00C72E5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592AB" w14:textId="608855F1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D18A7C7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94839" w14:textId="3B9BBC01" w:rsidR="00C72E58" w:rsidRPr="002927CC" w:rsidRDefault="00C72E58" w:rsidP="00C72E5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47EC3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C054" w14:textId="3B0EA34E" w:rsidR="00C72E58" w:rsidRPr="00995EFC" w:rsidRDefault="00C72E58" w:rsidP="00C72E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226EA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C07D" w14:textId="51C62F3A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B4614F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151B" w14:textId="5FBF87B6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45486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5680" w14:textId="6A4B2461" w:rsidR="00C72E58" w:rsidRPr="00995EFC" w:rsidRDefault="00C72E58" w:rsidP="00C72E5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C021A5B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F532" w14:textId="5169FE3C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00345E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AC47" w14:textId="00EE4F6F" w:rsidR="00C72E58" w:rsidRPr="00995EFC" w:rsidRDefault="00C72E58" w:rsidP="00C72E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EE721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8D77" w14:textId="0CC1C6A5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D0FC14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49AE" w14:textId="18659996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72E58" w:rsidRPr="00CC0668" w14:paraId="72FA477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1FD7A18" w14:textId="09709B94" w:rsidR="00C72E58" w:rsidRPr="00995EFC" w:rsidRDefault="00C72E58" w:rsidP="00C72E5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1A2EA" w14:textId="16C6AAFC" w:rsidR="00C72E58" w:rsidRPr="00060594" w:rsidRDefault="00C72E58" w:rsidP="00C72E5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B0C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CDB1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6BB3F" w14:textId="5E9A4D67" w:rsidR="00C72E58" w:rsidRPr="002927CC" w:rsidRDefault="00C72E58" w:rsidP="00C610F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200,208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A1F59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193C3" w14:textId="609849AC" w:rsidR="00C72E58" w:rsidRPr="00995EFC" w:rsidRDefault="00C72E58" w:rsidP="00C72E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4,756,995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6E988D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DF24AC" w14:textId="4D4F42D8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135,825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ED751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E70994" w14:textId="74C43FDE" w:rsidR="00C72E58" w:rsidRPr="00995EFC" w:rsidRDefault="00C72E58" w:rsidP="002C621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753B8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A03BBB1" w14:textId="27D31AF7" w:rsidR="00C72E58" w:rsidRPr="00995EFC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2C446D43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2075C3" w14:textId="68BE3E2F" w:rsidR="00C72E58" w:rsidRPr="00995EFC" w:rsidRDefault="00C72E58" w:rsidP="00C72E5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528C2F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8D8D1" w14:textId="656483B6" w:rsidR="00C72E58" w:rsidRPr="00995EFC" w:rsidRDefault="00C72E58" w:rsidP="00BA4F17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29992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A7977" w14:textId="5C1DD9DF" w:rsidR="00C72E58" w:rsidRPr="00995EFC" w:rsidRDefault="00C72E58" w:rsidP="002C621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34,969</w:t>
            </w:r>
          </w:p>
        </w:tc>
        <w:tc>
          <w:tcPr>
            <w:tcW w:w="180" w:type="dxa"/>
            <w:shd w:val="clear" w:color="auto" w:fill="auto"/>
          </w:tcPr>
          <w:p w14:paraId="6FA294C8" w14:textId="77777777" w:rsidR="00C72E58" w:rsidRPr="00995EFC" w:rsidRDefault="00C72E58" w:rsidP="00C72E5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B298" w14:textId="003C2A6A" w:rsidR="00C72E58" w:rsidRPr="00995EFC" w:rsidRDefault="00C72E58" w:rsidP="002C621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5,159,435</w:t>
            </w:r>
          </w:p>
        </w:tc>
      </w:tr>
      <w:tr w:rsidR="005E1480" w:rsidRPr="00CC0668" w14:paraId="2ADF5625" w14:textId="77777777" w:rsidTr="000C6AAA">
        <w:trPr>
          <w:cantSplit/>
        </w:trPr>
        <w:tc>
          <w:tcPr>
            <w:tcW w:w="2070" w:type="dxa"/>
            <w:shd w:val="clear" w:color="auto" w:fill="auto"/>
          </w:tcPr>
          <w:p w14:paraId="06945655" w14:textId="77777777" w:rsidR="005E1480" w:rsidRPr="00995EFC" w:rsidRDefault="005E1480" w:rsidP="005E1480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0B40E" w14:textId="50356851" w:rsidR="005E1480" w:rsidRPr="00995EFC" w:rsidRDefault="005E1480" w:rsidP="005E148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20E8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31104" w14:textId="2BEFC26B" w:rsidR="005E1480" w:rsidRPr="00995EFC" w:rsidRDefault="005E1480" w:rsidP="007A407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08AC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93409" w14:textId="2802584B" w:rsidR="005E1480" w:rsidRPr="00995EFC" w:rsidRDefault="005E1480" w:rsidP="005E14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874,528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FE102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BE0ADF" w14:textId="7D01EB6A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B3E61A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F4C29" w14:textId="4DB14E39" w:rsidR="005E1480" w:rsidRPr="00995EFC" w:rsidRDefault="005E1480" w:rsidP="007D3F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99D2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BDEBD6" w14:textId="2612BF58" w:rsidR="005E1480" w:rsidRPr="00995EFC" w:rsidRDefault="005E1480" w:rsidP="005E148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78" w:type="dxa"/>
            <w:shd w:val="clear" w:color="auto" w:fill="auto"/>
          </w:tcPr>
          <w:p w14:paraId="620D12FC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9E27C3" w14:textId="38435641" w:rsidR="005E1480" w:rsidRPr="00995EFC" w:rsidRDefault="005E1480" w:rsidP="005E148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6831FE" w14:textId="77777777" w:rsidR="005E1480" w:rsidRPr="00995EFC" w:rsidRDefault="005E1480" w:rsidP="005E1480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2A210" w14:textId="0A50D9CD" w:rsidR="005E1480" w:rsidRPr="00995EFC" w:rsidRDefault="005E1480" w:rsidP="005E148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1FE98C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F805F" w14:textId="5AC04D4F" w:rsidR="005E1480" w:rsidRPr="00995EFC" w:rsidRDefault="005E1480" w:rsidP="005E14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6,009</w:t>
            </w:r>
          </w:p>
        </w:tc>
        <w:tc>
          <w:tcPr>
            <w:tcW w:w="180" w:type="dxa"/>
            <w:shd w:val="clear" w:color="auto" w:fill="auto"/>
          </w:tcPr>
          <w:p w14:paraId="48FC6E30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1C11B0" w14:textId="1E62C69D" w:rsidR="005E1480" w:rsidRPr="005E1480" w:rsidRDefault="005E1480" w:rsidP="005E148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956,296</w:t>
            </w:r>
          </w:p>
        </w:tc>
      </w:tr>
      <w:tr w:rsidR="005E1480" w:rsidRPr="00CC0668" w14:paraId="19176148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690AD90" w14:textId="7F9F38F1" w:rsidR="005E1480" w:rsidRPr="005E1480" w:rsidRDefault="005E1480" w:rsidP="005E1480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5E1480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1519" w14:textId="4E6A32A0" w:rsidR="005E1480" w:rsidRPr="005E1480" w:rsidRDefault="005E1480" w:rsidP="005E1480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B94B3B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E6B0" w14:textId="5B2509CD" w:rsidR="005E1480" w:rsidRPr="005E1480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98FA7" w14:textId="77777777" w:rsidR="005E1480" w:rsidRPr="005E1480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8EFD5" w14:textId="36F5E9F8" w:rsidR="005E1480" w:rsidRPr="005E1480" w:rsidRDefault="005E1480" w:rsidP="005E1480">
            <w:pPr>
              <w:tabs>
                <w:tab w:val="left" w:pos="543"/>
                <w:tab w:val="decimal" w:pos="1000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158EA1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7E92" w14:textId="131DA989" w:rsidR="005E1480" w:rsidRPr="005E1480" w:rsidRDefault="005E1480" w:rsidP="005E148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BD76D6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DABE" w14:textId="73FDA975" w:rsidR="005E1480" w:rsidRPr="005E1480" w:rsidRDefault="005E1480" w:rsidP="007D3F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86D30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18CD4" w14:textId="655AF2A6" w:rsidR="005E1480" w:rsidRPr="005E1480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5451F1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7BD8" w14:textId="6D1BC1F6" w:rsidR="005E1480" w:rsidRPr="005E1480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13D985" w14:textId="77777777" w:rsidR="005E1480" w:rsidRPr="005E1480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AB2B" w14:textId="5CECFDA4" w:rsidR="005E1480" w:rsidRPr="005E1480" w:rsidRDefault="005E1480" w:rsidP="005E1480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F612C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9294" w14:textId="0ACB5F6A" w:rsidR="005E1480" w:rsidRPr="005E1480" w:rsidRDefault="005E1480" w:rsidP="005E14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(40,978)</w:t>
            </w:r>
          </w:p>
        </w:tc>
        <w:tc>
          <w:tcPr>
            <w:tcW w:w="180" w:type="dxa"/>
            <w:shd w:val="clear" w:color="auto" w:fill="auto"/>
          </w:tcPr>
          <w:p w14:paraId="05F6F715" w14:textId="77777777" w:rsidR="005E1480" w:rsidRPr="005E1480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71A6C2" w14:textId="37180906" w:rsidR="005E1480" w:rsidRPr="005E1480" w:rsidRDefault="005E1480" w:rsidP="005E148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(41,346)</w:t>
            </w:r>
          </w:p>
        </w:tc>
      </w:tr>
      <w:tr w:rsidR="005E1480" w:rsidRPr="00CC0668" w14:paraId="3800F12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47C3F67" w14:textId="53C45A6C" w:rsidR="005E1480" w:rsidRPr="00995EFC" w:rsidRDefault="005E1480" w:rsidP="005E148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9334D" w14:textId="301F08C4" w:rsidR="005E1480" w:rsidRPr="007B0CA7" w:rsidRDefault="005E1480" w:rsidP="005E1480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1E57F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E86A" w14:textId="31A01C06" w:rsidR="005E1480" w:rsidRPr="002927CC" w:rsidRDefault="005E1480" w:rsidP="007A407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A1BF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F136B" w14:textId="665FDD55" w:rsidR="005E1480" w:rsidRPr="00995EFC" w:rsidRDefault="005E1480" w:rsidP="005E14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5,631,523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8B70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5CFE" w14:textId="06BAE6D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34BFF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59AB" w14:textId="4B367B3B" w:rsidR="005E1480" w:rsidRPr="00995EFC" w:rsidRDefault="005E1480" w:rsidP="007D3F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7BB68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D46CB" w14:textId="042257F6" w:rsidR="005E1480" w:rsidRPr="00995EFC" w:rsidRDefault="005E1480" w:rsidP="005E148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178" w:type="dxa"/>
            <w:shd w:val="clear" w:color="auto" w:fill="auto"/>
          </w:tcPr>
          <w:p w14:paraId="5381B48F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B17C" w14:textId="34951D75" w:rsidR="005E1480" w:rsidRPr="007D5718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BDAC3A" w14:textId="77777777" w:rsidR="005E1480" w:rsidRPr="007D5718" w:rsidRDefault="005E1480" w:rsidP="005E1480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002B" w14:textId="5797E7F8" w:rsidR="005E1480" w:rsidRPr="007D5718" w:rsidRDefault="005E1480" w:rsidP="005E1480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435F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C4A8" w14:textId="79AB0675" w:rsidR="005E1480" w:rsidRPr="00995EFC" w:rsidRDefault="005E1480" w:rsidP="005E1480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333E7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AFAB6" w14:textId="3123AFE4" w:rsidR="005E1480" w:rsidRPr="00995EFC" w:rsidRDefault="005E1480" w:rsidP="005E148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6,074,385</w:t>
            </w:r>
          </w:p>
        </w:tc>
      </w:tr>
      <w:tr w:rsidR="005E1480" w:rsidRPr="000743C7" w14:paraId="4020A5C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72F771A" w14:textId="77777777" w:rsidR="005E1480" w:rsidRPr="00995EFC" w:rsidRDefault="005E1480" w:rsidP="005E148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DA71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0EB27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29A9" w14:textId="77777777" w:rsidR="005E1480" w:rsidRPr="002927CC" w:rsidRDefault="005E1480" w:rsidP="005E1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0D00D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777A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823380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877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FFBDB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E4A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A1B0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AFFFB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7B1B60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E787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1FDB9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9115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5C27B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D650F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CAE3C4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9E9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E1480" w:rsidRPr="00CC0668" w14:paraId="0DE57D5B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F8583FD" w14:textId="77777777" w:rsidR="005E1480" w:rsidRPr="00995EFC" w:rsidRDefault="005E1480" w:rsidP="005E148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00254493" w14:textId="77777777" w:rsidR="005E1480" w:rsidRPr="00060594" w:rsidRDefault="005E1480" w:rsidP="005E148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6FB4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E1DFC" w14:textId="77777777" w:rsidR="005E1480" w:rsidRPr="002927CC" w:rsidRDefault="005E1480" w:rsidP="005E1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153B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5876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8077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32F536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5ED10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944D7D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D839B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E5ED14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8FC0A6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DE862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C9A6B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CF36D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23A6C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184F2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16064A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FC2A09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127C" w:rsidRPr="00CC0668" w14:paraId="239714C3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B185D28" w14:textId="08F31936" w:rsidR="006B127C" w:rsidRPr="00995EFC" w:rsidRDefault="006B127C" w:rsidP="006B127C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AC4E2" w14:textId="1EE5DA18" w:rsidR="006B127C" w:rsidRPr="00995EFC" w:rsidRDefault="006B127C" w:rsidP="006B127C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48200DF5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45396" w14:textId="72EC9D5D" w:rsidR="006B127C" w:rsidRPr="002927CC" w:rsidRDefault="006B127C" w:rsidP="006B127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1,408,113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76454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0C541" w14:textId="7A5DE008" w:rsidR="006B127C" w:rsidRPr="00995EFC" w:rsidRDefault="006B127C" w:rsidP="006B12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22,566,727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C272E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7DE04" w14:textId="7E689ECB" w:rsidR="006B127C" w:rsidRPr="00995EFC" w:rsidRDefault="006B127C" w:rsidP="006B127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123,553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0CEBCF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526B" w14:textId="0EA0D6BF" w:rsidR="006B127C" w:rsidRPr="00995EFC" w:rsidRDefault="006B127C" w:rsidP="006B127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B420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026FC" w14:textId="4B5B20BF" w:rsidR="006B127C" w:rsidRPr="00995EFC" w:rsidRDefault="006B127C" w:rsidP="006B127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178" w:type="dxa"/>
            <w:shd w:val="clear" w:color="auto" w:fill="auto"/>
          </w:tcPr>
          <w:p w14:paraId="45B47906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93AF1A" w14:textId="0204248B" w:rsidR="006B127C" w:rsidRPr="00995EFC" w:rsidRDefault="006B127C" w:rsidP="006B127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13CB5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2B170" w14:textId="73FAA436" w:rsidR="006B127C" w:rsidRPr="00995EFC" w:rsidRDefault="006B127C" w:rsidP="006B127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2,387,079</w:t>
            </w:r>
          </w:p>
        </w:tc>
        <w:tc>
          <w:tcPr>
            <w:tcW w:w="180" w:type="dxa"/>
            <w:shd w:val="clear" w:color="auto" w:fill="auto"/>
          </w:tcPr>
          <w:p w14:paraId="3C0DECAE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3DA4A0" w14:textId="717AA2E7" w:rsidR="006B127C" w:rsidRPr="00995EFC" w:rsidRDefault="006B127C" w:rsidP="006B127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203,981</w:t>
            </w:r>
          </w:p>
        </w:tc>
        <w:tc>
          <w:tcPr>
            <w:tcW w:w="180" w:type="dxa"/>
            <w:shd w:val="clear" w:color="auto" w:fill="auto"/>
          </w:tcPr>
          <w:p w14:paraId="40E19106" w14:textId="77777777" w:rsidR="006B127C" w:rsidRPr="00995EFC" w:rsidRDefault="006B127C" w:rsidP="006B127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5799C" w14:textId="08C86F6F" w:rsidR="006B127C" w:rsidRPr="00BA4F17" w:rsidRDefault="006B127C" w:rsidP="006B127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37,804,425</w:t>
            </w:r>
          </w:p>
        </w:tc>
      </w:tr>
      <w:tr w:rsidR="005E1480" w:rsidRPr="00CC0668" w14:paraId="6AFD2F4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604546E" w14:textId="6FEBD6BA" w:rsidR="005E1480" w:rsidRPr="00995EFC" w:rsidRDefault="005E1480" w:rsidP="005E148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7E6C4" w14:textId="1390EE35" w:rsidR="005E1480" w:rsidRPr="00995EFC" w:rsidRDefault="005E1480" w:rsidP="005E1480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58CCA8C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76EA" w14:textId="3A0F1E1A" w:rsidR="005E1480" w:rsidRPr="002927CC" w:rsidRDefault="005E1480" w:rsidP="005E148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1,362,306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5D7A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024E5" w14:textId="7102A3C8" w:rsidR="005E1480" w:rsidRPr="00995EFC" w:rsidRDefault="005E1480" w:rsidP="005E14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22,076,757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45A9A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B810" w14:textId="0D5235C8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127,950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8609D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54B23" w14:textId="25E5F287" w:rsidR="005E1480" w:rsidRPr="00995EFC" w:rsidRDefault="005E1480" w:rsidP="007D3F5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04E1E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848D" w14:textId="0195F9B7" w:rsidR="005E1480" w:rsidRPr="00995EFC" w:rsidRDefault="005E1480" w:rsidP="005E148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78" w:type="dxa"/>
            <w:shd w:val="clear" w:color="auto" w:fill="auto"/>
          </w:tcPr>
          <w:p w14:paraId="27170325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067D3" w14:textId="71999EB2" w:rsidR="005E1480" w:rsidRPr="00995EFC" w:rsidRDefault="005E1480" w:rsidP="005E1480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BEB2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5D41" w14:textId="287F13DD" w:rsidR="005E1480" w:rsidRPr="00995EFC" w:rsidRDefault="005E1480" w:rsidP="005E148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6,23</w:t>
            </w:r>
            <w:r w:rsidR="007A40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7A407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523</w:t>
            </w:r>
          </w:p>
        </w:tc>
        <w:tc>
          <w:tcPr>
            <w:tcW w:w="180" w:type="dxa"/>
            <w:shd w:val="clear" w:color="auto" w:fill="auto"/>
          </w:tcPr>
          <w:p w14:paraId="1E9E61A7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11BE" w14:textId="55F03390" w:rsidR="005E1480" w:rsidRPr="00995EFC" w:rsidRDefault="005E1480" w:rsidP="005E1480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568A33" w14:textId="77777777" w:rsidR="005E1480" w:rsidRPr="00995EFC" w:rsidRDefault="005E1480" w:rsidP="005E148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0C11C" w14:textId="52C0975D" w:rsidR="005E1480" w:rsidRPr="00995EFC" w:rsidRDefault="005E1480" w:rsidP="007A407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</w:t>
            </w:r>
            <w:r w:rsidR="007A4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48,122</w:t>
            </w:r>
          </w:p>
        </w:tc>
      </w:tr>
    </w:tbl>
    <w:p w14:paraId="42C36313" w14:textId="0AC29BEC" w:rsidR="006B5AA2" w:rsidRDefault="006B5AA2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6B5AA2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3BA8DF0D" w14:textId="07F34842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มีจำนว</w:t>
      </w:r>
      <w:r w:rsidR="007A407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7A4075">
        <w:rPr>
          <w:rFonts w:asciiTheme="majorBidi" w:hAnsiTheme="majorBidi" w:cstheme="majorBidi"/>
          <w:sz w:val="30"/>
          <w:szCs w:val="30"/>
          <w:lang w:val="en-US"/>
        </w:rPr>
        <w:t>953</w:t>
      </w:r>
      <w:r w:rsidRPr="00BD6EE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F0EB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72E58">
        <w:rPr>
          <w:rFonts w:asciiTheme="majorBidi" w:hAnsiTheme="majorBidi" w:cstheme="majorBidi"/>
          <w:i/>
          <w:iCs/>
          <w:sz w:val="30"/>
          <w:szCs w:val="30"/>
          <w:lang w:val="en-US"/>
        </w:rPr>
        <w:t>947</w:t>
      </w:r>
      <w:r w:rsidRPr="00BD6E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81B988" w14:textId="77777777" w:rsidR="007336D6" w:rsidRPr="00FB440A" w:rsidRDefault="007336D6" w:rsidP="007336D6">
      <w:pPr>
        <w:pStyle w:val="Bo-Blankline"/>
        <w:rPr>
          <w:rFonts w:asciiTheme="majorBidi" w:hAnsiTheme="majorBidi" w:cstheme="majorBidi"/>
        </w:rPr>
      </w:pPr>
    </w:p>
    <w:p w14:paraId="03B77F03" w14:textId="2005C879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D5D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7A4075">
        <w:rPr>
          <w:rFonts w:asciiTheme="majorBidi" w:hAnsiTheme="majorBidi" w:cstheme="majorBidi"/>
          <w:sz w:val="30"/>
          <w:szCs w:val="30"/>
          <w:lang w:val="en-US"/>
        </w:rPr>
        <w:t>536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A4075">
        <w:rPr>
          <w:rFonts w:asciiTheme="majorBidi" w:hAnsiTheme="majorBidi" w:cstheme="majorBidi"/>
          <w:sz w:val="30"/>
          <w:szCs w:val="30"/>
        </w:rPr>
        <w:t>536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>ล้านบาท ตามลำดับ 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72E58">
        <w:rPr>
          <w:rFonts w:asciiTheme="majorBidi" w:hAnsiTheme="majorBidi" w:cstheme="majorBidi"/>
          <w:i/>
          <w:iCs/>
          <w:sz w:val="30"/>
          <w:szCs w:val="30"/>
        </w:rPr>
        <w:t>334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72E58">
        <w:rPr>
          <w:rFonts w:asciiTheme="majorBidi" w:hAnsiTheme="majorBidi" w:cstheme="majorBidi"/>
          <w:i/>
          <w:iCs/>
          <w:sz w:val="30"/>
          <w:szCs w:val="30"/>
        </w:rPr>
        <w:t>334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CD28E1" w:rsidRPr="00BC6D5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บาท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) มีอัตราดอกเบี้ยที่รับรู้ในงบการเงินรวมและงบการเงินเฉพาะกิจการร้อยละ </w:t>
      </w:r>
      <w:r w:rsidR="007A407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73D8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A4075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73D8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A4075">
        <w:rPr>
          <w:rFonts w:asciiTheme="majorBidi" w:hAnsiTheme="majorBidi" w:cstheme="majorBidi"/>
          <w:sz w:val="30"/>
          <w:szCs w:val="30"/>
          <w:lang w:val="en-US"/>
        </w:rPr>
        <w:t>4.1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DB7F24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8ADB203" w14:textId="77777777" w:rsidR="009D35FF" w:rsidRPr="00FB440A" w:rsidRDefault="009D35FF" w:rsidP="002612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AD772" w14:textId="5D96E397" w:rsidR="00BC3A19" w:rsidRDefault="00BC3A19" w:rsidP="00BD6EE4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00A602B5" w14:textId="7BC28DF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5A78D9" w:rsidRPr="005A78D9" w14:paraId="3E9C64D9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373C8D5" w14:textId="6ABCE461" w:rsidR="005A78D9" w:rsidRPr="005A78D9" w:rsidRDefault="005A78D9" w:rsidP="003B2D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0BEC4090" w14:textId="05B401DE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C19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7F21F03" w14:textId="6510E135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5A78D9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C72E58" w:rsidRPr="005A78D9" w14:paraId="14B189DD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0D5A500" w14:textId="710AD7BA" w:rsidR="00C72E58" w:rsidRPr="005A78D9" w:rsidRDefault="00C72E58" w:rsidP="00C72E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F27A9CB" w14:textId="21DA7729" w:rsidR="00C72E58" w:rsidRPr="005A78D9" w:rsidRDefault="00C72E58" w:rsidP="00C72E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5FA9C4CF" w14:textId="77777777" w:rsidR="00C72E58" w:rsidRPr="005A78D9" w:rsidRDefault="00C72E58" w:rsidP="00C72E5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EF020FA" w14:textId="6939FD92" w:rsidR="00C72E58" w:rsidRPr="005A78D9" w:rsidRDefault="00C72E58" w:rsidP="00C72E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D2DE040" w14:textId="77777777" w:rsidR="00C72E58" w:rsidRPr="005A78D9" w:rsidRDefault="00C72E58" w:rsidP="00C72E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00D163" w14:textId="39C5BB39" w:rsidR="00C72E58" w:rsidRPr="005A78D9" w:rsidRDefault="00C72E58" w:rsidP="00C72E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E6DB083" w14:textId="77777777" w:rsidR="00C72E58" w:rsidRPr="005A78D9" w:rsidRDefault="00C72E58" w:rsidP="00C72E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195A80" w14:textId="7BC5EB40" w:rsidR="00C72E58" w:rsidRPr="005A78D9" w:rsidRDefault="00C72E58" w:rsidP="00C72E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72E58" w:rsidRPr="005A78D9" w14:paraId="6B102442" w14:textId="77777777" w:rsidTr="003B2D38">
        <w:trPr>
          <w:cantSplit/>
          <w:trHeight w:val="20"/>
          <w:tblHeader/>
        </w:trPr>
        <w:tc>
          <w:tcPr>
            <w:tcW w:w="4050" w:type="dxa"/>
          </w:tcPr>
          <w:p w14:paraId="7A02A0F3" w14:textId="5C1BC259" w:rsidR="00C72E58" w:rsidRPr="005A78D9" w:rsidRDefault="00C72E58" w:rsidP="00C72E58">
            <w:pPr>
              <w:pStyle w:val="Heading1"/>
              <w:numPr>
                <w:ilvl w:val="0"/>
                <w:numId w:val="0"/>
              </w:numPr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1E576EC" w14:textId="77777777" w:rsidR="00C72E58" w:rsidRPr="005A78D9" w:rsidRDefault="00C72E58" w:rsidP="00C72E5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4075" w:rsidRPr="005A78D9" w14:paraId="71CE1AF6" w14:textId="77777777" w:rsidTr="00297080">
        <w:trPr>
          <w:cantSplit/>
          <w:trHeight w:val="20"/>
        </w:trPr>
        <w:tc>
          <w:tcPr>
            <w:tcW w:w="4050" w:type="dxa"/>
          </w:tcPr>
          <w:p w14:paraId="230B7DCD" w14:textId="10022232" w:rsidR="007A4075" w:rsidRPr="005A78D9" w:rsidRDefault="007A4075" w:rsidP="007A40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AE5EFA0" w14:textId="0878EDA5" w:rsidR="007A4075" w:rsidRPr="005A78D9" w:rsidRDefault="007A4075" w:rsidP="007A407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496,627</w:t>
            </w:r>
          </w:p>
        </w:tc>
        <w:tc>
          <w:tcPr>
            <w:tcW w:w="178" w:type="dxa"/>
            <w:vAlign w:val="bottom"/>
          </w:tcPr>
          <w:p w14:paraId="322691E9" w14:textId="77777777" w:rsidR="007A4075" w:rsidRPr="005A78D9" w:rsidRDefault="007A4075" w:rsidP="007A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CB867BF" w14:textId="58E87D32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600,170</w:t>
            </w:r>
          </w:p>
        </w:tc>
        <w:tc>
          <w:tcPr>
            <w:tcW w:w="180" w:type="dxa"/>
            <w:vAlign w:val="bottom"/>
          </w:tcPr>
          <w:p w14:paraId="1970C489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6306D73" w14:textId="3C0DEB22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496,627</w:t>
            </w:r>
          </w:p>
        </w:tc>
        <w:tc>
          <w:tcPr>
            <w:tcW w:w="180" w:type="dxa"/>
            <w:vAlign w:val="bottom"/>
          </w:tcPr>
          <w:p w14:paraId="5AE398A9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8647AF6" w14:textId="0C31FB5B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600,170</w:t>
            </w:r>
          </w:p>
        </w:tc>
      </w:tr>
      <w:tr w:rsidR="007A4075" w:rsidRPr="005A78D9" w14:paraId="2CC34527" w14:textId="77777777" w:rsidTr="00297080">
        <w:trPr>
          <w:cantSplit/>
          <w:trHeight w:val="20"/>
        </w:trPr>
        <w:tc>
          <w:tcPr>
            <w:tcW w:w="4050" w:type="dxa"/>
          </w:tcPr>
          <w:p w14:paraId="0AED4947" w14:textId="72A4CE77" w:rsidR="007A4075" w:rsidRPr="005A78D9" w:rsidRDefault="007A4075" w:rsidP="007A40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C20F0A6" w14:textId="5D75772C" w:rsidR="007A4075" w:rsidRPr="005A78D9" w:rsidRDefault="007A4075" w:rsidP="007A407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178" w:type="dxa"/>
            <w:vAlign w:val="bottom"/>
          </w:tcPr>
          <w:p w14:paraId="26BCF190" w14:textId="77777777" w:rsidR="007A4075" w:rsidRPr="005A78D9" w:rsidRDefault="007A4075" w:rsidP="007A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98BF250" w14:textId="2D344AF3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7,019</w:t>
            </w:r>
          </w:p>
        </w:tc>
        <w:tc>
          <w:tcPr>
            <w:tcW w:w="180" w:type="dxa"/>
            <w:vAlign w:val="bottom"/>
          </w:tcPr>
          <w:p w14:paraId="48DBA81A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DCCBA66" w14:textId="7D025E99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180" w:type="dxa"/>
            <w:vAlign w:val="bottom"/>
          </w:tcPr>
          <w:p w14:paraId="2217A370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FE5C4FE" w14:textId="1BFDBF31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7,019</w:t>
            </w:r>
          </w:p>
        </w:tc>
      </w:tr>
      <w:tr w:rsidR="007A4075" w:rsidRPr="005A78D9" w14:paraId="7BFDA76E" w14:textId="77777777" w:rsidTr="00297080">
        <w:trPr>
          <w:cantSplit/>
          <w:trHeight w:val="20"/>
        </w:trPr>
        <w:tc>
          <w:tcPr>
            <w:tcW w:w="4050" w:type="dxa"/>
          </w:tcPr>
          <w:p w14:paraId="5A40ACD4" w14:textId="676555EF" w:rsidR="007A4075" w:rsidRPr="005A78D9" w:rsidRDefault="007A4075" w:rsidP="007A40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331BAD" w14:textId="4A2C0108" w:rsidR="007A4075" w:rsidRPr="005A78D9" w:rsidRDefault="007A4075" w:rsidP="007A407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14,025</w:t>
            </w:r>
          </w:p>
        </w:tc>
        <w:tc>
          <w:tcPr>
            <w:tcW w:w="178" w:type="dxa"/>
            <w:vAlign w:val="bottom"/>
          </w:tcPr>
          <w:p w14:paraId="09B9B3D0" w14:textId="77777777" w:rsidR="007A4075" w:rsidRPr="005A78D9" w:rsidRDefault="007A4075" w:rsidP="007A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33DEB2" w14:textId="18803870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13,396</w:t>
            </w:r>
          </w:p>
        </w:tc>
        <w:tc>
          <w:tcPr>
            <w:tcW w:w="180" w:type="dxa"/>
            <w:vAlign w:val="bottom"/>
          </w:tcPr>
          <w:p w14:paraId="44F32BFB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EB0371" w14:textId="5EF41F52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14,025</w:t>
            </w:r>
          </w:p>
        </w:tc>
        <w:tc>
          <w:tcPr>
            <w:tcW w:w="180" w:type="dxa"/>
            <w:vAlign w:val="bottom"/>
          </w:tcPr>
          <w:p w14:paraId="35EFD5ED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EEB0B3" w14:textId="3FF400CA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13,396</w:t>
            </w:r>
          </w:p>
        </w:tc>
      </w:tr>
      <w:tr w:rsidR="007A4075" w:rsidRPr="005A78D9" w14:paraId="2B410908" w14:textId="77777777" w:rsidTr="00297080">
        <w:trPr>
          <w:cantSplit/>
          <w:trHeight w:val="20"/>
        </w:trPr>
        <w:tc>
          <w:tcPr>
            <w:tcW w:w="4050" w:type="dxa"/>
          </w:tcPr>
          <w:p w14:paraId="4D0D1016" w14:textId="77777777" w:rsidR="007A4075" w:rsidRPr="005A78D9" w:rsidRDefault="007A4075" w:rsidP="007A40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FD7" w14:textId="5227FFCC" w:rsidR="007A4075" w:rsidRPr="00E81689" w:rsidRDefault="007A4075" w:rsidP="007A407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518,324</w:t>
            </w:r>
          </w:p>
        </w:tc>
        <w:tc>
          <w:tcPr>
            <w:tcW w:w="178" w:type="dxa"/>
            <w:vAlign w:val="bottom"/>
          </w:tcPr>
          <w:p w14:paraId="68B3C865" w14:textId="77777777" w:rsidR="007A4075" w:rsidRPr="005A78D9" w:rsidRDefault="007A4075" w:rsidP="007A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BADC" w14:textId="05ECC1A3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E81689">
              <w:rPr>
                <w:rFonts w:ascii="Angsana New" w:hAnsi="Angsana New"/>
                <w:b/>
                <w:bCs/>
                <w:sz w:val="30"/>
                <w:szCs w:val="30"/>
              </w:rPr>
              <w:t>620,585</w:t>
            </w:r>
          </w:p>
        </w:tc>
        <w:tc>
          <w:tcPr>
            <w:tcW w:w="180" w:type="dxa"/>
            <w:vAlign w:val="bottom"/>
          </w:tcPr>
          <w:p w14:paraId="46DC608A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06713" w14:textId="566283D9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518,324</w:t>
            </w:r>
          </w:p>
        </w:tc>
        <w:tc>
          <w:tcPr>
            <w:tcW w:w="180" w:type="dxa"/>
            <w:vAlign w:val="bottom"/>
          </w:tcPr>
          <w:p w14:paraId="662F0EAE" w14:textId="7777777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0DB1" w14:textId="38473DE7" w:rsidR="007A4075" w:rsidRPr="005A78D9" w:rsidRDefault="007A4075" w:rsidP="007A40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E81689">
              <w:rPr>
                <w:rFonts w:ascii="Angsana New" w:hAnsi="Angsana New"/>
                <w:b/>
                <w:bCs/>
                <w:sz w:val="30"/>
                <w:szCs w:val="30"/>
              </w:rPr>
              <w:t>620,585</w:t>
            </w:r>
          </w:p>
        </w:tc>
      </w:tr>
    </w:tbl>
    <w:p w14:paraId="0DA6E3F1" w14:textId="568355A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A7DBC7" w14:textId="19D24786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CF49B6" w:rsidRPr="00CE4E5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7A4075">
        <w:rPr>
          <w:rFonts w:asciiTheme="majorBidi" w:hAnsiTheme="majorBidi" w:cstheme="majorBidi"/>
          <w:spacing w:val="-6"/>
          <w:sz w:val="30"/>
          <w:szCs w:val="30"/>
        </w:rPr>
        <w:t>11.88</w:t>
      </w:r>
      <w:r w:rsidRPr="00CE4E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7A4075">
        <w:rPr>
          <w:rFonts w:asciiTheme="majorBidi" w:hAnsiTheme="majorBidi" w:cstheme="majorBidi"/>
          <w:spacing w:val="-6"/>
          <w:sz w:val="30"/>
          <w:szCs w:val="30"/>
        </w:rPr>
        <w:t>11.88</w:t>
      </w:r>
      <w:r w:rsidR="00CE4E5E" w:rsidRPr="00CE4E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(256</w:t>
      </w:r>
      <w:r w:rsidR="00C72E58">
        <w:rPr>
          <w:rFonts w:asciiTheme="majorBidi" w:hAnsiTheme="majorBidi"/>
          <w:i/>
          <w:iCs/>
          <w:sz w:val="30"/>
          <w:szCs w:val="30"/>
        </w:rPr>
        <w:t>4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C72E58">
        <w:rPr>
          <w:rFonts w:asciiTheme="majorBidi" w:hAnsiTheme="majorBidi"/>
          <w:i/>
          <w:iCs/>
          <w:sz w:val="30"/>
          <w:szCs w:val="30"/>
        </w:rPr>
        <w:t>7.23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C72E58">
        <w:rPr>
          <w:rFonts w:asciiTheme="majorBidi" w:hAnsiTheme="majorBidi"/>
          <w:i/>
          <w:iCs/>
          <w:sz w:val="30"/>
          <w:szCs w:val="30"/>
        </w:rPr>
        <w:t>7.23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76A74BD7" w14:textId="77777777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155C30" w14:textId="5D2F4ADC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CE4E5E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>หลายแห่งเป็น</w:t>
      </w:r>
      <w:r w:rsidRPr="007A4075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A33CD" w:rsidRPr="007A4075"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72ADA07" w14:textId="11FAE702" w:rsidR="00BC3A19" w:rsidRDefault="00BC3A19" w:rsidP="00BA33C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17CEE7F" w14:textId="21855DA8" w:rsidR="00BC3A19" w:rsidRPr="000E1BAC" w:rsidRDefault="000E1BAC" w:rsidP="00BC3A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BA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E74CFE5" w14:textId="32583C8A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174462" w14:textId="534F4D13" w:rsidR="00D24732" w:rsidRPr="00D24732" w:rsidRDefault="00D24732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4732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35AF10A" w14:textId="77777777" w:rsidR="00D24732" w:rsidRDefault="00D24732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1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25"/>
        <w:gridCol w:w="187"/>
        <w:gridCol w:w="1033"/>
        <w:gridCol w:w="187"/>
        <w:gridCol w:w="1125"/>
        <w:gridCol w:w="187"/>
        <w:gridCol w:w="1128"/>
      </w:tblGrid>
      <w:tr w:rsidR="004F388F" w:rsidRPr="004F388F" w14:paraId="2F386021" w14:textId="77777777" w:rsidTr="00FC226B">
        <w:trPr>
          <w:cantSplit/>
          <w:trHeight w:val="415"/>
          <w:tblHeader/>
        </w:trPr>
        <w:tc>
          <w:tcPr>
            <w:tcW w:w="4221" w:type="dxa"/>
            <w:shd w:val="clear" w:color="auto" w:fill="auto"/>
            <w:vAlign w:val="bottom"/>
          </w:tcPr>
          <w:p w14:paraId="209B7E7D" w14:textId="77777777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0850423A" w14:textId="5A4EAF70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0A09631F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52C4AA5" w14:textId="51E736AC" w:rsidR="004F388F" w:rsidRPr="004F388F" w:rsidRDefault="004F388F" w:rsidP="00C0612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E58" w:rsidRPr="004F388F" w14:paraId="3514C1F0" w14:textId="77777777" w:rsidTr="00FC226B">
        <w:trPr>
          <w:cantSplit/>
          <w:trHeight w:val="429"/>
          <w:tblHeader/>
        </w:trPr>
        <w:tc>
          <w:tcPr>
            <w:tcW w:w="4221" w:type="dxa"/>
          </w:tcPr>
          <w:p w14:paraId="20CC90B5" w14:textId="1593BDF8" w:rsidR="00C72E58" w:rsidRPr="004F388F" w:rsidRDefault="00C72E58" w:rsidP="00C72E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25" w:type="dxa"/>
          </w:tcPr>
          <w:p w14:paraId="62D82480" w14:textId="53988C17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7" w:type="dxa"/>
          </w:tcPr>
          <w:p w14:paraId="18FD3DE9" w14:textId="77777777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3CCD57" w14:textId="1297AA43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</w:tcPr>
          <w:p w14:paraId="259E5734" w14:textId="77777777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6841C23" w14:textId="04434CA6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7" w:type="dxa"/>
          </w:tcPr>
          <w:p w14:paraId="55385809" w14:textId="77777777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962BA1" w14:textId="46E96516" w:rsidR="00C72E58" w:rsidRPr="004F388F" w:rsidRDefault="00C72E58" w:rsidP="00C72E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C72E58" w:rsidRPr="004F388F" w14:paraId="31721208" w14:textId="77777777" w:rsidTr="004F388F">
        <w:trPr>
          <w:cantSplit/>
          <w:trHeight w:val="429"/>
          <w:tblHeader/>
        </w:trPr>
        <w:tc>
          <w:tcPr>
            <w:tcW w:w="4221" w:type="dxa"/>
          </w:tcPr>
          <w:p w14:paraId="7860F72A" w14:textId="2383D4B4" w:rsidR="00C72E58" w:rsidRPr="004F388F" w:rsidRDefault="00C72E58" w:rsidP="00C72E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AF70470" w14:textId="17B6804C" w:rsidR="00C72E58" w:rsidRPr="004F388F" w:rsidRDefault="00C72E58" w:rsidP="00C72E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3A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2E58" w:rsidRPr="004F388F" w14:paraId="616EBE1B" w14:textId="77777777" w:rsidTr="00FC226B">
        <w:trPr>
          <w:cantSplit/>
          <w:trHeight w:val="429"/>
        </w:trPr>
        <w:tc>
          <w:tcPr>
            <w:tcW w:w="4221" w:type="dxa"/>
          </w:tcPr>
          <w:p w14:paraId="002A927B" w14:textId="0D408228" w:rsidR="00C72E58" w:rsidRPr="004F388F" w:rsidRDefault="00C72E58" w:rsidP="00C72E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25" w:type="dxa"/>
          </w:tcPr>
          <w:p w14:paraId="7C42166D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E635813" w14:textId="77777777" w:rsidR="00C72E58" w:rsidRPr="004F388F" w:rsidRDefault="00C72E58" w:rsidP="00C72E5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436982A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782CC6" w14:textId="77777777" w:rsidR="00C72E58" w:rsidRPr="004F388F" w:rsidRDefault="00C72E58" w:rsidP="00C72E5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5A4D2B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4F4F06" w14:textId="77777777" w:rsidR="00C72E58" w:rsidRPr="004F388F" w:rsidRDefault="00C72E58" w:rsidP="00C72E5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97824E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E58" w:rsidRPr="004F388F" w14:paraId="488305E3" w14:textId="77777777" w:rsidTr="00FC226B">
        <w:trPr>
          <w:cantSplit/>
          <w:trHeight w:val="402"/>
        </w:trPr>
        <w:tc>
          <w:tcPr>
            <w:tcW w:w="4221" w:type="dxa"/>
          </w:tcPr>
          <w:p w14:paraId="1AA4919F" w14:textId="77777777" w:rsidR="00C72E58" w:rsidRPr="004F388F" w:rsidRDefault="00C72E58" w:rsidP="00C72E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25" w:type="dxa"/>
            <w:vAlign w:val="bottom"/>
          </w:tcPr>
          <w:p w14:paraId="36734D0A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005F4F08" w14:textId="77777777" w:rsidR="00C72E58" w:rsidRPr="004F388F" w:rsidRDefault="00C72E58" w:rsidP="00C72E5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78393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152F9BE9" w14:textId="77777777" w:rsidR="00C72E58" w:rsidRPr="004F388F" w:rsidRDefault="00C72E58" w:rsidP="00C72E5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E7D0505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7D3686AD" w14:textId="77777777" w:rsidR="00C72E58" w:rsidRPr="004F388F" w:rsidRDefault="00C72E58" w:rsidP="00C72E5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FD99056" w14:textId="77777777" w:rsidR="00C72E58" w:rsidRPr="004F388F" w:rsidRDefault="00C72E58" w:rsidP="00C72E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4075" w:rsidRPr="004F388F" w14:paraId="001A825F" w14:textId="77777777" w:rsidTr="003B2D38">
        <w:trPr>
          <w:cantSplit/>
          <w:trHeight w:val="415"/>
        </w:trPr>
        <w:tc>
          <w:tcPr>
            <w:tcW w:w="4221" w:type="dxa"/>
          </w:tcPr>
          <w:p w14:paraId="6585BCB7" w14:textId="59A718CC" w:rsidR="007A4075" w:rsidRPr="004F388F" w:rsidRDefault="007A4075" w:rsidP="007A4075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A59DDB" w14:textId="7C16E454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29,996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A5D18C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664AC6B" w14:textId="4194E065" w:rsidR="007A4075" w:rsidRPr="005A78D9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30,463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37666D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615079" w14:textId="1DF076F1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29,996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58E282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FF68A0B" w14:textId="5C950ADD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30,463</w:t>
            </w:r>
          </w:p>
        </w:tc>
      </w:tr>
      <w:tr w:rsidR="007A4075" w:rsidRPr="004F388F" w14:paraId="23C01608" w14:textId="77777777" w:rsidTr="003B2D38">
        <w:trPr>
          <w:cantSplit/>
          <w:trHeight w:val="402"/>
        </w:trPr>
        <w:tc>
          <w:tcPr>
            <w:tcW w:w="4221" w:type="dxa"/>
          </w:tcPr>
          <w:p w14:paraId="140816BC" w14:textId="608C9798" w:rsidR="007A4075" w:rsidRPr="004F388F" w:rsidRDefault="007A4075" w:rsidP="007A4075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5CE1D3" w14:textId="50E1BBB8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00DFD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53560A2" w14:textId="210C1532" w:rsidR="007A4075" w:rsidRPr="005A78D9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C8FBF9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877401E" w14:textId="2D0FB03A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E3B5BB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7BFCA48" w14:textId="7F12373D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1,928</w:t>
            </w:r>
          </w:p>
        </w:tc>
      </w:tr>
      <w:tr w:rsidR="007A4075" w:rsidRPr="004F388F" w14:paraId="286297ED" w14:textId="77777777" w:rsidTr="003B2D38">
        <w:trPr>
          <w:cantSplit/>
          <w:trHeight w:val="415"/>
        </w:trPr>
        <w:tc>
          <w:tcPr>
            <w:tcW w:w="4221" w:type="dxa"/>
          </w:tcPr>
          <w:p w14:paraId="1B19FDA3" w14:textId="77777777" w:rsidR="007A4075" w:rsidRPr="004F388F" w:rsidRDefault="007A4075" w:rsidP="007A4075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409B1" w14:textId="0168CE8D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949CF9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456D5D9" w14:textId="7BCCB794" w:rsidR="007A4075" w:rsidRPr="005A78D9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56B40E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466F33" w14:textId="4DE86F25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24E9DF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32CCA88" w14:textId="7C718403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4,879</w:t>
            </w:r>
          </w:p>
        </w:tc>
      </w:tr>
      <w:tr w:rsidR="007A4075" w:rsidRPr="004F388F" w14:paraId="7033A6D3" w14:textId="77777777" w:rsidTr="00A90051">
        <w:trPr>
          <w:cantSplit/>
          <w:trHeight w:val="415"/>
        </w:trPr>
        <w:tc>
          <w:tcPr>
            <w:tcW w:w="4221" w:type="dxa"/>
          </w:tcPr>
          <w:p w14:paraId="18436ED1" w14:textId="77777777" w:rsidR="007A4075" w:rsidRPr="004F388F" w:rsidRDefault="007A4075" w:rsidP="007A40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6DFF16AC" w14:textId="4C376398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15C103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39A8C18" w14:textId="1163CDEA" w:rsidR="007A4075" w:rsidRPr="005A78D9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FD663C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647ECC2" w14:textId="68FCC29E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5283C0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58953C35" w14:textId="6C260B10" w:rsidR="007A4075" w:rsidRPr="00BA33CD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25,508</w:t>
            </w:r>
          </w:p>
        </w:tc>
      </w:tr>
      <w:tr w:rsidR="007A4075" w:rsidRPr="004F388F" w14:paraId="2B5B174F" w14:textId="77777777" w:rsidTr="00A90051">
        <w:trPr>
          <w:cantSplit/>
          <w:trHeight w:val="402"/>
        </w:trPr>
        <w:tc>
          <w:tcPr>
            <w:tcW w:w="4221" w:type="dxa"/>
          </w:tcPr>
          <w:p w14:paraId="0893EA3C" w14:textId="30E1FE9A" w:rsidR="007A4075" w:rsidRPr="004F388F" w:rsidRDefault="007A4075" w:rsidP="007A40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25" w:type="dxa"/>
            <w:shd w:val="clear" w:color="auto" w:fill="auto"/>
          </w:tcPr>
          <w:p w14:paraId="2D8DC3C2" w14:textId="13C06C74" w:rsidR="007A4075" w:rsidRPr="007A4075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9BB9A7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B2DFCC9" w14:textId="5A551A95" w:rsidR="007A4075" w:rsidRPr="005A78D9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475893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21DEA07" w14:textId="43C321FB" w:rsidR="007A4075" w:rsidRPr="004F388F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7D439" w14:textId="77777777" w:rsidR="007A4075" w:rsidRPr="004F388F" w:rsidRDefault="007A4075" w:rsidP="007A407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1858C0F" w14:textId="6A09E757" w:rsidR="007A4075" w:rsidRPr="00BA33CD" w:rsidRDefault="007A4075" w:rsidP="007A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</w:tr>
    </w:tbl>
    <w:p w14:paraId="41A6E32A" w14:textId="3A659222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A3EDF4" w14:textId="46C072AE" w:rsidR="00BC3A19" w:rsidRPr="00FC226B" w:rsidRDefault="00FC226B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26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72E5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7A4075">
        <w:rPr>
          <w:rFonts w:asciiTheme="majorBidi" w:hAnsiTheme="majorBidi" w:cstheme="majorBidi"/>
          <w:sz w:val="30"/>
          <w:szCs w:val="30"/>
        </w:rPr>
        <w:t>47.20</w:t>
      </w:r>
      <w:r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54777">
        <w:rPr>
          <w:rFonts w:asciiTheme="majorBidi" w:hAnsiTheme="majorBidi" w:cstheme="majorBidi"/>
          <w:sz w:val="30"/>
          <w:szCs w:val="30"/>
        </w:rPr>
        <w:br/>
      </w:r>
      <w:r w:rsidR="007A4075">
        <w:rPr>
          <w:rFonts w:asciiTheme="majorBidi" w:hAnsiTheme="majorBidi" w:cstheme="majorBidi"/>
          <w:sz w:val="30"/>
          <w:szCs w:val="30"/>
        </w:rPr>
        <w:t>47.20</w:t>
      </w:r>
      <w:r w:rsidR="00E81689"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(256</w:t>
      </w:r>
      <w:r w:rsidR="00C72E58">
        <w:rPr>
          <w:rFonts w:asciiTheme="majorBidi" w:hAnsiTheme="majorBidi"/>
          <w:i/>
          <w:iCs/>
          <w:sz w:val="30"/>
          <w:szCs w:val="30"/>
        </w:rPr>
        <w:t>4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C72E58">
        <w:rPr>
          <w:rFonts w:asciiTheme="majorBidi" w:hAnsiTheme="majorBidi"/>
          <w:i/>
          <w:iCs/>
          <w:sz w:val="30"/>
          <w:szCs w:val="30"/>
        </w:rPr>
        <w:t>42.35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C72E58">
        <w:rPr>
          <w:rFonts w:asciiTheme="majorBidi" w:hAnsiTheme="majorBidi"/>
          <w:i/>
          <w:iCs/>
          <w:sz w:val="30"/>
          <w:szCs w:val="30"/>
        </w:rPr>
        <w:t>42.35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4B4DEF65" w14:textId="1A374CB5" w:rsidR="00A632D7" w:rsidRDefault="00A632D7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FFE22F8" w14:textId="4CFFC379" w:rsidR="00CD283E" w:rsidRPr="00BD6EE4" w:rsidRDefault="003E0819" w:rsidP="00BD6EE4">
      <w:pPr>
        <w:pStyle w:val="Caption"/>
        <w:rPr>
          <w:rFonts w:asciiTheme="majorBidi" w:hAnsiTheme="majorBidi" w:cstheme="majorBidi"/>
          <w:b w:val="0"/>
          <w:bCs w:val="0"/>
        </w:rPr>
      </w:pPr>
      <w:r w:rsidRPr="00BD6EE4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2332FFED" w14:textId="77777777" w:rsidR="00BD6EE4" w:rsidRPr="00C7044A" w:rsidRDefault="00BD6EE4" w:rsidP="00BD6E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1006"/>
        <w:gridCol w:w="243"/>
        <w:gridCol w:w="1098"/>
        <w:gridCol w:w="255"/>
        <w:gridCol w:w="1019"/>
        <w:gridCol w:w="288"/>
        <w:gridCol w:w="960"/>
        <w:gridCol w:w="233"/>
        <w:gridCol w:w="1019"/>
        <w:gridCol w:w="227"/>
        <w:gridCol w:w="1019"/>
      </w:tblGrid>
      <w:tr w:rsidR="00016E7B" w:rsidRPr="00121E18" w14:paraId="4E7B7B57" w14:textId="77777777" w:rsidTr="00C72E58">
        <w:trPr>
          <w:tblHeader/>
        </w:trPr>
        <w:tc>
          <w:tcPr>
            <w:tcW w:w="1813" w:type="dxa"/>
          </w:tcPr>
          <w:p w14:paraId="17FC7996" w14:textId="4B1E697A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</w:tcPr>
          <w:p w14:paraId="310957D6" w14:textId="65C6979F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16E7B" w:rsidRPr="00121E18" w14:paraId="3FC8F5D5" w14:textId="77777777" w:rsidTr="00C72E58">
        <w:trPr>
          <w:tblHeader/>
        </w:trPr>
        <w:tc>
          <w:tcPr>
            <w:tcW w:w="1813" w:type="dxa"/>
          </w:tcPr>
          <w:p w14:paraId="7237A73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21" w:type="dxa"/>
            <w:gridSpan w:val="5"/>
          </w:tcPr>
          <w:p w14:paraId="59D3462B" w14:textId="1857D0A8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72E58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88" w:type="dxa"/>
          </w:tcPr>
          <w:p w14:paraId="1937CFDE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8" w:type="dxa"/>
            <w:gridSpan w:val="5"/>
          </w:tcPr>
          <w:p w14:paraId="0D2E2EE0" w14:textId="3D0BCA34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72E58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9414A8" w:rsidRPr="00121E18" w14:paraId="103AC175" w14:textId="77777777" w:rsidTr="00C72E58">
        <w:trPr>
          <w:tblHeader/>
        </w:trPr>
        <w:tc>
          <w:tcPr>
            <w:tcW w:w="1813" w:type="dxa"/>
          </w:tcPr>
          <w:p w14:paraId="1B8BB789" w14:textId="68C13759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35C97446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C7E72F5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6A0CC617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  <w:vAlign w:val="bottom"/>
          </w:tcPr>
          <w:p w14:paraId="07185D3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CBBC57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88" w:type="dxa"/>
            <w:vAlign w:val="center"/>
          </w:tcPr>
          <w:p w14:paraId="5A92531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3A89BD45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512ED0D7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C0E9A9B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74DDF43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17AD498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016E7B" w:rsidRPr="00121E18" w14:paraId="60B59232" w14:textId="77777777" w:rsidTr="00C72E58">
        <w:trPr>
          <w:tblHeader/>
        </w:trPr>
        <w:tc>
          <w:tcPr>
            <w:tcW w:w="1813" w:type="dxa"/>
          </w:tcPr>
          <w:p w14:paraId="391C714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  <w:vAlign w:val="bottom"/>
          </w:tcPr>
          <w:p w14:paraId="762ABD85" w14:textId="163C703F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224430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81689" w:rsidRPr="00121E18" w14:paraId="7953BCEA" w14:textId="77777777" w:rsidTr="00C72E58">
        <w:tc>
          <w:tcPr>
            <w:tcW w:w="1813" w:type="dxa"/>
          </w:tcPr>
          <w:p w14:paraId="07292E51" w14:textId="46DAB934" w:rsidR="00E81689" w:rsidRPr="00E81689" w:rsidRDefault="00E81689" w:rsidP="005567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1006" w:type="dxa"/>
            <w:vAlign w:val="bottom"/>
          </w:tcPr>
          <w:p w14:paraId="51E29046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7BC5A5C4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68755653" w14:textId="77777777" w:rsidR="00E81689" w:rsidRDefault="00E81689" w:rsidP="0055677E">
            <w:pPr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787D8D62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3A5E3A3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0E1AA196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EB5A1E7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0910ED6B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6970D4D2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28A169E9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368DF84" w14:textId="77777777" w:rsidR="00E81689" w:rsidRPr="009414A8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4075" w:rsidRPr="00121E18" w14:paraId="0A996150" w14:textId="77777777" w:rsidTr="00C72E58">
        <w:tc>
          <w:tcPr>
            <w:tcW w:w="1813" w:type="dxa"/>
          </w:tcPr>
          <w:p w14:paraId="3F53A390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45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  <w:p w14:paraId="12F814CF" w14:textId="06B692DF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4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ที่ถึงกำหนดชำระ   </w:t>
            </w:r>
            <w:r w:rsidRPr="00224430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06" w:type="dxa"/>
            <w:vAlign w:val="bottom"/>
          </w:tcPr>
          <w:p w14:paraId="5242F8A1" w14:textId="252D3A66" w:rsidR="007A4075" w:rsidRDefault="007A4075" w:rsidP="007A407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6E491180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0431539D" w14:textId="114DBDB4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  <w:tc>
          <w:tcPr>
            <w:tcW w:w="255" w:type="dxa"/>
            <w:vAlign w:val="bottom"/>
          </w:tcPr>
          <w:p w14:paraId="7361681A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AE3A4E1" w14:textId="7A26CFB8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  <w:tc>
          <w:tcPr>
            <w:tcW w:w="288" w:type="dxa"/>
            <w:vAlign w:val="bottom"/>
          </w:tcPr>
          <w:p w14:paraId="0A393A43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07CCCD1" w14:textId="5326162C" w:rsidR="007A4075" w:rsidRDefault="007A4075" w:rsidP="007A407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5ECA5BC5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42F7959" w14:textId="772D7BE2" w:rsidR="007A4075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A2D81">
              <w:rPr>
                <w:rFonts w:asciiTheme="majorBidi" w:hAnsiTheme="majorBidi" w:cstheme="majorBidi"/>
                <w:sz w:val="27"/>
                <w:szCs w:val="27"/>
              </w:rPr>
              <w:t>20,241</w:t>
            </w:r>
          </w:p>
        </w:tc>
        <w:tc>
          <w:tcPr>
            <w:tcW w:w="227" w:type="dxa"/>
            <w:vAlign w:val="bottom"/>
          </w:tcPr>
          <w:p w14:paraId="7C4F0A91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F556890" w14:textId="26F68E81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A2D81">
              <w:rPr>
                <w:rFonts w:asciiTheme="majorBidi" w:hAnsiTheme="majorBidi" w:cstheme="majorBidi"/>
                <w:sz w:val="27"/>
                <w:szCs w:val="27"/>
              </w:rPr>
              <w:t>20,241</w:t>
            </w:r>
          </w:p>
        </w:tc>
      </w:tr>
      <w:tr w:rsidR="007A4075" w:rsidRPr="00121E18" w14:paraId="053581E5" w14:textId="77777777" w:rsidTr="00C72E58">
        <w:tc>
          <w:tcPr>
            <w:tcW w:w="1813" w:type="dxa"/>
          </w:tcPr>
          <w:p w14:paraId="627C0EE1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หุ้นกู้ที่ถึงกำหนด</w:t>
            </w:r>
          </w:p>
          <w:p w14:paraId="38977689" w14:textId="5FB57D36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1006" w:type="dxa"/>
            <w:vAlign w:val="bottom"/>
          </w:tcPr>
          <w:p w14:paraId="328979D1" w14:textId="42C2BFCD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5F130531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77BB0077" w14:textId="61903895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  <w:tc>
          <w:tcPr>
            <w:tcW w:w="255" w:type="dxa"/>
            <w:vAlign w:val="bottom"/>
          </w:tcPr>
          <w:p w14:paraId="5C0DC300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6FEB4E3" w14:textId="3DFBCBD1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  <w:tc>
          <w:tcPr>
            <w:tcW w:w="288" w:type="dxa"/>
            <w:vAlign w:val="bottom"/>
          </w:tcPr>
          <w:p w14:paraId="446E32CB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29F76C7" w14:textId="568217B6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4A9C92C0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3B69D26" w14:textId="0F6684B2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27" w:type="dxa"/>
            <w:vAlign w:val="bottom"/>
          </w:tcPr>
          <w:p w14:paraId="3FB7ACFF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4748596" w14:textId="11FF4CDC" w:rsidR="007A4075" w:rsidRPr="009414A8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</w:tr>
      <w:tr w:rsidR="007A4075" w:rsidRPr="00121E18" w14:paraId="2A76F11F" w14:textId="77777777" w:rsidTr="00C72E58">
        <w:tc>
          <w:tcPr>
            <w:tcW w:w="1813" w:type="dxa"/>
            <w:shd w:val="clear" w:color="auto" w:fill="auto"/>
          </w:tcPr>
          <w:p w14:paraId="5329BB31" w14:textId="77777777" w:rsidR="007A4075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14:paraId="02FF1F85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1068E731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37A0D49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1C5C62C4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F45CA5A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5370ADAB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4C36432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76E79B4B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E3D70E0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0620191F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8706247" w14:textId="77777777" w:rsidR="007A4075" w:rsidRPr="009414A8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4075" w:rsidRPr="00121E18" w14:paraId="01A802DA" w14:textId="77777777" w:rsidTr="00C72E58">
        <w:tc>
          <w:tcPr>
            <w:tcW w:w="1813" w:type="dxa"/>
            <w:shd w:val="clear" w:color="auto" w:fill="auto"/>
          </w:tcPr>
          <w:p w14:paraId="1007F160" w14:textId="5D8EEA43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06" w:type="dxa"/>
            <w:vAlign w:val="bottom"/>
          </w:tcPr>
          <w:p w14:paraId="1BC396EA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39815AD6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28696B0" w14:textId="3D24AE0C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704FBAB2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3DBA39EC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2C4CE4EF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CF76245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5981A271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D41BDCA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3E1AC813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47A44A4" w14:textId="77777777" w:rsidR="007A4075" w:rsidRPr="009414A8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4075" w:rsidRPr="00121E18" w14:paraId="3EADBADB" w14:textId="77777777" w:rsidTr="00C72E58">
        <w:tc>
          <w:tcPr>
            <w:tcW w:w="1813" w:type="dxa"/>
            <w:shd w:val="clear" w:color="auto" w:fill="auto"/>
          </w:tcPr>
          <w:p w14:paraId="35991E54" w14:textId="3DBD937F" w:rsidR="007A4075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06" w:type="dxa"/>
            <w:vAlign w:val="bottom"/>
          </w:tcPr>
          <w:p w14:paraId="4E2D55FB" w14:textId="2CD03C3D" w:rsidR="007A4075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3C485ED7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F6B4415" w14:textId="4335DB4D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  <w:tc>
          <w:tcPr>
            <w:tcW w:w="255" w:type="dxa"/>
            <w:vAlign w:val="bottom"/>
          </w:tcPr>
          <w:p w14:paraId="111FBBA3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96E262C" w14:textId="7FC6E212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  <w:tc>
          <w:tcPr>
            <w:tcW w:w="288" w:type="dxa"/>
            <w:vAlign w:val="bottom"/>
          </w:tcPr>
          <w:p w14:paraId="61BB242C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367A30B" w14:textId="4BA3C67A" w:rsidR="007A4075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19E6CEE4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69BB7E6" w14:textId="650219C0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630,204</w:t>
            </w:r>
          </w:p>
        </w:tc>
        <w:tc>
          <w:tcPr>
            <w:tcW w:w="227" w:type="dxa"/>
            <w:vAlign w:val="bottom"/>
          </w:tcPr>
          <w:p w14:paraId="5EEADFCC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3988EDD" w14:textId="1CA2B604" w:rsidR="007A4075" w:rsidRPr="009414A8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03DB">
              <w:rPr>
                <w:rFonts w:asciiTheme="majorBidi" w:hAnsiTheme="majorBidi" w:cstheme="majorBidi"/>
                <w:sz w:val="27"/>
                <w:szCs w:val="27"/>
              </w:rPr>
              <w:t>630,204</w:t>
            </w:r>
          </w:p>
        </w:tc>
      </w:tr>
      <w:tr w:rsidR="007A4075" w:rsidRPr="00121E18" w14:paraId="2C0555EB" w14:textId="77777777" w:rsidTr="00C72E58">
        <w:tc>
          <w:tcPr>
            <w:tcW w:w="1813" w:type="dxa"/>
            <w:shd w:val="clear" w:color="auto" w:fill="auto"/>
          </w:tcPr>
          <w:p w14:paraId="2D482578" w14:textId="08D95DE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006" w:type="dxa"/>
            <w:vAlign w:val="bottom"/>
          </w:tcPr>
          <w:p w14:paraId="75915A3C" w14:textId="271BD1DD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643F9E77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77AF2002" w14:textId="33051B9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13,216,600</w:t>
            </w:r>
          </w:p>
        </w:tc>
        <w:tc>
          <w:tcPr>
            <w:tcW w:w="255" w:type="dxa"/>
            <w:vAlign w:val="bottom"/>
          </w:tcPr>
          <w:p w14:paraId="146BD255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770C60C" w14:textId="0BDBC1E1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13,216,600</w:t>
            </w:r>
          </w:p>
        </w:tc>
        <w:tc>
          <w:tcPr>
            <w:tcW w:w="288" w:type="dxa"/>
            <w:vAlign w:val="bottom"/>
          </w:tcPr>
          <w:p w14:paraId="0C6A728F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AB99444" w14:textId="0C3D518C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6C79D702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93A4D8F" w14:textId="45A88916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11,523,600</w:t>
            </w:r>
          </w:p>
        </w:tc>
        <w:tc>
          <w:tcPr>
            <w:tcW w:w="227" w:type="dxa"/>
            <w:vAlign w:val="bottom"/>
          </w:tcPr>
          <w:p w14:paraId="6CBE14BA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32E2319" w14:textId="2CA46C2C" w:rsidR="007A4075" w:rsidRPr="009414A8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11,523,600</w:t>
            </w:r>
          </w:p>
        </w:tc>
      </w:tr>
      <w:tr w:rsidR="007A4075" w:rsidRPr="005D1863" w14:paraId="473839AC" w14:textId="77777777" w:rsidTr="00C72E58">
        <w:tc>
          <w:tcPr>
            <w:tcW w:w="1813" w:type="dxa"/>
          </w:tcPr>
          <w:p w14:paraId="7E4656B0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16E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</w:t>
            </w:r>
            <w:r w:rsidRPr="0093400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7881" w14:textId="75F8E500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464BA67C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B0AC" w14:textId="5286D600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16,778,558</w:t>
            </w:r>
          </w:p>
        </w:tc>
        <w:tc>
          <w:tcPr>
            <w:tcW w:w="255" w:type="dxa"/>
            <w:vAlign w:val="bottom"/>
          </w:tcPr>
          <w:p w14:paraId="030C9739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05EE" w14:textId="08A9999A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16,778,558</w:t>
            </w:r>
          </w:p>
        </w:tc>
        <w:tc>
          <w:tcPr>
            <w:tcW w:w="288" w:type="dxa"/>
            <w:vAlign w:val="bottom"/>
          </w:tcPr>
          <w:p w14:paraId="6F7A32FC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2CEE1" w14:textId="3FE4141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0CC765C8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D8A" w14:textId="53CF2375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16,174,045</w:t>
            </w:r>
          </w:p>
        </w:tc>
        <w:tc>
          <w:tcPr>
            <w:tcW w:w="227" w:type="dxa"/>
            <w:vAlign w:val="bottom"/>
          </w:tcPr>
          <w:p w14:paraId="6AAF36B3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25C9F" w14:textId="4F2356E6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472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16,174,045</w:t>
            </w:r>
          </w:p>
        </w:tc>
      </w:tr>
    </w:tbl>
    <w:p w14:paraId="7C81B471" w14:textId="37265BE1" w:rsidR="000169F2" w:rsidRDefault="000169F2" w:rsidP="00696AF8">
      <w:pPr>
        <w:pStyle w:val="Bo-Blankline"/>
        <w:rPr>
          <w:rFonts w:asciiTheme="majorBidi" w:hAnsiTheme="majorBidi" w:cstheme="majorBidi"/>
        </w:rPr>
      </w:pPr>
    </w:p>
    <w:p w14:paraId="559F9291" w14:textId="77777777" w:rsidR="000169F2" w:rsidRDefault="000169F2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1006"/>
        <w:gridCol w:w="243"/>
        <w:gridCol w:w="1098"/>
        <w:gridCol w:w="255"/>
        <w:gridCol w:w="1019"/>
        <w:gridCol w:w="288"/>
        <w:gridCol w:w="960"/>
        <w:gridCol w:w="233"/>
        <w:gridCol w:w="1019"/>
        <w:gridCol w:w="227"/>
        <w:gridCol w:w="1019"/>
      </w:tblGrid>
      <w:tr w:rsidR="000169F2" w:rsidRPr="00121E18" w14:paraId="4847CBF3" w14:textId="77777777" w:rsidTr="00805FF4">
        <w:trPr>
          <w:tblHeader/>
        </w:trPr>
        <w:tc>
          <w:tcPr>
            <w:tcW w:w="1813" w:type="dxa"/>
          </w:tcPr>
          <w:p w14:paraId="29B665D1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</w:tcPr>
          <w:p w14:paraId="556CC17D" w14:textId="0EB38B8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169F2" w:rsidRPr="00121E18" w14:paraId="5726B62A" w14:textId="77777777" w:rsidTr="00805FF4">
        <w:trPr>
          <w:tblHeader/>
        </w:trPr>
        <w:tc>
          <w:tcPr>
            <w:tcW w:w="1813" w:type="dxa"/>
          </w:tcPr>
          <w:p w14:paraId="05680691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21" w:type="dxa"/>
            <w:gridSpan w:val="5"/>
          </w:tcPr>
          <w:p w14:paraId="02D0A1A0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88" w:type="dxa"/>
          </w:tcPr>
          <w:p w14:paraId="18D52C67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8" w:type="dxa"/>
            <w:gridSpan w:val="5"/>
          </w:tcPr>
          <w:p w14:paraId="45152484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0169F2" w:rsidRPr="00121E18" w14:paraId="40CFB7CE" w14:textId="77777777" w:rsidTr="00805FF4">
        <w:trPr>
          <w:tblHeader/>
        </w:trPr>
        <w:tc>
          <w:tcPr>
            <w:tcW w:w="1813" w:type="dxa"/>
          </w:tcPr>
          <w:p w14:paraId="03275DC6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184539B7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2C3F195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217B247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  <w:vAlign w:val="bottom"/>
          </w:tcPr>
          <w:p w14:paraId="021F1CC6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E9F7646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88" w:type="dxa"/>
            <w:vAlign w:val="center"/>
          </w:tcPr>
          <w:p w14:paraId="46894AED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C0C3B72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1C51339F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2361EDE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14B2F20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C5B977F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0169F2" w:rsidRPr="00121E18" w14:paraId="7C5B9E7D" w14:textId="77777777" w:rsidTr="00805FF4">
        <w:trPr>
          <w:tblHeader/>
        </w:trPr>
        <w:tc>
          <w:tcPr>
            <w:tcW w:w="1813" w:type="dxa"/>
          </w:tcPr>
          <w:p w14:paraId="7BCB3D6A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  <w:vAlign w:val="bottom"/>
          </w:tcPr>
          <w:p w14:paraId="3EFFF4B5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0169F2" w:rsidRPr="00121E18" w14:paraId="32DEECFF" w14:textId="77777777" w:rsidTr="00805FF4">
        <w:tc>
          <w:tcPr>
            <w:tcW w:w="1813" w:type="dxa"/>
          </w:tcPr>
          <w:p w14:paraId="61DC2056" w14:textId="77777777" w:rsidR="000169F2" w:rsidRPr="00E81689" w:rsidRDefault="000169F2" w:rsidP="00805FF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1006" w:type="dxa"/>
            <w:vAlign w:val="bottom"/>
          </w:tcPr>
          <w:p w14:paraId="54D1780E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02F791BF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6E9F0C00" w14:textId="77777777" w:rsidR="000169F2" w:rsidRDefault="000169F2" w:rsidP="00805FF4">
            <w:pPr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669C3E02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303B3C3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1013FBF0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9B4CD39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5831F5E6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FB34B81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6C644A42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E81C13B" w14:textId="77777777" w:rsidR="000169F2" w:rsidRPr="009414A8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4075" w:rsidRPr="00121E18" w14:paraId="7629CCCA" w14:textId="77777777" w:rsidTr="00805FF4">
        <w:tc>
          <w:tcPr>
            <w:tcW w:w="1813" w:type="dxa"/>
          </w:tcPr>
          <w:p w14:paraId="17A6DF46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45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  <w:p w14:paraId="33EAA465" w14:textId="77D040B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4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ที่ถึงกำหนดชำระ   </w:t>
            </w:r>
            <w:r w:rsidRPr="00224430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06" w:type="dxa"/>
            <w:vAlign w:val="bottom"/>
          </w:tcPr>
          <w:p w14:paraId="4BB17376" w14:textId="0B4FA6D8" w:rsidR="007A4075" w:rsidRDefault="007A4075" w:rsidP="007A407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71A74C42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A256A60" w14:textId="66195339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  <w:tc>
          <w:tcPr>
            <w:tcW w:w="255" w:type="dxa"/>
            <w:vAlign w:val="bottom"/>
          </w:tcPr>
          <w:p w14:paraId="486EBC04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B2FC8CF" w14:textId="749AA2EC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  <w:tc>
          <w:tcPr>
            <w:tcW w:w="288" w:type="dxa"/>
            <w:vAlign w:val="bottom"/>
          </w:tcPr>
          <w:p w14:paraId="5337817E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36FA5E1" w14:textId="09C05169" w:rsidR="007A4075" w:rsidRDefault="007A4075" w:rsidP="007A407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3D3B59D1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8F17FCB" w14:textId="31FFF1AD" w:rsidR="007A4075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A2D81">
              <w:rPr>
                <w:rFonts w:asciiTheme="majorBidi" w:hAnsiTheme="majorBidi" w:cstheme="majorBidi"/>
                <w:sz w:val="27"/>
                <w:szCs w:val="27"/>
              </w:rPr>
              <w:t>20,241</w:t>
            </w:r>
          </w:p>
        </w:tc>
        <w:tc>
          <w:tcPr>
            <w:tcW w:w="227" w:type="dxa"/>
            <w:vAlign w:val="bottom"/>
          </w:tcPr>
          <w:p w14:paraId="53C0528E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42BFA30" w14:textId="42E74D18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A2D81">
              <w:rPr>
                <w:rFonts w:asciiTheme="majorBidi" w:hAnsiTheme="majorBidi" w:cstheme="majorBidi"/>
                <w:sz w:val="27"/>
                <w:szCs w:val="27"/>
              </w:rPr>
              <w:t>20,241</w:t>
            </w:r>
          </w:p>
        </w:tc>
      </w:tr>
      <w:tr w:rsidR="007A4075" w:rsidRPr="00121E18" w14:paraId="3AC88383" w14:textId="77777777" w:rsidTr="00805FF4">
        <w:tc>
          <w:tcPr>
            <w:tcW w:w="1813" w:type="dxa"/>
          </w:tcPr>
          <w:p w14:paraId="2F299AF8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หุ้นกู้ที่ถึงกำหนด</w:t>
            </w:r>
          </w:p>
          <w:p w14:paraId="6A2ADA95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1006" w:type="dxa"/>
            <w:vAlign w:val="bottom"/>
          </w:tcPr>
          <w:p w14:paraId="091072B4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570D1E6F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D556743" w14:textId="6B69232E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  <w:tc>
          <w:tcPr>
            <w:tcW w:w="255" w:type="dxa"/>
            <w:vAlign w:val="bottom"/>
          </w:tcPr>
          <w:p w14:paraId="40672E23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161C26A" w14:textId="3B7787D5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  <w:tc>
          <w:tcPr>
            <w:tcW w:w="288" w:type="dxa"/>
            <w:vAlign w:val="bottom"/>
          </w:tcPr>
          <w:p w14:paraId="2E6C4436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0A818E15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27347387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240C8DA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27" w:type="dxa"/>
            <w:vAlign w:val="bottom"/>
          </w:tcPr>
          <w:p w14:paraId="2A661FA0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AD7FB18" w14:textId="77777777" w:rsidR="007A4075" w:rsidRPr="009414A8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</w:tr>
      <w:tr w:rsidR="007A4075" w:rsidRPr="00121E18" w14:paraId="4BF0F496" w14:textId="77777777" w:rsidTr="00805FF4">
        <w:tc>
          <w:tcPr>
            <w:tcW w:w="1813" w:type="dxa"/>
            <w:shd w:val="clear" w:color="auto" w:fill="auto"/>
          </w:tcPr>
          <w:p w14:paraId="4C748EBA" w14:textId="77777777" w:rsidR="007A4075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14:paraId="2E945016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0AD11FA8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13B82456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1A56A27A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8A3F4BF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14F0EF5F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7A1BDAE3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19A92C54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A1661B8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17AF8319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34512D9" w14:textId="77777777" w:rsidR="007A4075" w:rsidRPr="009414A8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4075" w:rsidRPr="00121E18" w14:paraId="47D70358" w14:textId="77777777" w:rsidTr="00805FF4">
        <w:tc>
          <w:tcPr>
            <w:tcW w:w="1813" w:type="dxa"/>
            <w:shd w:val="clear" w:color="auto" w:fill="auto"/>
          </w:tcPr>
          <w:p w14:paraId="75E3EB97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06" w:type="dxa"/>
            <w:vAlign w:val="bottom"/>
          </w:tcPr>
          <w:p w14:paraId="43D1FC89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69D1F732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7053ACA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5EAD3A5D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36A4D99A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6D3CBE49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4E5CF273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5ECE1066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258051A" w14:textId="77777777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25C88D70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9E6D71C" w14:textId="77777777" w:rsidR="007A4075" w:rsidRPr="009414A8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4075" w:rsidRPr="00121E18" w14:paraId="1C102AA3" w14:textId="77777777" w:rsidTr="00805FF4">
        <w:tc>
          <w:tcPr>
            <w:tcW w:w="1813" w:type="dxa"/>
            <w:shd w:val="clear" w:color="auto" w:fill="auto"/>
          </w:tcPr>
          <w:p w14:paraId="10DD1FB4" w14:textId="4078FA03" w:rsidR="007A4075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06" w:type="dxa"/>
            <w:vAlign w:val="bottom"/>
          </w:tcPr>
          <w:p w14:paraId="0E15FDBB" w14:textId="7C1C1ABB" w:rsidR="007A4075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7CB3B164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14A94DF4" w14:textId="73A2D469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  <w:tc>
          <w:tcPr>
            <w:tcW w:w="255" w:type="dxa"/>
            <w:vAlign w:val="bottom"/>
          </w:tcPr>
          <w:p w14:paraId="3E205099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8C0D7F1" w14:textId="48BBBEC6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  <w:tc>
          <w:tcPr>
            <w:tcW w:w="288" w:type="dxa"/>
            <w:vAlign w:val="bottom"/>
          </w:tcPr>
          <w:p w14:paraId="19293B01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DC951FB" w14:textId="5D3A6960" w:rsidR="007A4075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0F5AE201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C9CEF58" w14:textId="24E96204" w:rsidR="007A4075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630,204</w:t>
            </w:r>
          </w:p>
        </w:tc>
        <w:tc>
          <w:tcPr>
            <w:tcW w:w="227" w:type="dxa"/>
            <w:vAlign w:val="bottom"/>
          </w:tcPr>
          <w:p w14:paraId="1B96D88A" w14:textId="77777777" w:rsidR="007A4075" w:rsidRPr="00016E7B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4FDEA3F" w14:textId="2861FAA3" w:rsidR="007A4075" w:rsidRPr="009414A8" w:rsidRDefault="007A4075" w:rsidP="007A407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03DB">
              <w:rPr>
                <w:rFonts w:asciiTheme="majorBidi" w:hAnsiTheme="majorBidi" w:cstheme="majorBidi"/>
                <w:sz w:val="27"/>
                <w:szCs w:val="27"/>
              </w:rPr>
              <w:t>630,204</w:t>
            </w:r>
          </w:p>
        </w:tc>
      </w:tr>
      <w:tr w:rsidR="007A4075" w:rsidRPr="00121E18" w14:paraId="02C2A4E0" w14:textId="77777777" w:rsidTr="00805FF4">
        <w:tc>
          <w:tcPr>
            <w:tcW w:w="1813" w:type="dxa"/>
            <w:shd w:val="clear" w:color="auto" w:fill="auto"/>
          </w:tcPr>
          <w:p w14:paraId="1EA82D53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006" w:type="dxa"/>
            <w:vAlign w:val="bottom"/>
          </w:tcPr>
          <w:p w14:paraId="34DF8146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7D6F3623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E7CE982" w14:textId="24C6E382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13,218,600</w:t>
            </w:r>
          </w:p>
        </w:tc>
        <w:tc>
          <w:tcPr>
            <w:tcW w:w="255" w:type="dxa"/>
            <w:vAlign w:val="bottom"/>
          </w:tcPr>
          <w:p w14:paraId="0916DF65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D84DDE3" w14:textId="6B143CB9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13,218,600</w:t>
            </w:r>
          </w:p>
        </w:tc>
        <w:tc>
          <w:tcPr>
            <w:tcW w:w="288" w:type="dxa"/>
            <w:vAlign w:val="bottom"/>
          </w:tcPr>
          <w:p w14:paraId="7D413024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48E0DDBF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75A7CE36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19EE80D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11,523,600</w:t>
            </w:r>
          </w:p>
        </w:tc>
        <w:tc>
          <w:tcPr>
            <w:tcW w:w="227" w:type="dxa"/>
            <w:vAlign w:val="bottom"/>
          </w:tcPr>
          <w:p w14:paraId="08390D13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FB736EC" w14:textId="77777777" w:rsidR="007A4075" w:rsidRPr="009414A8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11,523,600</w:t>
            </w:r>
          </w:p>
        </w:tc>
      </w:tr>
      <w:tr w:rsidR="007A4075" w:rsidRPr="005D1863" w14:paraId="182A55BE" w14:textId="77777777" w:rsidTr="00805FF4">
        <w:tc>
          <w:tcPr>
            <w:tcW w:w="1813" w:type="dxa"/>
          </w:tcPr>
          <w:p w14:paraId="680E84F1" w14:textId="77777777" w:rsidR="007A4075" w:rsidRPr="00016E7B" w:rsidRDefault="007A4075" w:rsidP="007A4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16E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</w:t>
            </w:r>
            <w:r w:rsidRPr="0093400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E03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2C993141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34BE1" w14:textId="4D92F629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16,780,558</w:t>
            </w:r>
          </w:p>
        </w:tc>
        <w:tc>
          <w:tcPr>
            <w:tcW w:w="255" w:type="dxa"/>
            <w:vAlign w:val="bottom"/>
          </w:tcPr>
          <w:p w14:paraId="7582B23A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C63D1" w14:textId="468AD892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16,780,558</w:t>
            </w:r>
          </w:p>
        </w:tc>
        <w:tc>
          <w:tcPr>
            <w:tcW w:w="288" w:type="dxa"/>
            <w:vAlign w:val="bottom"/>
          </w:tcPr>
          <w:p w14:paraId="3A8E0F6F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2EC3D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605DD4F9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03531" w14:textId="77777777" w:rsidR="007A4075" w:rsidRPr="003703D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16,174,045</w:t>
            </w:r>
          </w:p>
        </w:tc>
        <w:tc>
          <w:tcPr>
            <w:tcW w:w="227" w:type="dxa"/>
            <w:vAlign w:val="bottom"/>
          </w:tcPr>
          <w:p w14:paraId="0AC55F63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9107C" w14:textId="77777777" w:rsidR="007A4075" w:rsidRPr="00016E7B" w:rsidRDefault="007A4075" w:rsidP="007A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472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16,174,045</w:t>
            </w:r>
          </w:p>
        </w:tc>
      </w:tr>
    </w:tbl>
    <w:p w14:paraId="740CCA36" w14:textId="0C10D228" w:rsidR="000169F2" w:rsidRDefault="000169F2" w:rsidP="00696AF8">
      <w:pPr>
        <w:pStyle w:val="Bo-Blankline"/>
        <w:rPr>
          <w:rFonts w:asciiTheme="majorBidi" w:hAnsiTheme="majorBidi" w:cstheme="majorBidi"/>
        </w:rPr>
      </w:pPr>
    </w:p>
    <w:p w14:paraId="54D912E2" w14:textId="77777777" w:rsidR="00065FE1" w:rsidRPr="00BD6EE4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26B63FB2" w14:textId="77777777" w:rsidR="00065FE1" w:rsidRPr="00C7044A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64"/>
        <w:gridCol w:w="1169"/>
        <w:gridCol w:w="273"/>
        <w:gridCol w:w="1166"/>
        <w:gridCol w:w="273"/>
        <w:gridCol w:w="1175"/>
      </w:tblGrid>
      <w:tr w:rsidR="00065FE1" w:rsidRPr="00BD6EE4" w14:paraId="135625EE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38B6501A" w14:textId="77777777" w:rsidR="00065FE1" w:rsidRPr="00BD6EE4" w:rsidRDefault="00065FE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452BD760" w14:textId="77777777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DF2673A" w14:textId="77777777" w:rsidR="00065FE1" w:rsidRPr="00BD6EE4" w:rsidRDefault="00065FE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176EDE62" w14:textId="77777777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FE1" w:rsidRPr="00BD6EE4" w14:paraId="3F18A6C9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6AF9C425" w14:textId="77777777" w:rsidR="00065FE1" w:rsidRPr="00BD6EE4" w:rsidRDefault="00065FE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E6B17C" w14:textId="78062966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4F33A735" w14:textId="77777777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BA268D6" w14:textId="0811E2EF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709C7F47" w14:textId="77777777" w:rsidR="00065FE1" w:rsidRPr="00BD6EE4" w:rsidRDefault="00065FE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ECBC712" w14:textId="566E6A91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2AA0D62E" w14:textId="77777777" w:rsidR="00065FE1" w:rsidRPr="00BD6EE4" w:rsidRDefault="00065FE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74577FA" w14:textId="11E8DD1E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65FE1" w:rsidRPr="00BD6EE4" w14:paraId="5F3ED131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2FC33554" w14:textId="77777777" w:rsidR="00065FE1" w:rsidRPr="00BD6EE4" w:rsidRDefault="00065FE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EE195DA" w14:textId="77777777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5FE1" w:rsidRPr="00BD6EE4" w14:paraId="5356B6B4" w14:textId="77777777" w:rsidTr="001F3F5B">
        <w:tc>
          <w:tcPr>
            <w:tcW w:w="3600" w:type="dxa"/>
            <w:shd w:val="clear" w:color="auto" w:fill="auto"/>
          </w:tcPr>
          <w:p w14:paraId="07EC2E87" w14:textId="77777777" w:rsidR="00065FE1" w:rsidRPr="004112AB" w:rsidRDefault="00065FE1" w:rsidP="00065FE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0AC1AFD6" w14:textId="4BE2509D" w:rsidR="00065FE1" w:rsidRPr="00BD6EE4" w:rsidRDefault="00F37FEA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3,025,290</w:t>
            </w:r>
          </w:p>
        </w:tc>
        <w:tc>
          <w:tcPr>
            <w:tcW w:w="264" w:type="dxa"/>
            <w:shd w:val="clear" w:color="auto" w:fill="auto"/>
          </w:tcPr>
          <w:p w14:paraId="43836076" w14:textId="77777777" w:rsidR="00065FE1" w:rsidRPr="00BD6EE4" w:rsidRDefault="00065FE1" w:rsidP="00065FE1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2185FCB" w14:textId="5D10CE4E" w:rsidR="00065FE1" w:rsidRPr="00BD6EE4" w:rsidRDefault="00065FE1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4,020,241</w:t>
            </w:r>
          </w:p>
        </w:tc>
        <w:tc>
          <w:tcPr>
            <w:tcW w:w="273" w:type="dxa"/>
            <w:shd w:val="clear" w:color="auto" w:fill="auto"/>
          </w:tcPr>
          <w:p w14:paraId="1C1FA8D1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59C2B01" w14:textId="551D3CE0" w:rsidR="00065FE1" w:rsidRPr="00BD6EE4" w:rsidRDefault="00F37FEA" w:rsidP="00065FE1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3,025,290</w:t>
            </w:r>
          </w:p>
        </w:tc>
        <w:tc>
          <w:tcPr>
            <w:tcW w:w="273" w:type="dxa"/>
            <w:shd w:val="clear" w:color="auto" w:fill="auto"/>
          </w:tcPr>
          <w:p w14:paraId="532A6701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CBE808F" w14:textId="1DDD6DCC" w:rsidR="00065FE1" w:rsidRPr="00BD6EE4" w:rsidRDefault="00065FE1" w:rsidP="00065FE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4,020,241</w:t>
            </w:r>
          </w:p>
        </w:tc>
      </w:tr>
      <w:tr w:rsidR="00065FE1" w:rsidRPr="00BD6EE4" w14:paraId="677C9D3A" w14:textId="77777777" w:rsidTr="001F3F5B">
        <w:tc>
          <w:tcPr>
            <w:tcW w:w="3600" w:type="dxa"/>
            <w:shd w:val="clear" w:color="auto" w:fill="auto"/>
          </w:tcPr>
          <w:p w14:paraId="40ABFF8B" w14:textId="77777777" w:rsidR="00065FE1" w:rsidRPr="00BD6EE4" w:rsidRDefault="00065FE1" w:rsidP="00065FE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14:paraId="21773D68" w14:textId="4B666566" w:rsidR="00065FE1" w:rsidRPr="00BD6EE4" w:rsidRDefault="00F37FEA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13,281,570</w:t>
            </w:r>
          </w:p>
        </w:tc>
        <w:tc>
          <w:tcPr>
            <w:tcW w:w="264" w:type="dxa"/>
            <w:shd w:val="clear" w:color="auto" w:fill="auto"/>
          </w:tcPr>
          <w:p w14:paraId="767B8450" w14:textId="77777777" w:rsidR="00065FE1" w:rsidRPr="00BD6EE4" w:rsidRDefault="00065FE1" w:rsidP="00065FE1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B8FE07A" w14:textId="472868D5" w:rsidR="00065FE1" w:rsidRPr="00BD6EE4" w:rsidRDefault="00065FE1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11,586,283</w:t>
            </w:r>
          </w:p>
        </w:tc>
        <w:tc>
          <w:tcPr>
            <w:tcW w:w="273" w:type="dxa"/>
            <w:shd w:val="clear" w:color="auto" w:fill="auto"/>
          </w:tcPr>
          <w:p w14:paraId="59A3AC6B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71A67B3" w14:textId="0BAE8DC1" w:rsidR="00065FE1" w:rsidRPr="00BD6EE4" w:rsidRDefault="00F37FEA" w:rsidP="00065FE1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13,283,570</w:t>
            </w:r>
          </w:p>
        </w:tc>
        <w:tc>
          <w:tcPr>
            <w:tcW w:w="273" w:type="dxa"/>
            <w:shd w:val="clear" w:color="auto" w:fill="auto"/>
          </w:tcPr>
          <w:p w14:paraId="4B092E45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A40EACD" w14:textId="2A0D3CE2" w:rsidR="00065FE1" w:rsidRPr="00BD6EE4" w:rsidRDefault="00065FE1" w:rsidP="00065FE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11,586,283</w:t>
            </w:r>
          </w:p>
        </w:tc>
      </w:tr>
      <w:tr w:rsidR="00065FE1" w:rsidRPr="00BD6EE4" w14:paraId="449E4C50" w14:textId="77777777" w:rsidTr="001F3F5B">
        <w:tc>
          <w:tcPr>
            <w:tcW w:w="3600" w:type="dxa"/>
            <w:shd w:val="clear" w:color="auto" w:fill="auto"/>
          </w:tcPr>
          <w:p w14:paraId="32A8A358" w14:textId="77777777" w:rsidR="00065FE1" w:rsidRPr="00BD6EE4" w:rsidRDefault="00065FE1" w:rsidP="00065FE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60" w:type="dxa"/>
            <w:shd w:val="clear" w:color="auto" w:fill="auto"/>
          </w:tcPr>
          <w:p w14:paraId="0A8F48AE" w14:textId="1D3B3C1A" w:rsidR="00065FE1" w:rsidRPr="006145CD" w:rsidRDefault="00F37FEA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471,698</w:t>
            </w:r>
          </w:p>
        </w:tc>
        <w:tc>
          <w:tcPr>
            <w:tcW w:w="264" w:type="dxa"/>
            <w:shd w:val="clear" w:color="auto" w:fill="auto"/>
          </w:tcPr>
          <w:p w14:paraId="35E3E94B" w14:textId="77777777" w:rsidR="00065FE1" w:rsidRPr="00BD6EE4" w:rsidRDefault="00065FE1" w:rsidP="00065FE1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79B0ED" w14:textId="6D9F31EA" w:rsidR="00065FE1" w:rsidRPr="006145CD" w:rsidRDefault="00065FE1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567,521</w:t>
            </w:r>
          </w:p>
        </w:tc>
        <w:tc>
          <w:tcPr>
            <w:tcW w:w="273" w:type="dxa"/>
            <w:shd w:val="clear" w:color="auto" w:fill="auto"/>
          </w:tcPr>
          <w:p w14:paraId="6E851CEE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3B3D671" w14:textId="1EDDE48B" w:rsidR="00065FE1" w:rsidRPr="006145CD" w:rsidRDefault="00F37FEA" w:rsidP="00065FE1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471,698</w:t>
            </w:r>
          </w:p>
        </w:tc>
        <w:tc>
          <w:tcPr>
            <w:tcW w:w="273" w:type="dxa"/>
            <w:shd w:val="clear" w:color="auto" w:fill="auto"/>
          </w:tcPr>
          <w:p w14:paraId="253669D2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3865CAE" w14:textId="7676D811" w:rsidR="00065FE1" w:rsidRPr="006145CD" w:rsidRDefault="00065FE1" w:rsidP="00065FE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567,521</w:t>
            </w:r>
          </w:p>
        </w:tc>
      </w:tr>
      <w:tr w:rsidR="00065FE1" w:rsidRPr="00BD6EE4" w14:paraId="54F208F7" w14:textId="77777777" w:rsidTr="001F3F5B">
        <w:tc>
          <w:tcPr>
            <w:tcW w:w="3600" w:type="dxa"/>
            <w:shd w:val="clear" w:color="auto" w:fill="auto"/>
            <w:vAlign w:val="bottom"/>
          </w:tcPr>
          <w:p w14:paraId="07E26F62" w14:textId="77777777" w:rsidR="00065FE1" w:rsidRPr="00BD6EE4" w:rsidRDefault="00065FE1" w:rsidP="00065FE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7BFAC" w14:textId="3928541E" w:rsidR="00065FE1" w:rsidRPr="00BD6EE4" w:rsidRDefault="00F37FEA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16,778,558</w:t>
            </w:r>
          </w:p>
        </w:tc>
        <w:tc>
          <w:tcPr>
            <w:tcW w:w="264" w:type="dxa"/>
            <w:shd w:val="clear" w:color="auto" w:fill="auto"/>
          </w:tcPr>
          <w:p w14:paraId="33E0DE63" w14:textId="77777777" w:rsidR="00065FE1" w:rsidRPr="00BD6EE4" w:rsidRDefault="00065FE1" w:rsidP="00065FE1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3895" w14:textId="45331B43" w:rsidR="00065FE1" w:rsidRPr="005A78D9" w:rsidRDefault="00065FE1" w:rsidP="00065FE1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16,174,045</w:t>
            </w:r>
          </w:p>
        </w:tc>
        <w:tc>
          <w:tcPr>
            <w:tcW w:w="273" w:type="dxa"/>
            <w:shd w:val="clear" w:color="auto" w:fill="auto"/>
          </w:tcPr>
          <w:p w14:paraId="6D4783F1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DB041" w14:textId="7997D8CF" w:rsidR="00065FE1" w:rsidRPr="00BD6EE4" w:rsidRDefault="00F37FEA" w:rsidP="00065FE1">
            <w:pPr>
              <w:tabs>
                <w:tab w:val="decimal" w:pos="90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16,780,558</w:t>
            </w:r>
          </w:p>
        </w:tc>
        <w:tc>
          <w:tcPr>
            <w:tcW w:w="273" w:type="dxa"/>
            <w:shd w:val="clear" w:color="auto" w:fill="auto"/>
          </w:tcPr>
          <w:p w14:paraId="1B7FA99F" w14:textId="77777777" w:rsidR="00065FE1" w:rsidRPr="00BD6EE4" w:rsidRDefault="00065FE1" w:rsidP="00065FE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B03EB" w14:textId="263CDB67" w:rsidR="00065FE1" w:rsidRPr="00BD6EE4" w:rsidRDefault="00065FE1" w:rsidP="00065FE1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16,174,045</w:t>
            </w:r>
          </w:p>
        </w:tc>
      </w:tr>
    </w:tbl>
    <w:p w14:paraId="7C5AEE84" w14:textId="477D41AD" w:rsidR="00065FE1" w:rsidRDefault="00065FE1" w:rsidP="00696AF8">
      <w:pPr>
        <w:pStyle w:val="Bo-Blankline"/>
        <w:rPr>
          <w:rFonts w:asciiTheme="majorBidi" w:hAnsiTheme="majorBidi" w:cstheme="majorBidi"/>
        </w:rPr>
      </w:pPr>
    </w:p>
    <w:p w14:paraId="2E1C457E" w14:textId="4E63BE9F" w:rsidR="004937B4" w:rsidRDefault="00400D18" w:rsidP="00C863C6">
      <w:pPr>
        <w:pStyle w:val="Bo-C1Content"/>
        <w:rPr>
          <w:rFonts w:asciiTheme="majorBidi" w:hAnsiTheme="majorBidi" w:cstheme="majorBidi"/>
        </w:rPr>
      </w:pPr>
      <w:r w:rsidRPr="00BD6EE4">
        <w:rPr>
          <w:rFonts w:asciiTheme="majorBidi" w:hAnsiTheme="majorBidi" w:cstheme="majorBidi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="004937B4" w:rsidRPr="00BD6EE4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C72E58">
        <w:rPr>
          <w:rFonts w:asciiTheme="majorBidi" w:hAnsiTheme="majorBidi" w:cstheme="majorBidi"/>
          <w:lang w:val="en-US"/>
        </w:rPr>
        <w:t>5</w:t>
      </w:r>
      <w:r w:rsidR="003A5941" w:rsidRPr="00BD6EE4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C72E58">
        <w:rPr>
          <w:rFonts w:asciiTheme="majorBidi" w:hAnsiTheme="majorBidi" w:cstheme="majorBidi"/>
          <w:lang w:val="en-US"/>
        </w:rPr>
        <w:t>4</w:t>
      </w:r>
      <w:r w:rsidR="00AB33FD" w:rsidRPr="00BD6EE4">
        <w:rPr>
          <w:rFonts w:asciiTheme="majorBidi" w:hAnsiTheme="majorBidi" w:cstheme="majorBidi"/>
          <w:cs/>
        </w:rPr>
        <w:t xml:space="preserve"> </w:t>
      </w:r>
      <w:r w:rsidR="000169F2">
        <w:rPr>
          <w:rFonts w:asciiTheme="majorBidi" w:hAnsiTheme="majorBidi" w:cstheme="majorBidi" w:hint="cs"/>
          <w:cs/>
        </w:rPr>
        <w:t>กลุ่ม</w:t>
      </w:r>
      <w:r w:rsidR="00112DF2" w:rsidRPr="00BD6EE4">
        <w:rPr>
          <w:rFonts w:asciiTheme="majorBidi" w:hAnsiTheme="majorBidi" w:cstheme="majorBidi"/>
          <w:cs/>
        </w:rPr>
        <w:t>บริษัท</w:t>
      </w:r>
      <w:r w:rsidR="004454DD">
        <w:rPr>
          <w:rFonts w:asciiTheme="majorBidi" w:hAnsiTheme="majorBidi" w:cstheme="majorBidi" w:hint="cs"/>
          <w:cs/>
        </w:rPr>
        <w:t>และ</w:t>
      </w:r>
      <w:r w:rsidR="004454DD" w:rsidRPr="00F37FEA">
        <w:rPr>
          <w:rFonts w:asciiTheme="majorBidi" w:hAnsiTheme="majorBidi" w:cstheme="majorBidi" w:hint="cs"/>
          <w:cs/>
        </w:rPr>
        <w:t>บริษัท</w:t>
      </w:r>
      <w:r w:rsidR="009864E7" w:rsidRPr="00F37FEA">
        <w:rPr>
          <w:rFonts w:asciiTheme="majorBidi" w:hAnsiTheme="majorBidi" w:cstheme="majorBidi"/>
          <w:cs/>
        </w:rPr>
        <w:t>ไม่</w:t>
      </w:r>
      <w:r w:rsidR="004937B4" w:rsidRPr="00F37FEA">
        <w:rPr>
          <w:rFonts w:asciiTheme="majorBidi" w:hAnsiTheme="majorBidi" w:cstheme="majorBidi"/>
          <w:cs/>
        </w:rPr>
        <w:t>มี</w:t>
      </w:r>
      <w:r w:rsidR="004937B4" w:rsidRPr="00BD6EE4">
        <w:rPr>
          <w:rFonts w:asciiTheme="majorBidi" w:hAnsiTheme="majorBidi" w:cstheme="majorBidi"/>
          <w:cs/>
        </w:rPr>
        <w:t>วงเงินสินเชื่อซึ่งยังมิได้เบิกใช้</w:t>
      </w:r>
    </w:p>
    <w:p w14:paraId="156CE152" w14:textId="77777777" w:rsidR="009062AE" w:rsidRDefault="00D33ED0">
      <w:pPr>
        <w:spacing w:line="240" w:lineRule="auto"/>
        <w:rPr>
          <w:cs/>
        </w:rPr>
        <w:sectPr w:rsidR="009062AE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  <w:r>
        <w:rPr>
          <w:cs/>
        </w:rPr>
        <w:br w:type="page"/>
      </w:r>
    </w:p>
    <w:p w14:paraId="77FD466D" w14:textId="77777777" w:rsidR="00D33ED0" w:rsidRPr="00744476" w:rsidRDefault="00D33ED0" w:rsidP="00D33ED0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4A83BF01" w14:textId="77777777" w:rsidR="00D33ED0" w:rsidRPr="00585911" w:rsidRDefault="00D33ED0" w:rsidP="00D33ED0">
      <w:pPr>
        <w:pStyle w:val="Bo-Blankline"/>
      </w:pPr>
    </w:p>
    <w:p w14:paraId="3B43697F" w14:textId="3EDA09F0" w:rsidR="00D33ED0" w:rsidRPr="009D0913" w:rsidRDefault="00D33ED0" w:rsidP="00BB6EB8">
      <w:pPr>
        <w:pStyle w:val="Bo-C1Content"/>
        <w:ind w:right="487"/>
        <w:rPr>
          <w:rFonts w:asciiTheme="majorBidi" w:hAnsiTheme="majorBidi" w:cstheme="majorBidi"/>
          <w:i/>
          <w:iCs/>
          <w:spacing w:val="-2"/>
          <w:lang w:val="en-US"/>
        </w:rPr>
      </w:pPr>
      <w:r w:rsidRPr="009D0913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9D0913">
        <w:rPr>
          <w:rFonts w:asciiTheme="majorBidi" w:hAnsiTheme="majorBidi" w:cstheme="majorBidi"/>
          <w:spacing w:val="-2"/>
          <w:lang w:val="en-US"/>
        </w:rPr>
        <w:t xml:space="preserve">31 </w:t>
      </w:r>
      <w:r w:rsidRPr="009D0913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Pr="009D0913">
        <w:rPr>
          <w:rFonts w:asciiTheme="majorBidi" w:hAnsiTheme="majorBidi" w:cstheme="majorBidi"/>
          <w:spacing w:val="-2"/>
          <w:lang w:val="en-US"/>
        </w:rPr>
        <w:t>256</w:t>
      </w:r>
      <w:r w:rsidR="00C72E58" w:rsidRPr="009D0913">
        <w:rPr>
          <w:rFonts w:asciiTheme="majorBidi" w:hAnsiTheme="majorBidi" w:cstheme="majorBidi"/>
          <w:spacing w:val="-2"/>
          <w:lang w:val="en-US"/>
        </w:rPr>
        <w:t>5</w:t>
      </w:r>
      <w:r w:rsidRPr="009D0913">
        <w:rPr>
          <w:rFonts w:asciiTheme="majorBidi" w:hAnsiTheme="majorBidi" w:cstheme="majorBidi"/>
          <w:spacing w:val="-2"/>
          <w:cs/>
        </w:rPr>
        <w:t xml:space="preserve"> </w:t>
      </w:r>
      <w:r w:rsidR="004454DD" w:rsidRPr="009D0913">
        <w:rPr>
          <w:rFonts w:asciiTheme="majorBidi" w:hAnsiTheme="majorBidi" w:cstheme="majorBidi" w:hint="cs"/>
          <w:spacing w:val="-2"/>
          <w:cs/>
        </w:rPr>
        <w:t>กลุ่ม</w:t>
      </w:r>
      <w:r w:rsidRPr="009D0913">
        <w:rPr>
          <w:rFonts w:asciiTheme="majorBidi" w:hAnsiTheme="majorBidi" w:cstheme="majorBidi"/>
          <w:spacing w:val="-2"/>
          <w:cs/>
        </w:rPr>
        <w:t>บริษัท</w:t>
      </w:r>
      <w:r w:rsidR="004454DD" w:rsidRPr="009D0913">
        <w:rPr>
          <w:rFonts w:asciiTheme="majorBidi" w:hAnsiTheme="majorBidi" w:cstheme="majorBidi" w:hint="cs"/>
          <w:spacing w:val="-2"/>
          <w:cs/>
        </w:rPr>
        <w:t>และบริษัท</w:t>
      </w:r>
      <w:r w:rsidRPr="009D0913">
        <w:rPr>
          <w:rFonts w:asciiTheme="majorBidi" w:hAnsiTheme="majorBidi" w:cstheme="majorBidi"/>
          <w:spacing w:val="-2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9D0913">
        <w:rPr>
          <w:rFonts w:asciiTheme="majorBidi" w:hAnsiTheme="majorBidi" w:cstheme="majorBidi"/>
          <w:spacing w:val="-2"/>
          <w:lang w:val="en-US"/>
        </w:rPr>
        <w:t>3</w:t>
      </w:r>
      <w:r w:rsidRPr="009D0913">
        <w:rPr>
          <w:rFonts w:asciiTheme="majorBidi" w:hAnsiTheme="majorBidi" w:cstheme="majorBidi"/>
          <w:spacing w:val="-2"/>
          <w:cs/>
        </w:rPr>
        <w:t xml:space="preserve"> เดือน มูลค่ารวม </w:t>
      </w:r>
      <w:r w:rsidR="00F37FEA" w:rsidRPr="009D0913">
        <w:rPr>
          <w:rFonts w:asciiTheme="majorBidi" w:hAnsiTheme="majorBidi" w:cstheme="majorBidi"/>
          <w:spacing w:val="-2"/>
          <w:lang w:val="en-US"/>
        </w:rPr>
        <w:t>16,217</w:t>
      </w:r>
      <w:r w:rsidRPr="009D0913">
        <w:rPr>
          <w:rFonts w:asciiTheme="majorBidi" w:hAnsiTheme="majorBidi" w:cstheme="majorBidi"/>
          <w:spacing w:val="-2"/>
        </w:rPr>
        <w:t xml:space="preserve"> </w:t>
      </w:r>
      <w:r w:rsidRPr="009D0913">
        <w:rPr>
          <w:rFonts w:asciiTheme="majorBidi" w:hAnsiTheme="majorBidi" w:cstheme="majorBidi"/>
          <w:spacing w:val="-2"/>
          <w:cs/>
        </w:rPr>
        <w:t>ล้านบาท</w:t>
      </w:r>
      <w:r w:rsidR="004454DD" w:rsidRPr="009D0913">
        <w:rPr>
          <w:rFonts w:asciiTheme="majorBidi" w:hAnsiTheme="majorBidi" w:cstheme="majorBidi" w:hint="cs"/>
          <w:spacing w:val="-2"/>
          <w:cs/>
        </w:rPr>
        <w:t xml:space="preserve"> และ </w:t>
      </w:r>
      <w:r w:rsidR="00F37FEA" w:rsidRPr="009D0913">
        <w:rPr>
          <w:rFonts w:asciiTheme="majorBidi" w:hAnsiTheme="majorBidi" w:cstheme="majorBidi"/>
          <w:spacing w:val="-2"/>
          <w:lang w:val="en-US"/>
        </w:rPr>
        <w:t>16,219</w:t>
      </w:r>
      <w:r w:rsidR="004454DD" w:rsidRPr="009D0913">
        <w:rPr>
          <w:rFonts w:asciiTheme="majorBidi" w:hAnsiTheme="majorBidi" w:cstheme="majorBidi"/>
          <w:spacing w:val="-2"/>
          <w:lang w:val="en-US"/>
        </w:rPr>
        <w:t xml:space="preserve"> </w:t>
      </w:r>
      <w:r w:rsidR="004454DD" w:rsidRPr="009D0913">
        <w:rPr>
          <w:rFonts w:asciiTheme="majorBidi" w:hAnsiTheme="majorBidi" w:cstheme="majorBidi" w:hint="cs"/>
          <w:spacing w:val="-2"/>
          <w:cs/>
          <w:lang w:val="en-US"/>
        </w:rPr>
        <w:t>ล้านบาท ตามลำดับ</w:t>
      </w:r>
      <w:r w:rsidRPr="009D0913">
        <w:rPr>
          <w:rFonts w:asciiTheme="majorBidi" w:hAnsiTheme="majorBidi" w:cstheme="majorBidi"/>
          <w:spacing w:val="-2"/>
          <w:cs/>
        </w:rPr>
        <w:t xml:space="preserve"> </w:t>
      </w:r>
      <w:r w:rsidRPr="009D0913">
        <w:rPr>
          <w:rFonts w:asciiTheme="majorBidi" w:hAnsiTheme="majorBidi" w:cstheme="majorBidi"/>
          <w:i/>
          <w:iCs/>
          <w:spacing w:val="-2"/>
          <w:cs/>
        </w:rPr>
        <w:t>(</w:t>
      </w:r>
      <w:r w:rsidRPr="009D0913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C72E58" w:rsidRPr="009D0913">
        <w:rPr>
          <w:rFonts w:asciiTheme="majorBidi" w:hAnsiTheme="majorBidi" w:cstheme="majorBidi"/>
          <w:i/>
          <w:iCs/>
          <w:spacing w:val="-2"/>
          <w:lang w:val="en-US"/>
        </w:rPr>
        <w:t>4</w:t>
      </w:r>
      <w:r w:rsidRPr="009D0913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C72E58" w:rsidRPr="009D0913">
        <w:rPr>
          <w:rFonts w:asciiTheme="majorBidi" w:hAnsiTheme="majorBidi" w:cstheme="majorBidi"/>
          <w:i/>
          <w:iCs/>
          <w:spacing w:val="-2"/>
          <w:lang w:val="en-US"/>
        </w:rPr>
        <w:t>15,524</w:t>
      </w:r>
      <w:r w:rsidRPr="009D0913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9D0913">
        <w:rPr>
          <w:rFonts w:asciiTheme="majorBidi" w:hAnsiTheme="majorBidi" w:cstheme="majorBidi" w:hint="cs"/>
          <w:i/>
          <w:iCs/>
          <w:spacing w:val="-2"/>
          <w:cs/>
          <w:lang w:val="en-US"/>
        </w:rPr>
        <w:t>ล้านบาท</w:t>
      </w:r>
      <w:r w:rsidR="004454DD" w:rsidRPr="009D0913">
        <w:rPr>
          <w:rFonts w:asciiTheme="majorBidi" w:hAnsiTheme="majorBidi" w:cstheme="majorBidi" w:hint="cs"/>
          <w:i/>
          <w:iCs/>
          <w:spacing w:val="-2"/>
          <w:cs/>
          <w:lang w:val="en-US"/>
        </w:rPr>
        <w:t xml:space="preserve"> และ </w:t>
      </w:r>
      <w:r w:rsidR="004454DD" w:rsidRPr="009D0913">
        <w:rPr>
          <w:rFonts w:asciiTheme="majorBidi" w:hAnsiTheme="majorBidi" w:cstheme="majorBidi"/>
          <w:i/>
          <w:iCs/>
          <w:spacing w:val="-2"/>
          <w:lang w:val="en-US"/>
        </w:rPr>
        <w:t xml:space="preserve">15,524 </w:t>
      </w:r>
      <w:r w:rsidR="004454DD" w:rsidRPr="009D0913">
        <w:rPr>
          <w:rFonts w:asciiTheme="majorBidi" w:hAnsiTheme="majorBidi" w:cstheme="majorBidi" w:hint="cs"/>
          <w:i/>
          <w:iCs/>
          <w:spacing w:val="-2"/>
          <w:cs/>
          <w:lang w:val="en-US"/>
        </w:rPr>
        <w:t>ล้านบาท ตามลำดับ</w:t>
      </w:r>
      <w:r w:rsidRPr="009D0913">
        <w:rPr>
          <w:rFonts w:asciiTheme="majorBidi" w:hAnsiTheme="majorBidi" w:cstheme="majorBidi"/>
          <w:i/>
          <w:iCs/>
          <w:spacing w:val="-2"/>
          <w:cs/>
          <w:lang w:val="en-US"/>
        </w:rPr>
        <w:t>)</w:t>
      </w:r>
      <w:r w:rsidRPr="009D0913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9D0913">
        <w:rPr>
          <w:rFonts w:asciiTheme="majorBidi" w:hAnsiTheme="majorBidi" w:cstheme="majorBidi"/>
          <w:spacing w:val="-2"/>
          <w:cs/>
          <w:lang w:val="en-US"/>
        </w:rPr>
        <w:t>ดังนี้</w:t>
      </w:r>
    </w:p>
    <w:p w14:paraId="243308B3" w14:textId="77777777" w:rsidR="00D33ED0" w:rsidRPr="00503902" w:rsidRDefault="00D33ED0" w:rsidP="00D33ED0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9062AE" w:rsidRPr="000E72B7" w14:paraId="75C85ACB" w14:textId="77777777" w:rsidTr="009D1AE7">
        <w:tc>
          <w:tcPr>
            <w:tcW w:w="1980" w:type="dxa"/>
          </w:tcPr>
          <w:p w14:paraId="0A2ED586" w14:textId="77777777" w:rsidR="009062AE" w:rsidRPr="000E72B7" w:rsidRDefault="009062AE" w:rsidP="009D1AE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1C22C3A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70" w:type="dxa"/>
            <w:gridSpan w:val="15"/>
          </w:tcPr>
          <w:p w14:paraId="51278FE6" w14:textId="68339B11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062AE" w:rsidRPr="000E72B7" w14:paraId="31686F12" w14:textId="77777777" w:rsidTr="009D1AE7">
        <w:tc>
          <w:tcPr>
            <w:tcW w:w="1980" w:type="dxa"/>
          </w:tcPr>
          <w:p w14:paraId="225021B2" w14:textId="77777777" w:rsidR="009062AE" w:rsidRPr="000E72B7" w:rsidRDefault="009062AE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77297E8E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3"/>
          </w:tcPr>
          <w:p w14:paraId="0DE90613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F9ABD60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0" w:type="dxa"/>
            <w:gridSpan w:val="3"/>
          </w:tcPr>
          <w:p w14:paraId="2E5FE7BD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04A0BA9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0" w:type="dxa"/>
            <w:gridSpan w:val="3"/>
          </w:tcPr>
          <w:p w14:paraId="23AE2F9B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6C6525A6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F62310F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01120B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51E2B1A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062AE" w:rsidRPr="000E72B7" w14:paraId="30EE0FDD" w14:textId="77777777" w:rsidTr="009D1AE7">
        <w:tc>
          <w:tcPr>
            <w:tcW w:w="1980" w:type="dxa"/>
          </w:tcPr>
          <w:p w14:paraId="0E79CB3A" w14:textId="77777777" w:rsidR="009062AE" w:rsidRPr="000E72B7" w:rsidRDefault="009062AE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717620B2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BD14872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06D519F4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85165A1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B4AFFA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FCFBF2C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7FE5BB0B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B45A0D0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937234E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35235B6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43E360CE" w14:textId="77777777" w:rsidR="009062AE" w:rsidRPr="000E72B7" w:rsidRDefault="009062AE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505A8F0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52EBA75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CB3E7FB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0CD75AFC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CCA1E02" w14:textId="77777777" w:rsidR="009062AE" w:rsidRPr="000E72B7" w:rsidRDefault="009062AE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72E58" w:rsidRPr="000E72B7" w14:paraId="75995B00" w14:textId="77777777" w:rsidTr="009D1AE7">
        <w:tc>
          <w:tcPr>
            <w:tcW w:w="1980" w:type="dxa"/>
          </w:tcPr>
          <w:p w14:paraId="37E362A8" w14:textId="77777777" w:rsidR="00C72E58" w:rsidRPr="000E72B7" w:rsidRDefault="00C72E58" w:rsidP="00C72E5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70" w:type="dxa"/>
          </w:tcPr>
          <w:p w14:paraId="294CAAEA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D458B5A" w14:textId="36F01433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6FFFEC4F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8199333" w14:textId="4A8FB5CB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1830F926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D2F6AE" w14:textId="469217B6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1D4E3CD1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D7FDBF7" w14:textId="5A3618DD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0D267BDC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86A5455" w14:textId="7C0F533D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4231F734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1E553D2" w14:textId="6093831E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25CD4F2C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0630115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2D6204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515EFB2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C72E58" w:rsidRPr="000E72B7" w14:paraId="45DB442D" w14:textId="77777777" w:rsidTr="009D1AE7">
        <w:tc>
          <w:tcPr>
            <w:tcW w:w="1980" w:type="dxa"/>
          </w:tcPr>
          <w:p w14:paraId="1745046A" w14:textId="77777777" w:rsidR="00C72E58" w:rsidRPr="000E72B7" w:rsidRDefault="00C72E58" w:rsidP="00C72E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DC72243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90" w:type="dxa"/>
            <w:gridSpan w:val="11"/>
          </w:tcPr>
          <w:p w14:paraId="6B7A3051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0" w:type="dxa"/>
          </w:tcPr>
          <w:p w14:paraId="499C744F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1226CF4C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75EB4CDB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EF05AE1" w14:textId="77777777" w:rsidR="00C72E58" w:rsidRPr="000E72B7" w:rsidRDefault="00C72E58" w:rsidP="00C72E58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C72E58" w:rsidRPr="000E72B7" w14:paraId="4E1A2687" w14:textId="77777777" w:rsidTr="009D1AE7">
        <w:tc>
          <w:tcPr>
            <w:tcW w:w="1980" w:type="dxa"/>
          </w:tcPr>
          <w:p w14:paraId="006E867A" w14:textId="77777777" w:rsidR="00C72E58" w:rsidRPr="000E72B7" w:rsidRDefault="00C72E58" w:rsidP="00C72E58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2B29B481" w14:textId="77777777" w:rsidR="00C72E58" w:rsidRPr="000E72B7" w:rsidRDefault="00C72E58" w:rsidP="00C72E58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FE7A4D" w14:textId="4DBC1341" w:rsidR="00C72E58" w:rsidRPr="000E72B7" w:rsidRDefault="00F37FEA" w:rsidP="009D0913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A6DEB0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6B9C7CD" w14:textId="2840484E" w:rsidR="00C72E58" w:rsidRPr="000E72B7" w:rsidRDefault="00C72E58" w:rsidP="006F0F1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032D059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6FCE1C" w14:textId="3ADFFAC3" w:rsidR="00C72E58" w:rsidRPr="000E72B7" w:rsidRDefault="00F37FEA" w:rsidP="00C72E58">
            <w:pPr>
              <w:spacing w:line="240" w:lineRule="atLeast"/>
              <w:ind w:left="-46" w:right="-5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42D19B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6FDB15" w14:textId="036A7E4E" w:rsidR="00C72E58" w:rsidRPr="000E72B7" w:rsidRDefault="00C72E58" w:rsidP="006271E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34A22C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63E6141" w14:textId="50BA1937" w:rsidR="00C72E58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225CA69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ED30925" w14:textId="35042537" w:rsidR="00C72E58" w:rsidRPr="000E72B7" w:rsidRDefault="00C72E58" w:rsidP="006F0F16">
            <w:pPr>
              <w:tabs>
                <w:tab w:val="decimal" w:pos="104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7112929A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708F06B1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</w:p>
        </w:tc>
        <w:tc>
          <w:tcPr>
            <w:tcW w:w="270" w:type="dxa"/>
          </w:tcPr>
          <w:p w14:paraId="3A00B21B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7BD8EC0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72E58" w:rsidRPr="000E72B7" w14:paraId="1B479A0D" w14:textId="77777777" w:rsidTr="009062AE">
        <w:tc>
          <w:tcPr>
            <w:tcW w:w="1980" w:type="dxa"/>
          </w:tcPr>
          <w:p w14:paraId="5C44ED85" w14:textId="77777777" w:rsidR="00C72E58" w:rsidRPr="004259F7" w:rsidRDefault="00C72E58" w:rsidP="00C72E58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5B58F768" w14:textId="77777777" w:rsidR="00C72E58" w:rsidRPr="000E72B7" w:rsidRDefault="00C72E58" w:rsidP="00C72E58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F1846CA" w14:textId="433B8100" w:rsidR="00C72E58" w:rsidRPr="000E72B7" w:rsidRDefault="00F37FEA" w:rsidP="00C72E58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0B6CE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51EDC0" w14:textId="5B574558" w:rsidR="00C72E58" w:rsidRPr="000E72B7" w:rsidRDefault="00C72E58" w:rsidP="00C72E58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AD4B0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05E3A08" w14:textId="7E162303" w:rsidR="00C72E58" w:rsidRPr="000E72B7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9E5136E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274A96" w14:textId="605FED9D" w:rsidR="00C72E58" w:rsidRPr="004259F7" w:rsidRDefault="00C72E58" w:rsidP="006F0F1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2653E6C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189E96" w14:textId="324A1A7C" w:rsidR="00C72E58" w:rsidRPr="000E72B7" w:rsidRDefault="00F37FEA" w:rsidP="00C72E58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888A2CD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CDA8929" w14:textId="5DFFAFE4" w:rsidR="00C72E58" w:rsidRPr="004259F7" w:rsidRDefault="00C72E58" w:rsidP="006F0F16">
            <w:pPr>
              <w:tabs>
                <w:tab w:val="decimal" w:pos="104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56CCB8F1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DFE798" w14:textId="77777777" w:rsidR="00C72E58" w:rsidRPr="004259F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70" w:type="dxa"/>
          </w:tcPr>
          <w:p w14:paraId="56C4773A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A1ED113" w14:textId="77777777" w:rsidR="00C72E58" w:rsidRPr="004259F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72E58" w:rsidRPr="000E72B7" w14:paraId="4F47B5E1" w14:textId="77777777" w:rsidTr="00F643CD">
        <w:tc>
          <w:tcPr>
            <w:tcW w:w="1980" w:type="dxa"/>
          </w:tcPr>
          <w:p w14:paraId="65BF7329" w14:textId="42079C35" w:rsidR="00C72E58" w:rsidRPr="000E72B7" w:rsidRDefault="00C72E58" w:rsidP="00C72E58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270" w:type="dxa"/>
          </w:tcPr>
          <w:p w14:paraId="7CB1CD86" w14:textId="77777777" w:rsidR="00C72E58" w:rsidRPr="000E72B7" w:rsidRDefault="00C72E58" w:rsidP="00C72E5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C268185" w14:textId="27D1B081" w:rsidR="00C72E58" w:rsidRPr="00F835A2" w:rsidRDefault="00F37FEA" w:rsidP="00F37FEA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C439E42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491B4D1A" w14:textId="7147EA8D" w:rsidR="00C72E58" w:rsidRPr="006145CD" w:rsidRDefault="00C72E58" w:rsidP="00C72E5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9B37D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6D17A277" w14:textId="3DA3D1F2" w:rsidR="00C72E58" w:rsidRPr="00C128C4" w:rsidRDefault="00F37FEA" w:rsidP="00F37FEA">
            <w:pPr>
              <w:spacing w:line="240" w:lineRule="atLeast"/>
              <w:ind w:left="-46" w:right="-5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0AA30" w14:textId="77777777" w:rsidR="00C72E58" w:rsidRPr="000E72B7" w:rsidRDefault="00C72E58" w:rsidP="00C72E58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4DD021" w14:textId="3078FAD2" w:rsidR="00C72E58" w:rsidRPr="00F835A2" w:rsidRDefault="00C72E58" w:rsidP="006F0F1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436298D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CE4DC77" w14:textId="6A958C47" w:rsidR="00C72E58" w:rsidRPr="00353249" w:rsidRDefault="00F37FEA" w:rsidP="00C72E58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22EAAC15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1FD85602" w14:textId="1A58BAB1" w:rsidR="00C72E58" w:rsidRPr="006F0F16" w:rsidRDefault="00C72E58" w:rsidP="006F0F16">
            <w:pPr>
              <w:tabs>
                <w:tab w:val="decimal" w:pos="104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49683CEE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3EF644C3" w14:textId="6A554451" w:rsidR="00C72E58" w:rsidRPr="00C128C4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70" w:type="dxa"/>
          </w:tcPr>
          <w:p w14:paraId="08B8BF90" w14:textId="77777777" w:rsidR="00C72E58" w:rsidRPr="00C128C4" w:rsidRDefault="00C72E58" w:rsidP="00C72E5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299BF2B" w14:textId="3D019CE0" w:rsidR="00C72E58" w:rsidRPr="00C128C4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72E58" w:rsidRPr="000E72B7" w14:paraId="6BFE4E0C" w14:textId="77777777" w:rsidTr="00F643CD">
        <w:tc>
          <w:tcPr>
            <w:tcW w:w="1980" w:type="dxa"/>
            <w:shd w:val="clear" w:color="auto" w:fill="auto"/>
          </w:tcPr>
          <w:p w14:paraId="4C4BDF10" w14:textId="763DC471" w:rsidR="00C72E58" w:rsidRPr="0093400E" w:rsidRDefault="00C72E58" w:rsidP="00C72E58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270" w:type="dxa"/>
            <w:shd w:val="clear" w:color="auto" w:fill="auto"/>
          </w:tcPr>
          <w:p w14:paraId="15B94CD8" w14:textId="77777777" w:rsidR="00C72E58" w:rsidRPr="0093400E" w:rsidRDefault="00C72E58" w:rsidP="00C72E5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C5C0C1" w14:textId="5CD0B56A" w:rsidR="00C72E58" w:rsidRPr="0093400E" w:rsidRDefault="00F37FEA" w:rsidP="00C72E58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06E20" w14:textId="77777777" w:rsidR="00C72E58" w:rsidRPr="0093400E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030D9C71" w14:textId="23186702" w:rsidR="00C72E58" w:rsidRPr="0093400E" w:rsidRDefault="00C72E58" w:rsidP="00C72E5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75FB0" w14:textId="77777777" w:rsidR="00C72E58" w:rsidRPr="0093400E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335EA51A" w14:textId="20345568" w:rsidR="00C72E58" w:rsidRPr="0093400E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50F0AFD6" w14:textId="77777777" w:rsidR="00C72E58" w:rsidRPr="0093400E" w:rsidRDefault="00C72E58" w:rsidP="00C72E58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C9672F8" w14:textId="723C6ACC" w:rsidR="00C72E58" w:rsidRPr="0093400E" w:rsidRDefault="00C72E58" w:rsidP="006F0F1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72C55FD8" w14:textId="77777777" w:rsidR="00C72E58" w:rsidRPr="0093400E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8FAD3D0" w14:textId="7F48E108" w:rsidR="00C72E58" w:rsidRPr="0093400E" w:rsidRDefault="00F37FEA" w:rsidP="00C72E58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699C8D3B" w14:textId="77777777" w:rsidR="00C72E58" w:rsidRPr="0093400E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5E2F2E4" w14:textId="4191A654" w:rsidR="00C72E58" w:rsidRPr="0093400E" w:rsidRDefault="00C72E58" w:rsidP="006F0F16">
            <w:pPr>
              <w:tabs>
                <w:tab w:val="decimal" w:pos="104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5E8CE23A" w14:textId="77777777" w:rsidR="00C72E58" w:rsidRPr="0093400E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CFBD42" w14:textId="7D3BCA53" w:rsidR="00C72E58" w:rsidRPr="0093400E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70" w:type="dxa"/>
            <w:shd w:val="clear" w:color="auto" w:fill="auto"/>
          </w:tcPr>
          <w:p w14:paraId="059C864A" w14:textId="77777777" w:rsidR="00C72E58" w:rsidRPr="0093400E" w:rsidRDefault="00C72E58" w:rsidP="00C72E5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D87B47" w14:textId="66226112" w:rsidR="00C72E58" w:rsidRPr="0093400E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F643CD" w:rsidRPr="000E72B7" w14:paraId="3B90B4C5" w14:textId="77777777" w:rsidTr="00F643CD">
        <w:tc>
          <w:tcPr>
            <w:tcW w:w="1980" w:type="dxa"/>
            <w:shd w:val="clear" w:color="auto" w:fill="auto"/>
          </w:tcPr>
          <w:p w14:paraId="207686A6" w14:textId="79785C0D" w:rsidR="00F643CD" w:rsidRPr="0093400E" w:rsidRDefault="00F643CD" w:rsidP="00F643CD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E1858B4" w14:textId="77777777" w:rsidR="00F643CD" w:rsidRPr="0093400E" w:rsidRDefault="00F643CD" w:rsidP="00F643CD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0FFFC2" w14:textId="4DCC8A3C" w:rsidR="00F643CD" w:rsidRPr="0093400E" w:rsidRDefault="00F37FEA" w:rsidP="00F643CD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36D74" w14:textId="77777777" w:rsidR="00F643CD" w:rsidRPr="0093400E" w:rsidRDefault="00F643CD" w:rsidP="00F643C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1AA28D" w14:textId="03E0E7E8" w:rsidR="00F643CD" w:rsidRPr="0093400E" w:rsidRDefault="00F643CD" w:rsidP="00F643CD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AE9E5" w14:textId="77777777" w:rsidR="00F643CD" w:rsidRPr="0093400E" w:rsidRDefault="00F643CD" w:rsidP="00F643C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4BB487" w14:textId="6574C2A0" w:rsidR="00F643CD" w:rsidRPr="0093400E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D59A40A" w14:textId="77777777" w:rsidR="00F643CD" w:rsidRPr="0093400E" w:rsidRDefault="00F643CD" w:rsidP="00F643CD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F6FD5B" w14:textId="662D6E4B" w:rsidR="00F643CD" w:rsidRPr="0093400E" w:rsidRDefault="00F643CD" w:rsidP="00F643CD">
            <w:pPr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627136" w14:textId="77777777" w:rsidR="00F643CD" w:rsidRPr="0093400E" w:rsidRDefault="00F643CD" w:rsidP="00F643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9E06B3" w14:textId="2F9D505E" w:rsidR="00F643CD" w:rsidRPr="0093400E" w:rsidRDefault="00F37FEA" w:rsidP="00F643CD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0073D1F4" w14:textId="77777777" w:rsidR="00F643CD" w:rsidRPr="0093400E" w:rsidRDefault="00F643CD" w:rsidP="00F643C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4A37B5" w14:textId="77ED2A3B" w:rsidR="00F643CD" w:rsidRPr="0093400E" w:rsidRDefault="00F643CD" w:rsidP="00F643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81232" w14:textId="77777777" w:rsidR="00F643CD" w:rsidRPr="0093400E" w:rsidRDefault="00F643CD" w:rsidP="00F643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EEB559" w14:textId="0E8FD6B9" w:rsidR="00F643CD" w:rsidRPr="0093400E" w:rsidRDefault="00F643CD" w:rsidP="00F643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70" w:type="dxa"/>
            <w:shd w:val="clear" w:color="auto" w:fill="auto"/>
          </w:tcPr>
          <w:p w14:paraId="23AFDF1E" w14:textId="77777777" w:rsidR="00F643CD" w:rsidRPr="0093400E" w:rsidRDefault="00F643CD" w:rsidP="00F643C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0F35D3" w14:textId="3F2D1FBE" w:rsidR="00F643CD" w:rsidRPr="0093400E" w:rsidRDefault="00F643CD" w:rsidP="00F643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72E58" w:rsidRPr="000E72B7" w14:paraId="7B8D9EC2" w14:textId="77777777" w:rsidTr="009E2A20">
        <w:tc>
          <w:tcPr>
            <w:tcW w:w="1980" w:type="dxa"/>
          </w:tcPr>
          <w:p w14:paraId="24ED9787" w14:textId="77777777" w:rsidR="00C72E58" w:rsidRPr="000E72B7" w:rsidRDefault="00C72E58" w:rsidP="00C72E58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49DACF5D" w14:textId="77777777" w:rsidR="00C72E58" w:rsidRPr="000E72B7" w:rsidRDefault="00C72E58" w:rsidP="00C72E5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1FAE6" w14:textId="326D1B8E" w:rsidR="00C72E58" w:rsidRPr="00F37FEA" w:rsidRDefault="00F37FEA" w:rsidP="00F37FEA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7F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6133AC5" w14:textId="77777777" w:rsidR="00C72E58" w:rsidRPr="00F37FEA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28304" w14:textId="4CC444BA" w:rsidR="00C72E58" w:rsidRPr="000E72B7" w:rsidRDefault="00C72E58" w:rsidP="006F0F1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328F60F" w14:textId="77777777" w:rsidR="00C72E58" w:rsidRPr="000E72B7" w:rsidRDefault="00C72E58" w:rsidP="00C72E5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93D6" w14:textId="5AF2C89C" w:rsidR="00C72E58" w:rsidRPr="00F37FEA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7F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13,216,600</w:t>
            </w:r>
          </w:p>
        </w:tc>
        <w:tc>
          <w:tcPr>
            <w:tcW w:w="270" w:type="dxa"/>
            <w:shd w:val="clear" w:color="auto" w:fill="auto"/>
          </w:tcPr>
          <w:p w14:paraId="54585248" w14:textId="77777777" w:rsidR="00C72E58" w:rsidRPr="000E72B7" w:rsidRDefault="00C72E58" w:rsidP="00C72E58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7051" w14:textId="52A35A4F" w:rsidR="00C72E58" w:rsidRPr="000E72B7" w:rsidRDefault="00C72E58" w:rsidP="006F0F16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11,523,600</w:t>
            </w:r>
          </w:p>
        </w:tc>
        <w:tc>
          <w:tcPr>
            <w:tcW w:w="270" w:type="dxa"/>
            <w:shd w:val="clear" w:color="auto" w:fill="auto"/>
          </w:tcPr>
          <w:p w14:paraId="1136BD4D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8FFB2" w14:textId="521F34CE" w:rsidR="00C72E58" w:rsidRPr="00353249" w:rsidRDefault="00F37FEA" w:rsidP="00C72E58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16,216,600</w:t>
            </w:r>
          </w:p>
        </w:tc>
        <w:tc>
          <w:tcPr>
            <w:tcW w:w="270" w:type="dxa"/>
          </w:tcPr>
          <w:p w14:paraId="00464FDF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72C966" w14:textId="159F8938" w:rsidR="00C72E58" w:rsidRPr="000E72B7" w:rsidRDefault="00C72E58" w:rsidP="006F0F16">
            <w:pPr>
              <w:tabs>
                <w:tab w:val="decimal" w:pos="104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15,523,600</w:t>
            </w:r>
          </w:p>
        </w:tc>
        <w:tc>
          <w:tcPr>
            <w:tcW w:w="270" w:type="dxa"/>
          </w:tcPr>
          <w:p w14:paraId="62A5080D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7032B336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64120C4F" w14:textId="77777777" w:rsidR="00C72E58" w:rsidRPr="000E72B7" w:rsidRDefault="00C72E58" w:rsidP="00C72E5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236F2FE8" w14:textId="77777777" w:rsidR="00C72E58" w:rsidRPr="000E72B7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48367805" w14:textId="4E90B556" w:rsidR="009062AE" w:rsidRDefault="009062AE" w:rsidP="00D33ED0">
      <w:pPr>
        <w:pStyle w:val="Bo-Blankline"/>
        <w:rPr>
          <w:cs/>
        </w:rPr>
      </w:pPr>
    </w:p>
    <w:p w14:paraId="40F9F28B" w14:textId="77777777" w:rsidR="009062AE" w:rsidRDefault="009062AE">
      <w:pPr>
        <w:spacing w:line="240" w:lineRule="auto"/>
      </w:pPr>
      <w:r>
        <w:rPr>
          <w:cs/>
        </w:rPr>
        <w:br w:type="page"/>
      </w:r>
    </w:p>
    <w:tbl>
      <w:tblPr>
        <w:tblW w:w="14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173"/>
      </w:tblGrid>
      <w:tr w:rsidR="004454DD" w:rsidRPr="000E72B7" w14:paraId="4E5747A2" w14:textId="77777777" w:rsidTr="005C42D5">
        <w:tc>
          <w:tcPr>
            <w:tcW w:w="1980" w:type="dxa"/>
          </w:tcPr>
          <w:p w14:paraId="7B2357E5" w14:textId="77777777" w:rsidR="004454DD" w:rsidRPr="000E72B7" w:rsidRDefault="004454DD" w:rsidP="00805FF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5EFDFA9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73" w:type="dxa"/>
            <w:gridSpan w:val="15"/>
          </w:tcPr>
          <w:p w14:paraId="2E64066D" w14:textId="1ED0C92C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454DD" w:rsidRPr="000E72B7" w14:paraId="4A988783" w14:textId="77777777" w:rsidTr="005C42D5">
        <w:tc>
          <w:tcPr>
            <w:tcW w:w="1980" w:type="dxa"/>
          </w:tcPr>
          <w:p w14:paraId="0563E8FF" w14:textId="77777777" w:rsidR="004454DD" w:rsidRPr="000E72B7" w:rsidRDefault="004454DD" w:rsidP="00805FF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64EE3BA0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3"/>
          </w:tcPr>
          <w:p w14:paraId="227263C9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96AD6C3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0" w:type="dxa"/>
            <w:gridSpan w:val="3"/>
          </w:tcPr>
          <w:p w14:paraId="32BDA7EB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0DFBB3D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90" w:type="dxa"/>
            <w:gridSpan w:val="3"/>
          </w:tcPr>
          <w:p w14:paraId="121ED6F9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4429D0B2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3380606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74BC0FC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</w:tcPr>
          <w:p w14:paraId="60377536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454DD" w:rsidRPr="000E72B7" w14:paraId="314D9769" w14:textId="77777777" w:rsidTr="005C42D5">
        <w:tc>
          <w:tcPr>
            <w:tcW w:w="1980" w:type="dxa"/>
          </w:tcPr>
          <w:p w14:paraId="58937FD6" w14:textId="77777777" w:rsidR="004454DD" w:rsidRPr="000E72B7" w:rsidRDefault="004454DD" w:rsidP="00805FF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</w:tcPr>
          <w:p w14:paraId="2D9C0704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5C5E8DD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248339E8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9514808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E453113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787B65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2C22B533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A8E2165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9A3FE8D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3693F6A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67B29754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96458D7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9B11C74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A9D5AA5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1AB30E0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</w:tcPr>
          <w:p w14:paraId="2F7EDF69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454DD" w:rsidRPr="000E72B7" w14:paraId="6CF2D87A" w14:textId="77777777" w:rsidTr="005C42D5">
        <w:tc>
          <w:tcPr>
            <w:tcW w:w="1980" w:type="dxa"/>
          </w:tcPr>
          <w:p w14:paraId="08B66FF0" w14:textId="77777777" w:rsidR="004454DD" w:rsidRPr="000E72B7" w:rsidRDefault="004454DD" w:rsidP="00805FF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70" w:type="dxa"/>
          </w:tcPr>
          <w:p w14:paraId="59F10707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EA78444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4B89EDAF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5702945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3AEBF59D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93A4EB2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1CE9C128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EA3E1BD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0017F112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187F81C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48462955" w14:textId="77777777" w:rsidR="004454DD" w:rsidRPr="000E72B7" w:rsidRDefault="004454DD" w:rsidP="00805FF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6AC7D37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624C90ED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E60CE28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2D1AA40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</w:tcPr>
          <w:p w14:paraId="507D2B4C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4454DD" w:rsidRPr="000E72B7" w14:paraId="5D9C9D9E" w14:textId="77777777" w:rsidTr="005C42D5">
        <w:tc>
          <w:tcPr>
            <w:tcW w:w="1980" w:type="dxa"/>
          </w:tcPr>
          <w:p w14:paraId="3B67A04E" w14:textId="77777777" w:rsidR="004454DD" w:rsidRPr="000E72B7" w:rsidRDefault="004454DD" w:rsidP="00805FF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17D9E0A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90" w:type="dxa"/>
            <w:gridSpan w:val="11"/>
          </w:tcPr>
          <w:p w14:paraId="1B24A6F9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0" w:type="dxa"/>
          </w:tcPr>
          <w:p w14:paraId="682660EB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2360F5A2" w14:textId="77777777" w:rsidR="004454DD" w:rsidRPr="000E72B7" w:rsidRDefault="004454DD" w:rsidP="00805FF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59BC0EA8" w14:textId="77777777" w:rsidR="004454DD" w:rsidRPr="000E72B7" w:rsidRDefault="004454DD" w:rsidP="00805FF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1E8B35D3" w14:textId="77777777" w:rsidR="004454DD" w:rsidRPr="000E72B7" w:rsidRDefault="004454DD" w:rsidP="00805FF4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F37FEA" w:rsidRPr="000E72B7" w14:paraId="52EBD9E7" w14:textId="77777777" w:rsidTr="005C42D5">
        <w:tc>
          <w:tcPr>
            <w:tcW w:w="1980" w:type="dxa"/>
          </w:tcPr>
          <w:p w14:paraId="04286A63" w14:textId="77777777" w:rsidR="00F37FEA" w:rsidRPr="000E72B7" w:rsidRDefault="00F37FEA" w:rsidP="00F37F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1D85F8C9" w14:textId="77777777" w:rsidR="00F37FEA" w:rsidRPr="000E72B7" w:rsidRDefault="00F37FEA" w:rsidP="00F37F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A5FFED" w14:textId="51BD10E9" w:rsidR="00F37FEA" w:rsidRPr="000E72B7" w:rsidRDefault="00F37FEA" w:rsidP="00F12BEB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7F6D2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A4BA52" w14:textId="46F55226" w:rsidR="00F37FEA" w:rsidRPr="000E72B7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58CA225" w14:textId="77777777" w:rsidR="00F37FEA" w:rsidRPr="000E72B7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F3554C9" w14:textId="4C5D4575" w:rsidR="00F37FEA" w:rsidRPr="000E72B7" w:rsidRDefault="00F37FEA" w:rsidP="00F37FEA">
            <w:pPr>
              <w:spacing w:line="240" w:lineRule="atLeast"/>
              <w:ind w:left="-46" w:right="-5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279DD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09DAC4" w14:textId="4709440B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1A75FB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92D03DC" w14:textId="49842406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EF9FB7F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4731F22E" w14:textId="77777777" w:rsidR="00F37FEA" w:rsidRPr="000E72B7" w:rsidRDefault="00F37FEA" w:rsidP="00F37FEA">
            <w:pPr>
              <w:tabs>
                <w:tab w:val="decimal" w:pos="106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6224ADA5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3426721A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</w:p>
        </w:tc>
        <w:tc>
          <w:tcPr>
            <w:tcW w:w="270" w:type="dxa"/>
          </w:tcPr>
          <w:p w14:paraId="41F41D25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4D0EFC24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F37FEA" w:rsidRPr="000E72B7" w14:paraId="525807A8" w14:textId="77777777" w:rsidTr="005C42D5">
        <w:tc>
          <w:tcPr>
            <w:tcW w:w="1980" w:type="dxa"/>
          </w:tcPr>
          <w:p w14:paraId="3D13512E" w14:textId="77777777" w:rsidR="00F37FEA" w:rsidRPr="004259F7" w:rsidRDefault="00F37FEA" w:rsidP="00F37F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291E1885" w14:textId="77777777" w:rsidR="00F37FEA" w:rsidRPr="000E72B7" w:rsidRDefault="00F37FEA" w:rsidP="00F37F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9F72BF" w14:textId="6D66E5B3" w:rsidR="00F37FEA" w:rsidRPr="000E72B7" w:rsidRDefault="00F37FEA" w:rsidP="00F37FEA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1C75A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49A9DA" w14:textId="17BD5426" w:rsidR="00F37FEA" w:rsidRPr="000E72B7" w:rsidRDefault="00F37FEA" w:rsidP="00F37F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5FF17" w14:textId="77777777" w:rsidR="00F37FEA" w:rsidRPr="000E72B7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B17E89A" w14:textId="5551F74B" w:rsidR="00F37FEA" w:rsidRPr="000E72B7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F432E37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50DEC0" w14:textId="4E8637F5" w:rsidR="00F37FEA" w:rsidRPr="004259F7" w:rsidRDefault="00F37FEA" w:rsidP="00F37FEA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C7E65BC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11AC0C" w14:textId="0E1D9FED" w:rsidR="00F37FEA" w:rsidRPr="000E72B7" w:rsidRDefault="00F37FEA" w:rsidP="00F37FEA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9021E87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159F68A" w14:textId="77777777" w:rsidR="00F37FEA" w:rsidRPr="004259F7" w:rsidRDefault="00F37FEA" w:rsidP="00F37FEA">
            <w:pPr>
              <w:tabs>
                <w:tab w:val="decimal" w:pos="106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</w:tcPr>
          <w:p w14:paraId="1353C947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5D64AA" w14:textId="77777777" w:rsidR="00F37FEA" w:rsidRPr="004259F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70" w:type="dxa"/>
          </w:tcPr>
          <w:p w14:paraId="69EB8640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0B8A43CF" w14:textId="77777777" w:rsidR="00F37FEA" w:rsidRPr="004259F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F37FEA" w:rsidRPr="000E72B7" w14:paraId="6376890F" w14:textId="77777777" w:rsidTr="006F0F16">
        <w:tc>
          <w:tcPr>
            <w:tcW w:w="1980" w:type="dxa"/>
          </w:tcPr>
          <w:p w14:paraId="162A9F5C" w14:textId="77777777" w:rsidR="00F37FEA" w:rsidRPr="000E72B7" w:rsidRDefault="00F37FEA" w:rsidP="00F37FE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270" w:type="dxa"/>
          </w:tcPr>
          <w:p w14:paraId="7C305267" w14:textId="77777777" w:rsidR="00F37FEA" w:rsidRPr="000E72B7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D62C48" w14:textId="218D0C7C" w:rsidR="00F37FEA" w:rsidRPr="00F835A2" w:rsidRDefault="00F37FEA" w:rsidP="00F37FEA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76DB188" w14:textId="77777777" w:rsidR="00F37FEA" w:rsidRPr="000E72B7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16406D0D" w14:textId="08EDAD2A" w:rsidR="00F37FEA" w:rsidRPr="006145CD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43981" w14:textId="77777777" w:rsidR="00F37FEA" w:rsidRPr="000E72B7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773EE306" w14:textId="2118D8EF" w:rsidR="00F37FEA" w:rsidRPr="00C128C4" w:rsidRDefault="00F37FEA" w:rsidP="00F37FEA">
            <w:pPr>
              <w:spacing w:line="240" w:lineRule="atLeast"/>
              <w:ind w:left="-46" w:right="-5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98633A" w14:textId="77777777" w:rsidR="00F37FEA" w:rsidRPr="000E72B7" w:rsidRDefault="00F37FEA" w:rsidP="00F37FEA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B238042" w14:textId="2F4659BC" w:rsidR="00F37FEA" w:rsidRPr="00F835A2" w:rsidRDefault="00F37FEA" w:rsidP="00F37FEA">
            <w:pPr>
              <w:tabs>
                <w:tab w:val="decimal" w:pos="970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BFC5C29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B687839" w14:textId="38ED5584" w:rsidR="00F37FEA" w:rsidRPr="00353249" w:rsidRDefault="00F37FEA" w:rsidP="00F37FEA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61D8E8B0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59639ACD" w14:textId="77777777" w:rsidR="00F37FEA" w:rsidRPr="006145CD" w:rsidRDefault="00F37FEA" w:rsidP="00F37FEA">
            <w:pPr>
              <w:tabs>
                <w:tab w:val="decimal" w:pos="1060"/>
              </w:tabs>
              <w:spacing w:line="240" w:lineRule="atLeast"/>
              <w:ind w:left="-114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5D3695C5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121C849B" w14:textId="77777777" w:rsidR="00F37FEA" w:rsidRPr="00C128C4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70" w:type="dxa"/>
          </w:tcPr>
          <w:p w14:paraId="6B17E035" w14:textId="77777777" w:rsidR="00F37FEA" w:rsidRPr="00C128C4" w:rsidRDefault="00F37FEA" w:rsidP="00F37F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0E015069" w14:textId="77777777" w:rsidR="00F37FEA" w:rsidRPr="00C128C4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F37FEA" w:rsidRPr="000E72B7" w14:paraId="70C76C89" w14:textId="77777777" w:rsidTr="006F0F16">
        <w:tc>
          <w:tcPr>
            <w:tcW w:w="1980" w:type="dxa"/>
            <w:shd w:val="clear" w:color="auto" w:fill="auto"/>
          </w:tcPr>
          <w:p w14:paraId="5574F823" w14:textId="77777777" w:rsidR="00F37FEA" w:rsidRPr="0093400E" w:rsidRDefault="00F37FEA" w:rsidP="00F37F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270" w:type="dxa"/>
            <w:shd w:val="clear" w:color="auto" w:fill="auto"/>
          </w:tcPr>
          <w:p w14:paraId="036041F1" w14:textId="77777777" w:rsidR="00F37FEA" w:rsidRPr="0093400E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ECE6B42" w14:textId="03F68917" w:rsidR="00F37FEA" w:rsidRPr="0093400E" w:rsidRDefault="00F37FEA" w:rsidP="00F37FEA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F578FF" w14:textId="77777777" w:rsidR="00F37FEA" w:rsidRPr="0093400E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372FCD6B" w14:textId="2C80DC14" w:rsidR="00F37FEA" w:rsidRPr="0093400E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8423C" w14:textId="77777777" w:rsidR="00F37FEA" w:rsidRPr="0093400E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4C41D2C2" w14:textId="6687B298" w:rsidR="00F37FEA" w:rsidRPr="0093400E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143F49F3" w14:textId="77777777" w:rsidR="00F37FEA" w:rsidRPr="0093400E" w:rsidRDefault="00F37FEA" w:rsidP="00F37FEA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04B137" w14:textId="43281314" w:rsidR="00F37FEA" w:rsidRPr="0093400E" w:rsidRDefault="00F37FEA" w:rsidP="00F37FEA">
            <w:pPr>
              <w:tabs>
                <w:tab w:val="decimal" w:pos="970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5E0F5ED3" w14:textId="77777777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B5A84F" w14:textId="7370CB31" w:rsidR="00F37FEA" w:rsidRPr="0093400E" w:rsidRDefault="00F37FEA" w:rsidP="00F37FEA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6A06A880" w14:textId="77777777" w:rsidR="00F37FEA" w:rsidRPr="0093400E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7B337C" w14:textId="77777777" w:rsidR="00F37FEA" w:rsidRPr="0093400E" w:rsidRDefault="00F37FEA" w:rsidP="00F37FEA">
            <w:pPr>
              <w:tabs>
                <w:tab w:val="decimal" w:pos="1060"/>
              </w:tabs>
              <w:spacing w:line="240" w:lineRule="atLeast"/>
              <w:ind w:left="-114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D72CEA0" w14:textId="77777777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6D9AE6" w14:textId="77777777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70" w:type="dxa"/>
            <w:shd w:val="clear" w:color="auto" w:fill="auto"/>
          </w:tcPr>
          <w:p w14:paraId="1FDC7466" w14:textId="77777777" w:rsidR="00F37FEA" w:rsidRPr="0093400E" w:rsidRDefault="00F37FEA" w:rsidP="00F37F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676A36DB" w14:textId="77777777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F37FEA" w:rsidRPr="000E72B7" w14:paraId="6FCCAD8A" w14:textId="77777777" w:rsidTr="006F0F16">
        <w:tc>
          <w:tcPr>
            <w:tcW w:w="1980" w:type="dxa"/>
            <w:shd w:val="clear" w:color="auto" w:fill="auto"/>
          </w:tcPr>
          <w:p w14:paraId="34B37DEC" w14:textId="1A589D88" w:rsidR="00F37FEA" w:rsidRPr="0093400E" w:rsidRDefault="00F37FEA" w:rsidP="00F37F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4F29B07" w14:textId="77777777" w:rsidR="00F37FEA" w:rsidRPr="0093400E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3242A5" w14:textId="49300A57" w:rsidR="00F37FEA" w:rsidRPr="0093400E" w:rsidRDefault="00F37FEA" w:rsidP="00F37FEA">
            <w:pPr>
              <w:spacing w:line="240" w:lineRule="atLeast"/>
              <w:ind w:left="-46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338B63" w14:textId="77777777" w:rsidR="00F37FEA" w:rsidRPr="0093400E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770778" w14:textId="2FDB31E1" w:rsidR="00F37FEA" w:rsidRPr="0093400E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64A67" w14:textId="77777777" w:rsidR="00F37FEA" w:rsidRPr="0093400E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413A06" w14:textId="3DDF0D92" w:rsidR="00F37FEA" w:rsidRPr="0093400E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70" w:type="dxa"/>
            <w:shd w:val="clear" w:color="auto" w:fill="auto"/>
          </w:tcPr>
          <w:p w14:paraId="265B9B2C" w14:textId="77777777" w:rsidR="00F37FEA" w:rsidRPr="0093400E" w:rsidRDefault="00F37FEA" w:rsidP="00F37FEA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5CBA28" w14:textId="1533807C" w:rsidR="00F37FEA" w:rsidRPr="0093400E" w:rsidRDefault="00F37FEA" w:rsidP="00F37FEA">
            <w:pPr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E5BD6" w14:textId="77777777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F5E946" w14:textId="2F8AEB67" w:rsidR="00F37FEA" w:rsidRPr="0093400E" w:rsidRDefault="00F37FEA" w:rsidP="00F37FEA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70" w:type="dxa"/>
            <w:shd w:val="clear" w:color="auto" w:fill="auto"/>
          </w:tcPr>
          <w:p w14:paraId="2A02F5AD" w14:textId="77777777" w:rsidR="00F37FEA" w:rsidRPr="0093400E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97C01E" w14:textId="6A4D83B5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229AC" w14:textId="77777777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57F1C" w14:textId="3AC5D0EF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70" w:type="dxa"/>
            <w:shd w:val="clear" w:color="auto" w:fill="auto"/>
          </w:tcPr>
          <w:p w14:paraId="7C19FD8E" w14:textId="77777777" w:rsidR="00F37FEA" w:rsidRPr="0093400E" w:rsidRDefault="00F37FEA" w:rsidP="00F37F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C212D1F" w14:textId="51ED39EA" w:rsidR="00F37FEA" w:rsidRPr="0093400E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F37FEA" w:rsidRPr="000E72B7" w14:paraId="58CDBF60" w14:textId="77777777" w:rsidTr="005C42D5">
        <w:tc>
          <w:tcPr>
            <w:tcW w:w="1980" w:type="dxa"/>
          </w:tcPr>
          <w:p w14:paraId="2D9BC313" w14:textId="77777777" w:rsidR="00F37FEA" w:rsidRPr="000E72B7" w:rsidRDefault="00F37FEA" w:rsidP="00F37FE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4B977AC1" w14:textId="77777777" w:rsidR="00F37FEA" w:rsidRPr="000E72B7" w:rsidRDefault="00F37FEA" w:rsidP="00F37FE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D2990" w14:textId="71D1978A" w:rsidR="00F37FEA" w:rsidRPr="00F37FEA" w:rsidRDefault="00F37FEA" w:rsidP="00F37FEA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7F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4403EEB" w14:textId="77777777" w:rsidR="00F37FEA" w:rsidRPr="000E72B7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AB3C3" w14:textId="37D8A9B7" w:rsidR="00F37FEA" w:rsidRPr="000E72B7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  <w:r w:rsidRPr="00163E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6145C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88EF305" w14:textId="77777777" w:rsidR="00F37FEA" w:rsidRPr="000E72B7" w:rsidRDefault="00F37FEA" w:rsidP="00F37F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DBC9D" w14:textId="0FB84C38" w:rsidR="00F37FEA" w:rsidRPr="00F37FEA" w:rsidRDefault="00F37FEA" w:rsidP="00F37FEA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7F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13,21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F37F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7D09BCE8" w14:textId="77777777" w:rsidR="00F37FEA" w:rsidRPr="000E72B7" w:rsidRDefault="00F37FEA" w:rsidP="00F37FEA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10371" w14:textId="2A37DCAB" w:rsidR="00F37FEA" w:rsidRPr="000E72B7" w:rsidRDefault="00F37FEA" w:rsidP="00F37FEA">
            <w:pPr>
              <w:tabs>
                <w:tab w:val="decimal" w:pos="970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11,523,600</w:t>
            </w:r>
          </w:p>
        </w:tc>
        <w:tc>
          <w:tcPr>
            <w:tcW w:w="270" w:type="dxa"/>
            <w:shd w:val="clear" w:color="auto" w:fill="auto"/>
          </w:tcPr>
          <w:p w14:paraId="310E0D4C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0F135" w14:textId="5C24476B" w:rsidR="00F37FEA" w:rsidRPr="00353249" w:rsidRDefault="00F37FEA" w:rsidP="00F37FEA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16,218,600</w:t>
            </w:r>
          </w:p>
        </w:tc>
        <w:tc>
          <w:tcPr>
            <w:tcW w:w="270" w:type="dxa"/>
          </w:tcPr>
          <w:p w14:paraId="21D23481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34FFD3" w14:textId="5078C013" w:rsidR="00F37FEA" w:rsidRPr="000E72B7" w:rsidRDefault="00F37FEA" w:rsidP="00F37FEA">
            <w:pPr>
              <w:tabs>
                <w:tab w:val="decimal" w:pos="1060"/>
              </w:tabs>
              <w:spacing w:line="240" w:lineRule="atLeast"/>
              <w:ind w:left="-114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15,523,600</w:t>
            </w:r>
          </w:p>
        </w:tc>
        <w:tc>
          <w:tcPr>
            <w:tcW w:w="270" w:type="dxa"/>
          </w:tcPr>
          <w:p w14:paraId="44470CA8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74BD5C0D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1F814274" w14:textId="77777777" w:rsidR="00F37FEA" w:rsidRPr="000E72B7" w:rsidRDefault="00F37FEA" w:rsidP="00F37F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173" w:type="dxa"/>
          </w:tcPr>
          <w:p w14:paraId="3CDF2CFD" w14:textId="77777777" w:rsidR="00F37FEA" w:rsidRPr="000E72B7" w:rsidRDefault="00F37FEA" w:rsidP="00F37F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11B0DA4B" w14:textId="77777777" w:rsidR="004454DD" w:rsidRDefault="004454DD">
      <w:pPr>
        <w:spacing w:line="240" w:lineRule="auto"/>
      </w:pPr>
    </w:p>
    <w:p w14:paraId="1E44827B" w14:textId="77777777" w:rsidR="004454DD" w:rsidRDefault="004454DD">
      <w:pPr>
        <w:spacing w:line="240" w:lineRule="auto"/>
      </w:pPr>
    </w:p>
    <w:p w14:paraId="6DD0F622" w14:textId="48B336A7" w:rsidR="004454DD" w:rsidRDefault="004454DD">
      <w:pPr>
        <w:spacing w:line="240" w:lineRule="auto"/>
        <w:rPr>
          <w:cs/>
        </w:rPr>
        <w:sectPr w:rsidR="004454DD" w:rsidSect="005C42D5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0D3AF92B" w14:textId="7BEADAC5" w:rsidR="00DF0D41" w:rsidRPr="00AB33FD" w:rsidRDefault="00DF0D41" w:rsidP="00DF0D41">
      <w:pPr>
        <w:pStyle w:val="Caption"/>
      </w:pPr>
      <w:r w:rsidRPr="00AB33FD">
        <w:rPr>
          <w:rFonts w:hint="cs"/>
          <w:cs/>
        </w:rPr>
        <w:lastRenderedPageBreak/>
        <w:t>เจ้าหนี้การค้า</w:t>
      </w:r>
    </w:p>
    <w:p w14:paraId="70E2BD2C" w14:textId="77777777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2595"/>
        <w:gridCol w:w="986"/>
        <w:gridCol w:w="236"/>
        <w:gridCol w:w="1169"/>
        <w:gridCol w:w="237"/>
        <w:gridCol w:w="1243"/>
        <w:gridCol w:w="232"/>
        <w:gridCol w:w="1136"/>
        <w:gridCol w:w="232"/>
        <w:gridCol w:w="1126"/>
      </w:tblGrid>
      <w:tr w:rsidR="00DF0D41" w:rsidRPr="005E6955" w14:paraId="04AD1257" w14:textId="77777777" w:rsidTr="00DF0D41">
        <w:trPr>
          <w:tblHeader/>
        </w:trPr>
        <w:tc>
          <w:tcPr>
            <w:tcW w:w="2595" w:type="dxa"/>
            <w:shd w:val="clear" w:color="auto" w:fill="auto"/>
          </w:tcPr>
          <w:p w14:paraId="458034D3" w14:textId="77777777" w:rsidR="00DF0D41" w:rsidRPr="00242972" w:rsidRDefault="00DF0D41" w:rsidP="001F3F5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2775599" w14:textId="77777777" w:rsidR="00DF0D41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1BAB59" w14:textId="77777777" w:rsidR="00DF0D41" w:rsidRPr="00D87537" w:rsidRDefault="00DF0D41" w:rsidP="001F3F5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shd w:val="clear" w:color="auto" w:fill="auto"/>
          </w:tcPr>
          <w:p w14:paraId="1B8923DD" w14:textId="77777777" w:rsidR="00DF0D41" w:rsidRPr="00F24F9C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  <w:shd w:val="clear" w:color="auto" w:fill="auto"/>
          </w:tcPr>
          <w:p w14:paraId="7731A767" w14:textId="77777777" w:rsidR="00DF0D41" w:rsidRPr="00F24F9C" w:rsidRDefault="00DF0D41" w:rsidP="001F3F5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4" w:type="dxa"/>
            <w:gridSpan w:val="3"/>
            <w:shd w:val="clear" w:color="auto" w:fill="auto"/>
          </w:tcPr>
          <w:p w14:paraId="46F01D9E" w14:textId="77777777" w:rsidR="00DF0D41" w:rsidRPr="00F24F9C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D41" w:rsidRPr="005E6955" w14:paraId="0CB1ADDA" w14:textId="77777777" w:rsidTr="00DF0D41">
        <w:trPr>
          <w:tblHeader/>
        </w:trPr>
        <w:tc>
          <w:tcPr>
            <w:tcW w:w="2595" w:type="dxa"/>
            <w:shd w:val="clear" w:color="auto" w:fill="auto"/>
          </w:tcPr>
          <w:p w14:paraId="7EA54235" w14:textId="77777777" w:rsidR="00DF0D41" w:rsidRPr="00242972" w:rsidRDefault="00DF0D41" w:rsidP="001F3F5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24E9EAB5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3CDDFA8B" w14:textId="77777777" w:rsidR="00DF0D41" w:rsidRPr="00D87537" w:rsidRDefault="00DF0D41" w:rsidP="001F3F5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AE189B4" w14:textId="71B45D5E" w:rsidR="00DF0D41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296C84C0" w14:textId="77777777" w:rsidR="00DF0D41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32D82BB" w14:textId="46F4E57C" w:rsidR="00DF0D41" w:rsidRPr="00D87537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  <w:shd w:val="clear" w:color="auto" w:fill="auto"/>
          </w:tcPr>
          <w:p w14:paraId="43FD16A0" w14:textId="77777777" w:rsidR="00DF0D41" w:rsidRPr="00D87537" w:rsidRDefault="00DF0D41" w:rsidP="001F3F5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5F59D808" w14:textId="7FE1A6A4" w:rsidR="00DF0D41" w:rsidRPr="00D87537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2" w:type="dxa"/>
            <w:shd w:val="clear" w:color="auto" w:fill="auto"/>
          </w:tcPr>
          <w:p w14:paraId="14C197EE" w14:textId="77777777" w:rsidR="00DF0D41" w:rsidRPr="00D87537" w:rsidRDefault="00DF0D41" w:rsidP="001F3F5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1EE43F3" w14:textId="63378007" w:rsidR="00DF0D41" w:rsidRPr="00D87537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F0D41" w:rsidRPr="005E6955" w14:paraId="4BF9AE21" w14:textId="77777777" w:rsidTr="00DF0D41">
        <w:trPr>
          <w:tblHeader/>
        </w:trPr>
        <w:tc>
          <w:tcPr>
            <w:tcW w:w="2595" w:type="dxa"/>
            <w:shd w:val="clear" w:color="auto" w:fill="auto"/>
          </w:tcPr>
          <w:p w14:paraId="17673F3E" w14:textId="77777777" w:rsidR="00DF0D41" w:rsidRPr="00242972" w:rsidRDefault="00DF0D41" w:rsidP="001F3F5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EF1E617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1505E1" w14:textId="77777777" w:rsidR="00DF0D41" w:rsidRPr="00D87537" w:rsidRDefault="00DF0D41" w:rsidP="001F3F5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5" w:type="dxa"/>
            <w:gridSpan w:val="7"/>
            <w:shd w:val="clear" w:color="auto" w:fill="auto"/>
          </w:tcPr>
          <w:p w14:paraId="2E8F5697" w14:textId="77777777" w:rsidR="00DF0D41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37FEA" w:rsidRPr="005E6955" w14:paraId="1CC3E18C" w14:textId="77777777" w:rsidTr="00DF0D41">
        <w:tc>
          <w:tcPr>
            <w:tcW w:w="2595" w:type="dxa"/>
            <w:shd w:val="clear" w:color="auto" w:fill="auto"/>
          </w:tcPr>
          <w:p w14:paraId="449A0892" w14:textId="77777777" w:rsidR="00F37FEA" w:rsidRPr="00AB33FD" w:rsidRDefault="00F37FEA" w:rsidP="00F37FE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6" w:type="dxa"/>
            <w:shd w:val="clear" w:color="auto" w:fill="auto"/>
          </w:tcPr>
          <w:p w14:paraId="6447A80C" w14:textId="77777777" w:rsidR="00F37FEA" w:rsidRPr="00FE78AE" w:rsidRDefault="00F37FEA" w:rsidP="00F37F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C06BA7D" w14:textId="77777777" w:rsidR="00F37FEA" w:rsidRPr="00604263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92D16FE" w14:textId="480936B3" w:rsidR="00F37FEA" w:rsidRPr="008B7985" w:rsidRDefault="00F37FEA" w:rsidP="00F37FEA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37" w:type="dxa"/>
            <w:shd w:val="clear" w:color="auto" w:fill="auto"/>
          </w:tcPr>
          <w:p w14:paraId="71D7CFFC" w14:textId="77777777" w:rsidR="00F37FEA" w:rsidRDefault="00F37FEA" w:rsidP="00F37FEA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7F52DBD9" w14:textId="3C349BB7" w:rsidR="00F37FEA" w:rsidRPr="008B7985" w:rsidRDefault="00F37FEA" w:rsidP="00F37FEA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32" w:type="dxa"/>
            <w:shd w:val="clear" w:color="auto" w:fill="auto"/>
          </w:tcPr>
          <w:p w14:paraId="28C903DA" w14:textId="77777777" w:rsidR="00F37FEA" w:rsidRPr="00604263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2A58AF3" w14:textId="6983A480" w:rsidR="00F37FEA" w:rsidRPr="008B7985" w:rsidRDefault="00F37FEA" w:rsidP="00F37FEA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32" w:type="dxa"/>
            <w:shd w:val="clear" w:color="auto" w:fill="auto"/>
          </w:tcPr>
          <w:p w14:paraId="63D0746D" w14:textId="77777777" w:rsidR="00F37FEA" w:rsidRPr="00604263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F0F65DE" w14:textId="198B3E47" w:rsidR="00F37FEA" w:rsidRPr="008B7985" w:rsidRDefault="00F37FEA" w:rsidP="00F37FEA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152,864</w:t>
            </w:r>
          </w:p>
        </w:tc>
      </w:tr>
      <w:tr w:rsidR="00F37FEA" w:rsidRPr="005E6955" w14:paraId="72B8F4BF" w14:textId="77777777" w:rsidTr="00DF0D41">
        <w:tc>
          <w:tcPr>
            <w:tcW w:w="2595" w:type="dxa"/>
            <w:shd w:val="clear" w:color="auto" w:fill="auto"/>
          </w:tcPr>
          <w:p w14:paraId="21B080EB" w14:textId="77777777" w:rsidR="00F37FEA" w:rsidRPr="00242972" w:rsidRDefault="00F37FEA" w:rsidP="00F37FEA">
            <w:pPr>
              <w:spacing w:line="240" w:lineRule="atLeast"/>
              <w:rPr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6" w:type="dxa"/>
            <w:shd w:val="clear" w:color="auto" w:fill="auto"/>
          </w:tcPr>
          <w:p w14:paraId="0B4E6EAC" w14:textId="77777777" w:rsidR="00F37FEA" w:rsidRPr="00604263" w:rsidRDefault="00F37FEA" w:rsidP="00F37F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F871E8" w14:textId="77777777" w:rsidR="00F37FEA" w:rsidRPr="00604263" w:rsidRDefault="00F37FEA" w:rsidP="00F37FE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836BEAE" w14:textId="196701CD" w:rsidR="00F37FEA" w:rsidRPr="008B7985" w:rsidRDefault="00F37FEA" w:rsidP="00F37FEA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334,874</w:t>
            </w:r>
          </w:p>
        </w:tc>
        <w:tc>
          <w:tcPr>
            <w:tcW w:w="237" w:type="dxa"/>
            <w:shd w:val="clear" w:color="auto" w:fill="auto"/>
          </w:tcPr>
          <w:p w14:paraId="373DD42E" w14:textId="77777777" w:rsidR="00F37FEA" w:rsidRDefault="00F37FEA" w:rsidP="00F37FEA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A01C0AD" w14:textId="304365D9" w:rsidR="00F37FEA" w:rsidRPr="008B7985" w:rsidRDefault="00F37FEA" w:rsidP="00F37FEA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277,532</w:t>
            </w:r>
          </w:p>
        </w:tc>
        <w:tc>
          <w:tcPr>
            <w:tcW w:w="232" w:type="dxa"/>
            <w:shd w:val="clear" w:color="auto" w:fill="auto"/>
          </w:tcPr>
          <w:p w14:paraId="10499022" w14:textId="77777777" w:rsidR="00F37FEA" w:rsidRPr="00604263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12B0F50" w14:textId="7A4ABF54" w:rsidR="00F37FEA" w:rsidRPr="008B7985" w:rsidRDefault="00F37FEA" w:rsidP="00F37FEA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334,874</w:t>
            </w:r>
          </w:p>
        </w:tc>
        <w:tc>
          <w:tcPr>
            <w:tcW w:w="232" w:type="dxa"/>
            <w:shd w:val="clear" w:color="auto" w:fill="auto"/>
          </w:tcPr>
          <w:p w14:paraId="1BF75B4A" w14:textId="77777777" w:rsidR="00F37FEA" w:rsidRPr="00604263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7B75D6A8" w14:textId="073F211D" w:rsidR="00F37FEA" w:rsidRPr="008B7985" w:rsidRDefault="00F37FEA" w:rsidP="00F37FEA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277,532</w:t>
            </w:r>
          </w:p>
        </w:tc>
      </w:tr>
      <w:tr w:rsidR="00F37FEA" w:rsidRPr="005E6955" w14:paraId="417CF42C" w14:textId="77777777" w:rsidTr="00DF0D41">
        <w:tc>
          <w:tcPr>
            <w:tcW w:w="2595" w:type="dxa"/>
            <w:shd w:val="clear" w:color="auto" w:fill="auto"/>
          </w:tcPr>
          <w:p w14:paraId="3C923E32" w14:textId="77777777" w:rsidR="00F37FEA" w:rsidRPr="00FE78AE" w:rsidRDefault="00F37FEA" w:rsidP="00F37FEA">
            <w:pPr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FE7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shd w:val="clear" w:color="auto" w:fill="auto"/>
          </w:tcPr>
          <w:p w14:paraId="5168D2EA" w14:textId="77777777" w:rsidR="00F37FEA" w:rsidRPr="00FE78AE" w:rsidRDefault="00F37FEA" w:rsidP="00F37F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0312D" w14:textId="77777777" w:rsidR="00F37FEA" w:rsidRPr="00FE78AE" w:rsidRDefault="00F37FEA" w:rsidP="00F37FEA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B60D8" w14:textId="68CD1200" w:rsidR="00F37FEA" w:rsidRPr="00FE78AE" w:rsidRDefault="00F37FEA" w:rsidP="00F37FEA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743,174</w:t>
            </w:r>
          </w:p>
        </w:tc>
        <w:tc>
          <w:tcPr>
            <w:tcW w:w="237" w:type="dxa"/>
            <w:shd w:val="clear" w:color="auto" w:fill="auto"/>
          </w:tcPr>
          <w:p w14:paraId="795EFB9B" w14:textId="77777777" w:rsidR="00F37FEA" w:rsidRDefault="00F37FEA" w:rsidP="00F37FEA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771E7" w14:textId="3467F551" w:rsidR="00F37FEA" w:rsidRPr="00FE78AE" w:rsidRDefault="00F37FEA" w:rsidP="00F37FEA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430,396</w:t>
            </w:r>
          </w:p>
        </w:tc>
        <w:tc>
          <w:tcPr>
            <w:tcW w:w="232" w:type="dxa"/>
            <w:shd w:val="clear" w:color="auto" w:fill="auto"/>
          </w:tcPr>
          <w:p w14:paraId="090989DB" w14:textId="77777777" w:rsidR="00F37FEA" w:rsidRPr="00FE78AE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4F5B" w14:textId="209AEAE2" w:rsidR="00F37FEA" w:rsidRPr="00FE78AE" w:rsidRDefault="00F37FEA" w:rsidP="00F37FEA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743,174</w:t>
            </w:r>
          </w:p>
        </w:tc>
        <w:tc>
          <w:tcPr>
            <w:tcW w:w="232" w:type="dxa"/>
            <w:shd w:val="clear" w:color="auto" w:fill="auto"/>
          </w:tcPr>
          <w:p w14:paraId="16C323C3" w14:textId="77777777" w:rsidR="00F37FEA" w:rsidRPr="00FE78AE" w:rsidRDefault="00F37FEA" w:rsidP="00F37FE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FB12D" w14:textId="6555EE58" w:rsidR="00F37FEA" w:rsidRPr="00FE78AE" w:rsidRDefault="00F37FEA" w:rsidP="00F37FEA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430,396</w:t>
            </w:r>
          </w:p>
        </w:tc>
      </w:tr>
    </w:tbl>
    <w:p w14:paraId="56096709" w14:textId="77777777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14:paraId="064165AD" w14:textId="69B539AA" w:rsidR="00DF0D41" w:rsidRDefault="00DF0D41" w:rsidP="00DF0D41">
      <w:pPr>
        <w:pStyle w:val="Caption"/>
        <w:numPr>
          <w:ilvl w:val="0"/>
          <w:numId w:val="34"/>
        </w:numPr>
      </w:pPr>
      <w:r w:rsidRPr="00AB33FD">
        <w:rPr>
          <w:rFonts w:hint="cs"/>
          <w:cs/>
        </w:rPr>
        <w:t>เจ้าหนี้อื่น</w:t>
      </w:r>
    </w:p>
    <w:p w14:paraId="68721DE0" w14:textId="7CF10286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70"/>
        <w:gridCol w:w="1088"/>
      </w:tblGrid>
      <w:tr w:rsidR="00DF0D41" w:rsidRPr="00EB7266" w14:paraId="0C5D31D2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338A02DA" w14:textId="77777777" w:rsidR="00DF0D41" w:rsidRPr="00EB726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09C4028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562C01" w14:textId="77777777" w:rsidR="00DF0D41" w:rsidRPr="00EB7266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25E2E44D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D41" w:rsidRPr="00B73E7A" w14:paraId="691AEF5C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6E4D0294" w14:textId="77777777" w:rsidR="00DF0D41" w:rsidRPr="0074447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68D7F0" w14:textId="62480DC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30C285" w14:textId="7777777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A321DD" w14:textId="5F39F00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56E1F1" w14:textId="77777777" w:rsidR="00DF0D41" w:rsidRPr="00BE704B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A26BF67" w14:textId="1EE771F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89BEFD" w14:textId="77777777" w:rsidR="00DF0D41" w:rsidRPr="00BE704B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E70D152" w14:textId="52050DCD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F0D41" w:rsidRPr="00B73E7A" w14:paraId="110A3CB8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495D7B95" w14:textId="77777777" w:rsidR="00DF0D41" w:rsidRPr="0074447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7"/>
            <w:shd w:val="clear" w:color="auto" w:fill="auto"/>
          </w:tcPr>
          <w:p w14:paraId="225AD0D5" w14:textId="7777777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7FEA" w:rsidRPr="00B73E7A" w14:paraId="6069018F" w14:textId="77777777" w:rsidTr="001F3F5B">
        <w:tc>
          <w:tcPr>
            <w:tcW w:w="3870" w:type="dxa"/>
            <w:shd w:val="clear" w:color="auto" w:fill="auto"/>
          </w:tcPr>
          <w:p w14:paraId="50C8214E" w14:textId="77777777" w:rsidR="00F37FEA" w:rsidRPr="00AB33FD" w:rsidRDefault="00F37FEA" w:rsidP="00F37FE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170" w:type="dxa"/>
            <w:shd w:val="clear" w:color="auto" w:fill="auto"/>
          </w:tcPr>
          <w:p w14:paraId="28B28B99" w14:textId="76A0AF20" w:rsidR="00F37FEA" w:rsidRPr="0033434F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418,296</w:t>
            </w:r>
          </w:p>
        </w:tc>
        <w:tc>
          <w:tcPr>
            <w:tcW w:w="270" w:type="dxa"/>
            <w:shd w:val="clear" w:color="auto" w:fill="auto"/>
          </w:tcPr>
          <w:p w14:paraId="64A23363" w14:textId="77777777" w:rsidR="00F37FEA" w:rsidRDefault="00F37FEA" w:rsidP="00F37FEA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9A4FC1" w14:textId="46B2A3D0" w:rsidR="00F37FEA" w:rsidRPr="0033434F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116,468</w:t>
            </w:r>
          </w:p>
        </w:tc>
        <w:tc>
          <w:tcPr>
            <w:tcW w:w="270" w:type="dxa"/>
            <w:shd w:val="clear" w:color="auto" w:fill="auto"/>
          </w:tcPr>
          <w:p w14:paraId="63F28371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A96834" w14:textId="7AE9B8B4" w:rsidR="00F37FEA" w:rsidRPr="0033434F" w:rsidRDefault="00F37FEA" w:rsidP="00F37FEA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418,296</w:t>
            </w:r>
          </w:p>
        </w:tc>
        <w:tc>
          <w:tcPr>
            <w:tcW w:w="270" w:type="dxa"/>
            <w:shd w:val="clear" w:color="auto" w:fill="auto"/>
          </w:tcPr>
          <w:p w14:paraId="230F9126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74014C1" w14:textId="28BBC668" w:rsidR="00F37FEA" w:rsidRPr="0033434F" w:rsidRDefault="00F37FEA" w:rsidP="00F37FE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116,468</w:t>
            </w:r>
          </w:p>
        </w:tc>
      </w:tr>
      <w:tr w:rsidR="00F37FEA" w:rsidRPr="00B73E7A" w14:paraId="2E4472F1" w14:textId="77777777" w:rsidTr="001F3F5B">
        <w:tc>
          <w:tcPr>
            <w:tcW w:w="3870" w:type="dxa"/>
            <w:shd w:val="clear" w:color="auto" w:fill="auto"/>
          </w:tcPr>
          <w:p w14:paraId="376DB5CC" w14:textId="77777777" w:rsidR="00F37FEA" w:rsidRPr="00AB33FD" w:rsidRDefault="00F37FEA" w:rsidP="00F37FE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6E42DB4" w14:textId="3D77DD19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204,412</w:t>
            </w:r>
          </w:p>
        </w:tc>
        <w:tc>
          <w:tcPr>
            <w:tcW w:w="270" w:type="dxa"/>
            <w:shd w:val="clear" w:color="auto" w:fill="auto"/>
          </w:tcPr>
          <w:p w14:paraId="7AB9F6A7" w14:textId="77777777" w:rsidR="00F37FEA" w:rsidRDefault="00F37FEA" w:rsidP="00F37FEA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386193" w14:textId="0681F54C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34,722</w:t>
            </w:r>
          </w:p>
        </w:tc>
        <w:tc>
          <w:tcPr>
            <w:tcW w:w="270" w:type="dxa"/>
            <w:shd w:val="clear" w:color="auto" w:fill="auto"/>
          </w:tcPr>
          <w:p w14:paraId="4D041673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0DE0FA5" w14:textId="735FD8A2" w:rsidR="00F37FEA" w:rsidRDefault="00F37FEA" w:rsidP="00F37FEA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204,412</w:t>
            </w:r>
          </w:p>
        </w:tc>
        <w:tc>
          <w:tcPr>
            <w:tcW w:w="270" w:type="dxa"/>
            <w:shd w:val="clear" w:color="auto" w:fill="auto"/>
          </w:tcPr>
          <w:p w14:paraId="520B0CEC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CFBADBA" w14:textId="0036D4FA" w:rsidR="00F37FEA" w:rsidRDefault="00F37FEA" w:rsidP="00F37FE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34,722</w:t>
            </w:r>
          </w:p>
        </w:tc>
      </w:tr>
      <w:tr w:rsidR="00F37FEA" w:rsidRPr="00B73E7A" w14:paraId="1A6343BD" w14:textId="77777777" w:rsidTr="001F3F5B">
        <w:tc>
          <w:tcPr>
            <w:tcW w:w="3870" w:type="dxa"/>
            <w:shd w:val="clear" w:color="auto" w:fill="auto"/>
          </w:tcPr>
          <w:p w14:paraId="12FA4E23" w14:textId="77777777" w:rsidR="00F37FEA" w:rsidRPr="00AB33FD" w:rsidRDefault="00F37FEA" w:rsidP="00F37FE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27944C3D" w14:textId="7BC2CEE4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279,51</w:t>
            </w:r>
            <w:r w:rsidR="00D8581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3D8A7C" w14:textId="77777777" w:rsidR="00F37FEA" w:rsidRDefault="00F37FEA" w:rsidP="00F37FEA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F6BE70" w14:textId="606C86EB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104,939</w:t>
            </w:r>
          </w:p>
        </w:tc>
        <w:tc>
          <w:tcPr>
            <w:tcW w:w="270" w:type="dxa"/>
            <w:shd w:val="clear" w:color="auto" w:fill="auto"/>
          </w:tcPr>
          <w:p w14:paraId="72F4D794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5FF4393" w14:textId="4A300F30" w:rsidR="00F37FEA" w:rsidRDefault="00F37FEA" w:rsidP="00F37FEA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</w:t>
            </w:r>
            <w:r w:rsidR="004925F1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1CD02D28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9610755" w14:textId="401DEB48" w:rsidR="00F37FEA" w:rsidRDefault="00F37FEA" w:rsidP="00F37FE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104,794</w:t>
            </w:r>
          </w:p>
        </w:tc>
      </w:tr>
      <w:tr w:rsidR="00F37FEA" w:rsidRPr="00B73E7A" w14:paraId="5EE11FC3" w14:textId="77777777" w:rsidTr="001F3F5B">
        <w:tc>
          <w:tcPr>
            <w:tcW w:w="3870" w:type="dxa"/>
            <w:shd w:val="clear" w:color="auto" w:fill="auto"/>
          </w:tcPr>
          <w:p w14:paraId="6D2A66E0" w14:textId="77777777" w:rsidR="00F37FEA" w:rsidRPr="00AB33FD" w:rsidRDefault="00F37FEA" w:rsidP="00F37FE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170" w:type="dxa"/>
            <w:shd w:val="clear" w:color="auto" w:fill="auto"/>
          </w:tcPr>
          <w:p w14:paraId="0EB98894" w14:textId="332AE2A3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4,674</w:t>
            </w:r>
          </w:p>
        </w:tc>
        <w:tc>
          <w:tcPr>
            <w:tcW w:w="270" w:type="dxa"/>
            <w:shd w:val="clear" w:color="auto" w:fill="auto"/>
          </w:tcPr>
          <w:p w14:paraId="7EB94A23" w14:textId="77777777" w:rsidR="00F37FEA" w:rsidRDefault="00F37FEA" w:rsidP="00F37FEA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5E1FA5" w14:textId="70789B24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3,789</w:t>
            </w:r>
          </w:p>
        </w:tc>
        <w:tc>
          <w:tcPr>
            <w:tcW w:w="270" w:type="dxa"/>
            <w:shd w:val="clear" w:color="auto" w:fill="auto"/>
          </w:tcPr>
          <w:p w14:paraId="26F0CB65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EB79BFB" w14:textId="001316E4" w:rsidR="00F37FEA" w:rsidRDefault="00F37FEA" w:rsidP="00F37FEA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4,674</w:t>
            </w:r>
          </w:p>
        </w:tc>
        <w:tc>
          <w:tcPr>
            <w:tcW w:w="270" w:type="dxa"/>
            <w:shd w:val="clear" w:color="auto" w:fill="auto"/>
          </w:tcPr>
          <w:p w14:paraId="64E7F886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2360EC3" w14:textId="3A0E6A41" w:rsidR="00F37FEA" w:rsidRDefault="00F37FEA" w:rsidP="00F37FE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3,789</w:t>
            </w:r>
          </w:p>
        </w:tc>
      </w:tr>
      <w:tr w:rsidR="00F37FEA" w:rsidRPr="00B73E7A" w14:paraId="7D30D550" w14:textId="77777777" w:rsidTr="001F3F5B">
        <w:tc>
          <w:tcPr>
            <w:tcW w:w="3870" w:type="dxa"/>
            <w:shd w:val="clear" w:color="auto" w:fill="auto"/>
          </w:tcPr>
          <w:p w14:paraId="7D8C5C45" w14:textId="77777777" w:rsidR="00F37FEA" w:rsidRPr="00AB33FD" w:rsidRDefault="00F37FEA" w:rsidP="00F37FE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BCBA81" w14:textId="5D3F298C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91,527</w:t>
            </w:r>
          </w:p>
        </w:tc>
        <w:tc>
          <w:tcPr>
            <w:tcW w:w="270" w:type="dxa"/>
            <w:shd w:val="clear" w:color="auto" w:fill="auto"/>
          </w:tcPr>
          <w:p w14:paraId="3F4BAF05" w14:textId="77777777" w:rsidR="00F37FEA" w:rsidRDefault="00F37FEA" w:rsidP="00F37FEA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862995" w14:textId="2ADC34C8" w:rsidR="00F37FEA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46,964</w:t>
            </w:r>
          </w:p>
        </w:tc>
        <w:tc>
          <w:tcPr>
            <w:tcW w:w="270" w:type="dxa"/>
            <w:shd w:val="clear" w:color="auto" w:fill="auto"/>
          </w:tcPr>
          <w:p w14:paraId="16F62002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B36AF42" w14:textId="7761D063" w:rsidR="00F37FEA" w:rsidRDefault="00F37FEA" w:rsidP="00F37FEA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91,527</w:t>
            </w:r>
          </w:p>
        </w:tc>
        <w:tc>
          <w:tcPr>
            <w:tcW w:w="270" w:type="dxa"/>
            <w:shd w:val="clear" w:color="auto" w:fill="auto"/>
          </w:tcPr>
          <w:p w14:paraId="7BEE8291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813DDCE" w14:textId="1C5BC84C" w:rsidR="00F37FEA" w:rsidRDefault="00F37FEA" w:rsidP="00F37FE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46,900</w:t>
            </w:r>
          </w:p>
        </w:tc>
      </w:tr>
      <w:tr w:rsidR="00F37FEA" w:rsidRPr="00B73E7A" w14:paraId="5F0A8F83" w14:textId="77777777" w:rsidTr="001F3F5B">
        <w:tc>
          <w:tcPr>
            <w:tcW w:w="3870" w:type="dxa"/>
            <w:shd w:val="clear" w:color="auto" w:fill="auto"/>
          </w:tcPr>
          <w:p w14:paraId="55746814" w14:textId="77777777" w:rsidR="00F37FEA" w:rsidRPr="00AB33FD" w:rsidRDefault="00F37FEA" w:rsidP="00F37FE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9B795" w14:textId="4DAB50FF" w:rsidR="00F37FEA" w:rsidRPr="0002021B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998,422</w:t>
            </w:r>
          </w:p>
        </w:tc>
        <w:tc>
          <w:tcPr>
            <w:tcW w:w="270" w:type="dxa"/>
            <w:shd w:val="clear" w:color="auto" w:fill="auto"/>
          </w:tcPr>
          <w:p w14:paraId="6E94B3AE" w14:textId="77777777" w:rsidR="00F37FEA" w:rsidRPr="00F237B2" w:rsidRDefault="00F37FEA" w:rsidP="00F37FEA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E116C" w14:textId="59BE5C55" w:rsidR="00F37FEA" w:rsidRPr="00F237B2" w:rsidRDefault="00F37FEA" w:rsidP="00F37FEA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306,882</w:t>
            </w:r>
          </w:p>
        </w:tc>
        <w:tc>
          <w:tcPr>
            <w:tcW w:w="270" w:type="dxa"/>
            <w:shd w:val="clear" w:color="auto" w:fill="auto"/>
          </w:tcPr>
          <w:p w14:paraId="6BAF35C5" w14:textId="77777777" w:rsidR="00F37FEA" w:rsidRPr="00F237B2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EC918" w14:textId="169AFD31" w:rsidR="00F37FEA" w:rsidRPr="00F237B2" w:rsidRDefault="00F37FEA" w:rsidP="00F37FEA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998,</w:t>
            </w:r>
            <w:r w:rsidR="004925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3B656161" w14:textId="77777777" w:rsidR="00F37FEA" w:rsidRPr="00BE704B" w:rsidRDefault="00F37FEA" w:rsidP="00F37F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5A0E7" w14:textId="48289BAD" w:rsidR="00F37FEA" w:rsidRPr="00F237B2" w:rsidRDefault="00F37FEA" w:rsidP="00F37FE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306,673</w:t>
            </w:r>
          </w:p>
        </w:tc>
      </w:tr>
    </w:tbl>
    <w:p w14:paraId="77C0AB41" w14:textId="77777777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14:paraId="0691A3AF" w14:textId="77777777" w:rsidR="00DF0D41" w:rsidRDefault="00DF0D41" w:rsidP="00DF0D41">
      <w:pPr>
        <w:pStyle w:val="Caption"/>
        <w:ind w:left="567" w:hanging="567"/>
      </w:pPr>
      <w:r>
        <w:rPr>
          <w:rFonts w:hint="cs"/>
          <w:cs/>
        </w:rPr>
        <w:t>หนี้สินหมุนเวียนอื่น</w:t>
      </w:r>
    </w:p>
    <w:p w14:paraId="19ACE53F" w14:textId="0F30DC64" w:rsid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67"/>
        <w:gridCol w:w="270"/>
        <w:gridCol w:w="1170"/>
        <w:gridCol w:w="270"/>
        <w:gridCol w:w="1080"/>
        <w:gridCol w:w="270"/>
        <w:gridCol w:w="1083"/>
      </w:tblGrid>
      <w:tr w:rsidR="00DF0D41" w:rsidRPr="00EB7266" w14:paraId="0C75B48B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4084EA89" w14:textId="77777777" w:rsidR="00DF0D41" w:rsidRPr="00EB726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14:paraId="46266628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29E4F2" w14:textId="77777777" w:rsidR="00DF0D41" w:rsidRPr="00EB7266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4440FEA4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D41" w:rsidRPr="00B73E7A" w14:paraId="213EB609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1A9BFF9B" w14:textId="77777777" w:rsidR="00DF0D41" w:rsidRPr="0074447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DA99F3E" w14:textId="442C191D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4F07BC" w14:textId="7777777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E874AA" w14:textId="3C64A252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D06E88" w14:textId="77777777" w:rsidR="00DF0D41" w:rsidRPr="00BE704B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2D29E8" w14:textId="416C6E4D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AD5C3B" w14:textId="77777777" w:rsidR="00DF0D41" w:rsidRPr="00BE704B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CB8310D" w14:textId="0E71597B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F0D41" w:rsidRPr="00B73E7A" w14:paraId="1B55C88B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7DDA49D6" w14:textId="77777777" w:rsidR="00DF0D41" w:rsidRPr="0074447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A4F9D64" w14:textId="77777777" w:rsidR="00DF0D41" w:rsidRPr="0074447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0D41" w:rsidRPr="00B73E7A" w14:paraId="3F716CAC" w14:textId="77777777" w:rsidTr="001F3F5B">
        <w:tc>
          <w:tcPr>
            <w:tcW w:w="3870" w:type="dxa"/>
            <w:shd w:val="clear" w:color="auto" w:fill="auto"/>
          </w:tcPr>
          <w:p w14:paraId="44FB2D59" w14:textId="77777777" w:rsidR="00DF0D41" w:rsidRPr="00AB33FD" w:rsidRDefault="00DF0D41" w:rsidP="00DF0D4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67" w:type="dxa"/>
            <w:shd w:val="clear" w:color="auto" w:fill="auto"/>
          </w:tcPr>
          <w:p w14:paraId="730799A7" w14:textId="52EFF267" w:rsidR="00DF0D41" w:rsidRDefault="004925F1" w:rsidP="004925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E9235" w14:textId="77777777" w:rsidR="00DF0D41" w:rsidRDefault="00DF0D41" w:rsidP="00DF0D41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5BBC85" w14:textId="3D4A99A4" w:rsidR="00DF0D41" w:rsidRDefault="00DF0D41" w:rsidP="00DF0D4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30,615</w:t>
            </w:r>
          </w:p>
        </w:tc>
        <w:tc>
          <w:tcPr>
            <w:tcW w:w="270" w:type="dxa"/>
            <w:shd w:val="clear" w:color="auto" w:fill="auto"/>
          </w:tcPr>
          <w:p w14:paraId="6D5BF5CF" w14:textId="77777777" w:rsidR="00DF0D41" w:rsidRPr="00BE704B" w:rsidRDefault="00DF0D41" w:rsidP="00DF0D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1E894" w14:textId="5A333CB2" w:rsidR="00DF0D41" w:rsidRDefault="004925F1" w:rsidP="004925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462A4" w14:textId="77777777" w:rsidR="00DF0D41" w:rsidRPr="00BE704B" w:rsidRDefault="00DF0D41" w:rsidP="00DF0D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DF8DE35" w14:textId="0E17C675" w:rsidR="00DF0D41" w:rsidRDefault="00DF0D41" w:rsidP="00DF0D4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30,615</w:t>
            </w:r>
          </w:p>
        </w:tc>
      </w:tr>
      <w:tr w:rsidR="004925F1" w:rsidRPr="00B73E7A" w14:paraId="3F7E7DDB" w14:textId="77777777" w:rsidTr="001F3F5B">
        <w:tc>
          <w:tcPr>
            <w:tcW w:w="3870" w:type="dxa"/>
            <w:shd w:val="clear" w:color="auto" w:fill="auto"/>
          </w:tcPr>
          <w:p w14:paraId="7D62DF04" w14:textId="77777777" w:rsidR="004925F1" w:rsidRPr="00AB33FD" w:rsidRDefault="004925F1" w:rsidP="004925F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5512A92B" w14:textId="65458D5A" w:rsidR="004925F1" w:rsidRDefault="004925F1" w:rsidP="004925F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85,149</w:t>
            </w:r>
          </w:p>
        </w:tc>
        <w:tc>
          <w:tcPr>
            <w:tcW w:w="270" w:type="dxa"/>
            <w:shd w:val="clear" w:color="auto" w:fill="auto"/>
          </w:tcPr>
          <w:p w14:paraId="47F0B541" w14:textId="77777777" w:rsidR="004925F1" w:rsidRDefault="004925F1" w:rsidP="004925F1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666842" w14:textId="5E849EE3" w:rsidR="004925F1" w:rsidRDefault="004925F1" w:rsidP="004925F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101,896</w:t>
            </w:r>
          </w:p>
        </w:tc>
        <w:tc>
          <w:tcPr>
            <w:tcW w:w="270" w:type="dxa"/>
            <w:shd w:val="clear" w:color="auto" w:fill="auto"/>
          </w:tcPr>
          <w:p w14:paraId="0BBAB087" w14:textId="77777777" w:rsidR="004925F1" w:rsidRPr="00BE704B" w:rsidRDefault="004925F1" w:rsidP="004925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2EAF6" w14:textId="17F9680C" w:rsidR="004925F1" w:rsidRDefault="004925F1" w:rsidP="004925F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85,149</w:t>
            </w:r>
          </w:p>
        </w:tc>
        <w:tc>
          <w:tcPr>
            <w:tcW w:w="270" w:type="dxa"/>
            <w:shd w:val="clear" w:color="auto" w:fill="auto"/>
          </w:tcPr>
          <w:p w14:paraId="34CC9085" w14:textId="77777777" w:rsidR="004925F1" w:rsidRPr="00BE704B" w:rsidRDefault="004925F1" w:rsidP="004925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D11E27" w14:textId="4B242435" w:rsidR="004925F1" w:rsidRDefault="004925F1" w:rsidP="004925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101,896</w:t>
            </w:r>
          </w:p>
        </w:tc>
      </w:tr>
      <w:tr w:rsidR="004925F1" w:rsidRPr="00B73E7A" w14:paraId="7220073C" w14:textId="77777777" w:rsidTr="001F3F5B">
        <w:tc>
          <w:tcPr>
            <w:tcW w:w="3870" w:type="dxa"/>
            <w:shd w:val="clear" w:color="auto" w:fill="auto"/>
          </w:tcPr>
          <w:p w14:paraId="72AF2388" w14:textId="77777777" w:rsidR="004925F1" w:rsidRPr="00AB33FD" w:rsidRDefault="004925F1" w:rsidP="004925F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3F3049A" w14:textId="3BC74FD2" w:rsidR="004925F1" w:rsidRDefault="004925F1" w:rsidP="004925F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11,908</w:t>
            </w:r>
          </w:p>
        </w:tc>
        <w:tc>
          <w:tcPr>
            <w:tcW w:w="270" w:type="dxa"/>
            <w:shd w:val="clear" w:color="auto" w:fill="auto"/>
          </w:tcPr>
          <w:p w14:paraId="5D046CDF" w14:textId="77777777" w:rsidR="004925F1" w:rsidRDefault="004925F1" w:rsidP="004925F1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D19A8E" w14:textId="74378F35" w:rsidR="004925F1" w:rsidRDefault="004925F1" w:rsidP="004925F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10,739</w:t>
            </w:r>
          </w:p>
        </w:tc>
        <w:tc>
          <w:tcPr>
            <w:tcW w:w="270" w:type="dxa"/>
            <w:shd w:val="clear" w:color="auto" w:fill="auto"/>
          </w:tcPr>
          <w:p w14:paraId="3D22F082" w14:textId="77777777" w:rsidR="004925F1" w:rsidRPr="00BE704B" w:rsidRDefault="004925F1" w:rsidP="004925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718A8A" w14:textId="16AFDE0C" w:rsidR="004925F1" w:rsidRDefault="004925F1" w:rsidP="004925F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11,90</w:t>
            </w:r>
            <w:r w:rsidR="00DA3C8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DC8569" w14:textId="77777777" w:rsidR="004925F1" w:rsidRPr="00BE704B" w:rsidRDefault="004925F1" w:rsidP="004925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CF6C63F" w14:textId="11A60E0A" w:rsidR="004925F1" w:rsidRDefault="004925F1" w:rsidP="004925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10,720</w:t>
            </w:r>
          </w:p>
        </w:tc>
      </w:tr>
      <w:tr w:rsidR="004925F1" w:rsidRPr="00B73E7A" w14:paraId="7322E93F" w14:textId="77777777" w:rsidTr="001F3F5B">
        <w:tc>
          <w:tcPr>
            <w:tcW w:w="3870" w:type="dxa"/>
            <w:shd w:val="clear" w:color="auto" w:fill="auto"/>
          </w:tcPr>
          <w:p w14:paraId="51C26EA9" w14:textId="77777777" w:rsidR="004925F1" w:rsidRPr="00AB33FD" w:rsidRDefault="004925F1" w:rsidP="004925F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342B" w14:textId="23498B3D" w:rsidR="004925F1" w:rsidRPr="00F237B2" w:rsidRDefault="004925F1" w:rsidP="004925F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97,057</w:t>
            </w:r>
          </w:p>
        </w:tc>
        <w:tc>
          <w:tcPr>
            <w:tcW w:w="270" w:type="dxa"/>
            <w:shd w:val="clear" w:color="auto" w:fill="auto"/>
          </w:tcPr>
          <w:p w14:paraId="740A293D" w14:textId="77777777" w:rsidR="004925F1" w:rsidRDefault="004925F1" w:rsidP="004925F1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CFE46" w14:textId="01537E08" w:rsidR="004925F1" w:rsidRPr="00F237B2" w:rsidRDefault="004925F1" w:rsidP="004925F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143,250</w:t>
            </w:r>
          </w:p>
        </w:tc>
        <w:tc>
          <w:tcPr>
            <w:tcW w:w="270" w:type="dxa"/>
            <w:shd w:val="clear" w:color="auto" w:fill="auto"/>
          </w:tcPr>
          <w:p w14:paraId="6D1399AB" w14:textId="77777777" w:rsidR="004925F1" w:rsidRPr="00F237B2" w:rsidRDefault="004925F1" w:rsidP="004925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B37F3" w14:textId="62EC8A62" w:rsidR="004925F1" w:rsidRPr="00F237B2" w:rsidRDefault="004925F1" w:rsidP="004925F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97,05</w:t>
            </w:r>
            <w:r w:rsidR="00DA3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9E1E72" w14:textId="77777777" w:rsidR="004925F1" w:rsidRPr="00BE704B" w:rsidRDefault="004925F1" w:rsidP="004925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2EBF6" w14:textId="7387C60D" w:rsidR="004925F1" w:rsidRPr="00F237B2" w:rsidRDefault="004925F1" w:rsidP="004925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143,231</w:t>
            </w:r>
          </w:p>
        </w:tc>
      </w:tr>
    </w:tbl>
    <w:p w14:paraId="6083A65E" w14:textId="1D18409D" w:rsid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14:paraId="4673957C" w14:textId="77777777" w:rsidR="00DF0D41" w:rsidRDefault="00DF0D41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8518D5B" w14:textId="18E35BA9"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</w:t>
      </w:r>
      <w:r w:rsidR="00505B92">
        <w:rPr>
          <w:rFonts w:hint="cs"/>
          <w:cs/>
        </w:rPr>
        <w:t>ไม่หมุนเวียน</w:t>
      </w:r>
      <w:r w:rsidRPr="00DE399F">
        <w:rPr>
          <w:cs/>
        </w:rPr>
        <w:t>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14:paraId="6BA8DC42" w14:textId="77777777"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EB7266" w14:paraId="4CE83AA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4816C816" w14:textId="77777777" w:rsidR="00B2213C" w:rsidRPr="00EB726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06D46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102AAB" w14:textId="77777777" w:rsidR="00B2213C" w:rsidRPr="00EB7266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41D07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E58" w:rsidRPr="00B73E7A" w14:paraId="2F8711F3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41FF4F0" w14:textId="3E3137D7" w:rsidR="00C72E58" w:rsidRPr="00744476" w:rsidRDefault="00C72E58" w:rsidP="00C72E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D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590458DA" w14:textId="3C8BA102" w:rsidR="00C72E58" w:rsidRPr="00744476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6D18FD8" w14:textId="77777777" w:rsidR="00C72E58" w:rsidRPr="00744476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8137C" w14:textId="214540C3" w:rsidR="00C72E58" w:rsidRPr="00744476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60307E" w14:textId="77777777" w:rsidR="00C72E58" w:rsidRPr="00BE704B" w:rsidRDefault="00C72E58" w:rsidP="00C72E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3157AC" w14:textId="36CEF97D" w:rsidR="00C72E58" w:rsidRPr="00744476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FD3748" w14:textId="77777777" w:rsidR="00C72E58" w:rsidRPr="00BE704B" w:rsidRDefault="00C72E58" w:rsidP="00C72E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E77CF" w14:textId="41D9185F" w:rsidR="00C72E58" w:rsidRPr="00744476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72E58" w:rsidRPr="00B73E7A" w14:paraId="5A34B7F8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6BC85145" w14:textId="77777777" w:rsidR="00C72E58" w:rsidRPr="00744476" w:rsidRDefault="00C72E58" w:rsidP="00C72E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EE2B488" w14:textId="77777777" w:rsidR="00C72E58" w:rsidRPr="00744476" w:rsidRDefault="00C72E58" w:rsidP="00C72E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4227D" w:rsidRPr="00B73E7A" w14:paraId="02BCEF45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2CF9824" w14:textId="51C12F6E" w:rsidR="0094227D" w:rsidRPr="00744476" w:rsidRDefault="0094227D" w:rsidP="00C72E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10C5F9D" w14:textId="77777777" w:rsidR="0094227D" w:rsidRPr="00AB33FD" w:rsidRDefault="0094227D" w:rsidP="00C72E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E58" w:rsidRPr="00B73E7A" w14:paraId="53157050" w14:textId="77777777" w:rsidTr="00232321">
        <w:tc>
          <w:tcPr>
            <w:tcW w:w="3870" w:type="dxa"/>
            <w:shd w:val="clear" w:color="auto" w:fill="auto"/>
          </w:tcPr>
          <w:p w14:paraId="41CE2536" w14:textId="7A2339AD" w:rsidR="00C72E58" w:rsidRPr="00905631" w:rsidRDefault="0094227D" w:rsidP="00232321">
            <w:pPr>
              <w:spacing w:line="240" w:lineRule="atLeast"/>
              <w:ind w:left="246"/>
              <w:jc w:val="both"/>
              <w:rPr>
                <w:sz w:val="30"/>
                <w:szCs w:val="30"/>
              </w:rPr>
            </w:pPr>
            <w:r w:rsidRPr="0094227D">
              <w:rPr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766322" w14:textId="33DB84F7" w:rsidR="00C72E58" w:rsidRPr="00084733" w:rsidRDefault="00084733" w:rsidP="0023232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4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70" w:type="dxa"/>
            <w:shd w:val="clear" w:color="auto" w:fill="auto"/>
          </w:tcPr>
          <w:p w14:paraId="04C5D304" w14:textId="77777777" w:rsidR="00C72E58" w:rsidRPr="00084733" w:rsidRDefault="00C72E58" w:rsidP="0023232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3CF4C1" w14:textId="7546D49F" w:rsidR="00C72E58" w:rsidRPr="00084733" w:rsidRDefault="00C72E58" w:rsidP="0023232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4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70" w:type="dxa"/>
            <w:shd w:val="clear" w:color="auto" w:fill="auto"/>
          </w:tcPr>
          <w:p w14:paraId="218661B6" w14:textId="77777777" w:rsidR="00C72E58" w:rsidRPr="00084733" w:rsidRDefault="00C72E58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5F558A" w14:textId="2483DABE" w:rsidR="00C72E58" w:rsidRPr="00084733" w:rsidRDefault="00084733" w:rsidP="0023232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4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70" w:type="dxa"/>
            <w:shd w:val="clear" w:color="auto" w:fill="auto"/>
          </w:tcPr>
          <w:p w14:paraId="5361617A" w14:textId="77777777" w:rsidR="00C72E58" w:rsidRPr="00084733" w:rsidRDefault="00C72E58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E5770F" w14:textId="33614B7D" w:rsidR="00C72E58" w:rsidRPr="00084733" w:rsidRDefault="00C72E58" w:rsidP="0023232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4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151,657</w:t>
            </w:r>
          </w:p>
        </w:tc>
      </w:tr>
    </w:tbl>
    <w:p w14:paraId="722E0F41" w14:textId="77777777" w:rsidR="00B33BF2" w:rsidRPr="0007647B" w:rsidRDefault="00B33BF2" w:rsidP="00232321">
      <w:pPr>
        <w:pStyle w:val="Bo-Blankline"/>
        <w:rPr>
          <w:cs/>
        </w:rPr>
      </w:pPr>
    </w:p>
    <w:p w14:paraId="6C0C3130" w14:textId="77777777" w:rsidR="00F87B7A" w:rsidRPr="0007647B" w:rsidRDefault="00540611" w:rsidP="00232321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07647B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07647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07647B" w:rsidRDefault="00540611" w:rsidP="00232321">
      <w:pPr>
        <w:pStyle w:val="Bo-Blankline"/>
      </w:pPr>
    </w:p>
    <w:p w14:paraId="67F6DF0F" w14:textId="1B26BADD" w:rsidR="00154FCB" w:rsidRPr="0007647B" w:rsidRDefault="00DA4F60" w:rsidP="00232321">
      <w:pPr>
        <w:pStyle w:val="Bo-C1Content"/>
      </w:pPr>
      <w:r w:rsidRPr="0007647B">
        <w:rPr>
          <w:rFonts w:hint="cs"/>
          <w:cs/>
        </w:rPr>
        <w:t>กลุ่ม</w:t>
      </w:r>
      <w:r w:rsidR="00FA4089" w:rsidRPr="0007647B">
        <w:rPr>
          <w:rFonts w:hint="cs"/>
          <w:cs/>
        </w:rPr>
        <w:t>บริษัท</w:t>
      </w:r>
      <w:r w:rsidR="00BA793C">
        <w:rPr>
          <w:rFonts w:hint="cs"/>
          <w:cs/>
        </w:rPr>
        <w:t>และบริษัท</w:t>
      </w:r>
      <w:r w:rsidR="00540611" w:rsidRPr="0007647B">
        <w:rPr>
          <w:cs/>
        </w:rPr>
        <w:t>จัดการโครงการ</w:t>
      </w:r>
      <w:r w:rsidR="00A55FFB" w:rsidRPr="0007647B">
        <w:rPr>
          <w:rFonts w:hint="cs"/>
          <w:cs/>
        </w:rPr>
        <w:t>ผลประโยชน์ที่กำหนดไว้</w:t>
      </w:r>
      <w:r w:rsidR="00540611" w:rsidRPr="0007647B">
        <w:rPr>
          <w:cs/>
        </w:rPr>
        <w:t xml:space="preserve">ตามข้อกำหนดของพระราชบัญญัติคุ้มครองแรงงาน พ.ศ. </w:t>
      </w:r>
      <w:r w:rsidR="006145CD" w:rsidRPr="006145CD">
        <w:rPr>
          <w:lang w:val="en-US"/>
        </w:rPr>
        <w:t>2541</w:t>
      </w:r>
      <w:r w:rsidR="00540611" w:rsidRPr="0007647B">
        <w:rPr>
          <w:rFonts w:hint="cs"/>
          <w:cs/>
        </w:rPr>
        <w:t xml:space="preserve"> </w:t>
      </w:r>
      <w:r w:rsidR="00540611" w:rsidRPr="0007647B">
        <w:rPr>
          <w:cs/>
        </w:rPr>
        <w:t>ในการให้ผลประโยชน์เมื่อเกษียณแก่พนักงานตามสิทธิและอายุงาน</w:t>
      </w:r>
      <w:r w:rsidR="00434D74">
        <w:t xml:space="preserve"> </w:t>
      </w:r>
      <w:r w:rsidR="00154FCB" w:rsidRPr="0007647B">
        <w:rPr>
          <w:cs/>
        </w:rPr>
        <w:t>โครงการผลประโยชน์</w:t>
      </w:r>
      <w:r w:rsidR="00154FCB" w:rsidRPr="0007647B">
        <w:rPr>
          <w:rFonts w:hint="cs"/>
          <w:cs/>
        </w:rPr>
        <w:t>ที่กำหนดไว้</w:t>
      </w:r>
      <w:r w:rsidR="00154FCB" w:rsidRPr="0007647B">
        <w:rPr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74B34CB" w14:textId="1E34C45E" w:rsidR="00342826" w:rsidRPr="00A85192" w:rsidRDefault="00342826" w:rsidP="00232321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9E2A20" w:rsidRPr="00EB7266" w14:paraId="19400F2F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0DB27682" w14:textId="77777777" w:rsidR="009E2A20" w:rsidRPr="00EB7266" w:rsidRDefault="009E2A20" w:rsidP="0023232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A29ADC4" w14:textId="1279086F" w:rsidR="009E2A20" w:rsidRPr="00EB7266" w:rsidRDefault="009E2A20" w:rsidP="00232321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BFC2A2B" w14:textId="112A964E" w:rsidR="009E2A20" w:rsidRPr="00EB7266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73EA9806" w14:textId="77777777" w:rsidR="009E2A20" w:rsidRPr="00EB7266" w:rsidRDefault="009E2A20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09D7074F" w14:textId="69E457D5" w:rsidR="009E2A20" w:rsidRPr="00EB7266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E58" w:rsidRPr="00B73E7A" w14:paraId="0D2828EB" w14:textId="77777777" w:rsidTr="007064F8">
        <w:trPr>
          <w:tblHeader/>
        </w:trPr>
        <w:tc>
          <w:tcPr>
            <w:tcW w:w="3870" w:type="dxa"/>
            <w:vMerge/>
            <w:shd w:val="clear" w:color="auto" w:fill="auto"/>
          </w:tcPr>
          <w:p w14:paraId="49933B5E" w14:textId="24ACA13D" w:rsidR="00C72E58" w:rsidRPr="00744476" w:rsidRDefault="00C72E58" w:rsidP="00232321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594EF4" w14:textId="1D32519D" w:rsidR="00C72E58" w:rsidRPr="00744476" w:rsidRDefault="00C72E58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36BD41" w14:textId="77777777" w:rsidR="00C72E58" w:rsidRPr="00A85192" w:rsidRDefault="00C72E58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765EA" w14:textId="5AEECA58" w:rsidR="00C72E58" w:rsidRPr="00744476" w:rsidRDefault="00C72E58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7EDDB339" w14:textId="77777777" w:rsidR="00C72E58" w:rsidRPr="00BE704B" w:rsidRDefault="00C72E58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317D28" w14:textId="3A251863" w:rsidR="00C72E58" w:rsidRPr="00744476" w:rsidRDefault="00C72E58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79B2D49" w14:textId="77777777" w:rsidR="00C72E58" w:rsidRPr="00BE704B" w:rsidRDefault="00C72E58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7254DD9" w14:textId="7F267CDF" w:rsidR="00C72E58" w:rsidRPr="00744476" w:rsidRDefault="00C72E58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72E58" w:rsidRPr="00B73E7A" w14:paraId="6535D36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8B683DB" w14:textId="77777777" w:rsidR="00C72E58" w:rsidRPr="00744476" w:rsidRDefault="00C72E58" w:rsidP="0023232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CED4325" w14:textId="77777777" w:rsidR="00C72E58" w:rsidRPr="00744476" w:rsidRDefault="00C72E58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84733" w:rsidRPr="00B73E7A" w14:paraId="66F215A3" w14:textId="77777777" w:rsidTr="00232321">
        <w:tc>
          <w:tcPr>
            <w:tcW w:w="3870" w:type="dxa"/>
            <w:shd w:val="clear" w:color="auto" w:fill="auto"/>
          </w:tcPr>
          <w:p w14:paraId="5CFD1FDD" w14:textId="2B364A2E" w:rsidR="00084733" w:rsidRPr="00AB33FD" w:rsidRDefault="00084733" w:rsidP="00232321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5BC599E" w14:textId="74DEAD83" w:rsidR="00084733" w:rsidRPr="00F75B74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70" w:type="dxa"/>
            <w:shd w:val="clear" w:color="auto" w:fill="auto"/>
          </w:tcPr>
          <w:p w14:paraId="55C6F7A9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7F293" w14:textId="569A21E0" w:rsidR="00084733" w:rsidRPr="0033434F" w:rsidRDefault="00084733" w:rsidP="00232321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152,705</w:t>
            </w:r>
          </w:p>
        </w:tc>
        <w:tc>
          <w:tcPr>
            <w:tcW w:w="239" w:type="dxa"/>
            <w:shd w:val="clear" w:color="auto" w:fill="auto"/>
          </w:tcPr>
          <w:p w14:paraId="2AC1C5A0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6C744E5" w14:textId="2DEBA3D5" w:rsidR="00084733" w:rsidRPr="0033434F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37" w:type="dxa"/>
            <w:shd w:val="clear" w:color="auto" w:fill="auto"/>
          </w:tcPr>
          <w:p w14:paraId="05AAE0C2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77D249B" w14:textId="51A0C067" w:rsidR="00084733" w:rsidRPr="0033434F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152,705</w:t>
            </w:r>
          </w:p>
        </w:tc>
      </w:tr>
      <w:tr w:rsidR="00084733" w:rsidRPr="00B73E7A" w14:paraId="636BB61C" w14:textId="77777777" w:rsidTr="00232321">
        <w:tc>
          <w:tcPr>
            <w:tcW w:w="3870" w:type="dxa"/>
            <w:shd w:val="clear" w:color="auto" w:fill="auto"/>
          </w:tcPr>
          <w:p w14:paraId="70350B6B" w14:textId="0A429294" w:rsidR="00084733" w:rsidRPr="00C07B22" w:rsidRDefault="00084733" w:rsidP="0023232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07B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</w:tcPr>
          <w:p w14:paraId="3E03F5B7" w14:textId="77777777" w:rsidR="00084733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F65269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C45352" w14:textId="77777777" w:rsidR="00084733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2BD4E12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3690E36" w14:textId="77777777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0530941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C96E213" w14:textId="77777777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4733" w:rsidRPr="00B73E7A" w14:paraId="16B0E5E1" w14:textId="77777777" w:rsidTr="00232321">
        <w:tc>
          <w:tcPr>
            <w:tcW w:w="3870" w:type="dxa"/>
            <w:shd w:val="clear" w:color="auto" w:fill="auto"/>
          </w:tcPr>
          <w:p w14:paraId="36364DC1" w14:textId="77777777" w:rsidR="00084733" w:rsidRPr="00AB33FD" w:rsidRDefault="00084733" w:rsidP="0023232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  <w:shd w:val="clear" w:color="auto" w:fill="auto"/>
          </w:tcPr>
          <w:p w14:paraId="5C51A912" w14:textId="41A7E6DF" w:rsidR="00084733" w:rsidRDefault="00084733" w:rsidP="00232321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00E13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8D661" w14:textId="4751965C" w:rsidR="00084733" w:rsidRDefault="00084733" w:rsidP="00232321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051B29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BEFB828" w14:textId="40BA4FFC" w:rsidR="00084733" w:rsidRDefault="00084733" w:rsidP="00232321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789C38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C0DC0F9" w14:textId="2E3AE2DB" w:rsidR="00084733" w:rsidRDefault="00084733" w:rsidP="002323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4733" w:rsidRPr="00B73E7A" w14:paraId="4039BBBC" w14:textId="77777777" w:rsidTr="00232321">
        <w:tc>
          <w:tcPr>
            <w:tcW w:w="3870" w:type="dxa"/>
            <w:shd w:val="clear" w:color="auto" w:fill="auto"/>
          </w:tcPr>
          <w:p w14:paraId="1B6F9EEA" w14:textId="77777777" w:rsidR="00084733" w:rsidRPr="00C07B22" w:rsidRDefault="00084733" w:rsidP="00232321">
            <w:pPr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24303700" w14:textId="77777777" w:rsidR="00084733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BAB31E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687F9" w14:textId="77777777" w:rsidR="00084733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74B41E3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608F" w14:textId="77777777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423FF2D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4014827" w14:textId="77777777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4733" w:rsidRPr="00B73E7A" w14:paraId="712883DC" w14:textId="77777777" w:rsidTr="00232321">
        <w:tc>
          <w:tcPr>
            <w:tcW w:w="3870" w:type="dxa"/>
            <w:shd w:val="clear" w:color="auto" w:fill="auto"/>
          </w:tcPr>
          <w:p w14:paraId="01E404A6" w14:textId="77777777" w:rsidR="00084733" w:rsidRPr="00AB33FD" w:rsidRDefault="00084733" w:rsidP="00232321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169E" w14:textId="6150CE5A" w:rsidR="00084733" w:rsidRDefault="00084733" w:rsidP="00232321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77BB9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24E42" w14:textId="0C445EB5" w:rsidR="00084733" w:rsidRDefault="00084733" w:rsidP="00232321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7122F4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6B079" w14:textId="4D0C12CB" w:rsidR="00084733" w:rsidRDefault="00084733" w:rsidP="00232321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BCF6E3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82FA4" w14:textId="20B29F33" w:rsidR="00084733" w:rsidRDefault="00084733" w:rsidP="002323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4733" w:rsidRPr="00B73E7A" w14:paraId="147C4EDE" w14:textId="77777777" w:rsidTr="00232321">
        <w:tc>
          <w:tcPr>
            <w:tcW w:w="3870" w:type="dxa"/>
            <w:shd w:val="clear" w:color="auto" w:fill="auto"/>
          </w:tcPr>
          <w:p w14:paraId="3A579498" w14:textId="77777777" w:rsidR="00084733" w:rsidRPr="00AB33FD" w:rsidRDefault="00084733" w:rsidP="0023232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CEC66DB" w14:textId="77777777" w:rsidR="00084733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2BF05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6E607" w14:textId="77777777" w:rsidR="00084733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44371C2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7009CD" w14:textId="77777777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734CDA5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C21A6B" w14:textId="77777777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4733" w:rsidRPr="00B73E7A" w14:paraId="418E349E" w14:textId="77777777" w:rsidTr="00232321">
        <w:tc>
          <w:tcPr>
            <w:tcW w:w="3870" w:type="dxa"/>
            <w:shd w:val="clear" w:color="auto" w:fill="auto"/>
          </w:tcPr>
          <w:p w14:paraId="7FEA65DF" w14:textId="77777777" w:rsidR="00084733" w:rsidRPr="00A55FFB" w:rsidRDefault="00084733" w:rsidP="0023232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5E532A4D" w14:textId="3D6732C5" w:rsidR="00084733" w:rsidRDefault="00084733" w:rsidP="00232321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(5,035)</w:t>
            </w:r>
          </w:p>
        </w:tc>
        <w:tc>
          <w:tcPr>
            <w:tcW w:w="270" w:type="dxa"/>
            <w:shd w:val="clear" w:color="auto" w:fill="auto"/>
          </w:tcPr>
          <w:p w14:paraId="378AA36A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BF25F" w14:textId="1D4F70FD" w:rsidR="00084733" w:rsidRDefault="00084733" w:rsidP="00232321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(1,048)</w:t>
            </w:r>
          </w:p>
        </w:tc>
        <w:tc>
          <w:tcPr>
            <w:tcW w:w="239" w:type="dxa"/>
            <w:shd w:val="clear" w:color="auto" w:fill="auto"/>
          </w:tcPr>
          <w:p w14:paraId="4B7E10AF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E52F22D" w14:textId="6339E490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(5,035)</w:t>
            </w:r>
          </w:p>
        </w:tc>
        <w:tc>
          <w:tcPr>
            <w:tcW w:w="237" w:type="dxa"/>
            <w:shd w:val="clear" w:color="auto" w:fill="auto"/>
          </w:tcPr>
          <w:p w14:paraId="0F2171B5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13D990" w14:textId="276715E5" w:rsidR="00084733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(1,048)</w:t>
            </w:r>
          </w:p>
        </w:tc>
      </w:tr>
      <w:tr w:rsidR="00084733" w:rsidRPr="00B73E7A" w14:paraId="74BD7A0F" w14:textId="77777777" w:rsidTr="00232321">
        <w:tc>
          <w:tcPr>
            <w:tcW w:w="3870" w:type="dxa"/>
            <w:shd w:val="clear" w:color="auto" w:fill="auto"/>
            <w:vAlign w:val="bottom"/>
          </w:tcPr>
          <w:p w14:paraId="078559EF" w14:textId="21487CDB" w:rsidR="00084733" w:rsidRPr="00AB33FD" w:rsidRDefault="00084733" w:rsidP="0023232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2B5" w14:textId="2B21DF2D" w:rsidR="00084733" w:rsidRPr="00ED3891" w:rsidRDefault="00084733" w:rsidP="00232321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70" w:type="dxa"/>
            <w:shd w:val="clear" w:color="auto" w:fill="auto"/>
          </w:tcPr>
          <w:p w14:paraId="6FBB3C06" w14:textId="77777777" w:rsidR="00084733" w:rsidRPr="00A85192" w:rsidRDefault="00084733" w:rsidP="00232321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9CF3" w14:textId="3CB87426" w:rsidR="00084733" w:rsidRPr="00ED3891" w:rsidRDefault="00084733" w:rsidP="00232321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39" w:type="dxa"/>
            <w:shd w:val="clear" w:color="auto" w:fill="auto"/>
          </w:tcPr>
          <w:p w14:paraId="35641056" w14:textId="77777777" w:rsidR="00084733" w:rsidRPr="00ED3891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38909" w14:textId="3F025AF4" w:rsidR="00084733" w:rsidRPr="00ED3891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37" w:type="dxa"/>
            <w:shd w:val="clear" w:color="auto" w:fill="auto"/>
          </w:tcPr>
          <w:p w14:paraId="003CF74A" w14:textId="77777777" w:rsidR="00084733" w:rsidRPr="00BE704B" w:rsidRDefault="00084733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7D44" w14:textId="2C40576A" w:rsidR="00084733" w:rsidRPr="00ED3891" w:rsidRDefault="00084733" w:rsidP="00232321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151,657</w:t>
            </w:r>
          </w:p>
        </w:tc>
      </w:tr>
    </w:tbl>
    <w:p w14:paraId="2400904E" w14:textId="69FF657F" w:rsidR="00314540" w:rsidRDefault="00314540" w:rsidP="00212418">
      <w:pPr>
        <w:pStyle w:val="Bo-Blankline"/>
      </w:pPr>
    </w:p>
    <w:p w14:paraId="05E5B8BE" w14:textId="77777777" w:rsidR="00314540" w:rsidRDefault="00314540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F835A2" w:rsidRPr="00B73E7A" w14:paraId="0D07D3A2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11A4CF96" w14:textId="77777777" w:rsidR="00F835A2" w:rsidRPr="00AE2AE0" w:rsidRDefault="00F835A2" w:rsidP="00F835A2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5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41305718" w14:textId="7ABC7B1D" w:rsidR="00F835A2" w:rsidRPr="00AE2AE0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A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C34D1FF" w14:textId="3DE4107F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68FFCC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1D101524" w14:textId="74A9DC5D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5A2" w:rsidRPr="00B73E7A" w14:paraId="5F0B9B18" w14:textId="77777777" w:rsidTr="007064F8">
        <w:trPr>
          <w:tblHeader/>
        </w:trPr>
        <w:tc>
          <w:tcPr>
            <w:tcW w:w="3870" w:type="dxa"/>
            <w:vMerge/>
            <w:shd w:val="clear" w:color="auto" w:fill="auto"/>
          </w:tcPr>
          <w:p w14:paraId="5FFC8272" w14:textId="2D9A4063" w:rsidR="00F835A2" w:rsidRPr="00744476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253C48" w14:textId="23D3EA12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72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0869370" w14:textId="77777777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2FE23" w14:textId="659D5FB9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72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A6C655E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79D37E" w14:textId="5C586218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72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7BB3447D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5766B3" w14:textId="3FFD64AD" w:rsidR="00F835A2" w:rsidRPr="00744476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72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533E2" w:rsidRPr="00B73E7A" w14:paraId="51FA7BF6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B49DF27" w14:textId="77777777" w:rsidR="003533E2" w:rsidRPr="0074447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</w:tcPr>
          <w:p w14:paraId="3C02C98A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084733" w:rsidRPr="00B73E7A" w14:paraId="301BF53F" w14:textId="77777777" w:rsidTr="00232321">
        <w:tc>
          <w:tcPr>
            <w:tcW w:w="3870" w:type="dxa"/>
            <w:shd w:val="clear" w:color="auto" w:fill="auto"/>
          </w:tcPr>
          <w:p w14:paraId="11727B7D" w14:textId="77777777" w:rsidR="00084733" w:rsidRPr="00AB33FD" w:rsidRDefault="00084733" w:rsidP="00084733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FF82C32" w14:textId="3EDB094B" w:rsidR="00084733" w:rsidRPr="0033434F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3.61</w:t>
            </w:r>
          </w:p>
        </w:tc>
        <w:tc>
          <w:tcPr>
            <w:tcW w:w="270" w:type="dxa"/>
            <w:shd w:val="clear" w:color="auto" w:fill="auto"/>
          </w:tcPr>
          <w:p w14:paraId="1EC46670" w14:textId="77777777" w:rsidR="00084733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9A9C4B" w14:textId="497651DA" w:rsidR="00084733" w:rsidRPr="0033434F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2.88</w:t>
            </w:r>
          </w:p>
        </w:tc>
        <w:tc>
          <w:tcPr>
            <w:tcW w:w="270" w:type="dxa"/>
            <w:shd w:val="clear" w:color="auto" w:fill="auto"/>
          </w:tcPr>
          <w:p w14:paraId="196ADFA3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122364" w14:textId="1E88D8BB" w:rsidR="00084733" w:rsidRPr="0033434F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3.61</w:t>
            </w:r>
          </w:p>
        </w:tc>
        <w:tc>
          <w:tcPr>
            <w:tcW w:w="265" w:type="dxa"/>
            <w:shd w:val="clear" w:color="auto" w:fill="auto"/>
          </w:tcPr>
          <w:p w14:paraId="36E48F7E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619848" w14:textId="05EE4B90" w:rsidR="00084733" w:rsidRPr="0033434F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2.88</w:t>
            </w:r>
          </w:p>
        </w:tc>
      </w:tr>
      <w:tr w:rsidR="00084733" w:rsidRPr="00B73E7A" w14:paraId="5B94E111" w14:textId="77777777" w:rsidTr="00232321">
        <w:tc>
          <w:tcPr>
            <w:tcW w:w="3870" w:type="dxa"/>
            <w:shd w:val="clear" w:color="auto" w:fill="auto"/>
          </w:tcPr>
          <w:p w14:paraId="3B9C4BBA" w14:textId="77777777" w:rsidR="00084733" w:rsidRPr="00AB33FD" w:rsidRDefault="00084733" w:rsidP="00084733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7611F03D" w14:textId="7D02F263" w:rsidR="00084733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  <w:shd w:val="clear" w:color="auto" w:fill="auto"/>
          </w:tcPr>
          <w:p w14:paraId="293A53EA" w14:textId="77777777" w:rsidR="00084733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B2064F" w14:textId="31F7013A" w:rsidR="00084733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2.35</w:t>
            </w:r>
          </w:p>
        </w:tc>
        <w:tc>
          <w:tcPr>
            <w:tcW w:w="270" w:type="dxa"/>
            <w:shd w:val="clear" w:color="auto" w:fill="auto"/>
          </w:tcPr>
          <w:p w14:paraId="71A8D76B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5D1216" w14:textId="02EF3349" w:rsidR="00084733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65" w:type="dxa"/>
            <w:shd w:val="clear" w:color="auto" w:fill="auto"/>
          </w:tcPr>
          <w:p w14:paraId="0E8BDDB1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C480FB" w14:textId="17E01935" w:rsidR="00084733" w:rsidRDefault="00084733" w:rsidP="000847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2.35</w:t>
            </w:r>
          </w:p>
        </w:tc>
      </w:tr>
    </w:tbl>
    <w:p w14:paraId="798B38BE" w14:textId="77777777" w:rsidR="000C7AE2" w:rsidRDefault="000C7AE2" w:rsidP="000C7AE2">
      <w:pPr>
        <w:pStyle w:val="Bo-Blankline"/>
      </w:pPr>
    </w:p>
    <w:p w14:paraId="6D0CBC9E" w14:textId="77777777"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14:paraId="1CACF34F" w14:textId="77777777" w:rsidR="00DA6F99" w:rsidRPr="00A55FFB" w:rsidRDefault="00DA6F99" w:rsidP="00322145">
      <w:pPr>
        <w:pStyle w:val="Bo-Blankline"/>
      </w:pPr>
    </w:p>
    <w:p w14:paraId="31FEE58E" w14:textId="1E6C1D9D" w:rsidR="0005012E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</w:t>
      </w:r>
      <w:r w:rsidR="002B0CB8">
        <w:rPr>
          <w:rFonts w:ascii="Angsana New" w:hAnsi="Angsana New"/>
          <w:sz w:val="30"/>
          <w:szCs w:val="30"/>
          <w:lang w:val="en-US"/>
        </w:rPr>
        <w:t>5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232321">
        <w:rPr>
          <w:rFonts w:ascii="Angsana New" w:hAnsi="Angsana New"/>
          <w:sz w:val="30"/>
          <w:szCs w:val="30"/>
          <w:cs/>
        </w:rPr>
        <w:t>เป็</w:t>
      </w:r>
      <w:r w:rsidR="00084733" w:rsidRPr="00232321">
        <w:rPr>
          <w:rFonts w:ascii="Angsana New" w:hAnsi="Angsana New" w:hint="cs"/>
          <w:sz w:val="30"/>
          <w:szCs w:val="30"/>
          <w:cs/>
        </w:rPr>
        <w:t xml:space="preserve">น </w:t>
      </w:r>
      <w:r w:rsidR="00084733" w:rsidRPr="00232321">
        <w:rPr>
          <w:rFonts w:ascii="Angsana New" w:hAnsi="Angsana New"/>
          <w:sz w:val="30"/>
          <w:szCs w:val="30"/>
          <w:lang w:val="en-US"/>
        </w:rPr>
        <w:t>24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2B0CB8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2B0CB8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58ED1150" w:rsidR="00AE2AE0" w:rsidRDefault="00AE2AE0">
      <w:pPr>
        <w:spacing w:line="240" w:lineRule="auto"/>
        <w:rPr>
          <w:rFonts w:ascii="Angsana New" w:eastAsia="Calibri" w:hAnsi="Angsana New"/>
          <w:sz w:val="20"/>
          <w:szCs w:val="20"/>
          <w:lang w:eastAsia="x-none"/>
        </w:rPr>
      </w:pPr>
    </w:p>
    <w:p w14:paraId="53B88477" w14:textId="77777777" w:rsidR="003A74F8" w:rsidRPr="00AE2AE0" w:rsidRDefault="003A74F8" w:rsidP="001A5EAE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2AE0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  <w:r w:rsidR="00691214" w:rsidRPr="00AE2AE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B2441D" w:rsidRDefault="00804837" w:rsidP="00B2441D">
      <w:pPr>
        <w:pStyle w:val="Bo-Blankline"/>
      </w:pPr>
    </w:p>
    <w:p w14:paraId="768B03CD" w14:textId="62F9D611" w:rsidR="00233CEA" w:rsidRPr="00AB33FD" w:rsidRDefault="00D922BC" w:rsidP="00F108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4E1DBE37" w14:textId="77777777" w:rsidR="00233CEA" w:rsidRDefault="00233CEA" w:rsidP="00804837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33"/>
        <w:gridCol w:w="1207"/>
        <w:gridCol w:w="233"/>
        <w:gridCol w:w="1117"/>
        <w:gridCol w:w="235"/>
        <w:gridCol w:w="1205"/>
      </w:tblGrid>
      <w:tr w:rsidR="00133641" w:rsidRPr="00C07B22" w14:paraId="052B8006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0A47BCC4" w14:textId="77777777" w:rsidR="00133641" w:rsidRPr="00C07B22" w:rsidRDefault="00133641" w:rsidP="00133641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D2164F8" w14:textId="616EFF80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07B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F835A2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33641" w:rsidRPr="00C07B22" w14:paraId="260636BC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70DB1874" w14:textId="77777777" w:rsidR="00133641" w:rsidRPr="00C07B22" w:rsidRDefault="00133641" w:rsidP="00133641">
            <w:pPr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04615C6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3BBE1BAE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shd w:val="clear" w:color="auto" w:fill="auto"/>
          </w:tcPr>
          <w:p w14:paraId="0738B862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ข้อสมมติ</w:t>
            </w:r>
            <w:r w:rsidRPr="00C07B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B0CB8" w:rsidRPr="00C07B22" w14:paraId="0D9323C3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576E8770" w14:textId="77777777" w:rsidR="002B0CB8" w:rsidRPr="00C07B22" w:rsidRDefault="002B0CB8" w:rsidP="002B0C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4EB5EB" w14:textId="65044F07" w:rsidR="002B0CB8" w:rsidRPr="00C07B22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4A5D73B" w14:textId="77777777" w:rsidR="002B0CB8" w:rsidRPr="00C07B22" w:rsidRDefault="002B0CB8" w:rsidP="002B0CB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93ECA9F" w14:textId="7076C575" w:rsidR="002B0CB8" w:rsidRPr="00C07B22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</w:tcPr>
          <w:p w14:paraId="78F02DF2" w14:textId="77777777" w:rsidR="002B0CB8" w:rsidRPr="00C07B22" w:rsidRDefault="002B0CB8" w:rsidP="002B0CB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1F843E" w14:textId="3641F779" w:rsidR="002B0CB8" w:rsidRPr="00C07B22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1210495" w14:textId="77777777" w:rsidR="002B0CB8" w:rsidRPr="00C07B22" w:rsidRDefault="002B0CB8" w:rsidP="002B0CB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AB99B9A" w14:textId="211A2CB8" w:rsidR="002B0CB8" w:rsidRPr="00C07B22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B0CB8" w:rsidRPr="00C07B22" w14:paraId="59A4CFCD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60CFA7E2" w14:textId="77777777" w:rsidR="002B0CB8" w:rsidRPr="00C07B22" w:rsidRDefault="002B0CB8" w:rsidP="002B0CB8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center"/>
          </w:tcPr>
          <w:p w14:paraId="19688436" w14:textId="3A02D649" w:rsidR="002B0CB8" w:rsidRPr="00C07B22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7B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0CB8" w:rsidRPr="00C07B22" w14:paraId="29EB4452" w14:textId="77777777" w:rsidTr="00232321">
        <w:trPr>
          <w:trHeight w:val="20"/>
        </w:trPr>
        <w:tc>
          <w:tcPr>
            <w:tcW w:w="3780" w:type="dxa"/>
            <w:shd w:val="clear" w:color="auto" w:fill="auto"/>
          </w:tcPr>
          <w:p w14:paraId="22C4D08E" w14:textId="77777777" w:rsidR="002B0CB8" w:rsidRPr="00C07B22" w:rsidRDefault="002B0CB8" w:rsidP="002B0CB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818C55" w14:textId="5691706C" w:rsidR="002B0CB8" w:rsidRPr="00232321" w:rsidRDefault="00084733" w:rsidP="00F00B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F00B6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00B6A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F19449" w14:textId="77777777" w:rsidR="002B0CB8" w:rsidRPr="00232321" w:rsidRDefault="002B0CB8" w:rsidP="002B0CB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D294A8" w14:textId="735CF071" w:rsidR="002B0CB8" w:rsidRPr="00232321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(9,574)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29DA63B" w14:textId="77777777" w:rsidR="002B0CB8" w:rsidRPr="00232321" w:rsidRDefault="002B0CB8" w:rsidP="002B0CB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FEFDEC" w14:textId="52D28D6E" w:rsidR="002B0CB8" w:rsidRPr="00232321" w:rsidRDefault="00084733" w:rsidP="000847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</w:rPr>
              <w:t>16,</w:t>
            </w:r>
            <w:r w:rsidR="00F00B6A" w:rsidRPr="00FB5CAB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560346E" w14:textId="77777777" w:rsidR="002B0CB8" w:rsidRPr="00232321" w:rsidRDefault="002B0CB8" w:rsidP="002B0CB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6C836CD" w14:textId="1EB596AF" w:rsidR="002B0CB8" w:rsidRPr="00232321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</w:rPr>
              <w:t>11,176</w:t>
            </w:r>
          </w:p>
        </w:tc>
      </w:tr>
      <w:tr w:rsidR="002B0CB8" w:rsidRPr="00C07B22" w14:paraId="46736621" w14:textId="77777777" w:rsidTr="00232321">
        <w:trPr>
          <w:trHeight w:val="20"/>
        </w:trPr>
        <w:tc>
          <w:tcPr>
            <w:tcW w:w="3780" w:type="dxa"/>
            <w:shd w:val="clear" w:color="auto" w:fill="auto"/>
          </w:tcPr>
          <w:p w14:paraId="41A8BC34" w14:textId="77777777" w:rsidR="002B0CB8" w:rsidRPr="00C07B22" w:rsidRDefault="002B0CB8" w:rsidP="002B0CB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0148FC7F" w14:textId="68A3D6F6" w:rsidR="002B0CB8" w:rsidRPr="00232321" w:rsidRDefault="00084733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F00B6A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233" w:type="dxa"/>
            <w:shd w:val="clear" w:color="auto" w:fill="auto"/>
          </w:tcPr>
          <w:p w14:paraId="680B534D" w14:textId="77777777" w:rsidR="002B0CB8" w:rsidRPr="00232321" w:rsidRDefault="002B0CB8" w:rsidP="002B0CB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15878F89" w14:textId="26C6FBE1" w:rsidR="002B0CB8" w:rsidRPr="00232321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9,011</w:t>
            </w:r>
          </w:p>
        </w:tc>
        <w:tc>
          <w:tcPr>
            <w:tcW w:w="233" w:type="dxa"/>
            <w:shd w:val="clear" w:color="auto" w:fill="auto"/>
          </w:tcPr>
          <w:p w14:paraId="0C9A428E" w14:textId="77777777" w:rsidR="002B0CB8" w:rsidRPr="00232321" w:rsidRDefault="002B0CB8" w:rsidP="002B0CB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4F7F584" w14:textId="221D6E0B" w:rsidR="002B0CB8" w:rsidRPr="00232321" w:rsidRDefault="00F00B6A" w:rsidP="00F00B6A">
            <w:pPr>
              <w:pStyle w:val="acctfourfigures"/>
              <w:tabs>
                <w:tab w:val="clear" w:pos="765"/>
              </w:tabs>
              <w:spacing w:line="240" w:lineRule="atLeast"/>
              <w:ind w:left="-79" w:right="-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84733" w:rsidRPr="00232321">
              <w:rPr>
                <w:rFonts w:ascii="Angsana New" w:hAnsi="Angsana New"/>
                <w:sz w:val="30"/>
                <w:szCs w:val="30"/>
              </w:rPr>
              <w:t>12,</w:t>
            </w:r>
            <w:r w:rsidRPr="00F00B6A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79277B6" w14:textId="77777777" w:rsidR="002B0CB8" w:rsidRPr="00232321" w:rsidRDefault="002B0CB8" w:rsidP="002B0CB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90741C8" w14:textId="55C8A25C" w:rsidR="002B0CB8" w:rsidRPr="00232321" w:rsidRDefault="002B0CB8" w:rsidP="002B0C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</w:rPr>
              <w:t>(7,794)</w:t>
            </w:r>
          </w:p>
        </w:tc>
      </w:tr>
    </w:tbl>
    <w:p w14:paraId="7AF7AA28" w14:textId="277560F5" w:rsidR="00133641" w:rsidRPr="00C07B22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D156587" w14:textId="77777777" w:rsidR="00133641" w:rsidRPr="00133641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424B55C" w14:textId="73822A3D" w:rsidR="00BB283D" w:rsidRDefault="00BB2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D4E8F38" w14:textId="2DB87A7A" w:rsidR="00B71D21" w:rsidRPr="007E1301" w:rsidRDefault="0046250C" w:rsidP="007E1301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lastRenderedPageBreak/>
        <w:t>สำรอง</w:t>
      </w:r>
      <w:r w:rsidR="00B71D21" w:rsidRPr="007E1301">
        <w:rPr>
          <w:rFonts w:hint="cs"/>
          <w:cs/>
        </w:rPr>
        <w:t>ตามกฎหมาย</w:t>
      </w:r>
    </w:p>
    <w:p w14:paraId="49D9463D" w14:textId="77777777" w:rsidR="00B71D21" w:rsidRPr="00091910" w:rsidRDefault="00B71D21" w:rsidP="00091910">
      <w:pPr>
        <w:pStyle w:val="Bo-Blankline"/>
        <w:rPr>
          <w:cs/>
        </w:rPr>
      </w:pPr>
    </w:p>
    <w:p w14:paraId="2F686568" w14:textId="0AF29476"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6145CD" w:rsidRPr="006145CD">
        <w:rPr>
          <w:sz w:val="30"/>
          <w:szCs w:val="30"/>
          <w:lang w:val="en-US" w:eastAsia="en-US"/>
        </w:rPr>
        <w:t>2535</w:t>
      </w:r>
      <w:r w:rsidR="00021658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 xml:space="preserve">มาตรา </w:t>
      </w:r>
      <w:r w:rsidR="006145CD" w:rsidRPr="006145CD">
        <w:rPr>
          <w:sz w:val="30"/>
          <w:szCs w:val="30"/>
          <w:lang w:val="en-US" w:eastAsia="en-US"/>
        </w:rPr>
        <w:t>116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>อย่างน้อยร้อยละ</w:t>
      </w:r>
      <w:r w:rsidR="00021658">
        <w:rPr>
          <w:sz w:val="30"/>
          <w:szCs w:val="30"/>
          <w:lang w:eastAsia="en-US"/>
        </w:rPr>
        <w:t xml:space="preserve"> </w:t>
      </w:r>
      <w:r w:rsidR="006145CD" w:rsidRPr="006145CD">
        <w:rPr>
          <w:sz w:val="30"/>
          <w:szCs w:val="30"/>
          <w:lang w:val="en-US" w:eastAsia="en-US"/>
        </w:rPr>
        <w:t>5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6145CD" w:rsidRPr="006145CD">
        <w:rPr>
          <w:sz w:val="30"/>
          <w:szCs w:val="30"/>
          <w:lang w:val="en-US"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79BB24F" w:rsidR="00527C84" w:rsidRPr="005A1D9A" w:rsidRDefault="00527C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90F2C90" w14:textId="77777777" w:rsidR="00C21040" w:rsidRPr="004C0EF9" w:rsidRDefault="00C21040" w:rsidP="00E43453">
      <w:pPr>
        <w:pStyle w:val="Caption"/>
        <w:spacing w:line="240" w:lineRule="atLeast"/>
        <w:ind w:left="547"/>
      </w:pPr>
      <w:r w:rsidRPr="004C0EF9">
        <w:rPr>
          <w:rFonts w:hint="cs"/>
          <w:cs/>
        </w:rPr>
        <w:t>ส่วนงานดำเนินงาน</w:t>
      </w:r>
      <w:r w:rsidR="002E37B0" w:rsidRPr="004C0EF9">
        <w:rPr>
          <w:rFonts w:hint="cs"/>
          <w:cs/>
        </w:rPr>
        <w:t>และการจำแนกรายได้</w:t>
      </w:r>
    </w:p>
    <w:p w14:paraId="662D69ED" w14:textId="77777777" w:rsidR="00C21040" w:rsidRPr="00091910" w:rsidRDefault="00C21040" w:rsidP="00091910">
      <w:pPr>
        <w:pStyle w:val="Bo-Blankline"/>
      </w:pPr>
    </w:p>
    <w:p w14:paraId="422172D3" w14:textId="4DCDD4F6" w:rsidR="00921BD1" w:rsidRPr="00331157" w:rsidRDefault="00331157" w:rsidP="0033115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05D21035" w14:textId="66C46E5C" w:rsidR="00331157" w:rsidRDefault="00331157" w:rsidP="00091910">
      <w:pPr>
        <w:pStyle w:val="Bo-Blankline"/>
      </w:pPr>
    </w:p>
    <w:p w14:paraId="183ED5E8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02F61DC0" w:rsidR="005A1D9A" w:rsidRDefault="005A1D9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09C39A" w14:textId="1E1B6D66" w:rsidR="00D45A7E" w:rsidRDefault="00D45A7E" w:rsidP="00143DD2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F86CF93" w14:textId="77777777" w:rsidR="00D45A7E" w:rsidRDefault="00D45A7E" w:rsidP="00143DD2">
      <w:pPr>
        <w:pStyle w:val="Bo-Blankline"/>
        <w:jc w:val="thaiDistribute"/>
        <w:rPr>
          <w:sz w:val="30"/>
          <w:szCs w:val="30"/>
        </w:rPr>
      </w:pPr>
    </w:p>
    <w:p w14:paraId="3DFE9393" w14:textId="77777777"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Default="00C21040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FD56C99" w14:textId="77777777"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C5069" w:rsidRPr="00F84191" w14:paraId="0BF86D45" w14:textId="77777777" w:rsidTr="00F10CA4">
        <w:tc>
          <w:tcPr>
            <w:tcW w:w="2862" w:type="dxa"/>
            <w:shd w:val="clear" w:color="auto" w:fill="auto"/>
            <w:vAlign w:val="bottom"/>
          </w:tcPr>
          <w:p w14:paraId="48323207" w14:textId="77777777" w:rsidR="005C5069" w:rsidRPr="00F84191" w:rsidRDefault="005C5069" w:rsidP="00F10CA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8B612B4" w14:textId="77777777" w:rsidR="005C5069" w:rsidRPr="00A5103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C5069" w:rsidRPr="00F84191" w14:paraId="5F437596" w14:textId="77777777" w:rsidTr="00F10CA4">
        <w:tc>
          <w:tcPr>
            <w:tcW w:w="2862" w:type="dxa"/>
            <w:shd w:val="clear" w:color="auto" w:fill="auto"/>
            <w:vAlign w:val="bottom"/>
          </w:tcPr>
          <w:p w14:paraId="5484966E" w14:textId="45BEFA54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D8BD3CC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931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2AEF31FB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466C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66367B6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EA016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0A04636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1FB22D68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AE99D47" w14:textId="07C1B608" w:rsidR="005C5069" w:rsidRPr="00477BE7" w:rsidRDefault="005C5069" w:rsidP="005A528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5A52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2B0CB8" w:rsidRPr="00F84191" w14:paraId="3CF02316" w14:textId="77777777" w:rsidTr="00F10CA4">
        <w:tc>
          <w:tcPr>
            <w:tcW w:w="2862" w:type="dxa"/>
            <w:shd w:val="clear" w:color="auto" w:fill="auto"/>
            <w:vAlign w:val="bottom"/>
          </w:tcPr>
          <w:p w14:paraId="3A02D3F2" w14:textId="771DD3D2" w:rsidR="002B0CB8" w:rsidRPr="005C5069" w:rsidRDefault="002B0CB8" w:rsidP="002B0CB8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</w:t>
            </w:r>
            <w:r w:rsidRPr="005C50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89C1FC" w14:textId="731BA837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39692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43775" w14:textId="3B655A57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043DE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58769E" w14:textId="2FC293C9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B2C24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4694961" w14:textId="2D4553D6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0E215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5E2348" w14:textId="0E5B74BA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C7153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453D8" w14:textId="558313DB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6561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FB00E6" w14:textId="33D5EEC7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E360B" w14:textId="77777777" w:rsidR="002B0CB8" w:rsidRPr="00F84191" w:rsidRDefault="002B0CB8" w:rsidP="002B0CB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4C3092" w14:textId="02EB197F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B0CB8" w:rsidRPr="00F84191" w14:paraId="34D044E8" w14:textId="77777777" w:rsidTr="00F10CA4">
        <w:tc>
          <w:tcPr>
            <w:tcW w:w="2862" w:type="dxa"/>
            <w:shd w:val="clear" w:color="auto" w:fill="auto"/>
          </w:tcPr>
          <w:p w14:paraId="637ED8DC" w14:textId="77777777" w:rsidR="002B0CB8" w:rsidRPr="00F84191" w:rsidRDefault="002B0CB8" w:rsidP="002B0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4524FE8" w14:textId="77777777" w:rsidR="002B0CB8" w:rsidRPr="00F84191" w:rsidRDefault="002B0CB8" w:rsidP="002B0CB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854690" w:rsidRPr="00F84191" w14:paraId="34431073" w14:textId="77777777" w:rsidTr="008F6F4D">
        <w:tc>
          <w:tcPr>
            <w:tcW w:w="2862" w:type="dxa"/>
            <w:shd w:val="clear" w:color="auto" w:fill="auto"/>
            <w:vAlign w:val="center"/>
          </w:tcPr>
          <w:p w14:paraId="34F05904" w14:textId="77777777" w:rsidR="00854690" w:rsidRPr="00F84191" w:rsidRDefault="00854690" w:rsidP="008546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93B50A" w14:textId="2DE06276" w:rsidR="00854690" w:rsidRPr="00F84191" w:rsidRDefault="00854690" w:rsidP="00854690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9,618,401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94F82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00E0DB" w14:textId="556CC939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10,557,354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F38F5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F8CB2D" w14:textId="0FF2B701" w:rsidR="00854690" w:rsidRPr="00F84191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3972B5B" w14:textId="77777777" w:rsidR="00854690" w:rsidRPr="00F84191" w:rsidRDefault="00854690" w:rsidP="00854690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96709C4" w14:textId="03185244" w:rsidR="00854690" w:rsidRPr="00F84191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EE778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6C28EC" w14:textId="23BD6C88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9,618,401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6AA605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70082D" w14:textId="70FAE8BC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10,557,354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671A6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72DC34" w14:textId="6508ECC3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3,878,373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663C5" w14:textId="77777777" w:rsidR="00854690" w:rsidRPr="00F84191" w:rsidRDefault="00854690" w:rsidP="00854690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E7534" w14:textId="1B69995D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5,413,02</w:t>
            </w:r>
            <w:r w:rsidR="00441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54690" w:rsidRPr="00F84191" w14:paraId="41F86965" w14:textId="77777777" w:rsidTr="008F6F4D">
        <w:tc>
          <w:tcPr>
            <w:tcW w:w="2862" w:type="dxa"/>
            <w:shd w:val="clear" w:color="auto" w:fill="auto"/>
            <w:vAlign w:val="center"/>
          </w:tcPr>
          <w:p w14:paraId="0BDAED56" w14:textId="77777777" w:rsidR="00854690" w:rsidRPr="00F84191" w:rsidRDefault="00854690" w:rsidP="008546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CFC2BF" w14:textId="232BC091" w:rsidR="00854690" w:rsidRPr="00F84191" w:rsidRDefault="00854690" w:rsidP="00854690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F16AC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C56C93" w14:textId="7A655C52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516,478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2FDB2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2B7BA4" w14:textId="6D6351C4" w:rsidR="00854690" w:rsidRPr="00F84191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7332495" w14:textId="77777777" w:rsidR="00854690" w:rsidRPr="00F84191" w:rsidRDefault="00854690" w:rsidP="00854690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0F5873" w14:textId="5718B5D2" w:rsidR="00854690" w:rsidRPr="00F84191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F1F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0F87CB" w14:textId="34F95D65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9424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D054DE" w14:textId="20AB7B40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516,478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548F88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1327CD" w14:textId="3DE77BCA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EAC3AF" w14:textId="77777777" w:rsidR="00854690" w:rsidRPr="00F84191" w:rsidRDefault="00854690" w:rsidP="00854690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1CCBF" w14:textId="2AD0B7E4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13,286</w:t>
            </w:r>
          </w:p>
        </w:tc>
      </w:tr>
      <w:tr w:rsidR="00854690" w:rsidRPr="00F84191" w14:paraId="1E910D54" w14:textId="77777777" w:rsidTr="008F6F4D">
        <w:tc>
          <w:tcPr>
            <w:tcW w:w="2862" w:type="dxa"/>
            <w:shd w:val="clear" w:color="auto" w:fill="auto"/>
            <w:vAlign w:val="center"/>
          </w:tcPr>
          <w:p w14:paraId="71F00F65" w14:textId="77777777" w:rsidR="00854690" w:rsidRPr="00F84191" w:rsidRDefault="00854690" w:rsidP="00854690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B8F61" w14:textId="7DA41727" w:rsidR="00854690" w:rsidRPr="009416AF" w:rsidRDefault="00854690" w:rsidP="00854690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10,199,974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82F1E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5231" w14:textId="431C0CAA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11,073,832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D1CF6F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78F" w14:textId="1644B315" w:rsidR="00854690" w:rsidRPr="00CD3648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01A172" w14:textId="77777777" w:rsidR="00854690" w:rsidRPr="00F84191" w:rsidRDefault="00854690" w:rsidP="00854690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6A9B" w14:textId="6A041F31" w:rsidR="00854690" w:rsidRPr="00F84191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558E21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6F50" w14:textId="5D80CA2D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10,199,974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D3C68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354A6" w14:textId="4A002017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11,073,832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32950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4C711" w14:textId="2454CCEE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3,913,956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5AB52" w14:textId="77777777" w:rsidR="00854690" w:rsidRPr="00F84191" w:rsidRDefault="00854690" w:rsidP="00854690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A41F4" w14:textId="0D0D5A69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5,426,30</w:t>
            </w:r>
            <w:r w:rsidR="004414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854690" w:rsidRPr="00F84191" w14:paraId="6D98912C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3DB90145" w14:textId="77777777" w:rsidR="00854690" w:rsidRPr="00F84191" w:rsidRDefault="00854690" w:rsidP="00854690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27EEB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7BE8D2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860D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E65853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71316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3040FE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F3BF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ADD6B5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29C05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437C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1B375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8E46F3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4C200" w14:textId="77777777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D35F28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3D3F" w14:textId="77777777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4690" w:rsidRPr="00F84191" w14:paraId="21673982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106256C" w14:textId="77777777" w:rsidR="00854690" w:rsidRPr="00F84191" w:rsidRDefault="00854690" w:rsidP="00854690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D64B05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08CDCB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CBA974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30B6A2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B497C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D9ECB5A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FEC031B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FDA42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A4D955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329D65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D0DED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9BF598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29A06A" w14:textId="58C40D95" w:rsidR="00854690" w:rsidRPr="00D17C1C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(90,286)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BADF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DC40E" w14:textId="6D3F0D6C" w:rsidR="00854690" w:rsidRPr="00D17C1C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(207,786)</w:t>
            </w:r>
          </w:p>
        </w:tc>
      </w:tr>
      <w:tr w:rsidR="00854690" w:rsidRPr="00F84191" w14:paraId="3391D151" w14:textId="77777777" w:rsidTr="008F6F4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01603C6" w14:textId="60E5EEDF" w:rsidR="00854690" w:rsidRPr="00F84191" w:rsidRDefault="00854690" w:rsidP="00854690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9B8AB6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254267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7164E6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38B294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27CE9A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A2DC6EF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9358243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D30A19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73F0B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A5A4C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E6CC28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32FD5C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2EA2AA" w14:textId="0ED75837" w:rsidR="00854690" w:rsidRPr="00D17C1C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(996,835)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317E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E9188" w14:textId="6C42B50E" w:rsidR="00854690" w:rsidRPr="00D17C1C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(917,05</w:t>
            </w:r>
            <w:r w:rsidR="00441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54690" w:rsidRPr="00F84191" w14:paraId="6DF6FB33" w14:textId="77777777" w:rsidTr="008F6F4D">
        <w:tc>
          <w:tcPr>
            <w:tcW w:w="4014" w:type="dxa"/>
            <w:gridSpan w:val="2"/>
            <w:shd w:val="clear" w:color="auto" w:fill="auto"/>
            <w:vAlign w:val="center"/>
          </w:tcPr>
          <w:p w14:paraId="44C61D07" w14:textId="6461D6D4" w:rsidR="00854690" w:rsidRPr="00F84191" w:rsidRDefault="00854690" w:rsidP="00854690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54815C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F3B53C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CA0BB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EE8EB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DAA680B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D6664AF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315CA0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BB31CE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7270D9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5FF379" w14:textId="77777777" w:rsidR="00854690" w:rsidRPr="00F84191" w:rsidRDefault="00854690" w:rsidP="00854690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0C3D1A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0E79C" w14:textId="7718E02C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2,826,835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122B5C" w14:textId="77777777" w:rsidR="00854690" w:rsidRPr="00F84191" w:rsidRDefault="00854690" w:rsidP="0085469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161A2C" w14:textId="08865E99" w:rsidR="00854690" w:rsidRPr="009416AF" w:rsidRDefault="00854690" w:rsidP="00854690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4,301,464</w:t>
            </w:r>
          </w:p>
        </w:tc>
      </w:tr>
    </w:tbl>
    <w:p w14:paraId="18FC9E5F" w14:textId="77777777" w:rsidR="00B36DB8" w:rsidRDefault="00B36DB8" w:rsidP="00B36DB8">
      <w:pPr>
        <w:pStyle w:val="Bo-Blankline"/>
        <w:rPr>
          <w:lang w:val="en-US"/>
        </w:rPr>
      </w:pPr>
    </w:p>
    <w:p w14:paraId="23A7184F" w14:textId="5EE1AE9B" w:rsidR="00C21040" w:rsidRPr="005C5069" w:rsidRDefault="00084733" w:rsidP="005C5069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</w:t>
      </w:r>
      <w:r w:rsidR="00DA3C83">
        <w:rPr>
          <w:rFonts w:ascii="Angsana New" w:hAnsi="Angsana New" w:hint="cs"/>
          <w:spacing w:val="4"/>
          <w:sz w:val="30"/>
          <w:szCs w:val="30"/>
          <w:cs/>
        </w:rPr>
        <w:t>หรือ</w:t>
      </w:r>
      <w:r>
        <w:rPr>
          <w:rFonts w:ascii="Angsana New" w:hAnsi="Angsana New" w:hint="cs"/>
          <w:spacing w:val="4"/>
          <w:sz w:val="30"/>
          <w:szCs w:val="30"/>
          <w:cs/>
        </w:rPr>
        <w:t>สินทรัพย์ในต่างประเทศที่มีสาระสำคัญ</w:t>
      </w:r>
      <w:r w:rsidR="00DA3C8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2A76AA"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="002A76AA"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2A76AA">
        <w:rPr>
          <w:rFonts w:ascii="Angsana New" w:hAnsi="Angsana New" w:hint="cs"/>
          <w:sz w:val="30"/>
          <w:szCs w:val="30"/>
          <w:cs/>
        </w:rPr>
        <w:t>เป็นแบบ</w:t>
      </w:r>
      <w:r w:rsidR="002A76AA"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5C5C58F4" w14:textId="77777777" w:rsidR="00C21040" w:rsidRDefault="00C21040" w:rsidP="00C21040">
      <w:pPr>
        <w:rPr>
          <w:lang w:val="en-US"/>
        </w:rPr>
        <w:sectPr w:rsidR="00C21040" w:rsidSect="0091202C">
          <w:footerReference w:type="default" r:id="rId12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0F4B4C" w:rsidRPr="0027504C" w14:paraId="5313C8A3" w14:textId="77777777" w:rsidTr="00F10CA4">
        <w:tc>
          <w:tcPr>
            <w:tcW w:w="4842" w:type="dxa"/>
            <w:shd w:val="clear" w:color="auto" w:fill="auto"/>
          </w:tcPr>
          <w:p w14:paraId="2B421DAF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279961F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80EB0B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5C5DF49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4B4C" w:rsidRPr="0027504C" w14:paraId="70DE2C11" w14:textId="77777777" w:rsidTr="00F10CA4">
        <w:tc>
          <w:tcPr>
            <w:tcW w:w="4842" w:type="dxa"/>
            <w:shd w:val="clear" w:color="auto" w:fill="auto"/>
          </w:tcPr>
          <w:p w14:paraId="3904FC3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0F4DA700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0C61A0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09FA90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0F4B4C" w:rsidRPr="0027504C" w14:paraId="6F2161EA" w14:textId="77777777" w:rsidTr="00F10CA4">
        <w:tc>
          <w:tcPr>
            <w:tcW w:w="4842" w:type="dxa"/>
            <w:shd w:val="clear" w:color="auto" w:fill="auto"/>
          </w:tcPr>
          <w:p w14:paraId="164D8C81" w14:textId="4BB752D8" w:rsidR="000F4B4C" w:rsidRPr="000F4B4C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  <w:shd w:val="clear" w:color="auto" w:fill="auto"/>
          </w:tcPr>
          <w:p w14:paraId="3813DBF3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CE9BDC2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21BC6D" w14:textId="49140D61" w:rsidR="000F4B4C" w:rsidRPr="00FB34CF" w:rsidRDefault="006145CD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B0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4F4692AA" w14:textId="77777777" w:rsidR="000F4B4C" w:rsidRPr="00FB34CF" w:rsidRDefault="000F4B4C" w:rsidP="00F10CA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1756144" w14:textId="64908E02" w:rsidR="000F4B4C" w:rsidRPr="00FB34CF" w:rsidRDefault="006145CD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B0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F4B4C" w:rsidRPr="0027504C" w14:paraId="1CAA4E0E" w14:textId="77777777" w:rsidTr="00F10CA4">
        <w:tc>
          <w:tcPr>
            <w:tcW w:w="4842" w:type="dxa"/>
            <w:shd w:val="clear" w:color="auto" w:fill="auto"/>
          </w:tcPr>
          <w:p w14:paraId="6EB643A5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14DF1AC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63D4082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6E079B7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B0CB8" w:rsidRPr="0027504C" w14:paraId="4F98F810" w14:textId="77777777" w:rsidTr="008F6F4D">
        <w:tc>
          <w:tcPr>
            <w:tcW w:w="4842" w:type="dxa"/>
            <w:shd w:val="clear" w:color="auto" w:fill="auto"/>
            <w:vAlign w:val="center"/>
          </w:tcPr>
          <w:p w14:paraId="4C812A34" w14:textId="77777777" w:rsidR="002B0CB8" w:rsidRPr="00FB34CF" w:rsidRDefault="002B0CB8" w:rsidP="002B0C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123CF2CC" w14:textId="77777777" w:rsidR="002B0CB8" w:rsidRPr="00FB34CF" w:rsidRDefault="002B0CB8" w:rsidP="002B0C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73B30C9" w14:textId="77777777" w:rsidR="002B0CB8" w:rsidRPr="00FB34CF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CB5D18" w14:textId="4F0FE6F0" w:rsidR="002B0CB8" w:rsidRPr="00FB34CF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2,812,574</w:t>
            </w:r>
          </w:p>
        </w:tc>
        <w:tc>
          <w:tcPr>
            <w:tcW w:w="268" w:type="dxa"/>
            <w:shd w:val="clear" w:color="auto" w:fill="auto"/>
          </w:tcPr>
          <w:p w14:paraId="48BF45E6" w14:textId="77777777" w:rsidR="002B0CB8" w:rsidRPr="00FB34CF" w:rsidRDefault="002B0CB8" w:rsidP="002B0CB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CE95CC6" w14:textId="453AE8D1" w:rsidR="002B0CB8" w:rsidRPr="00FB34CF" w:rsidRDefault="002B0CB8" w:rsidP="002B0CB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4,334,902</w:t>
            </w:r>
          </w:p>
        </w:tc>
      </w:tr>
      <w:tr w:rsidR="002B0CB8" w:rsidRPr="0027504C" w14:paraId="1FD14B44" w14:textId="77777777" w:rsidTr="008F6F4D">
        <w:tc>
          <w:tcPr>
            <w:tcW w:w="4842" w:type="dxa"/>
            <w:shd w:val="clear" w:color="auto" w:fill="auto"/>
            <w:vAlign w:val="center"/>
          </w:tcPr>
          <w:p w14:paraId="3A715973" w14:textId="77777777" w:rsidR="002B0CB8" w:rsidRPr="00FB34CF" w:rsidRDefault="002B0CB8" w:rsidP="002B0C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2981703D" w14:textId="77777777" w:rsidR="002B0CB8" w:rsidRPr="00FB34CF" w:rsidRDefault="002B0CB8" w:rsidP="002B0C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5BB975E" w14:textId="77777777" w:rsidR="002B0CB8" w:rsidRPr="00FB34CF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AAEEBA" w14:textId="4A55A464" w:rsidR="002B0CB8" w:rsidRPr="00FB34CF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14,261</w:t>
            </w:r>
          </w:p>
        </w:tc>
        <w:tc>
          <w:tcPr>
            <w:tcW w:w="268" w:type="dxa"/>
            <w:shd w:val="clear" w:color="auto" w:fill="auto"/>
          </w:tcPr>
          <w:p w14:paraId="00953FE6" w14:textId="77777777" w:rsidR="002B0CB8" w:rsidRPr="00FB34CF" w:rsidRDefault="002B0CB8" w:rsidP="002B0CB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8C1045D" w14:textId="76DB51FF" w:rsidR="002B0CB8" w:rsidRPr="00090831" w:rsidRDefault="002B0CB8" w:rsidP="002B0CB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(33,435)</w:t>
            </w:r>
          </w:p>
        </w:tc>
      </w:tr>
      <w:tr w:rsidR="002B0CB8" w:rsidRPr="0027504C" w14:paraId="5AD3E3A0" w14:textId="77777777" w:rsidTr="008F6F4D">
        <w:tc>
          <w:tcPr>
            <w:tcW w:w="4842" w:type="dxa"/>
            <w:shd w:val="clear" w:color="auto" w:fill="auto"/>
          </w:tcPr>
          <w:p w14:paraId="3B4128E0" w14:textId="77777777" w:rsidR="002B0CB8" w:rsidRPr="00BB268C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DC9E38E" w14:textId="77777777" w:rsidR="002B0CB8" w:rsidRPr="00FB34CF" w:rsidRDefault="002B0CB8" w:rsidP="002B0C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B91AE" w14:textId="77777777" w:rsidR="002B0CB8" w:rsidRPr="00FB34CF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380AAEA" w14:textId="792EA93F" w:rsidR="002B0CB8" w:rsidRPr="00FB34CF" w:rsidRDefault="00854690" w:rsidP="002B0CB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2,826,835</w:t>
            </w:r>
          </w:p>
        </w:tc>
        <w:tc>
          <w:tcPr>
            <w:tcW w:w="268" w:type="dxa"/>
            <w:shd w:val="clear" w:color="auto" w:fill="auto"/>
          </w:tcPr>
          <w:p w14:paraId="7A29794B" w14:textId="77777777" w:rsidR="002B0CB8" w:rsidRPr="00FB34CF" w:rsidRDefault="002B0CB8" w:rsidP="002B0CB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41F2B7B" w14:textId="40FF6355" w:rsidR="002B0CB8" w:rsidRPr="00090831" w:rsidRDefault="002B0CB8" w:rsidP="002B0CB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4,301,467</w:t>
            </w:r>
          </w:p>
        </w:tc>
      </w:tr>
      <w:tr w:rsidR="002B0CB8" w:rsidRPr="0027504C" w14:paraId="2B9B2524" w14:textId="77777777" w:rsidTr="008F6F4D">
        <w:tc>
          <w:tcPr>
            <w:tcW w:w="4842" w:type="dxa"/>
            <w:shd w:val="clear" w:color="auto" w:fill="auto"/>
            <w:vAlign w:val="center"/>
          </w:tcPr>
          <w:p w14:paraId="0DD05814" w14:textId="77777777" w:rsidR="002B0CB8" w:rsidRPr="00BB268C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0CCFC0C6" w14:textId="77777777" w:rsidR="002B0CB8" w:rsidRPr="00FB34CF" w:rsidRDefault="002B0CB8" w:rsidP="002B0C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92326AD" w14:textId="77777777" w:rsidR="002B0CB8" w:rsidRPr="00FB34CF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48F7DE8" w14:textId="0E1FD172" w:rsidR="002B0CB8" w:rsidRPr="00FB34CF" w:rsidRDefault="00854690" w:rsidP="0085469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FDE1CED" w14:textId="77777777" w:rsidR="002B0CB8" w:rsidRPr="00FB34CF" w:rsidRDefault="002B0CB8" w:rsidP="002B0CB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47087C73" w14:textId="300ECC21" w:rsidR="002B0CB8" w:rsidRPr="00090831" w:rsidRDefault="002B0CB8" w:rsidP="002B0CB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2B0CB8" w:rsidRPr="0027504C" w14:paraId="31EA70C1" w14:textId="77777777" w:rsidTr="008F6F4D">
        <w:trPr>
          <w:trHeight w:val="415"/>
        </w:trPr>
        <w:tc>
          <w:tcPr>
            <w:tcW w:w="4842" w:type="dxa"/>
            <w:shd w:val="clear" w:color="auto" w:fill="auto"/>
          </w:tcPr>
          <w:p w14:paraId="79EC95FD" w14:textId="0B312B08" w:rsidR="002B0CB8" w:rsidRPr="00F80A42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A4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</w:t>
            </w:r>
            <w:r w:rsidRPr="00F80A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806" w:type="dxa"/>
            <w:shd w:val="clear" w:color="auto" w:fill="auto"/>
          </w:tcPr>
          <w:p w14:paraId="044308CB" w14:textId="77777777" w:rsidR="002B0CB8" w:rsidRPr="0027504C" w:rsidRDefault="002B0CB8" w:rsidP="002B0C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AB50D38" w14:textId="77777777" w:rsidR="002B0CB8" w:rsidRPr="0027504C" w:rsidRDefault="002B0CB8" w:rsidP="002B0C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8DD09" w14:textId="4728C619" w:rsidR="002B0CB8" w:rsidRPr="0027504C" w:rsidRDefault="00854690" w:rsidP="002B0CB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2,826,835</w:t>
            </w:r>
          </w:p>
        </w:tc>
        <w:tc>
          <w:tcPr>
            <w:tcW w:w="268" w:type="dxa"/>
            <w:shd w:val="clear" w:color="auto" w:fill="auto"/>
          </w:tcPr>
          <w:p w14:paraId="6AD464E1" w14:textId="77777777" w:rsidR="002B0CB8" w:rsidRPr="0027504C" w:rsidRDefault="002B0CB8" w:rsidP="002B0CB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EF7EF" w14:textId="71BA5947" w:rsidR="002B0CB8" w:rsidRPr="00090831" w:rsidRDefault="002B0CB8" w:rsidP="002B0CB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4,301,464</w:t>
            </w:r>
          </w:p>
        </w:tc>
      </w:tr>
    </w:tbl>
    <w:p w14:paraId="0E0036B7" w14:textId="77777777" w:rsidR="000F4B4C" w:rsidRPr="000F4B4C" w:rsidRDefault="000F4B4C" w:rsidP="000F4B4C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14:paraId="5DCD62B4" w14:textId="21BDEB7F" w:rsidR="005A69E3" w:rsidRPr="0078123E" w:rsidRDefault="005A69E3" w:rsidP="0046128B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clear" w:pos="504"/>
          <w:tab w:val="num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2B5079F8" w14:textId="77777777"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5A69E3" w:rsidRPr="0078123E" w14:paraId="540AD6B9" w14:textId="77777777" w:rsidTr="00E7659B">
        <w:tc>
          <w:tcPr>
            <w:tcW w:w="4860" w:type="dxa"/>
            <w:shd w:val="clear" w:color="auto" w:fill="auto"/>
          </w:tcPr>
          <w:p w14:paraId="4963EC1F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6309D" w14:textId="77777777"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063B83A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0C9F3D99" w14:textId="77777777"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14:paraId="140DB631" w14:textId="77777777" w:rsidTr="00E7659B">
        <w:trPr>
          <w:trHeight w:val="317"/>
        </w:trPr>
        <w:tc>
          <w:tcPr>
            <w:tcW w:w="4860" w:type="dxa"/>
            <w:shd w:val="clear" w:color="auto" w:fill="auto"/>
          </w:tcPr>
          <w:p w14:paraId="3EDC4BA4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244EB855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B0261FA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5B081" w14:textId="28B5130B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0CB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2F0101EE" w14:textId="77777777"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4B3E2B9" w14:textId="6575D454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0CB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8123E" w:rsidRPr="0078123E" w14:paraId="12444598" w14:textId="77777777" w:rsidTr="00E7659B">
        <w:tc>
          <w:tcPr>
            <w:tcW w:w="4860" w:type="dxa"/>
            <w:shd w:val="clear" w:color="auto" w:fill="auto"/>
          </w:tcPr>
          <w:p w14:paraId="6D132740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2D5BDF6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CE535A6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047EC61" w14:textId="77777777"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B0CB8" w:rsidRPr="0078123E" w14:paraId="50F828E1" w14:textId="77777777" w:rsidTr="00E33F13">
        <w:tc>
          <w:tcPr>
            <w:tcW w:w="4860" w:type="dxa"/>
            <w:shd w:val="clear" w:color="auto" w:fill="auto"/>
            <w:vAlign w:val="center"/>
          </w:tcPr>
          <w:p w14:paraId="602E918A" w14:textId="77777777" w:rsidR="002B0CB8" w:rsidRPr="0078123E" w:rsidRDefault="002B0CB8" w:rsidP="002B0C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7592333F" w14:textId="77777777" w:rsidR="002B0CB8" w:rsidRPr="0078123E" w:rsidRDefault="002B0CB8" w:rsidP="002B0CB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C4E91B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F75F8" w14:textId="4870BAC3" w:rsidR="002B0CB8" w:rsidRPr="00E7659B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46,493,705</w:t>
            </w:r>
          </w:p>
        </w:tc>
        <w:tc>
          <w:tcPr>
            <w:tcW w:w="234" w:type="dxa"/>
            <w:shd w:val="clear" w:color="auto" w:fill="auto"/>
          </w:tcPr>
          <w:p w14:paraId="64CD77AB" w14:textId="77777777" w:rsidR="002B0CB8" w:rsidRPr="0078123E" w:rsidRDefault="002B0CB8" w:rsidP="002B0C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974CD63" w14:textId="7128152B" w:rsidR="002B0CB8" w:rsidRPr="00C30615" w:rsidRDefault="002B0CB8" w:rsidP="002B0CB8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42,956,956</w:t>
            </w:r>
          </w:p>
        </w:tc>
      </w:tr>
      <w:tr w:rsidR="002B0CB8" w:rsidRPr="0078123E" w14:paraId="42F2C53A" w14:textId="77777777" w:rsidTr="00E33F13">
        <w:tc>
          <w:tcPr>
            <w:tcW w:w="4860" w:type="dxa"/>
            <w:shd w:val="clear" w:color="auto" w:fill="auto"/>
            <w:vAlign w:val="center"/>
          </w:tcPr>
          <w:p w14:paraId="5B451861" w14:textId="77777777" w:rsidR="002B0CB8" w:rsidRPr="0078123E" w:rsidRDefault="002B0CB8" w:rsidP="002B0C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4C51683" w14:textId="77777777" w:rsidR="002B0CB8" w:rsidRPr="0078123E" w:rsidRDefault="002B0CB8" w:rsidP="002B0CB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7FD47D4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9583F" w14:textId="624BBE10" w:rsidR="002B0CB8" w:rsidRPr="00E7659B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77,590</w:t>
            </w:r>
          </w:p>
        </w:tc>
        <w:tc>
          <w:tcPr>
            <w:tcW w:w="234" w:type="dxa"/>
            <w:shd w:val="clear" w:color="auto" w:fill="auto"/>
          </w:tcPr>
          <w:p w14:paraId="637B469F" w14:textId="77777777" w:rsidR="002B0CB8" w:rsidRPr="0078123E" w:rsidRDefault="002B0CB8" w:rsidP="002B0C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B512485" w14:textId="6F2FB812" w:rsidR="002B0CB8" w:rsidRPr="00E7659B" w:rsidRDefault="002B0CB8" w:rsidP="002B0CB8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74,742</w:t>
            </w:r>
          </w:p>
        </w:tc>
      </w:tr>
      <w:tr w:rsidR="002B0CB8" w:rsidRPr="0078123E" w14:paraId="1702C989" w14:textId="77777777" w:rsidTr="00E33F13">
        <w:tc>
          <w:tcPr>
            <w:tcW w:w="4860" w:type="dxa"/>
            <w:shd w:val="clear" w:color="auto" w:fill="auto"/>
          </w:tcPr>
          <w:p w14:paraId="768523C6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CBA5DBC" w14:textId="77777777" w:rsidR="002B0CB8" w:rsidRPr="0078123E" w:rsidRDefault="002B0CB8" w:rsidP="002B0CB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4AAEA69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F9462" w14:textId="159B4A78" w:rsidR="002B0CB8" w:rsidRPr="00E7659B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46,571,295</w:t>
            </w:r>
          </w:p>
        </w:tc>
        <w:tc>
          <w:tcPr>
            <w:tcW w:w="234" w:type="dxa"/>
            <w:shd w:val="clear" w:color="auto" w:fill="auto"/>
          </w:tcPr>
          <w:p w14:paraId="611C766D" w14:textId="77777777" w:rsidR="002B0CB8" w:rsidRPr="0078123E" w:rsidRDefault="002B0CB8" w:rsidP="002B0C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1322" w14:textId="0F347F44" w:rsidR="002B0CB8" w:rsidRPr="00E7659B" w:rsidRDefault="002B0CB8" w:rsidP="002B0CB8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43,031,698</w:t>
            </w:r>
          </w:p>
        </w:tc>
      </w:tr>
      <w:tr w:rsidR="002B0CB8" w:rsidRPr="0078123E" w14:paraId="4B380071" w14:textId="77777777" w:rsidTr="00E33F13">
        <w:tc>
          <w:tcPr>
            <w:tcW w:w="4860" w:type="dxa"/>
            <w:shd w:val="clear" w:color="auto" w:fill="auto"/>
          </w:tcPr>
          <w:p w14:paraId="60FA3980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7A7CCE32" w14:textId="77777777" w:rsidR="002B0CB8" w:rsidRPr="0078123E" w:rsidRDefault="002B0CB8" w:rsidP="002B0CB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0FF472E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A82A7" w14:textId="1345F417" w:rsidR="002B0CB8" w:rsidRPr="00E7659B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4,008,078</w:t>
            </w:r>
          </w:p>
        </w:tc>
        <w:tc>
          <w:tcPr>
            <w:tcW w:w="234" w:type="dxa"/>
            <w:shd w:val="clear" w:color="auto" w:fill="auto"/>
          </w:tcPr>
          <w:p w14:paraId="375343CB" w14:textId="77777777" w:rsidR="002B0CB8" w:rsidRPr="0078123E" w:rsidRDefault="002B0CB8" w:rsidP="002B0C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97CB" w14:textId="4B28E207" w:rsidR="002B0CB8" w:rsidRPr="00E7659B" w:rsidRDefault="002B0CB8" w:rsidP="002B0CB8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5,453,652</w:t>
            </w:r>
          </w:p>
        </w:tc>
      </w:tr>
      <w:tr w:rsidR="002B0CB8" w:rsidRPr="0078123E" w14:paraId="5F573B91" w14:textId="77777777" w:rsidTr="00E33F13">
        <w:tc>
          <w:tcPr>
            <w:tcW w:w="4860" w:type="dxa"/>
            <w:shd w:val="clear" w:color="auto" w:fill="auto"/>
          </w:tcPr>
          <w:p w14:paraId="3E75C3A5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46DF6D8D" w14:textId="77777777" w:rsidR="002B0CB8" w:rsidRPr="0078123E" w:rsidRDefault="002B0CB8" w:rsidP="002B0CB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7AA78C" w14:textId="77777777" w:rsidR="002B0CB8" w:rsidRPr="0078123E" w:rsidRDefault="002B0CB8" w:rsidP="002B0C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9DB" w14:textId="5E68B25F" w:rsidR="002B0CB8" w:rsidRPr="00E7659B" w:rsidRDefault="00854690" w:rsidP="002B0CB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50,579,373</w:t>
            </w:r>
          </w:p>
        </w:tc>
        <w:tc>
          <w:tcPr>
            <w:tcW w:w="234" w:type="dxa"/>
            <w:shd w:val="clear" w:color="auto" w:fill="auto"/>
          </w:tcPr>
          <w:p w14:paraId="20D62903" w14:textId="77777777" w:rsidR="002B0CB8" w:rsidRPr="0078123E" w:rsidRDefault="002B0CB8" w:rsidP="002B0C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14B5" w14:textId="52479E5B" w:rsidR="002B0CB8" w:rsidRPr="00E7659B" w:rsidRDefault="002B0CB8" w:rsidP="002B0CB8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48,485,350</w:t>
            </w:r>
          </w:p>
        </w:tc>
      </w:tr>
    </w:tbl>
    <w:p w14:paraId="30952562" w14:textId="77777777"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4F4238C9" w:rsidR="005A69E3" w:rsidRPr="00693434" w:rsidRDefault="005A69E3" w:rsidP="0046128B">
      <w:pPr>
        <w:pStyle w:val="Bo-C1Content"/>
        <w:numPr>
          <w:ilvl w:val="1"/>
          <w:numId w:val="9"/>
        </w:numPr>
        <w:tabs>
          <w:tab w:val="clear" w:pos="504"/>
          <w:tab w:val="num" w:pos="720"/>
        </w:tabs>
        <w:ind w:left="540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EA5B1C" w:rsidRDefault="005A69E3" w:rsidP="005A69E3">
      <w:pPr>
        <w:pStyle w:val="Bo-Blankline"/>
      </w:pPr>
    </w:p>
    <w:p w14:paraId="1C5F08D5" w14:textId="26C2118C" w:rsidR="005A69E3" w:rsidRPr="00693434" w:rsidRDefault="00A44F76" w:rsidP="0046128B">
      <w:pPr>
        <w:pStyle w:val="Bo-C1Content"/>
        <w:ind w:left="540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</w:t>
      </w:r>
      <w:r w:rsidR="00C03034">
        <w:rPr>
          <w:rFonts w:eastAsia="Calibri" w:hint="cs"/>
          <w:cs/>
        </w:rPr>
        <w:t>เฉพาะใน</w:t>
      </w:r>
      <w:r w:rsidR="008E1464" w:rsidRPr="00693434">
        <w:rPr>
          <w:rFonts w:eastAsia="Calibri"/>
          <w:cs/>
        </w:rPr>
        <w:t>ประเทศ</w:t>
      </w:r>
      <w:r w:rsidR="00C03034">
        <w:rPr>
          <w:rFonts w:eastAsia="Calibri" w:hint="cs"/>
          <w:cs/>
        </w:rPr>
        <w:t>เท่านั้น</w:t>
      </w:r>
      <w:r w:rsidR="00944713" w:rsidRPr="00693434">
        <w:rPr>
          <w:rFonts w:eastAsia="Calibri" w:hint="cs"/>
          <w:cs/>
        </w:rPr>
        <w:t xml:space="preserve"> 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EA5B1C" w:rsidRDefault="00860B68" w:rsidP="00860B68">
      <w:pPr>
        <w:pStyle w:val="Bo-Blankline"/>
        <w:rPr>
          <w:rFonts w:eastAsia="Calibri"/>
        </w:rPr>
      </w:pPr>
    </w:p>
    <w:p w14:paraId="022B47EC" w14:textId="3DF6179D" w:rsidR="00860B68" w:rsidRPr="00495308" w:rsidRDefault="00860B68" w:rsidP="0046128B">
      <w:pPr>
        <w:pStyle w:val="ListParagraph"/>
        <w:numPr>
          <w:ilvl w:val="1"/>
          <w:numId w:val="9"/>
        </w:numPr>
        <w:tabs>
          <w:tab w:val="clear" w:pos="454"/>
          <w:tab w:val="clear" w:pos="504"/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3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495308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EA5B1C" w:rsidRDefault="00860B68" w:rsidP="00860B68">
      <w:pPr>
        <w:pStyle w:val="Bo-Blankline"/>
        <w:rPr>
          <w:lang w:val="en-US"/>
        </w:rPr>
      </w:pPr>
    </w:p>
    <w:p w14:paraId="3FEC847B" w14:textId="3DE6F68E" w:rsidR="00860B68" w:rsidRDefault="00860B68" w:rsidP="004612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2E37B0">
        <w:rPr>
          <w:rFonts w:ascii="Angsana New" w:hAnsi="Angsana New"/>
          <w:sz w:val="30"/>
          <w:szCs w:val="30"/>
        </w:rPr>
        <w:t xml:space="preserve"> </w:t>
      </w:r>
      <w:r w:rsidR="009212A0">
        <w:rPr>
          <w:rFonts w:ascii="Angsana New" w:hAnsi="Angsana New"/>
          <w:sz w:val="30"/>
          <w:szCs w:val="30"/>
        </w:rPr>
        <w:t>9,644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2B0CB8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2B0CB8">
        <w:rPr>
          <w:rFonts w:ascii="Angsana New" w:hAnsi="Angsana New"/>
          <w:i/>
          <w:iCs/>
          <w:sz w:val="30"/>
          <w:szCs w:val="30"/>
          <w:lang w:val="en-US"/>
        </w:rPr>
        <w:t>10,580</w:t>
      </w:r>
      <w:r w:rsidR="00DE3EE4">
        <w:rPr>
          <w:rFonts w:ascii="Angsana New" w:hAnsi="Angsana New"/>
          <w:i/>
          <w:iCs/>
          <w:sz w:val="30"/>
          <w:szCs w:val="30"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3EA931F0" w:rsidR="00684138" w:rsidRDefault="0068413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0A9AF87" w14:textId="77777777" w:rsidR="00375FEB" w:rsidRDefault="00375FEB" w:rsidP="00DE3EE4">
      <w:pPr>
        <w:pStyle w:val="Caption"/>
        <w:tabs>
          <w:tab w:val="clear" w:pos="540"/>
        </w:tabs>
        <w:ind w:left="567" w:hanging="567"/>
      </w:pPr>
      <w:r w:rsidRPr="00693434">
        <w:rPr>
          <w:rFonts w:hint="cs"/>
          <w:cs/>
        </w:rPr>
        <w:lastRenderedPageBreak/>
        <w:t>รายได้</w:t>
      </w:r>
      <w:r>
        <w:rPr>
          <w:rFonts w:hint="cs"/>
          <w:cs/>
        </w:rPr>
        <w:t>อื่น</w:t>
      </w:r>
    </w:p>
    <w:p w14:paraId="38BFC40E" w14:textId="77777777" w:rsidR="00375FEB" w:rsidRDefault="00375FEB" w:rsidP="00375FEB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51545A" w:rsidRPr="00EB7266" w14:paraId="0083756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FD12A39" w14:textId="77777777" w:rsidR="0051545A" w:rsidRPr="00EB726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4D9E15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B64925" w14:textId="77777777" w:rsidR="0051545A" w:rsidRPr="00EB7266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6E20EF26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CB8" w:rsidRPr="00B73E7A" w14:paraId="63597B16" w14:textId="77777777" w:rsidTr="0051545A">
        <w:trPr>
          <w:tblHeader/>
        </w:trPr>
        <w:tc>
          <w:tcPr>
            <w:tcW w:w="3690" w:type="dxa"/>
            <w:shd w:val="clear" w:color="auto" w:fill="auto"/>
          </w:tcPr>
          <w:p w14:paraId="4E3C8A5F" w14:textId="77777777" w:rsidR="002B0CB8" w:rsidRPr="00744476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54C10" w14:textId="149BA8F4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193AFD2" w14:textId="77777777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CD2FE" w14:textId="3EAF7CAA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C753F4" w14:textId="77777777" w:rsidR="002B0CB8" w:rsidRPr="00BE704B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CB73F" w14:textId="065B29FA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23EAC40" w14:textId="77777777" w:rsidR="002B0CB8" w:rsidRPr="00BE704B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62EE36" w14:textId="5279705B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B0CB8" w:rsidRPr="00B73E7A" w14:paraId="2F8F27E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AD3E35D" w14:textId="77777777" w:rsidR="002B0CB8" w:rsidRPr="00744476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2DC667F7" w14:textId="77777777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4733" w:rsidRPr="00B73E7A" w14:paraId="759934AF" w14:textId="77777777" w:rsidTr="004E0A2F">
        <w:tc>
          <w:tcPr>
            <w:tcW w:w="3690" w:type="dxa"/>
            <w:shd w:val="clear" w:color="auto" w:fill="auto"/>
          </w:tcPr>
          <w:p w14:paraId="21FA9319" w14:textId="324722F6" w:rsidR="00084733" w:rsidRPr="00EA5B1C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24E9F92E" w14:textId="27ADDF4E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216,756</w:t>
            </w:r>
          </w:p>
        </w:tc>
        <w:tc>
          <w:tcPr>
            <w:tcW w:w="270" w:type="dxa"/>
          </w:tcPr>
          <w:p w14:paraId="3F091E0C" w14:textId="77777777" w:rsidR="0008473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D27F02" w14:textId="374526D1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183,155</w:t>
            </w:r>
          </w:p>
        </w:tc>
        <w:tc>
          <w:tcPr>
            <w:tcW w:w="270" w:type="dxa"/>
            <w:shd w:val="clear" w:color="auto" w:fill="auto"/>
          </w:tcPr>
          <w:p w14:paraId="355F68F6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4A7B29" w14:textId="028DA0F7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216,756</w:t>
            </w:r>
          </w:p>
        </w:tc>
        <w:tc>
          <w:tcPr>
            <w:tcW w:w="270" w:type="dxa"/>
            <w:shd w:val="clear" w:color="auto" w:fill="auto"/>
          </w:tcPr>
          <w:p w14:paraId="4C63ACE9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6ED3865" w14:textId="66B20A0B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183,155</w:t>
            </w:r>
          </w:p>
        </w:tc>
      </w:tr>
      <w:tr w:rsidR="00084733" w:rsidRPr="00B73E7A" w14:paraId="3DCF6953" w14:textId="77777777" w:rsidTr="004E0A2F">
        <w:tc>
          <w:tcPr>
            <w:tcW w:w="3690" w:type="dxa"/>
            <w:shd w:val="clear" w:color="auto" w:fill="auto"/>
          </w:tcPr>
          <w:p w14:paraId="11870E0B" w14:textId="39E2A5B2" w:rsidR="00084733" w:rsidRPr="00375FEB" w:rsidRDefault="00084733" w:rsidP="00084733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บริการกำจัดขยะ</w:t>
            </w:r>
          </w:p>
        </w:tc>
        <w:tc>
          <w:tcPr>
            <w:tcW w:w="1170" w:type="dxa"/>
            <w:shd w:val="clear" w:color="auto" w:fill="auto"/>
          </w:tcPr>
          <w:p w14:paraId="05328834" w14:textId="6861D8BB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58,823</w:t>
            </w:r>
          </w:p>
        </w:tc>
        <w:tc>
          <w:tcPr>
            <w:tcW w:w="270" w:type="dxa"/>
          </w:tcPr>
          <w:p w14:paraId="7E9FDBF3" w14:textId="77777777" w:rsidR="0008473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C5E7CC" w14:textId="30FC9A7A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14,997</w:t>
            </w:r>
          </w:p>
        </w:tc>
        <w:tc>
          <w:tcPr>
            <w:tcW w:w="270" w:type="dxa"/>
            <w:shd w:val="clear" w:color="auto" w:fill="auto"/>
          </w:tcPr>
          <w:p w14:paraId="245A53F4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537F1F" w14:textId="0E64D0FE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58,823</w:t>
            </w:r>
          </w:p>
        </w:tc>
        <w:tc>
          <w:tcPr>
            <w:tcW w:w="270" w:type="dxa"/>
            <w:shd w:val="clear" w:color="auto" w:fill="auto"/>
          </w:tcPr>
          <w:p w14:paraId="7640AD0A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3B3E3D" w14:textId="6D5E671C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14,997</w:t>
            </w:r>
          </w:p>
        </w:tc>
      </w:tr>
      <w:tr w:rsidR="00084733" w:rsidRPr="00B73E7A" w14:paraId="61296F6E" w14:textId="77777777" w:rsidTr="004E0A2F">
        <w:tc>
          <w:tcPr>
            <w:tcW w:w="3690" w:type="dxa"/>
            <w:shd w:val="clear" w:color="auto" w:fill="auto"/>
          </w:tcPr>
          <w:p w14:paraId="590873B6" w14:textId="77777777" w:rsidR="00084733" w:rsidRPr="00693434" w:rsidRDefault="00084733" w:rsidP="0008473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BEFCC" w14:textId="59227B44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90,888</w:t>
            </w:r>
          </w:p>
        </w:tc>
        <w:tc>
          <w:tcPr>
            <w:tcW w:w="270" w:type="dxa"/>
          </w:tcPr>
          <w:p w14:paraId="603B476A" w14:textId="77777777" w:rsidR="0008473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2F9355" w14:textId="0BD1BE02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42,430</w:t>
            </w:r>
          </w:p>
        </w:tc>
        <w:tc>
          <w:tcPr>
            <w:tcW w:w="270" w:type="dxa"/>
            <w:shd w:val="clear" w:color="auto" w:fill="auto"/>
          </w:tcPr>
          <w:p w14:paraId="05341E51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BB542" w14:textId="4CB248A9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90,888</w:t>
            </w:r>
          </w:p>
        </w:tc>
        <w:tc>
          <w:tcPr>
            <w:tcW w:w="270" w:type="dxa"/>
            <w:shd w:val="clear" w:color="auto" w:fill="auto"/>
          </w:tcPr>
          <w:p w14:paraId="13E588C9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7BD3865" w14:textId="20AA7294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42,430</w:t>
            </w:r>
          </w:p>
        </w:tc>
      </w:tr>
      <w:tr w:rsidR="00084733" w:rsidRPr="00B73E7A" w14:paraId="00F4B534" w14:textId="77777777" w:rsidTr="004E0A2F">
        <w:tc>
          <w:tcPr>
            <w:tcW w:w="3690" w:type="dxa"/>
            <w:shd w:val="clear" w:color="auto" w:fill="auto"/>
          </w:tcPr>
          <w:p w14:paraId="0DA4A8A7" w14:textId="77777777" w:rsidR="00084733" w:rsidRPr="00693434" w:rsidRDefault="00084733" w:rsidP="0008473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6D268" w14:textId="6D0B9D4E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366,467</w:t>
            </w:r>
          </w:p>
        </w:tc>
        <w:tc>
          <w:tcPr>
            <w:tcW w:w="270" w:type="dxa"/>
          </w:tcPr>
          <w:p w14:paraId="32229B0D" w14:textId="77777777" w:rsidR="0008473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30F32" w14:textId="21BC3AE8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240,582</w:t>
            </w:r>
          </w:p>
        </w:tc>
        <w:tc>
          <w:tcPr>
            <w:tcW w:w="270" w:type="dxa"/>
            <w:shd w:val="clear" w:color="auto" w:fill="auto"/>
          </w:tcPr>
          <w:p w14:paraId="2E8AF5D3" w14:textId="77777777" w:rsidR="00084733" w:rsidRPr="00AA62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D3D" w14:textId="6E9A6890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366,467</w:t>
            </w:r>
          </w:p>
        </w:tc>
        <w:tc>
          <w:tcPr>
            <w:tcW w:w="270" w:type="dxa"/>
            <w:shd w:val="clear" w:color="auto" w:fill="auto"/>
          </w:tcPr>
          <w:p w14:paraId="01A261FC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5A556" w14:textId="325955FE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240,582</w:t>
            </w:r>
          </w:p>
        </w:tc>
      </w:tr>
    </w:tbl>
    <w:p w14:paraId="46D84C7B" w14:textId="77777777" w:rsidR="00375FEB" w:rsidRDefault="00375FEB" w:rsidP="00375FEB">
      <w:pPr>
        <w:pStyle w:val="Bo-Blankline"/>
      </w:pPr>
    </w:p>
    <w:p w14:paraId="72FAD430" w14:textId="77777777" w:rsidR="00583ACF" w:rsidRPr="00693434" w:rsidRDefault="00AA6293" w:rsidP="00696AF8">
      <w:pPr>
        <w:pStyle w:val="Caption"/>
        <w:ind w:left="567" w:hanging="567"/>
      </w:pPr>
      <w:r>
        <w:rPr>
          <w:rFonts w:hint="cs"/>
          <w:cs/>
        </w:rPr>
        <w:t>ต้นทุนในการจัดจำหน่าย</w:t>
      </w:r>
    </w:p>
    <w:p w14:paraId="1BAB2203" w14:textId="77777777" w:rsidR="00583ACF" w:rsidRDefault="00583ACF" w:rsidP="00B213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157E5" w:rsidRPr="00EB7266" w14:paraId="3DB16BB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0F448836" w14:textId="77777777" w:rsidR="005157E5" w:rsidRPr="00EB726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32A3F28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C5BC92" w14:textId="77777777" w:rsidR="005157E5" w:rsidRPr="00EB7266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ADFFB1D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CB8" w:rsidRPr="00B73E7A" w14:paraId="0B281A29" w14:textId="77777777" w:rsidTr="005157E5">
        <w:trPr>
          <w:tblHeader/>
        </w:trPr>
        <w:tc>
          <w:tcPr>
            <w:tcW w:w="3690" w:type="dxa"/>
            <w:shd w:val="clear" w:color="auto" w:fill="auto"/>
          </w:tcPr>
          <w:p w14:paraId="5A7E1FB3" w14:textId="77777777" w:rsidR="002B0CB8" w:rsidRPr="00744476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92F629" w14:textId="7CAF4474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FA5E75" w14:textId="77777777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686FE" w14:textId="7C034C52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475ABF8" w14:textId="77777777" w:rsidR="002B0CB8" w:rsidRPr="00BE704B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31FF0" w14:textId="35331B4C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CFD01AC" w14:textId="77777777" w:rsidR="002B0CB8" w:rsidRPr="00BE704B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5E1E7" w14:textId="314B867A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B0CB8" w:rsidRPr="00B73E7A" w14:paraId="79F9D78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1C805610" w14:textId="77777777" w:rsidR="002B0CB8" w:rsidRPr="00744476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726784" w14:textId="77777777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4733" w:rsidRPr="00B73E7A" w14:paraId="568CF282" w14:textId="77777777" w:rsidTr="004E0A2F">
        <w:tc>
          <w:tcPr>
            <w:tcW w:w="3690" w:type="dxa"/>
            <w:shd w:val="clear" w:color="auto" w:fill="auto"/>
          </w:tcPr>
          <w:p w14:paraId="00CF454F" w14:textId="77777777" w:rsidR="00084733" w:rsidRPr="00693434" w:rsidRDefault="00084733" w:rsidP="0008473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A2AB10" w14:textId="5E6501BA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  <w:tc>
          <w:tcPr>
            <w:tcW w:w="270" w:type="dxa"/>
          </w:tcPr>
          <w:p w14:paraId="3D89439B" w14:textId="77777777" w:rsidR="00084733" w:rsidRDefault="00084733" w:rsidP="0008473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F35887" w14:textId="21F41CF8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  <w:tc>
          <w:tcPr>
            <w:tcW w:w="270" w:type="dxa"/>
          </w:tcPr>
          <w:p w14:paraId="739812A6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061D1" w14:textId="2AAD771A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  <w:tc>
          <w:tcPr>
            <w:tcW w:w="270" w:type="dxa"/>
            <w:shd w:val="clear" w:color="auto" w:fill="auto"/>
          </w:tcPr>
          <w:p w14:paraId="0B855DFB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730B80" w14:textId="57B44757" w:rsidR="00084733" w:rsidRPr="0033434F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</w:tr>
      <w:tr w:rsidR="00084733" w:rsidRPr="00B73E7A" w14:paraId="68B84625" w14:textId="77777777" w:rsidTr="004E0A2F">
        <w:tc>
          <w:tcPr>
            <w:tcW w:w="3690" w:type="dxa"/>
            <w:shd w:val="clear" w:color="auto" w:fill="auto"/>
          </w:tcPr>
          <w:p w14:paraId="78404A3A" w14:textId="77777777" w:rsidR="00084733" w:rsidRPr="00693434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556C8D94" w14:textId="6137282C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9,107</w:t>
            </w:r>
          </w:p>
        </w:tc>
        <w:tc>
          <w:tcPr>
            <w:tcW w:w="270" w:type="dxa"/>
          </w:tcPr>
          <w:p w14:paraId="40804001" w14:textId="77777777" w:rsidR="00084733" w:rsidRDefault="00084733" w:rsidP="0008473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244D05" w14:textId="2A72000C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7,857</w:t>
            </w:r>
          </w:p>
        </w:tc>
        <w:tc>
          <w:tcPr>
            <w:tcW w:w="270" w:type="dxa"/>
          </w:tcPr>
          <w:p w14:paraId="72AB6672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861502" w14:textId="5BBEECF2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9,107</w:t>
            </w:r>
          </w:p>
        </w:tc>
        <w:tc>
          <w:tcPr>
            <w:tcW w:w="270" w:type="dxa"/>
            <w:shd w:val="clear" w:color="auto" w:fill="auto"/>
          </w:tcPr>
          <w:p w14:paraId="16E0AF4B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18140" w14:textId="39593B26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7,857</w:t>
            </w:r>
          </w:p>
        </w:tc>
      </w:tr>
      <w:tr w:rsidR="00084733" w:rsidRPr="00B73E7A" w14:paraId="4753C91F" w14:textId="77777777" w:rsidTr="004E0A2F">
        <w:tc>
          <w:tcPr>
            <w:tcW w:w="3690" w:type="dxa"/>
            <w:shd w:val="clear" w:color="auto" w:fill="auto"/>
          </w:tcPr>
          <w:p w14:paraId="0067E7BD" w14:textId="77777777" w:rsidR="00084733" w:rsidRPr="00693434" w:rsidRDefault="00084733" w:rsidP="0008473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14:paraId="2D31FF86" w14:textId="09DF1DE3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70" w:type="dxa"/>
          </w:tcPr>
          <w:p w14:paraId="7224848E" w14:textId="77777777" w:rsidR="00084733" w:rsidRDefault="00084733" w:rsidP="0008473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FE31BF" w14:textId="15B2D090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</w:t>
            </w:r>
          </w:p>
        </w:tc>
        <w:tc>
          <w:tcPr>
            <w:tcW w:w="270" w:type="dxa"/>
          </w:tcPr>
          <w:p w14:paraId="1BC75776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731312" w14:textId="4694EB36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70" w:type="dxa"/>
            <w:shd w:val="clear" w:color="auto" w:fill="auto"/>
          </w:tcPr>
          <w:p w14:paraId="5EAF8522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936343" w14:textId="1A8D66DF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</w:t>
            </w:r>
          </w:p>
        </w:tc>
      </w:tr>
      <w:tr w:rsidR="00084733" w:rsidRPr="00B73E7A" w14:paraId="7F938DF3" w14:textId="77777777" w:rsidTr="004E0A2F">
        <w:tc>
          <w:tcPr>
            <w:tcW w:w="3690" w:type="dxa"/>
            <w:shd w:val="clear" w:color="auto" w:fill="auto"/>
          </w:tcPr>
          <w:p w14:paraId="7457848C" w14:textId="2BB81C56" w:rsidR="00084733" w:rsidRPr="00693434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C84EA57" w14:textId="36BE72D6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9,161</w:t>
            </w:r>
          </w:p>
        </w:tc>
        <w:tc>
          <w:tcPr>
            <w:tcW w:w="270" w:type="dxa"/>
          </w:tcPr>
          <w:p w14:paraId="721EF2A1" w14:textId="77777777" w:rsidR="00084733" w:rsidRDefault="00084733" w:rsidP="0008473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4F0154" w14:textId="492CBCEB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9,210</w:t>
            </w:r>
          </w:p>
        </w:tc>
        <w:tc>
          <w:tcPr>
            <w:tcW w:w="270" w:type="dxa"/>
          </w:tcPr>
          <w:p w14:paraId="79F2AA49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BAA41" w14:textId="5A1054A7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9,161</w:t>
            </w:r>
          </w:p>
        </w:tc>
        <w:tc>
          <w:tcPr>
            <w:tcW w:w="270" w:type="dxa"/>
            <w:shd w:val="clear" w:color="auto" w:fill="auto"/>
          </w:tcPr>
          <w:p w14:paraId="3C3F63A5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774C" w14:textId="2C201824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9,210</w:t>
            </w:r>
          </w:p>
        </w:tc>
      </w:tr>
      <w:tr w:rsidR="00084733" w:rsidRPr="00B73E7A" w14:paraId="254F5632" w14:textId="77777777" w:rsidTr="004E0A2F">
        <w:tc>
          <w:tcPr>
            <w:tcW w:w="3690" w:type="dxa"/>
            <w:shd w:val="clear" w:color="auto" w:fill="auto"/>
          </w:tcPr>
          <w:p w14:paraId="5AB9A055" w14:textId="77777777" w:rsidR="00084733" w:rsidRPr="00693434" w:rsidRDefault="00084733" w:rsidP="0008473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8BCDD" w14:textId="413E704B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15,268</w:t>
            </w:r>
          </w:p>
        </w:tc>
        <w:tc>
          <w:tcPr>
            <w:tcW w:w="270" w:type="dxa"/>
          </w:tcPr>
          <w:p w14:paraId="678237E9" w14:textId="77777777" w:rsidR="00084733" w:rsidRDefault="00084733" w:rsidP="0008473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7C661" w14:textId="5D0DF183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17,892</w:t>
            </w:r>
          </w:p>
        </w:tc>
        <w:tc>
          <w:tcPr>
            <w:tcW w:w="270" w:type="dxa"/>
          </w:tcPr>
          <w:p w14:paraId="04723DD3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A7F2D" w14:textId="3F8C62EF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15,268</w:t>
            </w:r>
          </w:p>
        </w:tc>
        <w:tc>
          <w:tcPr>
            <w:tcW w:w="270" w:type="dxa"/>
            <w:shd w:val="clear" w:color="auto" w:fill="auto"/>
          </w:tcPr>
          <w:p w14:paraId="66ADABAD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9FECE2" w14:textId="6473CC9A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17,892</w:t>
            </w:r>
          </w:p>
        </w:tc>
      </w:tr>
      <w:tr w:rsidR="00084733" w:rsidRPr="00B73E7A" w14:paraId="46AC9D69" w14:textId="77777777" w:rsidTr="004E0A2F">
        <w:tc>
          <w:tcPr>
            <w:tcW w:w="3690" w:type="dxa"/>
            <w:shd w:val="clear" w:color="auto" w:fill="auto"/>
          </w:tcPr>
          <w:p w14:paraId="6FAA8990" w14:textId="77777777" w:rsidR="00084733" w:rsidRPr="00693434" w:rsidRDefault="00084733" w:rsidP="0008473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C4B80" w14:textId="6C2C06DA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64,573</w:t>
            </w:r>
          </w:p>
        </w:tc>
        <w:tc>
          <w:tcPr>
            <w:tcW w:w="270" w:type="dxa"/>
          </w:tcPr>
          <w:p w14:paraId="619966CF" w14:textId="77777777" w:rsidR="00084733" w:rsidRPr="00AA6293" w:rsidRDefault="00084733" w:rsidP="0008473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9F009" w14:textId="74051EDE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65,443</w:t>
            </w:r>
          </w:p>
        </w:tc>
        <w:tc>
          <w:tcPr>
            <w:tcW w:w="270" w:type="dxa"/>
          </w:tcPr>
          <w:p w14:paraId="794A6521" w14:textId="77777777" w:rsidR="00084733" w:rsidRPr="00AA62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975A" w14:textId="07BC439E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64,573</w:t>
            </w:r>
          </w:p>
        </w:tc>
        <w:tc>
          <w:tcPr>
            <w:tcW w:w="270" w:type="dxa"/>
            <w:shd w:val="clear" w:color="auto" w:fill="auto"/>
          </w:tcPr>
          <w:p w14:paraId="1BB934FC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607E" w14:textId="606B2D78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65,443</w:t>
            </w:r>
          </w:p>
        </w:tc>
      </w:tr>
    </w:tbl>
    <w:p w14:paraId="671FA49A" w14:textId="77777777" w:rsidR="00375FEB" w:rsidRDefault="00375FEB" w:rsidP="00B213EB">
      <w:pPr>
        <w:pStyle w:val="Bo-Blankline"/>
        <w:rPr>
          <w:lang w:val="en-US"/>
        </w:rPr>
      </w:pPr>
    </w:p>
    <w:p w14:paraId="43FA9185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7EAD7288" w14:textId="77777777" w:rsidR="00757C00" w:rsidRPr="004C0EF9" w:rsidRDefault="003739AB" w:rsidP="00693434">
      <w:pPr>
        <w:pStyle w:val="Caption"/>
        <w:tabs>
          <w:tab w:val="clear" w:pos="540"/>
        </w:tabs>
      </w:pPr>
      <w:r w:rsidRPr="004C0EF9">
        <w:rPr>
          <w:cs/>
        </w:rPr>
        <w:lastRenderedPageBreak/>
        <w:t>ค่าใช้จ่ายในการ</w:t>
      </w:r>
      <w:r w:rsidRPr="004C0EF9">
        <w:rPr>
          <w:rFonts w:hint="cs"/>
          <w:cs/>
        </w:rPr>
        <w:t>บริหาร</w:t>
      </w:r>
    </w:p>
    <w:p w14:paraId="5F0FB5BA" w14:textId="77777777" w:rsidR="00CA0314" w:rsidRDefault="00CA0314" w:rsidP="0063794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F2B0F" w:rsidRPr="00EB7266" w14:paraId="47135EE5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8BB972E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A3AE28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047B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81B541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CB8" w:rsidRPr="00B73E7A" w14:paraId="7B44FBFF" w14:textId="77777777" w:rsidTr="003F2B0F">
        <w:trPr>
          <w:tblHeader/>
        </w:trPr>
        <w:tc>
          <w:tcPr>
            <w:tcW w:w="3690" w:type="dxa"/>
            <w:shd w:val="clear" w:color="auto" w:fill="auto"/>
          </w:tcPr>
          <w:p w14:paraId="4D2C60C4" w14:textId="77777777" w:rsidR="002B0CB8" w:rsidRPr="003E3F87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9166C" w14:textId="1951C8A2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82DF132" w14:textId="77777777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ADB56" w14:textId="71F1DA9C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0D59B8" w14:textId="77777777" w:rsidR="002B0CB8" w:rsidRPr="003E3F87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7BBC3" w14:textId="0927E55E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2B1277" w14:textId="77777777" w:rsidR="002B0CB8" w:rsidRPr="003E3F87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024EA" w14:textId="6B845008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B0CB8" w:rsidRPr="00B73E7A" w14:paraId="6126D622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084616C" w14:textId="77777777" w:rsidR="002B0CB8" w:rsidRPr="003E3F87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9A2269" w14:textId="77777777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4733" w:rsidRPr="00B73E7A" w14:paraId="523C92B5" w14:textId="77777777" w:rsidTr="00BC3E93">
        <w:tc>
          <w:tcPr>
            <w:tcW w:w="3690" w:type="dxa"/>
            <w:shd w:val="clear" w:color="auto" w:fill="auto"/>
          </w:tcPr>
          <w:p w14:paraId="29F1B4D6" w14:textId="77777777" w:rsidR="00084733" w:rsidRPr="003E3F87" w:rsidRDefault="00084733" w:rsidP="0008473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8B35175" w14:textId="2ABF0E57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  <w:tc>
          <w:tcPr>
            <w:tcW w:w="270" w:type="dxa"/>
            <w:shd w:val="clear" w:color="auto" w:fill="auto"/>
          </w:tcPr>
          <w:p w14:paraId="5248B591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6A6121" w14:textId="03BAF9BD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81,485</w:t>
            </w:r>
          </w:p>
        </w:tc>
        <w:tc>
          <w:tcPr>
            <w:tcW w:w="270" w:type="dxa"/>
            <w:shd w:val="clear" w:color="auto" w:fill="auto"/>
          </w:tcPr>
          <w:p w14:paraId="6E1D0694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24291" w14:textId="2F22E434" w:rsidR="00084733" w:rsidRPr="00BC3E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  <w:tc>
          <w:tcPr>
            <w:tcW w:w="270" w:type="dxa"/>
            <w:shd w:val="clear" w:color="auto" w:fill="auto"/>
          </w:tcPr>
          <w:p w14:paraId="0810969C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EA1A7" w14:textId="16D34048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81,485</w:t>
            </w:r>
          </w:p>
        </w:tc>
      </w:tr>
      <w:tr w:rsidR="00084733" w:rsidRPr="00B73E7A" w14:paraId="51292CA4" w14:textId="77777777" w:rsidTr="00BC3E93">
        <w:tc>
          <w:tcPr>
            <w:tcW w:w="3690" w:type="dxa"/>
            <w:shd w:val="clear" w:color="auto" w:fill="auto"/>
          </w:tcPr>
          <w:p w14:paraId="78D4FA26" w14:textId="77777777" w:rsidR="00084733" w:rsidRPr="003E3F87" w:rsidRDefault="00084733" w:rsidP="0008473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1D8D8030" w14:textId="3B1873E7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51,852</w:t>
            </w:r>
          </w:p>
        </w:tc>
        <w:tc>
          <w:tcPr>
            <w:tcW w:w="270" w:type="dxa"/>
            <w:shd w:val="clear" w:color="auto" w:fill="auto"/>
          </w:tcPr>
          <w:p w14:paraId="587B78FE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DD9406" w14:textId="4E3222E1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46,579</w:t>
            </w:r>
          </w:p>
        </w:tc>
        <w:tc>
          <w:tcPr>
            <w:tcW w:w="270" w:type="dxa"/>
            <w:shd w:val="clear" w:color="auto" w:fill="auto"/>
          </w:tcPr>
          <w:p w14:paraId="3684654D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2EFA84" w14:textId="43985080" w:rsidR="00084733" w:rsidRPr="00BC3E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DA3C83">
              <w:rPr>
                <w:rFonts w:ascii="Angsana New" w:hAnsi="Angsana New"/>
                <w:sz w:val="30"/>
                <w:szCs w:val="30"/>
                <w:lang w:val="en-US"/>
              </w:rPr>
              <w:t>,724</w:t>
            </w:r>
          </w:p>
        </w:tc>
        <w:tc>
          <w:tcPr>
            <w:tcW w:w="270" w:type="dxa"/>
            <w:shd w:val="clear" w:color="auto" w:fill="auto"/>
          </w:tcPr>
          <w:p w14:paraId="754D4EA0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E4491" w14:textId="1421A174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46,451</w:t>
            </w:r>
          </w:p>
        </w:tc>
      </w:tr>
      <w:tr w:rsidR="00084733" w:rsidRPr="00B73E7A" w14:paraId="09E2662C" w14:textId="77777777" w:rsidTr="00BC3E93">
        <w:tc>
          <w:tcPr>
            <w:tcW w:w="3690" w:type="dxa"/>
            <w:shd w:val="clear" w:color="auto" w:fill="auto"/>
          </w:tcPr>
          <w:p w14:paraId="33A271BC" w14:textId="77777777" w:rsidR="00084733" w:rsidRPr="003E3F87" w:rsidRDefault="00084733" w:rsidP="0008473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79F2112F" w14:textId="2F7D7AC0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13,926</w:t>
            </w:r>
          </w:p>
        </w:tc>
        <w:tc>
          <w:tcPr>
            <w:tcW w:w="270" w:type="dxa"/>
            <w:shd w:val="clear" w:color="auto" w:fill="auto"/>
          </w:tcPr>
          <w:p w14:paraId="568A3AC0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FCA933" w14:textId="2A6685D0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25,823</w:t>
            </w:r>
          </w:p>
        </w:tc>
        <w:tc>
          <w:tcPr>
            <w:tcW w:w="270" w:type="dxa"/>
            <w:shd w:val="clear" w:color="auto" w:fill="auto"/>
          </w:tcPr>
          <w:p w14:paraId="6AF3CE02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323AE" w14:textId="3436AA65" w:rsidR="00084733" w:rsidRPr="00BC3E93" w:rsidRDefault="00DA3C8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9,090</w:t>
            </w:r>
          </w:p>
        </w:tc>
        <w:tc>
          <w:tcPr>
            <w:tcW w:w="270" w:type="dxa"/>
            <w:shd w:val="clear" w:color="auto" w:fill="auto"/>
          </w:tcPr>
          <w:p w14:paraId="12EC94EB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9B285" w14:textId="2F74320D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20,674</w:t>
            </w:r>
          </w:p>
        </w:tc>
      </w:tr>
      <w:tr w:rsidR="00084733" w:rsidRPr="00B73E7A" w14:paraId="6BD44452" w14:textId="77777777" w:rsidTr="00BC3E93">
        <w:tc>
          <w:tcPr>
            <w:tcW w:w="3690" w:type="dxa"/>
            <w:shd w:val="clear" w:color="auto" w:fill="auto"/>
          </w:tcPr>
          <w:p w14:paraId="6950DA6F" w14:textId="0522DC44" w:rsidR="00084733" w:rsidRPr="003E3F87" w:rsidRDefault="00084733" w:rsidP="0008473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5DD8CBFC" w14:textId="714C0042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44,144</w:t>
            </w:r>
          </w:p>
        </w:tc>
        <w:tc>
          <w:tcPr>
            <w:tcW w:w="270" w:type="dxa"/>
            <w:shd w:val="clear" w:color="auto" w:fill="auto"/>
          </w:tcPr>
          <w:p w14:paraId="61165F75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58EE56" w14:textId="336E79CE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33,423</w:t>
            </w:r>
          </w:p>
        </w:tc>
        <w:tc>
          <w:tcPr>
            <w:tcW w:w="270" w:type="dxa"/>
            <w:shd w:val="clear" w:color="auto" w:fill="auto"/>
          </w:tcPr>
          <w:p w14:paraId="18BC2320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C39DA" w14:textId="3382F69E" w:rsidR="00084733" w:rsidRPr="00BC3E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44,1</w:t>
            </w:r>
            <w:r w:rsidR="00DA3C83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78640EA6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2E7D2" w14:textId="7A2C4CC6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33,418</w:t>
            </w:r>
          </w:p>
        </w:tc>
      </w:tr>
      <w:tr w:rsidR="00084733" w:rsidRPr="00B73E7A" w14:paraId="1ACF058C" w14:textId="77777777" w:rsidTr="00BC3E93">
        <w:tc>
          <w:tcPr>
            <w:tcW w:w="3690" w:type="dxa"/>
            <w:shd w:val="clear" w:color="auto" w:fill="auto"/>
          </w:tcPr>
          <w:p w14:paraId="2D4BE026" w14:textId="16BE8E6F" w:rsidR="00084733" w:rsidRPr="007F7AFF" w:rsidRDefault="00084733" w:rsidP="0008473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2E2CBE0" w14:textId="5F405402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37,997</w:t>
            </w:r>
          </w:p>
        </w:tc>
        <w:tc>
          <w:tcPr>
            <w:tcW w:w="270" w:type="dxa"/>
            <w:shd w:val="clear" w:color="auto" w:fill="auto"/>
          </w:tcPr>
          <w:p w14:paraId="61B42172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7400C8" w14:textId="2E06278F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4,286</w:t>
            </w:r>
          </w:p>
        </w:tc>
        <w:tc>
          <w:tcPr>
            <w:tcW w:w="270" w:type="dxa"/>
            <w:shd w:val="clear" w:color="auto" w:fill="auto"/>
          </w:tcPr>
          <w:p w14:paraId="3B4EE7DA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215EF3" w14:textId="5865ACC3" w:rsidR="00084733" w:rsidRPr="00BC3E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37,997</w:t>
            </w:r>
          </w:p>
        </w:tc>
        <w:tc>
          <w:tcPr>
            <w:tcW w:w="270" w:type="dxa"/>
            <w:shd w:val="clear" w:color="auto" w:fill="auto"/>
          </w:tcPr>
          <w:p w14:paraId="6444786D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CD9DF" w14:textId="25AD3EB4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4,286</w:t>
            </w:r>
          </w:p>
        </w:tc>
      </w:tr>
      <w:tr w:rsidR="00084733" w:rsidRPr="00B73E7A" w14:paraId="79D00623" w14:textId="77777777" w:rsidTr="00BC3E93">
        <w:tc>
          <w:tcPr>
            <w:tcW w:w="3690" w:type="dxa"/>
            <w:shd w:val="clear" w:color="auto" w:fill="auto"/>
          </w:tcPr>
          <w:p w14:paraId="4D764EE5" w14:textId="77777777" w:rsidR="00084733" w:rsidRPr="003E3F87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4EBD87C6" w14:textId="5558A9BF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9,831</w:t>
            </w:r>
          </w:p>
        </w:tc>
        <w:tc>
          <w:tcPr>
            <w:tcW w:w="270" w:type="dxa"/>
            <w:shd w:val="clear" w:color="auto" w:fill="auto"/>
          </w:tcPr>
          <w:p w14:paraId="580E95F0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9AFE51" w14:textId="4FCEEED6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4F1B3301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09570" w14:textId="4FA1A17C" w:rsidR="00084733" w:rsidRPr="00BC3E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9,831</w:t>
            </w:r>
          </w:p>
        </w:tc>
        <w:tc>
          <w:tcPr>
            <w:tcW w:w="270" w:type="dxa"/>
            <w:shd w:val="clear" w:color="auto" w:fill="auto"/>
          </w:tcPr>
          <w:p w14:paraId="1CF1CEFE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EAFEF" w14:textId="1A3E9C93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</w:tr>
      <w:tr w:rsidR="00084733" w:rsidRPr="00B73E7A" w14:paraId="74AB93A8" w14:textId="77777777" w:rsidTr="00BC3E93">
        <w:tc>
          <w:tcPr>
            <w:tcW w:w="3690" w:type="dxa"/>
            <w:shd w:val="clear" w:color="auto" w:fill="auto"/>
          </w:tcPr>
          <w:p w14:paraId="4DFB0DB4" w14:textId="28FECF59" w:rsidR="00084733" w:rsidRPr="003E3F87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ค่าบริจาค</w:t>
            </w:r>
          </w:p>
        </w:tc>
        <w:tc>
          <w:tcPr>
            <w:tcW w:w="1170" w:type="dxa"/>
            <w:shd w:val="clear" w:color="auto" w:fill="auto"/>
          </w:tcPr>
          <w:p w14:paraId="33499DC4" w14:textId="54B4BECF" w:rsidR="0008473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48,556</w:t>
            </w:r>
          </w:p>
        </w:tc>
        <w:tc>
          <w:tcPr>
            <w:tcW w:w="270" w:type="dxa"/>
            <w:shd w:val="clear" w:color="auto" w:fill="auto"/>
          </w:tcPr>
          <w:p w14:paraId="2A3626D8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7D009C" w14:textId="269C61C5" w:rsidR="00084733" w:rsidRPr="006145CD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143,465</w:t>
            </w:r>
          </w:p>
        </w:tc>
        <w:tc>
          <w:tcPr>
            <w:tcW w:w="270" w:type="dxa"/>
            <w:shd w:val="clear" w:color="auto" w:fill="auto"/>
          </w:tcPr>
          <w:p w14:paraId="288D6034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B0645C" w14:textId="0C2FC55B" w:rsidR="0008473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48,55</w:t>
            </w:r>
            <w:r w:rsidR="00DA3C8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070379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D21EF" w14:textId="5601D6D1" w:rsidR="00084733" w:rsidRPr="006145CD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143,465</w:t>
            </w:r>
          </w:p>
        </w:tc>
      </w:tr>
      <w:tr w:rsidR="00084733" w:rsidRPr="00B73E7A" w14:paraId="27306F76" w14:textId="77777777" w:rsidTr="00BC3E93">
        <w:tc>
          <w:tcPr>
            <w:tcW w:w="3690" w:type="dxa"/>
            <w:shd w:val="clear" w:color="auto" w:fill="auto"/>
          </w:tcPr>
          <w:p w14:paraId="38EA799B" w14:textId="77777777" w:rsidR="00084733" w:rsidRPr="003E3F87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E3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7EEDA" w14:textId="54D76C23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157,820</w:t>
            </w:r>
          </w:p>
        </w:tc>
        <w:tc>
          <w:tcPr>
            <w:tcW w:w="270" w:type="dxa"/>
            <w:shd w:val="clear" w:color="auto" w:fill="auto"/>
          </w:tcPr>
          <w:p w14:paraId="60A2D5DE" w14:textId="77777777" w:rsidR="00084733" w:rsidRPr="00BC3E9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39A16" w14:textId="61FE0D21" w:rsidR="00084733" w:rsidRPr="00BC3E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246,088</w:t>
            </w:r>
          </w:p>
        </w:tc>
        <w:tc>
          <w:tcPr>
            <w:tcW w:w="270" w:type="dxa"/>
            <w:shd w:val="clear" w:color="auto" w:fill="auto"/>
          </w:tcPr>
          <w:p w14:paraId="596B222C" w14:textId="77777777" w:rsidR="00084733" w:rsidRPr="00BC3E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0AC633" w14:textId="39584C8F" w:rsidR="00084733" w:rsidRPr="00BC3E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157,8</w:t>
            </w:r>
            <w:r w:rsidR="00DA3C83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7E629905" w14:textId="77777777" w:rsidR="00084733" w:rsidRPr="003E3F87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9556D2" w14:textId="193FA540" w:rsidR="00084733" w:rsidRPr="003E3F87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246,081</w:t>
            </w:r>
          </w:p>
        </w:tc>
      </w:tr>
      <w:tr w:rsidR="00084733" w:rsidRPr="00B73E7A" w14:paraId="373B2484" w14:textId="77777777" w:rsidTr="004E0A2F">
        <w:tc>
          <w:tcPr>
            <w:tcW w:w="3690" w:type="dxa"/>
            <w:shd w:val="clear" w:color="auto" w:fill="auto"/>
          </w:tcPr>
          <w:p w14:paraId="0830CC0D" w14:textId="77777777" w:rsidR="00084733" w:rsidRPr="00693434" w:rsidRDefault="00084733" w:rsidP="0008473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B74" w14:textId="06F4D912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459,194</w:t>
            </w:r>
          </w:p>
        </w:tc>
        <w:tc>
          <w:tcPr>
            <w:tcW w:w="270" w:type="dxa"/>
          </w:tcPr>
          <w:p w14:paraId="43F43BD7" w14:textId="77777777" w:rsidR="00084733" w:rsidRDefault="00084733" w:rsidP="0008473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873C3" w14:textId="4D00CF32" w:rsidR="00084733" w:rsidRPr="00AA6293" w:rsidRDefault="00084733" w:rsidP="00084733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581,808</w:t>
            </w:r>
          </w:p>
        </w:tc>
        <w:tc>
          <w:tcPr>
            <w:tcW w:w="270" w:type="dxa"/>
          </w:tcPr>
          <w:p w14:paraId="586DAC59" w14:textId="77777777" w:rsidR="00084733" w:rsidRPr="00AA6293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A821" w14:textId="658B6198" w:rsidR="00084733" w:rsidRPr="00AA62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DA3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A3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1033ACA5" w14:textId="77777777" w:rsidR="00084733" w:rsidRPr="00BE704B" w:rsidRDefault="00084733" w:rsidP="000847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2E154" w14:textId="2F76B8AB" w:rsidR="00084733" w:rsidRPr="00AA6293" w:rsidRDefault="00084733" w:rsidP="00084733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576,519</w:t>
            </w:r>
          </w:p>
        </w:tc>
      </w:tr>
    </w:tbl>
    <w:p w14:paraId="72F49CFD" w14:textId="77777777" w:rsidR="00F218F5" w:rsidRDefault="00F218F5" w:rsidP="00637944">
      <w:pPr>
        <w:pStyle w:val="Bo-Blankline"/>
        <w:rPr>
          <w:lang w:val="en-US"/>
        </w:rPr>
      </w:pPr>
    </w:p>
    <w:p w14:paraId="2D37893A" w14:textId="77777777" w:rsidR="003A5BC0" w:rsidRPr="004C0EF9" w:rsidRDefault="002453D3" w:rsidP="000A2581">
      <w:pPr>
        <w:pStyle w:val="Caption"/>
        <w:ind w:left="567" w:hanging="567"/>
      </w:pPr>
      <w:r w:rsidRPr="004C0EF9">
        <w:rPr>
          <w:cs/>
        </w:rPr>
        <w:t>ค่าใช้จ่ายผลประโยชน์ของพนักงา</w:t>
      </w:r>
      <w:r w:rsidRPr="004C0EF9">
        <w:rPr>
          <w:rFonts w:hint="cs"/>
          <w:cs/>
        </w:rPr>
        <w:t>น</w:t>
      </w:r>
    </w:p>
    <w:p w14:paraId="46983E87" w14:textId="77777777"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EB7266" w14:paraId="6FBE696A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9A38D52" w14:textId="77777777" w:rsidR="00995CFF" w:rsidRPr="00EB7266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EB7266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B11D50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CB8" w:rsidRPr="00B73E7A" w14:paraId="2CF531EA" w14:textId="77777777" w:rsidTr="00995CFF">
        <w:trPr>
          <w:tblHeader/>
        </w:trPr>
        <w:tc>
          <w:tcPr>
            <w:tcW w:w="3688" w:type="dxa"/>
            <w:shd w:val="clear" w:color="auto" w:fill="auto"/>
          </w:tcPr>
          <w:p w14:paraId="76DF0DA0" w14:textId="77777777" w:rsidR="002B0CB8" w:rsidRPr="003E3F87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4790EE35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A2D65F4" w14:textId="77777777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D05D4" w14:textId="49890FAB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AC554BB" w14:textId="77777777" w:rsidR="002B0CB8" w:rsidRPr="003E3F87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0650D" w14:textId="4B083417" w:rsidR="002B0CB8" w:rsidRPr="003E3F87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415268" w14:textId="77777777" w:rsidR="002B0CB8" w:rsidRPr="003E3F87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3197A" w14:textId="22081E37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B0CB8" w:rsidRPr="00B73E7A" w14:paraId="45FC6935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588BA9E" w14:textId="77777777" w:rsidR="002B0CB8" w:rsidRPr="003E3F87" w:rsidRDefault="002B0CB8" w:rsidP="002B0C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2B0CB8" w:rsidRPr="00744476" w:rsidRDefault="002B0CB8" w:rsidP="002B0C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B0CB8" w:rsidRPr="00B73E7A" w14:paraId="54303D82" w14:textId="77777777" w:rsidTr="00995CFF">
        <w:tc>
          <w:tcPr>
            <w:tcW w:w="3688" w:type="dxa"/>
            <w:shd w:val="clear" w:color="auto" w:fill="auto"/>
          </w:tcPr>
          <w:p w14:paraId="7F5CF27D" w14:textId="77777777" w:rsidR="002B0CB8" w:rsidRPr="003E3F87" w:rsidRDefault="002B0CB8" w:rsidP="002B0CB8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2B0CB8" w:rsidRPr="0033434F" w:rsidRDefault="002B0CB8" w:rsidP="002B0CB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2B0CB8" w:rsidRPr="0033434F" w:rsidRDefault="002B0CB8" w:rsidP="002B0CB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8724C" w14:textId="77777777" w:rsidR="002B0CB8" w:rsidRPr="0033434F" w:rsidRDefault="002B0CB8" w:rsidP="002B0CB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2B0CB8" w:rsidRPr="00BE704B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8D8A2" w14:textId="77777777" w:rsidR="002B0CB8" w:rsidRPr="0033434F" w:rsidRDefault="002B0CB8" w:rsidP="002B0CB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4BAE45" w14:textId="77777777" w:rsidR="002B0CB8" w:rsidRPr="00BE704B" w:rsidRDefault="002B0CB8" w:rsidP="002B0CB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696ABA" w14:textId="77777777" w:rsidR="002B0CB8" w:rsidRPr="0078123E" w:rsidRDefault="002B0CB8" w:rsidP="002B0CB8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824" w:rsidRPr="00B73E7A" w14:paraId="5CD7ACA9" w14:textId="77777777" w:rsidTr="00027111">
        <w:tc>
          <w:tcPr>
            <w:tcW w:w="3688" w:type="dxa"/>
            <w:shd w:val="clear" w:color="auto" w:fill="auto"/>
          </w:tcPr>
          <w:p w14:paraId="59B47932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7B9A4C40" w14:textId="3906C795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28,038</w:t>
            </w:r>
          </w:p>
        </w:tc>
        <w:tc>
          <w:tcPr>
            <w:tcW w:w="270" w:type="dxa"/>
            <w:shd w:val="clear" w:color="auto" w:fill="auto"/>
          </w:tcPr>
          <w:p w14:paraId="696C3254" w14:textId="77777777" w:rsidR="00FD4824" w:rsidRDefault="00FD4824" w:rsidP="00FD482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39CC0" w14:textId="28BA4C4B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27,666</w:t>
            </w:r>
          </w:p>
        </w:tc>
        <w:tc>
          <w:tcPr>
            <w:tcW w:w="270" w:type="dxa"/>
            <w:shd w:val="clear" w:color="auto" w:fill="auto"/>
          </w:tcPr>
          <w:p w14:paraId="2F316298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29FA" w14:textId="7B4FF746" w:rsidR="00FD4824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28,038</w:t>
            </w:r>
          </w:p>
        </w:tc>
        <w:tc>
          <w:tcPr>
            <w:tcW w:w="270" w:type="dxa"/>
            <w:shd w:val="clear" w:color="auto" w:fill="auto"/>
          </w:tcPr>
          <w:p w14:paraId="5F771D9B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7AF94" w14:textId="44594D74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27,666</w:t>
            </w:r>
          </w:p>
        </w:tc>
      </w:tr>
      <w:tr w:rsidR="00FD4824" w:rsidRPr="00B73E7A" w14:paraId="369396E4" w14:textId="77777777" w:rsidTr="00027111">
        <w:tc>
          <w:tcPr>
            <w:tcW w:w="3688" w:type="dxa"/>
            <w:shd w:val="clear" w:color="auto" w:fill="auto"/>
          </w:tcPr>
          <w:p w14:paraId="19319FE5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FCFCA38" w14:textId="453D9DC2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27,138</w:t>
            </w:r>
          </w:p>
        </w:tc>
        <w:tc>
          <w:tcPr>
            <w:tcW w:w="270" w:type="dxa"/>
            <w:shd w:val="clear" w:color="auto" w:fill="auto"/>
          </w:tcPr>
          <w:p w14:paraId="018D7866" w14:textId="77777777" w:rsidR="00FD4824" w:rsidRDefault="00FD4824" w:rsidP="00FD482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0A16B" w14:textId="18BB067F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24,671</w:t>
            </w:r>
          </w:p>
        </w:tc>
        <w:tc>
          <w:tcPr>
            <w:tcW w:w="270" w:type="dxa"/>
            <w:shd w:val="clear" w:color="auto" w:fill="auto"/>
          </w:tcPr>
          <w:p w14:paraId="4F4D60D6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8C459" w14:textId="14B86115" w:rsidR="00FD4824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27,138</w:t>
            </w:r>
          </w:p>
        </w:tc>
        <w:tc>
          <w:tcPr>
            <w:tcW w:w="270" w:type="dxa"/>
            <w:shd w:val="clear" w:color="auto" w:fill="auto"/>
          </w:tcPr>
          <w:p w14:paraId="27E18152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AEB5A" w14:textId="151E149A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24,671</w:t>
            </w:r>
          </w:p>
        </w:tc>
      </w:tr>
      <w:tr w:rsidR="00FD4824" w:rsidRPr="00B73E7A" w14:paraId="3280A221" w14:textId="77777777" w:rsidTr="00027111">
        <w:tc>
          <w:tcPr>
            <w:tcW w:w="3688" w:type="dxa"/>
            <w:shd w:val="clear" w:color="auto" w:fill="auto"/>
          </w:tcPr>
          <w:p w14:paraId="57106F56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0D29" w14:textId="5C9D2682" w:rsidR="00FD4824" w:rsidRPr="00C07B22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  <w:shd w:val="clear" w:color="auto" w:fill="auto"/>
          </w:tcPr>
          <w:p w14:paraId="13E1AC59" w14:textId="77777777" w:rsidR="00FD4824" w:rsidRPr="00C07B22" w:rsidRDefault="00FD4824" w:rsidP="00FD482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8CA0" w14:textId="278451BD" w:rsidR="00FD4824" w:rsidRPr="00C07B22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52,337</w:t>
            </w:r>
          </w:p>
        </w:tc>
        <w:tc>
          <w:tcPr>
            <w:tcW w:w="270" w:type="dxa"/>
            <w:shd w:val="clear" w:color="auto" w:fill="auto"/>
          </w:tcPr>
          <w:p w14:paraId="5E28BC1A" w14:textId="77777777" w:rsidR="00FD4824" w:rsidRPr="00C07B22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51373" w14:textId="007120D3" w:rsidR="00FD4824" w:rsidRPr="00C07B22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  <w:shd w:val="clear" w:color="auto" w:fill="auto"/>
          </w:tcPr>
          <w:p w14:paraId="32881319" w14:textId="77777777" w:rsidR="00FD4824" w:rsidRPr="00C07B22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16446" w14:textId="7B86A5B9" w:rsidR="00FD4824" w:rsidRPr="00C07B22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52,337</w:t>
            </w:r>
          </w:p>
        </w:tc>
      </w:tr>
      <w:tr w:rsidR="00FD4824" w:rsidRPr="00B73E7A" w14:paraId="52A03B1C" w14:textId="77777777" w:rsidTr="00027111">
        <w:tc>
          <w:tcPr>
            <w:tcW w:w="3688" w:type="dxa"/>
            <w:shd w:val="clear" w:color="auto" w:fill="auto"/>
          </w:tcPr>
          <w:p w14:paraId="0BD89785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F398064" w14:textId="77777777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F4336" w14:textId="77777777" w:rsidR="00FD4824" w:rsidRDefault="00FD4824" w:rsidP="00FD482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C24202" w14:textId="77777777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B4D4D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13F23" w14:textId="77777777" w:rsidR="00FD4824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601C73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302FA3" w14:textId="77777777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824" w:rsidRPr="00B73E7A" w14:paraId="089DAB53" w14:textId="77777777" w:rsidTr="00027111">
        <w:tc>
          <w:tcPr>
            <w:tcW w:w="3688" w:type="dxa"/>
            <w:shd w:val="clear" w:color="auto" w:fill="auto"/>
          </w:tcPr>
          <w:p w14:paraId="6808722B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2710C306" w14:textId="779FAAAB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589,986</w:t>
            </w:r>
          </w:p>
        </w:tc>
        <w:tc>
          <w:tcPr>
            <w:tcW w:w="270" w:type="dxa"/>
            <w:shd w:val="clear" w:color="auto" w:fill="auto"/>
          </w:tcPr>
          <w:p w14:paraId="49168A21" w14:textId="77777777" w:rsidR="00FD4824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BE02BD" w14:textId="3839F89C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542,709</w:t>
            </w:r>
          </w:p>
        </w:tc>
        <w:tc>
          <w:tcPr>
            <w:tcW w:w="270" w:type="dxa"/>
            <w:shd w:val="clear" w:color="auto" w:fill="auto"/>
          </w:tcPr>
          <w:p w14:paraId="147BAB9C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333D2" w14:textId="0F04E8FD" w:rsidR="00FD4824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589,986</w:t>
            </w:r>
          </w:p>
        </w:tc>
        <w:tc>
          <w:tcPr>
            <w:tcW w:w="270" w:type="dxa"/>
            <w:shd w:val="clear" w:color="auto" w:fill="auto"/>
          </w:tcPr>
          <w:p w14:paraId="4997F4D0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7B8E9" w14:textId="02E0BB97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542,709</w:t>
            </w:r>
          </w:p>
        </w:tc>
      </w:tr>
      <w:tr w:rsidR="00FD4824" w:rsidRPr="00B73E7A" w14:paraId="58272252" w14:textId="77777777" w:rsidTr="00027111">
        <w:tc>
          <w:tcPr>
            <w:tcW w:w="3688" w:type="dxa"/>
            <w:shd w:val="clear" w:color="auto" w:fill="auto"/>
          </w:tcPr>
          <w:p w14:paraId="25516889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F2412D5" w14:textId="6435CE27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48,188</w:t>
            </w:r>
          </w:p>
        </w:tc>
        <w:tc>
          <w:tcPr>
            <w:tcW w:w="270" w:type="dxa"/>
            <w:shd w:val="clear" w:color="auto" w:fill="auto"/>
          </w:tcPr>
          <w:p w14:paraId="65F33EA8" w14:textId="77777777" w:rsidR="00FD4824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B7A599" w14:textId="73707423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43,018</w:t>
            </w:r>
          </w:p>
        </w:tc>
        <w:tc>
          <w:tcPr>
            <w:tcW w:w="270" w:type="dxa"/>
            <w:shd w:val="clear" w:color="auto" w:fill="auto"/>
          </w:tcPr>
          <w:p w14:paraId="0358AE03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84AE1" w14:textId="05899AA1" w:rsidR="00FD4824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48,188</w:t>
            </w:r>
          </w:p>
        </w:tc>
        <w:tc>
          <w:tcPr>
            <w:tcW w:w="270" w:type="dxa"/>
            <w:shd w:val="clear" w:color="auto" w:fill="auto"/>
          </w:tcPr>
          <w:p w14:paraId="4AFD96DE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1A9AC" w14:textId="1231A639" w:rsidR="00FD4824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43,018</w:t>
            </w:r>
          </w:p>
        </w:tc>
      </w:tr>
      <w:tr w:rsidR="00FD4824" w:rsidRPr="00B73E7A" w14:paraId="779BEE4B" w14:textId="77777777" w:rsidTr="00027111">
        <w:tc>
          <w:tcPr>
            <w:tcW w:w="3688" w:type="dxa"/>
            <w:shd w:val="clear" w:color="auto" w:fill="auto"/>
          </w:tcPr>
          <w:p w14:paraId="705C80EC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AD579" w14:textId="3988A108" w:rsidR="00FD4824" w:rsidRPr="00613CAA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638,174</w:t>
            </w:r>
          </w:p>
        </w:tc>
        <w:tc>
          <w:tcPr>
            <w:tcW w:w="270" w:type="dxa"/>
            <w:shd w:val="clear" w:color="auto" w:fill="auto"/>
          </w:tcPr>
          <w:p w14:paraId="2B6C40A0" w14:textId="77777777" w:rsidR="00FD4824" w:rsidRPr="00613CAA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068" w14:textId="59D4300D" w:rsidR="00FD4824" w:rsidRPr="00613CAA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2F347E28" w14:textId="77777777" w:rsidR="00FD4824" w:rsidRPr="00613CAA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9F6C" w14:textId="0AFDC1B2" w:rsidR="00FD4824" w:rsidRPr="00613CAA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638,174</w:t>
            </w:r>
          </w:p>
        </w:tc>
        <w:tc>
          <w:tcPr>
            <w:tcW w:w="270" w:type="dxa"/>
            <w:shd w:val="clear" w:color="auto" w:fill="auto"/>
          </w:tcPr>
          <w:p w14:paraId="1068B260" w14:textId="77777777" w:rsidR="00FD4824" w:rsidRPr="00613CAA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FD2EF" w14:textId="645A8F4E" w:rsidR="00FD4824" w:rsidRPr="00613CAA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13C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</w:tr>
      <w:tr w:rsidR="00FD4824" w:rsidRPr="00B73E7A" w14:paraId="6E6C8432" w14:textId="77777777" w:rsidTr="00027111">
        <w:tc>
          <w:tcPr>
            <w:tcW w:w="3688" w:type="dxa"/>
            <w:shd w:val="clear" w:color="auto" w:fill="auto"/>
          </w:tcPr>
          <w:p w14:paraId="34119A6C" w14:textId="77777777" w:rsidR="00FD4824" w:rsidRPr="003E3F87" w:rsidRDefault="00FD4824" w:rsidP="00FD48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DFFB9" w14:textId="30440210" w:rsidR="00FD4824" w:rsidRPr="00C07B22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693,350</w:t>
            </w:r>
          </w:p>
        </w:tc>
        <w:tc>
          <w:tcPr>
            <w:tcW w:w="270" w:type="dxa"/>
            <w:shd w:val="clear" w:color="auto" w:fill="auto"/>
          </w:tcPr>
          <w:p w14:paraId="0B28118F" w14:textId="77777777" w:rsidR="00FD4824" w:rsidRPr="00C07B22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5B04" w14:textId="2052D7CE" w:rsidR="00FD4824" w:rsidRPr="00C07B22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638,064</w:t>
            </w:r>
          </w:p>
        </w:tc>
        <w:tc>
          <w:tcPr>
            <w:tcW w:w="270" w:type="dxa"/>
            <w:shd w:val="clear" w:color="auto" w:fill="auto"/>
          </w:tcPr>
          <w:p w14:paraId="0F4E678C" w14:textId="77777777" w:rsidR="00FD4824" w:rsidRPr="00C07B22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1716" w14:textId="43FC8DC6" w:rsidR="00FD4824" w:rsidRPr="00C07B22" w:rsidRDefault="00FD4824" w:rsidP="00FD4824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693,350</w:t>
            </w:r>
          </w:p>
        </w:tc>
        <w:tc>
          <w:tcPr>
            <w:tcW w:w="270" w:type="dxa"/>
            <w:shd w:val="clear" w:color="auto" w:fill="auto"/>
          </w:tcPr>
          <w:p w14:paraId="356D8DCB" w14:textId="77777777" w:rsidR="00FD4824" w:rsidRPr="00C07B22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86AD" w14:textId="6FFE8F51" w:rsidR="00FD4824" w:rsidRPr="00C07B22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638,064</w:t>
            </w:r>
          </w:p>
        </w:tc>
      </w:tr>
    </w:tbl>
    <w:p w14:paraId="54185AD7" w14:textId="77777777" w:rsidR="00375FEB" w:rsidRDefault="00375FEB" w:rsidP="00FB28B9">
      <w:pPr>
        <w:pStyle w:val="Bo-Blankline"/>
      </w:pPr>
    </w:p>
    <w:p w14:paraId="4561BA81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13CBCE1" w14:textId="77777777" w:rsidR="00FB28B9" w:rsidRPr="003B4785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lang w:val="en-US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โครงการสมทบเงิน</w:t>
      </w:r>
    </w:p>
    <w:p w14:paraId="2226F1A9" w14:textId="77777777" w:rsidR="00FB28B9" w:rsidRPr="00FB28B9" w:rsidRDefault="00FB28B9" w:rsidP="00FB28B9">
      <w:pPr>
        <w:pStyle w:val="Bo-Blankline"/>
      </w:pPr>
    </w:p>
    <w:p w14:paraId="4B11A5C7" w14:textId="7A331191"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145CD" w:rsidRPr="005523DC">
        <w:rPr>
          <w:rFonts w:ascii="Angsana New" w:hAnsi="Angsana New"/>
          <w:sz w:val="30"/>
          <w:szCs w:val="30"/>
          <w:lang w:val="en-US"/>
        </w:rPr>
        <w:t>3</w:t>
      </w:r>
      <w:r w:rsidRPr="005523DC">
        <w:rPr>
          <w:rFonts w:ascii="Angsana New" w:hAnsi="Angsana New"/>
          <w:sz w:val="30"/>
          <w:szCs w:val="30"/>
          <w:cs/>
        </w:rPr>
        <w:t xml:space="preserve"> ข</w:t>
      </w:r>
      <w:r w:rsidRPr="002E2783">
        <w:rPr>
          <w:rFonts w:ascii="Angsana New" w:hAnsi="Angsana New"/>
          <w:sz w:val="30"/>
          <w:szCs w:val="30"/>
          <w:cs/>
        </w:rPr>
        <w:t>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6145CD" w:rsidRPr="005523DC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77777777" w:rsidR="00BA4DAF" w:rsidRDefault="00BA4DAF" w:rsidP="00375FEB">
      <w:pPr>
        <w:pStyle w:val="Bo-Blankline"/>
        <w:rPr>
          <w:cs/>
          <w:lang w:val="en-US"/>
        </w:rPr>
      </w:pPr>
    </w:p>
    <w:p w14:paraId="62EB25D5" w14:textId="77777777" w:rsidR="005A2CDC" w:rsidRPr="004C0EF9" w:rsidRDefault="005A2CDC" w:rsidP="000A2581">
      <w:pPr>
        <w:pStyle w:val="Caption"/>
        <w:ind w:left="567" w:hanging="567"/>
      </w:pPr>
      <w:r w:rsidRPr="004C0EF9">
        <w:rPr>
          <w:rFonts w:hint="cs"/>
          <w:cs/>
        </w:rPr>
        <w:t>ค่าใช้จ่ายตามลักษณะ</w:t>
      </w:r>
    </w:p>
    <w:p w14:paraId="7217376A" w14:textId="77777777" w:rsidR="005A2CDC" w:rsidRPr="00693434" w:rsidRDefault="005A2CDC" w:rsidP="006A4F6E">
      <w:pPr>
        <w:pStyle w:val="Bo-Blankline"/>
        <w:rPr>
          <w:lang w:val="en-US"/>
        </w:rPr>
      </w:pPr>
    </w:p>
    <w:p w14:paraId="7FB5D1F1" w14:textId="136A3110"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</w:t>
      </w:r>
      <w:r w:rsidR="00FD4824">
        <w:rPr>
          <w:rFonts w:hint="cs"/>
          <w:spacing w:val="2"/>
          <w:cs/>
        </w:rPr>
        <w:t>กำไรขาดทุนเบ็ดเสร็จ</w:t>
      </w:r>
      <w:r w:rsidRPr="0078123E">
        <w:rPr>
          <w:rFonts w:hint="cs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EB7266" w14:paraId="3F47642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7EFCDC1" w14:textId="77777777" w:rsidR="004767DC" w:rsidRPr="00EB7266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EB7266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75D3F05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7DC" w:rsidRPr="00B73E7A" w14:paraId="797FC33F" w14:textId="77777777" w:rsidTr="004767DC">
        <w:trPr>
          <w:tblHeader/>
        </w:trPr>
        <w:tc>
          <w:tcPr>
            <w:tcW w:w="3690" w:type="dxa"/>
            <w:shd w:val="clear" w:color="auto" w:fill="auto"/>
          </w:tcPr>
          <w:p w14:paraId="30DA14FE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3D866913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B0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3F37893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59231" w14:textId="22C14371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B0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9A64621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DD4225" w14:textId="5424D3AD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B0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3F5D54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C6231" w14:textId="65E1DB29" w:rsidR="004767DC" w:rsidRPr="003E3F87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B0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767DC" w:rsidRPr="00B73E7A" w14:paraId="2392FED6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57232BC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67DC" w:rsidRPr="00B73E7A" w14:paraId="764B39DC" w14:textId="77777777" w:rsidTr="004767DC">
        <w:tc>
          <w:tcPr>
            <w:tcW w:w="3690" w:type="dxa"/>
            <w:shd w:val="clear" w:color="auto" w:fill="auto"/>
          </w:tcPr>
          <w:p w14:paraId="59472631" w14:textId="77777777" w:rsidR="004767DC" w:rsidRPr="003E3F87" w:rsidRDefault="004767DC" w:rsidP="00BA4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19910676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19C7B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CCFCB1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6DC4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3C8E2A" w14:textId="77777777" w:rsidR="004767DC" w:rsidRPr="003E3F87" w:rsidRDefault="004767DC" w:rsidP="00BA4DA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26D85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58D51" w14:textId="77777777" w:rsidR="004767DC" w:rsidRPr="003E3F87" w:rsidRDefault="004767DC" w:rsidP="00BA4DAF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824" w:rsidRPr="00B73E7A" w14:paraId="1AF2BBEB" w14:textId="77777777" w:rsidTr="004F3553">
        <w:tc>
          <w:tcPr>
            <w:tcW w:w="3690" w:type="dxa"/>
            <w:shd w:val="clear" w:color="auto" w:fill="auto"/>
          </w:tcPr>
          <w:p w14:paraId="3EF79A2B" w14:textId="77777777" w:rsidR="00FD4824" w:rsidRPr="003E3F87" w:rsidRDefault="00FD4824" w:rsidP="00FD4824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2372B" w14:textId="657B5A09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194,706</w:t>
            </w:r>
          </w:p>
        </w:tc>
        <w:tc>
          <w:tcPr>
            <w:tcW w:w="270" w:type="dxa"/>
            <w:shd w:val="clear" w:color="auto" w:fill="auto"/>
          </w:tcPr>
          <w:p w14:paraId="706B3466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62DB5" w14:textId="4172D381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44DF2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F2AE8" w14:textId="657A599D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DF8FF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2BFF" w14:textId="2C18A393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111,263</w:t>
            </w:r>
          </w:p>
        </w:tc>
      </w:tr>
      <w:tr w:rsidR="00FD4824" w:rsidRPr="00B73E7A" w14:paraId="5FD632DE" w14:textId="77777777" w:rsidTr="004F3553">
        <w:tc>
          <w:tcPr>
            <w:tcW w:w="3690" w:type="dxa"/>
            <w:shd w:val="clear" w:color="auto" w:fill="auto"/>
          </w:tcPr>
          <w:p w14:paraId="6D1FD799" w14:textId="77777777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99EEF61" w14:textId="24D3773B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4,741,224</w:t>
            </w:r>
          </w:p>
        </w:tc>
        <w:tc>
          <w:tcPr>
            <w:tcW w:w="270" w:type="dxa"/>
            <w:shd w:val="clear" w:color="auto" w:fill="auto"/>
          </w:tcPr>
          <w:p w14:paraId="61526488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E79ED5" w14:textId="534D640B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3,964,705</w:t>
            </w:r>
          </w:p>
        </w:tc>
        <w:tc>
          <w:tcPr>
            <w:tcW w:w="270" w:type="dxa"/>
            <w:shd w:val="clear" w:color="auto" w:fill="auto"/>
          </w:tcPr>
          <w:p w14:paraId="40C51AA9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C9198" w14:textId="21CCD366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4,741,224</w:t>
            </w:r>
          </w:p>
        </w:tc>
        <w:tc>
          <w:tcPr>
            <w:tcW w:w="270" w:type="dxa"/>
            <w:shd w:val="clear" w:color="auto" w:fill="auto"/>
          </w:tcPr>
          <w:p w14:paraId="658A6A01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196E3" w14:textId="0C2B0A00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3,964,705</w:t>
            </w:r>
          </w:p>
        </w:tc>
      </w:tr>
      <w:tr w:rsidR="00FD4824" w:rsidRPr="00B73E7A" w14:paraId="5AA7E3BB" w14:textId="77777777" w:rsidTr="00027111">
        <w:tc>
          <w:tcPr>
            <w:tcW w:w="3690" w:type="dxa"/>
            <w:shd w:val="clear" w:color="auto" w:fill="auto"/>
          </w:tcPr>
          <w:p w14:paraId="376A5587" w14:textId="77777777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055FDE95" w14:textId="71F00DA3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568,545</w:t>
            </w:r>
          </w:p>
        </w:tc>
        <w:tc>
          <w:tcPr>
            <w:tcW w:w="270" w:type="dxa"/>
            <w:shd w:val="clear" w:color="auto" w:fill="auto"/>
          </w:tcPr>
          <w:p w14:paraId="49EAB8FE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7D153" w14:textId="3EC574B0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527,520</w:t>
            </w:r>
          </w:p>
        </w:tc>
        <w:tc>
          <w:tcPr>
            <w:tcW w:w="270" w:type="dxa"/>
            <w:shd w:val="clear" w:color="auto" w:fill="auto"/>
          </w:tcPr>
          <w:p w14:paraId="28B629F5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45672" w14:textId="49D6B118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568,545</w:t>
            </w:r>
          </w:p>
        </w:tc>
        <w:tc>
          <w:tcPr>
            <w:tcW w:w="270" w:type="dxa"/>
            <w:shd w:val="clear" w:color="auto" w:fill="auto"/>
          </w:tcPr>
          <w:p w14:paraId="5D254754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B5A" w14:textId="199DD0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527,520</w:t>
            </w:r>
          </w:p>
        </w:tc>
      </w:tr>
      <w:tr w:rsidR="00FD4824" w:rsidRPr="00B73E7A" w14:paraId="37ADB275" w14:textId="77777777" w:rsidTr="00027111">
        <w:tc>
          <w:tcPr>
            <w:tcW w:w="3690" w:type="dxa"/>
            <w:shd w:val="clear" w:color="auto" w:fill="auto"/>
          </w:tcPr>
          <w:p w14:paraId="75D85678" w14:textId="3AEC878A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077A3C1F" w14:textId="5265E3EB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949,677</w:t>
            </w:r>
          </w:p>
        </w:tc>
        <w:tc>
          <w:tcPr>
            <w:tcW w:w="270" w:type="dxa"/>
            <w:shd w:val="clear" w:color="auto" w:fill="auto"/>
          </w:tcPr>
          <w:p w14:paraId="776134EB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381C65" w14:textId="663630D8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903,562</w:t>
            </w:r>
          </w:p>
        </w:tc>
        <w:tc>
          <w:tcPr>
            <w:tcW w:w="270" w:type="dxa"/>
            <w:shd w:val="clear" w:color="auto" w:fill="auto"/>
          </w:tcPr>
          <w:p w14:paraId="6EA646CD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706D4" w14:textId="4C54B2AB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949,677</w:t>
            </w:r>
          </w:p>
        </w:tc>
        <w:tc>
          <w:tcPr>
            <w:tcW w:w="270" w:type="dxa"/>
            <w:shd w:val="clear" w:color="auto" w:fill="auto"/>
          </w:tcPr>
          <w:p w14:paraId="4ECDE3A2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297FD" w14:textId="4BDF3553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903,562</w:t>
            </w:r>
          </w:p>
        </w:tc>
      </w:tr>
      <w:tr w:rsidR="00FD4824" w:rsidRPr="00B73E7A" w14:paraId="5EC8A38D" w14:textId="77777777" w:rsidTr="00027111">
        <w:tc>
          <w:tcPr>
            <w:tcW w:w="3690" w:type="dxa"/>
            <w:shd w:val="clear" w:color="auto" w:fill="auto"/>
          </w:tcPr>
          <w:p w14:paraId="1DA3FB69" w14:textId="77777777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6F0BADE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3DBAAD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F6B7E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BA925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4F1B2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8F9E1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6F9C3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824" w:rsidRPr="00B73E7A" w14:paraId="6BD60FC9" w14:textId="77777777" w:rsidTr="00027111">
        <w:tc>
          <w:tcPr>
            <w:tcW w:w="3690" w:type="dxa"/>
            <w:shd w:val="clear" w:color="auto" w:fill="auto"/>
          </w:tcPr>
          <w:p w14:paraId="52373FC6" w14:textId="77777777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2C9669D2" w14:textId="72B8F67C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  <w:tc>
          <w:tcPr>
            <w:tcW w:w="270" w:type="dxa"/>
            <w:shd w:val="clear" w:color="auto" w:fill="auto"/>
          </w:tcPr>
          <w:p w14:paraId="21665D6E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1B0B04" w14:textId="4408226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  <w:tc>
          <w:tcPr>
            <w:tcW w:w="270" w:type="dxa"/>
            <w:shd w:val="clear" w:color="auto" w:fill="auto"/>
          </w:tcPr>
          <w:p w14:paraId="7B829249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2E1D8" w14:textId="685738DD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  <w:tc>
          <w:tcPr>
            <w:tcW w:w="270" w:type="dxa"/>
            <w:shd w:val="clear" w:color="auto" w:fill="auto"/>
          </w:tcPr>
          <w:p w14:paraId="4A0F07E4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E894C" w14:textId="1ADC4C7C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29,059</w:t>
            </w:r>
          </w:p>
        </w:tc>
      </w:tr>
      <w:tr w:rsidR="00FD4824" w:rsidRPr="00B73E7A" w14:paraId="6216FB73" w14:textId="77777777" w:rsidTr="00027111">
        <w:tc>
          <w:tcPr>
            <w:tcW w:w="3690" w:type="dxa"/>
            <w:shd w:val="clear" w:color="auto" w:fill="auto"/>
          </w:tcPr>
          <w:p w14:paraId="0E28706F" w14:textId="1F188184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406E00B5" w14:textId="4BE58601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</w:t>
            </w:r>
            <w:r w:rsidR="00A30A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71DE3F0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E5344" w14:textId="72E9130A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9,210</w:t>
            </w:r>
          </w:p>
        </w:tc>
        <w:tc>
          <w:tcPr>
            <w:tcW w:w="270" w:type="dxa"/>
            <w:shd w:val="clear" w:color="auto" w:fill="auto"/>
          </w:tcPr>
          <w:p w14:paraId="108D32D2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350F9" w14:textId="37C38B80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</w:t>
            </w:r>
            <w:r w:rsidR="00A30A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2A61A28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1EC4" w14:textId="09B4B52F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9,210</w:t>
            </w:r>
          </w:p>
        </w:tc>
      </w:tr>
      <w:tr w:rsidR="00FD4824" w:rsidRPr="00B73E7A" w14:paraId="55BB9F3A" w14:textId="77777777" w:rsidTr="00027111">
        <w:tc>
          <w:tcPr>
            <w:tcW w:w="3690" w:type="dxa"/>
            <w:shd w:val="clear" w:color="auto" w:fill="auto"/>
          </w:tcPr>
          <w:p w14:paraId="26B95819" w14:textId="77777777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759172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99E80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27768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BA1A1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476F5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443D6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B3061" w14:textId="77777777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4824" w:rsidRPr="00B73E7A" w14:paraId="7A51A8C7" w14:textId="77777777" w:rsidTr="00027111">
        <w:tc>
          <w:tcPr>
            <w:tcW w:w="3690" w:type="dxa"/>
            <w:shd w:val="clear" w:color="auto" w:fill="auto"/>
          </w:tcPr>
          <w:p w14:paraId="19D8516F" w14:textId="77777777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1AB8CF3E" w14:textId="078EB5FE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  <w:tc>
          <w:tcPr>
            <w:tcW w:w="270" w:type="dxa"/>
            <w:shd w:val="clear" w:color="auto" w:fill="auto"/>
          </w:tcPr>
          <w:p w14:paraId="3EF32EAD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282AF" w14:textId="0DB4041E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81,485</w:t>
            </w:r>
          </w:p>
        </w:tc>
        <w:tc>
          <w:tcPr>
            <w:tcW w:w="270" w:type="dxa"/>
            <w:shd w:val="clear" w:color="auto" w:fill="auto"/>
          </w:tcPr>
          <w:p w14:paraId="026C3344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77A51" w14:textId="6913CE84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  <w:tc>
          <w:tcPr>
            <w:tcW w:w="270" w:type="dxa"/>
            <w:shd w:val="clear" w:color="auto" w:fill="auto"/>
          </w:tcPr>
          <w:p w14:paraId="301C3B43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4EE6" w14:textId="713EEA53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81,485</w:t>
            </w:r>
          </w:p>
        </w:tc>
      </w:tr>
      <w:tr w:rsidR="00FD4824" w:rsidRPr="00B73E7A" w14:paraId="163893EB" w14:textId="77777777" w:rsidTr="00027111">
        <w:tc>
          <w:tcPr>
            <w:tcW w:w="3690" w:type="dxa"/>
            <w:shd w:val="clear" w:color="auto" w:fill="auto"/>
          </w:tcPr>
          <w:p w14:paraId="29C4CCEF" w14:textId="0A2D6A44" w:rsidR="00FD4824" w:rsidRPr="003E3F87" w:rsidRDefault="00FD4824" w:rsidP="00FD48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7DF6C35D" w14:textId="60AA214E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</w:t>
            </w:r>
            <w:r w:rsidR="00A30A6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B1BF1E" w14:textId="77777777" w:rsidR="00FD4824" w:rsidRPr="003E3F87" w:rsidRDefault="00FD4824" w:rsidP="00FD48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DD751" w14:textId="21009A58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4,286</w:t>
            </w:r>
          </w:p>
        </w:tc>
        <w:tc>
          <w:tcPr>
            <w:tcW w:w="270" w:type="dxa"/>
            <w:shd w:val="clear" w:color="auto" w:fill="auto"/>
          </w:tcPr>
          <w:p w14:paraId="3C39E3D1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594E8" w14:textId="12A95F8E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</w:t>
            </w:r>
            <w:r w:rsidR="00A30A6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98E42CC" w14:textId="77777777" w:rsidR="00FD4824" w:rsidRPr="003E3F87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586FF" w14:textId="2CE66165" w:rsidR="00FD4824" w:rsidRPr="003E3F87" w:rsidRDefault="00FD4824" w:rsidP="00FD48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4,286</w:t>
            </w:r>
          </w:p>
        </w:tc>
      </w:tr>
    </w:tbl>
    <w:p w14:paraId="138F6974" w14:textId="77777777" w:rsidR="00BA4DAF" w:rsidRDefault="00BA4DAF" w:rsidP="00B800A4">
      <w:pPr>
        <w:pStyle w:val="Bo-Blankline"/>
        <w:rPr>
          <w:lang w:val="en-US"/>
        </w:rPr>
      </w:pPr>
    </w:p>
    <w:p w14:paraId="7FCD3AC3" w14:textId="77777777"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5450CF" w14:textId="77777777" w:rsidR="00504CCD" w:rsidRPr="00693434" w:rsidRDefault="00F25AC2" w:rsidP="00B40E5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14:paraId="60AD0CB5" w14:textId="77777777" w:rsidR="00504CCD" w:rsidRDefault="00504CCD" w:rsidP="006A4F6E">
      <w:pPr>
        <w:pStyle w:val="Bo-Blankline"/>
        <w:rPr>
          <w:lang w:val="en-US"/>
        </w:rPr>
      </w:pP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40"/>
        <w:gridCol w:w="1050"/>
        <w:gridCol w:w="236"/>
        <w:gridCol w:w="1024"/>
        <w:gridCol w:w="236"/>
        <w:gridCol w:w="1078"/>
        <w:gridCol w:w="236"/>
        <w:gridCol w:w="1076"/>
      </w:tblGrid>
      <w:tr w:rsidR="001129A2" w:rsidRPr="005E6955" w14:paraId="73A0004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69CD712A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097B4A4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  <w:shd w:val="clear" w:color="auto" w:fill="auto"/>
          </w:tcPr>
          <w:p w14:paraId="59DE30FB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C09F230" w14:textId="77777777" w:rsidR="001129A2" w:rsidRPr="00F24F9C" w:rsidRDefault="001129A2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49CEF94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595" w:rsidRPr="005E6955" w14:paraId="3254D54F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5C381CEE" w14:textId="77777777" w:rsidR="003E2595" w:rsidRPr="00242972" w:rsidRDefault="003E2595" w:rsidP="003E259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FBAAEA6" w14:textId="77777777" w:rsidR="003E2595" w:rsidRPr="00EB7266" w:rsidRDefault="003E2595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0" w:type="dxa"/>
            <w:shd w:val="clear" w:color="auto" w:fill="auto"/>
          </w:tcPr>
          <w:p w14:paraId="67CB0E7D" w14:textId="730EE18F" w:rsidR="003E2595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3F7B8BC" w14:textId="77777777" w:rsidR="003E2595" w:rsidRDefault="003E2595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76F0A6" w14:textId="45861F66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AFAB698" w14:textId="77777777" w:rsidR="003E2595" w:rsidRPr="00D87537" w:rsidRDefault="003E2595" w:rsidP="003E2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0F3BB818" w14:textId="5E7C6A2A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1122B9E" w14:textId="77777777" w:rsidR="003E2595" w:rsidRPr="00D87537" w:rsidRDefault="003E2595" w:rsidP="003E2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11FF709" w14:textId="680FA047" w:rsidR="003E2595" w:rsidRPr="00D87537" w:rsidRDefault="006145CD" w:rsidP="003E25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129A2" w:rsidRPr="005E6955" w14:paraId="7D45077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7B881026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DE07F33" w14:textId="77777777" w:rsidR="001129A2" w:rsidRPr="00EB7266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  <w:shd w:val="clear" w:color="auto" w:fill="auto"/>
          </w:tcPr>
          <w:p w14:paraId="187C8D4A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129A2" w:rsidRPr="005E6955" w14:paraId="514683E0" w14:textId="77777777" w:rsidTr="008639DE">
        <w:tc>
          <w:tcPr>
            <w:tcW w:w="3420" w:type="dxa"/>
            <w:shd w:val="clear" w:color="auto" w:fill="auto"/>
          </w:tcPr>
          <w:p w14:paraId="5C3CCAFB" w14:textId="77777777" w:rsidR="001129A2" w:rsidRPr="00831E6E" w:rsidRDefault="001129A2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2343DC2C" w14:textId="77777777" w:rsidR="001129A2" w:rsidRPr="00604263" w:rsidRDefault="001129A2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D62476B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5ABFFE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A84514F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301BF8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ADAB86" w14:textId="77777777" w:rsidR="001129A2" w:rsidRPr="008B7985" w:rsidRDefault="001129A2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99F085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EAD1689" w14:textId="77777777" w:rsidR="001129A2" w:rsidRPr="008B7985" w:rsidRDefault="001129A2" w:rsidP="0026093E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92D" w:rsidRPr="005E6955" w14:paraId="03E9495F" w14:textId="77777777" w:rsidTr="00764608">
        <w:tc>
          <w:tcPr>
            <w:tcW w:w="3420" w:type="dxa"/>
            <w:shd w:val="clear" w:color="auto" w:fill="auto"/>
          </w:tcPr>
          <w:p w14:paraId="193DF6D4" w14:textId="104A7F09" w:rsidR="00FF392D" w:rsidRPr="00693434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ยืมระยะสั้นจากสถาบันการเงิน</w:t>
            </w:r>
          </w:p>
        </w:tc>
        <w:tc>
          <w:tcPr>
            <w:tcW w:w="840" w:type="dxa"/>
            <w:shd w:val="clear" w:color="auto" w:fill="auto"/>
          </w:tcPr>
          <w:p w14:paraId="7932DD4F" w14:textId="77777777" w:rsidR="00FF392D" w:rsidRPr="00604263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F6105AE" w14:textId="4A93961C" w:rsidR="00FF392D" w:rsidRPr="008B7985" w:rsidRDefault="00D718A3" w:rsidP="00D718A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239FEE" w14:textId="77777777" w:rsidR="00FF392D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9BB3E62" w14:textId="176F8F51" w:rsidR="00FF392D" w:rsidRPr="008B7985" w:rsidRDefault="00FF392D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2F551609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3B2857" w14:textId="65079E6E" w:rsidR="00FF392D" w:rsidRPr="008B7985" w:rsidRDefault="00D718A3" w:rsidP="00D718A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877FF9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F4562B9" w14:textId="2584AE81" w:rsidR="00FF392D" w:rsidRPr="008B7985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FF392D" w:rsidRPr="005E6955" w14:paraId="01FA9516" w14:textId="77777777" w:rsidTr="00764608">
        <w:tc>
          <w:tcPr>
            <w:tcW w:w="3420" w:type="dxa"/>
            <w:shd w:val="clear" w:color="auto" w:fill="auto"/>
          </w:tcPr>
          <w:p w14:paraId="27B08626" w14:textId="77777777" w:rsidR="00FF392D" w:rsidRPr="00693434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0" w:type="dxa"/>
            <w:shd w:val="clear" w:color="auto" w:fill="auto"/>
          </w:tcPr>
          <w:p w14:paraId="3A1721F8" w14:textId="77777777" w:rsidR="00FF392D" w:rsidRPr="00604263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47EE97B" w14:textId="26EE0513" w:rsidR="00FF392D" w:rsidRDefault="00D718A3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601,643</w:t>
            </w:r>
          </w:p>
        </w:tc>
        <w:tc>
          <w:tcPr>
            <w:tcW w:w="236" w:type="dxa"/>
            <w:shd w:val="clear" w:color="auto" w:fill="auto"/>
          </w:tcPr>
          <w:p w14:paraId="33CFEAFA" w14:textId="77777777" w:rsidR="00FF392D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A7643C0" w14:textId="185706C1" w:rsidR="00FF392D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510,442</w:t>
            </w:r>
          </w:p>
        </w:tc>
        <w:tc>
          <w:tcPr>
            <w:tcW w:w="236" w:type="dxa"/>
            <w:shd w:val="clear" w:color="auto" w:fill="auto"/>
          </w:tcPr>
          <w:p w14:paraId="3611E8CE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1CE852" w14:textId="2A91B303" w:rsidR="00FF392D" w:rsidRDefault="00D718A3" w:rsidP="00FF392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601,675</w:t>
            </w:r>
          </w:p>
        </w:tc>
        <w:tc>
          <w:tcPr>
            <w:tcW w:w="236" w:type="dxa"/>
            <w:shd w:val="clear" w:color="auto" w:fill="auto"/>
          </w:tcPr>
          <w:p w14:paraId="3809888D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0C85F3D" w14:textId="7780285F" w:rsidR="00FF392D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510,442</w:t>
            </w:r>
          </w:p>
        </w:tc>
      </w:tr>
      <w:tr w:rsidR="00FF392D" w:rsidRPr="005E6955" w14:paraId="2EC35AB7" w14:textId="77777777" w:rsidTr="00764608">
        <w:tc>
          <w:tcPr>
            <w:tcW w:w="3420" w:type="dxa"/>
            <w:shd w:val="clear" w:color="auto" w:fill="auto"/>
          </w:tcPr>
          <w:p w14:paraId="59423B89" w14:textId="0890F3BE" w:rsidR="00FF392D" w:rsidRPr="008B433E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840" w:type="dxa"/>
            <w:shd w:val="clear" w:color="auto" w:fill="auto"/>
          </w:tcPr>
          <w:p w14:paraId="5CF2E1B1" w14:textId="28BBAE37" w:rsidR="00FF392D" w:rsidRPr="00604263" w:rsidRDefault="00E438B1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22BC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8422B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CC924DB" w14:textId="5BA9B431" w:rsidR="00FF392D" w:rsidRDefault="00D718A3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20,553</w:t>
            </w:r>
          </w:p>
        </w:tc>
        <w:tc>
          <w:tcPr>
            <w:tcW w:w="236" w:type="dxa"/>
            <w:shd w:val="clear" w:color="auto" w:fill="auto"/>
          </w:tcPr>
          <w:p w14:paraId="7B97D26D" w14:textId="77777777" w:rsidR="00FF392D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A709CF5" w14:textId="7F752ACE" w:rsidR="00FF392D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25,508</w:t>
            </w:r>
          </w:p>
        </w:tc>
        <w:tc>
          <w:tcPr>
            <w:tcW w:w="236" w:type="dxa"/>
            <w:shd w:val="clear" w:color="auto" w:fill="auto"/>
          </w:tcPr>
          <w:p w14:paraId="1D421223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ABE85DC" w14:textId="64EF2FEB" w:rsidR="00FF392D" w:rsidRDefault="00D718A3" w:rsidP="00FF392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20,553</w:t>
            </w:r>
          </w:p>
        </w:tc>
        <w:tc>
          <w:tcPr>
            <w:tcW w:w="236" w:type="dxa"/>
            <w:shd w:val="clear" w:color="auto" w:fill="auto"/>
          </w:tcPr>
          <w:p w14:paraId="4A2204CA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1E983F" w14:textId="468A0455" w:rsidR="00FF392D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25,508</w:t>
            </w:r>
          </w:p>
        </w:tc>
      </w:tr>
      <w:tr w:rsidR="00FF392D" w:rsidRPr="005E6955" w14:paraId="4A0D939F" w14:textId="77777777" w:rsidTr="00764608">
        <w:tc>
          <w:tcPr>
            <w:tcW w:w="3420" w:type="dxa"/>
            <w:shd w:val="clear" w:color="auto" w:fill="auto"/>
          </w:tcPr>
          <w:p w14:paraId="05360C04" w14:textId="77777777" w:rsidR="00FF392D" w:rsidRPr="00693434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0577B094" w14:textId="6C7F2C16" w:rsidR="00FF392D" w:rsidRPr="008422BC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BBDCDEF" w14:textId="18852585" w:rsidR="00FF392D" w:rsidRPr="00254B1D" w:rsidRDefault="00D718A3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622,196</w:t>
            </w:r>
          </w:p>
        </w:tc>
        <w:tc>
          <w:tcPr>
            <w:tcW w:w="236" w:type="dxa"/>
            <w:shd w:val="clear" w:color="auto" w:fill="auto"/>
          </w:tcPr>
          <w:p w14:paraId="1B9232E8" w14:textId="77777777" w:rsidR="00FF392D" w:rsidRPr="00194837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2B79C23" w14:textId="65017AFF" w:rsidR="00FF392D" w:rsidRPr="0019483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536,325</w:t>
            </w:r>
          </w:p>
        </w:tc>
        <w:tc>
          <w:tcPr>
            <w:tcW w:w="236" w:type="dxa"/>
            <w:shd w:val="clear" w:color="auto" w:fill="auto"/>
          </w:tcPr>
          <w:p w14:paraId="68EDCAD8" w14:textId="77777777" w:rsidR="00FF392D" w:rsidRPr="00194837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58BC266" w14:textId="329853A8" w:rsidR="00FF392D" w:rsidRPr="00194837" w:rsidRDefault="00D718A3" w:rsidP="00FF392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622,228</w:t>
            </w:r>
          </w:p>
        </w:tc>
        <w:tc>
          <w:tcPr>
            <w:tcW w:w="236" w:type="dxa"/>
            <w:shd w:val="clear" w:color="auto" w:fill="auto"/>
          </w:tcPr>
          <w:p w14:paraId="5DAD752E" w14:textId="77777777" w:rsidR="00FF392D" w:rsidRPr="00194837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2755367" w14:textId="043C98AF" w:rsidR="00FF392D" w:rsidRPr="00194837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536,325</w:t>
            </w:r>
          </w:p>
        </w:tc>
      </w:tr>
      <w:tr w:rsidR="00FF392D" w:rsidRPr="005E6955" w14:paraId="61F759B6" w14:textId="77777777" w:rsidTr="00764608">
        <w:tc>
          <w:tcPr>
            <w:tcW w:w="3420" w:type="dxa"/>
            <w:shd w:val="clear" w:color="auto" w:fill="auto"/>
          </w:tcPr>
          <w:p w14:paraId="05E5289C" w14:textId="77777777" w:rsidR="00FF392D" w:rsidRPr="00693434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0" w:type="dxa"/>
            <w:shd w:val="clear" w:color="auto" w:fill="auto"/>
          </w:tcPr>
          <w:p w14:paraId="4353A716" w14:textId="77777777" w:rsidR="00FF392D" w:rsidRPr="00604263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B3DDC97" w14:textId="2BE543C8" w:rsidR="00FF392D" w:rsidRPr="008B7985" w:rsidRDefault="00D718A3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3,914</w:t>
            </w:r>
          </w:p>
        </w:tc>
        <w:tc>
          <w:tcPr>
            <w:tcW w:w="236" w:type="dxa"/>
            <w:shd w:val="clear" w:color="auto" w:fill="auto"/>
          </w:tcPr>
          <w:p w14:paraId="0F4498C0" w14:textId="77777777" w:rsidR="00FF392D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5A4B605" w14:textId="00B620EA" w:rsidR="00FF392D" w:rsidRPr="008B7985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2AE7C778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8DBFE6B" w14:textId="4BC5246C" w:rsidR="00FF392D" w:rsidRPr="008B7985" w:rsidRDefault="00D718A3" w:rsidP="00FF392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3,914</w:t>
            </w:r>
          </w:p>
        </w:tc>
        <w:tc>
          <w:tcPr>
            <w:tcW w:w="236" w:type="dxa"/>
            <w:shd w:val="clear" w:color="auto" w:fill="auto"/>
          </w:tcPr>
          <w:p w14:paraId="4ABC0EB6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B8D2CAB" w14:textId="3443B6E4" w:rsidR="00FF392D" w:rsidRPr="008B7985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5,145</w:t>
            </w:r>
          </w:p>
        </w:tc>
      </w:tr>
      <w:tr w:rsidR="00FF392D" w:rsidRPr="005E6955" w14:paraId="2A59A13C" w14:textId="77777777" w:rsidTr="00764608">
        <w:tc>
          <w:tcPr>
            <w:tcW w:w="3420" w:type="dxa"/>
            <w:shd w:val="clear" w:color="auto" w:fill="auto"/>
          </w:tcPr>
          <w:p w14:paraId="693980CB" w14:textId="77777777" w:rsidR="00FF392D" w:rsidRPr="00693434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E0ED83E" w14:textId="77777777" w:rsidR="00FF392D" w:rsidRPr="00604263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A8A9CF5" w14:textId="2D8F1439" w:rsidR="00FF392D" w:rsidRPr="00254B1D" w:rsidRDefault="00D718A3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626,110</w:t>
            </w:r>
          </w:p>
        </w:tc>
        <w:tc>
          <w:tcPr>
            <w:tcW w:w="236" w:type="dxa"/>
            <w:shd w:val="clear" w:color="auto" w:fill="auto"/>
          </w:tcPr>
          <w:p w14:paraId="32B46C6C" w14:textId="77777777" w:rsidR="00FF392D" w:rsidRPr="00194837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EB04A2B" w14:textId="74A43813" w:rsidR="00FF392D" w:rsidRPr="0019483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541,470</w:t>
            </w:r>
          </w:p>
        </w:tc>
        <w:tc>
          <w:tcPr>
            <w:tcW w:w="236" w:type="dxa"/>
            <w:shd w:val="clear" w:color="auto" w:fill="auto"/>
          </w:tcPr>
          <w:p w14:paraId="5C1A32C7" w14:textId="77777777" w:rsidR="00FF392D" w:rsidRPr="00194837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41AF05B" w14:textId="1CCFF20B" w:rsidR="00FF392D" w:rsidRPr="00194837" w:rsidRDefault="00D718A3" w:rsidP="00FF392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626,142</w:t>
            </w:r>
          </w:p>
        </w:tc>
        <w:tc>
          <w:tcPr>
            <w:tcW w:w="236" w:type="dxa"/>
            <w:shd w:val="clear" w:color="auto" w:fill="auto"/>
          </w:tcPr>
          <w:p w14:paraId="4883BAC2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A08D4E" w14:textId="4543F856" w:rsidR="00FF392D" w:rsidRPr="00194837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541,470</w:t>
            </w:r>
          </w:p>
        </w:tc>
      </w:tr>
      <w:tr w:rsidR="00FF392D" w:rsidRPr="005E6955" w14:paraId="0C6C2FD1" w14:textId="77777777" w:rsidTr="00764608">
        <w:tc>
          <w:tcPr>
            <w:tcW w:w="3420" w:type="dxa"/>
            <w:shd w:val="clear" w:color="auto" w:fill="auto"/>
          </w:tcPr>
          <w:p w14:paraId="4B8B419B" w14:textId="77777777" w:rsidR="00FF392D" w:rsidRPr="00693434" w:rsidRDefault="00FF392D" w:rsidP="00FF392D">
            <w:pPr>
              <w:spacing w:line="240" w:lineRule="atLeast"/>
              <w:ind w:left="34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40" w:type="dxa"/>
            <w:shd w:val="clear" w:color="auto" w:fill="auto"/>
          </w:tcPr>
          <w:p w14:paraId="3860AF3D" w14:textId="77777777" w:rsidR="00FF392D" w:rsidRPr="00604263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02F83BC" w14:textId="0324D5AD" w:rsidR="00FF392D" w:rsidRDefault="00FF392D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DDB58F" w14:textId="77777777" w:rsidR="00FF392D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8B2F4C" w14:textId="43ADF1DF" w:rsidR="00FF392D" w:rsidRDefault="00FF392D" w:rsidP="00FF392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27C94" w14:textId="577FFE19" w:rsidR="00FF392D" w:rsidRPr="007A36CE" w:rsidRDefault="00FF392D" w:rsidP="00FF392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923146" w14:textId="25297D05" w:rsidR="00FF392D" w:rsidRDefault="00FF392D" w:rsidP="00FF392D">
            <w:pPr>
              <w:tabs>
                <w:tab w:val="decimal" w:pos="87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93FD8" w14:textId="77777777" w:rsidR="00FF392D" w:rsidRPr="007A36CE" w:rsidRDefault="00FF392D" w:rsidP="00FF392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8930D26" w14:textId="6FDDA5AB" w:rsidR="00FF392D" w:rsidRDefault="00FF392D" w:rsidP="00FF392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92D" w:rsidRPr="005E6955" w14:paraId="26307754" w14:textId="77777777" w:rsidTr="00764608">
        <w:tc>
          <w:tcPr>
            <w:tcW w:w="3420" w:type="dxa"/>
            <w:shd w:val="clear" w:color="auto" w:fill="auto"/>
          </w:tcPr>
          <w:p w14:paraId="2D732391" w14:textId="77777777" w:rsidR="00FF392D" w:rsidRPr="00E06492" w:rsidRDefault="00FF392D" w:rsidP="00FF392D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92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40" w:type="dxa"/>
            <w:shd w:val="clear" w:color="auto" w:fill="auto"/>
          </w:tcPr>
          <w:p w14:paraId="352845D2" w14:textId="77777777" w:rsidR="00FF392D" w:rsidRPr="00A96BAF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B6274" w14:textId="59DBD49E" w:rsidR="00FF392D" w:rsidRPr="00604263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77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DBD4" w14:textId="58C97446" w:rsidR="00FF392D" w:rsidRDefault="00D718A3" w:rsidP="00FF392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(535,824)</w:t>
            </w:r>
          </w:p>
        </w:tc>
        <w:tc>
          <w:tcPr>
            <w:tcW w:w="236" w:type="dxa"/>
            <w:shd w:val="clear" w:color="auto" w:fill="auto"/>
          </w:tcPr>
          <w:p w14:paraId="4E1A05C4" w14:textId="77777777" w:rsidR="00FF392D" w:rsidRDefault="00FF392D" w:rsidP="00FF392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C216B" w14:textId="626DC048" w:rsidR="00FF392D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(333,684)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AFCC9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689B" w14:textId="19092297" w:rsidR="00FF392D" w:rsidRDefault="00D718A3" w:rsidP="00FF392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(535,824)</w:t>
            </w:r>
          </w:p>
        </w:tc>
        <w:tc>
          <w:tcPr>
            <w:tcW w:w="236" w:type="dxa"/>
            <w:shd w:val="clear" w:color="auto" w:fill="auto"/>
          </w:tcPr>
          <w:p w14:paraId="2AFA0E5A" w14:textId="77777777" w:rsidR="00FF392D" w:rsidRPr="00604263" w:rsidRDefault="00FF392D" w:rsidP="00FF392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58E7" w14:textId="60461D45" w:rsidR="00FF392D" w:rsidRDefault="00FF392D" w:rsidP="007A51B6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(333,684)</w:t>
            </w:r>
          </w:p>
        </w:tc>
      </w:tr>
      <w:tr w:rsidR="00D718A3" w:rsidRPr="005E6955" w14:paraId="6438F00C" w14:textId="77777777" w:rsidTr="00764608">
        <w:tc>
          <w:tcPr>
            <w:tcW w:w="3420" w:type="dxa"/>
            <w:shd w:val="clear" w:color="auto" w:fill="auto"/>
          </w:tcPr>
          <w:p w14:paraId="2C5E8A17" w14:textId="77777777" w:rsidR="00D718A3" w:rsidRPr="00693434" w:rsidRDefault="00D718A3" w:rsidP="00D718A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0" w:type="dxa"/>
            <w:shd w:val="clear" w:color="auto" w:fill="auto"/>
          </w:tcPr>
          <w:p w14:paraId="41E44D27" w14:textId="77777777" w:rsidR="00D718A3" w:rsidRPr="00604263" w:rsidRDefault="00D718A3" w:rsidP="00D718A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9EDE" w14:textId="4F12FBC3" w:rsidR="00D718A3" w:rsidRPr="00254B1D" w:rsidRDefault="00D718A3" w:rsidP="00D718A3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90,286</w:t>
            </w:r>
          </w:p>
        </w:tc>
        <w:tc>
          <w:tcPr>
            <w:tcW w:w="236" w:type="dxa"/>
            <w:shd w:val="clear" w:color="auto" w:fill="auto"/>
          </w:tcPr>
          <w:p w14:paraId="718B9259" w14:textId="77777777" w:rsidR="00D718A3" w:rsidRPr="00194837" w:rsidRDefault="00D718A3" w:rsidP="00D718A3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A4929" w14:textId="052610F5" w:rsidR="00D718A3" w:rsidRPr="00194837" w:rsidRDefault="00D718A3" w:rsidP="00D718A3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B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207,786</w:t>
            </w:r>
          </w:p>
        </w:tc>
        <w:tc>
          <w:tcPr>
            <w:tcW w:w="236" w:type="dxa"/>
            <w:shd w:val="clear" w:color="auto" w:fill="auto"/>
          </w:tcPr>
          <w:p w14:paraId="785561DD" w14:textId="77777777" w:rsidR="00D718A3" w:rsidRPr="00194837" w:rsidRDefault="00D718A3" w:rsidP="00D718A3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84F6C" w14:textId="0108BD55" w:rsidR="00D718A3" w:rsidRPr="00194837" w:rsidRDefault="00D718A3" w:rsidP="00D718A3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90,318</w:t>
            </w:r>
          </w:p>
        </w:tc>
        <w:tc>
          <w:tcPr>
            <w:tcW w:w="236" w:type="dxa"/>
            <w:shd w:val="clear" w:color="auto" w:fill="auto"/>
          </w:tcPr>
          <w:p w14:paraId="342BD10E" w14:textId="77777777" w:rsidR="00D718A3" w:rsidRPr="00604263" w:rsidRDefault="00D718A3" w:rsidP="00D718A3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D271" w14:textId="64484763" w:rsidR="00D718A3" w:rsidRPr="00194837" w:rsidRDefault="00D718A3" w:rsidP="00D718A3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207,786</w:t>
            </w:r>
          </w:p>
        </w:tc>
      </w:tr>
    </w:tbl>
    <w:p w14:paraId="775DE2A2" w14:textId="77777777" w:rsidR="007B7B82" w:rsidRDefault="007B7B82" w:rsidP="006A4F6E">
      <w:pPr>
        <w:pStyle w:val="Bo-Blankline"/>
        <w:rPr>
          <w:cs/>
          <w:lang w:val="en-US"/>
        </w:rPr>
      </w:pPr>
    </w:p>
    <w:p w14:paraId="265B0BC5" w14:textId="77777777" w:rsidR="00C8429A" w:rsidRPr="004C0EF9" w:rsidRDefault="00C8429A" w:rsidP="00B40E56">
      <w:pPr>
        <w:pStyle w:val="Caption"/>
        <w:ind w:left="567" w:hanging="567"/>
      </w:pPr>
      <w:r w:rsidRPr="004C0EF9">
        <w:rPr>
          <w:rFonts w:hint="cs"/>
          <w:cs/>
        </w:rPr>
        <w:t>ภาษีเงินได้</w:t>
      </w:r>
    </w:p>
    <w:p w14:paraId="0DDF4442" w14:textId="77777777" w:rsidR="00F70C6B" w:rsidRDefault="00F70C6B" w:rsidP="00F70C6B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720"/>
        <w:gridCol w:w="1080"/>
        <w:gridCol w:w="236"/>
        <w:gridCol w:w="1023"/>
        <w:gridCol w:w="236"/>
        <w:gridCol w:w="1099"/>
        <w:gridCol w:w="250"/>
        <w:gridCol w:w="1029"/>
      </w:tblGrid>
      <w:tr w:rsidR="00042ADF" w:rsidRPr="005E6955" w14:paraId="2415CA80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494A5A96" w14:textId="77777777" w:rsidR="00042ADF" w:rsidRPr="00E178DA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7812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  <w:shd w:val="clear" w:color="auto" w:fill="auto"/>
          </w:tcPr>
          <w:p w14:paraId="448218B0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4DF9FCDE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69DD4" w14:textId="77777777" w:rsidR="00042ADF" w:rsidRPr="00F24F9C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8" w:type="dxa"/>
            <w:gridSpan w:val="3"/>
            <w:shd w:val="clear" w:color="auto" w:fill="auto"/>
          </w:tcPr>
          <w:p w14:paraId="1DC184F1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92D" w:rsidRPr="005E6955" w14:paraId="02C8E4E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30645C5" w14:textId="77777777" w:rsidR="00FF392D" w:rsidRPr="00242972" w:rsidRDefault="00FF392D" w:rsidP="00FF392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AF9C63" w14:textId="77777777" w:rsidR="00FF392D" w:rsidRPr="00EB7266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F6BB1" w14:textId="4AC12197" w:rsidR="00FF392D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8A32418" w14:textId="77777777" w:rsidR="00FF392D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5AC686F" w14:textId="1F916B93" w:rsidR="00FF392D" w:rsidRPr="00D8753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22F619B" w14:textId="77777777" w:rsidR="00FF392D" w:rsidRPr="00D87537" w:rsidRDefault="00FF392D" w:rsidP="00FF392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14:paraId="1EC07E1B" w14:textId="195D555C" w:rsidR="00FF392D" w:rsidRPr="00D8753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59B2A2F4" w14:textId="77777777" w:rsidR="00FF392D" w:rsidRPr="00D87537" w:rsidRDefault="00FF392D" w:rsidP="00FF392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35225FFB" w14:textId="21F0F331" w:rsidR="00FF392D" w:rsidRPr="00D8753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F392D" w:rsidRPr="005E6955" w14:paraId="4D0611D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001EE52" w14:textId="77777777" w:rsidR="00FF392D" w:rsidRPr="00242972" w:rsidRDefault="00FF392D" w:rsidP="00FF392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20A46C" w14:textId="77777777" w:rsidR="00FF392D" w:rsidRPr="00EB7266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7"/>
            <w:shd w:val="clear" w:color="auto" w:fill="auto"/>
          </w:tcPr>
          <w:p w14:paraId="20508B8B" w14:textId="77777777" w:rsidR="00FF392D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F392D" w:rsidRPr="005E6955" w14:paraId="19CD0572" w14:textId="77777777" w:rsidTr="00D52361">
        <w:tc>
          <w:tcPr>
            <w:tcW w:w="3510" w:type="dxa"/>
            <w:shd w:val="clear" w:color="auto" w:fill="auto"/>
            <w:vAlign w:val="bottom"/>
          </w:tcPr>
          <w:p w14:paraId="7CE71D60" w14:textId="77777777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  <w:shd w:val="clear" w:color="auto" w:fill="auto"/>
          </w:tcPr>
          <w:p w14:paraId="495ED586" w14:textId="77777777" w:rsidR="00FF392D" w:rsidRPr="003E3F87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25403" w14:textId="77777777" w:rsidR="00FF392D" w:rsidRPr="003E3F87" w:rsidRDefault="00FF392D" w:rsidP="00FF392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DEB3A" w14:textId="77777777" w:rsidR="00FF392D" w:rsidRPr="003E3F87" w:rsidRDefault="00FF392D" w:rsidP="00FF392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DC5FEBD" w14:textId="77777777" w:rsidR="00FF392D" w:rsidRPr="003E3F87" w:rsidRDefault="00FF392D" w:rsidP="00FF392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CA7D5D" w14:textId="77777777" w:rsidR="00FF392D" w:rsidRPr="003E3F87" w:rsidRDefault="00FF392D" w:rsidP="00FF392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638376B" w14:textId="77777777" w:rsidR="00FF392D" w:rsidRPr="003E3F87" w:rsidRDefault="00FF392D" w:rsidP="00FF392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5B2ED85" w14:textId="77777777" w:rsidR="00FF392D" w:rsidRPr="003E3F87" w:rsidRDefault="00FF392D" w:rsidP="00FF392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C4EE5A7" w14:textId="77777777" w:rsidR="00FF392D" w:rsidRPr="003E3F87" w:rsidRDefault="00FF392D" w:rsidP="00FF392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92D" w:rsidRPr="005E6955" w14:paraId="4DD444D9" w14:textId="77777777" w:rsidTr="00764608">
        <w:tc>
          <w:tcPr>
            <w:tcW w:w="3510" w:type="dxa"/>
            <w:shd w:val="clear" w:color="auto" w:fill="auto"/>
            <w:vAlign w:val="bottom"/>
          </w:tcPr>
          <w:p w14:paraId="6956AEB8" w14:textId="77777777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จจุบัน</w:t>
            </w:r>
          </w:p>
        </w:tc>
        <w:tc>
          <w:tcPr>
            <w:tcW w:w="720" w:type="dxa"/>
            <w:shd w:val="clear" w:color="auto" w:fill="auto"/>
          </w:tcPr>
          <w:p w14:paraId="3D79AD8C" w14:textId="77777777" w:rsidR="00FF392D" w:rsidRPr="003E3F87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03B27F" w14:textId="13001D65" w:rsidR="00FF392D" w:rsidRPr="003E3F87" w:rsidRDefault="00764608" w:rsidP="00FF392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28E3756D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91C8E6C" w14:textId="6DB33C27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115,964</w:t>
            </w:r>
          </w:p>
        </w:tc>
        <w:tc>
          <w:tcPr>
            <w:tcW w:w="236" w:type="dxa"/>
            <w:shd w:val="clear" w:color="auto" w:fill="auto"/>
          </w:tcPr>
          <w:p w14:paraId="179092E6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06052A1" w14:textId="475412FC" w:rsidR="00FF392D" w:rsidRPr="003E3F87" w:rsidRDefault="00D718A3" w:rsidP="00D718A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A4EB27F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8227AF8" w14:textId="6AD609ED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115,610</w:t>
            </w:r>
          </w:p>
        </w:tc>
      </w:tr>
      <w:tr w:rsidR="00FF392D" w:rsidRPr="005E6955" w14:paraId="4EC571AA" w14:textId="77777777" w:rsidTr="00764608">
        <w:tc>
          <w:tcPr>
            <w:tcW w:w="3510" w:type="dxa"/>
            <w:shd w:val="clear" w:color="auto" w:fill="auto"/>
          </w:tcPr>
          <w:p w14:paraId="636220FB" w14:textId="52825317" w:rsidR="00FF392D" w:rsidRPr="003E3F87" w:rsidRDefault="00FF392D" w:rsidP="00FF392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720" w:type="dxa"/>
            <w:shd w:val="clear" w:color="auto" w:fill="auto"/>
          </w:tcPr>
          <w:p w14:paraId="46982974" w14:textId="77777777" w:rsidR="00FF392D" w:rsidRPr="00E178DA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7B3309" w14:textId="0D6CCC6E" w:rsidR="00FF392D" w:rsidRPr="003E3F87" w:rsidRDefault="00764608" w:rsidP="00FF392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36" w:type="dxa"/>
            <w:shd w:val="clear" w:color="auto" w:fill="auto"/>
          </w:tcPr>
          <w:p w14:paraId="4F61CFB0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6697098" w14:textId="74FE4E5C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36" w:type="dxa"/>
            <w:shd w:val="clear" w:color="auto" w:fill="auto"/>
          </w:tcPr>
          <w:p w14:paraId="4611795F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2769F89F" w14:textId="7F3FCC4C" w:rsidR="00FF392D" w:rsidRPr="003E3F87" w:rsidRDefault="00D718A3" w:rsidP="00FF392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50" w:type="dxa"/>
            <w:shd w:val="clear" w:color="auto" w:fill="auto"/>
          </w:tcPr>
          <w:p w14:paraId="2773ADB3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1BDB7FE0" w14:textId="49BB067B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FF392D" w:rsidRPr="005E6955" w14:paraId="1BEB1CCD" w14:textId="77777777" w:rsidTr="00764608">
        <w:tc>
          <w:tcPr>
            <w:tcW w:w="3510" w:type="dxa"/>
            <w:shd w:val="clear" w:color="auto" w:fill="auto"/>
          </w:tcPr>
          <w:p w14:paraId="07A676EE" w14:textId="77777777" w:rsidR="00FF392D" w:rsidRPr="003E3F87" w:rsidRDefault="00FF392D" w:rsidP="00FF392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2D38B8" w14:textId="77777777" w:rsidR="00FF392D" w:rsidRPr="003E3F87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9D6C" w14:textId="692F66CD" w:rsidR="00FF392D" w:rsidRPr="00A835EA" w:rsidRDefault="00764608" w:rsidP="00FF392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2,282</w:t>
            </w:r>
          </w:p>
        </w:tc>
        <w:tc>
          <w:tcPr>
            <w:tcW w:w="236" w:type="dxa"/>
            <w:shd w:val="clear" w:color="auto" w:fill="auto"/>
          </w:tcPr>
          <w:p w14:paraId="18D50304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6E92" w14:textId="372E5A88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121,885</w:t>
            </w:r>
          </w:p>
        </w:tc>
        <w:tc>
          <w:tcPr>
            <w:tcW w:w="236" w:type="dxa"/>
            <w:shd w:val="clear" w:color="auto" w:fill="auto"/>
          </w:tcPr>
          <w:p w14:paraId="695BA0C4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37536" w14:textId="70E8874E" w:rsidR="00FF392D" w:rsidRPr="003E3F87" w:rsidRDefault="00D718A3" w:rsidP="00FF392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50" w:type="dxa"/>
            <w:shd w:val="clear" w:color="auto" w:fill="auto"/>
          </w:tcPr>
          <w:p w14:paraId="00249C0C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1C8D" w14:textId="0E8A40CA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121,531</w:t>
            </w:r>
          </w:p>
        </w:tc>
      </w:tr>
      <w:tr w:rsidR="00FF392D" w:rsidRPr="005E6955" w14:paraId="6F29802A" w14:textId="77777777" w:rsidTr="00764608">
        <w:tc>
          <w:tcPr>
            <w:tcW w:w="3510" w:type="dxa"/>
            <w:shd w:val="clear" w:color="auto" w:fill="auto"/>
          </w:tcPr>
          <w:p w14:paraId="25BCA292" w14:textId="77777777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B58CA3" w14:textId="77777777" w:rsidR="00FF392D" w:rsidRPr="003E3F8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E11BA2" w14:textId="77777777" w:rsidR="00FF392D" w:rsidRPr="003E3F87" w:rsidRDefault="00FF392D" w:rsidP="00FF392D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EE0E8F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1CB175B1" w14:textId="77777777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CD6CC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24C94599" w14:textId="77777777" w:rsidR="00FF392D" w:rsidRPr="003E3F87" w:rsidRDefault="00FF392D" w:rsidP="00FF392D">
            <w:pPr>
              <w:tabs>
                <w:tab w:val="decimal" w:pos="89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587FD13A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A8A8552" w14:textId="77777777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392D" w:rsidRPr="005E6955" w14:paraId="3D20CF05" w14:textId="77777777" w:rsidTr="00764608">
        <w:tc>
          <w:tcPr>
            <w:tcW w:w="3510" w:type="dxa"/>
            <w:shd w:val="clear" w:color="auto" w:fill="auto"/>
            <w:vAlign w:val="bottom"/>
          </w:tcPr>
          <w:p w14:paraId="2626C23F" w14:textId="77777777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shd w:val="clear" w:color="auto" w:fill="auto"/>
          </w:tcPr>
          <w:p w14:paraId="37F6AF72" w14:textId="77777777" w:rsidR="00FF392D" w:rsidRPr="003E3F87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589F9" w14:textId="77777777" w:rsidR="00FF392D" w:rsidRPr="003E3F87" w:rsidRDefault="00FF392D" w:rsidP="00FF392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7ADBF8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C5569A5" w14:textId="77777777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C2D3C2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4273DA" w14:textId="77777777" w:rsidR="00FF392D" w:rsidRPr="003E3F87" w:rsidRDefault="00FF392D" w:rsidP="00FF392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463126B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7C64A64" w14:textId="77777777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92D" w:rsidRPr="005E6955" w14:paraId="4894B059" w14:textId="77777777" w:rsidTr="00764608">
        <w:tc>
          <w:tcPr>
            <w:tcW w:w="3510" w:type="dxa"/>
            <w:shd w:val="clear" w:color="auto" w:fill="auto"/>
            <w:vAlign w:val="bottom"/>
          </w:tcPr>
          <w:p w14:paraId="2EB2D3DA" w14:textId="77777777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1D760E4A" w14:textId="77777777" w:rsidR="00FF392D" w:rsidRPr="003E3F87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0EFA48" w14:textId="2FA2CF9A" w:rsidR="00FF392D" w:rsidRPr="003E3F87" w:rsidRDefault="00764608" w:rsidP="00FF392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11,769</w:t>
            </w:r>
          </w:p>
        </w:tc>
        <w:tc>
          <w:tcPr>
            <w:tcW w:w="236" w:type="dxa"/>
            <w:shd w:val="clear" w:color="auto" w:fill="auto"/>
          </w:tcPr>
          <w:p w14:paraId="3AA48E59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5F5BF47" w14:textId="142F192D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(11,751)</w:t>
            </w:r>
          </w:p>
        </w:tc>
        <w:tc>
          <w:tcPr>
            <w:tcW w:w="236" w:type="dxa"/>
            <w:shd w:val="clear" w:color="auto" w:fill="auto"/>
          </w:tcPr>
          <w:p w14:paraId="4FB7E38E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CA1937A" w14:textId="0243684D" w:rsidR="00FF392D" w:rsidRPr="003E3F87" w:rsidRDefault="00D718A3" w:rsidP="00FF392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11,769</w:t>
            </w:r>
          </w:p>
        </w:tc>
        <w:tc>
          <w:tcPr>
            <w:tcW w:w="250" w:type="dxa"/>
            <w:shd w:val="clear" w:color="auto" w:fill="auto"/>
          </w:tcPr>
          <w:p w14:paraId="3DA3A7CE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A6966AC" w14:textId="18F863FB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(11,751)</w:t>
            </w:r>
          </w:p>
        </w:tc>
      </w:tr>
      <w:tr w:rsidR="00FF392D" w:rsidRPr="005E6955" w14:paraId="3BC9F70C" w14:textId="77777777" w:rsidTr="00764608">
        <w:tc>
          <w:tcPr>
            <w:tcW w:w="3510" w:type="dxa"/>
            <w:shd w:val="clear" w:color="auto" w:fill="auto"/>
          </w:tcPr>
          <w:p w14:paraId="0B3E1456" w14:textId="77777777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9EDE16" w14:textId="77777777" w:rsidR="00FF392D" w:rsidRPr="003E3F8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BAF0B2" w14:textId="77777777" w:rsidR="00FF392D" w:rsidRPr="003E3F87" w:rsidRDefault="00FF392D" w:rsidP="00FF392D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B0BC6D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1395A51" w14:textId="77777777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4AC286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F155424" w14:textId="77777777" w:rsidR="00FF392D" w:rsidRPr="003E3F87" w:rsidRDefault="00FF392D" w:rsidP="00FF392D">
            <w:pPr>
              <w:tabs>
                <w:tab w:val="decimal" w:pos="89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4049AB2A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5384C0A" w14:textId="77777777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392D" w:rsidRPr="005E6955" w14:paraId="41E168F5" w14:textId="77777777" w:rsidTr="00764608">
        <w:tc>
          <w:tcPr>
            <w:tcW w:w="3510" w:type="dxa"/>
            <w:shd w:val="clear" w:color="auto" w:fill="auto"/>
            <w:vAlign w:val="bottom"/>
          </w:tcPr>
          <w:p w14:paraId="4E1751EA" w14:textId="54E39E6E" w:rsidR="00FF392D" w:rsidRPr="003E3F87" w:rsidRDefault="00FF392D" w:rsidP="00FF392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FAE4D94" w14:textId="77777777" w:rsidR="00FF392D" w:rsidRPr="003E3F87" w:rsidRDefault="00FF392D" w:rsidP="00FF39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E3233A" w14:textId="63E9E801" w:rsidR="00FF392D" w:rsidRPr="003E3F87" w:rsidRDefault="00764608" w:rsidP="00FF392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14,051</w:t>
            </w:r>
          </w:p>
        </w:tc>
        <w:tc>
          <w:tcPr>
            <w:tcW w:w="236" w:type="dxa"/>
            <w:shd w:val="clear" w:color="auto" w:fill="auto"/>
          </w:tcPr>
          <w:p w14:paraId="00CB1050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93D6EEF" w14:textId="1CD35766" w:rsidR="00FF392D" w:rsidRPr="003E3F87" w:rsidRDefault="00FF392D" w:rsidP="00FF392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110,134</w:t>
            </w:r>
          </w:p>
        </w:tc>
        <w:tc>
          <w:tcPr>
            <w:tcW w:w="236" w:type="dxa"/>
            <w:shd w:val="clear" w:color="auto" w:fill="auto"/>
          </w:tcPr>
          <w:p w14:paraId="14D57E33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5D57326B" w14:textId="58B1E6D4" w:rsidR="00FF392D" w:rsidRPr="003E3F87" w:rsidRDefault="00D718A3" w:rsidP="00FF392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13,551</w:t>
            </w:r>
          </w:p>
        </w:tc>
        <w:tc>
          <w:tcPr>
            <w:tcW w:w="250" w:type="dxa"/>
            <w:shd w:val="clear" w:color="auto" w:fill="auto"/>
          </w:tcPr>
          <w:p w14:paraId="75362ACA" w14:textId="77777777" w:rsidR="00FF392D" w:rsidRPr="003E3F87" w:rsidRDefault="00FF392D" w:rsidP="00FF392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3A148FE7" w14:textId="4FA5F654" w:rsidR="00FF392D" w:rsidRPr="003E3F87" w:rsidRDefault="00FF392D" w:rsidP="00FF392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109,780</w:t>
            </w:r>
          </w:p>
        </w:tc>
      </w:tr>
    </w:tbl>
    <w:p w14:paraId="7F846940" w14:textId="77777777" w:rsidR="00F70C6B" w:rsidRDefault="00F70C6B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37"/>
        <w:gridCol w:w="898"/>
        <w:gridCol w:w="256"/>
        <w:gridCol w:w="1254"/>
        <w:gridCol w:w="268"/>
        <w:gridCol w:w="919"/>
        <w:gridCol w:w="243"/>
        <w:gridCol w:w="1284"/>
      </w:tblGrid>
      <w:tr w:rsidR="00186236" w:rsidRPr="006E4F8A" w14:paraId="467D069C" w14:textId="77777777" w:rsidTr="00FF392D">
        <w:tc>
          <w:tcPr>
            <w:tcW w:w="4037" w:type="dxa"/>
            <w:shd w:val="clear" w:color="auto" w:fill="auto"/>
          </w:tcPr>
          <w:p w14:paraId="241D3021" w14:textId="77777777" w:rsidR="00186236" w:rsidRPr="006E4F8A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E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2" w:type="dxa"/>
            <w:gridSpan w:val="7"/>
            <w:shd w:val="clear" w:color="auto" w:fill="auto"/>
          </w:tcPr>
          <w:p w14:paraId="0ECC1637" w14:textId="77777777" w:rsidR="00186236" w:rsidRPr="002013A1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86236" w:rsidRPr="006E4F8A" w14:paraId="38D73248" w14:textId="77777777" w:rsidTr="00FF392D">
        <w:tc>
          <w:tcPr>
            <w:tcW w:w="4037" w:type="dxa"/>
            <w:shd w:val="clear" w:color="auto" w:fill="auto"/>
          </w:tcPr>
          <w:p w14:paraId="45736537" w14:textId="77777777" w:rsidR="00186236" w:rsidRPr="006E4F8A" w:rsidRDefault="00186236" w:rsidP="002013A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14:paraId="76FEC0F3" w14:textId="7C9363F4" w:rsidR="0018623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263D1F8B" w14:textId="77777777" w:rsidR="0018623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shd w:val="clear" w:color="auto" w:fill="auto"/>
          </w:tcPr>
          <w:p w14:paraId="11EFD551" w14:textId="559D4CEF" w:rsidR="00186236" w:rsidRPr="0032718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E2B00" w:rsidRPr="006E4F8A" w14:paraId="56BAB498" w14:textId="77777777" w:rsidTr="00FF392D">
        <w:tc>
          <w:tcPr>
            <w:tcW w:w="4037" w:type="dxa"/>
            <w:shd w:val="clear" w:color="auto" w:fill="auto"/>
          </w:tcPr>
          <w:p w14:paraId="32B0D44A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4CCF672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  <w:shd w:val="clear" w:color="auto" w:fill="auto"/>
          </w:tcPr>
          <w:p w14:paraId="06174BE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6C7CA9D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9B4BFE0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631E23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62C06345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09AD419C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E4F8A" w14:paraId="51E2A7E9" w14:textId="77777777" w:rsidTr="00FF392D">
        <w:tc>
          <w:tcPr>
            <w:tcW w:w="4037" w:type="dxa"/>
            <w:shd w:val="clear" w:color="auto" w:fill="auto"/>
          </w:tcPr>
          <w:p w14:paraId="53AF0A87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D33B8AD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  <w:shd w:val="clear" w:color="auto" w:fill="auto"/>
          </w:tcPr>
          <w:p w14:paraId="4440CAAB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4ABEBD9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5283A29F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F028FD8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40552264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1D1536C3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92D" w:rsidRPr="006E4F8A" w14:paraId="373B762A" w14:textId="77777777" w:rsidTr="00FF392D">
        <w:tc>
          <w:tcPr>
            <w:tcW w:w="4037" w:type="dxa"/>
            <w:shd w:val="clear" w:color="auto" w:fill="auto"/>
          </w:tcPr>
          <w:p w14:paraId="7F508403" w14:textId="77777777" w:rsidR="00FF392D" w:rsidRPr="00251BEC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shd w:val="clear" w:color="auto" w:fill="auto"/>
          </w:tcPr>
          <w:p w14:paraId="4EE55648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F2BF746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4BA2094" w14:textId="612DC727" w:rsidR="00FF392D" w:rsidRPr="0091773A" w:rsidRDefault="00764608" w:rsidP="00FF392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2,826,835</w:t>
            </w:r>
          </w:p>
        </w:tc>
        <w:tc>
          <w:tcPr>
            <w:tcW w:w="268" w:type="dxa"/>
            <w:shd w:val="clear" w:color="auto" w:fill="auto"/>
          </w:tcPr>
          <w:p w14:paraId="5380BA09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0C6DD72B" w14:textId="77777777" w:rsidR="00FF392D" w:rsidRPr="00B40E56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CE455AC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EB7AB83" w14:textId="70A8F4CC" w:rsidR="00FF392D" w:rsidRPr="0091773A" w:rsidRDefault="00FF392D" w:rsidP="00FF392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4,301,464</w:t>
            </w:r>
          </w:p>
        </w:tc>
      </w:tr>
      <w:tr w:rsidR="00FF392D" w:rsidRPr="006E4F8A" w14:paraId="2FF686A6" w14:textId="77777777" w:rsidTr="00FF392D">
        <w:tc>
          <w:tcPr>
            <w:tcW w:w="4037" w:type="dxa"/>
            <w:shd w:val="clear" w:color="auto" w:fill="auto"/>
          </w:tcPr>
          <w:p w14:paraId="7F30FE39" w14:textId="77777777" w:rsidR="00FF392D" w:rsidRPr="00251BEC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8" w:type="dxa"/>
            <w:shd w:val="clear" w:color="auto" w:fill="auto"/>
          </w:tcPr>
          <w:p w14:paraId="1595D02A" w14:textId="2A4E99B9" w:rsidR="00FF392D" w:rsidRPr="006E4F8A" w:rsidRDefault="00764608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  <w:shd w:val="clear" w:color="auto" w:fill="auto"/>
          </w:tcPr>
          <w:p w14:paraId="2F5F8DB0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FCB55C7" w14:textId="2F5021B6" w:rsidR="00FF392D" w:rsidRPr="0091773A" w:rsidRDefault="00764608" w:rsidP="00FF392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565,367</w:t>
            </w:r>
          </w:p>
        </w:tc>
        <w:tc>
          <w:tcPr>
            <w:tcW w:w="268" w:type="dxa"/>
            <w:shd w:val="clear" w:color="auto" w:fill="auto"/>
          </w:tcPr>
          <w:p w14:paraId="36A6A004" w14:textId="77777777" w:rsidR="00FF392D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1558282" w14:textId="2F4A62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87C92E3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1E1BEA41" w14:textId="2A804547" w:rsidR="00FF392D" w:rsidRPr="0091773A" w:rsidRDefault="00FF392D" w:rsidP="00FF392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860,293</w:t>
            </w:r>
          </w:p>
        </w:tc>
      </w:tr>
      <w:tr w:rsidR="00FF392D" w:rsidRPr="006E4F8A" w14:paraId="5F1EA6FD" w14:textId="77777777" w:rsidTr="00FF392D">
        <w:tc>
          <w:tcPr>
            <w:tcW w:w="4037" w:type="dxa"/>
            <w:shd w:val="clear" w:color="auto" w:fill="auto"/>
          </w:tcPr>
          <w:p w14:paraId="1F984947" w14:textId="77777777" w:rsidR="00FF392D" w:rsidRPr="00197592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8" w:type="dxa"/>
            <w:shd w:val="clear" w:color="auto" w:fill="auto"/>
          </w:tcPr>
          <w:p w14:paraId="303FDA66" w14:textId="77777777" w:rsidR="00FF392D" w:rsidRPr="00197592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AA37F9" w14:textId="77777777" w:rsidR="00FF392D" w:rsidRPr="00197592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93218C8" w14:textId="7E1881FA" w:rsidR="00FF392D" w:rsidRPr="00197592" w:rsidRDefault="00764608" w:rsidP="00FF392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(42,365)</w:t>
            </w:r>
          </w:p>
        </w:tc>
        <w:tc>
          <w:tcPr>
            <w:tcW w:w="268" w:type="dxa"/>
            <w:shd w:val="clear" w:color="auto" w:fill="auto"/>
          </w:tcPr>
          <w:p w14:paraId="21ED9BE1" w14:textId="77777777" w:rsidR="00FF392D" w:rsidRPr="00197592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381DDCE" w14:textId="77777777" w:rsidR="00FF392D" w:rsidRPr="00197592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827043A" w14:textId="77777777" w:rsidR="00FF392D" w:rsidRPr="00197592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D9D720" w14:textId="77DABCF3" w:rsidR="00FF392D" w:rsidRPr="00197592" w:rsidRDefault="00FF392D" w:rsidP="00FF392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(22,297)</w:t>
            </w:r>
          </w:p>
        </w:tc>
      </w:tr>
      <w:tr w:rsidR="00FF392D" w:rsidRPr="006E4F8A" w14:paraId="5FDA6524" w14:textId="77777777" w:rsidTr="00FF392D">
        <w:tc>
          <w:tcPr>
            <w:tcW w:w="4037" w:type="dxa"/>
            <w:shd w:val="clear" w:color="auto" w:fill="auto"/>
          </w:tcPr>
          <w:p w14:paraId="35F912E0" w14:textId="77777777" w:rsidR="00FF392D" w:rsidRPr="006D32E8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8" w:type="dxa"/>
            <w:shd w:val="clear" w:color="auto" w:fill="auto"/>
          </w:tcPr>
          <w:p w14:paraId="2F55E27C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CDE70FD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CA14764" w14:textId="2C66010D" w:rsidR="00FF392D" w:rsidRPr="00717FCC" w:rsidRDefault="00764608" w:rsidP="00FF392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(541,197)</w:t>
            </w:r>
          </w:p>
        </w:tc>
        <w:tc>
          <w:tcPr>
            <w:tcW w:w="268" w:type="dxa"/>
            <w:shd w:val="clear" w:color="auto" w:fill="auto"/>
          </w:tcPr>
          <w:p w14:paraId="623CAAFB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4C784F5A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E890650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9C40401" w14:textId="2AC61C1F" w:rsidR="00FF392D" w:rsidRPr="00717FCC" w:rsidRDefault="00FF392D" w:rsidP="00FF392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(744,126)</w:t>
            </w:r>
          </w:p>
        </w:tc>
      </w:tr>
      <w:tr w:rsidR="00FF392D" w:rsidRPr="006E4F8A" w14:paraId="06576B36" w14:textId="77777777" w:rsidTr="00FF392D">
        <w:tc>
          <w:tcPr>
            <w:tcW w:w="4037" w:type="dxa"/>
            <w:shd w:val="clear" w:color="auto" w:fill="auto"/>
          </w:tcPr>
          <w:p w14:paraId="5866FA8E" w14:textId="77777777" w:rsidR="00FF392D" w:rsidRPr="006D32E8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8" w:type="dxa"/>
            <w:shd w:val="clear" w:color="auto" w:fill="auto"/>
          </w:tcPr>
          <w:p w14:paraId="01A709AF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02B27DD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2A4FFFD" w14:textId="2CDEEFB3" w:rsidR="00FF392D" w:rsidRPr="00717FCC" w:rsidRDefault="00764608" w:rsidP="00FF392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3,121</w:t>
            </w:r>
          </w:p>
        </w:tc>
        <w:tc>
          <w:tcPr>
            <w:tcW w:w="268" w:type="dxa"/>
            <w:shd w:val="clear" w:color="auto" w:fill="auto"/>
          </w:tcPr>
          <w:p w14:paraId="5EFD3C73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404EA4F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B9DAD12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05533F" w14:textId="4535F95A" w:rsidR="00FF392D" w:rsidRPr="00717FCC" w:rsidRDefault="00FF392D" w:rsidP="00FF392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10,343</w:t>
            </w:r>
          </w:p>
        </w:tc>
      </w:tr>
      <w:tr w:rsidR="00764608" w:rsidRPr="006E4F8A" w14:paraId="07EBD7FE" w14:textId="77777777" w:rsidTr="00764608">
        <w:tc>
          <w:tcPr>
            <w:tcW w:w="4037" w:type="dxa"/>
            <w:shd w:val="clear" w:color="auto" w:fill="auto"/>
          </w:tcPr>
          <w:p w14:paraId="1FD65CB0" w14:textId="39798D5C" w:rsidR="00764608" w:rsidRPr="006D32E8" w:rsidRDefault="00764608" w:rsidP="0076460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898" w:type="dxa"/>
            <w:shd w:val="clear" w:color="auto" w:fill="auto"/>
          </w:tcPr>
          <w:p w14:paraId="7DAE7C6A" w14:textId="77777777" w:rsidR="00764608" w:rsidRPr="006E4F8A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9E7DC5B" w14:textId="77777777" w:rsidR="00764608" w:rsidRPr="006E4F8A" w:rsidRDefault="00764608" w:rsidP="0076460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EFD4DA0" w14:textId="1B370F1C" w:rsidR="00764608" w:rsidRDefault="00764608" w:rsidP="0076460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27,343</w:t>
            </w:r>
          </w:p>
        </w:tc>
        <w:tc>
          <w:tcPr>
            <w:tcW w:w="268" w:type="dxa"/>
            <w:shd w:val="clear" w:color="auto" w:fill="auto"/>
          </w:tcPr>
          <w:p w14:paraId="1697C04E" w14:textId="77777777" w:rsidR="00764608" w:rsidRPr="006E4F8A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56B92742" w14:textId="77777777" w:rsidR="00764608" w:rsidRPr="006E4F8A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823EE4A" w14:textId="77777777" w:rsidR="00764608" w:rsidRPr="006E4F8A" w:rsidRDefault="00764608" w:rsidP="0076460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794228" w14:textId="0122A7C4" w:rsidR="00764608" w:rsidRDefault="00764608" w:rsidP="0076460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4608" w:rsidRPr="006E4F8A" w14:paraId="1B22CF23" w14:textId="77777777" w:rsidTr="00FF392D">
        <w:tc>
          <w:tcPr>
            <w:tcW w:w="4037" w:type="dxa"/>
            <w:shd w:val="clear" w:color="auto" w:fill="auto"/>
          </w:tcPr>
          <w:p w14:paraId="62B8A97E" w14:textId="48768327" w:rsidR="00764608" w:rsidRPr="00623946" w:rsidRDefault="00764608" w:rsidP="00764608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898" w:type="dxa"/>
            <w:shd w:val="clear" w:color="auto" w:fill="auto"/>
          </w:tcPr>
          <w:p w14:paraId="614B2D6C" w14:textId="77777777" w:rsidR="00764608" w:rsidRPr="006E4F8A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1A8298" w14:textId="77777777" w:rsidR="00764608" w:rsidRPr="006E4F8A" w:rsidRDefault="00764608" w:rsidP="0076460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010CC72" w14:textId="171822D9" w:rsidR="00764608" w:rsidRPr="00717FCC" w:rsidRDefault="00764608" w:rsidP="0076460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</w:t>
            </w:r>
            <w:r w:rsidR="00A30A6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5F801957" w14:textId="77777777" w:rsidR="00764608" w:rsidRPr="006E4F8A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5058F5F9" w14:textId="77777777" w:rsidR="00764608" w:rsidRPr="006E4F8A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FE1235A" w14:textId="77777777" w:rsidR="00764608" w:rsidRPr="006E4F8A" w:rsidRDefault="00764608" w:rsidP="0076460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B1621FD" w14:textId="51CC0E0A" w:rsidR="00764608" w:rsidRDefault="00764608" w:rsidP="00764608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764608" w:rsidRPr="006E4F8A" w14:paraId="25FEB381" w14:textId="77777777" w:rsidTr="00FF392D">
        <w:tc>
          <w:tcPr>
            <w:tcW w:w="4037" w:type="dxa"/>
            <w:shd w:val="clear" w:color="auto" w:fill="auto"/>
            <w:vAlign w:val="bottom"/>
          </w:tcPr>
          <w:p w14:paraId="21713EAB" w14:textId="77777777" w:rsidR="00764608" w:rsidRPr="006E4F8A" w:rsidRDefault="00764608" w:rsidP="0076460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DEE81" w14:textId="181CB3ED" w:rsidR="00764608" w:rsidRPr="008F526B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56" w:type="dxa"/>
            <w:shd w:val="clear" w:color="auto" w:fill="auto"/>
          </w:tcPr>
          <w:p w14:paraId="4A33902C" w14:textId="77777777" w:rsidR="00764608" w:rsidRPr="008F526B" w:rsidRDefault="00764608" w:rsidP="007646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C280" w14:textId="07B3BC6A" w:rsidR="00764608" w:rsidRPr="008F526B" w:rsidRDefault="00764608" w:rsidP="0076460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14,051</w:t>
            </w:r>
          </w:p>
        </w:tc>
        <w:tc>
          <w:tcPr>
            <w:tcW w:w="268" w:type="dxa"/>
            <w:shd w:val="clear" w:color="auto" w:fill="auto"/>
          </w:tcPr>
          <w:p w14:paraId="17E86C2A" w14:textId="77777777" w:rsidR="00764608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3B8F" w14:textId="61ADEB6A" w:rsidR="00764608" w:rsidRPr="008F526B" w:rsidRDefault="00764608" w:rsidP="007646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43" w:type="dxa"/>
            <w:shd w:val="clear" w:color="auto" w:fill="auto"/>
          </w:tcPr>
          <w:p w14:paraId="341BAE8C" w14:textId="77777777" w:rsidR="00764608" w:rsidRPr="008F526B" w:rsidRDefault="00764608" w:rsidP="007646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0348" w14:textId="25485977" w:rsidR="00764608" w:rsidRPr="008F526B" w:rsidRDefault="00764608" w:rsidP="00764608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110,134</w:t>
            </w:r>
          </w:p>
        </w:tc>
      </w:tr>
    </w:tbl>
    <w:p w14:paraId="3739273E" w14:textId="703F12D2" w:rsidR="00E32DE3" w:rsidRDefault="00E32DE3" w:rsidP="00CD79C7">
      <w:pPr>
        <w:pStyle w:val="Bo-Blankline"/>
        <w:rPr>
          <w:cs/>
        </w:rPr>
      </w:pPr>
    </w:p>
    <w:tbl>
      <w:tblPr>
        <w:tblW w:w="9176" w:type="dxa"/>
        <w:tblInd w:w="450" w:type="dxa"/>
        <w:tblLook w:val="04A0" w:firstRow="1" w:lastRow="0" w:firstColumn="1" w:lastColumn="0" w:noHBand="0" w:noVBand="1"/>
      </w:tblPr>
      <w:tblGrid>
        <w:gridCol w:w="4069"/>
        <w:gridCol w:w="902"/>
        <w:gridCol w:w="236"/>
        <w:gridCol w:w="1200"/>
        <w:gridCol w:w="236"/>
        <w:gridCol w:w="931"/>
        <w:gridCol w:w="236"/>
        <w:gridCol w:w="1366"/>
      </w:tblGrid>
      <w:tr w:rsidR="008E2D14" w:rsidRPr="006E4F8A" w14:paraId="531370FB" w14:textId="77777777" w:rsidTr="00FF392D">
        <w:tc>
          <w:tcPr>
            <w:tcW w:w="4069" w:type="dxa"/>
            <w:shd w:val="clear" w:color="auto" w:fill="auto"/>
          </w:tcPr>
          <w:p w14:paraId="26A34506" w14:textId="6A4D7218" w:rsidR="008E2D14" w:rsidRPr="006E4F8A" w:rsidRDefault="003E1E59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07" w:type="dxa"/>
            <w:gridSpan w:val="7"/>
            <w:shd w:val="clear" w:color="auto" w:fill="auto"/>
          </w:tcPr>
          <w:p w14:paraId="609BC64D" w14:textId="77777777"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2D14" w:rsidRPr="006E4F8A" w14:paraId="07E02BA6" w14:textId="77777777" w:rsidTr="00FF392D">
        <w:tc>
          <w:tcPr>
            <w:tcW w:w="4069" w:type="dxa"/>
            <w:shd w:val="clear" w:color="auto" w:fill="auto"/>
          </w:tcPr>
          <w:p w14:paraId="2BE23470" w14:textId="77777777"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shd w:val="clear" w:color="auto" w:fill="auto"/>
          </w:tcPr>
          <w:p w14:paraId="20026BB4" w14:textId="141D587D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7EAA904" w14:textId="77777777" w:rsidR="008E2D14" w:rsidRPr="00327186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shd w:val="clear" w:color="auto" w:fill="auto"/>
          </w:tcPr>
          <w:p w14:paraId="2062C304" w14:textId="3F1AAB2D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E2D14" w:rsidRPr="006E4F8A" w14:paraId="050E7502" w14:textId="77777777" w:rsidTr="00FF392D">
        <w:tc>
          <w:tcPr>
            <w:tcW w:w="4069" w:type="dxa"/>
            <w:shd w:val="clear" w:color="auto" w:fill="auto"/>
          </w:tcPr>
          <w:p w14:paraId="3DF745D0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23E137B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327E242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C3D0D03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28EBB4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5E73A65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72B8250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D70A248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14:paraId="16B29764" w14:textId="77777777" w:rsidTr="00FF392D">
        <w:tc>
          <w:tcPr>
            <w:tcW w:w="4069" w:type="dxa"/>
            <w:shd w:val="clear" w:color="auto" w:fill="auto"/>
          </w:tcPr>
          <w:p w14:paraId="16AB80D5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C7A1A35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34C5141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D5D09B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2B0814F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85D8A9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9B9DD9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58036E7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92D" w:rsidRPr="006E4F8A" w14:paraId="22D1B7F2" w14:textId="77777777" w:rsidTr="00FF392D">
        <w:tc>
          <w:tcPr>
            <w:tcW w:w="4069" w:type="dxa"/>
            <w:shd w:val="clear" w:color="auto" w:fill="auto"/>
          </w:tcPr>
          <w:p w14:paraId="5C6692F8" w14:textId="77777777" w:rsidR="00FF392D" w:rsidRPr="00251BEC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shd w:val="clear" w:color="auto" w:fill="auto"/>
          </w:tcPr>
          <w:p w14:paraId="66212469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B4B3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7E707BA" w14:textId="08266A40" w:rsidR="00FF392D" w:rsidRPr="0091773A" w:rsidRDefault="006A3F8A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2,826,335</w:t>
            </w:r>
          </w:p>
        </w:tc>
        <w:tc>
          <w:tcPr>
            <w:tcW w:w="236" w:type="dxa"/>
            <w:shd w:val="clear" w:color="auto" w:fill="auto"/>
          </w:tcPr>
          <w:p w14:paraId="35203619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FC83A85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C733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6DDBC2EC" w14:textId="414E8BB5" w:rsidR="00FF392D" w:rsidRPr="0091773A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4,301,110</w:t>
            </w:r>
          </w:p>
        </w:tc>
      </w:tr>
      <w:tr w:rsidR="00FF392D" w:rsidRPr="006E4F8A" w14:paraId="6AE378C4" w14:textId="77777777" w:rsidTr="00FF392D">
        <w:tc>
          <w:tcPr>
            <w:tcW w:w="4069" w:type="dxa"/>
            <w:shd w:val="clear" w:color="auto" w:fill="auto"/>
          </w:tcPr>
          <w:p w14:paraId="628A7B14" w14:textId="77777777" w:rsidR="00FF392D" w:rsidRPr="00251BEC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2" w:type="dxa"/>
            <w:shd w:val="clear" w:color="auto" w:fill="auto"/>
          </w:tcPr>
          <w:p w14:paraId="75A0A8FF" w14:textId="1935D26B" w:rsidR="00FF392D" w:rsidRPr="006E4F8A" w:rsidRDefault="006A3F8A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F802CB5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633FEF26" w14:textId="5340DDB1" w:rsidR="00FF392D" w:rsidRPr="0091773A" w:rsidRDefault="006A3F8A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565,267</w:t>
            </w:r>
          </w:p>
        </w:tc>
        <w:tc>
          <w:tcPr>
            <w:tcW w:w="236" w:type="dxa"/>
            <w:shd w:val="clear" w:color="auto" w:fill="auto"/>
          </w:tcPr>
          <w:p w14:paraId="26C66504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41E069F" w14:textId="5D3FEF8A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EF0D622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68539E0E" w14:textId="2EA4F663" w:rsidR="00FF392D" w:rsidRPr="0091773A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860,222</w:t>
            </w:r>
          </w:p>
        </w:tc>
      </w:tr>
      <w:tr w:rsidR="00FF392D" w:rsidRPr="006E4F8A" w14:paraId="7E7372BD" w14:textId="77777777" w:rsidTr="00FF392D">
        <w:tc>
          <w:tcPr>
            <w:tcW w:w="4069" w:type="dxa"/>
            <w:shd w:val="clear" w:color="auto" w:fill="auto"/>
          </w:tcPr>
          <w:p w14:paraId="339CF6CF" w14:textId="77777777" w:rsidR="00FF392D" w:rsidRPr="00197592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2" w:type="dxa"/>
            <w:shd w:val="clear" w:color="auto" w:fill="auto"/>
          </w:tcPr>
          <w:p w14:paraId="27B52390" w14:textId="77777777" w:rsidR="00FF392D" w:rsidRPr="00197592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22646" w14:textId="77777777" w:rsidR="00FF392D" w:rsidRPr="00197592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2338E7" w14:textId="61020E2D" w:rsidR="00FF392D" w:rsidRPr="00197592" w:rsidRDefault="006A3F8A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A407F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407FB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4AB7EF" w14:textId="77777777" w:rsidR="00FF392D" w:rsidRPr="00197592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F7F0046" w14:textId="77777777" w:rsidR="00FF392D" w:rsidRPr="00197592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3A5CF8" w14:textId="77777777" w:rsidR="00FF392D" w:rsidRPr="00197592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80D39EA" w14:textId="7F359919" w:rsidR="00FF392D" w:rsidRPr="00197592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(22,297)</w:t>
            </w:r>
          </w:p>
        </w:tc>
      </w:tr>
      <w:tr w:rsidR="00FF392D" w:rsidRPr="006E4F8A" w14:paraId="52B6232D" w14:textId="77777777" w:rsidTr="00FF392D">
        <w:tc>
          <w:tcPr>
            <w:tcW w:w="4069" w:type="dxa"/>
            <w:shd w:val="clear" w:color="auto" w:fill="auto"/>
          </w:tcPr>
          <w:p w14:paraId="2E05A75C" w14:textId="77777777" w:rsidR="00FF392D" w:rsidRPr="006D32E8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2" w:type="dxa"/>
            <w:shd w:val="clear" w:color="auto" w:fill="auto"/>
          </w:tcPr>
          <w:p w14:paraId="29F24113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B748C6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6FA9BA" w14:textId="177F5199" w:rsidR="00FF392D" w:rsidRPr="00717FCC" w:rsidRDefault="006A3F8A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A407FB">
              <w:rPr>
                <w:rFonts w:ascii="Angsana New" w:hAnsi="Angsana New"/>
                <w:sz w:val="30"/>
                <w:szCs w:val="30"/>
                <w:lang w:val="en-US"/>
              </w:rPr>
              <w:t>41,197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CEF739" w14:textId="77777777" w:rsidR="00FF392D" w:rsidRPr="00717FCC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7FEF1773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639D80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29E01C2" w14:textId="03CE2616" w:rsidR="00FF392D" w:rsidRPr="00717FCC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(744,126)</w:t>
            </w:r>
          </w:p>
        </w:tc>
      </w:tr>
      <w:tr w:rsidR="00FF392D" w:rsidRPr="006E4F8A" w14:paraId="2CDDAB3F" w14:textId="77777777" w:rsidTr="00FF392D">
        <w:tc>
          <w:tcPr>
            <w:tcW w:w="4069" w:type="dxa"/>
            <w:shd w:val="clear" w:color="auto" w:fill="auto"/>
          </w:tcPr>
          <w:p w14:paraId="30705BED" w14:textId="77777777" w:rsidR="00FF392D" w:rsidRPr="006D32E8" w:rsidRDefault="00FF392D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2" w:type="dxa"/>
            <w:shd w:val="clear" w:color="auto" w:fill="auto"/>
          </w:tcPr>
          <w:p w14:paraId="6183601F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B7AFA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798A02" w14:textId="3CDCD916" w:rsidR="00FF392D" w:rsidRPr="00717FCC" w:rsidRDefault="00A407FB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2,721</w:t>
            </w:r>
          </w:p>
        </w:tc>
        <w:tc>
          <w:tcPr>
            <w:tcW w:w="236" w:type="dxa"/>
            <w:shd w:val="clear" w:color="auto" w:fill="auto"/>
          </w:tcPr>
          <w:p w14:paraId="40B0499D" w14:textId="77777777" w:rsidR="00FF392D" w:rsidRPr="00717FCC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604F289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D95E31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BFF5146" w14:textId="565F4109" w:rsidR="00FF392D" w:rsidRPr="00717FCC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10,060</w:t>
            </w:r>
          </w:p>
        </w:tc>
      </w:tr>
      <w:tr w:rsidR="006A3F8A" w:rsidRPr="006E4F8A" w14:paraId="4FD6068B" w14:textId="77777777" w:rsidTr="006A3F8A">
        <w:tc>
          <w:tcPr>
            <w:tcW w:w="4069" w:type="dxa"/>
            <w:shd w:val="clear" w:color="auto" w:fill="auto"/>
          </w:tcPr>
          <w:p w14:paraId="4EF33E84" w14:textId="2FB1F561" w:rsidR="006A3F8A" w:rsidRPr="006D32E8" w:rsidRDefault="006A3F8A" w:rsidP="00FF392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4B23066" w14:textId="77777777" w:rsidR="006A3F8A" w:rsidRPr="006E4F8A" w:rsidRDefault="006A3F8A" w:rsidP="006A3F8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79D89" w14:textId="77777777" w:rsidR="006A3F8A" w:rsidRPr="006E4F8A" w:rsidRDefault="006A3F8A" w:rsidP="006A3F8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635A81" w14:textId="7475D464" w:rsidR="006A3F8A" w:rsidRDefault="006A3F8A" w:rsidP="006A3F8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3B026" w14:textId="77777777" w:rsidR="006A3F8A" w:rsidRPr="00717FCC" w:rsidRDefault="006A3F8A" w:rsidP="006A3F8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2D97EDE" w14:textId="77777777" w:rsidR="006A3F8A" w:rsidRPr="006E4F8A" w:rsidRDefault="006A3F8A" w:rsidP="006A3F8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E4D50E" w14:textId="77777777" w:rsidR="006A3F8A" w:rsidRPr="006E4F8A" w:rsidRDefault="006A3F8A" w:rsidP="006A3F8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1CE3BB9" w14:textId="7DE102F2" w:rsidR="006A3F8A" w:rsidRDefault="006A3F8A" w:rsidP="006A3F8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392D" w:rsidRPr="006E4F8A" w14:paraId="79E25B94" w14:textId="77777777" w:rsidTr="00FF392D">
        <w:tc>
          <w:tcPr>
            <w:tcW w:w="4069" w:type="dxa"/>
            <w:shd w:val="clear" w:color="auto" w:fill="auto"/>
          </w:tcPr>
          <w:p w14:paraId="4EFF47EF" w14:textId="4D5F1E4C" w:rsidR="00FF392D" w:rsidRPr="00623946" w:rsidRDefault="00FF392D" w:rsidP="00FF392D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902" w:type="dxa"/>
            <w:shd w:val="clear" w:color="auto" w:fill="auto"/>
          </w:tcPr>
          <w:p w14:paraId="32777092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26553A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050C8" w14:textId="20E5A3BC" w:rsidR="00FF392D" w:rsidRPr="00717FCC" w:rsidRDefault="006A3F8A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36" w:type="dxa"/>
            <w:shd w:val="clear" w:color="auto" w:fill="auto"/>
          </w:tcPr>
          <w:p w14:paraId="39480A22" w14:textId="77777777" w:rsidR="00FF392D" w:rsidRPr="00717FCC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BB98F66" w14:textId="77777777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BEF5C0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0E69B59" w14:textId="2EDD24F9" w:rsidR="00FF392D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</w:tr>
      <w:tr w:rsidR="00FF392D" w:rsidRPr="006E4F8A" w14:paraId="03C38C6E" w14:textId="77777777" w:rsidTr="00FF392D">
        <w:tc>
          <w:tcPr>
            <w:tcW w:w="4069" w:type="dxa"/>
            <w:shd w:val="clear" w:color="auto" w:fill="auto"/>
            <w:vAlign w:val="bottom"/>
          </w:tcPr>
          <w:p w14:paraId="7BE02A15" w14:textId="77777777" w:rsidR="00FF392D" w:rsidRPr="009B41E1" w:rsidRDefault="00FF392D" w:rsidP="00FF392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B686E" w14:textId="1F04F01C" w:rsidR="00FF392D" w:rsidRPr="008F526B" w:rsidRDefault="00D977F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36" w:type="dxa"/>
            <w:shd w:val="clear" w:color="auto" w:fill="auto"/>
          </w:tcPr>
          <w:p w14:paraId="6DA22717" w14:textId="77777777" w:rsidR="00FF392D" w:rsidRPr="008F526B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2831D" w14:textId="35581512" w:rsidR="00FF392D" w:rsidRPr="008F526B" w:rsidRDefault="006A3F8A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13,551</w:t>
            </w:r>
          </w:p>
        </w:tc>
        <w:tc>
          <w:tcPr>
            <w:tcW w:w="236" w:type="dxa"/>
            <w:shd w:val="clear" w:color="auto" w:fill="auto"/>
          </w:tcPr>
          <w:p w14:paraId="412C966C" w14:textId="77777777" w:rsidR="00FF392D" w:rsidRPr="008F526B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3917D" w14:textId="57A93377" w:rsidR="00FF392D" w:rsidRPr="008F526B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</w:t>
            </w:r>
          </w:p>
        </w:tc>
        <w:tc>
          <w:tcPr>
            <w:tcW w:w="236" w:type="dxa"/>
            <w:shd w:val="clear" w:color="auto" w:fill="auto"/>
          </w:tcPr>
          <w:p w14:paraId="46414F10" w14:textId="77777777" w:rsidR="00FF392D" w:rsidRPr="008F526B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2ECCE" w14:textId="4F221D0A" w:rsidR="00FF392D" w:rsidRPr="008F526B" w:rsidRDefault="00FF392D" w:rsidP="00FF392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109,780</w:t>
            </w:r>
          </w:p>
        </w:tc>
      </w:tr>
    </w:tbl>
    <w:p w14:paraId="7FEF1985" w14:textId="450C68FE" w:rsidR="006A3F8A" w:rsidRDefault="006A3F8A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p w14:paraId="0824A740" w14:textId="77777777" w:rsidR="006A3F8A" w:rsidRDefault="006A3F8A">
      <w:pPr>
        <w:spacing w:line="240" w:lineRule="auto"/>
        <w:rPr>
          <w:rFonts w:ascii="Angsana New" w:hAnsi="Angsana New"/>
          <w:i/>
          <w:iCs/>
          <w:sz w:val="20"/>
          <w:szCs w:val="20"/>
        </w:rPr>
      </w:pPr>
      <w:r>
        <w:rPr>
          <w:rFonts w:ascii="Angsana New" w:hAnsi="Angsana New"/>
          <w:i/>
          <w:iCs/>
          <w:sz w:val="20"/>
          <w:szCs w:val="20"/>
        </w:rPr>
        <w:br w:type="page"/>
      </w:r>
    </w:p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59"/>
        <w:gridCol w:w="1126"/>
        <w:gridCol w:w="242"/>
        <w:gridCol w:w="1045"/>
        <w:gridCol w:w="268"/>
        <w:gridCol w:w="1085"/>
      </w:tblGrid>
      <w:tr w:rsidR="009B41E1" w:rsidRPr="00ED338C" w14:paraId="20C1B271" w14:textId="77777777" w:rsidTr="003067B2">
        <w:tc>
          <w:tcPr>
            <w:tcW w:w="4050" w:type="dxa"/>
            <w:shd w:val="clear" w:color="auto" w:fill="auto"/>
          </w:tcPr>
          <w:p w14:paraId="783BFB67" w14:textId="77777777" w:rsidR="009B41E1" w:rsidRPr="00ED338C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30289AA6" w14:textId="77777777" w:rsidR="009B41E1" w:rsidRPr="00ED338C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ED338C" w14:paraId="12C7737A" w14:textId="77777777" w:rsidTr="003067B2">
        <w:tc>
          <w:tcPr>
            <w:tcW w:w="4050" w:type="dxa"/>
            <w:shd w:val="clear" w:color="auto" w:fill="auto"/>
          </w:tcPr>
          <w:p w14:paraId="41E74E40" w14:textId="5BAFF350" w:rsidR="002A4E25" w:rsidRPr="002A4E25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4E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5" w:type="dxa"/>
            <w:gridSpan w:val="3"/>
            <w:shd w:val="clear" w:color="auto" w:fill="auto"/>
          </w:tcPr>
          <w:p w14:paraId="61B1C5BD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7BFBD15A" w14:textId="77777777" w:rsidR="002A4E25" w:rsidRPr="00ED338C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069B66E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A4E25" w:rsidRPr="00ED338C" w14:paraId="54935A4B" w14:textId="77777777" w:rsidTr="003067B2">
        <w:tc>
          <w:tcPr>
            <w:tcW w:w="4050" w:type="dxa"/>
            <w:shd w:val="clear" w:color="auto" w:fill="auto"/>
          </w:tcPr>
          <w:p w14:paraId="08A5D4B5" w14:textId="57CD55C7" w:rsidR="002A4E25" w:rsidRPr="00B41671" w:rsidRDefault="00B41671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45CD"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16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CDDDEDF" w14:textId="1131A91B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14:paraId="46BBF6EA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33FC4A0C" w14:textId="2FD09918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70B17C6F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63FF9280" w14:textId="12B976A7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EA4332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4B6CA2" w14:textId="3B01D668" w:rsidR="002A4E25" w:rsidRPr="00ED338C" w:rsidRDefault="006145CD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A4E25" w:rsidRPr="00ED338C" w14:paraId="65D14C91" w14:textId="77777777" w:rsidTr="003067B2">
        <w:tc>
          <w:tcPr>
            <w:tcW w:w="4050" w:type="dxa"/>
            <w:shd w:val="clear" w:color="auto" w:fill="auto"/>
          </w:tcPr>
          <w:p w14:paraId="33FBC81D" w14:textId="77777777" w:rsidR="002A4E25" w:rsidRPr="00ED338C" w:rsidRDefault="002A4E25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5D38C45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392D" w:rsidRPr="00ED338C" w14:paraId="5445C468" w14:textId="77777777" w:rsidTr="003067B2">
        <w:tc>
          <w:tcPr>
            <w:tcW w:w="4050" w:type="dxa"/>
            <w:shd w:val="clear" w:color="auto" w:fill="auto"/>
          </w:tcPr>
          <w:p w14:paraId="29734665" w14:textId="77777777" w:rsidR="00FF392D" w:rsidRPr="00ED338C" w:rsidRDefault="00FF392D" w:rsidP="00FF392D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063DD" w14:textId="20052189" w:rsidR="00FF392D" w:rsidRPr="00ED338C" w:rsidRDefault="006A3F8A" w:rsidP="00FF392D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82,244</w:t>
            </w:r>
          </w:p>
        </w:tc>
        <w:tc>
          <w:tcPr>
            <w:tcW w:w="259" w:type="dxa"/>
            <w:shd w:val="clear" w:color="auto" w:fill="auto"/>
          </w:tcPr>
          <w:p w14:paraId="7AE3E096" w14:textId="77777777" w:rsidR="00FF392D" w:rsidRPr="00ED338C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32BC964" w14:textId="21B8C4CE" w:rsidR="00FF392D" w:rsidRPr="00ED338C" w:rsidRDefault="00FF392D" w:rsidP="00FF392D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94,033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9AE37" w14:textId="77777777" w:rsidR="00FF392D" w:rsidRPr="00ED338C" w:rsidRDefault="00FF392D" w:rsidP="00FF39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6FD1FE3" w14:textId="4A7EE1F8" w:rsidR="00FF392D" w:rsidRPr="006A3F8A" w:rsidRDefault="006A3F8A" w:rsidP="006A3F8A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BD323E" w14:textId="77777777" w:rsidR="00FF392D" w:rsidRPr="00ED338C" w:rsidRDefault="00FF392D" w:rsidP="00FF39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3D21C8" w14:textId="21AEB56B" w:rsidR="00FF392D" w:rsidRPr="00ED338C" w:rsidRDefault="00FF392D" w:rsidP="00FF392D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FF392D" w:rsidRPr="00ED338C" w14:paraId="5D0AD754" w14:textId="77777777" w:rsidTr="003067B2">
        <w:trPr>
          <w:trHeight w:val="70"/>
        </w:trPr>
        <w:tc>
          <w:tcPr>
            <w:tcW w:w="4050" w:type="dxa"/>
            <w:shd w:val="clear" w:color="auto" w:fill="auto"/>
          </w:tcPr>
          <w:p w14:paraId="138C9FF4" w14:textId="77777777" w:rsidR="00FF392D" w:rsidRPr="00ED338C" w:rsidRDefault="00FF392D" w:rsidP="00FF392D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102C6" w14:textId="7FE44CC6" w:rsidR="00FF392D" w:rsidRPr="00ED338C" w:rsidRDefault="006A3F8A" w:rsidP="006A3F8A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7342313" w14:textId="77777777" w:rsidR="00FF392D" w:rsidRPr="00AC693B" w:rsidRDefault="00FF392D" w:rsidP="00FF392D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6324BC5" w14:textId="1404F2B5" w:rsidR="00FF392D" w:rsidRPr="00ED338C" w:rsidRDefault="00FF392D" w:rsidP="00FF392D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91A36E" w14:textId="77777777" w:rsidR="00FF392D" w:rsidRPr="00ED338C" w:rsidRDefault="00FF392D" w:rsidP="00FF39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83764C9" w14:textId="00AFC223" w:rsidR="00FF392D" w:rsidRPr="006A3F8A" w:rsidRDefault="006A3F8A" w:rsidP="006A3F8A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26B35" w14:textId="77777777" w:rsidR="00FF392D" w:rsidRPr="00ED338C" w:rsidRDefault="00FF392D" w:rsidP="00FF39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779138" w14:textId="3658964A" w:rsidR="00FF392D" w:rsidRPr="00ED338C" w:rsidRDefault="00FF392D" w:rsidP="00FF392D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FF392D" w:rsidRPr="00ED338C" w14:paraId="37CE1207" w14:textId="77777777" w:rsidTr="003067B2">
        <w:tc>
          <w:tcPr>
            <w:tcW w:w="4050" w:type="dxa"/>
            <w:shd w:val="clear" w:color="auto" w:fill="auto"/>
            <w:vAlign w:val="bottom"/>
          </w:tcPr>
          <w:p w14:paraId="03F38C68" w14:textId="77777777" w:rsidR="00FF392D" w:rsidRPr="00ED338C" w:rsidRDefault="00FF392D" w:rsidP="00FF392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31EC" w14:textId="3155FAAF" w:rsidR="00FF392D" w:rsidRPr="00ED338C" w:rsidRDefault="006A3F8A" w:rsidP="00FF392D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  <w:tc>
          <w:tcPr>
            <w:tcW w:w="259" w:type="dxa"/>
            <w:shd w:val="clear" w:color="auto" w:fill="auto"/>
          </w:tcPr>
          <w:p w14:paraId="05ADF0CC" w14:textId="77777777" w:rsidR="00FF392D" w:rsidRPr="00ED338C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B6F36" w14:textId="4EDB6D10" w:rsidR="00FF392D" w:rsidRPr="00ED338C" w:rsidRDefault="00FF392D" w:rsidP="00FF392D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94,013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4E67828" w14:textId="77777777" w:rsidR="00FF392D" w:rsidRPr="00ED338C" w:rsidRDefault="00FF392D" w:rsidP="00FF39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C7505" w14:textId="71B7606D" w:rsidR="00FF392D" w:rsidRPr="00ED338C" w:rsidRDefault="006A3F8A" w:rsidP="00FF392D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41F62B" w14:textId="77777777" w:rsidR="00FF392D" w:rsidRPr="00ED338C" w:rsidRDefault="00FF392D" w:rsidP="00FF39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8FB0" w14:textId="7E087264" w:rsidR="00FF392D" w:rsidRPr="00ED338C" w:rsidRDefault="00FF392D" w:rsidP="00FF392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E22413" w14:textId="1414542F" w:rsidR="00E32DE3" w:rsidRDefault="00E32DE3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10BF527" w14:textId="77777777" w:rsidR="00A14BDD" w:rsidRPr="00ED338C" w:rsidRDefault="00A14BDD" w:rsidP="00A14BDD">
      <w:pPr>
        <w:pStyle w:val="Bo-C1Content"/>
        <w:ind w:left="540"/>
        <w:rPr>
          <w:cs/>
        </w:rPr>
      </w:pPr>
      <w:r w:rsidRPr="00ED338C">
        <w:rPr>
          <w:cs/>
        </w:rPr>
        <w:t>รายการเคลื่อนไหวขอ</w:t>
      </w:r>
      <w:r w:rsidR="00E178DA">
        <w:rPr>
          <w:rFonts w:hint="cs"/>
          <w:cs/>
        </w:rPr>
        <w:t>ง</w:t>
      </w:r>
      <w:r w:rsidRPr="00ED338C">
        <w:rPr>
          <w:cs/>
        </w:rPr>
        <w:t>ภาษีเงินได้รอการตัดบัญชีมีดังนี้</w:t>
      </w:r>
    </w:p>
    <w:p w14:paraId="22C8BB1A" w14:textId="77777777" w:rsidR="00A14BDD" w:rsidRPr="000743C7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A14BDD" w:rsidRPr="00ED338C" w14:paraId="56CA2089" w14:textId="77777777" w:rsidTr="007842E4">
        <w:tc>
          <w:tcPr>
            <w:tcW w:w="3778" w:type="dxa"/>
            <w:shd w:val="clear" w:color="auto" w:fill="auto"/>
          </w:tcPr>
          <w:p w14:paraId="09BE976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  <w:vAlign w:val="bottom"/>
          </w:tcPr>
          <w:p w14:paraId="6FC43FA2" w14:textId="77777777" w:rsidR="00A14BDD" w:rsidRPr="00ED338C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14BDD" w:rsidRPr="00ED338C" w14:paraId="44DCBD22" w14:textId="77777777" w:rsidTr="007842E4">
        <w:tc>
          <w:tcPr>
            <w:tcW w:w="3778" w:type="dxa"/>
            <w:shd w:val="clear" w:color="auto" w:fill="auto"/>
          </w:tcPr>
          <w:p w14:paraId="234F1D2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bottom"/>
          </w:tcPr>
          <w:p w14:paraId="2D1F5FC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A93420" w14:textId="142300CE" w:rsidR="00A14BDD" w:rsidRPr="00E178DA" w:rsidRDefault="006145C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03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4BDD"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16E44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FAD8" w14:textId="2996ECEB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72FFF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63B9295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306E7" w14:textId="190B0D9D" w:rsidR="00A14BDD" w:rsidRPr="006312B5" w:rsidRDefault="006145C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03AA5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4BDD"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178DA" w:rsidRPr="00ED338C" w14:paraId="05512413" w14:textId="77777777" w:rsidTr="007842E4">
        <w:tc>
          <w:tcPr>
            <w:tcW w:w="3778" w:type="dxa"/>
            <w:shd w:val="clear" w:color="auto" w:fill="auto"/>
          </w:tcPr>
          <w:p w14:paraId="6350ACCC" w14:textId="77777777" w:rsidR="00E178DA" w:rsidRPr="00ED338C" w:rsidRDefault="00E178DA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2901FA15" w14:textId="77777777" w:rsidR="00E178DA" w:rsidRPr="00721122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3C7A7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14:paraId="7C6F2B34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D96C6A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63210888" w14:textId="77777777" w:rsidR="00E178DA" w:rsidRPr="006312B5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61E21E0E" w14:textId="77777777" w:rsidTr="007842E4">
        <w:tc>
          <w:tcPr>
            <w:tcW w:w="3778" w:type="dxa"/>
            <w:shd w:val="clear" w:color="auto" w:fill="auto"/>
          </w:tcPr>
          <w:p w14:paraId="14E19824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14:paraId="2D964923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80960F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509AF30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shd w:val="clear" w:color="auto" w:fill="auto"/>
          </w:tcPr>
          <w:p w14:paraId="6F92BA7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B07AAD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2031C4A9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3052570B" w14:textId="77777777" w:rsidR="00A14BDD" w:rsidRPr="00D70047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4BDD" w:rsidRPr="006E4F8A" w14:paraId="305E27E4" w14:textId="77777777" w:rsidTr="007842E4">
        <w:tc>
          <w:tcPr>
            <w:tcW w:w="3778" w:type="dxa"/>
            <w:shd w:val="clear" w:color="auto" w:fill="auto"/>
          </w:tcPr>
          <w:p w14:paraId="3AA7EFDB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57A9663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C26A8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57C7E4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shd w:val="clear" w:color="auto" w:fill="auto"/>
          </w:tcPr>
          <w:p w14:paraId="44053219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65FCDDD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74695686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0829383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334AB80C" w14:textId="77777777" w:rsidTr="007842E4">
        <w:tc>
          <w:tcPr>
            <w:tcW w:w="3778" w:type="dxa"/>
            <w:shd w:val="clear" w:color="auto" w:fill="auto"/>
          </w:tcPr>
          <w:p w14:paraId="272D191E" w14:textId="77777777" w:rsidR="00A14BDD" w:rsidRPr="001703A0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</w:tcPr>
          <w:p w14:paraId="08294BB9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4BDD" w:rsidRPr="006E4F8A" w14:paraId="2FFA81FA" w14:textId="77777777" w:rsidTr="007842E4">
        <w:tc>
          <w:tcPr>
            <w:tcW w:w="3778" w:type="dxa"/>
            <w:shd w:val="clear" w:color="auto" w:fill="auto"/>
          </w:tcPr>
          <w:p w14:paraId="548374E8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</w:tcPr>
          <w:p w14:paraId="5228CC3C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2FFF7B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0668B175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96C8994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3E6ECD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17D46F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D7D3D" w14:textId="77777777" w:rsidR="00A14BDD" w:rsidRPr="00D70047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0F03" w:rsidRPr="006E4F8A" w14:paraId="7AFF109E" w14:textId="77777777" w:rsidTr="00A407FB">
        <w:tc>
          <w:tcPr>
            <w:tcW w:w="3778" w:type="dxa"/>
            <w:shd w:val="clear" w:color="auto" w:fill="auto"/>
          </w:tcPr>
          <w:p w14:paraId="38590E31" w14:textId="77777777" w:rsidR="00150F03" w:rsidRPr="00C74898" w:rsidRDefault="00150F03" w:rsidP="00150F0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B823462" w14:textId="6821FBBE" w:rsidR="00150F03" w:rsidRPr="004A6AE7" w:rsidRDefault="00150F03" w:rsidP="00150F0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47,940</w:t>
            </w:r>
          </w:p>
        </w:tc>
        <w:tc>
          <w:tcPr>
            <w:tcW w:w="236" w:type="dxa"/>
            <w:shd w:val="clear" w:color="auto" w:fill="auto"/>
          </w:tcPr>
          <w:p w14:paraId="5D20717C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AE92BD" w14:textId="7750AE5A" w:rsidR="00150F03" w:rsidRPr="000B6EEE" w:rsidRDefault="00A27405" w:rsidP="00150F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03DB2" w14:textId="77777777" w:rsidR="00150F03" w:rsidRPr="004A6AE7" w:rsidRDefault="00150F03" w:rsidP="00150F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F8B91C2" w14:textId="3A4F502A" w:rsidR="00150F03" w:rsidRPr="007C5623" w:rsidRDefault="00A27405" w:rsidP="00150F03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38CE1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5F91" w14:textId="4E691AA5" w:rsidR="00150F03" w:rsidRPr="004A6AE7" w:rsidRDefault="00A27405" w:rsidP="00150F0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50,439</w:t>
            </w:r>
          </w:p>
        </w:tc>
      </w:tr>
      <w:tr w:rsidR="00A27405" w:rsidRPr="006E4F8A" w14:paraId="6F710E3C" w14:textId="77777777" w:rsidTr="00A407FB">
        <w:tc>
          <w:tcPr>
            <w:tcW w:w="3778" w:type="dxa"/>
            <w:shd w:val="clear" w:color="auto" w:fill="auto"/>
          </w:tcPr>
          <w:p w14:paraId="262D8086" w14:textId="77777777" w:rsidR="00A27405" w:rsidRPr="003E0433" w:rsidRDefault="00A27405" w:rsidP="00A274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AA869B9" w14:textId="7AC3927E" w:rsidR="00A27405" w:rsidRPr="004A6AE7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236" w:type="dxa"/>
            <w:shd w:val="clear" w:color="auto" w:fill="auto"/>
          </w:tcPr>
          <w:p w14:paraId="69ECBE43" w14:textId="77777777" w:rsidR="00A27405" w:rsidRPr="006E4F8A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4C0B4C" w14:textId="0E1352E9" w:rsidR="00A27405" w:rsidRPr="00F9646F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(2,911)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5A3F39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B3834AA" w14:textId="072D9D35" w:rsidR="00A27405" w:rsidRPr="007C5623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93820" w14:textId="77777777" w:rsidR="00A27405" w:rsidRPr="006E4F8A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D959" w14:textId="123E0D51" w:rsidR="00A27405" w:rsidRPr="004A6AE7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05" w:rsidRPr="006E4F8A" w14:paraId="1BD96AAA" w14:textId="77777777" w:rsidTr="00A407FB">
        <w:tc>
          <w:tcPr>
            <w:tcW w:w="3778" w:type="dxa"/>
            <w:shd w:val="clear" w:color="auto" w:fill="auto"/>
          </w:tcPr>
          <w:p w14:paraId="5F3C0B02" w14:textId="77777777" w:rsidR="00A27405" w:rsidRPr="009F4DF6" w:rsidRDefault="00A27405" w:rsidP="00A27405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D7F2545" w14:textId="3BD7F03F" w:rsidR="00A27405" w:rsidRPr="004A6AE7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24,085</w:t>
            </w:r>
          </w:p>
        </w:tc>
        <w:tc>
          <w:tcPr>
            <w:tcW w:w="236" w:type="dxa"/>
            <w:shd w:val="clear" w:color="auto" w:fill="auto"/>
          </w:tcPr>
          <w:p w14:paraId="31C57DDE" w14:textId="77777777" w:rsidR="00A27405" w:rsidRPr="006E4F8A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7A712A" w14:textId="79FE018C" w:rsidR="00A27405" w:rsidRPr="004A6AE7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3FE9E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5BF39A" w14:textId="7BF4A183" w:rsidR="00A27405" w:rsidRPr="004A6AE7" w:rsidRDefault="00A27405" w:rsidP="00562A3D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D383B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0EBF" w14:textId="0410FFF6" w:rsidR="00A27405" w:rsidRPr="004A6AE7" w:rsidRDefault="00A27405" w:rsidP="00A2740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23,078</w:t>
            </w:r>
          </w:p>
        </w:tc>
      </w:tr>
      <w:tr w:rsidR="00A27405" w:rsidRPr="006E4F8A" w14:paraId="2B4CA029" w14:textId="77777777" w:rsidTr="00A407FB">
        <w:tc>
          <w:tcPr>
            <w:tcW w:w="3778" w:type="dxa"/>
            <w:shd w:val="clear" w:color="auto" w:fill="auto"/>
          </w:tcPr>
          <w:p w14:paraId="1360CEED" w14:textId="41A57DC6" w:rsidR="00A27405" w:rsidRPr="00576E30" w:rsidRDefault="00A27405" w:rsidP="00A27405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3EF18AB" w14:textId="6628801E" w:rsidR="00A27405" w:rsidRPr="00A85595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  <w:tc>
          <w:tcPr>
            <w:tcW w:w="236" w:type="dxa"/>
            <w:shd w:val="clear" w:color="auto" w:fill="auto"/>
          </w:tcPr>
          <w:p w14:paraId="0691FEF0" w14:textId="77777777" w:rsidR="00A27405" w:rsidRPr="006E4F8A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9EDF41D" w14:textId="6D868B06" w:rsidR="00A27405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(13,125)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BAB57B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DD10B53" w14:textId="72E525AF" w:rsidR="00A27405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C283F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0E276" w14:textId="71919B37" w:rsidR="00A27405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05" w:rsidRPr="000316D4" w14:paraId="10E93BED" w14:textId="77777777" w:rsidTr="00A407FB">
        <w:tc>
          <w:tcPr>
            <w:tcW w:w="3778" w:type="dxa"/>
            <w:shd w:val="clear" w:color="auto" w:fill="auto"/>
            <w:vAlign w:val="bottom"/>
          </w:tcPr>
          <w:p w14:paraId="7EDDB4DA" w14:textId="4D8327F2" w:rsidR="00A27405" w:rsidRPr="000316D4" w:rsidRDefault="00A27405" w:rsidP="00A274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446" w14:textId="3AC7F9EE" w:rsidR="00A27405" w:rsidRPr="000316D4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 w:hanging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</w:t>
            </w:r>
          </w:p>
        </w:tc>
        <w:tc>
          <w:tcPr>
            <w:tcW w:w="236" w:type="dxa"/>
            <w:shd w:val="clear" w:color="auto" w:fill="auto"/>
          </w:tcPr>
          <w:p w14:paraId="5660B10B" w14:textId="77777777" w:rsidR="00A27405" w:rsidRPr="000316D4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D500" w14:textId="1E80A25C" w:rsidR="00A27405" w:rsidRPr="000316D4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1C5151" w14:textId="77777777" w:rsidR="00A27405" w:rsidRPr="000316D4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86874FA" w14:textId="5BE39798" w:rsidR="00A27405" w:rsidRPr="000316D4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C91E3" w14:textId="77777777" w:rsidR="00A27405" w:rsidRPr="000316D4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56A2" w14:textId="7F50BB63" w:rsidR="00A27405" w:rsidRPr="000316D4" w:rsidRDefault="00A27405" w:rsidP="00A2740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8,727</w:t>
            </w:r>
          </w:p>
        </w:tc>
      </w:tr>
      <w:tr w:rsidR="00A27405" w:rsidRPr="006E4F8A" w14:paraId="6F897666" w14:textId="77777777" w:rsidTr="00A407FB">
        <w:tc>
          <w:tcPr>
            <w:tcW w:w="3778" w:type="dxa"/>
            <w:shd w:val="clear" w:color="auto" w:fill="auto"/>
            <w:vAlign w:val="bottom"/>
          </w:tcPr>
          <w:p w14:paraId="5EACB9FA" w14:textId="77777777" w:rsidR="00A27405" w:rsidRPr="006E4F8A" w:rsidRDefault="00A27405" w:rsidP="00A2740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7A595" w14:textId="24CC030B" w:rsidR="00A27405" w:rsidRPr="004A6AE7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94,033</w:t>
            </w:r>
          </w:p>
        </w:tc>
        <w:tc>
          <w:tcPr>
            <w:tcW w:w="236" w:type="dxa"/>
            <w:shd w:val="clear" w:color="auto" w:fill="auto"/>
          </w:tcPr>
          <w:p w14:paraId="5A47FEF9" w14:textId="77777777" w:rsidR="00A27405" w:rsidRPr="006E4F8A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78FE" w14:textId="0243D1E0" w:rsidR="00A27405" w:rsidRPr="004A6AE7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(11,789)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E75647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5CFDE" w14:textId="453B8726" w:rsidR="00A27405" w:rsidRPr="004A6AE7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424AE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0076C" w14:textId="083F9D4D" w:rsidR="00A27405" w:rsidRPr="004A6AE7" w:rsidRDefault="00A27405" w:rsidP="00A2740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</w:tr>
      <w:tr w:rsidR="00150F03" w:rsidRPr="006E4F8A" w14:paraId="1866F79D" w14:textId="77777777" w:rsidTr="007842E4">
        <w:tc>
          <w:tcPr>
            <w:tcW w:w="3778" w:type="dxa"/>
            <w:shd w:val="clear" w:color="auto" w:fill="auto"/>
          </w:tcPr>
          <w:p w14:paraId="079021CA" w14:textId="77777777" w:rsidR="00150F03" w:rsidRPr="00AE6359" w:rsidRDefault="00150F03" w:rsidP="00A27405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F6D0A3D" w14:textId="77777777" w:rsidR="00150F03" w:rsidRPr="00AE6359" w:rsidRDefault="00150F03" w:rsidP="00150F0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2EA76B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9D984DE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CB200D" w14:textId="77777777" w:rsidR="00150F03" w:rsidRPr="006E4F8A" w:rsidRDefault="00150F03" w:rsidP="00150F0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3995FAD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F8383A" w14:textId="77777777" w:rsidR="00150F03" w:rsidRPr="006E4F8A" w:rsidRDefault="00150F03" w:rsidP="00150F0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1F4BE" w14:textId="77777777" w:rsidR="00150F03" w:rsidRPr="00AE6359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50F03" w:rsidRPr="006E4F8A" w14:paraId="17CD1358" w14:textId="77777777" w:rsidTr="007842E4">
        <w:tc>
          <w:tcPr>
            <w:tcW w:w="3778" w:type="dxa"/>
            <w:shd w:val="clear" w:color="auto" w:fill="auto"/>
          </w:tcPr>
          <w:p w14:paraId="41360CAA" w14:textId="77777777" w:rsidR="00150F03" w:rsidRPr="000D352B" w:rsidRDefault="00150F03" w:rsidP="00150F0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190AC4D" w14:textId="77777777" w:rsidR="00150F03" w:rsidRPr="00D70047" w:rsidRDefault="00150F03" w:rsidP="00150F0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62ED7F2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E1F2DD0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D2D68AB" w14:textId="77777777" w:rsidR="00150F03" w:rsidRPr="006E4F8A" w:rsidRDefault="00150F03" w:rsidP="00150F0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215355F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AD61C4" w14:textId="77777777" w:rsidR="00150F03" w:rsidRPr="006E4F8A" w:rsidRDefault="00150F03" w:rsidP="00150F0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C7764" w14:textId="77777777" w:rsidR="00150F03" w:rsidRPr="00D70047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7405" w:rsidRPr="006E4F8A" w14:paraId="4F706875" w14:textId="77777777" w:rsidTr="00A407FB">
        <w:tc>
          <w:tcPr>
            <w:tcW w:w="3778" w:type="dxa"/>
            <w:shd w:val="clear" w:color="auto" w:fill="auto"/>
          </w:tcPr>
          <w:p w14:paraId="316BCC8B" w14:textId="68D957DA" w:rsidR="00A27405" w:rsidRPr="00F13C1E" w:rsidRDefault="00A27405" w:rsidP="00A27405">
            <w:pPr>
              <w:ind w:left="162" w:right="-72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13C1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การปรับมูลค่ายุติธรรมของ</w:t>
            </w:r>
            <w:r w:rsidRPr="00F13C1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F92C578" w14:textId="419D7FD5" w:rsidR="00A27405" w:rsidRPr="004A6AE7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E3F53" w14:textId="77777777" w:rsidR="00A27405" w:rsidRPr="00782E64" w:rsidRDefault="00A27405" w:rsidP="00A27405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C00582" w14:textId="204A0DC0" w:rsidR="00A27405" w:rsidRPr="004A6AE7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A0021A" w14:textId="77777777" w:rsidR="00A27405" w:rsidRPr="004A6AE7" w:rsidRDefault="00A27405" w:rsidP="00A274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D7D69ED" w14:textId="43204F6E" w:rsidR="00A27405" w:rsidRPr="006E4F8A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B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571B5" w14:textId="77777777" w:rsidR="00A27405" w:rsidRPr="00E27870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7E09A" w14:textId="79FC6F0F" w:rsidR="00A27405" w:rsidRPr="004A6AE7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405" w:rsidRPr="006E4F8A" w14:paraId="61784AE7" w14:textId="77777777" w:rsidTr="00A407FB">
        <w:tc>
          <w:tcPr>
            <w:tcW w:w="3778" w:type="dxa"/>
            <w:shd w:val="clear" w:color="auto" w:fill="auto"/>
            <w:vAlign w:val="bottom"/>
          </w:tcPr>
          <w:p w14:paraId="26643BA7" w14:textId="77777777" w:rsidR="00A27405" w:rsidRPr="006E4F8A" w:rsidRDefault="00A27405" w:rsidP="00A2740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145C4" w14:textId="523DE91E" w:rsidR="00A27405" w:rsidRPr="00231E43" w:rsidRDefault="00A27405" w:rsidP="00A27405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EE50B6" w14:textId="77777777" w:rsidR="00A27405" w:rsidRPr="004A6AE7" w:rsidRDefault="00A27405" w:rsidP="00A27405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B2E28" w14:textId="5E8576F1" w:rsidR="00A27405" w:rsidRPr="0020336C" w:rsidRDefault="00A27405" w:rsidP="00A274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69EC7" w14:textId="77777777" w:rsidR="00A27405" w:rsidRPr="004A6AE7" w:rsidRDefault="00A27405" w:rsidP="00A27405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627DC" w14:textId="49940FD8" w:rsidR="00A27405" w:rsidRPr="00C11497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3B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40E97" w14:textId="77777777" w:rsidR="00A27405" w:rsidRPr="00E27870" w:rsidRDefault="00A27405" w:rsidP="00A2740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0B7CE" w14:textId="643D89CF" w:rsidR="00A27405" w:rsidRPr="00A27405" w:rsidRDefault="00A27405" w:rsidP="00A27405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0F03" w:rsidRPr="006E4F8A" w14:paraId="0FD6E387" w14:textId="77777777" w:rsidTr="00A407FB">
        <w:tc>
          <w:tcPr>
            <w:tcW w:w="3778" w:type="dxa"/>
            <w:shd w:val="clear" w:color="auto" w:fill="auto"/>
          </w:tcPr>
          <w:p w14:paraId="5EDE5D6D" w14:textId="77777777" w:rsidR="00150F03" w:rsidRPr="006E4F8A" w:rsidRDefault="00150F03" w:rsidP="00A27405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3B312D1" w14:textId="77777777" w:rsidR="00150F03" w:rsidRPr="00AE6359" w:rsidRDefault="00150F03" w:rsidP="00150F03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E584D6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1B25E654" w14:textId="77777777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01DD2A" w14:textId="77777777" w:rsidR="00150F03" w:rsidRPr="006E4F8A" w:rsidRDefault="00150F03" w:rsidP="00150F0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A8E5406" w14:textId="48CE3CD4" w:rsidR="00150F03" w:rsidRPr="006E4F8A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3A33C2" w14:textId="77777777" w:rsidR="00150F03" w:rsidRPr="006E4F8A" w:rsidRDefault="00150F03" w:rsidP="00150F0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818E" w14:textId="77777777" w:rsidR="00150F03" w:rsidRPr="00AE6359" w:rsidRDefault="00150F03" w:rsidP="00150F0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50F03" w:rsidRPr="006E4F8A" w14:paraId="3EEF4352" w14:textId="77777777" w:rsidTr="00A407FB">
        <w:tc>
          <w:tcPr>
            <w:tcW w:w="3778" w:type="dxa"/>
            <w:shd w:val="clear" w:color="auto" w:fill="auto"/>
            <w:vAlign w:val="bottom"/>
          </w:tcPr>
          <w:p w14:paraId="41E37BB3" w14:textId="77777777" w:rsidR="00150F03" w:rsidRPr="006E4F8A" w:rsidRDefault="00150F03" w:rsidP="00150F0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4AB5" w14:textId="2C24FC77" w:rsidR="00150F03" w:rsidRPr="003A5941" w:rsidRDefault="00150F03" w:rsidP="00150F0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F7E2EF" w14:textId="77777777" w:rsidR="00150F03" w:rsidRPr="003A5941" w:rsidRDefault="00150F03" w:rsidP="00150F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9DB37" w14:textId="502BC5C7" w:rsidR="00150F03" w:rsidRPr="003A5941" w:rsidRDefault="00A27405" w:rsidP="00150F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(11,769)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BB880" w14:textId="77777777" w:rsidR="00150F03" w:rsidRPr="003A5941" w:rsidRDefault="00150F03" w:rsidP="00150F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1F984" w14:textId="75C27500" w:rsidR="00150F03" w:rsidRPr="003A5941" w:rsidRDefault="00A27405" w:rsidP="00150F03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0FE6" w14:textId="77777777" w:rsidR="00150F03" w:rsidRPr="003A5941" w:rsidRDefault="00150F03" w:rsidP="00150F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4C751" w14:textId="13016A90" w:rsidR="00150F03" w:rsidRPr="003A5941" w:rsidRDefault="00A27405" w:rsidP="00150F0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</w:tr>
    </w:tbl>
    <w:p w14:paraId="7BF672E8" w14:textId="10AA5236" w:rsidR="00E44E13" w:rsidRDefault="00E44E13" w:rsidP="00A14BD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120928B" w14:textId="77777777" w:rsidR="00E44E13" w:rsidRDefault="00E44E1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36"/>
        <w:gridCol w:w="1162"/>
        <w:gridCol w:w="236"/>
        <w:gridCol w:w="1080"/>
      </w:tblGrid>
      <w:tr w:rsidR="00B40E56" w:rsidRPr="00ED338C" w14:paraId="44F64A96" w14:textId="77777777" w:rsidTr="00E32DE3">
        <w:trPr>
          <w:tblHeader/>
        </w:trPr>
        <w:tc>
          <w:tcPr>
            <w:tcW w:w="3778" w:type="dxa"/>
          </w:tcPr>
          <w:p w14:paraId="25438469" w14:textId="4257DA47" w:rsidR="00B40E56" w:rsidRPr="00ED338C" w:rsidRDefault="00A14BDD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 xml:space="preserve"> </w:t>
            </w:r>
          </w:p>
        </w:tc>
        <w:tc>
          <w:tcPr>
            <w:tcW w:w="5402" w:type="dxa"/>
            <w:gridSpan w:val="7"/>
            <w:vAlign w:val="bottom"/>
          </w:tcPr>
          <w:p w14:paraId="2A3B6DF6" w14:textId="77777777" w:rsidR="00B40E56" w:rsidRPr="00ED338C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40E56" w:rsidRPr="006312B5" w14:paraId="7FA50EE5" w14:textId="77777777" w:rsidTr="00E32DE3">
        <w:trPr>
          <w:tblHeader/>
        </w:trPr>
        <w:tc>
          <w:tcPr>
            <w:tcW w:w="3778" w:type="dxa"/>
          </w:tcPr>
          <w:p w14:paraId="37983CA0" w14:textId="77777777" w:rsidR="00B40E56" w:rsidRPr="00ED338C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vAlign w:val="bottom"/>
          </w:tcPr>
          <w:p w14:paraId="665AA1AF" w14:textId="77777777" w:rsidR="00B40E56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F9B56E" w14:textId="01BD805C" w:rsidR="00B40E56" w:rsidRPr="00E178DA" w:rsidRDefault="006145CD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40E56"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2FB2044B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vAlign w:val="bottom"/>
          </w:tcPr>
          <w:p w14:paraId="5B5B8816" w14:textId="78CC127E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C07B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6180A1D6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ECD7386" w14:textId="77777777" w:rsidR="00B40E56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AD59AEB" w14:textId="29711EDB" w:rsidR="00B40E56" w:rsidRPr="006312B5" w:rsidRDefault="006145CD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B40E56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40E56"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B40E5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40E56" w:rsidRPr="006312B5" w14:paraId="30FEABCE" w14:textId="77777777" w:rsidTr="00E32DE3">
        <w:trPr>
          <w:tblHeader/>
        </w:trPr>
        <w:tc>
          <w:tcPr>
            <w:tcW w:w="3778" w:type="dxa"/>
          </w:tcPr>
          <w:p w14:paraId="7A396C1C" w14:textId="77777777" w:rsidR="00B40E56" w:rsidRPr="00ED338C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vAlign w:val="bottom"/>
          </w:tcPr>
          <w:p w14:paraId="07F5775F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F11B1A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32A99900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F5F65D9" w14:textId="77777777" w:rsidR="00B40E56" w:rsidRPr="00721122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79D30F4B" w14:textId="77777777" w:rsidR="00B40E56" w:rsidRPr="006312B5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0E56" w:rsidRPr="00D70047" w14:paraId="42912527" w14:textId="77777777" w:rsidTr="00E32DE3">
        <w:trPr>
          <w:tblHeader/>
        </w:trPr>
        <w:tc>
          <w:tcPr>
            <w:tcW w:w="3778" w:type="dxa"/>
          </w:tcPr>
          <w:p w14:paraId="3511C58B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</w:tcPr>
          <w:p w14:paraId="05D438D2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94832B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178C8EA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61C066A3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D2E6CCF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691102C2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CA3CA35" w14:textId="77777777" w:rsidR="00B40E56" w:rsidRPr="00D70047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0E56" w:rsidRPr="003A3233" w14:paraId="296DC65F" w14:textId="77777777" w:rsidTr="00E32DE3">
        <w:trPr>
          <w:tblHeader/>
        </w:trPr>
        <w:tc>
          <w:tcPr>
            <w:tcW w:w="3778" w:type="dxa"/>
          </w:tcPr>
          <w:p w14:paraId="554B1119" w14:textId="77777777" w:rsidR="00B40E56" w:rsidRPr="006E4F8A" w:rsidRDefault="00B40E56" w:rsidP="0006059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vAlign w:val="bottom"/>
          </w:tcPr>
          <w:p w14:paraId="3BDBD44F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CA793" w14:textId="77777777" w:rsidR="00B40E56" w:rsidRPr="006E4F8A" w:rsidRDefault="00B40E56" w:rsidP="000605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2659A2E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5ED8A03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7873F1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5A8C186A" w14:textId="77777777" w:rsidR="00B40E56" w:rsidRPr="006E4F8A" w:rsidRDefault="00B40E56" w:rsidP="00060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4B918A27" w14:textId="77777777" w:rsidR="00B40E56" w:rsidRPr="003A3233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0E56" w:rsidRPr="006E4F8A" w14:paraId="7058EACF" w14:textId="77777777" w:rsidTr="00E32DE3">
        <w:trPr>
          <w:tblHeader/>
        </w:trPr>
        <w:tc>
          <w:tcPr>
            <w:tcW w:w="3778" w:type="dxa"/>
          </w:tcPr>
          <w:p w14:paraId="735FF9EF" w14:textId="77777777" w:rsidR="00B40E56" w:rsidRPr="001703A0" w:rsidRDefault="00B40E56" w:rsidP="00060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</w:tcPr>
          <w:p w14:paraId="44043458" w14:textId="77777777" w:rsidR="00B40E56" w:rsidRPr="006E4F8A" w:rsidRDefault="00B40E56" w:rsidP="000605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392D" w:rsidRPr="00D70047" w14:paraId="140EE7E0" w14:textId="77777777" w:rsidTr="00E32DE3">
        <w:tc>
          <w:tcPr>
            <w:tcW w:w="3778" w:type="dxa"/>
          </w:tcPr>
          <w:p w14:paraId="1E34F50C" w14:textId="6BCB94B4" w:rsidR="00FF392D" w:rsidRPr="006E4F8A" w:rsidRDefault="00FF392D" w:rsidP="00FF39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</w:tcPr>
          <w:p w14:paraId="70A98BEC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69D046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7D67EADD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AA0D89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D5EDF4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16716B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0A1685" w14:textId="77777777" w:rsidR="00FF392D" w:rsidRPr="00D70047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92D" w:rsidRPr="004A6AE7" w14:paraId="31D56CEC" w14:textId="77777777" w:rsidTr="00E32DE3">
        <w:tc>
          <w:tcPr>
            <w:tcW w:w="3778" w:type="dxa"/>
          </w:tcPr>
          <w:p w14:paraId="1AE24415" w14:textId="3FBDA45E" w:rsidR="00FF392D" w:rsidRPr="00C74898" w:rsidRDefault="00FF392D" w:rsidP="00FF39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vAlign w:val="bottom"/>
          </w:tcPr>
          <w:p w14:paraId="755AACF2" w14:textId="5BF9A365" w:rsidR="00FF392D" w:rsidRPr="004A6AE7" w:rsidRDefault="00FF392D" w:rsidP="00FF392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46,656</w:t>
            </w:r>
          </w:p>
        </w:tc>
        <w:tc>
          <w:tcPr>
            <w:tcW w:w="236" w:type="dxa"/>
          </w:tcPr>
          <w:p w14:paraId="32A9BF85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52511AE" w14:textId="3CC6BD2F" w:rsidR="00FF392D" w:rsidRPr="002E781E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41B2C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6335475" w14:textId="5756F864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BCE70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6B98E5" w14:textId="65634428" w:rsidR="00FF392D" w:rsidRPr="004A6AE7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47,940</w:t>
            </w:r>
          </w:p>
        </w:tc>
      </w:tr>
      <w:tr w:rsidR="00FF392D" w:rsidRPr="004A6AE7" w14:paraId="02C9DE57" w14:textId="77777777" w:rsidTr="00E32DE3">
        <w:tc>
          <w:tcPr>
            <w:tcW w:w="3778" w:type="dxa"/>
          </w:tcPr>
          <w:p w14:paraId="63C06A81" w14:textId="5D392968" w:rsidR="00FF392D" w:rsidRPr="003E0433" w:rsidRDefault="00FF392D" w:rsidP="00FF39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vAlign w:val="bottom"/>
          </w:tcPr>
          <w:p w14:paraId="67C2CFB8" w14:textId="2B1312AC" w:rsidR="00FF392D" w:rsidRPr="004A6AE7" w:rsidRDefault="00FF392D" w:rsidP="00FF392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4,103</w:t>
            </w:r>
          </w:p>
        </w:tc>
        <w:tc>
          <w:tcPr>
            <w:tcW w:w="236" w:type="dxa"/>
          </w:tcPr>
          <w:p w14:paraId="37A7C586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516CF0" w14:textId="08A2FE23" w:rsidR="00FF392D" w:rsidRPr="00F9646F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D030F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3FB486B" w14:textId="3B85B025" w:rsidR="00FF392D" w:rsidRPr="007C5623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15EEE9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B49C5" w14:textId="685597BA" w:rsidR="00FF392D" w:rsidRPr="004A6AE7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FF392D" w:rsidRPr="004A6AE7" w14:paraId="721F5870" w14:textId="77777777" w:rsidTr="00E32DE3">
        <w:tc>
          <w:tcPr>
            <w:tcW w:w="3778" w:type="dxa"/>
          </w:tcPr>
          <w:p w14:paraId="156365EE" w14:textId="4AF4FBD5" w:rsidR="00FF392D" w:rsidRPr="009F4DF6" w:rsidRDefault="00FF392D" w:rsidP="00FF392D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vAlign w:val="bottom"/>
          </w:tcPr>
          <w:p w14:paraId="214A2964" w14:textId="1AAC6C20" w:rsidR="00FF392D" w:rsidRPr="004A6AE7" w:rsidRDefault="00FF392D" w:rsidP="00FF392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24,294</w:t>
            </w:r>
          </w:p>
        </w:tc>
        <w:tc>
          <w:tcPr>
            <w:tcW w:w="236" w:type="dxa"/>
          </w:tcPr>
          <w:p w14:paraId="3522A836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9BF304" w14:textId="5A8AE44E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69A4D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81A3825" w14:textId="57A395F2" w:rsidR="00FF392D" w:rsidRPr="007C5623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89172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0B07C" w14:textId="07BFECC5" w:rsidR="00FF392D" w:rsidRPr="004A6AE7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24,085</w:t>
            </w:r>
          </w:p>
        </w:tc>
      </w:tr>
      <w:tr w:rsidR="00FF392D" w:rsidRPr="004A6AE7" w14:paraId="02E7F5B9" w14:textId="77777777" w:rsidTr="00E32DE3">
        <w:tc>
          <w:tcPr>
            <w:tcW w:w="3778" w:type="dxa"/>
          </w:tcPr>
          <w:p w14:paraId="35FF79C8" w14:textId="18040177" w:rsidR="00FF392D" w:rsidRPr="00576E30" w:rsidRDefault="00FF392D" w:rsidP="00FF392D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88" w:type="dxa"/>
            <w:vAlign w:val="bottom"/>
          </w:tcPr>
          <w:p w14:paraId="24EFD13D" w14:textId="0E004F08" w:rsidR="00FF392D" w:rsidRPr="007C5623" w:rsidRDefault="00FF392D" w:rsidP="00FF392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5,387</w:t>
            </w:r>
          </w:p>
        </w:tc>
        <w:tc>
          <w:tcPr>
            <w:tcW w:w="236" w:type="dxa"/>
          </w:tcPr>
          <w:p w14:paraId="1F3AD400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EE3B860" w14:textId="28251E8D" w:rsidR="00FF392D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51370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67A45A" w14:textId="4F2ABD89" w:rsidR="00FF392D" w:rsidRPr="007C5623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8E37E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C2798" w14:textId="26AD32B9" w:rsidR="00FF392D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</w:tr>
      <w:tr w:rsidR="00FF392D" w:rsidRPr="000316D4" w14:paraId="44F0C0B5" w14:textId="77777777" w:rsidTr="00E32DE3">
        <w:tc>
          <w:tcPr>
            <w:tcW w:w="3778" w:type="dxa"/>
            <w:vAlign w:val="bottom"/>
          </w:tcPr>
          <w:p w14:paraId="3790C742" w14:textId="031AC55F" w:rsidR="00FF392D" w:rsidRPr="000316D4" w:rsidRDefault="00FF392D" w:rsidP="00FF39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8391182" w14:textId="20924B1B" w:rsidR="00FF392D" w:rsidRPr="00FF392D" w:rsidRDefault="00FF392D" w:rsidP="00FF392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92D">
              <w:rPr>
                <w:rFonts w:ascii="Angsana New" w:hAnsi="Angsana New"/>
                <w:sz w:val="30"/>
                <w:szCs w:val="30"/>
                <w:lang w:val="en-US"/>
              </w:rPr>
              <w:t>1,882</w:t>
            </w:r>
          </w:p>
        </w:tc>
        <w:tc>
          <w:tcPr>
            <w:tcW w:w="236" w:type="dxa"/>
          </w:tcPr>
          <w:p w14:paraId="50617C98" w14:textId="77777777" w:rsidR="00FF392D" w:rsidRPr="000316D4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C14A" w14:textId="78834881" w:rsidR="00FF392D" w:rsidRPr="000316D4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050734" w14:textId="77777777" w:rsidR="00FF392D" w:rsidRPr="000316D4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F22" w14:textId="03C1FCDC" w:rsidR="00FF392D" w:rsidRPr="007C5623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6EBA3" w14:textId="77777777" w:rsidR="00FF392D" w:rsidRPr="000316D4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AC692" w14:textId="6D98D672" w:rsidR="00FF392D" w:rsidRPr="000316D4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</w:t>
            </w:r>
          </w:p>
        </w:tc>
      </w:tr>
      <w:tr w:rsidR="00FF392D" w:rsidRPr="004A6AE7" w14:paraId="6FF7F641" w14:textId="77777777" w:rsidTr="00E32DE3">
        <w:tc>
          <w:tcPr>
            <w:tcW w:w="3778" w:type="dxa"/>
            <w:vAlign w:val="bottom"/>
          </w:tcPr>
          <w:p w14:paraId="631DA85C" w14:textId="7462BD4A" w:rsidR="00FF392D" w:rsidRPr="006E4F8A" w:rsidRDefault="00FF392D" w:rsidP="00FF392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0ABA4" w14:textId="4F780741" w:rsidR="00FF392D" w:rsidRPr="004A6AE7" w:rsidRDefault="00FF392D" w:rsidP="00FF392D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82,322</w:t>
            </w:r>
          </w:p>
        </w:tc>
        <w:tc>
          <w:tcPr>
            <w:tcW w:w="236" w:type="dxa"/>
          </w:tcPr>
          <w:p w14:paraId="77555A5D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88CEF" w14:textId="09422103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37D12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09FC" w14:textId="1ADE8BF1" w:rsidR="00FF392D" w:rsidRPr="004A6AE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5D858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992F7" w14:textId="584BEA22" w:rsidR="00FF392D" w:rsidRPr="004A6AE7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94,033</w:t>
            </w:r>
          </w:p>
        </w:tc>
      </w:tr>
      <w:tr w:rsidR="00FF392D" w:rsidRPr="00AE6359" w14:paraId="4185DDB2" w14:textId="77777777" w:rsidTr="00E32DE3">
        <w:tc>
          <w:tcPr>
            <w:tcW w:w="3778" w:type="dxa"/>
          </w:tcPr>
          <w:p w14:paraId="16AF045E" w14:textId="77777777" w:rsidR="00FF392D" w:rsidRPr="00AE6359" w:rsidRDefault="00FF392D" w:rsidP="00FF392D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53473B3A" w14:textId="77777777" w:rsidR="00FF392D" w:rsidRPr="00AE6359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6EB7F8EF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2D5D300" w14:textId="77777777" w:rsidR="00FF392D" w:rsidRPr="006E4F8A" w:rsidRDefault="00FF392D" w:rsidP="00FF392D">
            <w:pPr>
              <w:tabs>
                <w:tab w:val="decimal" w:pos="918"/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0C6951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730F262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CF8F04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E65D7" w14:textId="77777777" w:rsidR="00FF392D" w:rsidRPr="00AE6359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F392D" w:rsidRPr="00D70047" w14:paraId="5A045D48" w14:textId="77777777" w:rsidTr="00E32DE3">
        <w:tc>
          <w:tcPr>
            <w:tcW w:w="3778" w:type="dxa"/>
          </w:tcPr>
          <w:p w14:paraId="4796C16B" w14:textId="0FFBAC50" w:rsidR="00FF392D" w:rsidRPr="000D352B" w:rsidRDefault="00FF392D" w:rsidP="00FF39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7D86F1D8" w14:textId="77777777" w:rsidR="00FF392D" w:rsidRPr="00D70047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F8F2B7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5842B13" w14:textId="77777777" w:rsidR="00FF392D" w:rsidRPr="006E4F8A" w:rsidRDefault="00FF392D" w:rsidP="00FF392D">
            <w:pPr>
              <w:tabs>
                <w:tab w:val="decimal" w:pos="918"/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A755484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3812E8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3A4F01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5DBF7" w14:textId="77777777" w:rsidR="00FF392D" w:rsidRPr="00D70047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92D" w:rsidRPr="004A6AE7" w14:paraId="4471D723" w14:textId="77777777" w:rsidTr="00E32DE3">
        <w:tc>
          <w:tcPr>
            <w:tcW w:w="3778" w:type="dxa"/>
          </w:tcPr>
          <w:p w14:paraId="747B8917" w14:textId="4BF1FA41" w:rsidR="00FF392D" w:rsidRPr="009F4DF6" w:rsidRDefault="00FF392D" w:rsidP="00FF392D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F13C1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การปรับมูลค่ายุติธรรมของ</w:t>
            </w:r>
            <w:r w:rsidRPr="00F13C1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8" w:type="dxa"/>
            <w:vAlign w:val="bottom"/>
          </w:tcPr>
          <w:p w14:paraId="424733D0" w14:textId="1791ACBB" w:rsidR="00FF392D" w:rsidRPr="004A6AE7" w:rsidRDefault="00FF392D" w:rsidP="00FF392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36" w:type="dxa"/>
            <w:vAlign w:val="bottom"/>
          </w:tcPr>
          <w:p w14:paraId="409B812A" w14:textId="77777777" w:rsidR="00FF392D" w:rsidRPr="00782E64" w:rsidRDefault="00FF392D" w:rsidP="00FF392D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8B6F07E" w14:textId="68C7ABA3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4C926" w14:textId="77777777" w:rsidR="00FF392D" w:rsidRPr="004A6AE7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D157333" w14:textId="479485CE" w:rsidR="00FF392D" w:rsidRPr="006E4F8A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12E6F" w14:textId="77777777" w:rsidR="00FF392D" w:rsidRPr="00E27870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F6066" w14:textId="0A3799C4" w:rsidR="00FF392D" w:rsidRPr="004A6AE7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FF392D" w:rsidRPr="00F97D19" w14:paraId="46AE40DA" w14:textId="77777777" w:rsidTr="00E32DE3">
        <w:tc>
          <w:tcPr>
            <w:tcW w:w="3778" w:type="dxa"/>
            <w:vAlign w:val="bottom"/>
          </w:tcPr>
          <w:p w14:paraId="5E572863" w14:textId="7363B11A" w:rsidR="00FF392D" w:rsidRPr="006E4F8A" w:rsidRDefault="00FF392D" w:rsidP="00FF392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5387" w14:textId="30E70255" w:rsidR="00FF392D" w:rsidRPr="00093662" w:rsidRDefault="00FF392D" w:rsidP="00FF392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(60)</w:t>
            </w:r>
          </w:p>
        </w:tc>
        <w:tc>
          <w:tcPr>
            <w:tcW w:w="236" w:type="dxa"/>
            <w:vAlign w:val="bottom"/>
          </w:tcPr>
          <w:p w14:paraId="57523BA8" w14:textId="77777777" w:rsidR="00FF392D" w:rsidRPr="00093662" w:rsidRDefault="00FF392D" w:rsidP="00FF392D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77F2A" w14:textId="2F6196B7" w:rsidR="00FF392D" w:rsidRPr="0020336C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62DA5" w14:textId="77777777" w:rsidR="00FF392D" w:rsidRPr="004A6AE7" w:rsidRDefault="00FF392D" w:rsidP="00FF392D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20668" w14:textId="1B6A3BC0" w:rsidR="00FF392D" w:rsidRPr="00C11497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C9A1A" w14:textId="77777777" w:rsidR="00FF392D" w:rsidRPr="00E27870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09483" w14:textId="1B305DF1" w:rsidR="00FF392D" w:rsidRPr="00F97D19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(20)</w:t>
            </w:r>
          </w:p>
        </w:tc>
      </w:tr>
      <w:tr w:rsidR="00FF392D" w:rsidRPr="00AE6359" w14:paraId="1A66CA6C" w14:textId="77777777" w:rsidTr="00E32DE3">
        <w:tc>
          <w:tcPr>
            <w:tcW w:w="3778" w:type="dxa"/>
          </w:tcPr>
          <w:p w14:paraId="25FACE2D" w14:textId="77777777" w:rsidR="00FF392D" w:rsidRPr="006E4F8A" w:rsidRDefault="00FF392D" w:rsidP="00FF392D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vAlign w:val="bottom"/>
          </w:tcPr>
          <w:p w14:paraId="21C46C2A" w14:textId="77777777" w:rsidR="00FF392D" w:rsidRPr="00AE6359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07765C9B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62CB5583" w14:textId="77777777" w:rsidR="00FF392D" w:rsidRPr="006E4F8A" w:rsidRDefault="00FF392D" w:rsidP="00FF392D">
            <w:pPr>
              <w:tabs>
                <w:tab w:val="decimal" w:pos="918"/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C6D10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6510DCEC" w14:textId="77777777" w:rsidR="00FF392D" w:rsidRPr="006E4F8A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F828F8" w14:textId="77777777" w:rsidR="00FF392D" w:rsidRPr="006E4F8A" w:rsidRDefault="00FF392D" w:rsidP="00FF392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4886C4" w14:textId="77777777" w:rsidR="00FF392D" w:rsidRPr="00AE6359" w:rsidRDefault="00FF392D" w:rsidP="00FF39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F392D" w:rsidRPr="003A5941" w14:paraId="4D5E6699" w14:textId="77777777" w:rsidTr="00E32DE3">
        <w:tc>
          <w:tcPr>
            <w:tcW w:w="3778" w:type="dxa"/>
            <w:vAlign w:val="bottom"/>
          </w:tcPr>
          <w:p w14:paraId="74705411" w14:textId="2D7A18CF" w:rsidR="00FF392D" w:rsidRPr="006E4F8A" w:rsidRDefault="00FF392D" w:rsidP="00FF392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14561148" w14:textId="3B0F6A70" w:rsidR="00FF392D" w:rsidRPr="003A5941" w:rsidRDefault="00FF392D" w:rsidP="00FF392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82,262</w:t>
            </w:r>
          </w:p>
        </w:tc>
        <w:tc>
          <w:tcPr>
            <w:tcW w:w="236" w:type="dxa"/>
            <w:vAlign w:val="bottom"/>
          </w:tcPr>
          <w:p w14:paraId="44E1A96F" w14:textId="77777777" w:rsidR="00FF392D" w:rsidRPr="003A5941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2DDC98" w14:textId="3166FF8D" w:rsidR="00FF392D" w:rsidRPr="003A5941" w:rsidRDefault="00FF392D" w:rsidP="00FF392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481D2" w14:textId="77777777" w:rsidR="00FF392D" w:rsidRPr="003A5941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A51D86" w14:textId="16EA3C11" w:rsidR="00FF392D" w:rsidRPr="003A5941" w:rsidRDefault="00FF392D" w:rsidP="00FF39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A550E" w14:textId="77777777" w:rsidR="00FF392D" w:rsidRPr="003A5941" w:rsidRDefault="00FF392D" w:rsidP="00FF39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DB67A" w14:textId="62224424" w:rsidR="00FF392D" w:rsidRPr="003A5941" w:rsidRDefault="00FF392D" w:rsidP="00FF392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94,013</w:t>
            </w:r>
          </w:p>
        </w:tc>
      </w:tr>
    </w:tbl>
    <w:p w14:paraId="4D1DF533" w14:textId="4AD82D02" w:rsidR="00D34043" w:rsidRDefault="00D34043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143F3BC9" w14:textId="014037AD" w:rsidR="00115EA4" w:rsidRPr="00115EA4" w:rsidRDefault="00115EA4" w:rsidP="00115EA4">
      <w:pPr>
        <w:pStyle w:val="Bo-C1Content"/>
        <w:rPr>
          <w:lang w:val="en-US"/>
        </w:rPr>
      </w:pPr>
      <w:r w:rsidRPr="00115EA4">
        <w:rPr>
          <w:cs/>
          <w:lang w:val="en-US"/>
        </w:rPr>
        <w:t xml:space="preserve">สินทรัพย์ภาษีเงินได้รอการตัดบัญชีที่เกิดจากผลขาดทุนยกไปที่มิได้รับรู้ในงบการเงินรวมและงบการเงินเฉพาะ ณ วันที่ </w:t>
      </w:r>
      <w:r>
        <w:rPr>
          <w:lang w:val="en-US"/>
        </w:rPr>
        <w:t>31</w:t>
      </w:r>
      <w:r w:rsidRPr="00115EA4">
        <w:rPr>
          <w:cs/>
          <w:lang w:val="en-US"/>
        </w:rPr>
        <w:t xml:space="preserve"> ธันวาคม </w:t>
      </w:r>
      <w:r>
        <w:rPr>
          <w:lang w:val="en-US"/>
        </w:rPr>
        <w:t>2565</w:t>
      </w:r>
      <w:r w:rsidRPr="00115EA4">
        <w:rPr>
          <w:cs/>
          <w:lang w:val="en-US"/>
        </w:rPr>
        <w:t xml:space="preserve"> เป็นจำนวน </w:t>
      </w:r>
      <w:r>
        <w:rPr>
          <w:lang w:val="en-US"/>
        </w:rPr>
        <w:t>27</w:t>
      </w:r>
      <w:r w:rsidRPr="00115EA4">
        <w:rPr>
          <w:cs/>
          <w:lang w:val="en-US"/>
        </w:rPr>
        <w:t xml:space="preserve"> ล้านบาทและ </w:t>
      </w:r>
      <w:r>
        <w:rPr>
          <w:lang w:val="en-US"/>
        </w:rPr>
        <w:t>27</w:t>
      </w:r>
      <w:r w:rsidRPr="00115EA4">
        <w:rPr>
          <w:cs/>
          <w:lang w:val="en-US"/>
        </w:rPr>
        <w:t xml:space="preserve"> ล้านบาท ตามลำดับ </w:t>
      </w:r>
    </w:p>
    <w:p w14:paraId="58E5488A" w14:textId="77777777" w:rsidR="00115EA4" w:rsidRPr="00115EA4" w:rsidRDefault="00115EA4" w:rsidP="00115EA4">
      <w:pPr>
        <w:pStyle w:val="Bo-Blankline"/>
        <w:rPr>
          <w:lang w:val="en-US"/>
        </w:rPr>
      </w:pPr>
    </w:p>
    <w:p w14:paraId="6243790C" w14:textId="62D7BB9B" w:rsidR="00D34043" w:rsidRDefault="00115EA4" w:rsidP="00115EA4">
      <w:pPr>
        <w:pStyle w:val="Bo-C1Content"/>
        <w:rPr>
          <w:lang w:val="en-US"/>
        </w:rPr>
      </w:pPr>
      <w:r w:rsidRPr="00115EA4">
        <w:rPr>
          <w:cs/>
          <w:lang w:val="en-US"/>
        </w:rPr>
        <w:t xml:space="preserve">ขาดทุนทางภาษีจะสิ้นอายุในปี </w:t>
      </w:r>
      <w:r>
        <w:rPr>
          <w:lang w:val="en-US"/>
        </w:rPr>
        <w:t>2570</w:t>
      </w:r>
      <w:r w:rsidRPr="00115EA4">
        <w:rPr>
          <w:cs/>
          <w:lang w:val="en-US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</w:t>
      </w:r>
    </w:p>
    <w:p w14:paraId="53852E37" w14:textId="0C60DB72" w:rsidR="00115EA4" w:rsidRDefault="00115EA4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15B51F9" w14:textId="77777777" w:rsidR="00C4678D" w:rsidRPr="0078123E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lastRenderedPageBreak/>
        <w:t>สิ</w:t>
      </w:r>
      <w:r w:rsidRPr="0078123E">
        <w:rPr>
          <w:rFonts w:hint="cs"/>
          <w:cs/>
        </w:rPr>
        <w:t>ทธิประโยชน์จากการส่งเสริมการลงทุน</w:t>
      </w:r>
    </w:p>
    <w:p w14:paraId="27647A3A" w14:textId="77777777" w:rsidR="00C4678D" w:rsidRPr="005F4C44" w:rsidRDefault="00C4678D" w:rsidP="006A4F6E">
      <w:pPr>
        <w:pStyle w:val="Bo-Blankline"/>
        <w:rPr>
          <w:lang w:val="en-US"/>
        </w:rPr>
      </w:pPr>
    </w:p>
    <w:p w14:paraId="54B1C276" w14:textId="1488076B" w:rsidR="00B86714" w:rsidRPr="0078123E" w:rsidRDefault="00C4678D" w:rsidP="00C4678D">
      <w:pPr>
        <w:pStyle w:val="Bo-C1Content"/>
      </w:pPr>
      <w:r w:rsidRPr="0078123E">
        <w:rPr>
          <w:rFonts w:hint="cs"/>
          <w:cs/>
          <w:lang w:val="en-US"/>
        </w:rPr>
        <w:t>คณะกรรมการ</w:t>
      </w:r>
      <w:r w:rsidRPr="0078123E">
        <w:rPr>
          <w:rFonts w:hint="cs"/>
          <w:cs/>
        </w:rPr>
        <w:t>ส่งเสริมการลงทุนอนุมัติให้</w:t>
      </w:r>
      <w:r w:rsidRPr="0078123E">
        <w:rPr>
          <w:cs/>
        </w:rPr>
        <w:t>บริษัทได้รับบัตร</w:t>
      </w:r>
      <w:r w:rsidRPr="0078123E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6145CD" w:rsidRPr="006145CD">
        <w:rPr>
          <w:lang w:val="en-US"/>
        </w:rPr>
        <w:t>2520</w:t>
      </w:r>
      <w:r w:rsidRPr="0078123E">
        <w:rPr>
          <w:rFonts w:hint="cs"/>
          <w:cs/>
        </w:rPr>
        <w:t xml:space="preserve"> เกี่ยวกับ</w:t>
      </w:r>
      <w:r w:rsidRPr="0078123E">
        <w:rPr>
          <w:rFonts w:hint="cs"/>
          <w:cs/>
          <w:lang w:val="en-US"/>
        </w:rPr>
        <w:t>สถานีบริการก๊าซธรรมชาติ</w:t>
      </w:r>
      <w:r w:rsidRPr="0078123E">
        <w:rPr>
          <w:lang w:val="en-US"/>
        </w:rPr>
        <w:t xml:space="preserve"> </w:t>
      </w:r>
      <w:r w:rsidR="00A135D3" w:rsidRPr="0078123E">
        <w:rPr>
          <w:cs/>
        </w:rPr>
        <w:t>โรงไฟฟ้าและ</w:t>
      </w:r>
      <w:r w:rsidR="00A135D3" w:rsidRPr="0078123E">
        <w:rPr>
          <w:rFonts w:hint="cs"/>
          <w:cs/>
        </w:rPr>
        <w:t>ผลิตเชื้อเพลิงจากขยะ</w:t>
      </w:r>
      <w:r w:rsidRPr="0078123E">
        <w:rPr>
          <w:rFonts w:hint="cs"/>
          <w:cs/>
          <w:lang w:val="en-US"/>
        </w:rPr>
        <w:t xml:space="preserve"> </w:t>
      </w:r>
      <w:r w:rsidR="00A135D3" w:rsidRPr="0078123E">
        <w:rPr>
          <w:rFonts w:hint="cs"/>
          <w:cs/>
        </w:rPr>
        <w:t>รวมทั้งเศษหรือขยะหรือของเสีย</w:t>
      </w:r>
      <w:r w:rsidRPr="0078123E">
        <w:rPr>
          <w:lang w:val="en-US"/>
        </w:rPr>
        <w:t xml:space="preserve"> </w:t>
      </w:r>
      <w:r w:rsidRPr="0078123E">
        <w:rPr>
          <w:rFonts w:hint="cs"/>
          <w:cs/>
        </w:rPr>
        <w:t>ซึ่งพอสรุปสาระสำคัญได้ดังนี้</w:t>
      </w:r>
    </w:p>
    <w:p w14:paraId="427E0178" w14:textId="77777777" w:rsidR="003F3F73" w:rsidRPr="005F4C44" w:rsidRDefault="003F3F73" w:rsidP="00B17401">
      <w:pPr>
        <w:pStyle w:val="Bo-Blankline"/>
      </w:pPr>
    </w:p>
    <w:p w14:paraId="770B3D98" w14:textId="77777777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546EABB" w14:textId="328FF987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486C83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8</w:t>
      </w:r>
      <w:r w:rsidRPr="00486C83">
        <w:rPr>
          <w:rFonts w:ascii="Angsana New" w:hAnsi="Angsana New"/>
          <w:sz w:val="30"/>
          <w:szCs w:val="30"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14:paraId="0CA7BAD0" w14:textId="51E2EAD9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50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486C83">
        <w:rPr>
          <w:rFonts w:ascii="Angsana New" w:hAnsi="Angsana New"/>
          <w:sz w:val="30"/>
          <w:szCs w:val="30"/>
          <w:cs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5</w:t>
      </w:r>
      <w:r w:rsidRPr="00486C83">
        <w:rPr>
          <w:rFonts w:ascii="Angsana New" w:hAnsi="Angsana New"/>
          <w:sz w:val="30"/>
          <w:szCs w:val="30"/>
          <w:cs/>
        </w:rPr>
        <w:t xml:space="preserve"> ปี</w:t>
      </w:r>
      <w:r w:rsidRPr="00486C83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486C83">
        <w:rPr>
          <w:rFonts w:ascii="Angsana New" w:hAnsi="Angsana New" w:hint="cs"/>
          <w:sz w:val="30"/>
          <w:szCs w:val="30"/>
          <w:lang w:val="en-US"/>
        </w:rPr>
        <w:t>(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 w:rsidRPr="00486C83">
        <w:rPr>
          <w:rFonts w:ascii="Angsana New" w:hAnsi="Angsana New" w:hint="cs"/>
          <w:sz w:val="30"/>
          <w:szCs w:val="30"/>
          <w:lang w:val="en-US"/>
        </w:rPr>
        <w:t>)</w:t>
      </w:r>
    </w:p>
    <w:p w14:paraId="19B67DDB" w14:textId="1D7BE3ED" w:rsidR="00C4678D" w:rsidRPr="00486C83" w:rsidRDefault="00C4678D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486C83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10</w:t>
      </w:r>
      <w:r w:rsidRPr="00486C83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</w:t>
      </w:r>
      <w:r w:rsidRPr="00486C83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01500" w:rsidRPr="00486C83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0906E832" w14:textId="2210FC83" w:rsidR="003418B3" w:rsidRPr="00486C83" w:rsidRDefault="003418B3" w:rsidP="00BE05D9">
      <w:pPr>
        <w:pStyle w:val="BodyTextIndent3"/>
        <w:numPr>
          <w:ilvl w:val="0"/>
          <w:numId w:val="6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6145CD" w:rsidRPr="006145CD">
        <w:rPr>
          <w:rFonts w:ascii="Angsana New" w:hAnsi="Angsana New" w:hint="cs"/>
          <w:sz w:val="30"/>
          <w:szCs w:val="30"/>
          <w:lang w:val="en-US"/>
        </w:rPr>
        <w:t>5</w:t>
      </w:r>
      <w:r w:rsidR="004F681F">
        <w:rPr>
          <w:rFonts w:ascii="Angsana New" w:hAnsi="Angsana New" w:hint="cs"/>
          <w:sz w:val="30"/>
          <w:szCs w:val="30"/>
          <w:cs/>
        </w:rPr>
        <w:t xml:space="preserve"> </w:t>
      </w:r>
      <w:r w:rsidRPr="00486C83">
        <w:rPr>
          <w:rFonts w:ascii="Angsana New" w:hAnsi="Angsana New"/>
          <w:sz w:val="30"/>
          <w:szCs w:val="30"/>
          <w:cs/>
        </w:rPr>
        <w:t>ปี นับแต่วันพ้นกำหนดได้รับการส่งเสริม</w:t>
      </w:r>
    </w:p>
    <w:p w14:paraId="69066B07" w14:textId="3864FC43" w:rsidR="00C4678D" w:rsidRPr="005F4C44" w:rsidRDefault="00C4678D" w:rsidP="006A4F6E">
      <w:pPr>
        <w:pStyle w:val="Bo-Blankline"/>
      </w:pPr>
    </w:p>
    <w:p w14:paraId="3644D378" w14:textId="1DF48728" w:rsidR="00C4678D" w:rsidRPr="00693434" w:rsidRDefault="00C4678D" w:rsidP="00C4678D">
      <w:pPr>
        <w:pStyle w:val="Bo-C1Content"/>
      </w:pPr>
      <w:r w:rsidRPr="00693434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97179F7" w14:textId="77777777" w:rsidR="003D0037" w:rsidRPr="005F4C44" w:rsidRDefault="003D0037" w:rsidP="003D0037">
      <w:pPr>
        <w:pStyle w:val="Bo-Blankline"/>
      </w:pPr>
    </w:p>
    <w:p w14:paraId="6160A443" w14:textId="77777777" w:rsidR="00E26D00" w:rsidRPr="00693434" w:rsidRDefault="0090605F" w:rsidP="00E26D00">
      <w:pPr>
        <w:pStyle w:val="Bo-C1Content"/>
      </w:pPr>
      <w:r w:rsidRPr="00693434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538A8CA2" w14:textId="77777777" w:rsidR="002D4424" w:rsidRPr="005F4C44" w:rsidRDefault="002D4424" w:rsidP="006A4F6E">
      <w:pPr>
        <w:pStyle w:val="Bo-Blankline"/>
        <w:rPr>
          <w:lang w:val="en-US"/>
        </w:rPr>
      </w:pP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45"/>
        <w:gridCol w:w="1016"/>
        <w:gridCol w:w="145"/>
        <w:gridCol w:w="1124"/>
        <w:gridCol w:w="145"/>
        <w:gridCol w:w="1043"/>
        <w:gridCol w:w="145"/>
        <w:gridCol w:w="1016"/>
        <w:gridCol w:w="145"/>
        <w:gridCol w:w="1126"/>
      </w:tblGrid>
      <w:tr w:rsidR="007275CF" w:rsidRPr="001405A2" w14:paraId="60110BDA" w14:textId="77777777" w:rsidTr="00E50E12">
        <w:tc>
          <w:tcPr>
            <w:tcW w:w="2070" w:type="dxa"/>
            <w:shd w:val="clear" w:color="auto" w:fill="auto"/>
            <w:vAlign w:val="bottom"/>
          </w:tcPr>
          <w:p w14:paraId="05420B15" w14:textId="77777777" w:rsidR="007275CF" w:rsidRPr="00693434" w:rsidRDefault="007275CF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0" w:type="dxa"/>
            <w:gridSpan w:val="11"/>
            <w:shd w:val="clear" w:color="auto" w:fill="auto"/>
            <w:vAlign w:val="bottom"/>
          </w:tcPr>
          <w:p w14:paraId="51AFCB24" w14:textId="77777777" w:rsidR="007275CF" w:rsidRPr="00693434" w:rsidRDefault="007275CF" w:rsidP="00E041F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275CF" w:rsidRPr="001405A2" w14:paraId="229BF7E8" w14:textId="77777777" w:rsidTr="00E50E12">
        <w:tc>
          <w:tcPr>
            <w:tcW w:w="2070" w:type="dxa"/>
            <w:shd w:val="clear" w:color="auto" w:fill="auto"/>
            <w:vAlign w:val="bottom"/>
          </w:tcPr>
          <w:p w14:paraId="090099FE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590C" w14:textId="31118778" w:rsidR="007275CF" w:rsidRPr="00693434" w:rsidRDefault="006145CD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050EE8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A355" w14:textId="380F6300" w:rsidR="007275CF" w:rsidRPr="00693434" w:rsidRDefault="006145CD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392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275CF" w:rsidRPr="001405A2" w14:paraId="0B2903BC" w14:textId="77777777" w:rsidTr="00E50E12">
        <w:tc>
          <w:tcPr>
            <w:tcW w:w="2070" w:type="dxa"/>
            <w:shd w:val="clear" w:color="auto" w:fill="auto"/>
            <w:vAlign w:val="bottom"/>
          </w:tcPr>
          <w:p w14:paraId="548234DB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8A8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7F9362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7E9E8F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E35B6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BC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22D9816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0D4589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A7D2F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5821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6C417B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719146D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1831867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3F00809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51CFE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AA1FA2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3079D11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56214D4C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9F385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5409F3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275CF" w:rsidRPr="001405A2" w14:paraId="34C6A06A" w14:textId="77777777" w:rsidTr="00E50E12">
        <w:tc>
          <w:tcPr>
            <w:tcW w:w="2070" w:type="dxa"/>
            <w:shd w:val="clear" w:color="auto" w:fill="auto"/>
            <w:vAlign w:val="bottom"/>
          </w:tcPr>
          <w:p w14:paraId="3F80F559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0" w:type="dxa"/>
            <w:gridSpan w:val="11"/>
            <w:shd w:val="clear" w:color="auto" w:fill="auto"/>
            <w:vAlign w:val="bottom"/>
          </w:tcPr>
          <w:p w14:paraId="51513E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92D" w:rsidRPr="001405A2" w14:paraId="1094F5FA" w14:textId="77777777" w:rsidTr="00E50E12">
        <w:tc>
          <w:tcPr>
            <w:tcW w:w="2070" w:type="dxa"/>
            <w:shd w:val="clear" w:color="auto" w:fill="auto"/>
            <w:vAlign w:val="bottom"/>
          </w:tcPr>
          <w:p w14:paraId="4304C99D" w14:textId="77777777" w:rsidR="00FF392D" w:rsidRPr="00693434" w:rsidRDefault="00FF392D" w:rsidP="00FF39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B77456" w14:textId="76A81670" w:rsidR="00FF392D" w:rsidRPr="00693434" w:rsidRDefault="00A27405" w:rsidP="00FF392D">
            <w:pPr>
              <w:tabs>
                <w:tab w:val="decimal" w:pos="86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9,185,600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6DB15" w14:textId="77777777" w:rsidR="00FF392D" w:rsidRPr="00693434" w:rsidRDefault="00FF392D" w:rsidP="00FF39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23FBEA7" w14:textId="023341F5" w:rsidR="00FF392D" w:rsidRPr="00693434" w:rsidRDefault="00A27405" w:rsidP="00FF392D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1,014,374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81B042" w14:textId="77777777" w:rsidR="00FF392D" w:rsidRPr="00693434" w:rsidRDefault="00FF392D" w:rsidP="00FF39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453B889" w14:textId="3DB8B816" w:rsidR="00FF392D" w:rsidRPr="00693434" w:rsidRDefault="00A27405" w:rsidP="00FF392D">
            <w:pPr>
              <w:tabs>
                <w:tab w:val="decimal" w:pos="9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10,199,974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DB211C" w14:textId="77777777" w:rsidR="00FF392D" w:rsidRPr="00693434" w:rsidRDefault="00FF392D" w:rsidP="00FF39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391F1A3" w14:textId="34D426A7" w:rsidR="00FF392D" w:rsidRPr="00693434" w:rsidRDefault="00FF392D" w:rsidP="00FF392D">
            <w:pPr>
              <w:tabs>
                <w:tab w:val="decimal" w:pos="82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9,439,078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EFB21D" w14:textId="77777777" w:rsidR="00FF392D" w:rsidRPr="00693434" w:rsidRDefault="00FF392D" w:rsidP="00FF39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90C957" w14:textId="08898805" w:rsidR="00FF392D" w:rsidRPr="00693434" w:rsidRDefault="00FF392D" w:rsidP="00FF392D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1,634,754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890166" w14:textId="77777777" w:rsidR="00FF392D" w:rsidRPr="00693434" w:rsidRDefault="00FF392D" w:rsidP="00FF392D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2076406" w14:textId="226549F3" w:rsidR="00FF392D" w:rsidRPr="00693434" w:rsidRDefault="00FF392D" w:rsidP="00FF392D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11,073,832</w:t>
            </w:r>
          </w:p>
        </w:tc>
      </w:tr>
      <w:tr w:rsidR="00A27405" w:rsidRPr="00846BA8" w14:paraId="70E03FD4" w14:textId="77777777" w:rsidTr="00E50E12">
        <w:tc>
          <w:tcPr>
            <w:tcW w:w="2070" w:type="dxa"/>
            <w:shd w:val="clear" w:color="auto" w:fill="auto"/>
            <w:vAlign w:val="bottom"/>
          </w:tcPr>
          <w:p w14:paraId="3DAD2959" w14:textId="77777777" w:rsidR="00A27405" w:rsidRPr="00526373" w:rsidRDefault="00A27405" w:rsidP="00A2740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817A5" w14:textId="75CE6B6C" w:rsidR="00A27405" w:rsidRPr="00A27405" w:rsidRDefault="00A27405" w:rsidP="00A27405">
            <w:pPr>
              <w:tabs>
                <w:tab w:val="decimal" w:pos="86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405">
              <w:rPr>
                <w:rFonts w:ascii="Angsana New" w:hAnsi="Angsana New"/>
                <w:b/>
                <w:bCs/>
                <w:sz w:val="30"/>
                <w:szCs w:val="30"/>
              </w:rPr>
              <w:t>9,185,600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24FE664" w14:textId="77777777" w:rsidR="00A27405" w:rsidRPr="00A27405" w:rsidRDefault="00A27405" w:rsidP="00A27405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64ED0" w14:textId="0AFC0F60" w:rsidR="00A27405" w:rsidRPr="00A27405" w:rsidRDefault="00A27405" w:rsidP="00A27405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405">
              <w:rPr>
                <w:rFonts w:ascii="Angsana New" w:hAnsi="Angsana New"/>
                <w:b/>
                <w:bCs/>
                <w:sz w:val="30"/>
                <w:szCs w:val="30"/>
              </w:rPr>
              <w:t>1,014,374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4A5C27" w14:textId="77777777" w:rsidR="00A27405" w:rsidRPr="00A27405" w:rsidRDefault="00A27405" w:rsidP="00A27405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E0ECD" w14:textId="02E69EC9" w:rsidR="00A27405" w:rsidRPr="00A27405" w:rsidRDefault="00A27405" w:rsidP="00A27405">
            <w:pPr>
              <w:tabs>
                <w:tab w:val="decimal" w:pos="90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405">
              <w:rPr>
                <w:rFonts w:ascii="Angsana New" w:hAnsi="Angsana New"/>
                <w:b/>
                <w:bCs/>
                <w:sz w:val="30"/>
                <w:szCs w:val="30"/>
              </w:rPr>
              <w:t>10,199,974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4A7EA6" w14:textId="77777777" w:rsidR="00A27405" w:rsidRPr="00526373" w:rsidRDefault="00A27405" w:rsidP="00A27405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99EA5" w14:textId="059AF936" w:rsidR="00A27405" w:rsidRPr="00526373" w:rsidRDefault="00A27405" w:rsidP="00A27405">
            <w:pPr>
              <w:tabs>
                <w:tab w:val="decimal" w:pos="82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213">
              <w:rPr>
                <w:rFonts w:ascii="Angsana New" w:hAnsi="Angsana New"/>
                <w:b/>
                <w:bCs/>
                <w:sz w:val="30"/>
                <w:szCs w:val="30"/>
              </w:rPr>
              <w:t>9,439,078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77DF8F" w14:textId="77777777" w:rsidR="00A27405" w:rsidRPr="00526373" w:rsidRDefault="00A27405" w:rsidP="00A27405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2C98" w14:textId="203CBF24" w:rsidR="00A27405" w:rsidRPr="00526373" w:rsidRDefault="00A27405" w:rsidP="00A27405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213">
              <w:rPr>
                <w:rFonts w:ascii="Angsana New" w:hAnsi="Angsana New"/>
                <w:b/>
                <w:bCs/>
                <w:sz w:val="30"/>
                <w:szCs w:val="30"/>
              </w:rPr>
              <w:t>1,634,754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638D2C" w14:textId="77777777" w:rsidR="00A27405" w:rsidRPr="00526373" w:rsidRDefault="00A27405" w:rsidP="00A27405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BB589" w14:textId="4DAB7DB6" w:rsidR="00A27405" w:rsidRPr="00526373" w:rsidRDefault="00A27405" w:rsidP="00A27405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11,073,832</w:t>
            </w:r>
          </w:p>
        </w:tc>
      </w:tr>
    </w:tbl>
    <w:p w14:paraId="65FD99E8" w14:textId="324D09DB" w:rsidR="00D34043" w:rsidRDefault="00D34043" w:rsidP="00991A76">
      <w:pPr>
        <w:pStyle w:val="Bo-Blankline"/>
        <w:rPr>
          <w:lang w:val="en-US"/>
        </w:rPr>
      </w:pPr>
    </w:p>
    <w:p w14:paraId="507FF6EA" w14:textId="77777777" w:rsidR="00D34043" w:rsidRDefault="00D34043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026DF7BB" w14:textId="77777777"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lastRenderedPageBreak/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14:paraId="4FC56DF7" w14:textId="77777777" w:rsidR="00F90B1F" w:rsidRPr="005F4C44" w:rsidRDefault="00F90B1F" w:rsidP="00F46F21">
      <w:pPr>
        <w:pStyle w:val="Bo-Blankline"/>
        <w:rPr>
          <w:lang w:val="en-US"/>
        </w:rPr>
      </w:pPr>
    </w:p>
    <w:p w14:paraId="5C0CE7C3" w14:textId="014EB2FE" w:rsidR="00CE593F" w:rsidRPr="008B7DC8" w:rsidRDefault="00CE593F" w:rsidP="00CE593F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Pr="006145CD">
        <w:rPr>
          <w:rFonts w:asciiTheme="majorBidi" w:hAnsiTheme="majorBidi" w:cstheme="majorBidi"/>
          <w:spacing w:val="4"/>
          <w:lang w:val="en-US"/>
        </w:rPr>
        <w:t>31</w:t>
      </w:r>
      <w:r w:rsidRPr="008B7DC8">
        <w:rPr>
          <w:rFonts w:asciiTheme="majorBidi" w:hAnsiTheme="majorBidi" w:cstheme="majorBidi"/>
          <w:spacing w:val="4"/>
          <w:cs/>
        </w:rPr>
        <w:t xml:space="preserve"> ธันวาคม </w:t>
      </w:r>
      <w:r w:rsidRPr="006145CD">
        <w:rPr>
          <w:rFonts w:asciiTheme="majorBidi" w:hAnsiTheme="majorBidi" w:cstheme="majorBidi"/>
          <w:spacing w:val="4"/>
          <w:lang w:val="en-US"/>
        </w:rPr>
        <w:t>256</w:t>
      </w:r>
      <w:r>
        <w:rPr>
          <w:rFonts w:asciiTheme="majorBidi" w:hAnsiTheme="majorBidi" w:cstheme="majorBidi"/>
          <w:spacing w:val="4"/>
          <w:lang w:val="en-US"/>
        </w:rPr>
        <w:t>5</w:t>
      </w:r>
      <w:r w:rsidRPr="008B7DC8">
        <w:rPr>
          <w:rFonts w:asciiTheme="majorBidi" w:hAnsiTheme="majorBidi" w:cstheme="majorBidi"/>
          <w:spacing w:val="4"/>
          <w:cs/>
        </w:rPr>
        <w:t xml:space="preserve"> และ </w:t>
      </w:r>
      <w:r w:rsidRPr="006145CD">
        <w:rPr>
          <w:rFonts w:asciiTheme="majorBidi" w:hAnsiTheme="majorBidi" w:cstheme="majorBidi"/>
          <w:spacing w:val="4"/>
          <w:lang w:val="en-US"/>
        </w:rPr>
        <w:t>256</w:t>
      </w:r>
      <w:r>
        <w:rPr>
          <w:rFonts w:asciiTheme="majorBidi" w:hAnsiTheme="majorBidi" w:cstheme="majorBidi"/>
          <w:spacing w:val="4"/>
          <w:lang w:val="en-US"/>
        </w:rPr>
        <w:t>4</w:t>
      </w:r>
      <w:r w:rsidRPr="008B7DC8">
        <w:rPr>
          <w:rFonts w:asciiTheme="majorBidi" w:hAnsiTheme="majorBidi" w:cstheme="majorBidi"/>
          <w:spacing w:val="4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EB7266" w14:paraId="74ED45E8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6E551082" w14:textId="77777777" w:rsidR="0099082F" w:rsidRPr="00EB726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50673A1F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32D8A82" w14:textId="77777777" w:rsidR="0099082F" w:rsidRPr="00EB7266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5276F80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92D" w:rsidRPr="00B73E7A" w14:paraId="71AE2643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D9FCF44" w14:textId="77777777" w:rsidR="00FF392D" w:rsidRPr="00744476" w:rsidRDefault="00FF392D" w:rsidP="00FF392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6DF3275" w14:textId="322CBD73" w:rsidR="00FF392D" w:rsidRPr="00744476" w:rsidRDefault="00FF392D" w:rsidP="00FF39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9F624F" w14:textId="77777777" w:rsidR="00FF392D" w:rsidRPr="00744476" w:rsidRDefault="00FF392D" w:rsidP="00FF39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B4631" w14:textId="591F047F" w:rsidR="00FF392D" w:rsidRPr="00744476" w:rsidRDefault="00FF392D" w:rsidP="00FF39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610A94E" w14:textId="77777777" w:rsidR="00FF392D" w:rsidRPr="00BE704B" w:rsidRDefault="00FF392D" w:rsidP="00FF39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3BF791" w14:textId="02CF8CAD" w:rsidR="00FF392D" w:rsidRPr="00744476" w:rsidRDefault="00FF392D" w:rsidP="00FF39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6F955488" w14:textId="77777777" w:rsidR="00FF392D" w:rsidRPr="00BE704B" w:rsidRDefault="00FF392D" w:rsidP="00FF392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D8E3F6" w14:textId="1501C70C" w:rsidR="00FF392D" w:rsidRPr="00AD0669" w:rsidRDefault="00FF392D" w:rsidP="00FF39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F392D" w:rsidRPr="00B73E7A" w14:paraId="56C35524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0FEC6A2" w14:textId="77777777" w:rsidR="00FF392D" w:rsidRPr="00744476" w:rsidRDefault="00FF392D" w:rsidP="00FF392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9171D15" w14:textId="77777777" w:rsidR="00FF392D" w:rsidRPr="00744476" w:rsidRDefault="00FF392D" w:rsidP="00FF392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D4824" w:rsidRPr="00B73E7A" w14:paraId="23F165D1" w14:textId="77777777" w:rsidTr="007842E4">
        <w:tc>
          <w:tcPr>
            <w:tcW w:w="4050" w:type="dxa"/>
            <w:shd w:val="clear" w:color="auto" w:fill="auto"/>
          </w:tcPr>
          <w:p w14:paraId="1EA62DDB" w14:textId="77777777" w:rsidR="00FD4824" w:rsidRPr="003C652D" w:rsidRDefault="00FD4824" w:rsidP="00FD4824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9F3FC" w14:textId="3813EBC8" w:rsidR="00FD4824" w:rsidRPr="008E2D14" w:rsidRDefault="00FD4824" w:rsidP="00FD482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2,812,784</w:t>
            </w:r>
          </w:p>
        </w:tc>
        <w:tc>
          <w:tcPr>
            <w:tcW w:w="270" w:type="dxa"/>
            <w:shd w:val="clear" w:color="auto" w:fill="auto"/>
          </w:tcPr>
          <w:p w14:paraId="12520B0D" w14:textId="77777777" w:rsidR="00FD4824" w:rsidRPr="008E2D14" w:rsidRDefault="00FD4824" w:rsidP="00FD482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B8E7" w14:textId="146E3A29" w:rsidR="00FD4824" w:rsidRPr="008E2D14" w:rsidRDefault="00FD4824" w:rsidP="00FD482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4,191,330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86530" w14:textId="77777777" w:rsidR="00FD4824" w:rsidRPr="008E2D14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EB23D" w14:textId="11695194" w:rsidR="00FD4824" w:rsidRPr="008E2D14" w:rsidRDefault="00FD4824" w:rsidP="00FD482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2,812,784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2892CB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45E46" w14:textId="7379D63F" w:rsidR="00FD4824" w:rsidRPr="008E2D14" w:rsidRDefault="00FD4824" w:rsidP="00FD482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4,191,330</w:t>
            </w:r>
          </w:p>
        </w:tc>
      </w:tr>
      <w:tr w:rsidR="00FD4824" w:rsidRPr="00B73E7A" w14:paraId="7866566E" w14:textId="77777777" w:rsidTr="007842E4">
        <w:tc>
          <w:tcPr>
            <w:tcW w:w="4050" w:type="dxa"/>
            <w:shd w:val="clear" w:color="auto" w:fill="auto"/>
          </w:tcPr>
          <w:p w14:paraId="7EDBDA37" w14:textId="6CAC2D77" w:rsidR="00FD4824" w:rsidRPr="003C652D" w:rsidRDefault="00FD4824" w:rsidP="00FD4824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43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843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6145" w14:textId="7708E422" w:rsidR="00FD4824" w:rsidRPr="00037DF6" w:rsidRDefault="00FD4824" w:rsidP="00FD482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</w:tcPr>
          <w:p w14:paraId="2753867C" w14:textId="77777777" w:rsidR="00FD4824" w:rsidRPr="00037DF6" w:rsidRDefault="00FD4824" w:rsidP="00FD482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B0489" w14:textId="7032BB3B" w:rsidR="00FD4824" w:rsidRPr="00037DF6" w:rsidRDefault="00FD4824" w:rsidP="00FD482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9CC2B" w14:textId="77777777" w:rsidR="00FD4824" w:rsidRPr="00037DF6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A63A3" w14:textId="106B67CC" w:rsidR="00FD4824" w:rsidRPr="00037DF6" w:rsidRDefault="00FD4824" w:rsidP="00FD4824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BD5223" w14:textId="77777777" w:rsidR="00FD4824" w:rsidRPr="00BE704B" w:rsidRDefault="00FD4824" w:rsidP="00FD48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CE2C" w14:textId="0AECE1D6" w:rsidR="00FD4824" w:rsidRPr="001779C9" w:rsidRDefault="00FD4824" w:rsidP="001779C9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9C9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</w:tr>
      <w:tr w:rsidR="00FD4824" w:rsidRPr="00B73E7A" w14:paraId="2BC88639" w14:textId="77777777" w:rsidTr="001779C9">
        <w:tc>
          <w:tcPr>
            <w:tcW w:w="4050" w:type="dxa"/>
            <w:shd w:val="clear" w:color="auto" w:fill="auto"/>
          </w:tcPr>
          <w:p w14:paraId="090EC21C" w14:textId="77777777" w:rsidR="00FD4824" w:rsidRPr="003C652D" w:rsidRDefault="00FD4824" w:rsidP="001779C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9614D" w14:textId="627CE941" w:rsidR="00FD4824" w:rsidRPr="003C652D" w:rsidRDefault="00FD4824" w:rsidP="001779C9">
            <w:pPr>
              <w:tabs>
                <w:tab w:val="decimal" w:pos="80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67222" w14:textId="77777777" w:rsidR="00FD4824" w:rsidRDefault="00FD4824" w:rsidP="001779C9">
            <w:pPr>
              <w:tabs>
                <w:tab w:val="decimal" w:pos="70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54DCE" w14:textId="3E80C861" w:rsidR="00FD4824" w:rsidRPr="003C652D" w:rsidRDefault="00FD4824" w:rsidP="001779C9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6AE4D" w14:textId="77777777" w:rsidR="00FD4824" w:rsidRPr="00BE704B" w:rsidRDefault="00FD4824" w:rsidP="00177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9B157" w14:textId="0379A619" w:rsidR="00FD4824" w:rsidRPr="003C652D" w:rsidRDefault="00FD4824" w:rsidP="001779C9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45529B3" w14:textId="77777777" w:rsidR="00FD4824" w:rsidRPr="00BE704B" w:rsidRDefault="00FD4824" w:rsidP="001779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DA2BB" w14:textId="77D26BEE" w:rsidR="00FD4824" w:rsidRPr="003C652D" w:rsidRDefault="00FD4824" w:rsidP="001779C9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0.499</w:t>
            </w:r>
          </w:p>
        </w:tc>
      </w:tr>
    </w:tbl>
    <w:p w14:paraId="6461B115" w14:textId="4EBBBFCA" w:rsidR="00D34043" w:rsidRDefault="00D34043" w:rsidP="00D34043">
      <w:pPr>
        <w:pStyle w:val="Caption"/>
        <w:numPr>
          <w:ilvl w:val="0"/>
          <w:numId w:val="0"/>
        </w:numPr>
        <w:ind w:left="567"/>
      </w:pPr>
    </w:p>
    <w:p w14:paraId="13B999FA" w14:textId="77777777" w:rsidR="00D34043" w:rsidRDefault="00D3404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br w:type="page"/>
      </w:r>
    </w:p>
    <w:p w14:paraId="03131991" w14:textId="5BD0628D" w:rsidR="002528F4" w:rsidRPr="00B4097B" w:rsidRDefault="00047069" w:rsidP="00124DFB">
      <w:pPr>
        <w:pStyle w:val="Caption"/>
        <w:ind w:left="567" w:hanging="567"/>
      </w:pPr>
      <w:r>
        <w:rPr>
          <w:rFonts w:hint="cs"/>
          <w:cs/>
        </w:rPr>
        <w:lastRenderedPageBreak/>
        <w:t>เงินปันผล</w:t>
      </w:r>
    </w:p>
    <w:p w14:paraId="0EC87944" w14:textId="77777777" w:rsidR="002147F0" w:rsidRPr="00006118" w:rsidRDefault="002147F0" w:rsidP="00006118">
      <w:pPr>
        <w:pStyle w:val="Bo-Blankline"/>
      </w:pPr>
    </w:p>
    <w:p w14:paraId="5961A2ED" w14:textId="56C51EFC" w:rsidR="00684368" w:rsidRPr="00684368" w:rsidRDefault="00684368" w:rsidP="00006118">
      <w:pPr>
        <w:pStyle w:val="Bo-Blankline"/>
        <w:jc w:val="thaiDistribute"/>
        <w:rPr>
          <w:rFonts w:asciiTheme="majorBidi" w:hAnsiTheme="majorBidi"/>
          <w:spacing w:val="4"/>
          <w:sz w:val="30"/>
          <w:szCs w:val="30"/>
          <w:lang w:val="en-US" w:eastAsia="en-US"/>
        </w:rPr>
      </w:pPr>
      <w:r w:rsidRPr="00006118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ในการประชุมสามัญประจำปีของผู้ถือหุ้นบริษัทเมื่อวันที่ </w:t>
      </w:r>
      <w:r w:rsidR="00006118">
        <w:rPr>
          <w:rFonts w:asciiTheme="majorBidi" w:hAnsiTheme="majorBidi"/>
          <w:spacing w:val="-2"/>
          <w:sz w:val="30"/>
          <w:szCs w:val="30"/>
          <w:lang w:val="en-US" w:eastAsia="en-US"/>
        </w:rPr>
        <w:t>21</w:t>
      </w:r>
      <w:r w:rsidRPr="00006118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 เมษายน </w:t>
      </w:r>
      <w:r w:rsidR="00006118">
        <w:rPr>
          <w:rFonts w:asciiTheme="majorBidi" w:hAnsiTheme="majorBidi"/>
          <w:spacing w:val="-2"/>
          <w:sz w:val="30"/>
          <w:szCs w:val="30"/>
          <w:lang w:val="en-US" w:eastAsia="en-US"/>
        </w:rPr>
        <w:t>2564</w:t>
      </w:r>
      <w:r w:rsidRPr="00006118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 ที่ประชุมมีมติอนุมัติการจ่ายเงินปันผล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br/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จากผลการดำเนินงานประจำปี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2563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ในอัตราหุ้นละ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0.27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สำหรับหุ้นสามัญจำนวน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8,400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ล้านหุ้น เป็นจำนวนเงินทั้งสิ้น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2,268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2563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ในอัตราหุ้นละ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0.12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ดังนั้นเงินปันผลที่จะต้องจ่ายเพิ่มอีกจึงเท่ากับอัตราหุ้นละ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0.15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คิดเป็นจำนวนเงินรวม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1,260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ล้านบาท ได้จ่ายให้แก่ผู้ถือหุ้นในวันที่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7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พฤษภาคม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2564</w:t>
      </w:r>
    </w:p>
    <w:p w14:paraId="11B43FCF" w14:textId="77777777" w:rsidR="00684368" w:rsidRPr="00006118" w:rsidRDefault="00684368" w:rsidP="00006118">
      <w:pPr>
        <w:pStyle w:val="Bo-Blankline"/>
        <w:jc w:val="thaiDistribute"/>
      </w:pPr>
    </w:p>
    <w:p w14:paraId="4B009648" w14:textId="27365D3F" w:rsidR="00684368" w:rsidRPr="00684368" w:rsidRDefault="00684368" w:rsidP="00006118">
      <w:pPr>
        <w:pStyle w:val="Bo-Blankline"/>
        <w:jc w:val="thaiDistribute"/>
        <w:rPr>
          <w:rFonts w:asciiTheme="majorBidi" w:hAnsiTheme="majorBidi"/>
          <w:spacing w:val="4"/>
          <w:sz w:val="30"/>
          <w:szCs w:val="30"/>
          <w:lang w:val="en-US" w:eastAsia="en-US"/>
        </w:rPr>
      </w:pPr>
      <w:bookmarkStart w:id="3" w:name="_Hlk126763169"/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ในการประชุมคณะกรรมการบริษัทเมื่อวันที่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27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สิงหาคม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2564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มีมติอนุมัติการจ่ายเงินปันผลระหว่างกาลจากกำไรสะสมจนถึงวันที่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30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มิถุนายน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2564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ในอัตราหุ้นละ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0.12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สำหรับหุ้นสามัญจำนวน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8,400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ล้านหุ้น เป็นจำนวนเงินทั้งสิ้น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1,008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ล้านบาท เงินปันผลดังกล่าวได้จ่ายให้แก่ผู้ถือหุ้นในวันที่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กันยายน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2564</w:t>
      </w:r>
    </w:p>
    <w:bookmarkEnd w:id="3"/>
    <w:p w14:paraId="709216D4" w14:textId="77777777" w:rsidR="00684368" w:rsidRPr="00006118" w:rsidRDefault="00684368" w:rsidP="00006118">
      <w:pPr>
        <w:pStyle w:val="Bo-Blankline"/>
        <w:jc w:val="thaiDistribute"/>
      </w:pPr>
    </w:p>
    <w:p w14:paraId="2F82B894" w14:textId="4554A8E7" w:rsidR="00684368" w:rsidRPr="00684368" w:rsidRDefault="00684368" w:rsidP="00006118">
      <w:pPr>
        <w:pStyle w:val="Bo-Blankline"/>
        <w:jc w:val="thaiDistribute"/>
        <w:rPr>
          <w:rFonts w:asciiTheme="majorBidi" w:hAnsiTheme="majorBidi"/>
          <w:spacing w:val="4"/>
          <w:sz w:val="30"/>
          <w:szCs w:val="30"/>
          <w:lang w:val="en-US" w:eastAsia="en-US"/>
        </w:rPr>
      </w:pPr>
      <w:r w:rsidRPr="00006118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ในการประชุมสามัญประจำปีของผู้ถือหุ้นบริษัทเมื่อวันที่ </w:t>
      </w:r>
      <w:r w:rsidR="00006118">
        <w:rPr>
          <w:rFonts w:asciiTheme="majorBidi" w:hAnsiTheme="majorBidi"/>
          <w:spacing w:val="-2"/>
          <w:sz w:val="30"/>
          <w:szCs w:val="30"/>
          <w:lang w:val="en-US" w:eastAsia="en-US"/>
        </w:rPr>
        <w:t>19</w:t>
      </w:r>
      <w:r w:rsidRPr="00006118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 เมษายน </w:t>
      </w:r>
      <w:r w:rsidR="00006118">
        <w:rPr>
          <w:rFonts w:asciiTheme="majorBidi" w:hAnsiTheme="majorBidi"/>
          <w:spacing w:val="-2"/>
          <w:sz w:val="30"/>
          <w:szCs w:val="30"/>
          <w:lang w:val="en-US" w:eastAsia="en-US"/>
        </w:rPr>
        <w:t>2565</w:t>
      </w:r>
      <w:r w:rsidRPr="00006118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 ที่ประชุมมีมติอนุมัติการจ่ายเงินปันผล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br/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จากผลการดำเนินงานประจำปี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2564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ในอัตราหุ้นละ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0.25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สำหรับหุ้นสามัญจำนวน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8,400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ล้านหุ้น เป็นจำนวนเงินทั้งสิ้น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2,100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2564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ในอัตราหุ้นละ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0.12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ดังนั้นเงินปันผลที่จะต้องจ่ายเพิ่มอีกจึงเท่ากับอัตราหุ้นละ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0.13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คิดเป็นจำนวนเงินรวม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1,092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ล้านบาท ได้จ่ายให้แก่ผู้ถือหุ้นในวันที่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12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พฤษภาคม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2565</w:t>
      </w:r>
    </w:p>
    <w:p w14:paraId="44EFDF74" w14:textId="77777777" w:rsidR="00684368" w:rsidRPr="00006118" w:rsidRDefault="00684368" w:rsidP="00006118">
      <w:pPr>
        <w:pStyle w:val="Bo-Blankline"/>
        <w:jc w:val="thaiDistribute"/>
      </w:pPr>
    </w:p>
    <w:p w14:paraId="04096471" w14:textId="4C3434CE" w:rsidR="006D07D2" w:rsidRDefault="00684368" w:rsidP="00006118">
      <w:pPr>
        <w:pStyle w:val="Bo-Blankline"/>
        <w:jc w:val="thaiDistribute"/>
        <w:rPr>
          <w:lang w:val="en-US"/>
        </w:rPr>
      </w:pP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ในการประชุมคณะกรรมการบริษัทเมื่อวันที่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26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สิงหาคม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2565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มีมติอนุมัติการจ่ายเงินปันผลระหว่างกาลจากกำไรสะสมจนถึงวันที่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30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มิถุนายน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2565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ในอัตราหุ้นละ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0.12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บาท สำหรับหุ้นสามัญจำนวน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8,400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ล้านหุ้น เป็นจำนวนเงินทั้งสิ้น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1,008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ล้านบาท เงินปันผลดังกล่าวได้จ่ายให้แก่ผู้ถือหุ้นในวันที่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23</w:t>
      </w:r>
      <w:r w:rsidRPr="00684368">
        <w:rPr>
          <w:rFonts w:asciiTheme="majorBidi" w:hAnsiTheme="majorBidi"/>
          <w:spacing w:val="4"/>
          <w:sz w:val="30"/>
          <w:szCs w:val="30"/>
          <w:cs/>
          <w:lang w:val="en-US" w:eastAsia="en-US"/>
        </w:rPr>
        <w:t xml:space="preserve"> กันยายน </w:t>
      </w:r>
      <w:r w:rsidR="00006118">
        <w:rPr>
          <w:rFonts w:asciiTheme="majorBidi" w:hAnsiTheme="majorBidi"/>
          <w:spacing w:val="4"/>
          <w:sz w:val="30"/>
          <w:szCs w:val="30"/>
          <w:lang w:val="en-US" w:eastAsia="en-US"/>
        </w:rPr>
        <w:t>2565</w:t>
      </w:r>
    </w:p>
    <w:p w14:paraId="1DE07B96" w14:textId="77777777" w:rsidR="00684368" w:rsidRPr="00006118" w:rsidRDefault="00684368" w:rsidP="00844ED1">
      <w:pPr>
        <w:pStyle w:val="Bo-Blankline"/>
      </w:pPr>
    </w:p>
    <w:p w14:paraId="77E74E05" w14:textId="77777777"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14:paraId="59B99CF6" w14:textId="6E7B2591" w:rsidR="00D346EB" w:rsidRDefault="00D346EB" w:rsidP="00D346EB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1CF61EB" w14:textId="77777777" w:rsidR="00D346EB" w:rsidRPr="00FF73D4" w:rsidRDefault="00D346E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BEC606B" w14:textId="77777777" w:rsidR="00D346EB" w:rsidRPr="00074045" w:rsidRDefault="00D346EB" w:rsidP="00D346EB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763BC002" w14:textId="77777777" w:rsidR="00D346EB" w:rsidRDefault="00D346EB" w:rsidP="00D346EB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</w:t>
      </w:r>
      <w:r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96EB86" w14:textId="77777777" w:rsidR="009A49D4" w:rsidRDefault="009A49D4">
      <w:pPr>
        <w:spacing w:line="240" w:lineRule="auto"/>
        <w:rPr>
          <w:highlight w:val="yellow"/>
        </w:rPr>
        <w:sectPr w:rsidR="009A49D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24564FF2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620CF24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B784B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26B959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7EB7" w:rsidRPr="00731B95" w14:paraId="2D966A5D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E45B016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281062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6991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5BB7F0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764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731B95" w14:paraId="3F54B6DC" w14:textId="77777777" w:rsidTr="007842E4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7E7B47F3" w14:textId="745D871C" w:rsidR="000F7EB7" w:rsidRPr="00EC0235" w:rsidRDefault="00F8465E" w:rsidP="000F7EB7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A843122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DC8EF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4F23BA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E79D2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F9E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77AD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AAF3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EC0A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2B9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E558E7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7C3A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289AC7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6B356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AE281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036DF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B5D1D8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0143A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731B95" w14:paraId="4DC2EC79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2FF7DBD5" w14:textId="77777777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B93FE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7D5BD1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731B95" w14:paraId="6A7A57DB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9F6B9BE" w14:textId="3D444C22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FF392D"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9409B6C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E97393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731B95" w14:paraId="69B157F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894FD6" w14:textId="77777777" w:rsidR="000F7EB7" w:rsidRPr="00EC023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8C8B86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583F2E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7CC524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A3D277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DF7A6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3A25BAB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A38A16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F5351A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02E862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9CB73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EB811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885458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88AAA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8C554D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EB7" w:rsidRPr="00731B95" w14:paraId="3E5DF6AA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53899033" w14:textId="77777777" w:rsidR="000F7EB7" w:rsidRPr="00EC0235" w:rsidRDefault="000F7EB7" w:rsidP="00ED0B5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F6DE81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66CB177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E0DB2D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74528FC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22B01" w14:textId="77777777" w:rsidR="000F7EB7" w:rsidRPr="00EC023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78AEE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DC0468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A1CDB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5EC232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4CDFA5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2C6A7F" w14:textId="77777777" w:rsidR="000F7EB7" w:rsidRPr="00EC023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FE74C2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22299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86259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7CA2E78C" w14:textId="77777777" w:rsidTr="0087780F">
        <w:trPr>
          <w:trHeight w:val="261"/>
        </w:trPr>
        <w:tc>
          <w:tcPr>
            <w:tcW w:w="3150" w:type="dxa"/>
            <w:shd w:val="clear" w:color="auto" w:fill="auto"/>
          </w:tcPr>
          <w:p w14:paraId="46E51B77" w14:textId="77777777" w:rsidR="0087780F" w:rsidRPr="00EC0235" w:rsidRDefault="0087780F" w:rsidP="0087780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E5B8ACE" w14:textId="145D99EC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8E8F439" w14:textId="46F498E7" w:rsidR="0087780F" w:rsidRPr="00EC0235" w:rsidRDefault="0087780F" w:rsidP="004414D3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EE246C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F80480" w14:textId="524ECCB0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5AD15DFE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0FBBA8" w14:textId="668008B6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4F9EE27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62BF2E" w14:textId="0F6A4F0A" w:rsidR="0087780F" w:rsidRPr="00EC0235" w:rsidRDefault="0087780F" w:rsidP="0087780F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4D1A4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F61C70" w14:textId="17252060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  <w:tc>
          <w:tcPr>
            <w:tcW w:w="270" w:type="dxa"/>
            <w:shd w:val="clear" w:color="auto" w:fill="auto"/>
          </w:tcPr>
          <w:p w14:paraId="74ADDE42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4878E" w14:textId="31D16AD2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13CE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CA86D2" w14:textId="0108B87F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</w:tr>
      <w:tr w:rsidR="0087780F" w:rsidRPr="00731B95" w14:paraId="7B5D22D2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1099EE15" w14:textId="77777777" w:rsidR="0087780F" w:rsidRPr="00EC0235" w:rsidRDefault="0087780F" w:rsidP="00877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C4F57C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E8017B" w14:textId="3ABCC6FC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D938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61F664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362B5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29020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0AEA6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78EECC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6DCF7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BF8E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4830AC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801B44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A2BEF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84091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780F" w:rsidRPr="00731B95" w14:paraId="06F4A2F9" w14:textId="77777777" w:rsidTr="0087780F">
        <w:trPr>
          <w:trHeight w:val="261"/>
        </w:trPr>
        <w:tc>
          <w:tcPr>
            <w:tcW w:w="3150" w:type="dxa"/>
            <w:shd w:val="clear" w:color="auto" w:fill="auto"/>
          </w:tcPr>
          <w:p w14:paraId="3F0DDB55" w14:textId="77777777" w:rsidR="0087780F" w:rsidRPr="00EC0235" w:rsidRDefault="0087780F" w:rsidP="0087780F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1A42E43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8F86C5" w14:textId="772A7A86" w:rsidR="0087780F" w:rsidRPr="00EC0235" w:rsidRDefault="0087780F" w:rsidP="004414D3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229E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7D6F50" w14:textId="6CFB417C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592409FB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9FCBAE" w14:textId="58DB1451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4B55C8D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60EBC" w14:textId="7C66DFD0" w:rsidR="0087780F" w:rsidRPr="00EC0235" w:rsidRDefault="0087780F" w:rsidP="0087780F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0121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730DB8" w14:textId="403A5DC6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4AE20E01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40251D" w14:textId="49FBBFE6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DCA0D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12AFF2" w14:textId="469A9DE1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87780F" w:rsidRPr="00731B95" w14:paraId="2EAF5DD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1CD114" w14:textId="77777777" w:rsidR="0087780F" w:rsidRPr="00EC0235" w:rsidRDefault="0087780F" w:rsidP="00877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568DF1AD" w14:textId="33BD196D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D5064" w14:textId="33AB63BC" w:rsidR="0087780F" w:rsidRPr="00EC0235" w:rsidRDefault="0087780F" w:rsidP="004414D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1DE4D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9FEDF" w14:textId="02419781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00F3951F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6D27" w14:textId="67A75E56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40E42F0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EE3924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12DE6A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B5529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2ED8C4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3EACFF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7F8BA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D576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7B87E549" w14:textId="77777777" w:rsidTr="007842E4">
        <w:trPr>
          <w:trHeight w:val="168"/>
        </w:trPr>
        <w:tc>
          <w:tcPr>
            <w:tcW w:w="3150" w:type="dxa"/>
            <w:shd w:val="clear" w:color="auto" w:fill="auto"/>
          </w:tcPr>
          <w:p w14:paraId="18B0D7C1" w14:textId="77777777" w:rsidR="0087780F" w:rsidRPr="00EC0235" w:rsidRDefault="0087780F" w:rsidP="008778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51D33D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521B9FC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E89E7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C13EB4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352D7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A1D72F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02D9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710A96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B0007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DFB1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68DD9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5CBEA3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0A2FF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DF95E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14026D75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7741E47" w14:textId="77777777" w:rsidR="0087780F" w:rsidRPr="00EC0235" w:rsidRDefault="0087780F" w:rsidP="008778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BA4DE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24B750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D56CC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BAE2F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A1F1F4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CBD76A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3B2B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BBA23F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C1DB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1D014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C79859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C8325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B00319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73BC10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38C30816" w14:textId="77777777" w:rsidTr="0087780F">
        <w:trPr>
          <w:trHeight w:val="261"/>
        </w:trPr>
        <w:tc>
          <w:tcPr>
            <w:tcW w:w="3150" w:type="dxa"/>
            <w:shd w:val="clear" w:color="auto" w:fill="auto"/>
          </w:tcPr>
          <w:p w14:paraId="3C2DEB75" w14:textId="77777777" w:rsidR="0087780F" w:rsidRPr="00EC0235" w:rsidRDefault="0087780F" w:rsidP="0087780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8AECC0F" w14:textId="49995E1C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74D72C25" w14:textId="7736FCF1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57954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CC8F51" w14:textId="417528D6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11A2DD6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13D2F7" w14:textId="7FA23018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039129D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FE19D4" w14:textId="556B3CC4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1D13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4779D" w14:textId="146E9B7D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  <w:tc>
          <w:tcPr>
            <w:tcW w:w="270" w:type="dxa"/>
            <w:shd w:val="clear" w:color="auto" w:fill="auto"/>
          </w:tcPr>
          <w:p w14:paraId="22DD77D6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4B1041" w14:textId="15BB81B2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B5A5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59571" w14:textId="7B9DF79B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</w:tr>
      <w:tr w:rsidR="0087780F" w:rsidRPr="00731B95" w14:paraId="02CC1ECF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D1A0D88" w14:textId="77777777" w:rsidR="0087780F" w:rsidRPr="00EC0235" w:rsidRDefault="0087780F" w:rsidP="0087780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5B85F691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1028D" w14:textId="1392A0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BA7F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6EF1D" w14:textId="2A7257E2" w:rsidR="0087780F" w:rsidRPr="000E7636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1AD02393" w14:textId="77777777" w:rsidR="0087780F" w:rsidRPr="000E7636" w:rsidRDefault="0087780F" w:rsidP="008778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7194" w14:textId="0C1C155D" w:rsidR="0087780F" w:rsidRPr="000E7636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729F16ED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3F6BF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1DFC43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350CA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EFC92" w14:textId="77777777" w:rsidR="0087780F" w:rsidRPr="00EC0235" w:rsidRDefault="0087780F" w:rsidP="008778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CC46CD" w14:textId="77777777" w:rsidR="0087780F" w:rsidRPr="00EC0235" w:rsidRDefault="0087780F" w:rsidP="008778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C5230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CB30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38415C" w14:textId="77777777" w:rsidR="000F7EB7" w:rsidRDefault="000F7EB7">
      <w:pPr>
        <w:spacing w:line="240" w:lineRule="auto"/>
      </w:pPr>
      <w:r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189"/>
        <w:gridCol w:w="711"/>
        <w:gridCol w:w="189"/>
        <w:gridCol w:w="1431"/>
        <w:gridCol w:w="99"/>
        <w:gridCol w:w="171"/>
        <w:gridCol w:w="99"/>
        <w:gridCol w:w="1431"/>
        <w:gridCol w:w="99"/>
        <w:gridCol w:w="171"/>
        <w:gridCol w:w="99"/>
        <w:gridCol w:w="1431"/>
        <w:gridCol w:w="99"/>
        <w:gridCol w:w="171"/>
        <w:gridCol w:w="99"/>
        <w:gridCol w:w="981"/>
        <w:gridCol w:w="99"/>
        <w:gridCol w:w="171"/>
        <w:gridCol w:w="99"/>
        <w:gridCol w:w="981"/>
        <w:gridCol w:w="99"/>
        <w:gridCol w:w="171"/>
        <w:gridCol w:w="99"/>
        <w:gridCol w:w="891"/>
        <w:gridCol w:w="99"/>
        <w:gridCol w:w="171"/>
        <w:gridCol w:w="99"/>
        <w:gridCol w:w="981"/>
        <w:gridCol w:w="9"/>
      </w:tblGrid>
      <w:tr w:rsidR="000F7EB7" w:rsidRPr="00EC0235" w14:paraId="079FED52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773486A9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gridSpan w:val="2"/>
          </w:tcPr>
          <w:p w14:paraId="351F0AE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26"/>
            <w:vAlign w:val="bottom"/>
          </w:tcPr>
          <w:p w14:paraId="02F18C4C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7EB7" w:rsidRPr="00EC0235" w14:paraId="0F9A1EF4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1D600EA0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gridSpan w:val="2"/>
          </w:tcPr>
          <w:p w14:paraId="091DE490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0"/>
            <w:tcBorders>
              <w:bottom w:val="single" w:sz="4" w:space="0" w:color="auto"/>
            </w:tcBorders>
            <w:vAlign w:val="bottom"/>
          </w:tcPr>
          <w:p w14:paraId="5AD627B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4BF616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14"/>
            <w:tcBorders>
              <w:bottom w:val="single" w:sz="4" w:space="0" w:color="auto"/>
            </w:tcBorders>
            <w:vAlign w:val="bottom"/>
          </w:tcPr>
          <w:p w14:paraId="1D097A00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EC0235" w14:paraId="18BF8A70" w14:textId="77777777" w:rsidTr="003F1166">
        <w:trPr>
          <w:trHeight w:val="1709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26A23F06" w14:textId="11D5ACDB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9588E7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5F2BE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24E6C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5B57B2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E41E5D3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11AB003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7DF2D32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5A34A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3CB5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391AA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63E82383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A742F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3AC1BB0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31C51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5162648F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B8A90D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53A2F2A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303720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EC0235" w14:paraId="43FEDA5E" w14:textId="77777777" w:rsidTr="003F1166">
        <w:trPr>
          <w:trHeight w:val="333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072EACEE" w14:textId="77777777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4ACC97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26"/>
            <w:vAlign w:val="bottom"/>
          </w:tcPr>
          <w:p w14:paraId="13B93A50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92D" w:rsidRPr="00EC0235" w14:paraId="51B8507C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6FFAE312" w14:textId="6A6EE554" w:rsidR="00FF392D" w:rsidRPr="00EC0235" w:rsidRDefault="00FF392D" w:rsidP="00FF39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6E62E64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78E67C0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D2F1E25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3A452C6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084DE5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3A12D78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5A4849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793DD60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EA0A94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BF1B8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C51E9F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034A07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DFDB65F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94A47FC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92D" w:rsidRPr="00EC0235" w14:paraId="4FD9EB48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230C10AE" w14:textId="07F7F0C2" w:rsidR="00FF392D" w:rsidRPr="00EC0235" w:rsidRDefault="00FF392D" w:rsidP="00FF39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0E8B675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AAC78C7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A22EB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9E6830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3CD8D7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8578646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C700EC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7B413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C82A364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AC3122F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89D93C7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03B190D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63CE6C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6F59E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92D" w:rsidRPr="00EC0235" w14:paraId="50DFBAF6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055FE4A4" w14:textId="08245E16" w:rsidR="00FF392D" w:rsidRPr="00EC0235" w:rsidRDefault="00FF392D" w:rsidP="00FF39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AD310CA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37EB7A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25175D8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A22C718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3CC59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D747AC8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897377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C372D17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BC99DE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0BC6D61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7BD0BB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A7821E8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DB9AFB9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7974286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92D" w:rsidRPr="00EC0235" w14:paraId="6E75188F" w14:textId="77777777" w:rsidTr="0025657F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3106CF65" w14:textId="77777777" w:rsidR="00FF392D" w:rsidRPr="00EC0235" w:rsidRDefault="00FF392D" w:rsidP="00FF392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  <w:p w14:paraId="7624119A" w14:textId="6D4F2197" w:rsidR="00FF392D" w:rsidRPr="00EC0235" w:rsidRDefault="00FF392D" w:rsidP="00FF392D">
            <w:pPr>
              <w:ind w:left="34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0C44917" w14:textId="10EB62A1" w:rsidR="00FF392D" w:rsidRPr="00EC0235" w:rsidRDefault="0025657F" w:rsidP="0025657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534D2D7" w14:textId="7D81238A" w:rsidR="00FF392D" w:rsidRPr="00EC0235" w:rsidRDefault="00FF392D" w:rsidP="00630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43,292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979F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319D0BA" w14:textId="53C46FAB" w:rsidR="00FF392D" w:rsidRPr="00EC0235" w:rsidRDefault="00FF392D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69460A" w14:textId="77777777" w:rsidR="00FF392D" w:rsidRPr="00EC0235" w:rsidRDefault="00FF392D" w:rsidP="00FF392D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1B0B8A4" w14:textId="03C79107" w:rsidR="00FF392D" w:rsidRPr="00EC0235" w:rsidRDefault="00FF392D" w:rsidP="00630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43,292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A8183C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B69988" w14:textId="29AF16C3" w:rsidR="00FF392D" w:rsidRPr="00EC0235" w:rsidRDefault="00FF392D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2CB7D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894BCB9" w14:textId="2A4381FB" w:rsidR="00FF392D" w:rsidRPr="00EC0235" w:rsidRDefault="00FF392D" w:rsidP="0063095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43,292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18B8FC" w14:textId="77777777" w:rsidR="00FF392D" w:rsidRPr="00EC0235" w:rsidRDefault="00FF392D" w:rsidP="00FF392D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87D79B9" w14:textId="7EA82F18" w:rsidR="00FF392D" w:rsidRPr="00EC0235" w:rsidRDefault="00FF392D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B38521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6EB13" w14:textId="58E528F6" w:rsidR="00FF392D" w:rsidRPr="00EC0235" w:rsidRDefault="00FF392D" w:rsidP="0063095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43,292</w:t>
            </w:r>
          </w:p>
        </w:tc>
      </w:tr>
      <w:tr w:rsidR="00EC0235" w:rsidRPr="00EC0235" w14:paraId="2D27A1D6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1D3C0BEE" w14:textId="31E4CD5B" w:rsidR="00EC0235" w:rsidRPr="00EC0235" w:rsidRDefault="00EC0235" w:rsidP="00EC023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3A2652E" w14:textId="6F80724A" w:rsidR="00EC0235" w:rsidRPr="00EC0235" w:rsidRDefault="0025657F" w:rsidP="00EC023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8, 35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81066A3" w14:textId="3A27E853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2,002,505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3E3549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58F0298" w14:textId="6A3D614F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107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634939" w14:textId="77777777" w:rsidR="00EC0235" w:rsidRPr="00EC0235" w:rsidRDefault="00EC0235" w:rsidP="00EC0235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DFCFEE6" w14:textId="386C08C5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2,004,505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CBACAB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AC2AA3" w14:textId="486C8870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2,002,505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EC7546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5BD1E7" w14:textId="51FF9E29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904BBC" w14:textId="77777777" w:rsidR="00EC0235" w:rsidRPr="00EC0235" w:rsidRDefault="00EC0235" w:rsidP="00EC0235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B62358" w14:textId="3F7B0231" w:rsidR="00EC0235" w:rsidRPr="00EC0235" w:rsidRDefault="00EC0235" w:rsidP="00EC0235">
            <w:pPr>
              <w:pStyle w:val="acctfourfigures"/>
              <w:tabs>
                <w:tab w:val="clear" w:pos="765"/>
                <w:tab w:val="decimal" w:pos="-10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76BBB7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50C1FAB" w14:textId="16234C03" w:rsidR="00EC0235" w:rsidRPr="00EC0235" w:rsidRDefault="00EC0235" w:rsidP="00EC023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2,004,534</w:t>
            </w:r>
          </w:p>
        </w:tc>
      </w:tr>
      <w:tr w:rsidR="00FF392D" w:rsidRPr="00EC0235" w14:paraId="46D4EE67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647869DA" w14:textId="2A2549C6" w:rsidR="00FF392D" w:rsidRPr="00EC0235" w:rsidRDefault="00FF392D" w:rsidP="00EC0235">
            <w:pPr>
              <w:ind w:left="-2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A81CB99" w14:textId="77777777" w:rsidR="00FF392D" w:rsidRPr="00EC0235" w:rsidRDefault="00FF392D" w:rsidP="00FF392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06CB300" w14:textId="738BEA06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1C021B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E89B05B" w14:textId="599DD1C1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3F7823" w14:textId="77777777" w:rsidR="00FF392D" w:rsidRPr="00EC0235" w:rsidRDefault="00FF392D" w:rsidP="00FF392D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4F0B1D5" w14:textId="1684B068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E2E70E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C70A82" w14:textId="7B7050B5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EAF1F9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51A1A5" w14:textId="1ED5222C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B2F5A8" w14:textId="77777777" w:rsidR="00FF392D" w:rsidRPr="00EC0235" w:rsidRDefault="00FF392D" w:rsidP="00FF392D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B870925" w14:textId="718CB38B" w:rsidR="00FF392D" w:rsidRPr="00EC0235" w:rsidRDefault="00FF392D" w:rsidP="00FF392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76A57C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0B7661A" w14:textId="3DD0D93A" w:rsidR="00FF392D" w:rsidRPr="00EC0235" w:rsidRDefault="00FF392D" w:rsidP="00FF39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235" w:rsidRPr="00EC0235" w14:paraId="42C12DEA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7B757E90" w14:textId="43834CC4" w:rsidR="00EC0235" w:rsidRPr="00EC0235" w:rsidRDefault="00EC0235" w:rsidP="00EC0235">
            <w:pPr>
              <w:ind w:left="160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585550B" w14:textId="5F446D8F" w:rsidR="00EC0235" w:rsidRPr="00EC0235" w:rsidRDefault="000C49FA" w:rsidP="000C49FA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71C7537" w14:textId="436B4702" w:rsidR="00EC0235" w:rsidRPr="00EC0235" w:rsidRDefault="00EC0235" w:rsidP="00EC0235">
            <w:pPr>
              <w:ind w:left="-14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C9A03D" w14:textId="77777777" w:rsidR="00EC0235" w:rsidRPr="00EC0235" w:rsidRDefault="00EC0235" w:rsidP="00EC0235">
            <w:pPr>
              <w:tabs>
                <w:tab w:val="decimal" w:pos="124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7151529" w14:textId="7EFF3029" w:rsidR="00EC0235" w:rsidRPr="00EC0235" w:rsidRDefault="00EC0235" w:rsidP="00EC0235">
            <w:pPr>
              <w:tabs>
                <w:tab w:val="decimal" w:pos="124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670,890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D986EF" w14:textId="77777777" w:rsidR="00EC0235" w:rsidRPr="00EC0235" w:rsidRDefault="00EC0235" w:rsidP="00EC0235">
            <w:pPr>
              <w:tabs>
                <w:tab w:val="decimal" w:pos="124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A1A4BC7" w14:textId="376379D4" w:rsidR="00EC0235" w:rsidRPr="00EC0235" w:rsidRDefault="00EC0235" w:rsidP="00EC0235">
            <w:pPr>
              <w:tabs>
                <w:tab w:val="decimal" w:pos="124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670,890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D9D9AD" w14:textId="77777777" w:rsidR="00EC0235" w:rsidRPr="00EC0235" w:rsidRDefault="00EC0235" w:rsidP="00EC0235">
            <w:pPr>
              <w:tabs>
                <w:tab w:val="decimal" w:pos="124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808728" w14:textId="4EEFA29A" w:rsidR="00EC0235" w:rsidRPr="00EC0235" w:rsidRDefault="00EC0235" w:rsidP="00EC023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DE40B" w14:textId="77777777" w:rsidR="00EC0235" w:rsidRPr="00EC0235" w:rsidRDefault="00EC0235" w:rsidP="00EC0235">
            <w:pPr>
              <w:tabs>
                <w:tab w:val="decimal" w:pos="86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B26406" w14:textId="0D2692B7" w:rsidR="00EC0235" w:rsidRPr="00EC0235" w:rsidRDefault="00EC0235" w:rsidP="00EC0235">
            <w:pPr>
              <w:tabs>
                <w:tab w:val="decimal" w:pos="86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656,182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B3EE7B" w14:textId="77777777" w:rsidR="00EC0235" w:rsidRPr="00EC0235" w:rsidRDefault="00EC0235" w:rsidP="00EC0235">
            <w:pPr>
              <w:tabs>
                <w:tab w:val="decimal" w:pos="86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D0B649" w14:textId="2912666F" w:rsidR="00EC0235" w:rsidRPr="00EC0235" w:rsidRDefault="00EC0235" w:rsidP="00EC0235">
            <w:pPr>
              <w:pStyle w:val="acctfourfigures"/>
              <w:tabs>
                <w:tab w:val="clear" w:pos="765"/>
                <w:tab w:val="decimal" w:pos="-10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EDBA93" w14:textId="77777777" w:rsidR="00EC0235" w:rsidRPr="00EC0235" w:rsidRDefault="00EC0235" w:rsidP="00EC0235">
            <w:pPr>
              <w:tabs>
                <w:tab w:val="decimal" w:pos="86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1B921D" w14:textId="43C900BE" w:rsidR="00EC0235" w:rsidRPr="00EC0235" w:rsidRDefault="00EC0235" w:rsidP="00EC0235">
            <w:pPr>
              <w:tabs>
                <w:tab w:val="decimal" w:pos="770"/>
              </w:tabs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656,182</w:t>
            </w:r>
          </w:p>
        </w:tc>
      </w:tr>
      <w:tr w:rsidR="00EC0235" w:rsidRPr="00EC0235" w14:paraId="363547FF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71CAC21A" w14:textId="10EEC54A" w:rsidR="00EC0235" w:rsidRPr="00EC0235" w:rsidRDefault="00EC0235" w:rsidP="00EC023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A8553BD" w14:textId="0CEDD5E0" w:rsidR="00EC0235" w:rsidRPr="00EC0235" w:rsidRDefault="00EC0235" w:rsidP="00EC0235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A298A" w14:textId="03793B49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2,045,797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486F99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F99A" w14:textId="33973F5F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672,890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8D6B8E" w14:textId="77777777" w:rsidR="00EC0235" w:rsidRPr="00EC0235" w:rsidRDefault="00EC0235" w:rsidP="00EC0235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3DB90" w14:textId="248A2E1A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2,718,687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EAE6E7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A8D940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A341F8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B269925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CDCFF2" w14:textId="77777777" w:rsidR="00EC0235" w:rsidRPr="00EC0235" w:rsidRDefault="00EC0235" w:rsidP="00EC0235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AF56E7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A5832E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A65C72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EC0235" w14:paraId="09C0DE34" w14:textId="77777777" w:rsidTr="003F1166">
        <w:trPr>
          <w:trHeight w:val="78"/>
        </w:trPr>
        <w:tc>
          <w:tcPr>
            <w:tcW w:w="3330" w:type="dxa"/>
            <w:gridSpan w:val="2"/>
            <w:shd w:val="clear" w:color="auto" w:fill="auto"/>
          </w:tcPr>
          <w:p w14:paraId="6A1B1D56" w14:textId="77777777" w:rsidR="00FB1442" w:rsidRPr="00EC0235" w:rsidRDefault="00FB1442" w:rsidP="00FF39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D416960" w14:textId="77777777" w:rsidR="00FB1442" w:rsidRPr="00EC0235" w:rsidRDefault="00FB1442" w:rsidP="00FF392D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744863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09E6DE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7EA9184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DD37A4" w14:textId="77777777" w:rsidR="00FB1442" w:rsidRPr="00EC0235" w:rsidRDefault="00FB1442" w:rsidP="00FF392D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AC5B61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3A790C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428EE9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715A69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A638D9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DFBA58" w14:textId="77777777" w:rsidR="00FB1442" w:rsidRPr="00EC0235" w:rsidRDefault="00FB1442" w:rsidP="00FF392D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FC8FD2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263A91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A186E6" w14:textId="77777777" w:rsidR="00FB1442" w:rsidRPr="00EC0235" w:rsidRDefault="00FB1442" w:rsidP="00FF39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92D" w:rsidRPr="00EC0235" w14:paraId="4CCB9BF5" w14:textId="77777777" w:rsidTr="003F1166">
        <w:trPr>
          <w:trHeight w:val="78"/>
        </w:trPr>
        <w:tc>
          <w:tcPr>
            <w:tcW w:w="3330" w:type="dxa"/>
            <w:gridSpan w:val="2"/>
            <w:shd w:val="clear" w:color="auto" w:fill="auto"/>
          </w:tcPr>
          <w:p w14:paraId="3517DF86" w14:textId="44A55B36" w:rsidR="00FF392D" w:rsidRPr="00EC0235" w:rsidRDefault="00FF392D" w:rsidP="00FF39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FE6E202" w14:textId="77777777" w:rsidR="00FF392D" w:rsidRPr="00EC0235" w:rsidRDefault="00FF392D" w:rsidP="00FF392D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77947C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C2C002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44CE119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6443C9" w14:textId="77777777" w:rsidR="00FF392D" w:rsidRPr="00EC0235" w:rsidRDefault="00FF392D" w:rsidP="00FF392D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5896FB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8F25A2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A37836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47B0F3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5BFB2C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F96DB" w14:textId="77777777" w:rsidR="00FF392D" w:rsidRPr="00EC0235" w:rsidRDefault="00FF392D" w:rsidP="00FF392D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D0B4186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DD9615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D38CC2" w14:textId="77777777" w:rsidR="00FF392D" w:rsidRPr="00EC0235" w:rsidRDefault="00FF392D" w:rsidP="00FF392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235" w:rsidRPr="00EC0235" w14:paraId="79AC7FE9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3A2AE9A9" w14:textId="6BC5A2B5" w:rsidR="00EC0235" w:rsidRPr="00EC0235" w:rsidRDefault="00EC0235" w:rsidP="00EC0235">
            <w:pPr>
              <w:ind w:left="16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B52C234" w14:textId="17FFFCF5" w:rsidR="00EC0235" w:rsidRPr="00EC0235" w:rsidRDefault="00EC0235" w:rsidP="00EC0235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0F525" w14:textId="3B88289E" w:rsidR="00EC0235" w:rsidRPr="00EC0235" w:rsidRDefault="00EC0235" w:rsidP="00EC0235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F96562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32B61" w14:textId="7DA9764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940CB8" w14:textId="77777777" w:rsidR="00EC0235" w:rsidRPr="00EC0235" w:rsidRDefault="00EC0235" w:rsidP="00EC0235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8B893" w14:textId="46185A85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8DAF0D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8162C9" w14:textId="7E13B880" w:rsidR="00EC0235" w:rsidRPr="00EC0235" w:rsidRDefault="00EC0235" w:rsidP="00EC023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B7836C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39AE3C" w14:textId="109B5D98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15,602,098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DE1222" w14:textId="77777777" w:rsidR="00EC0235" w:rsidRPr="00EC0235" w:rsidRDefault="00EC0235" w:rsidP="00EC0235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F6A7020" w14:textId="5A590605" w:rsidR="00EC0235" w:rsidRPr="00EC0235" w:rsidRDefault="00EC0235" w:rsidP="00EC0235">
            <w:pPr>
              <w:pStyle w:val="acctfourfigures"/>
              <w:tabs>
                <w:tab w:val="clear" w:pos="765"/>
                <w:tab w:val="decimal" w:pos="-10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5C6A4C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166A3F4" w14:textId="163D33EC" w:rsidR="00EC0235" w:rsidRPr="00EC0235" w:rsidRDefault="00EC0235" w:rsidP="00EC023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15,602,098</w:t>
            </w:r>
          </w:p>
        </w:tc>
      </w:tr>
      <w:tr w:rsidR="00EC0235" w:rsidRPr="00EC0235" w14:paraId="311970CA" w14:textId="77777777" w:rsidTr="003F1166">
        <w:trPr>
          <w:trHeight w:val="261"/>
        </w:trPr>
        <w:tc>
          <w:tcPr>
            <w:tcW w:w="3330" w:type="dxa"/>
            <w:gridSpan w:val="2"/>
            <w:shd w:val="clear" w:color="auto" w:fill="auto"/>
          </w:tcPr>
          <w:p w14:paraId="69B3F74B" w14:textId="5C863E82" w:rsidR="00EC0235" w:rsidRPr="00EC0235" w:rsidRDefault="00EC0235" w:rsidP="00EC0235">
            <w:pPr>
              <w:ind w:left="-2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822D695" w14:textId="2518D992" w:rsidR="00EC0235" w:rsidRPr="00EC0235" w:rsidRDefault="00EC0235" w:rsidP="00EC0235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EDFE8" w14:textId="527FA1DD" w:rsidR="00EC0235" w:rsidRPr="00EC0235" w:rsidRDefault="00EC0235" w:rsidP="00EC0235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308F97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15233" w14:textId="6BFD85ED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15,523,600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BB26CC" w14:textId="77777777" w:rsidR="00EC0235" w:rsidRPr="00EC0235" w:rsidRDefault="00EC0235" w:rsidP="00EC0235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C49C2" w14:textId="5BAF0969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15,523,600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3675A9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4CBA98" w14:textId="74DAE256" w:rsidR="00EC0235" w:rsidRPr="00EC0235" w:rsidRDefault="00EC0235" w:rsidP="00EC02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9F5022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D1E5F2" w14:textId="0C29EE2A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6F343B" w14:textId="77777777" w:rsidR="00EC0235" w:rsidRPr="00EC0235" w:rsidRDefault="00EC0235" w:rsidP="00EC0235">
            <w:pPr>
              <w:tabs>
                <w:tab w:val="decimal" w:pos="86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0338192" w14:textId="3FA26A8B" w:rsidR="00EC0235" w:rsidRPr="00EC0235" w:rsidRDefault="00EC0235" w:rsidP="00EC02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FE721D" w14:textId="77777777" w:rsidR="00EC0235" w:rsidRPr="00EC0235" w:rsidRDefault="00EC0235" w:rsidP="00EC02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6CA598" w14:textId="54DE338E" w:rsidR="00EC0235" w:rsidRPr="00EC0235" w:rsidRDefault="00EC0235" w:rsidP="00EC023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EB7" w:rsidRPr="00731B95" w14:paraId="3029773A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2D22BFF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3EE8EE2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6"/>
            <w:shd w:val="clear" w:color="auto" w:fill="auto"/>
            <w:vAlign w:val="bottom"/>
          </w:tcPr>
          <w:p w14:paraId="11EC454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EB7" w:rsidRPr="00731B95" w14:paraId="4CC59618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41CFB0C8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7BDB1C9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50A6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D4C7F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862D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731B95" w14:paraId="3DE23F5B" w14:textId="77777777" w:rsidTr="003F1166">
        <w:trPr>
          <w:gridAfter w:val="1"/>
          <w:wAfter w:w="9" w:type="dxa"/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531C0071" w14:textId="56C0992D" w:rsidR="000F7EB7" w:rsidRPr="003F1166" w:rsidRDefault="00F8465E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449D43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EB0F9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EB8117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682768A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7F74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C8273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F51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B04C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17A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8EEC1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03C4FC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A8CBD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A0DE3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796EB2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987B87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C7D43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5252AA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731B95" w14:paraId="5AF8ADE5" w14:textId="77777777" w:rsidTr="003F1166">
        <w:trPr>
          <w:gridAfter w:val="1"/>
          <w:wAfter w:w="9" w:type="dxa"/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2BA5551C" w14:textId="77777777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0BEDED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6"/>
            <w:shd w:val="clear" w:color="auto" w:fill="auto"/>
            <w:vAlign w:val="bottom"/>
          </w:tcPr>
          <w:p w14:paraId="3578163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731B95" w14:paraId="7FE3AF5E" w14:textId="77777777" w:rsidTr="003F1166">
        <w:trPr>
          <w:gridAfter w:val="1"/>
          <w:wAfter w:w="9" w:type="dxa"/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113409CE" w14:textId="31B7F543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FB1442"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468CE9F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6"/>
            <w:shd w:val="clear" w:color="auto" w:fill="auto"/>
            <w:vAlign w:val="bottom"/>
          </w:tcPr>
          <w:p w14:paraId="13CB78B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731B95" w14:paraId="1E469D62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5CCB98A4" w14:textId="77777777" w:rsidR="000F7EB7" w:rsidRPr="003F1166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9ABB036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A93B8EC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29FD24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5E12BE3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5D8D30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1FE4F98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4035F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62091D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04579C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A1A66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78C59D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41D18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0F27E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7B24F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EB7" w:rsidRPr="00731B95" w14:paraId="47F96FD8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1610772B" w14:textId="77777777" w:rsidR="000F7EB7" w:rsidRPr="003F1166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0B879C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0256466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89560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0B519A4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A561AD" w14:textId="77777777" w:rsidR="000F7EB7" w:rsidRPr="003F1166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9A0ED0F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B33B2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F0434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527A12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A21FEF9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3F68CE" w14:textId="77777777" w:rsidR="000F7EB7" w:rsidRPr="003F1166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A4723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BE777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4FA78CE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3D872F44" w14:textId="77777777" w:rsidTr="002D0C0F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3EE0908B" w14:textId="77777777" w:rsidR="002D0C0F" w:rsidRPr="003F1166" w:rsidRDefault="002D0C0F" w:rsidP="002D0C0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815EDC7" w14:textId="52F86B02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C4FB780" w14:textId="2F9F68E1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3F528F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D4F2678" w14:textId="46202EE4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3A05D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4ABD04C" w14:textId="5CAF3DE9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62DC8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B24C75" w14:textId="0EC5A04F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2BE74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53EF79" w14:textId="5FE70F0C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16D1A4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07574DE" w14:textId="4EA3A5FA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113EE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A68D4B" w14:textId="545DF30E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</w:tr>
      <w:tr w:rsidR="002D0C0F" w:rsidRPr="00731B95" w14:paraId="026B9365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062D2650" w14:textId="77777777" w:rsidR="002D0C0F" w:rsidRPr="003F1166" w:rsidRDefault="002D0C0F" w:rsidP="002D0C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D23800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5F3C338" w14:textId="77777777" w:rsidR="002D0C0F" w:rsidRPr="000E763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950F0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86EC85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08F6BE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BEEACE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6B86D0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1FA731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DBD2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2F079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422390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5B15A5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5A159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FBE42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09236779" w14:textId="77777777" w:rsidTr="002D0C0F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74022F27" w14:textId="77777777" w:rsidR="002D0C0F" w:rsidRPr="003F1166" w:rsidRDefault="002D0C0F" w:rsidP="002D0C0F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2D7E47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51015" w14:textId="77235942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26E7D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8363C" w14:textId="22243955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65788E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EDAD7" w14:textId="62B82B32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AE62A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E0BF791" w14:textId="4E5E1BA4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25270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581276" w14:textId="410ADE2E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C912B5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DF7B6D" w14:textId="0B5753CC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8EDDF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0E70123" w14:textId="33423043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2D0C0F" w:rsidRPr="00731B95" w14:paraId="712638DE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2E453293" w14:textId="77777777" w:rsidR="002D0C0F" w:rsidRPr="003F1166" w:rsidRDefault="002D0C0F" w:rsidP="002D0C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FB1EBEC" w14:textId="1F2E086A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49141" w14:textId="30367E32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35404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EEF0E" w14:textId="5ACD5D33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55C613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CA682" w14:textId="1DB6451A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ACC0B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26AE1B6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61CEC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472D1E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9ABCE6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44DBE10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81450E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42EA6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329875CB" w14:textId="77777777" w:rsidTr="003F1166">
        <w:trPr>
          <w:gridAfter w:val="1"/>
          <w:wAfter w:w="9" w:type="dxa"/>
          <w:trHeight w:val="26"/>
        </w:trPr>
        <w:tc>
          <w:tcPr>
            <w:tcW w:w="3141" w:type="dxa"/>
            <w:shd w:val="clear" w:color="auto" w:fill="auto"/>
          </w:tcPr>
          <w:p w14:paraId="62608E3D" w14:textId="77777777" w:rsidR="002D0C0F" w:rsidRPr="003F1166" w:rsidRDefault="002D0C0F" w:rsidP="002D0C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D3DA216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7FFD5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27845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0C05B9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444C12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B271B6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539948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02C4EF3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DD9A6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79C20F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8165BFF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D3EEFF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490A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AEB667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4646BC67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1DEBC7A3" w14:textId="77777777" w:rsidR="002D0C0F" w:rsidRPr="003F1166" w:rsidRDefault="002D0C0F" w:rsidP="002D0C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956785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554011F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BBAF73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546703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4B0875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B90364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7E864E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F30945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B778F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A8F1A6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4B5D8B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F50A197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54270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E6AE7A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1FC16C1C" w14:textId="77777777" w:rsidTr="002D0C0F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22B68C1E" w14:textId="77777777" w:rsidR="002D0C0F" w:rsidRPr="003F1166" w:rsidRDefault="002D0C0F" w:rsidP="002D0C0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02A266D" w14:textId="567A288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C110108" w14:textId="5AC22A2E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617D27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E0B14B7" w14:textId="3FBA1566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67843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0E07CA1" w14:textId="0AD15AAC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1A019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BC7E56" w14:textId="0757E732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4779C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181E55" w14:textId="0AD6138D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50AEEB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85359F0" w14:textId="524D1CA4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E5409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DA9CE3" w14:textId="0D423B75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</w:tr>
      <w:tr w:rsidR="002D0C0F" w:rsidRPr="00731B95" w14:paraId="0999C794" w14:textId="77777777" w:rsidTr="003F1166">
        <w:trPr>
          <w:gridAfter w:val="1"/>
          <w:wAfter w:w="9" w:type="dxa"/>
          <w:trHeight w:val="261"/>
        </w:trPr>
        <w:tc>
          <w:tcPr>
            <w:tcW w:w="3141" w:type="dxa"/>
            <w:shd w:val="clear" w:color="auto" w:fill="auto"/>
          </w:tcPr>
          <w:p w14:paraId="5A5D3820" w14:textId="77777777" w:rsidR="002D0C0F" w:rsidRPr="003F1166" w:rsidRDefault="002D0C0F" w:rsidP="002D0C0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53F082E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99D69" w14:textId="7350913F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8890A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2F3EC" w14:textId="34997630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F46B9E" w14:textId="77777777" w:rsidR="002D0C0F" w:rsidRPr="003F1166" w:rsidRDefault="002D0C0F" w:rsidP="002D0C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15FCC" w14:textId="60721F5E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54CEF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094492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C7F15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82F7C3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67ED87" w14:textId="77777777" w:rsidR="002D0C0F" w:rsidRPr="003F1166" w:rsidRDefault="002D0C0F" w:rsidP="002D0C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51006EB" w14:textId="77777777" w:rsidR="002D0C0F" w:rsidRPr="003F1166" w:rsidRDefault="002D0C0F" w:rsidP="002D0C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E64C07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FF562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3208FC6" w14:textId="3C4AC352" w:rsidR="000F7EB7" w:rsidRDefault="000F7EB7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0F7EB7" w:rsidRPr="003F1166" w14:paraId="1A68DC4E" w14:textId="77777777" w:rsidTr="00ED0B5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80FCEDE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217FF70A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4534ECAF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EB7" w:rsidRPr="003F1166" w14:paraId="5498842A" w14:textId="77777777" w:rsidTr="00ED0B5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3D850F0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5CA5CE4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bottom"/>
          </w:tcPr>
          <w:p w14:paraId="5FE7FB8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A9FDB4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176C60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3F1166" w14:paraId="3A14F081" w14:textId="77777777" w:rsidTr="00514512">
        <w:trPr>
          <w:trHeight w:val="1709"/>
        </w:trPr>
        <w:tc>
          <w:tcPr>
            <w:tcW w:w="3330" w:type="dxa"/>
            <w:shd w:val="clear" w:color="auto" w:fill="auto"/>
            <w:vAlign w:val="bottom"/>
          </w:tcPr>
          <w:p w14:paraId="7A1315DF" w14:textId="1A152B56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  <w:shd w:val="clear" w:color="auto" w:fill="auto"/>
          </w:tcPr>
          <w:p w14:paraId="493B0B5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2DED47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4A83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1E7184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9B603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C6101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6334F7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3CAF0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D1F8B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06D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2C33CF2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05FDC2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E4E04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7C034A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E971A60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DBD5AD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DA130FA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0CC9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3F1166" w14:paraId="2D4BFB96" w14:textId="77777777" w:rsidTr="00514512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505B5B2E" w14:textId="77777777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BC5D724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4FDB5B57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1442" w:rsidRPr="003F1166" w14:paraId="15ABEFD4" w14:textId="77777777" w:rsidTr="002D4D8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4A8EC57" w14:textId="0F5AF39B" w:rsidR="00FB1442" w:rsidRPr="003F1166" w:rsidRDefault="00FB1442" w:rsidP="00FB14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3F7FAE5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50B05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A379F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84C12E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F3C33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944BEC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1991D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BDB7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EDCF7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5FB1D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580B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977B2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5CEB2C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B6ECEC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3F1166" w14:paraId="3F4F983B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6FF814F" w14:textId="4C6F7D9D" w:rsidR="00FB1442" w:rsidRPr="003F1166" w:rsidRDefault="00FB1442" w:rsidP="00FB14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310890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66409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7BEC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EEF0321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7E839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174A76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5F175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CD858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45C58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77489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E7A11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8DD74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7ED3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A3786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3F1166" w14:paraId="1072D359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47341EEC" w14:textId="75C4AD88" w:rsidR="00FB1442" w:rsidRPr="003F1166" w:rsidRDefault="00FB1442" w:rsidP="00FB14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5932CA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24281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2705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C3BA03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7EB1E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57AD24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23AA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0BD0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FD33C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A7990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5D77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46CB3E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FBE0C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AB8DE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3F1166" w14:paraId="6ACD1726" w14:textId="77777777" w:rsidTr="0024703F">
        <w:trPr>
          <w:trHeight w:val="261"/>
        </w:trPr>
        <w:tc>
          <w:tcPr>
            <w:tcW w:w="3330" w:type="dxa"/>
            <w:shd w:val="clear" w:color="auto" w:fill="auto"/>
          </w:tcPr>
          <w:p w14:paraId="28A1467D" w14:textId="77777777" w:rsidR="00FB1442" w:rsidRPr="003F1166" w:rsidRDefault="00FB1442" w:rsidP="00FB144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  <w:p w14:paraId="6B8FF6D5" w14:textId="4E19FEFA" w:rsidR="00FB1442" w:rsidRPr="003F1166" w:rsidRDefault="00FB1442" w:rsidP="00FB1442">
            <w:pPr>
              <w:ind w:left="34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FD3CB2" w14:textId="5BF8393F" w:rsidR="00FB1442" w:rsidRPr="003F1166" w:rsidRDefault="0024703F" w:rsidP="002470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7BB9C65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E411E" w14:textId="20FB704B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FE50E8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91F17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6B9A86" w14:textId="25E8FA96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3F114" w14:textId="77777777" w:rsidR="00FB1442" w:rsidRPr="003F1166" w:rsidRDefault="00FB1442" w:rsidP="00FB1442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567C9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146369" w14:textId="62F5A6CF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4936702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CAA73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78C302" w14:textId="2A7D391A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E0AD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894AB8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523E74" w14:textId="28044505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1E32E75F" w14:textId="77777777" w:rsidR="00FB1442" w:rsidRPr="003F1166" w:rsidRDefault="00FB1442" w:rsidP="00FB1442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632B61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2EB79" w14:textId="608412DC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0512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8E79F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E54678" w14:textId="51E97D4D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43,292</w:t>
            </w:r>
          </w:p>
        </w:tc>
      </w:tr>
      <w:tr w:rsidR="003F1166" w:rsidRPr="003F1166" w14:paraId="26D1BDD2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8FDF76D" w14:textId="06CBFF66" w:rsidR="003F1166" w:rsidRPr="003F1166" w:rsidRDefault="003F1166" w:rsidP="003F116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2209FCB9" w14:textId="0DB68358" w:rsidR="003F1166" w:rsidRPr="003F1166" w:rsidRDefault="0024703F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8, 35</w:t>
            </w:r>
          </w:p>
        </w:tc>
        <w:tc>
          <w:tcPr>
            <w:tcW w:w="1530" w:type="dxa"/>
            <w:shd w:val="clear" w:color="auto" w:fill="auto"/>
          </w:tcPr>
          <w:p w14:paraId="7430FCCD" w14:textId="16A83F23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165F3C23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92C156" w14:textId="1D2CDE73" w:rsidR="003F1166" w:rsidRPr="003F1166" w:rsidRDefault="003F1166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FEA0B" w14:textId="77777777" w:rsidR="003F1166" w:rsidRPr="003F1166" w:rsidRDefault="003F1166" w:rsidP="003F1166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926DC1" w14:textId="108DD06B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C896312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AAA132" w14:textId="1AE79DAB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45F6FE83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8ED177" w14:textId="6E4F9B45" w:rsidR="003F1166" w:rsidRPr="003F1166" w:rsidRDefault="003F1166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068EF6" w14:textId="77777777" w:rsidR="003F1166" w:rsidRPr="003F1166" w:rsidRDefault="003F1166" w:rsidP="003F1166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A726D8" w14:textId="7131CDD0" w:rsidR="003F1166" w:rsidRPr="003F1166" w:rsidRDefault="003F1166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9FE25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E78478" w14:textId="1D9DE0E3" w:rsidR="003F1166" w:rsidRPr="003F1166" w:rsidRDefault="003F1166" w:rsidP="003F116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2,002,505</w:t>
            </w:r>
          </w:p>
        </w:tc>
      </w:tr>
      <w:tr w:rsidR="00FB1442" w:rsidRPr="003F1166" w14:paraId="21F264E4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166AB01" w14:textId="564D41AD" w:rsidR="00FB1442" w:rsidRPr="003F1166" w:rsidRDefault="00FB1442" w:rsidP="00FB1442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ABB1264" w14:textId="77777777" w:rsidR="00FB1442" w:rsidRPr="003F1166" w:rsidRDefault="00FB1442" w:rsidP="00FB144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BD55AD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CB56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017E4F1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B6D80E" w14:textId="77777777" w:rsidR="00FB1442" w:rsidRPr="003F1166" w:rsidRDefault="00FB1442" w:rsidP="00FB1442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48B572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9AF9E9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7246D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13C4B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6DDBC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94FF1E" w14:textId="77777777" w:rsidR="00FB1442" w:rsidRPr="003F1166" w:rsidRDefault="00FB1442" w:rsidP="00FB1442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0BE09D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B4C22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8900D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1166" w:rsidRPr="003F1166" w14:paraId="1A32DCBD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7B62B752" w14:textId="08457A93" w:rsidR="003F1166" w:rsidRPr="003F1166" w:rsidRDefault="003F1166" w:rsidP="003F116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51FCAD7" w14:textId="7844D358" w:rsidR="003F1166" w:rsidRPr="003F1166" w:rsidRDefault="000C49FA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35</w:t>
            </w:r>
          </w:p>
        </w:tc>
        <w:tc>
          <w:tcPr>
            <w:tcW w:w="1530" w:type="dxa"/>
            <w:shd w:val="clear" w:color="auto" w:fill="auto"/>
          </w:tcPr>
          <w:p w14:paraId="7FB54BEE" w14:textId="3B90BC4C" w:rsidR="003F1166" w:rsidRPr="003F1166" w:rsidRDefault="003F1166" w:rsidP="003F1166">
            <w:pPr>
              <w:pStyle w:val="acctfourfigures"/>
              <w:tabs>
                <w:tab w:val="clear" w:pos="765"/>
                <w:tab w:val="decimal" w:pos="-103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EE1A5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6935E44" w14:textId="6BB81CFF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1E94430D" w14:textId="77777777" w:rsidR="003F1166" w:rsidRPr="003F1166" w:rsidRDefault="003F1166" w:rsidP="003F1166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8DD163A" w14:textId="772BB022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14AA7402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312865" w14:textId="418DAC67" w:rsidR="003F1166" w:rsidRPr="003F1166" w:rsidRDefault="003F1166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E7A951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578795" w14:textId="087188EC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474,181</w:t>
            </w:r>
          </w:p>
        </w:tc>
        <w:tc>
          <w:tcPr>
            <w:tcW w:w="270" w:type="dxa"/>
            <w:shd w:val="clear" w:color="auto" w:fill="auto"/>
          </w:tcPr>
          <w:p w14:paraId="4CF91C0C" w14:textId="77777777" w:rsidR="003F1166" w:rsidRPr="003F1166" w:rsidRDefault="003F1166" w:rsidP="003F1166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B5C5B0" w14:textId="0B3D8008" w:rsidR="003F1166" w:rsidRPr="003F1166" w:rsidRDefault="003F1166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DB5CC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E42A2E" w14:textId="393B191A" w:rsidR="003F1166" w:rsidRPr="003F1166" w:rsidRDefault="003F1166" w:rsidP="003F116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474,181</w:t>
            </w:r>
          </w:p>
        </w:tc>
      </w:tr>
      <w:tr w:rsidR="003F1166" w:rsidRPr="003F1166" w14:paraId="3378265F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6C51F836" w14:textId="57D53B17" w:rsidR="003F1166" w:rsidRPr="003F1166" w:rsidRDefault="003F1166" w:rsidP="003F116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FAC1AB1" w14:textId="63CE3143" w:rsidR="003F1166" w:rsidRPr="003F1166" w:rsidRDefault="003F1166" w:rsidP="003F11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8CD0C" w14:textId="17A1D415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2,045,797</w:t>
            </w:r>
          </w:p>
        </w:tc>
        <w:tc>
          <w:tcPr>
            <w:tcW w:w="270" w:type="dxa"/>
            <w:shd w:val="clear" w:color="auto" w:fill="auto"/>
          </w:tcPr>
          <w:p w14:paraId="232F098C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DFE93" w14:textId="01E35536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086C2885" w14:textId="77777777" w:rsidR="003F1166" w:rsidRPr="003F1166" w:rsidRDefault="003F1166" w:rsidP="003F1166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B24FF" w14:textId="44580262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2,536,240</w:t>
            </w:r>
          </w:p>
        </w:tc>
        <w:tc>
          <w:tcPr>
            <w:tcW w:w="270" w:type="dxa"/>
            <w:shd w:val="clear" w:color="auto" w:fill="auto"/>
          </w:tcPr>
          <w:p w14:paraId="1BA72AB3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1DC341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D89796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3C42D0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DBFFED" w14:textId="77777777" w:rsidR="003F1166" w:rsidRPr="003F1166" w:rsidRDefault="003F1166" w:rsidP="003F1166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F6032F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E504FB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FCE208" w14:textId="77777777" w:rsidR="003F1166" w:rsidRPr="003F1166" w:rsidRDefault="003F1166" w:rsidP="003F116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3F1166" w14:paraId="4E26290A" w14:textId="77777777" w:rsidTr="00514512">
        <w:trPr>
          <w:trHeight w:val="26"/>
        </w:trPr>
        <w:tc>
          <w:tcPr>
            <w:tcW w:w="3330" w:type="dxa"/>
            <w:shd w:val="clear" w:color="auto" w:fill="auto"/>
          </w:tcPr>
          <w:p w14:paraId="2364DFB5" w14:textId="77777777" w:rsidR="00FB1442" w:rsidRPr="003F1166" w:rsidRDefault="00FB1442" w:rsidP="00FB14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FE6EA6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8BAA45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3E94DC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AE1A92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23AA2B" w14:textId="77777777" w:rsidR="00FB1442" w:rsidRPr="003F1166" w:rsidRDefault="00FB1442" w:rsidP="00FB1442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943FB67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078B5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F38CE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702E0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3061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2E2DCB" w14:textId="77777777" w:rsidR="00FB1442" w:rsidRPr="003F1166" w:rsidRDefault="00FB1442" w:rsidP="00FB1442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9FCBD8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5BE42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4B847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3F1166" w14:paraId="32C2B681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290153FA" w14:textId="2487C40B" w:rsidR="00FB1442" w:rsidRPr="003F1166" w:rsidRDefault="00FB1442" w:rsidP="00FB144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2FF748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D25A58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4AE627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C6C7162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46A953" w14:textId="77777777" w:rsidR="00FB1442" w:rsidRPr="003F1166" w:rsidRDefault="00FB1442" w:rsidP="00FB1442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CDA9E3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F434E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9ED0C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BCE925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8EB68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7BF31C" w14:textId="77777777" w:rsidR="00FB1442" w:rsidRPr="003F1166" w:rsidRDefault="00FB1442" w:rsidP="00FB1442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2A5C9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2F5B48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CDC31B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1442" w:rsidRPr="003F1166" w14:paraId="1A963D70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59C4D53E" w14:textId="3C24EF96" w:rsidR="00FB1442" w:rsidRPr="003F1166" w:rsidRDefault="00FB1442" w:rsidP="00FB1442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6F359099" w14:textId="057D66AC" w:rsidR="00FB1442" w:rsidRPr="003F1166" w:rsidRDefault="00FB1442" w:rsidP="00FB144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74F93F0E" w14:textId="2DA525DE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4F77F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8C77CE9" w14:textId="2CE2F30A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680FABD7" w14:textId="77777777" w:rsidR="00FB1442" w:rsidRPr="003F1166" w:rsidRDefault="00FB1442" w:rsidP="00FB1442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C4055F6" w14:textId="252F412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0B2E85B4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CBFADF" w14:textId="4A359E97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4047F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0D3A8E" w14:textId="769561F4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348C18D4" w14:textId="77777777" w:rsidR="00FB1442" w:rsidRPr="003F1166" w:rsidRDefault="00FB1442" w:rsidP="00FB1442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A13C2D" w14:textId="1A6EE97A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E8F4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1B2CE5" w14:textId="0AFECA4F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</w:rPr>
              <w:t>15,602,098</w:t>
            </w:r>
          </w:p>
        </w:tc>
      </w:tr>
      <w:tr w:rsidR="00FB1442" w:rsidRPr="003F1166" w14:paraId="687664E5" w14:textId="77777777" w:rsidTr="00514512">
        <w:trPr>
          <w:trHeight w:val="261"/>
        </w:trPr>
        <w:tc>
          <w:tcPr>
            <w:tcW w:w="3330" w:type="dxa"/>
            <w:shd w:val="clear" w:color="auto" w:fill="auto"/>
          </w:tcPr>
          <w:p w14:paraId="10BFA8EA" w14:textId="09A87788" w:rsidR="00FB1442" w:rsidRPr="003F1166" w:rsidRDefault="00FB1442" w:rsidP="00FB1442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3BFC777" w14:textId="77777777" w:rsidR="00FB1442" w:rsidRPr="003F1166" w:rsidRDefault="00FB1442" w:rsidP="00FB144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3EB63" w14:textId="2075FE4E" w:rsidR="00FB1442" w:rsidRPr="003F1166" w:rsidRDefault="00FB1442" w:rsidP="0063095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9EF90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81C6F" w14:textId="30E3B432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C97C636" w14:textId="77777777" w:rsidR="00FB1442" w:rsidRPr="003F1166" w:rsidRDefault="00FB1442" w:rsidP="00FB1442">
            <w:pPr>
              <w:tabs>
                <w:tab w:val="decimal" w:pos="12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BD112" w14:textId="3FB794D9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55B07601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ABF5BA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FED9F3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FC495E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97925C" w14:textId="77777777" w:rsidR="00FB1442" w:rsidRPr="003F1166" w:rsidRDefault="00FB1442" w:rsidP="00FB1442">
            <w:pPr>
              <w:tabs>
                <w:tab w:val="decimal" w:pos="8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D6ACE3" w14:textId="77777777" w:rsidR="00FB1442" w:rsidRPr="003F1166" w:rsidRDefault="00FB1442" w:rsidP="00FB1442">
            <w:pPr>
              <w:tabs>
                <w:tab w:val="decimal" w:pos="5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B355A9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E9FC06" w14:textId="77777777" w:rsidR="00FB1442" w:rsidRPr="003F1166" w:rsidRDefault="00FB1442" w:rsidP="00FB144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B7AE63" w14:textId="1FCA70DF" w:rsidR="009A49D4" w:rsidRDefault="009A49D4">
      <w:pPr>
        <w:spacing w:line="240" w:lineRule="auto"/>
        <w:rPr>
          <w:highlight w:val="yellow"/>
          <w:cs/>
        </w:rPr>
        <w:sectPr w:rsidR="009A49D4" w:rsidSect="009A49D4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</w:p>
    <w:p w14:paraId="57E645B5" w14:textId="50858EB2" w:rsidR="00177834" w:rsidRDefault="00177834" w:rsidP="00547FBC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/>
          <w:b w:val="0"/>
          <w:bCs w:val="0"/>
        </w:rPr>
      </w:pPr>
      <w:r w:rsidRPr="00177834">
        <w:rPr>
          <w:rFonts w:asciiTheme="majorBidi" w:hAnsiTheme="majorBidi"/>
          <w:b w:val="0"/>
          <w:bCs w:val="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EC02951" w14:textId="77777777" w:rsidR="00177834" w:rsidRPr="00177834" w:rsidRDefault="00177834" w:rsidP="0017783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76251A" w:rsidRPr="00435338" w14:paraId="3D5E96BB" w14:textId="77777777" w:rsidTr="00C06129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0DAAC87A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9A61E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17C6B6C6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6251A" w:rsidRPr="00435338" w14:paraId="204CC346" w14:textId="77777777" w:rsidTr="00C06129">
        <w:tc>
          <w:tcPr>
            <w:tcW w:w="2960" w:type="dxa"/>
            <w:shd w:val="clear" w:color="auto" w:fill="auto"/>
          </w:tcPr>
          <w:p w14:paraId="70C964BD" w14:textId="77777777" w:rsidR="0076251A" w:rsidRPr="00435338" w:rsidRDefault="0076251A" w:rsidP="00C061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236" w:type="dxa"/>
            <w:shd w:val="clear" w:color="auto" w:fill="auto"/>
          </w:tcPr>
          <w:p w14:paraId="792A9A92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7278D33D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76251A" w:rsidRPr="00435338" w14:paraId="7B7F2393" w14:textId="77777777" w:rsidTr="00C06129">
        <w:tc>
          <w:tcPr>
            <w:tcW w:w="2960" w:type="dxa"/>
            <w:shd w:val="clear" w:color="auto" w:fill="auto"/>
          </w:tcPr>
          <w:p w14:paraId="3BEC0E80" w14:textId="77777777" w:rsidR="0076251A" w:rsidRPr="00435338" w:rsidRDefault="0076251A" w:rsidP="00C06129">
            <w:pPr>
              <w:spacing w:line="240" w:lineRule="auto"/>
              <w:ind w:left="270" w:right="-10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69F51592" w14:textId="77777777" w:rsidR="0076251A" w:rsidRPr="00435338" w:rsidRDefault="0076251A" w:rsidP="00C06129">
            <w:pPr>
              <w:spacing w:line="240" w:lineRule="auto"/>
              <w:ind w:left="270" w:right="-105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7A497068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6E6A34F9" w14:textId="49537814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45CD"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43533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76251A" w:rsidRPr="00435338" w14:paraId="4E6453C1" w14:textId="77777777" w:rsidTr="00C06129">
        <w:tc>
          <w:tcPr>
            <w:tcW w:w="2960" w:type="dxa"/>
            <w:shd w:val="clear" w:color="auto" w:fill="auto"/>
          </w:tcPr>
          <w:p w14:paraId="16F93B71" w14:textId="77777777" w:rsidR="0076251A" w:rsidRPr="00435338" w:rsidRDefault="0076251A" w:rsidP="00C06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726A266E" w14:textId="77777777" w:rsidR="0076251A" w:rsidRPr="00435338" w:rsidRDefault="0076251A" w:rsidP="00C0612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5F836270" w14:textId="77777777" w:rsidR="0076251A" w:rsidRPr="00435338" w:rsidRDefault="0076251A" w:rsidP="00C06129">
            <w:pPr>
              <w:pStyle w:val="block"/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 เพื่อสะท้อนมูลค่าที่แท้จริงของตราสารอนุพันธ์</w:t>
            </w:r>
          </w:p>
        </w:tc>
      </w:tr>
    </w:tbl>
    <w:p w14:paraId="367E3F8B" w14:textId="758B3B41" w:rsidR="008D4FD9" w:rsidRDefault="008D4FD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</w:rPr>
      </w:pPr>
    </w:p>
    <w:p w14:paraId="796D24CC" w14:textId="77777777" w:rsidR="008D4FD9" w:rsidRDefault="008D4FD9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</w:rPr>
      </w:pPr>
      <w:r>
        <w:rPr>
          <w:rFonts w:asciiTheme="majorBidi" w:hAnsiTheme="majorBidi"/>
          <w:b/>
          <w:bCs/>
          <w:spacing w:val="4"/>
          <w:sz w:val="20"/>
          <w:szCs w:val="20"/>
        </w:rPr>
        <w:br w:type="page"/>
      </w:r>
    </w:p>
    <w:p w14:paraId="73931002" w14:textId="2B3693E9" w:rsidR="0076251A" w:rsidRPr="0076251A" w:rsidRDefault="0076251A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76251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27D71C2E" w14:textId="0260DCC4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020CB0" w14:textId="18C97E4F" w:rsidR="0076251A" w:rsidRPr="00736DCF" w:rsidRDefault="0076251A" w:rsidP="0076251A">
      <w:pPr>
        <w:ind w:left="567"/>
        <w:jc w:val="thaiDistribute"/>
        <w:rPr>
          <w:rFonts w:asciiTheme="majorBidi" w:hAnsiTheme="majorBidi"/>
          <w:i/>
          <w:iCs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/>
          <w:i/>
          <w:iCs/>
          <w:spacing w:val="4"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28AD6A0D" w14:textId="1FCA3337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B1B8B31" w14:textId="49538734" w:rsidR="0076251A" w:rsidRPr="0076251A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51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62EA67" w14:textId="6E5E6BFF" w:rsidR="002C6616" w:rsidRDefault="002C661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91AE0C6" w14:textId="5461200F" w:rsidR="0076251A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0612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17B9E4" w14:textId="77777777" w:rsidR="00174B32" w:rsidRPr="00C06129" w:rsidRDefault="00174B32" w:rsidP="00174B32">
      <w:pPr>
        <w:pStyle w:val="Bo-Blankline"/>
      </w:pPr>
    </w:p>
    <w:p w14:paraId="7B81A6A4" w14:textId="4F1E68BC" w:rsidR="00C06129" w:rsidRPr="00C06129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1063FE8" w14:textId="07CE7D87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7B25A25" w14:textId="22EDD987" w:rsidR="002C6616" w:rsidRPr="00736DCF" w:rsidRDefault="00C06129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69A3"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453EF7A" w14:textId="7316D04B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D41B732" w14:textId="04096EC5" w:rsidR="002C6616" w:rsidRPr="00C06129" w:rsidRDefault="00C06129" w:rsidP="007674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FB73E7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และเงินลงทุนในตราสารหนี้ของกลุ่มบริษัท</w:t>
      </w:r>
    </w:p>
    <w:p w14:paraId="29B7CE75" w14:textId="0B7834AD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D897FFB" w14:textId="493F75E1" w:rsidR="00C06129" w:rsidRPr="00A06D25" w:rsidRDefault="00C06129" w:rsidP="00FA72E0">
      <w:pPr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06D25">
        <w:rPr>
          <w:rFonts w:asciiTheme="majorBidi" w:hAnsiTheme="majorBidi" w:cstheme="majorBidi"/>
          <w:sz w:val="30"/>
          <w:szCs w:val="30"/>
          <w:cs/>
        </w:rPr>
        <w:t>(</w:t>
      </w:r>
      <w:r w:rsidR="001169A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) ลูกหนี้การค้า</w:t>
      </w:r>
    </w:p>
    <w:p w14:paraId="6A77BB62" w14:textId="0E5C7D77" w:rsidR="00C06129" w:rsidRDefault="00C06129" w:rsidP="007674C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D3E9FB6" w14:textId="0B215A41" w:rsidR="00B155FD" w:rsidRDefault="001169A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hint="cs"/>
          <w:sz w:val="30"/>
          <w:szCs w:val="30"/>
          <w:cs/>
        </w:rPr>
        <w:t>ไ</w:t>
      </w:r>
      <w:r w:rsidRPr="001169A3">
        <w:rPr>
          <w:rFonts w:asciiTheme="majorBidi" w:hAnsiTheme="majorBidi"/>
          <w:sz w:val="30"/>
          <w:szCs w:val="30"/>
          <w:cs/>
        </w:rPr>
        <w:t>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169A3">
        <w:rPr>
          <w:rFonts w:asciiTheme="majorBidi" w:hAnsi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6145CD" w:rsidRPr="004170A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A072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D13581" w:rsidRPr="004170AD">
        <w:rPr>
          <w:rFonts w:asciiTheme="majorBidi" w:hAnsiTheme="majorBidi" w:cstheme="majorBidi"/>
          <w:sz w:val="30"/>
          <w:szCs w:val="30"/>
        </w:rPr>
        <w:t xml:space="preserve"> (</w:t>
      </w:r>
      <w:r w:rsidR="0024703F">
        <w:rPr>
          <w:rFonts w:asciiTheme="majorBidi" w:hAnsiTheme="majorBidi" w:cstheme="majorBidi" w:hint="cs"/>
          <w:sz w:val="30"/>
          <w:szCs w:val="30"/>
          <w:cs/>
        </w:rPr>
        <w:t>ง</w:t>
      </w:r>
      <w:r w:rsidR="00D13581" w:rsidRPr="004170AD">
        <w:rPr>
          <w:rFonts w:asciiTheme="majorBidi" w:hAnsiTheme="majorBidi" w:cstheme="majorBidi"/>
          <w:sz w:val="30"/>
          <w:szCs w:val="30"/>
        </w:rPr>
        <w:t>)</w:t>
      </w:r>
    </w:p>
    <w:p w14:paraId="23B3FF07" w14:textId="4B4B7E24" w:rsidR="000E3143" w:rsidRPr="00AA5D76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84D5F" w14:textId="4401B46D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7842E4">
        <w:rPr>
          <w:rFonts w:asciiTheme="majorBidi" w:hAnsiTheme="majorBidi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A4D2E4B" w14:textId="77777777" w:rsidR="001169A3" w:rsidRPr="001169A3" w:rsidRDefault="001169A3" w:rsidP="001169A3">
      <w:pPr>
        <w:pStyle w:val="Bo-Blankline"/>
      </w:pPr>
    </w:p>
    <w:p w14:paraId="5DF5EBF4" w14:textId="2E2C47C6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6F3DD5" w:rsidRPr="0024703F">
        <w:rPr>
          <w:rFonts w:asciiTheme="majorBidi" w:hAnsiTheme="majorBidi"/>
          <w:sz w:val="30"/>
          <w:szCs w:val="30"/>
        </w:rPr>
        <w:t>30</w:t>
      </w:r>
      <w:r w:rsidR="006F3DD5">
        <w:rPr>
          <w:rFonts w:asciiTheme="majorBidi" w:hAnsiTheme="majorBidi" w:hint="cs"/>
          <w:sz w:val="30"/>
          <w:szCs w:val="30"/>
          <w:cs/>
        </w:rPr>
        <w:t xml:space="preserve"> วัน</w:t>
      </w:r>
      <w:r w:rsidRPr="001169A3">
        <w:rPr>
          <w:rFonts w:asciiTheme="majorBidi" w:hAnsi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E69E162" w14:textId="77777777" w:rsidR="001169A3" w:rsidRPr="001169A3" w:rsidRDefault="001169A3" w:rsidP="001169A3">
      <w:pPr>
        <w:pStyle w:val="Bo-Blankline"/>
      </w:pPr>
    </w:p>
    <w:p w14:paraId="58047728" w14:textId="0FB313AB" w:rsid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ข้อมูลเกี่ยวกับลูกหนี้การค้าเปิดเผยใน</w:t>
      </w:r>
      <w:r w:rsidRPr="00F93A60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AD4D35" w:rsidRPr="00F93A60">
        <w:rPr>
          <w:rFonts w:asciiTheme="majorBidi" w:hAnsiTheme="majorBidi"/>
          <w:sz w:val="30"/>
          <w:szCs w:val="30"/>
          <w:lang w:val="en-US"/>
        </w:rPr>
        <w:t>6</w:t>
      </w:r>
    </w:p>
    <w:p w14:paraId="350FDDAA" w14:textId="3CB79A59" w:rsidR="00ED0B5B" w:rsidRDefault="00ED0B5B" w:rsidP="00EB64BB">
      <w:pPr>
        <w:pStyle w:val="Bo-Blankline"/>
      </w:pPr>
    </w:p>
    <w:p w14:paraId="6AA92F22" w14:textId="7DCA76A8" w:rsidR="00ED0B5B" w:rsidRDefault="00ED0B5B" w:rsidP="00ED0B5B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 w:cstheme="majorBidi"/>
          <w:sz w:val="30"/>
          <w:szCs w:val="30"/>
        </w:rPr>
        <w:t>(</w:t>
      </w:r>
      <w:r w:rsidRPr="00ED0B5B">
        <w:rPr>
          <w:rFonts w:asciiTheme="majorBidi" w:hAnsiTheme="majorBidi" w:hint="cs"/>
          <w:sz w:val="30"/>
          <w:szCs w:val="30"/>
          <w:cs/>
        </w:rPr>
        <w:t>ข</w:t>
      </w:r>
      <w:r w:rsidRPr="00ED0B5B">
        <w:rPr>
          <w:rFonts w:asciiTheme="majorBidi" w:hAnsiTheme="majorBidi"/>
          <w:sz w:val="30"/>
          <w:szCs w:val="30"/>
        </w:rPr>
        <w:t>.1.2)</w:t>
      </w:r>
      <w:r w:rsidRPr="00ED0B5B">
        <w:rPr>
          <w:rFonts w:asciiTheme="majorBidi" w:hAnsiTheme="majorBidi"/>
          <w:sz w:val="30"/>
          <w:szCs w:val="30"/>
          <w:cs/>
        </w:rPr>
        <w:t xml:space="preserve"> เงินลงทุนในตราสารหนี้</w:t>
      </w:r>
    </w:p>
    <w:p w14:paraId="5B37126D" w14:textId="016236D3" w:rsidR="00ED0B5B" w:rsidRDefault="00ED0B5B" w:rsidP="00EB64BB">
      <w:pPr>
        <w:pStyle w:val="Bo-Blankline"/>
      </w:pPr>
    </w:p>
    <w:p w14:paraId="2FDDFBD1" w14:textId="493D058E" w:rsidR="00ED0B5B" w:rsidRDefault="00ED0B5B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 xml:space="preserve">ขาดทุนด้านเครดิตที่คาดว่าจะเกิดขึ้นภายใน </w:t>
      </w:r>
      <w:r w:rsidRPr="00764804">
        <w:rPr>
          <w:rFonts w:asciiTheme="majorBidi" w:hAnsiTheme="majorBidi"/>
          <w:spacing w:val="-4"/>
          <w:sz w:val="30"/>
          <w:szCs w:val="30"/>
        </w:rPr>
        <w:t xml:space="preserve">12 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>เดือนหรือ “ความเสี่ยงด้านเครดิตต่ำ” สำหรับตราสารหนี้</w:t>
      </w:r>
      <w:r w:rsidRPr="00ED0B5B">
        <w:rPr>
          <w:rFonts w:asciiTheme="majorBidi" w:hAnsiTheme="majorBidi"/>
          <w:sz w:val="30"/>
          <w:szCs w:val="30"/>
          <w:cs/>
        </w:rPr>
        <w:t>ที่อยู่ในความต้องการของตลาดโดยพิจารณาจากอันดับเครดิตที่อยู่ในระดับน่าลงทุน (</w:t>
      </w:r>
      <w:r w:rsidRPr="00ED0B5B">
        <w:rPr>
          <w:rFonts w:asciiTheme="majorBidi" w:hAnsiTheme="majorBidi"/>
          <w:sz w:val="30"/>
          <w:szCs w:val="30"/>
        </w:rPr>
        <w:t xml:space="preserve">Investment grade credit rating) </w:t>
      </w:r>
      <w:r w:rsidRPr="00ED0B5B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107DE5F4" w14:textId="77777777" w:rsidR="00FA72E0" w:rsidRDefault="00FA72E0" w:rsidP="00FA72E0">
      <w:pPr>
        <w:pStyle w:val="Bo-Blankline"/>
      </w:pPr>
    </w:p>
    <w:p w14:paraId="559B9188" w14:textId="77777777" w:rsidR="00FA72E0" w:rsidRPr="004A25F8" w:rsidRDefault="00FA72E0" w:rsidP="00FA72E0">
      <w:pPr>
        <w:pStyle w:val="Ang15"/>
        <w:ind w:left="990"/>
        <w:rPr>
          <w:rFonts w:asciiTheme="majorBidi" w:hAnsiTheme="majorBidi" w:cstheme="majorBidi"/>
        </w:rPr>
      </w:pPr>
      <w:r w:rsidRPr="004A25F8">
        <w:rPr>
          <w:rFonts w:asciiTheme="majorBidi" w:hAnsiTheme="majorBidi" w:cstheme="majorBidi"/>
        </w:rPr>
        <w:t>(</w:t>
      </w:r>
      <w:r w:rsidRPr="004A25F8">
        <w:rPr>
          <w:rFonts w:asciiTheme="majorBidi" w:hAnsiTheme="majorBidi" w:cstheme="majorBidi" w:hint="cs"/>
          <w:cs/>
        </w:rPr>
        <w:t>ข</w:t>
      </w:r>
      <w:r w:rsidRPr="004A25F8">
        <w:rPr>
          <w:rFonts w:asciiTheme="majorBidi" w:hAnsiTheme="majorBidi" w:cstheme="majorBidi"/>
        </w:rPr>
        <w:t>.1.</w:t>
      </w:r>
      <w:r w:rsidRPr="004A25F8">
        <w:rPr>
          <w:rFonts w:asciiTheme="majorBidi" w:hAnsiTheme="majorBidi" w:cstheme="majorBidi"/>
          <w:lang w:val="en-US"/>
        </w:rPr>
        <w:t>3</w:t>
      </w:r>
      <w:r w:rsidRPr="004A25F8">
        <w:rPr>
          <w:rFonts w:asciiTheme="majorBidi" w:hAnsiTheme="majorBidi" w:cstheme="majorBidi"/>
        </w:rPr>
        <w:t xml:space="preserve">) </w:t>
      </w:r>
      <w:r w:rsidRPr="004A25F8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C2AF090" w14:textId="77777777" w:rsidR="00FA72E0" w:rsidRPr="00D205A3" w:rsidRDefault="00FA72E0" w:rsidP="00FA72E0">
      <w:pPr>
        <w:pStyle w:val="Ang15"/>
        <w:rPr>
          <w:sz w:val="20"/>
          <w:szCs w:val="20"/>
          <w:highlight w:val="yellow"/>
        </w:rPr>
      </w:pPr>
    </w:p>
    <w:p w14:paraId="265B9C35" w14:textId="013F8212" w:rsidR="00FA72E0" w:rsidRPr="00710EBC" w:rsidRDefault="00FA72E0" w:rsidP="00FA72E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D43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</w:t>
      </w:r>
      <w:r w:rsidRPr="00710EBC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</w:t>
      </w:r>
      <w:r w:rsidRPr="00710EBC">
        <w:rPr>
          <w:rFonts w:asciiTheme="majorBidi" w:hAnsiTheme="majorBidi" w:cstheme="majorBidi"/>
          <w:sz w:val="30"/>
          <w:szCs w:val="30"/>
        </w:rPr>
        <w:t xml:space="preserve"> </w:t>
      </w:r>
      <w:r w:rsidRPr="00710EB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4CC5A6C4" w14:textId="77777777" w:rsidR="00FA72E0" w:rsidRDefault="00FA72E0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25E9BFB5" w14:textId="4A4BC655" w:rsidR="00EB021D" w:rsidRDefault="00EB021D" w:rsidP="001169A3">
      <w:pPr>
        <w:spacing w:line="240" w:lineRule="auto"/>
        <w:ind w:left="1620"/>
        <w:jc w:val="thaiDistribute"/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cs/>
          <w:lang w:val="en-US"/>
        </w:rPr>
        <w:br w:type="page"/>
      </w:r>
    </w:p>
    <w:p w14:paraId="76BD8A5F" w14:textId="64DF0D6A" w:rsidR="00C06129" w:rsidRPr="00736DCF" w:rsidRDefault="00A61F6E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(</w:t>
      </w:r>
      <w:r w:rsidR="004E0386" w:rsidRPr="00736D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D695283" w14:textId="6C8F1BB1" w:rsidR="00C06129" w:rsidRDefault="00C06129" w:rsidP="0078692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92646AB" w14:textId="370051B3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A2FDB64" w14:textId="290077AD" w:rsidR="00C06129" w:rsidRDefault="00C06129" w:rsidP="00A11928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1FBF45A" w14:textId="55A780E1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61F6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A61F6E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36D8A390" w14:textId="224EFE31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2D796E" w:rsidRPr="00116E2C" w14:paraId="6B4ACFF2" w14:textId="77777777" w:rsidTr="001159E5">
        <w:trPr>
          <w:tblHeader/>
        </w:trPr>
        <w:tc>
          <w:tcPr>
            <w:tcW w:w="2430" w:type="dxa"/>
          </w:tcPr>
          <w:p w14:paraId="3A456616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85672B5" w14:textId="48AC222E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796E" w:rsidRPr="00116E2C" w14:paraId="4CCF6A0A" w14:textId="77777777" w:rsidTr="001159E5">
        <w:trPr>
          <w:tblHeader/>
        </w:trPr>
        <w:tc>
          <w:tcPr>
            <w:tcW w:w="2430" w:type="dxa"/>
          </w:tcPr>
          <w:p w14:paraId="3018722C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0C119AA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D796E" w:rsidRPr="00116E2C" w14:paraId="7845899F" w14:textId="77777777" w:rsidTr="001159E5">
        <w:trPr>
          <w:tblHeader/>
        </w:trPr>
        <w:tc>
          <w:tcPr>
            <w:tcW w:w="2430" w:type="dxa"/>
            <w:vAlign w:val="bottom"/>
            <w:hideMark/>
          </w:tcPr>
          <w:p w14:paraId="4C23DB52" w14:textId="5EC989E8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6A1C2E4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BE6018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796C8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D467CBF" w14:textId="29B3B12B" w:rsidR="002D796E" w:rsidRPr="00116E2C" w:rsidRDefault="002D796E" w:rsidP="001C68A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42C7A37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95946C1" w14:textId="0F34F1C8" w:rsidR="002D796E" w:rsidRPr="00116E2C" w:rsidRDefault="002D796E" w:rsidP="001C68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FC2B7D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51D17ED" w14:textId="20D7EACF" w:rsidR="002D796E" w:rsidRPr="00116E2C" w:rsidRDefault="0071638B" w:rsidP="001C68A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2BBDC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1D7875" w14:textId="49A293AB" w:rsidR="002D796E" w:rsidRPr="00116E2C" w:rsidRDefault="0071638B" w:rsidP="001C68A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96E" w:rsidRPr="00116E2C" w14:paraId="490A0D45" w14:textId="77777777" w:rsidTr="001159E5">
        <w:trPr>
          <w:tblHeader/>
        </w:trPr>
        <w:tc>
          <w:tcPr>
            <w:tcW w:w="2430" w:type="dxa"/>
          </w:tcPr>
          <w:p w14:paraId="1EBD7F1E" w14:textId="77777777" w:rsidR="002D796E" w:rsidRPr="00116E2C" w:rsidRDefault="002D796E" w:rsidP="001C68A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FB03C15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6E2C" w:rsidRPr="00116E2C" w14:paraId="7C8FC6A7" w14:textId="77777777" w:rsidTr="001159E5">
        <w:tc>
          <w:tcPr>
            <w:tcW w:w="2430" w:type="dxa"/>
          </w:tcPr>
          <w:p w14:paraId="60A92EB8" w14:textId="7DA112EE" w:rsidR="00116E2C" w:rsidRPr="00116E2C" w:rsidRDefault="00116E2C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B14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5723DBB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B71690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E94DCD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D5ABA38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A6BCDA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7CE1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9AFCF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83034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8E20DF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5330" w:rsidRPr="00116E2C" w14:paraId="7446E1C4" w14:textId="77777777" w:rsidTr="00155D23">
        <w:tc>
          <w:tcPr>
            <w:tcW w:w="3600" w:type="dxa"/>
            <w:gridSpan w:val="2"/>
          </w:tcPr>
          <w:p w14:paraId="76B008E5" w14:textId="54DFE426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5A522F0D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E3FB4A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E2BF922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1707C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50470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809CB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C60B4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869676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6E2C" w:rsidRPr="00116E2C" w14:paraId="4F3D03CB" w14:textId="77777777" w:rsidTr="009A6D5B">
        <w:tc>
          <w:tcPr>
            <w:tcW w:w="2430" w:type="dxa"/>
          </w:tcPr>
          <w:p w14:paraId="5E4FFF2F" w14:textId="040D662E" w:rsidR="00116E2C" w:rsidRPr="00116E2C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FD85F7" w14:textId="2D9BE7B6" w:rsidR="00116E2C" w:rsidRPr="007F34B5" w:rsidRDefault="009E6864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  <w:tc>
          <w:tcPr>
            <w:tcW w:w="272" w:type="dxa"/>
            <w:shd w:val="clear" w:color="auto" w:fill="auto"/>
          </w:tcPr>
          <w:p w14:paraId="4209310B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5AB4471" w14:textId="0501E2ED" w:rsidR="00116E2C" w:rsidRPr="007F34B5" w:rsidRDefault="009E6864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741,216</w:t>
            </w:r>
          </w:p>
        </w:tc>
        <w:tc>
          <w:tcPr>
            <w:tcW w:w="272" w:type="dxa"/>
            <w:shd w:val="clear" w:color="auto" w:fill="auto"/>
          </w:tcPr>
          <w:p w14:paraId="466D8DE6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E98B4A" w14:textId="2166A8C4" w:rsidR="00116E2C" w:rsidRPr="007F34B5" w:rsidRDefault="009E6864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236" w:type="dxa"/>
            <w:shd w:val="clear" w:color="auto" w:fill="auto"/>
          </w:tcPr>
          <w:p w14:paraId="619194CF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06BE04" w14:textId="36B26C6D" w:rsidR="00116E2C" w:rsidRPr="007F34B5" w:rsidRDefault="009E686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2B459C0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BE3DA5D" w14:textId="1DB2944B" w:rsidR="00116E2C" w:rsidRPr="007F34B5" w:rsidRDefault="00570476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</w:tr>
      <w:tr w:rsidR="00116E2C" w:rsidRPr="000C136A" w14:paraId="412B17F7" w14:textId="77777777" w:rsidTr="000C136A">
        <w:tc>
          <w:tcPr>
            <w:tcW w:w="2430" w:type="dxa"/>
          </w:tcPr>
          <w:p w14:paraId="3162882B" w14:textId="05815D87" w:rsidR="00116E2C" w:rsidRPr="000C136A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0E9783" w14:textId="32340BB4" w:rsidR="00116E2C" w:rsidRPr="000C136A" w:rsidRDefault="009E6864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561,9</w:t>
            </w:r>
            <w:r w:rsidR="00557C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46D757C7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E4F494E" w14:textId="3039EAAA" w:rsidR="00116E2C" w:rsidRPr="000C136A" w:rsidRDefault="009E6864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48,179</w:t>
            </w:r>
          </w:p>
        </w:tc>
        <w:tc>
          <w:tcPr>
            <w:tcW w:w="272" w:type="dxa"/>
            <w:shd w:val="clear" w:color="auto" w:fill="auto"/>
          </w:tcPr>
          <w:p w14:paraId="52BC1146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3EF7F67" w14:textId="2CB0943B" w:rsidR="00116E2C" w:rsidRPr="000C136A" w:rsidRDefault="009E6864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143,493</w:t>
            </w:r>
          </w:p>
        </w:tc>
        <w:tc>
          <w:tcPr>
            <w:tcW w:w="236" w:type="dxa"/>
            <w:shd w:val="clear" w:color="auto" w:fill="auto"/>
          </w:tcPr>
          <w:p w14:paraId="65F74524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A247528" w14:textId="1AF34842" w:rsidR="00116E2C" w:rsidRPr="000C136A" w:rsidRDefault="009E6864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673,379</w:t>
            </w:r>
          </w:p>
        </w:tc>
        <w:tc>
          <w:tcPr>
            <w:tcW w:w="236" w:type="dxa"/>
            <w:shd w:val="clear" w:color="auto" w:fill="auto"/>
          </w:tcPr>
          <w:p w14:paraId="43AF5BC5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605F0C" w14:textId="6E823936" w:rsidR="00116E2C" w:rsidRPr="000C136A" w:rsidRDefault="00570476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865,051</w:t>
            </w:r>
          </w:p>
        </w:tc>
      </w:tr>
      <w:tr w:rsidR="00570476" w:rsidRPr="00116E2C" w14:paraId="7498D1D2" w14:textId="77777777" w:rsidTr="009A6D5B">
        <w:tc>
          <w:tcPr>
            <w:tcW w:w="2430" w:type="dxa"/>
          </w:tcPr>
          <w:p w14:paraId="2D4338F2" w14:textId="4EEDC30F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EC6A11" w14:textId="73B39EDE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2" w:type="dxa"/>
            <w:shd w:val="clear" w:color="auto" w:fill="auto"/>
          </w:tcPr>
          <w:p w14:paraId="36ADD2F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582F777" w14:textId="4459C1A5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272" w:type="dxa"/>
            <w:shd w:val="clear" w:color="auto" w:fill="auto"/>
          </w:tcPr>
          <w:p w14:paraId="4C5C70BD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15DDAB4" w14:textId="4BC6C340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13,216,600</w:t>
            </w:r>
          </w:p>
        </w:tc>
        <w:tc>
          <w:tcPr>
            <w:tcW w:w="236" w:type="dxa"/>
            <w:shd w:val="clear" w:color="auto" w:fill="auto"/>
          </w:tcPr>
          <w:p w14:paraId="589BEF4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1373FFF" w14:textId="0227CDFE" w:rsidR="00570476" w:rsidRPr="00F54470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F053B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298A258" w14:textId="6CDA6ABA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</w:tr>
      <w:tr w:rsidR="00570476" w:rsidRPr="00116E2C" w14:paraId="37414A3B" w14:textId="77777777" w:rsidTr="009A6D5B">
        <w:tc>
          <w:tcPr>
            <w:tcW w:w="2430" w:type="dxa"/>
          </w:tcPr>
          <w:p w14:paraId="25B66CE9" w14:textId="0CCF135B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F7CA" w14:textId="6ACAE71D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17,521,7</w:t>
            </w:r>
            <w:r w:rsidR="00557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6F3AF5B8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17EEB" w14:textId="25154A11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3,789,395</w:t>
            </w:r>
          </w:p>
        </w:tc>
        <w:tc>
          <w:tcPr>
            <w:tcW w:w="272" w:type="dxa"/>
            <w:shd w:val="clear" w:color="auto" w:fill="auto"/>
          </w:tcPr>
          <w:p w14:paraId="229EC694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4E100" w14:textId="1271E6DD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13,362,046</w:t>
            </w:r>
          </w:p>
        </w:tc>
        <w:tc>
          <w:tcPr>
            <w:tcW w:w="236" w:type="dxa"/>
            <w:shd w:val="clear" w:color="auto" w:fill="auto"/>
          </w:tcPr>
          <w:p w14:paraId="47A8908B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E12A4" w14:textId="25E00E3F" w:rsidR="00570476" w:rsidRPr="00570476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0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,384</w:t>
            </w:r>
          </w:p>
        </w:tc>
        <w:tc>
          <w:tcPr>
            <w:tcW w:w="236" w:type="dxa"/>
            <w:shd w:val="clear" w:color="auto" w:fill="auto"/>
          </w:tcPr>
          <w:p w14:paraId="1EDDF7DE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D4C4" w14:textId="72264059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17,824,825</w:t>
            </w:r>
          </w:p>
        </w:tc>
      </w:tr>
      <w:tr w:rsidR="00570476" w:rsidRPr="00116E2C" w14:paraId="269DB6A2" w14:textId="77777777" w:rsidTr="00116E2C">
        <w:tc>
          <w:tcPr>
            <w:tcW w:w="2430" w:type="dxa"/>
            <w:hideMark/>
          </w:tcPr>
          <w:p w14:paraId="21ABEE41" w14:textId="7AAC2880" w:rsidR="00570476" w:rsidRPr="00295330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FF373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98B79B0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6C838E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A3B688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425095D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BE4E8DC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C622FA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738AFC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4BB5E4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116E2C" w14:paraId="099CFDC7" w14:textId="77777777" w:rsidTr="001159E5">
        <w:tc>
          <w:tcPr>
            <w:tcW w:w="2430" w:type="dxa"/>
          </w:tcPr>
          <w:p w14:paraId="64038643" w14:textId="5C06E40C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642A13D" w14:textId="77777777" w:rsidR="00570476" w:rsidRPr="00116E2C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530866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1A06D1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285DF3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4D08B2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853E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636B55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D83D0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A8F3C7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6B0309DF" w14:textId="77777777" w:rsidTr="00EF3579">
        <w:tc>
          <w:tcPr>
            <w:tcW w:w="3600" w:type="dxa"/>
            <w:gridSpan w:val="2"/>
          </w:tcPr>
          <w:p w14:paraId="154E92D9" w14:textId="3106410D" w:rsidR="00570476" w:rsidRPr="00116E2C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  <w:shd w:val="clear" w:color="auto" w:fill="auto"/>
          </w:tcPr>
          <w:p w14:paraId="0264463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BE61BA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5BF7238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C8DA0B1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5A71A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C7EFB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3E83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D31652A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62CAE669" w14:textId="77777777" w:rsidTr="001159E5">
        <w:tc>
          <w:tcPr>
            <w:tcW w:w="2430" w:type="dxa"/>
            <w:hideMark/>
          </w:tcPr>
          <w:p w14:paraId="0B743EFE" w14:textId="75B85491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5A15D76" w14:textId="4B90ED3B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4B5">
              <w:rPr>
                <w:rFonts w:asciiTheme="majorBidi" w:hAnsiTheme="majorBidi" w:cstheme="majorBidi"/>
                <w:sz w:val="28"/>
                <w:szCs w:val="28"/>
              </w:rPr>
              <w:t>430,396</w:t>
            </w:r>
          </w:p>
        </w:tc>
        <w:tc>
          <w:tcPr>
            <w:tcW w:w="272" w:type="dxa"/>
            <w:shd w:val="clear" w:color="auto" w:fill="auto"/>
          </w:tcPr>
          <w:p w14:paraId="1A8B1A6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580FDDE" w14:textId="504C9940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427,269</w:t>
            </w:r>
          </w:p>
        </w:tc>
        <w:tc>
          <w:tcPr>
            <w:tcW w:w="272" w:type="dxa"/>
            <w:shd w:val="clear" w:color="auto" w:fill="auto"/>
          </w:tcPr>
          <w:p w14:paraId="209811A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4EB067F" w14:textId="05AF2232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3,127</w:t>
            </w:r>
          </w:p>
        </w:tc>
        <w:tc>
          <w:tcPr>
            <w:tcW w:w="236" w:type="dxa"/>
            <w:shd w:val="clear" w:color="auto" w:fill="auto"/>
          </w:tcPr>
          <w:p w14:paraId="4764F82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790A49F" w14:textId="13C128B5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820E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E43B00" w14:textId="57ADD0FE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430,396</w:t>
            </w:r>
          </w:p>
        </w:tc>
      </w:tr>
      <w:tr w:rsidR="00570476" w:rsidRPr="00116E2C" w14:paraId="0A590CEE" w14:textId="77777777" w:rsidTr="001159E5">
        <w:tc>
          <w:tcPr>
            <w:tcW w:w="2430" w:type="dxa"/>
            <w:hideMark/>
          </w:tcPr>
          <w:p w14:paraId="1CF63F43" w14:textId="65CD36C6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DE59D25" w14:textId="05156EB0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650,445</w:t>
            </w:r>
          </w:p>
        </w:tc>
        <w:tc>
          <w:tcPr>
            <w:tcW w:w="272" w:type="dxa"/>
            <w:shd w:val="clear" w:color="auto" w:fill="auto"/>
          </w:tcPr>
          <w:p w14:paraId="5CCA69E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4ED954" w14:textId="25E247ED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45,293</w:t>
            </w:r>
          </w:p>
        </w:tc>
        <w:tc>
          <w:tcPr>
            <w:tcW w:w="272" w:type="dxa"/>
            <w:shd w:val="clear" w:color="auto" w:fill="auto"/>
          </w:tcPr>
          <w:p w14:paraId="57F44DB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57773F" w14:textId="6B3E838E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153,863</w:t>
            </w:r>
          </w:p>
        </w:tc>
        <w:tc>
          <w:tcPr>
            <w:tcW w:w="236" w:type="dxa"/>
            <w:shd w:val="clear" w:color="auto" w:fill="auto"/>
          </w:tcPr>
          <w:p w14:paraId="0086841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385C516" w14:textId="1FCA789F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833,358</w:t>
            </w:r>
          </w:p>
        </w:tc>
        <w:tc>
          <w:tcPr>
            <w:tcW w:w="236" w:type="dxa"/>
            <w:shd w:val="clear" w:color="auto" w:fill="auto"/>
          </w:tcPr>
          <w:p w14:paraId="7DE6C451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9064F3D" w14:textId="5F50B229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1,032,514</w:t>
            </w:r>
          </w:p>
        </w:tc>
      </w:tr>
      <w:tr w:rsidR="00570476" w:rsidRPr="00116E2C" w14:paraId="42894801" w14:textId="77777777" w:rsidTr="00C73502">
        <w:trPr>
          <w:trHeight w:val="119"/>
        </w:trPr>
        <w:tc>
          <w:tcPr>
            <w:tcW w:w="2430" w:type="dxa"/>
            <w:hideMark/>
          </w:tcPr>
          <w:p w14:paraId="1551B718" w14:textId="7F882C6A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7AE9C2C5" w14:textId="3DA9D1A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2" w:type="dxa"/>
            <w:shd w:val="clear" w:color="auto" w:fill="auto"/>
          </w:tcPr>
          <w:p w14:paraId="74E20277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D8575A9" w14:textId="509C5C33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23FF939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ECCB383" w14:textId="5A8C4E58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11,523,600</w:t>
            </w:r>
          </w:p>
        </w:tc>
        <w:tc>
          <w:tcPr>
            <w:tcW w:w="236" w:type="dxa"/>
            <w:shd w:val="clear" w:color="auto" w:fill="auto"/>
          </w:tcPr>
          <w:p w14:paraId="2E0F64E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F9EFA97" w14:textId="3503485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00325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F9747DB" w14:textId="0E0FD04E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</w:tr>
      <w:tr w:rsidR="00570476" w:rsidRPr="00116E2C" w14:paraId="371EA3CB" w14:textId="77777777" w:rsidTr="001159E5">
        <w:tc>
          <w:tcPr>
            <w:tcW w:w="2430" w:type="dxa"/>
          </w:tcPr>
          <w:p w14:paraId="279C189E" w14:textId="30F6E5AE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93F77" w14:textId="53D8840F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16,604,441</w:t>
            </w:r>
          </w:p>
        </w:tc>
        <w:tc>
          <w:tcPr>
            <w:tcW w:w="272" w:type="dxa"/>
            <w:shd w:val="clear" w:color="auto" w:fill="auto"/>
          </w:tcPr>
          <w:p w14:paraId="22B4787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D7A72" w14:textId="562853CA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4,472,562</w:t>
            </w:r>
          </w:p>
        </w:tc>
        <w:tc>
          <w:tcPr>
            <w:tcW w:w="272" w:type="dxa"/>
            <w:shd w:val="clear" w:color="auto" w:fill="auto"/>
          </w:tcPr>
          <w:p w14:paraId="68CF106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5009B" w14:textId="39102175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11,680,590</w:t>
            </w:r>
          </w:p>
        </w:tc>
        <w:tc>
          <w:tcPr>
            <w:tcW w:w="236" w:type="dxa"/>
            <w:shd w:val="clear" w:color="auto" w:fill="auto"/>
          </w:tcPr>
          <w:p w14:paraId="3CE520A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D1E1" w14:textId="4A46C0B4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833,358</w:t>
            </w:r>
          </w:p>
        </w:tc>
        <w:tc>
          <w:tcPr>
            <w:tcW w:w="236" w:type="dxa"/>
            <w:shd w:val="clear" w:color="auto" w:fill="auto"/>
          </w:tcPr>
          <w:p w14:paraId="7BDA807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EA235" w14:textId="30E3DC52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16,986,510</w:t>
            </w:r>
          </w:p>
        </w:tc>
      </w:tr>
    </w:tbl>
    <w:p w14:paraId="4B7A6B6D" w14:textId="6EC21D7C" w:rsidR="009E6864" w:rsidRDefault="009E6864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F20DC4" w14:textId="77777777" w:rsidR="009E6864" w:rsidRDefault="009E686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9E6864" w:rsidRPr="00116E2C" w14:paraId="4CFB5022" w14:textId="77777777" w:rsidTr="00155A13">
        <w:trPr>
          <w:tblHeader/>
        </w:trPr>
        <w:tc>
          <w:tcPr>
            <w:tcW w:w="2430" w:type="dxa"/>
          </w:tcPr>
          <w:p w14:paraId="0C06EB74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0836D0E" w14:textId="0EA816C1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864" w:rsidRPr="00116E2C" w14:paraId="0694E9A3" w14:textId="77777777" w:rsidTr="00155A13">
        <w:trPr>
          <w:tblHeader/>
        </w:trPr>
        <w:tc>
          <w:tcPr>
            <w:tcW w:w="2430" w:type="dxa"/>
          </w:tcPr>
          <w:p w14:paraId="603DFBF9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44F859AC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E6864" w:rsidRPr="00116E2C" w14:paraId="23CEF09C" w14:textId="77777777" w:rsidTr="00155A13">
        <w:trPr>
          <w:tblHeader/>
        </w:trPr>
        <w:tc>
          <w:tcPr>
            <w:tcW w:w="2430" w:type="dxa"/>
            <w:vAlign w:val="bottom"/>
            <w:hideMark/>
          </w:tcPr>
          <w:p w14:paraId="19D3D700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EEBEB19" w14:textId="77777777" w:rsidR="009E6864" w:rsidRPr="00116E2C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BA6FE96" w14:textId="77777777" w:rsidR="009E6864" w:rsidRPr="00116E2C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081BEE7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C854185" w14:textId="77777777" w:rsidR="009E6864" w:rsidRPr="00116E2C" w:rsidRDefault="009E6864" w:rsidP="00155A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F2F3520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115FF9B" w14:textId="77777777" w:rsidR="009E6864" w:rsidRPr="00116E2C" w:rsidRDefault="009E6864" w:rsidP="00155A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FB99A0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641716F" w14:textId="77777777" w:rsidR="009E6864" w:rsidRPr="00116E2C" w:rsidRDefault="009E6864" w:rsidP="00155A1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7A97A41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7BC3DBAA" w14:textId="77777777" w:rsidR="009E6864" w:rsidRPr="00116E2C" w:rsidRDefault="009E6864" w:rsidP="00155A1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6864" w:rsidRPr="00116E2C" w14:paraId="5FA59A49" w14:textId="77777777" w:rsidTr="00155A13">
        <w:trPr>
          <w:tblHeader/>
        </w:trPr>
        <w:tc>
          <w:tcPr>
            <w:tcW w:w="2430" w:type="dxa"/>
          </w:tcPr>
          <w:p w14:paraId="54F16138" w14:textId="77777777" w:rsidR="009E6864" w:rsidRPr="00116E2C" w:rsidRDefault="009E6864" w:rsidP="00155A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4B2B854C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E6864" w:rsidRPr="00116E2C" w14:paraId="0A2658E7" w14:textId="77777777" w:rsidTr="00155A13">
        <w:tc>
          <w:tcPr>
            <w:tcW w:w="2430" w:type="dxa"/>
          </w:tcPr>
          <w:p w14:paraId="6F1CCF03" w14:textId="77777777" w:rsidR="009E6864" w:rsidRPr="00116E2C" w:rsidRDefault="009E6864" w:rsidP="00155A1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F3EA6E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955BF5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F5ABC2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0CAFE9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954A1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7EB0F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1179B7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71E19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CA7CE7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6864" w:rsidRPr="00116E2C" w14:paraId="64C6B5EB" w14:textId="77777777" w:rsidTr="00155A13">
        <w:tc>
          <w:tcPr>
            <w:tcW w:w="3600" w:type="dxa"/>
            <w:gridSpan w:val="2"/>
          </w:tcPr>
          <w:p w14:paraId="7C2D451F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6FC1A0BB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2402A7B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2AA96F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6E32F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C7CE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EF0BC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347A0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FB4C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0476" w:rsidRPr="00116E2C" w14:paraId="6DA5F3A4" w14:textId="77777777" w:rsidTr="00155A13">
        <w:tc>
          <w:tcPr>
            <w:tcW w:w="2430" w:type="dxa"/>
          </w:tcPr>
          <w:p w14:paraId="363DD5BC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D3D4D35" w14:textId="110817C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  <w:tc>
          <w:tcPr>
            <w:tcW w:w="272" w:type="dxa"/>
            <w:shd w:val="clear" w:color="auto" w:fill="auto"/>
          </w:tcPr>
          <w:p w14:paraId="33C7E822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214030" w14:textId="7E84E88F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741,216</w:t>
            </w:r>
          </w:p>
        </w:tc>
        <w:tc>
          <w:tcPr>
            <w:tcW w:w="272" w:type="dxa"/>
            <w:shd w:val="clear" w:color="auto" w:fill="auto"/>
          </w:tcPr>
          <w:p w14:paraId="71A83120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718199" w14:textId="4BDAA9CA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236" w:type="dxa"/>
            <w:shd w:val="clear" w:color="auto" w:fill="auto"/>
          </w:tcPr>
          <w:p w14:paraId="0985B6DB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9C4B517" w14:textId="1EB07D55" w:rsidR="00570476" w:rsidRPr="007F34B5" w:rsidRDefault="00570476" w:rsidP="0024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A6422C6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96E397" w14:textId="73C4DC46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</w:tr>
      <w:tr w:rsidR="00570476" w:rsidRPr="000C136A" w14:paraId="1E9E80A8" w14:textId="77777777" w:rsidTr="00155A13">
        <w:tc>
          <w:tcPr>
            <w:tcW w:w="2430" w:type="dxa"/>
          </w:tcPr>
          <w:p w14:paraId="1280C7FA" w14:textId="77777777" w:rsidR="00570476" w:rsidRPr="000C136A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1847CC9" w14:textId="02663B2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561,9</w:t>
            </w:r>
            <w:r w:rsidR="00557C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02B4295A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A31EC3" w14:textId="4E7A8622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48,179</w:t>
            </w:r>
          </w:p>
        </w:tc>
        <w:tc>
          <w:tcPr>
            <w:tcW w:w="272" w:type="dxa"/>
            <w:shd w:val="clear" w:color="auto" w:fill="auto"/>
          </w:tcPr>
          <w:p w14:paraId="10DFFA1C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B8AB16D" w14:textId="4D78AA28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143,493</w:t>
            </w:r>
          </w:p>
        </w:tc>
        <w:tc>
          <w:tcPr>
            <w:tcW w:w="236" w:type="dxa"/>
            <w:shd w:val="clear" w:color="auto" w:fill="auto"/>
          </w:tcPr>
          <w:p w14:paraId="12C597B7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59F75C" w14:textId="29249846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673,379</w:t>
            </w:r>
          </w:p>
        </w:tc>
        <w:tc>
          <w:tcPr>
            <w:tcW w:w="236" w:type="dxa"/>
            <w:shd w:val="clear" w:color="auto" w:fill="auto"/>
          </w:tcPr>
          <w:p w14:paraId="337360E2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589D7C" w14:textId="7BF283CD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865,051</w:t>
            </w:r>
          </w:p>
        </w:tc>
      </w:tr>
      <w:tr w:rsidR="00570476" w:rsidRPr="00116E2C" w14:paraId="06E33A49" w14:textId="77777777" w:rsidTr="00155A13">
        <w:tc>
          <w:tcPr>
            <w:tcW w:w="2430" w:type="dxa"/>
          </w:tcPr>
          <w:p w14:paraId="41BA6201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4EAA50" w14:textId="49F6E501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2" w:type="dxa"/>
            <w:shd w:val="clear" w:color="auto" w:fill="auto"/>
          </w:tcPr>
          <w:p w14:paraId="32E892C2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F52F232" w14:textId="1072B1DB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272" w:type="dxa"/>
            <w:shd w:val="clear" w:color="auto" w:fill="auto"/>
          </w:tcPr>
          <w:p w14:paraId="4C223A3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81FFF7C" w14:textId="728E3135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13,218,600</w:t>
            </w:r>
          </w:p>
        </w:tc>
        <w:tc>
          <w:tcPr>
            <w:tcW w:w="236" w:type="dxa"/>
            <w:shd w:val="clear" w:color="auto" w:fill="auto"/>
          </w:tcPr>
          <w:p w14:paraId="5E991807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23BB888" w14:textId="6445BB76" w:rsidR="00570476" w:rsidRPr="00F54470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231A24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5AE9DA9" w14:textId="4DB652B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</w:tr>
      <w:tr w:rsidR="00570476" w:rsidRPr="00116E2C" w14:paraId="6309DC86" w14:textId="77777777" w:rsidTr="00155A13">
        <w:tc>
          <w:tcPr>
            <w:tcW w:w="2430" w:type="dxa"/>
          </w:tcPr>
          <w:p w14:paraId="563FA67C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C414" w14:textId="1D35EFBD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17,523,</w:t>
            </w:r>
            <w:r w:rsidR="002A77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272" w:type="dxa"/>
            <w:shd w:val="clear" w:color="auto" w:fill="auto"/>
          </w:tcPr>
          <w:p w14:paraId="308915B9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3279C" w14:textId="7A9422BC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3,789,395</w:t>
            </w:r>
          </w:p>
        </w:tc>
        <w:tc>
          <w:tcPr>
            <w:tcW w:w="272" w:type="dxa"/>
            <w:shd w:val="clear" w:color="auto" w:fill="auto"/>
          </w:tcPr>
          <w:p w14:paraId="77E3577F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9C72" w14:textId="07432C69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13,364,046</w:t>
            </w:r>
          </w:p>
        </w:tc>
        <w:tc>
          <w:tcPr>
            <w:tcW w:w="236" w:type="dxa"/>
            <w:shd w:val="clear" w:color="auto" w:fill="auto"/>
          </w:tcPr>
          <w:p w14:paraId="179E9E41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9D91D" w14:textId="0E08B9A1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0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,384</w:t>
            </w:r>
          </w:p>
        </w:tc>
        <w:tc>
          <w:tcPr>
            <w:tcW w:w="236" w:type="dxa"/>
            <w:shd w:val="clear" w:color="auto" w:fill="auto"/>
          </w:tcPr>
          <w:p w14:paraId="4F7AFB89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093FB" w14:textId="415E797C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17,826,825</w:t>
            </w:r>
          </w:p>
        </w:tc>
      </w:tr>
      <w:tr w:rsidR="00570476" w:rsidRPr="00116E2C" w14:paraId="6B736206" w14:textId="77777777" w:rsidTr="00155A13">
        <w:tc>
          <w:tcPr>
            <w:tcW w:w="2430" w:type="dxa"/>
            <w:hideMark/>
          </w:tcPr>
          <w:p w14:paraId="0C5DE071" w14:textId="77777777" w:rsidR="00570476" w:rsidRPr="00295330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7807C6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FCEFDA9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2E62837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2A1AE8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FB0739D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F502554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0B4D27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3FA2B78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F625C1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116E2C" w14:paraId="3C6F1517" w14:textId="77777777" w:rsidTr="00155A13">
        <w:tc>
          <w:tcPr>
            <w:tcW w:w="2430" w:type="dxa"/>
          </w:tcPr>
          <w:p w14:paraId="44847C90" w14:textId="77777777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9AB67DF" w14:textId="77777777" w:rsidR="00570476" w:rsidRPr="00116E2C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FBC9B6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A2532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B5DA4E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8B738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DAEA0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B50603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88D44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D43C87C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408655A4" w14:textId="77777777" w:rsidTr="00155A13">
        <w:tc>
          <w:tcPr>
            <w:tcW w:w="3600" w:type="dxa"/>
            <w:gridSpan w:val="2"/>
          </w:tcPr>
          <w:p w14:paraId="0C88D73E" w14:textId="77777777" w:rsidR="00570476" w:rsidRPr="00116E2C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  <w:shd w:val="clear" w:color="auto" w:fill="auto"/>
          </w:tcPr>
          <w:p w14:paraId="78B62EB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02B812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007222B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CB69367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41BF1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C4CCC0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3C910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3954509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72E40C83" w14:textId="77777777" w:rsidTr="00155A13">
        <w:tc>
          <w:tcPr>
            <w:tcW w:w="2430" w:type="dxa"/>
            <w:hideMark/>
          </w:tcPr>
          <w:p w14:paraId="7C9059A7" w14:textId="77777777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8CC5D25" w14:textId="7777777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4B5">
              <w:rPr>
                <w:rFonts w:asciiTheme="majorBidi" w:hAnsiTheme="majorBidi" w:cstheme="majorBidi"/>
                <w:sz w:val="28"/>
                <w:szCs w:val="28"/>
              </w:rPr>
              <w:t>430,396</w:t>
            </w:r>
          </w:p>
        </w:tc>
        <w:tc>
          <w:tcPr>
            <w:tcW w:w="272" w:type="dxa"/>
            <w:shd w:val="clear" w:color="auto" w:fill="auto"/>
          </w:tcPr>
          <w:p w14:paraId="631E297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2A5A1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427,269</w:t>
            </w:r>
          </w:p>
        </w:tc>
        <w:tc>
          <w:tcPr>
            <w:tcW w:w="272" w:type="dxa"/>
            <w:shd w:val="clear" w:color="auto" w:fill="auto"/>
          </w:tcPr>
          <w:p w14:paraId="4ECF9267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C305608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3,127</w:t>
            </w:r>
          </w:p>
        </w:tc>
        <w:tc>
          <w:tcPr>
            <w:tcW w:w="236" w:type="dxa"/>
            <w:shd w:val="clear" w:color="auto" w:fill="auto"/>
          </w:tcPr>
          <w:p w14:paraId="356137D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A8F3A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8036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3C6F64F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430,396</w:t>
            </w:r>
          </w:p>
        </w:tc>
      </w:tr>
      <w:tr w:rsidR="00570476" w:rsidRPr="00116E2C" w14:paraId="2FA9F33B" w14:textId="77777777" w:rsidTr="00155A13">
        <w:tc>
          <w:tcPr>
            <w:tcW w:w="2430" w:type="dxa"/>
            <w:hideMark/>
          </w:tcPr>
          <w:p w14:paraId="31C0F94C" w14:textId="77777777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328AE40" w14:textId="7777777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650,445</w:t>
            </w:r>
          </w:p>
        </w:tc>
        <w:tc>
          <w:tcPr>
            <w:tcW w:w="272" w:type="dxa"/>
            <w:shd w:val="clear" w:color="auto" w:fill="auto"/>
          </w:tcPr>
          <w:p w14:paraId="5AB1BEB1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FED664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45,293</w:t>
            </w:r>
          </w:p>
        </w:tc>
        <w:tc>
          <w:tcPr>
            <w:tcW w:w="272" w:type="dxa"/>
            <w:shd w:val="clear" w:color="auto" w:fill="auto"/>
          </w:tcPr>
          <w:p w14:paraId="017A047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10B26E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153,863</w:t>
            </w:r>
          </w:p>
        </w:tc>
        <w:tc>
          <w:tcPr>
            <w:tcW w:w="236" w:type="dxa"/>
            <w:shd w:val="clear" w:color="auto" w:fill="auto"/>
          </w:tcPr>
          <w:p w14:paraId="63E0FAB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FEE84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833,358</w:t>
            </w:r>
          </w:p>
        </w:tc>
        <w:tc>
          <w:tcPr>
            <w:tcW w:w="236" w:type="dxa"/>
            <w:shd w:val="clear" w:color="auto" w:fill="auto"/>
          </w:tcPr>
          <w:p w14:paraId="7622465B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BF20B58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36A">
              <w:rPr>
                <w:rFonts w:asciiTheme="majorBidi" w:hAnsiTheme="majorBidi" w:cstheme="majorBidi"/>
                <w:sz w:val="28"/>
                <w:szCs w:val="28"/>
              </w:rPr>
              <w:t>1,032,514</w:t>
            </w:r>
          </w:p>
        </w:tc>
      </w:tr>
      <w:tr w:rsidR="00570476" w:rsidRPr="00116E2C" w14:paraId="0873E245" w14:textId="77777777" w:rsidTr="00155A13">
        <w:trPr>
          <w:trHeight w:val="119"/>
        </w:trPr>
        <w:tc>
          <w:tcPr>
            <w:tcW w:w="2430" w:type="dxa"/>
            <w:hideMark/>
          </w:tcPr>
          <w:p w14:paraId="25E4E41E" w14:textId="77777777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591029E4" w14:textId="7777777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  <w:tc>
          <w:tcPr>
            <w:tcW w:w="272" w:type="dxa"/>
            <w:shd w:val="clear" w:color="auto" w:fill="auto"/>
          </w:tcPr>
          <w:p w14:paraId="5C23E53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81E7E6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74E4DB9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AC8E7FB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11,523,600</w:t>
            </w:r>
          </w:p>
        </w:tc>
        <w:tc>
          <w:tcPr>
            <w:tcW w:w="236" w:type="dxa"/>
            <w:shd w:val="clear" w:color="auto" w:fill="auto"/>
          </w:tcPr>
          <w:p w14:paraId="58783D9B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7E050B5" w14:textId="7777777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84EAB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2D932C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470">
              <w:rPr>
                <w:rFonts w:asciiTheme="majorBidi" w:hAnsiTheme="majorBidi" w:cstheme="majorBidi"/>
                <w:sz w:val="28"/>
                <w:szCs w:val="28"/>
              </w:rPr>
              <w:t>15,523,600</w:t>
            </w:r>
          </w:p>
        </w:tc>
      </w:tr>
      <w:tr w:rsidR="00570476" w:rsidRPr="00116E2C" w14:paraId="2147559D" w14:textId="77777777" w:rsidTr="00155A13">
        <w:tc>
          <w:tcPr>
            <w:tcW w:w="2430" w:type="dxa"/>
          </w:tcPr>
          <w:p w14:paraId="60BC181A" w14:textId="77777777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58FA3" w14:textId="77777777" w:rsidR="00570476" w:rsidRPr="00116E2C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16,604,441</w:t>
            </w:r>
          </w:p>
        </w:tc>
        <w:tc>
          <w:tcPr>
            <w:tcW w:w="272" w:type="dxa"/>
            <w:shd w:val="clear" w:color="auto" w:fill="auto"/>
          </w:tcPr>
          <w:p w14:paraId="2994332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B88A8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4,472,562</w:t>
            </w:r>
          </w:p>
        </w:tc>
        <w:tc>
          <w:tcPr>
            <w:tcW w:w="272" w:type="dxa"/>
            <w:shd w:val="clear" w:color="auto" w:fill="auto"/>
          </w:tcPr>
          <w:p w14:paraId="5F3669E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A7B38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11,680,590</w:t>
            </w:r>
          </w:p>
        </w:tc>
        <w:tc>
          <w:tcPr>
            <w:tcW w:w="236" w:type="dxa"/>
            <w:shd w:val="clear" w:color="auto" w:fill="auto"/>
          </w:tcPr>
          <w:p w14:paraId="6CA5F02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BF09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833,358</w:t>
            </w:r>
          </w:p>
        </w:tc>
        <w:tc>
          <w:tcPr>
            <w:tcW w:w="236" w:type="dxa"/>
            <w:shd w:val="clear" w:color="auto" w:fill="auto"/>
          </w:tcPr>
          <w:p w14:paraId="4049058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6DD5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16,986,510</w:t>
            </w:r>
          </w:p>
        </w:tc>
      </w:tr>
    </w:tbl>
    <w:p w14:paraId="7C6CA350" w14:textId="77777777" w:rsidR="00F001BE" w:rsidRDefault="00F001B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321E9D0" w14:textId="2D462E8B" w:rsidR="00C42F3A" w:rsidRPr="0093133A" w:rsidRDefault="00C42F3A" w:rsidP="00C42F3A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13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4C32" w:rsidRPr="009313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93133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3133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BC15600" w14:textId="730D34E9" w:rsidR="00A61F6E" w:rsidRPr="00D57A5C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36833B" w14:textId="4A97F945" w:rsidR="00A61F6E" w:rsidRDefault="009D4C32" w:rsidP="009E686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7C3A92">
        <w:rPr>
          <w:rFonts w:asciiTheme="majorBidi" w:hAnsiTheme="majorBidi"/>
          <w:spacing w:val="-4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9D4C32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4342A41B" w14:textId="321CC654" w:rsidR="00BF7244" w:rsidRDefault="00BF724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p w14:paraId="05CCB3A3" w14:textId="1F718002" w:rsidR="00C42F3A" w:rsidRPr="00D12261" w:rsidRDefault="00C42F3A" w:rsidP="005D6D62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9D4C3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</w:t>
      </w:r>
      <w:r w:rsidR="00251522" w:rsidRPr="00D12261">
        <w:rPr>
          <w:rFonts w:asciiTheme="majorBidi" w:hAnsiTheme="majorBidi" w:hint="cs"/>
          <w:sz w:val="30"/>
          <w:szCs w:val="30"/>
          <w:cs/>
        </w:rPr>
        <w:t>ด้านอัตราแลกเปลี่ยน</w:t>
      </w:r>
    </w:p>
    <w:p w14:paraId="5A650913" w14:textId="711A0B25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5CDBED4" w14:textId="049DA801" w:rsidR="00C42F3A" w:rsidRPr="00C42F3A" w:rsidRDefault="00C42F3A" w:rsidP="005D6D62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2F3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07EF9" w:rsidRPr="00707EF9">
        <w:rPr>
          <w:rFonts w:asciiTheme="majorBidi" w:hAnsiTheme="majorBidi"/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C42F3A">
        <w:rPr>
          <w:rFonts w:asciiTheme="majorBidi" w:hAnsiTheme="majorBidi" w:cstheme="majorBidi"/>
          <w:sz w:val="30"/>
          <w:szCs w:val="30"/>
          <w:cs/>
        </w:rPr>
        <w:t xml:space="preserve">การซื้ออะไหล่ วัสดุสิ้นเปลือง เครื่องจักรและอุปกรณ์ </w:t>
      </w:r>
    </w:p>
    <w:p w14:paraId="450D86B3" w14:textId="7FD2C528" w:rsidR="00A61F6E" w:rsidRPr="00557E91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604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</w:tblGrid>
      <w:tr w:rsidR="009F0828" w:rsidRPr="00B73E7A" w14:paraId="6EC5B81D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0FC764C7" w14:textId="087E7FCD" w:rsidR="009F0828" w:rsidRPr="00DC48C2" w:rsidRDefault="00DC48C2" w:rsidP="00547FBC">
            <w:pPr>
              <w:spacing w:line="400" w:lineRule="exact"/>
              <w:ind w:left="-90"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จากเงินตร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ประเทศ</w:t>
            </w:r>
          </w:p>
        </w:tc>
        <w:tc>
          <w:tcPr>
            <w:tcW w:w="2430" w:type="dxa"/>
            <w:gridSpan w:val="3"/>
          </w:tcPr>
          <w:p w14:paraId="489472B4" w14:textId="29A99DDE" w:rsidR="009F0828" w:rsidRPr="006145CD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1313F" w14:textId="77777777" w:rsidR="009F0828" w:rsidRPr="00BE704B" w:rsidRDefault="009F0828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3F87C50" w14:textId="57E86AE2" w:rsidR="009F0828" w:rsidRPr="006145CD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442" w:rsidRPr="00B73E7A" w14:paraId="1F917856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0722B50B" w14:textId="60AD3336" w:rsidR="00FB1442" w:rsidRPr="00744476" w:rsidRDefault="00FB1442" w:rsidP="00547FBC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9881B72" w14:textId="3E82018B" w:rsidR="00FB1442" w:rsidRPr="00744476" w:rsidRDefault="00FB1442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591C3F2" w14:textId="77777777" w:rsidR="00FB1442" w:rsidRPr="00744476" w:rsidRDefault="00FB1442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0B75" w14:textId="44C2EADC" w:rsidR="00FB1442" w:rsidRPr="00744476" w:rsidRDefault="00FB1442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31F5A9A" w14:textId="77777777" w:rsidR="00FB1442" w:rsidRPr="00BE704B" w:rsidRDefault="00FB1442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38A48" w14:textId="1E5FB071" w:rsidR="00FB1442" w:rsidRPr="00744476" w:rsidRDefault="00FB1442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3CB8D0" w14:textId="77777777" w:rsidR="00FB1442" w:rsidRPr="00BE704B" w:rsidRDefault="00FB1442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AB011" w14:textId="2DEFFDF1" w:rsidR="00FB1442" w:rsidRPr="00744476" w:rsidRDefault="00FB1442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B1442" w:rsidRPr="00B73E7A" w14:paraId="6950F06F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2AC22DF8" w14:textId="77777777" w:rsidR="00FB1442" w:rsidRPr="00744476" w:rsidRDefault="00FB1442" w:rsidP="00547FBC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6A5BCE" w14:textId="77777777" w:rsidR="00FB1442" w:rsidRPr="00744476" w:rsidRDefault="00FB1442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1442" w:rsidRPr="00B73E7A" w14:paraId="37BCF492" w14:textId="77777777" w:rsidTr="00547FBC">
        <w:tc>
          <w:tcPr>
            <w:tcW w:w="2880" w:type="dxa"/>
            <w:shd w:val="clear" w:color="auto" w:fill="auto"/>
          </w:tcPr>
          <w:p w14:paraId="6124C33D" w14:textId="77777777" w:rsidR="00FB1442" w:rsidRPr="004B4CA0" w:rsidRDefault="00FB1442" w:rsidP="00547FBC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5A62F119" w14:textId="77777777" w:rsidR="00FB1442" w:rsidRPr="0033434F" w:rsidRDefault="00FB1442" w:rsidP="00547FBC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8222D" w14:textId="77777777" w:rsidR="00FB1442" w:rsidRPr="0033434F" w:rsidRDefault="00FB1442" w:rsidP="00547FBC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D3E6E0" w14:textId="77777777" w:rsidR="00FB1442" w:rsidRPr="0033434F" w:rsidRDefault="00FB1442" w:rsidP="00547FBC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4CE0A3" w14:textId="77777777" w:rsidR="00FB1442" w:rsidRPr="00BE704B" w:rsidRDefault="00FB1442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2AF13" w14:textId="77777777" w:rsidR="00FB1442" w:rsidRPr="0033434F" w:rsidRDefault="00FB1442" w:rsidP="00547FBC">
            <w:pPr>
              <w:tabs>
                <w:tab w:val="decimal" w:pos="1134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1327EB" w14:textId="77777777" w:rsidR="00FB1442" w:rsidRPr="00BE704B" w:rsidRDefault="00FB1442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F4F2B" w14:textId="77777777" w:rsidR="00FB1442" w:rsidRPr="0033434F" w:rsidRDefault="00FB1442" w:rsidP="00547FBC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442" w:rsidRPr="00B73E7A" w14:paraId="2CB9358A" w14:textId="77777777" w:rsidTr="00547FBC">
        <w:tc>
          <w:tcPr>
            <w:tcW w:w="2880" w:type="dxa"/>
            <w:shd w:val="clear" w:color="auto" w:fill="auto"/>
          </w:tcPr>
          <w:p w14:paraId="66FF579C" w14:textId="77777777" w:rsidR="00FB1442" w:rsidRPr="003A3233" w:rsidRDefault="00FB1442" w:rsidP="00547FBC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D0DBF4" w14:textId="371133E5" w:rsidR="00FB1442" w:rsidRPr="0033434F" w:rsidRDefault="00570476" w:rsidP="005704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930924" w14:textId="77777777" w:rsidR="00FB1442" w:rsidRDefault="00FB1442" w:rsidP="00547FBC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D27A53" w14:textId="34BF214F" w:rsidR="00FB1442" w:rsidRPr="0033434F" w:rsidRDefault="00FB1442" w:rsidP="00547FBC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70" w:type="dxa"/>
          </w:tcPr>
          <w:p w14:paraId="57ABB098" w14:textId="77777777" w:rsidR="00FB1442" w:rsidRPr="00BE704B" w:rsidRDefault="00FB1442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A2AD61" w14:textId="2716A7B4" w:rsidR="00FB1442" w:rsidRPr="0033434F" w:rsidRDefault="00570476" w:rsidP="005704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24D3D" w14:textId="77777777" w:rsidR="00FB1442" w:rsidRPr="00BE704B" w:rsidRDefault="00FB1442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9DF53" w14:textId="39E52AEF" w:rsidR="00FB1442" w:rsidRPr="0033434F" w:rsidRDefault="00FB1442" w:rsidP="00547FBC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570476" w:rsidRPr="00B73E7A" w14:paraId="4DFCBBE5" w14:textId="77777777" w:rsidTr="00547FBC">
        <w:tc>
          <w:tcPr>
            <w:tcW w:w="2880" w:type="dxa"/>
            <w:shd w:val="clear" w:color="auto" w:fill="auto"/>
          </w:tcPr>
          <w:p w14:paraId="5847C66C" w14:textId="77777777" w:rsidR="00570476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940E86" w14:textId="1DE9A2C8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(484,552)</w:t>
            </w:r>
          </w:p>
        </w:tc>
        <w:tc>
          <w:tcPr>
            <w:tcW w:w="270" w:type="dxa"/>
          </w:tcPr>
          <w:p w14:paraId="4EFE1D18" w14:textId="77777777" w:rsid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AF0993" w14:textId="419339B6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(41,400)</w:t>
            </w:r>
          </w:p>
        </w:tc>
        <w:tc>
          <w:tcPr>
            <w:tcW w:w="270" w:type="dxa"/>
          </w:tcPr>
          <w:p w14:paraId="270EF670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0FCB6" w14:textId="7604506F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(484,552)</w:t>
            </w:r>
          </w:p>
        </w:tc>
        <w:tc>
          <w:tcPr>
            <w:tcW w:w="270" w:type="dxa"/>
            <w:shd w:val="clear" w:color="auto" w:fill="auto"/>
          </w:tcPr>
          <w:p w14:paraId="1ABB7350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38973" w14:textId="2F92CC58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(41,400)</w:t>
            </w:r>
          </w:p>
        </w:tc>
      </w:tr>
      <w:tr w:rsidR="00570476" w:rsidRPr="00B73E7A" w14:paraId="7ABC290F" w14:textId="77777777" w:rsidTr="00547FBC">
        <w:tc>
          <w:tcPr>
            <w:tcW w:w="2880" w:type="dxa"/>
            <w:shd w:val="clear" w:color="auto" w:fill="auto"/>
          </w:tcPr>
          <w:p w14:paraId="73C12617" w14:textId="77777777" w:rsidR="00570476" w:rsidRPr="003A3233" w:rsidRDefault="00570476" w:rsidP="00570476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F41C1" w14:textId="535DD843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(484,552)</w:t>
            </w:r>
          </w:p>
        </w:tc>
        <w:tc>
          <w:tcPr>
            <w:tcW w:w="270" w:type="dxa"/>
          </w:tcPr>
          <w:p w14:paraId="36EA7DA1" w14:textId="77777777" w:rsidR="00570476" w:rsidRP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4E45" w14:textId="208D3DE1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(37,800)</w:t>
            </w:r>
          </w:p>
        </w:tc>
        <w:tc>
          <w:tcPr>
            <w:tcW w:w="270" w:type="dxa"/>
          </w:tcPr>
          <w:p w14:paraId="70E1A386" w14:textId="77777777" w:rsidR="00570476" w:rsidRPr="00570476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528E" w14:textId="5321DA2F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(484,552)</w:t>
            </w:r>
          </w:p>
        </w:tc>
        <w:tc>
          <w:tcPr>
            <w:tcW w:w="270" w:type="dxa"/>
            <w:shd w:val="clear" w:color="auto" w:fill="auto"/>
          </w:tcPr>
          <w:p w14:paraId="33AAC344" w14:textId="77777777" w:rsidR="00570476" w:rsidRPr="00570476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1CB97" w14:textId="403CC337" w:rsidR="00570476" w:rsidRPr="00530FDD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(41,310)</w:t>
            </w:r>
          </w:p>
        </w:tc>
      </w:tr>
      <w:tr w:rsidR="00570476" w:rsidRPr="00B73E7A" w14:paraId="27D2DF0D" w14:textId="77777777" w:rsidTr="00547FBC">
        <w:tc>
          <w:tcPr>
            <w:tcW w:w="2880" w:type="dxa"/>
            <w:shd w:val="clear" w:color="auto" w:fill="auto"/>
          </w:tcPr>
          <w:p w14:paraId="1F80100C" w14:textId="77777777" w:rsidR="00570476" w:rsidRPr="00EF177B" w:rsidRDefault="00570476" w:rsidP="00570476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6FE8" w14:textId="77777777" w:rsidR="00570476" w:rsidRPr="00FB4CC7" w:rsidRDefault="00570476" w:rsidP="00570476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75DF10" w14:textId="77777777" w:rsidR="00570476" w:rsidRPr="00FB4CC7" w:rsidRDefault="00570476" w:rsidP="00570476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431B" w14:textId="77777777" w:rsidR="00570476" w:rsidRPr="00FB4CC7" w:rsidRDefault="00570476" w:rsidP="00570476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84A1190" w14:textId="77777777" w:rsidR="00570476" w:rsidRPr="00EF177B" w:rsidRDefault="00570476" w:rsidP="00570476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90A857" w14:textId="77777777" w:rsidR="00570476" w:rsidRPr="00EF177B" w:rsidRDefault="00570476" w:rsidP="00570476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96E214" w14:textId="77777777" w:rsidR="00570476" w:rsidRPr="00EF177B" w:rsidRDefault="00570476" w:rsidP="00570476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BF640" w14:textId="77777777" w:rsidR="00570476" w:rsidRPr="00EF177B" w:rsidRDefault="00570476" w:rsidP="00570476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0476" w:rsidRPr="00B73E7A" w14:paraId="3F877F13" w14:textId="77777777" w:rsidTr="00547FBC">
        <w:tc>
          <w:tcPr>
            <w:tcW w:w="2880" w:type="dxa"/>
            <w:shd w:val="clear" w:color="auto" w:fill="auto"/>
          </w:tcPr>
          <w:p w14:paraId="5FC3BB7B" w14:textId="77777777" w:rsidR="00570476" w:rsidRPr="004B4CA0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72FC3BA4" w14:textId="77777777" w:rsidR="00570476" w:rsidRDefault="00570476" w:rsidP="00570476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8FA3D" w14:textId="77777777" w:rsidR="00570476" w:rsidRDefault="00570476" w:rsidP="00570476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4D326" w14:textId="77777777" w:rsidR="00570476" w:rsidRDefault="00570476" w:rsidP="00570476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551C3D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93C49" w14:textId="77777777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FA741D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7431" w14:textId="77777777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476" w:rsidRPr="00B73E7A" w14:paraId="394B7B90" w14:textId="77777777" w:rsidTr="00547FBC">
        <w:tc>
          <w:tcPr>
            <w:tcW w:w="2880" w:type="dxa"/>
            <w:shd w:val="clear" w:color="auto" w:fill="auto"/>
          </w:tcPr>
          <w:p w14:paraId="4C22DEBB" w14:textId="77777777" w:rsidR="00570476" w:rsidRPr="003A3233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0C79C2C" w14:textId="4AFCC4B9" w:rsidR="00570476" w:rsidRPr="00523A1F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BF47EF" w14:textId="77777777" w:rsid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770B8" w14:textId="3857216B" w:rsidR="00570476" w:rsidRPr="00523A1F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EEC14F7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D2491" w14:textId="59081BDF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1A0AA8B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B3E22" w14:textId="5C9DF7F1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70476" w:rsidRPr="007579D7" w14:paraId="7CD30DFE" w14:textId="77777777" w:rsidTr="00547FBC">
        <w:tc>
          <w:tcPr>
            <w:tcW w:w="2880" w:type="dxa"/>
            <w:shd w:val="clear" w:color="auto" w:fill="auto"/>
          </w:tcPr>
          <w:p w14:paraId="1FD01BA8" w14:textId="77777777" w:rsidR="00570476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1B56E" w14:textId="6A847D65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(33,370)</w:t>
            </w:r>
          </w:p>
        </w:tc>
        <w:tc>
          <w:tcPr>
            <w:tcW w:w="270" w:type="dxa"/>
          </w:tcPr>
          <w:p w14:paraId="5B59F5AE" w14:textId="77777777" w:rsid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3014F" w14:textId="6C0F4543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(8,630)</w:t>
            </w:r>
          </w:p>
        </w:tc>
        <w:tc>
          <w:tcPr>
            <w:tcW w:w="270" w:type="dxa"/>
          </w:tcPr>
          <w:p w14:paraId="30C5F929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F45BFB" w14:textId="272212CE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(33,370)</w:t>
            </w:r>
          </w:p>
        </w:tc>
        <w:tc>
          <w:tcPr>
            <w:tcW w:w="270" w:type="dxa"/>
            <w:shd w:val="clear" w:color="auto" w:fill="auto"/>
          </w:tcPr>
          <w:p w14:paraId="7A798DF6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81825" w14:textId="62D46245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(8,630)</w:t>
            </w:r>
          </w:p>
        </w:tc>
      </w:tr>
      <w:tr w:rsidR="00570476" w:rsidRPr="00B73E7A" w14:paraId="2BF01375" w14:textId="77777777" w:rsidTr="00547FBC">
        <w:tc>
          <w:tcPr>
            <w:tcW w:w="2880" w:type="dxa"/>
            <w:shd w:val="clear" w:color="auto" w:fill="auto"/>
          </w:tcPr>
          <w:p w14:paraId="47CCBF36" w14:textId="77777777" w:rsidR="00570476" w:rsidRPr="003A3233" w:rsidRDefault="00570476" w:rsidP="00570476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50DD" w14:textId="0CFDD6EC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(33,363)</w:t>
            </w:r>
          </w:p>
        </w:tc>
        <w:tc>
          <w:tcPr>
            <w:tcW w:w="270" w:type="dxa"/>
          </w:tcPr>
          <w:p w14:paraId="16BAE463" w14:textId="77777777" w:rsidR="00570476" w:rsidRP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62FD" w14:textId="75217544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(8,623)</w:t>
            </w:r>
          </w:p>
        </w:tc>
        <w:tc>
          <w:tcPr>
            <w:tcW w:w="270" w:type="dxa"/>
          </w:tcPr>
          <w:p w14:paraId="7A5A4026" w14:textId="77777777" w:rsidR="00570476" w:rsidRPr="00570476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F381" w14:textId="613825AD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(33,363)</w:t>
            </w:r>
          </w:p>
        </w:tc>
        <w:tc>
          <w:tcPr>
            <w:tcW w:w="270" w:type="dxa"/>
            <w:shd w:val="clear" w:color="auto" w:fill="auto"/>
          </w:tcPr>
          <w:p w14:paraId="299985E3" w14:textId="77777777" w:rsidR="00570476" w:rsidRPr="00570476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3035" w14:textId="6C40799E" w:rsidR="00570476" w:rsidRP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(8,623)</w:t>
            </w:r>
          </w:p>
        </w:tc>
      </w:tr>
      <w:tr w:rsidR="00570476" w:rsidRPr="00B73E7A" w14:paraId="6424474B" w14:textId="77777777" w:rsidTr="00547FBC">
        <w:tc>
          <w:tcPr>
            <w:tcW w:w="2880" w:type="dxa"/>
            <w:shd w:val="clear" w:color="auto" w:fill="auto"/>
          </w:tcPr>
          <w:p w14:paraId="34273DCF" w14:textId="77777777" w:rsidR="00570476" w:rsidRPr="00D92A4D" w:rsidRDefault="00570476" w:rsidP="00570476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F18F" w14:textId="77777777" w:rsidR="00570476" w:rsidRPr="00D92A4D" w:rsidRDefault="00570476" w:rsidP="00570476">
            <w:pPr>
              <w:ind w:left="-90"/>
            </w:pPr>
          </w:p>
        </w:tc>
        <w:tc>
          <w:tcPr>
            <w:tcW w:w="270" w:type="dxa"/>
          </w:tcPr>
          <w:p w14:paraId="6791E01A" w14:textId="77777777" w:rsidR="00570476" w:rsidRPr="00D92A4D" w:rsidRDefault="00570476" w:rsidP="00570476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2786" w14:textId="77777777" w:rsidR="00570476" w:rsidRPr="00D92A4D" w:rsidRDefault="00570476" w:rsidP="00570476">
            <w:pPr>
              <w:ind w:left="-90"/>
            </w:pPr>
          </w:p>
        </w:tc>
        <w:tc>
          <w:tcPr>
            <w:tcW w:w="270" w:type="dxa"/>
            <w:vAlign w:val="center"/>
          </w:tcPr>
          <w:p w14:paraId="11AC36F8" w14:textId="77777777" w:rsidR="00570476" w:rsidRPr="00D92A4D" w:rsidRDefault="00570476" w:rsidP="00570476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5822B" w14:textId="77777777" w:rsidR="00570476" w:rsidRPr="00D92A4D" w:rsidRDefault="00570476" w:rsidP="00570476">
            <w:pPr>
              <w:ind w:left="-90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1F5655" w14:textId="77777777" w:rsidR="00570476" w:rsidRPr="00D92A4D" w:rsidRDefault="00570476" w:rsidP="00570476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FC2E2" w14:textId="77777777" w:rsidR="00570476" w:rsidRPr="00D92A4D" w:rsidRDefault="00570476" w:rsidP="00570476">
            <w:pPr>
              <w:ind w:left="-90"/>
            </w:pPr>
          </w:p>
        </w:tc>
      </w:tr>
      <w:tr w:rsidR="00570476" w:rsidRPr="00B73E7A" w14:paraId="08A5B5C1" w14:textId="77777777" w:rsidTr="00547FBC">
        <w:tc>
          <w:tcPr>
            <w:tcW w:w="2880" w:type="dxa"/>
            <w:shd w:val="clear" w:color="auto" w:fill="auto"/>
          </w:tcPr>
          <w:p w14:paraId="5ECFF75D" w14:textId="77777777" w:rsidR="00570476" w:rsidRPr="004B4CA0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B5192EF" w14:textId="77777777" w:rsidR="00570476" w:rsidRDefault="00570476" w:rsidP="00570476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EC719" w14:textId="77777777" w:rsidR="00570476" w:rsidRDefault="00570476" w:rsidP="00570476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A8CFB1" w14:textId="77777777" w:rsidR="00570476" w:rsidRDefault="00570476" w:rsidP="00570476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348953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50EB1" w14:textId="77777777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17876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C730BE" w14:textId="77777777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476" w:rsidRPr="00B73E7A" w14:paraId="09BFEB65" w14:textId="77777777" w:rsidTr="00547FBC">
        <w:tc>
          <w:tcPr>
            <w:tcW w:w="2880" w:type="dxa"/>
            <w:shd w:val="clear" w:color="auto" w:fill="auto"/>
          </w:tcPr>
          <w:p w14:paraId="583A6096" w14:textId="77777777" w:rsidR="00570476" w:rsidRPr="003A3233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2985287" w14:textId="4687AA9D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38A2DE6F" w14:textId="77777777" w:rsid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3C168C" w14:textId="599E403C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2B39EAFA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844CC" w14:textId="79B1B57C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3A7426FE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8B2CC" w14:textId="438F73F1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570476" w:rsidRPr="00B73E7A" w14:paraId="00C39536" w14:textId="77777777" w:rsidTr="00547FBC">
        <w:tc>
          <w:tcPr>
            <w:tcW w:w="2880" w:type="dxa"/>
            <w:shd w:val="clear" w:color="auto" w:fill="auto"/>
          </w:tcPr>
          <w:p w14:paraId="5595AC23" w14:textId="2EC7839F" w:rsidR="00570476" w:rsidRDefault="00570476" w:rsidP="00570476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9F98C9C" w14:textId="1BBBDCED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(2,035)</w:t>
            </w:r>
          </w:p>
        </w:tc>
        <w:tc>
          <w:tcPr>
            <w:tcW w:w="270" w:type="dxa"/>
          </w:tcPr>
          <w:p w14:paraId="25942AF8" w14:textId="77777777" w:rsid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12DF5" w14:textId="6210D756" w:rsidR="00570476" w:rsidRDefault="00570476" w:rsidP="005704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8CDCE2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28B83" w14:textId="318C5FFE" w:rsidR="00570476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(2,035)</w:t>
            </w:r>
          </w:p>
        </w:tc>
        <w:tc>
          <w:tcPr>
            <w:tcW w:w="270" w:type="dxa"/>
            <w:shd w:val="clear" w:color="auto" w:fill="auto"/>
          </w:tcPr>
          <w:p w14:paraId="4EAF1062" w14:textId="77777777" w:rsidR="00570476" w:rsidRPr="00BE704B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1459BE" w14:textId="3B21F1DB" w:rsidR="00570476" w:rsidRDefault="00570476" w:rsidP="005704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476" w:rsidRPr="00B73E7A" w14:paraId="30CFFEF5" w14:textId="77777777" w:rsidTr="00547FBC">
        <w:tc>
          <w:tcPr>
            <w:tcW w:w="2880" w:type="dxa"/>
            <w:shd w:val="clear" w:color="auto" w:fill="auto"/>
          </w:tcPr>
          <w:p w14:paraId="77E8C937" w14:textId="77777777" w:rsidR="00570476" w:rsidRPr="003A3233" w:rsidRDefault="00570476" w:rsidP="00570476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43A2" w14:textId="7854A37C" w:rsidR="00570476" w:rsidRPr="00D73740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(1,703)</w:t>
            </w:r>
          </w:p>
        </w:tc>
        <w:tc>
          <w:tcPr>
            <w:tcW w:w="270" w:type="dxa"/>
          </w:tcPr>
          <w:p w14:paraId="123B730C" w14:textId="77777777" w:rsidR="00570476" w:rsidRDefault="00570476" w:rsidP="00570476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95AFF" w14:textId="26B48964" w:rsidR="00570476" w:rsidRPr="00D73740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1AE48EA1" w14:textId="77777777" w:rsidR="00570476" w:rsidRPr="00D73740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6D7C" w14:textId="714B562F" w:rsidR="00570476" w:rsidRPr="00D73740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(1,703)</w:t>
            </w:r>
          </w:p>
        </w:tc>
        <w:tc>
          <w:tcPr>
            <w:tcW w:w="270" w:type="dxa"/>
            <w:shd w:val="clear" w:color="auto" w:fill="auto"/>
          </w:tcPr>
          <w:p w14:paraId="3BB51453" w14:textId="77777777" w:rsidR="00570476" w:rsidRPr="00D73740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8BAC" w14:textId="7E9C9C0B" w:rsidR="00570476" w:rsidRPr="00D73740" w:rsidRDefault="00570476" w:rsidP="00570476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  <w:tr w:rsidR="00570476" w:rsidRPr="00B73E7A" w14:paraId="653EDAD3" w14:textId="77777777" w:rsidTr="00547FBC">
        <w:tc>
          <w:tcPr>
            <w:tcW w:w="2880" w:type="dxa"/>
            <w:shd w:val="clear" w:color="auto" w:fill="auto"/>
          </w:tcPr>
          <w:p w14:paraId="3674BCB2" w14:textId="77777777" w:rsidR="00570476" w:rsidRPr="00EF177B" w:rsidRDefault="00570476" w:rsidP="00570476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7BB47" w14:textId="77777777" w:rsidR="00570476" w:rsidRPr="00FB4CC7" w:rsidRDefault="00570476" w:rsidP="00570476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5858A1" w14:textId="77777777" w:rsidR="00570476" w:rsidRPr="00FB4CC7" w:rsidRDefault="00570476" w:rsidP="00570476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D70D" w14:textId="77777777" w:rsidR="00570476" w:rsidRPr="00FB4CC7" w:rsidRDefault="00570476" w:rsidP="00570476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15E30144" w14:textId="77777777" w:rsidR="00570476" w:rsidRPr="00EF177B" w:rsidRDefault="00570476" w:rsidP="00570476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444A0" w14:textId="77777777" w:rsidR="00570476" w:rsidRPr="00EF177B" w:rsidRDefault="00570476" w:rsidP="00570476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B98D6F" w14:textId="77777777" w:rsidR="00570476" w:rsidRPr="00EF177B" w:rsidRDefault="00570476" w:rsidP="00570476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3B6F7" w14:textId="77777777" w:rsidR="00570476" w:rsidRPr="00EF177B" w:rsidRDefault="00570476" w:rsidP="00570476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0476" w:rsidRPr="00B73E7A" w14:paraId="4BCFCF36" w14:textId="77777777" w:rsidTr="00547FBC">
        <w:tc>
          <w:tcPr>
            <w:tcW w:w="2880" w:type="dxa"/>
            <w:shd w:val="clear" w:color="auto" w:fill="auto"/>
          </w:tcPr>
          <w:p w14:paraId="375DBA3A" w14:textId="1E858727" w:rsidR="00570476" w:rsidRPr="003A3233" w:rsidRDefault="00570476" w:rsidP="00570476">
            <w:pPr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E1A4A" w14:textId="77CC0F70" w:rsidR="00570476" w:rsidRPr="00D73740" w:rsidRDefault="00570476" w:rsidP="00570476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(519,618)</w:t>
            </w:r>
          </w:p>
        </w:tc>
        <w:tc>
          <w:tcPr>
            <w:tcW w:w="270" w:type="dxa"/>
          </w:tcPr>
          <w:p w14:paraId="15034CD9" w14:textId="77777777" w:rsidR="00570476" w:rsidRDefault="00570476" w:rsidP="00570476">
            <w:pPr>
              <w:tabs>
                <w:tab w:val="decimal" w:pos="1152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A7CAA5" w14:textId="782685D1" w:rsidR="00570476" w:rsidRPr="00D73740" w:rsidRDefault="00570476" w:rsidP="00570476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(46,087)</w:t>
            </w:r>
          </w:p>
        </w:tc>
        <w:tc>
          <w:tcPr>
            <w:tcW w:w="270" w:type="dxa"/>
          </w:tcPr>
          <w:p w14:paraId="5215DD0E" w14:textId="77777777" w:rsidR="00570476" w:rsidRPr="00D73740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CE3602" w14:textId="44CB104E" w:rsidR="00570476" w:rsidRPr="00D73740" w:rsidRDefault="00570476" w:rsidP="00570476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(519,618)</w:t>
            </w:r>
          </w:p>
        </w:tc>
        <w:tc>
          <w:tcPr>
            <w:tcW w:w="270" w:type="dxa"/>
            <w:shd w:val="clear" w:color="auto" w:fill="auto"/>
          </w:tcPr>
          <w:p w14:paraId="20FAAEFD" w14:textId="77777777" w:rsidR="00570476" w:rsidRPr="00D73740" w:rsidRDefault="00570476" w:rsidP="0057047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C17E598" w14:textId="056FDFD5" w:rsidR="00570476" w:rsidRPr="00D73740" w:rsidRDefault="00570476" w:rsidP="00570476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(49,597)</w:t>
            </w:r>
          </w:p>
        </w:tc>
      </w:tr>
    </w:tbl>
    <w:p w14:paraId="083BD8E1" w14:textId="797245B2" w:rsidR="00557E91" w:rsidRDefault="00557E91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F55E914" w14:textId="3D1AD32E" w:rsidR="0074498E" w:rsidRPr="00D12261" w:rsidRDefault="0074498E" w:rsidP="006102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7579D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26FEA881" w14:textId="12933428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0BA87C" w14:textId="702E9F9E" w:rsidR="0074498E" w:rsidRPr="00662D84" w:rsidRDefault="006A3101" w:rsidP="006102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A3101">
        <w:rPr>
          <w:rFonts w:asciiTheme="majorBidi" w:hAnsi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BF724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6A3101">
        <w:rPr>
          <w:rFonts w:asciiTheme="majorBidi" w:hAnsiTheme="majorBidi"/>
          <w:spacing w:val="-4"/>
          <w:sz w:val="30"/>
          <w:szCs w:val="30"/>
          <w:cs/>
        </w:rPr>
        <w:t>เนื่องจากตราสารหนี้และเงินกู้ยืม</w:t>
      </w:r>
      <w:r w:rsidRPr="006A3101">
        <w:rPr>
          <w:rFonts w:asciiTheme="majorBidi" w:hAnsiTheme="majorBidi"/>
          <w:sz w:val="30"/>
          <w:szCs w:val="30"/>
          <w:cs/>
          <w:lang w:val="en-US"/>
        </w:rPr>
        <w:t>ส่วนใหญ่มีอัตราดอกเบี้ยคงที่</w:t>
      </w:r>
      <w:r w:rsidR="00697FB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E814A1">
        <w:rPr>
          <w:rFonts w:asciiTheme="majorBidi" w:hAnsiTheme="majorBidi"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กลุ่มบริษัทมีฐานะเปิดต่อความเสี่ยงด้านอัตราดอกเบี้ยโดยหลักมาจากเงินกู้ยืม (ดูหมายเหตุ</w:t>
      </w:r>
      <w:r w:rsidR="00E814A1" w:rsidRPr="007F3F41">
        <w:rPr>
          <w:rFonts w:asciiTheme="majorBidi" w:hAnsiTheme="majorBidi" w:hint="cs"/>
          <w:sz w:val="30"/>
          <w:szCs w:val="30"/>
          <w:cs/>
          <w:lang w:val="en-US"/>
        </w:rPr>
        <w:t>ข้อ</w:t>
      </w:r>
      <w:r w:rsidR="00E814A1" w:rsidRPr="007F3F41">
        <w:rPr>
          <w:rFonts w:asciiTheme="majorBidi" w:hAnsiTheme="majorBidi"/>
          <w:sz w:val="30"/>
          <w:szCs w:val="30"/>
          <w:lang w:val="en-US"/>
        </w:rPr>
        <w:t xml:space="preserve"> 12)</w:t>
      </w:r>
      <w:r w:rsidR="00E814A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E814A1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</w:t>
      </w:r>
    </w:p>
    <w:p w14:paraId="054B5D90" w14:textId="29F4E76C" w:rsidR="00625F4F" w:rsidRDefault="00625F4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814BFD" w14:textId="52ED0575" w:rsidR="00A91138" w:rsidRDefault="00A91138" w:rsidP="00CD7879">
      <w:pPr>
        <w:pStyle w:val="Caption"/>
        <w:ind w:left="567" w:hanging="567"/>
      </w:pPr>
      <w:r>
        <w:rPr>
          <w:rFonts w:hint="cs"/>
          <w:cs/>
        </w:rPr>
        <w:lastRenderedPageBreak/>
        <w:t>การบริหารจัดการทุน</w:t>
      </w:r>
    </w:p>
    <w:p w14:paraId="69F73D3B" w14:textId="4CF4F792" w:rsidR="00A91138" w:rsidRPr="00A91138" w:rsidRDefault="00A91138" w:rsidP="00A91138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CCA6E88" w14:textId="29211634" w:rsidR="00A91138" w:rsidRPr="00A91138" w:rsidRDefault="00A91138" w:rsidP="00A911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13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25F4F" w:rsidRPr="00625F4F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A91138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ABCAE3F" w14:textId="593CD750" w:rsidR="003E33E2" w:rsidRDefault="003E33E2" w:rsidP="00625F4F">
      <w:pPr>
        <w:pStyle w:val="Bo-Blankline"/>
        <w:rPr>
          <w:lang w:val="en-US"/>
        </w:rPr>
      </w:pPr>
    </w:p>
    <w:p w14:paraId="2E0E663A" w14:textId="6726A206" w:rsidR="005F5C6F" w:rsidRDefault="00BF7244" w:rsidP="00BF7244">
      <w:pPr>
        <w:pStyle w:val="Caption"/>
        <w:ind w:left="567" w:hanging="567"/>
      </w:pPr>
      <w:r w:rsidRPr="00BF7244">
        <w:rPr>
          <w:cs/>
        </w:rPr>
        <w:t>ภาระผูกพันกับบุคคลหรือกิจการที่ไม่เกี่ยวข้องกัน</w:t>
      </w:r>
    </w:p>
    <w:p w14:paraId="68AF63CA" w14:textId="77777777" w:rsidR="00BF7244" w:rsidRDefault="00BF7244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3"/>
      </w:tblGrid>
      <w:tr w:rsidR="004D167A" w:rsidRPr="00EB7266" w14:paraId="6B66D45D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9749D1A" w14:textId="77777777" w:rsidR="004D167A" w:rsidRPr="00EB726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EB7266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79AC8B3E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67A" w:rsidRPr="00B73E7A" w14:paraId="558C1A18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62EDE3F3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355579DF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B14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BB442C9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3060A" w14:textId="196E5E6A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B14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0BB928F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26B7D" w14:textId="4A194930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B14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1277B2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86C6F9" w14:textId="3DD741E7" w:rsidR="004D167A" w:rsidRPr="00744476" w:rsidRDefault="006145C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B14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D167A" w:rsidRPr="00B73E7A" w14:paraId="5AB09A06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AD1EA2D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211A9EB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67A" w:rsidRPr="00B73E7A" w14:paraId="0B170E83" w14:textId="77777777" w:rsidTr="00433D13">
        <w:tc>
          <w:tcPr>
            <w:tcW w:w="3780" w:type="dxa"/>
            <w:shd w:val="clear" w:color="auto" w:fill="auto"/>
          </w:tcPr>
          <w:p w14:paraId="4411C979" w14:textId="77777777" w:rsidR="004D167A" w:rsidRPr="005A64AC" w:rsidRDefault="004D167A" w:rsidP="005A063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06AD4F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741149" w14:textId="77777777" w:rsidR="004D167A" w:rsidRPr="0033434F" w:rsidRDefault="004D167A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7CB3A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4CC4244" w14:textId="77777777" w:rsidR="004D167A" w:rsidRPr="0033434F" w:rsidRDefault="004D167A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1442" w:rsidRPr="00B73E7A" w14:paraId="1C57F56A" w14:textId="77777777" w:rsidTr="00433D13">
        <w:tc>
          <w:tcPr>
            <w:tcW w:w="3780" w:type="dxa"/>
            <w:shd w:val="clear" w:color="auto" w:fill="auto"/>
          </w:tcPr>
          <w:p w14:paraId="0BD9A6DE" w14:textId="77777777" w:rsidR="00FB1442" w:rsidRPr="005A64AC" w:rsidRDefault="00FB1442" w:rsidP="00FB144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7E33EEF" w14:textId="48B2E37F" w:rsidR="00FB1442" w:rsidRPr="005A0632" w:rsidRDefault="0052682A" w:rsidP="0024703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7,624,521</w:t>
            </w:r>
          </w:p>
        </w:tc>
        <w:tc>
          <w:tcPr>
            <w:tcW w:w="270" w:type="dxa"/>
            <w:shd w:val="clear" w:color="auto" w:fill="auto"/>
          </w:tcPr>
          <w:p w14:paraId="23F217B7" w14:textId="77777777" w:rsidR="00FB1442" w:rsidRDefault="00FB1442" w:rsidP="00FB14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84867F" w14:textId="331345CD" w:rsidR="00FB1442" w:rsidRPr="005A0632" w:rsidRDefault="00FB1442" w:rsidP="0024703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3,190,500</w:t>
            </w:r>
          </w:p>
        </w:tc>
        <w:tc>
          <w:tcPr>
            <w:tcW w:w="270" w:type="dxa"/>
            <w:shd w:val="clear" w:color="auto" w:fill="auto"/>
          </w:tcPr>
          <w:p w14:paraId="0C2886C3" w14:textId="77777777" w:rsidR="00FB1442" w:rsidRPr="005A0632" w:rsidRDefault="00FB1442" w:rsidP="00FB14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6AB67" w14:textId="6AFF4CE2" w:rsidR="00FB1442" w:rsidRPr="005A0632" w:rsidRDefault="0052682A" w:rsidP="0024703F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7,583,117</w:t>
            </w:r>
          </w:p>
        </w:tc>
        <w:tc>
          <w:tcPr>
            <w:tcW w:w="270" w:type="dxa"/>
            <w:shd w:val="clear" w:color="auto" w:fill="auto"/>
          </w:tcPr>
          <w:p w14:paraId="25AA499D" w14:textId="77777777" w:rsidR="00FB1442" w:rsidRPr="005A0632" w:rsidRDefault="00FB1442" w:rsidP="00FB14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10D6D28C" w14:textId="30957793" w:rsidR="00FB1442" w:rsidRPr="005A0632" w:rsidRDefault="00FB1442" w:rsidP="00FB144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3,149,096</w:t>
            </w:r>
          </w:p>
        </w:tc>
      </w:tr>
      <w:tr w:rsidR="00EA3771" w:rsidRPr="00B73E7A" w14:paraId="33C12031" w14:textId="77777777" w:rsidTr="00EA3771">
        <w:tc>
          <w:tcPr>
            <w:tcW w:w="3780" w:type="dxa"/>
            <w:shd w:val="clear" w:color="auto" w:fill="auto"/>
          </w:tcPr>
          <w:p w14:paraId="63AEF7F6" w14:textId="77777777" w:rsidR="00EA3771" w:rsidRPr="00EA3771" w:rsidRDefault="00EA3771" w:rsidP="00FB1442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B7F9E" w14:textId="77777777" w:rsidR="00EA3771" w:rsidRPr="00EA3771" w:rsidRDefault="00EA3771" w:rsidP="00FB1442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BB5C7" w14:textId="77777777" w:rsidR="00EA3771" w:rsidRPr="00EA3771" w:rsidRDefault="00EA3771" w:rsidP="00FB144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4963EA" w14:textId="77777777" w:rsidR="00EA3771" w:rsidRPr="00EA3771" w:rsidRDefault="00EA3771" w:rsidP="00FB144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8AF2EF" w14:textId="77777777" w:rsidR="00EA3771" w:rsidRPr="00EA3771" w:rsidRDefault="00EA3771" w:rsidP="00FB14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18967618" w14:textId="77777777" w:rsidR="00EA3771" w:rsidRPr="00EA3771" w:rsidRDefault="00EA3771" w:rsidP="00FB1442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3D4431" w14:textId="77777777" w:rsidR="00EA3771" w:rsidRPr="00EA3771" w:rsidRDefault="00EA3771" w:rsidP="00FB14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shd w:val="clear" w:color="auto" w:fill="auto"/>
          </w:tcPr>
          <w:p w14:paraId="4C6E04F6" w14:textId="77777777" w:rsidR="00EA3771" w:rsidRPr="00EA3771" w:rsidRDefault="00EA3771" w:rsidP="00FB144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FB1442" w:rsidRPr="00B73E7A" w14:paraId="012B56A6" w14:textId="77777777" w:rsidTr="009D41A2">
        <w:tc>
          <w:tcPr>
            <w:tcW w:w="3780" w:type="dxa"/>
            <w:shd w:val="clear" w:color="auto" w:fill="auto"/>
          </w:tcPr>
          <w:p w14:paraId="60328DF0" w14:textId="77777777" w:rsidR="00FB1442" w:rsidRPr="005A64AC" w:rsidRDefault="00FB1442" w:rsidP="00FB1442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FB1442" w:rsidRPr="0033434F" w:rsidRDefault="00FB1442" w:rsidP="00FB144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FB1442" w:rsidRPr="0033434F" w:rsidRDefault="00FB1442" w:rsidP="00FB144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71F920" w14:textId="77777777" w:rsidR="00FB1442" w:rsidRPr="0033434F" w:rsidRDefault="00FB1442" w:rsidP="00FB144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FB1442" w:rsidRPr="00BE704B" w:rsidRDefault="00FB1442" w:rsidP="00FB14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3D982" w14:textId="77777777" w:rsidR="00FB1442" w:rsidRPr="0033434F" w:rsidRDefault="00FB1442" w:rsidP="00FB144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C49FC" w14:textId="77777777" w:rsidR="00FB1442" w:rsidRPr="00BE704B" w:rsidRDefault="00FB1442" w:rsidP="00FB144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DF28C0" w14:textId="77777777" w:rsidR="00FB1442" w:rsidRPr="0033434F" w:rsidRDefault="00FB1442" w:rsidP="00FB144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682A" w:rsidRPr="00B73E7A" w14:paraId="2C0F924F" w14:textId="77777777" w:rsidTr="009D41A2">
        <w:tc>
          <w:tcPr>
            <w:tcW w:w="3780" w:type="dxa"/>
            <w:shd w:val="clear" w:color="auto" w:fill="auto"/>
          </w:tcPr>
          <w:p w14:paraId="73FBF6FC" w14:textId="498DE84B" w:rsidR="0052682A" w:rsidRPr="00A91138" w:rsidRDefault="0052682A" w:rsidP="0052682A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43F1610" w14:textId="29594826" w:rsidR="0052682A" w:rsidRPr="0033434F" w:rsidRDefault="0052682A" w:rsidP="0024703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233E28AC" w14:textId="77777777" w:rsidR="0052682A" w:rsidRPr="0033434F" w:rsidRDefault="0052682A" w:rsidP="0052682A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AB258E" w14:textId="41D3186A" w:rsidR="0052682A" w:rsidRPr="00B00DEA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1ACC6E9D" w14:textId="77777777" w:rsidR="0052682A" w:rsidRPr="00B00DEA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BC2F17" w14:textId="7ECF9355" w:rsidR="0052682A" w:rsidRPr="00B00DEA" w:rsidRDefault="0052682A" w:rsidP="0052682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16745B8" w14:textId="77777777" w:rsidR="0052682A" w:rsidRPr="00B00DEA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EA7ECE" w14:textId="6A605393" w:rsidR="0052682A" w:rsidRPr="00B00DEA" w:rsidRDefault="0052682A" w:rsidP="0024703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52682A" w:rsidRPr="00B73E7A" w14:paraId="7D7C496A" w14:textId="77777777" w:rsidTr="009D41A2">
        <w:tc>
          <w:tcPr>
            <w:tcW w:w="3780" w:type="dxa"/>
            <w:shd w:val="clear" w:color="auto" w:fill="auto"/>
          </w:tcPr>
          <w:p w14:paraId="76A7CC62" w14:textId="5AF8F5FD" w:rsidR="0052682A" w:rsidRPr="00072694" w:rsidRDefault="0052682A" w:rsidP="0052682A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1E58C0A5" w14:textId="6131B4B1" w:rsidR="0052682A" w:rsidRPr="0033434F" w:rsidRDefault="0052682A" w:rsidP="0052682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E32E51" w14:textId="77777777" w:rsidR="0052682A" w:rsidRPr="0033434F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74B1FE" w14:textId="2778310D" w:rsidR="0052682A" w:rsidRPr="0033434F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57,131</w:t>
            </w:r>
          </w:p>
        </w:tc>
        <w:tc>
          <w:tcPr>
            <w:tcW w:w="270" w:type="dxa"/>
            <w:shd w:val="clear" w:color="auto" w:fill="auto"/>
          </w:tcPr>
          <w:p w14:paraId="5ADD2B92" w14:textId="77777777" w:rsidR="0052682A" w:rsidRPr="00823DC5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D791F" w14:textId="7C541731" w:rsidR="0052682A" w:rsidRPr="0033434F" w:rsidRDefault="0052682A" w:rsidP="0052682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C887B" w14:textId="77777777" w:rsidR="0052682A" w:rsidRPr="00823DC5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3" w:type="dxa"/>
            <w:shd w:val="clear" w:color="auto" w:fill="auto"/>
          </w:tcPr>
          <w:p w14:paraId="3C8CB804" w14:textId="369F66B6" w:rsidR="0052682A" w:rsidRPr="0033434F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57,131</w:t>
            </w:r>
          </w:p>
        </w:tc>
      </w:tr>
      <w:tr w:rsidR="0052682A" w:rsidRPr="00B73E7A" w14:paraId="67745FA1" w14:textId="77777777" w:rsidTr="009D41A2">
        <w:tc>
          <w:tcPr>
            <w:tcW w:w="3780" w:type="dxa"/>
            <w:shd w:val="clear" w:color="auto" w:fill="auto"/>
          </w:tcPr>
          <w:p w14:paraId="24197127" w14:textId="77777777" w:rsidR="0052682A" w:rsidRPr="005A64AC" w:rsidRDefault="0052682A" w:rsidP="0052682A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6B291" w14:textId="03CF49DE" w:rsidR="0052682A" w:rsidRPr="0033434F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818,413</w:t>
            </w:r>
          </w:p>
        </w:tc>
        <w:tc>
          <w:tcPr>
            <w:tcW w:w="270" w:type="dxa"/>
            <w:shd w:val="clear" w:color="auto" w:fill="auto"/>
          </w:tcPr>
          <w:p w14:paraId="24CD56DE" w14:textId="77777777" w:rsidR="0052682A" w:rsidRDefault="0052682A" w:rsidP="0052682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A5597" w14:textId="659BD16E" w:rsidR="0052682A" w:rsidRPr="0033434F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117,283</w:t>
            </w:r>
          </w:p>
        </w:tc>
        <w:tc>
          <w:tcPr>
            <w:tcW w:w="270" w:type="dxa"/>
            <w:shd w:val="clear" w:color="auto" w:fill="auto"/>
          </w:tcPr>
          <w:p w14:paraId="7A0284FA" w14:textId="77777777" w:rsidR="0052682A" w:rsidRPr="00BE704B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B4663A" w14:textId="410AA19F" w:rsidR="0052682A" w:rsidRPr="0033434F" w:rsidRDefault="0052682A" w:rsidP="0052682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818,413</w:t>
            </w:r>
          </w:p>
        </w:tc>
        <w:tc>
          <w:tcPr>
            <w:tcW w:w="270" w:type="dxa"/>
            <w:shd w:val="clear" w:color="auto" w:fill="auto"/>
          </w:tcPr>
          <w:p w14:paraId="1CC29F35" w14:textId="77777777" w:rsidR="0052682A" w:rsidRPr="00BE704B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1626973" w14:textId="15EE430B" w:rsidR="0052682A" w:rsidRPr="0033434F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117,283</w:t>
            </w:r>
          </w:p>
        </w:tc>
      </w:tr>
      <w:tr w:rsidR="0052682A" w:rsidRPr="00B73E7A" w14:paraId="70DE7F61" w14:textId="77777777" w:rsidTr="009D41A2">
        <w:tc>
          <w:tcPr>
            <w:tcW w:w="3780" w:type="dxa"/>
            <w:shd w:val="clear" w:color="auto" w:fill="auto"/>
            <w:vAlign w:val="bottom"/>
          </w:tcPr>
          <w:p w14:paraId="76859141" w14:textId="77777777" w:rsidR="0052682A" w:rsidRPr="005A64AC" w:rsidRDefault="0052682A" w:rsidP="0052682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6EC9" w14:textId="7B3AD789" w:rsidR="0052682A" w:rsidRPr="005A0632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818,813</w:t>
            </w:r>
          </w:p>
        </w:tc>
        <w:tc>
          <w:tcPr>
            <w:tcW w:w="270" w:type="dxa"/>
            <w:shd w:val="clear" w:color="auto" w:fill="auto"/>
          </w:tcPr>
          <w:p w14:paraId="2D00FEBF" w14:textId="77777777" w:rsidR="0052682A" w:rsidRDefault="0052682A" w:rsidP="0052682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A441" w14:textId="104ED60D" w:rsidR="0052682A" w:rsidRPr="005A0632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174,914</w:t>
            </w:r>
          </w:p>
        </w:tc>
        <w:tc>
          <w:tcPr>
            <w:tcW w:w="270" w:type="dxa"/>
            <w:shd w:val="clear" w:color="auto" w:fill="auto"/>
          </w:tcPr>
          <w:p w14:paraId="305F144D" w14:textId="77777777" w:rsidR="0052682A" w:rsidRPr="005A0632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A9AC6" w14:textId="4FE71D1D" w:rsidR="0052682A" w:rsidRPr="005A0632" w:rsidRDefault="0052682A" w:rsidP="0052682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818,813</w:t>
            </w:r>
          </w:p>
        </w:tc>
        <w:tc>
          <w:tcPr>
            <w:tcW w:w="270" w:type="dxa"/>
            <w:shd w:val="clear" w:color="auto" w:fill="auto"/>
          </w:tcPr>
          <w:p w14:paraId="28307EBD" w14:textId="77777777" w:rsidR="0052682A" w:rsidRPr="005A0632" w:rsidRDefault="0052682A" w:rsidP="005268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E635" w14:textId="311FB513" w:rsidR="0052682A" w:rsidRPr="00504200" w:rsidRDefault="0052682A" w:rsidP="0052682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174,914</w:t>
            </w:r>
          </w:p>
        </w:tc>
      </w:tr>
    </w:tbl>
    <w:p w14:paraId="22C99D4F" w14:textId="77777777" w:rsidR="005A0632" w:rsidRPr="002D5AE1" w:rsidRDefault="005A0632" w:rsidP="002D5AE1">
      <w:pPr>
        <w:pStyle w:val="Bo-Blankline"/>
      </w:pPr>
    </w:p>
    <w:p w14:paraId="643EB08D" w14:textId="77777777"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A845E6" w:rsidRDefault="006052F9" w:rsidP="002D5AE1">
      <w:pPr>
        <w:pStyle w:val="Bo-Blankline"/>
        <w:rPr>
          <w:highlight w:val="yellow"/>
        </w:rPr>
      </w:pPr>
    </w:p>
    <w:p w14:paraId="525DED9E" w14:textId="407924B9"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2B074878" w:rsidR="00CD17E0" w:rsidRDefault="00CD17E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  <w:r>
        <w:rPr>
          <w:sz w:val="24"/>
          <w:szCs w:val="24"/>
        </w:rPr>
        <w:br w:type="page"/>
      </w: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180322" w:rsidRPr="00435338" w14:paraId="4DCF019A" w14:textId="77777777" w:rsidTr="001803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700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0092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DC5F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180322" w:rsidRPr="00435338" w14:paraId="163F06A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D49AA" w14:textId="7BE369CC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4A1" w14:textId="5CEBC5FD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7555" w14:textId="0734CEC0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5821E3C9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5D01" w14:textId="749113E0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B545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103F6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7BF7453C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73AF" w14:textId="1B573A02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B5FF" w14:textId="54A97EF4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E509" w14:textId="7A4E9738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41C68550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0D20" w14:textId="52D807A9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680F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0BC5A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137EE58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25E0" w14:textId="318E4295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6145CD"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AFE16" w14:textId="6A0F45D2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24146" w14:textId="740072A1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bookmarkEnd w:id="4"/>
    </w:tbl>
    <w:p w14:paraId="07F5F0C1" w14:textId="42DDD090" w:rsidR="00C45541" w:rsidRDefault="00C45541" w:rsidP="00F02A8F">
      <w:pPr>
        <w:pStyle w:val="Bo-Blankline"/>
        <w:rPr>
          <w:cs/>
        </w:rPr>
      </w:pPr>
    </w:p>
    <w:p w14:paraId="652F2669" w14:textId="5CE16C39" w:rsidR="00955C67" w:rsidRPr="000D45CE" w:rsidRDefault="00955C67" w:rsidP="00F02A8F">
      <w:pPr>
        <w:pStyle w:val="Caption"/>
      </w:pPr>
      <w:r w:rsidRPr="000D45CE">
        <w:rPr>
          <w:rFonts w:hint="cs"/>
          <w:cs/>
        </w:rPr>
        <w:t>คดีฟ้องร้อง</w:t>
      </w:r>
    </w:p>
    <w:p w14:paraId="4F01BDFE" w14:textId="10E299B6" w:rsidR="00955C67" w:rsidRPr="000D45CE" w:rsidRDefault="00955C67" w:rsidP="00F02A8F">
      <w:pPr>
        <w:pStyle w:val="Bo-Blankline"/>
        <w:rPr>
          <w:lang w:val="en-US"/>
        </w:rPr>
      </w:pPr>
    </w:p>
    <w:p w14:paraId="40CC926A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16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เอกชนรวม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937EE5">
        <w:rPr>
          <w:rFonts w:asciiTheme="majorBidi" w:hAnsiTheme="majorBidi" w:cstheme="majorBidi"/>
        </w:rPr>
        <w:t xml:space="preserve">EHIA) </w:t>
      </w:r>
      <w:r w:rsidRPr="00937EE5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319C6CD" w14:textId="77777777" w:rsidR="00E222A5" w:rsidRPr="00937EE5" w:rsidRDefault="00E222A5" w:rsidP="00F02A8F">
      <w:pPr>
        <w:pStyle w:val="Bo-Blankline"/>
      </w:pPr>
    </w:p>
    <w:p w14:paraId="0EEC553B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25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937EE5">
        <w:rPr>
          <w:rFonts w:asciiTheme="majorBidi" w:hAnsiTheme="majorBidi" w:cstheme="majorBidi"/>
          <w:lang w:val="en-US"/>
        </w:rPr>
        <w:t>28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มกราคม </w:t>
      </w:r>
      <w:r w:rsidRPr="00937EE5">
        <w:rPr>
          <w:rFonts w:asciiTheme="majorBidi" w:hAnsiTheme="majorBidi" w:cstheme="majorBidi"/>
          <w:lang w:val="en-US"/>
        </w:rPr>
        <w:t>2563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1B8E791A" w14:textId="77777777" w:rsidR="00E222A5" w:rsidRPr="00937EE5" w:rsidRDefault="00E222A5" w:rsidP="00F02A8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3C89B8F" w14:textId="693B3117" w:rsidR="00E222A5" w:rsidRPr="00937EE5" w:rsidRDefault="00E222A5" w:rsidP="00F02A8F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020490DF" w14:textId="77777777" w:rsidR="00E222A5" w:rsidRPr="00937EE5" w:rsidRDefault="00E222A5" w:rsidP="00F02A8F">
      <w:pPr>
        <w:pStyle w:val="Bo-Blankline"/>
      </w:pPr>
    </w:p>
    <w:p w14:paraId="04367F46" w14:textId="77777777" w:rsidR="00E222A5" w:rsidRPr="00937EE5" w:rsidRDefault="00E222A5" w:rsidP="00F02A8F">
      <w:pPr>
        <w:pStyle w:val="Bo-Blankline"/>
        <w:rPr>
          <w:sz w:val="30"/>
          <w:szCs w:val="30"/>
          <w:cs/>
          <w:lang w:val="en-US"/>
        </w:rPr>
      </w:pPr>
      <w:r w:rsidRPr="00937EE5">
        <w:rPr>
          <w:rFonts w:hint="cs"/>
          <w:sz w:val="30"/>
          <w:szCs w:val="30"/>
          <w:cs/>
        </w:rPr>
        <w:t xml:space="preserve">เมื่อวันที่ </w:t>
      </w:r>
      <w:r w:rsidRPr="00937EE5">
        <w:rPr>
          <w:sz w:val="30"/>
          <w:szCs w:val="30"/>
          <w:lang w:val="en-US"/>
        </w:rPr>
        <w:t xml:space="preserve">7 </w:t>
      </w:r>
      <w:r w:rsidRPr="00937EE5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937EE5">
        <w:rPr>
          <w:sz w:val="30"/>
          <w:szCs w:val="30"/>
          <w:lang w:val="en-US"/>
        </w:rPr>
        <w:t xml:space="preserve">2563 </w:t>
      </w:r>
      <w:r w:rsidRPr="00937EE5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937EE5">
        <w:rPr>
          <w:sz w:val="30"/>
          <w:szCs w:val="30"/>
          <w:lang w:val="en-US"/>
        </w:rPr>
        <w:t xml:space="preserve">5 </w:t>
      </w:r>
      <w:r w:rsidRPr="00937EE5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937EE5">
        <w:rPr>
          <w:sz w:val="30"/>
          <w:szCs w:val="30"/>
          <w:lang w:val="en-US"/>
        </w:rPr>
        <w:t xml:space="preserve">12 </w:t>
      </w:r>
      <w:r w:rsidRPr="00937EE5">
        <w:rPr>
          <w:rFonts w:hint="cs"/>
          <w:sz w:val="30"/>
          <w:szCs w:val="30"/>
          <w:cs/>
          <w:lang w:val="en-US"/>
        </w:rPr>
        <w:t xml:space="preserve">มีนาคม </w:t>
      </w:r>
      <w:r w:rsidRPr="00937EE5">
        <w:rPr>
          <w:sz w:val="30"/>
          <w:szCs w:val="30"/>
          <w:lang w:val="en-US"/>
        </w:rPr>
        <w:t xml:space="preserve">2564 </w:t>
      </w:r>
      <w:r w:rsidRPr="00937EE5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39BD661E" w14:textId="77777777" w:rsidR="00E222A5" w:rsidRPr="00937EE5" w:rsidRDefault="00E222A5" w:rsidP="00F02A8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2035486" w14:textId="50A0867A" w:rsidR="00E222A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</w:t>
      </w:r>
      <w:r w:rsidRPr="00937EE5">
        <w:rPr>
          <w:rFonts w:asciiTheme="majorBidi" w:hAnsiTheme="majorBidi" w:cstheme="majorBidi"/>
          <w:cs/>
        </w:rPr>
        <w:lastRenderedPageBreak/>
        <w:t xml:space="preserve">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3953C765" w14:textId="5E1535B2" w:rsidR="00A63599" w:rsidRPr="00A63599" w:rsidRDefault="00A63599" w:rsidP="00F02A8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C70AB04" w14:textId="23E99ACD" w:rsidR="004401F7" w:rsidRPr="005B4B7E" w:rsidRDefault="002F0EBE" w:rsidP="004401F7">
      <w:pPr>
        <w:pStyle w:val="Caption"/>
      </w:pPr>
      <w:r w:rsidRPr="005B4B7E">
        <w:rPr>
          <w:rFonts w:hint="cs"/>
          <w:cs/>
        </w:rPr>
        <w:t>เรื่องอื่น</w:t>
      </w:r>
    </w:p>
    <w:p w14:paraId="6E201049" w14:textId="5F1DB242" w:rsidR="00955C67" w:rsidRDefault="00955C67" w:rsidP="005F5A10">
      <w:pPr>
        <w:pStyle w:val="Bo-Blankline"/>
        <w:rPr>
          <w:lang w:val="en-US"/>
        </w:rPr>
      </w:pPr>
    </w:p>
    <w:p w14:paraId="0A1B9DEB" w14:textId="77777777" w:rsidR="00E222A5" w:rsidRPr="0022236C" w:rsidRDefault="00E222A5" w:rsidP="00023672">
      <w:pPr>
        <w:pStyle w:val="Bo-Blankline"/>
        <w:numPr>
          <w:ilvl w:val="0"/>
          <w:numId w:val="28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>
        <w:rPr>
          <w:rFonts w:asciiTheme="majorBidi" w:hAnsiTheme="majorBidi"/>
          <w:spacing w:val="-2"/>
          <w:sz w:val="30"/>
          <w:szCs w:val="30"/>
        </w:rPr>
        <w:t>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>
        <w:rPr>
          <w:rFonts w:asciiTheme="majorBidi" w:hAnsiTheme="majorBidi"/>
          <w:spacing w:val="-2"/>
          <w:sz w:val="30"/>
          <w:szCs w:val="30"/>
        </w:rPr>
        <w:t>2553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>
        <w:rPr>
          <w:rFonts w:asciiTheme="majorBidi" w:hAnsiTheme="majorBidi"/>
          <w:spacing w:val="-2"/>
          <w:sz w:val="30"/>
          <w:szCs w:val="30"/>
        </w:rPr>
        <w:t>396,000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6085FDE3" w14:textId="77777777" w:rsidR="00E222A5" w:rsidRPr="0022236C" w:rsidRDefault="00E222A5" w:rsidP="00E222A5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0F69CC2D" w14:textId="6167E976" w:rsidR="00E222A5" w:rsidRPr="0051637A" w:rsidRDefault="00E222A5" w:rsidP="00023672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6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>
        <w:rPr>
          <w:rFonts w:asciiTheme="majorBidi" w:hAnsiTheme="majorBidi"/>
          <w:spacing w:val="-2"/>
          <w:sz w:val="30"/>
          <w:szCs w:val="30"/>
        </w:rPr>
        <w:t>1/2562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="006C388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>
        <w:rPr>
          <w:rFonts w:asciiTheme="majorBidi" w:hAnsiTheme="majorBidi"/>
          <w:spacing w:val="-2"/>
          <w:sz w:val="30"/>
          <w:szCs w:val="30"/>
        </w:rPr>
        <w:t>3,700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51637A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51637A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51637A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51637A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51637A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51637A">
        <w:rPr>
          <w:rFonts w:asciiTheme="majorBidi" w:hAnsiTheme="majorBidi"/>
          <w:sz w:val="30"/>
          <w:szCs w:val="30"/>
        </w:rPr>
        <w:t>2564</w:t>
      </w:r>
      <w:r w:rsidRPr="0051637A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68CAA499" w14:textId="465FBDBC" w:rsidR="00BC123B" w:rsidRDefault="00BC123B">
      <w:pPr>
        <w:spacing w:line="240" w:lineRule="auto"/>
        <w:rPr>
          <w:rFonts w:asciiTheme="majorBidi" w:hAnsiTheme="majorBidi"/>
          <w:spacing w:val="-2"/>
          <w:sz w:val="16"/>
          <w:szCs w:val="16"/>
          <w:lang w:eastAsia="x-none"/>
        </w:rPr>
      </w:pPr>
      <w:r>
        <w:rPr>
          <w:rFonts w:asciiTheme="majorBidi" w:hAnsiTheme="majorBidi"/>
          <w:spacing w:val="-2"/>
          <w:sz w:val="16"/>
          <w:szCs w:val="16"/>
        </w:rPr>
        <w:br w:type="page"/>
      </w:r>
    </w:p>
    <w:p w14:paraId="41198202" w14:textId="6A743040" w:rsidR="00E222A5" w:rsidRPr="0022236C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lastRenderedPageBreak/>
        <w:t>ศอ.บต ได้ทำการประเมินสิ่งแวดล้อมระดับยุทธศาสตร์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="00023672"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="00023672"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และก็เป็นหน้าที่ของบริษัท ที่ต้องทำ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22236C">
        <w:rPr>
          <w:rFonts w:asciiTheme="majorBidi" w:hAnsiTheme="majorBidi"/>
          <w:spacing w:val="-2"/>
          <w:sz w:val="30"/>
          <w:szCs w:val="30"/>
        </w:rPr>
        <w:t>EHIA</w:t>
      </w:r>
    </w:p>
    <w:p w14:paraId="0A9D6D4F" w14:textId="77777777" w:rsidR="00E222A5" w:rsidRPr="0051637A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5477165C" w14:textId="65AA1D95" w:rsidR="00E222A5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Pr="00D67C92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34FC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77A1BD22" w14:textId="77777777" w:rsidR="00E222A5" w:rsidRPr="0051637A" w:rsidRDefault="00E222A5" w:rsidP="00023672">
      <w:pPr>
        <w:pStyle w:val="Bo-Blankline"/>
        <w:ind w:left="900"/>
        <w:jc w:val="thaiDistribute"/>
        <w:rPr>
          <w:rFonts w:asciiTheme="majorBidi" w:hAnsiTheme="majorBidi"/>
          <w:spacing w:val="2"/>
          <w:sz w:val="16"/>
          <w:szCs w:val="16"/>
          <w:cs/>
        </w:rPr>
      </w:pPr>
    </w:p>
    <w:p w14:paraId="12E1A8E8" w14:textId="4BAE2264" w:rsidR="00E222A5" w:rsidRDefault="00E222A5" w:rsidP="00023672">
      <w:p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25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>
        <w:rPr>
          <w:rFonts w:asciiTheme="majorBidi" w:hAnsiTheme="majorBidi"/>
          <w:spacing w:val="-2"/>
          <w:sz w:val="30"/>
          <w:szCs w:val="30"/>
        </w:rPr>
        <w:t>400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>
        <w:rPr>
          <w:rFonts w:asciiTheme="majorBidi" w:hAnsiTheme="majorBidi"/>
          <w:spacing w:val="-2"/>
          <w:sz w:val="30"/>
          <w:szCs w:val="30"/>
        </w:rPr>
        <w:t>7.92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="00023672"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/>
          <w:spacing w:val="-2"/>
          <w:sz w:val="30"/>
          <w:szCs w:val="30"/>
        </w:rPr>
        <w:t>20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="00EA264E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5.78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12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761980F4" w14:textId="77777777" w:rsidR="00E222A5" w:rsidRPr="000E6339" w:rsidRDefault="00E222A5" w:rsidP="00023672">
      <w:pPr>
        <w:ind w:left="900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599ED22F" w14:textId="243140FF" w:rsidR="006E62B1" w:rsidRDefault="00E222A5" w:rsidP="00023672">
      <w:pPr>
        <w:ind w:left="900"/>
        <w:jc w:val="thaiDistribute"/>
        <w:rPr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="00023672">
        <w:rPr>
          <w:rFonts w:asciiTheme="majorBidi" w:hAnsiTheme="majorBidi"/>
          <w:spacing w:val="-2"/>
          <w:sz w:val="30"/>
          <w:szCs w:val="30"/>
          <w:lang w:val="en-US"/>
        </w:rPr>
        <w:br/>
      </w:r>
      <w:r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0973EB9" w14:textId="758FC234" w:rsidR="00BC123B" w:rsidRDefault="00BC123B">
      <w:pPr>
        <w:spacing w:line="240" w:lineRule="auto"/>
        <w:rPr>
          <w:rFonts w:asciiTheme="majorBidi" w:hAnsiTheme="majorBidi" w:cstheme="majorBidi"/>
          <w:spacing w:val="-2"/>
          <w:sz w:val="20"/>
          <w:szCs w:val="20"/>
          <w:lang w:val="en-US"/>
        </w:rPr>
      </w:pPr>
      <w:r>
        <w:rPr>
          <w:rFonts w:asciiTheme="majorBidi" w:hAnsiTheme="majorBidi" w:cstheme="majorBidi"/>
          <w:spacing w:val="-2"/>
          <w:sz w:val="20"/>
          <w:szCs w:val="20"/>
          <w:lang w:val="en-US"/>
        </w:rPr>
        <w:br w:type="page"/>
      </w:r>
    </w:p>
    <w:p w14:paraId="1CC4AD99" w14:textId="2C15BD6A" w:rsidR="001763F6" w:rsidRDefault="001763F6" w:rsidP="001763F6">
      <w:pPr>
        <w:pStyle w:val="Bo-Blankline"/>
        <w:numPr>
          <w:ilvl w:val="0"/>
          <w:numId w:val="28"/>
        </w:numPr>
        <w:ind w:left="900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lastRenderedPageBreak/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="00333758"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14B0F25" w14:textId="03431EBD" w:rsidR="001763F6" w:rsidRDefault="001763F6" w:rsidP="001763F6">
      <w:pPr>
        <w:pStyle w:val="Bo-Blankline"/>
        <w:ind w:left="900"/>
        <w:jc w:val="thaiDistribute"/>
      </w:pPr>
    </w:p>
    <w:p w14:paraId="6D74662F" w14:textId="77777777" w:rsidR="00BD691E" w:rsidRPr="00A1219C" w:rsidRDefault="00BD691E" w:rsidP="00BD691E">
      <w:pPr>
        <w:pStyle w:val="Bo-Blankline"/>
        <w:ind w:left="900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Pr="00A1219C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Pr="00A1219C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1219C">
        <w:rPr>
          <w:sz w:val="30"/>
          <w:szCs w:val="30"/>
        </w:rPr>
        <w:t>34,690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Pr="00A1219C">
        <w:rPr>
          <w:sz w:val="30"/>
          <w:szCs w:val="30"/>
          <w:lang w:val="en-US"/>
        </w:rPr>
        <w:t>47,366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40FEF713" w14:textId="482FF1E4" w:rsidR="00BD691E" w:rsidRPr="00A1219C" w:rsidRDefault="00BD691E" w:rsidP="001763F6">
      <w:pPr>
        <w:pStyle w:val="Bo-Blankline"/>
        <w:ind w:left="900"/>
        <w:jc w:val="thaiDistribute"/>
      </w:pPr>
    </w:p>
    <w:p w14:paraId="581C1684" w14:textId="77777777" w:rsidR="00BD691E" w:rsidRPr="00A1219C" w:rsidRDefault="00BD691E" w:rsidP="00BD691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2565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A1219C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A1219C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2563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717,931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A1219C">
        <w:rPr>
          <w:rFonts w:asciiTheme="majorBidi" w:hAnsiTheme="majorBidi" w:cstheme="majorBidi"/>
          <w:sz w:val="30"/>
          <w:szCs w:val="30"/>
        </w:rPr>
        <w:t xml:space="preserve">765,297 </w:t>
      </w:r>
      <w:r w:rsidRPr="00A1219C">
        <w:rPr>
          <w:rFonts w:asciiTheme="majorBidi" w:hAnsiTheme="majorBidi" w:cstheme="majorBidi"/>
          <w:sz w:val="30"/>
          <w:szCs w:val="30"/>
        </w:rPr>
        <w:br/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5"/>
    <w:p w14:paraId="4898A44A" w14:textId="77777777" w:rsidR="00BD691E" w:rsidRPr="00A1219C" w:rsidRDefault="00BD691E" w:rsidP="00BD691E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22E378A9" w14:textId="5220900A" w:rsidR="00BD691E" w:rsidRDefault="00BD691E" w:rsidP="00BD691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219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A1219C">
        <w:rPr>
          <w:rFonts w:asciiTheme="majorBidi" w:hAnsiTheme="majorBidi" w:cstheme="majorBidi"/>
          <w:sz w:val="30"/>
          <w:szCs w:val="30"/>
        </w:rPr>
        <w:t>256</w:t>
      </w:r>
      <w:r w:rsidR="00232321">
        <w:rPr>
          <w:rFonts w:asciiTheme="majorBidi" w:hAnsiTheme="majorBidi" w:cstheme="majorBidi"/>
          <w:sz w:val="30"/>
          <w:szCs w:val="30"/>
        </w:rPr>
        <w:t>5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บริษัทได้รับขยะทุกประเภทรวมทั้งสิ้น </w:t>
      </w:r>
      <w:r w:rsidRPr="00A1219C">
        <w:rPr>
          <w:rFonts w:asciiTheme="majorBidi" w:hAnsiTheme="majorBidi" w:cstheme="majorBidi"/>
          <w:sz w:val="30"/>
          <w:szCs w:val="30"/>
        </w:rPr>
        <w:t>2</w:t>
      </w:r>
      <w:r w:rsidRPr="00A1219C">
        <w:rPr>
          <w:rFonts w:asciiTheme="majorBidi" w:hAnsiTheme="majorBidi" w:cstheme="majorBidi"/>
          <w:sz w:val="30"/>
          <w:szCs w:val="30"/>
          <w:cs/>
        </w:rPr>
        <w:t>.</w:t>
      </w:r>
      <w:r w:rsidR="00232321">
        <w:rPr>
          <w:rFonts w:asciiTheme="majorBidi" w:hAnsiTheme="majorBidi" w:cstheme="majorBidi"/>
          <w:sz w:val="30"/>
          <w:szCs w:val="30"/>
          <w:lang w:val="en-US"/>
        </w:rPr>
        <w:t>73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ล้านตัน มาใช้เป็นเชื้อเพลิงในโรงไฟฟ้าของบริษัทและ</w:t>
      </w:r>
      <w:r w:rsidRPr="00A1219C">
        <w:rPr>
          <w:rFonts w:asciiTheme="majorBidi" w:hAnsiTheme="majorBidi" w:cstheme="majorBidi"/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</w:t>
      </w:r>
      <w:r w:rsidRPr="00A1219C">
        <w:rPr>
          <w:rFonts w:asciiTheme="majorBidi" w:hAnsiTheme="majorBidi" w:cstheme="majorBidi"/>
          <w:spacing w:val="-4"/>
          <w:sz w:val="30"/>
          <w:szCs w:val="30"/>
        </w:rPr>
        <w:br/>
      </w:r>
      <w:r w:rsidRPr="00A1219C">
        <w:rPr>
          <w:rFonts w:asciiTheme="majorBidi" w:hAnsiTheme="majorBidi" w:cstheme="majorBidi"/>
          <w:spacing w:val="-4"/>
          <w:sz w:val="30"/>
          <w:szCs w:val="30"/>
          <w:cs/>
        </w:rPr>
        <w:t>รีดักชั่น)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จากการฝังกลบได้ประมาณ </w:t>
      </w:r>
      <w:r w:rsidR="00232321">
        <w:rPr>
          <w:rFonts w:asciiTheme="majorBidi" w:hAnsiTheme="majorBidi" w:cstheme="majorBidi"/>
          <w:sz w:val="30"/>
          <w:szCs w:val="30"/>
        </w:rPr>
        <w:t>6.34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ล้านตัน</w:t>
      </w:r>
      <w:r w:rsidRPr="009076CA">
        <w:rPr>
          <w:rFonts w:asciiTheme="majorBidi" w:hAnsiTheme="majorBidi" w:cstheme="majorBidi"/>
          <w:sz w:val="30"/>
          <w:szCs w:val="30"/>
          <w:cs/>
        </w:rPr>
        <w:t>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p w14:paraId="79CA6F9D" w14:textId="6628E626" w:rsidR="0075377F" w:rsidRDefault="0075377F" w:rsidP="00BD691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A9986" w14:textId="794BF294" w:rsidR="00431681" w:rsidRDefault="00431681" w:rsidP="0075377F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เหตุการณ์ภายหลังรอบระยะเวลารายงาน</w:t>
      </w:r>
    </w:p>
    <w:p w14:paraId="70F9E1A4" w14:textId="77777777" w:rsidR="0024703F" w:rsidRPr="0024703F" w:rsidRDefault="0024703F" w:rsidP="0024703F">
      <w:pPr>
        <w:tabs>
          <w:tab w:val="left" w:pos="72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9296F" w14:textId="2F3CA4DA" w:rsidR="000C49FA" w:rsidRDefault="004414D3" w:rsidP="000C49FA">
      <w:pPr>
        <w:pStyle w:val="Bo-Blankline"/>
        <w:numPr>
          <w:ilvl w:val="0"/>
          <w:numId w:val="35"/>
        </w:numPr>
        <w:ind w:left="900"/>
        <w:jc w:val="thaiDistribute"/>
        <w:rPr>
          <w:rFonts w:asciiTheme="majorBidi" w:hAnsiTheme="majorBidi"/>
          <w:sz w:val="30"/>
          <w:szCs w:val="30"/>
        </w:rPr>
      </w:pPr>
      <w:r w:rsidRPr="004414D3">
        <w:rPr>
          <w:rFonts w:asciiTheme="majorBidi" w:hAnsiTheme="majorBidi"/>
          <w:sz w:val="30"/>
          <w:szCs w:val="30"/>
          <w:cs/>
        </w:rPr>
        <w:t>เมื่อวันที่</w:t>
      </w:r>
      <w:r w:rsidR="00232321">
        <w:rPr>
          <w:rFonts w:asciiTheme="majorBidi" w:hAnsiTheme="majorBidi"/>
          <w:sz w:val="30"/>
          <w:szCs w:val="30"/>
        </w:rPr>
        <w:t xml:space="preserve"> 18</w:t>
      </w:r>
      <w:r>
        <w:rPr>
          <w:rFonts w:asciiTheme="majorBidi" w:hAnsiTheme="majorBidi"/>
          <w:sz w:val="30"/>
          <w:szCs w:val="30"/>
        </w:rPr>
        <w:t xml:space="preserve"> </w:t>
      </w:r>
      <w:r w:rsidRPr="004414D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2566 </w:t>
      </w:r>
      <w:r w:rsidR="0024703F" w:rsidRPr="000C49FA">
        <w:rPr>
          <w:rFonts w:asciiTheme="majorBidi" w:hAnsiTheme="majorBidi"/>
          <w:sz w:val="30"/>
          <w:szCs w:val="30"/>
          <w:cs/>
        </w:rPr>
        <w:t>บริษัทได้ออกหุ้นกู้ไม่มีหลักประกัน ชนิดระบุชื่อผู้ถือ ไม่ด้อยสิทธิ และมีผู้แทนผู้ถือหุ้นกู้ มูลค่ารวมทั้งสิ้น</w:t>
      </w:r>
      <w:r w:rsidR="00232321">
        <w:rPr>
          <w:rFonts w:asciiTheme="majorBidi" w:hAnsiTheme="majorBidi"/>
          <w:sz w:val="30"/>
          <w:szCs w:val="30"/>
        </w:rPr>
        <w:t xml:space="preserve"> 6,000 </w:t>
      </w:r>
      <w:r w:rsidR="0024703F" w:rsidRPr="000C49FA">
        <w:rPr>
          <w:rFonts w:asciiTheme="majorBidi" w:hAnsiTheme="majorBidi"/>
          <w:sz w:val="30"/>
          <w:szCs w:val="30"/>
          <w:cs/>
        </w:rPr>
        <w:t>ล้านบาท ประกอบด้วยหุ้นกู้</w:t>
      </w:r>
      <w:r w:rsidR="006E20E8">
        <w:rPr>
          <w:rFonts w:asciiTheme="majorBidi" w:hAnsiTheme="majorBidi" w:hint="cs"/>
          <w:sz w:val="30"/>
          <w:szCs w:val="30"/>
          <w:cs/>
        </w:rPr>
        <w:t>อายุ</w:t>
      </w:r>
      <w:r w:rsidR="00232321">
        <w:rPr>
          <w:rFonts w:asciiTheme="majorBidi" w:hAnsiTheme="majorBidi"/>
          <w:sz w:val="30"/>
          <w:szCs w:val="30"/>
        </w:rPr>
        <w:t xml:space="preserve"> 3 </w:t>
      </w:r>
      <w:r w:rsidR="0024703F" w:rsidRPr="000C49FA">
        <w:rPr>
          <w:rFonts w:asciiTheme="majorBidi" w:hAnsiTheme="majorBidi"/>
          <w:sz w:val="30"/>
          <w:szCs w:val="30"/>
          <w:cs/>
        </w:rPr>
        <w:t>ปี</w:t>
      </w:r>
      <w:r w:rsidR="00232321">
        <w:rPr>
          <w:rFonts w:asciiTheme="majorBidi" w:hAnsiTheme="majorBidi"/>
          <w:sz w:val="30"/>
          <w:szCs w:val="30"/>
        </w:rPr>
        <w:t xml:space="preserve"> 6 </w:t>
      </w:r>
      <w:r w:rsidR="0024703F" w:rsidRPr="000C49FA">
        <w:rPr>
          <w:rFonts w:asciiTheme="majorBidi" w:hAnsiTheme="majorBidi"/>
          <w:sz w:val="30"/>
          <w:szCs w:val="30"/>
          <w:cs/>
        </w:rPr>
        <w:t>เดือน อัตราดอกเบี้ยคงที่ร้อยละ</w:t>
      </w:r>
      <w:r w:rsidR="00232321">
        <w:rPr>
          <w:rFonts w:asciiTheme="majorBidi" w:hAnsiTheme="majorBidi"/>
          <w:sz w:val="30"/>
          <w:szCs w:val="30"/>
        </w:rPr>
        <w:t xml:space="preserve"> 4.15 </w:t>
      </w:r>
      <w:r w:rsidR="0024703F" w:rsidRPr="000C49FA">
        <w:rPr>
          <w:rFonts w:asciiTheme="majorBidi" w:hAnsiTheme="majorBidi"/>
          <w:sz w:val="30"/>
          <w:szCs w:val="30"/>
          <w:cs/>
        </w:rPr>
        <w:t xml:space="preserve">ต่อปี </w:t>
      </w:r>
      <w:r w:rsidR="006705DD">
        <w:rPr>
          <w:rFonts w:asciiTheme="majorBidi" w:hAnsiTheme="majorBidi"/>
          <w:sz w:val="30"/>
          <w:szCs w:val="30"/>
        </w:rPr>
        <w:br/>
      </w:r>
      <w:r w:rsidR="0024703F" w:rsidRPr="000C49FA">
        <w:rPr>
          <w:rFonts w:asciiTheme="majorBidi" w:hAnsiTheme="majorBidi"/>
          <w:sz w:val="30"/>
          <w:szCs w:val="30"/>
          <w:cs/>
        </w:rPr>
        <w:t>ชำระดอกเบี้ยทุก</w:t>
      </w:r>
      <w:r w:rsidR="0024703F" w:rsidRPr="000C49FA">
        <w:rPr>
          <w:rFonts w:asciiTheme="majorBidi" w:hAnsiTheme="majorBidi"/>
          <w:sz w:val="30"/>
          <w:szCs w:val="30"/>
        </w:rPr>
        <w:t xml:space="preserve"> </w:t>
      </w:r>
      <w:r w:rsidR="00232321">
        <w:rPr>
          <w:rFonts w:asciiTheme="majorBidi" w:hAnsiTheme="majorBidi"/>
          <w:sz w:val="30"/>
          <w:szCs w:val="30"/>
        </w:rPr>
        <w:t xml:space="preserve">3 </w:t>
      </w:r>
      <w:r w:rsidR="0024703F" w:rsidRPr="000C49FA">
        <w:rPr>
          <w:rFonts w:asciiTheme="majorBidi" w:hAnsiTheme="majorBidi"/>
          <w:sz w:val="30"/>
          <w:szCs w:val="30"/>
          <w:cs/>
        </w:rPr>
        <w:t>เดือน มูลค่า</w:t>
      </w:r>
      <w:r w:rsidR="00232321">
        <w:rPr>
          <w:rFonts w:asciiTheme="majorBidi" w:hAnsiTheme="majorBidi"/>
          <w:sz w:val="30"/>
          <w:szCs w:val="30"/>
        </w:rPr>
        <w:t xml:space="preserve"> 3,000 </w:t>
      </w:r>
      <w:r w:rsidR="0024703F" w:rsidRPr="000C49FA">
        <w:rPr>
          <w:rFonts w:asciiTheme="majorBidi" w:hAnsiTheme="majorBidi"/>
          <w:sz w:val="30"/>
          <w:szCs w:val="30"/>
          <w:cs/>
        </w:rPr>
        <w:t>ล้านบาท และหุ้นกู้</w:t>
      </w:r>
      <w:r w:rsidR="006E20E8">
        <w:rPr>
          <w:rFonts w:asciiTheme="majorBidi" w:hAnsiTheme="majorBidi" w:hint="cs"/>
          <w:sz w:val="30"/>
          <w:szCs w:val="30"/>
          <w:cs/>
        </w:rPr>
        <w:t>อายุ</w:t>
      </w:r>
      <w:r w:rsidR="00232321">
        <w:rPr>
          <w:rFonts w:asciiTheme="majorBidi" w:hAnsiTheme="majorBidi" w:hint="cs"/>
          <w:sz w:val="30"/>
          <w:szCs w:val="30"/>
          <w:cs/>
        </w:rPr>
        <w:t xml:space="preserve"> </w:t>
      </w:r>
      <w:r w:rsidR="00232321">
        <w:rPr>
          <w:rFonts w:asciiTheme="majorBidi" w:hAnsiTheme="majorBidi"/>
          <w:sz w:val="30"/>
          <w:szCs w:val="30"/>
          <w:lang w:val="en-US"/>
        </w:rPr>
        <w:t xml:space="preserve">5 </w:t>
      </w:r>
      <w:r w:rsidR="0024703F" w:rsidRPr="000C49FA">
        <w:rPr>
          <w:rFonts w:asciiTheme="majorBidi" w:hAnsiTheme="majorBidi"/>
          <w:sz w:val="30"/>
          <w:szCs w:val="30"/>
          <w:cs/>
        </w:rPr>
        <w:t>ปี อัตราดอกเบี้ยคงที่ร้อยละ</w:t>
      </w:r>
      <w:r w:rsidR="00232321">
        <w:rPr>
          <w:rFonts w:asciiTheme="majorBidi" w:hAnsiTheme="majorBidi"/>
          <w:sz w:val="30"/>
          <w:szCs w:val="30"/>
        </w:rPr>
        <w:t xml:space="preserve"> 4.60 </w:t>
      </w:r>
      <w:r w:rsidR="0024703F" w:rsidRPr="000C49FA">
        <w:rPr>
          <w:rFonts w:asciiTheme="majorBidi" w:hAnsiTheme="majorBidi"/>
          <w:sz w:val="30"/>
          <w:szCs w:val="30"/>
          <w:cs/>
        </w:rPr>
        <w:t>ต่อปี ชำระดอกเบี้ยทุก</w:t>
      </w:r>
      <w:r w:rsidR="00232321">
        <w:rPr>
          <w:rFonts w:asciiTheme="majorBidi" w:hAnsiTheme="majorBidi"/>
          <w:sz w:val="30"/>
          <w:szCs w:val="30"/>
        </w:rPr>
        <w:t xml:space="preserve"> 3 </w:t>
      </w:r>
      <w:r w:rsidR="00232321" w:rsidRPr="000C49FA">
        <w:rPr>
          <w:rFonts w:asciiTheme="majorBidi" w:hAnsiTheme="majorBidi"/>
          <w:sz w:val="30"/>
          <w:szCs w:val="30"/>
          <w:cs/>
        </w:rPr>
        <w:t>เดือน มูลค่า</w:t>
      </w:r>
      <w:r w:rsidR="00232321">
        <w:rPr>
          <w:rFonts w:asciiTheme="majorBidi" w:hAnsiTheme="majorBidi"/>
          <w:sz w:val="30"/>
          <w:szCs w:val="30"/>
        </w:rPr>
        <w:t xml:space="preserve"> 3,000 </w:t>
      </w:r>
      <w:r w:rsidR="00232321" w:rsidRPr="000C49FA">
        <w:rPr>
          <w:rFonts w:asciiTheme="majorBidi" w:hAnsiTheme="majorBidi"/>
          <w:sz w:val="30"/>
          <w:szCs w:val="30"/>
          <w:cs/>
        </w:rPr>
        <w:t>ล้านบาท</w:t>
      </w:r>
    </w:p>
    <w:p w14:paraId="448CFAC3" w14:textId="77777777" w:rsidR="00EE3FE0" w:rsidRDefault="00EE3FE0" w:rsidP="00EE3FE0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0BD6CC71" w14:textId="38337B35" w:rsidR="00EE3FE0" w:rsidRDefault="00EE3FE0" w:rsidP="00EE3FE0">
      <w:pPr>
        <w:pStyle w:val="Bo-Blankline"/>
        <w:numPr>
          <w:ilvl w:val="0"/>
          <w:numId w:val="35"/>
        </w:numPr>
        <w:ind w:left="900"/>
        <w:jc w:val="thaiDistribute"/>
        <w:rPr>
          <w:rFonts w:asciiTheme="majorBidi" w:hAnsiTheme="majorBidi"/>
          <w:sz w:val="30"/>
          <w:szCs w:val="30"/>
        </w:rPr>
      </w:pPr>
      <w:r w:rsidRPr="00EE3FE0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232321">
        <w:rPr>
          <w:rFonts w:asciiTheme="majorBidi" w:hAnsiTheme="majorBidi"/>
          <w:sz w:val="30"/>
          <w:szCs w:val="30"/>
        </w:rPr>
        <w:t>26</w:t>
      </w:r>
      <w:r w:rsidRPr="00232321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232321"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/>
          <w:sz w:val="30"/>
          <w:szCs w:val="30"/>
        </w:rPr>
        <w:t xml:space="preserve"> </w:t>
      </w:r>
      <w:r w:rsidRPr="00EE3FE0">
        <w:rPr>
          <w:rFonts w:asciiTheme="majorBidi" w:hAnsiTheme="majorBidi"/>
          <w:sz w:val="30"/>
          <w:szCs w:val="3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EE3FE0">
        <w:rPr>
          <w:rFonts w:asciiTheme="majorBidi" w:hAnsiTheme="majorBidi"/>
          <w:sz w:val="30"/>
          <w:szCs w:val="30"/>
        </w:rPr>
        <w:t xml:space="preserve">30 </w:t>
      </w:r>
      <w:r w:rsidRPr="00EE3FE0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EE3FE0">
        <w:rPr>
          <w:rFonts w:asciiTheme="majorBidi" w:hAnsiTheme="majorBidi"/>
          <w:sz w:val="30"/>
          <w:szCs w:val="30"/>
        </w:rPr>
        <w:t xml:space="preserve">2565 </w:t>
      </w:r>
      <w:r w:rsidRPr="00EE3FE0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EE3FE0">
        <w:rPr>
          <w:rFonts w:asciiTheme="majorBidi" w:hAnsiTheme="majorBidi"/>
          <w:sz w:val="30"/>
          <w:szCs w:val="30"/>
        </w:rPr>
        <w:t>0.</w:t>
      </w:r>
      <w:r>
        <w:rPr>
          <w:rFonts w:asciiTheme="majorBidi" w:hAnsiTheme="majorBidi"/>
          <w:sz w:val="30"/>
          <w:szCs w:val="30"/>
        </w:rPr>
        <w:t>09</w:t>
      </w:r>
      <w:r w:rsidRPr="00EE3FE0">
        <w:rPr>
          <w:rFonts w:asciiTheme="majorBidi" w:hAnsiTheme="majorBidi"/>
          <w:sz w:val="30"/>
          <w:szCs w:val="30"/>
        </w:rPr>
        <w:t xml:space="preserve"> </w:t>
      </w:r>
      <w:r w:rsidRPr="00EE3FE0">
        <w:rPr>
          <w:rFonts w:asciiTheme="majorBidi" w:hAnsiTheme="majorBidi"/>
          <w:sz w:val="30"/>
          <w:szCs w:val="30"/>
          <w:cs/>
        </w:rPr>
        <w:t xml:space="preserve">บาท สำหรับหุ้นสามัญจำนวน </w:t>
      </w:r>
      <w:r w:rsidRPr="00EE3FE0">
        <w:rPr>
          <w:rFonts w:asciiTheme="majorBidi" w:hAnsiTheme="majorBidi"/>
          <w:sz w:val="30"/>
          <w:szCs w:val="30"/>
        </w:rPr>
        <w:t xml:space="preserve">8,400 </w:t>
      </w:r>
      <w:r w:rsidRPr="00EE3FE0">
        <w:rPr>
          <w:rFonts w:asciiTheme="majorBidi" w:hAnsiTheme="majorBidi"/>
          <w:sz w:val="30"/>
          <w:szCs w:val="30"/>
          <w:cs/>
        </w:rPr>
        <w:t xml:space="preserve">ล้านหุ้น เป็นจำนวนเงินทั้งสิ้น </w:t>
      </w:r>
      <w:r>
        <w:rPr>
          <w:rFonts w:asciiTheme="majorBidi" w:hAnsiTheme="majorBidi"/>
          <w:sz w:val="30"/>
          <w:szCs w:val="30"/>
        </w:rPr>
        <w:t xml:space="preserve">756 </w:t>
      </w:r>
      <w:r w:rsidRPr="00EE3FE0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C73662">
        <w:rPr>
          <w:rFonts w:asciiTheme="majorBidi" w:hAnsiTheme="majorBidi" w:hint="cs"/>
          <w:sz w:val="30"/>
          <w:szCs w:val="30"/>
          <w:cs/>
        </w:rPr>
        <w:t>และกำหนดจ่าย</w:t>
      </w:r>
      <w:r w:rsidRPr="00EE3FE0">
        <w:rPr>
          <w:rFonts w:asciiTheme="majorBidi" w:hAnsiTheme="majorBidi"/>
          <w:sz w:val="30"/>
          <w:szCs w:val="30"/>
          <w:cs/>
        </w:rPr>
        <w:t xml:space="preserve">เงินปันผลในวันที่ </w:t>
      </w:r>
      <w:r w:rsidRPr="00EE3FE0">
        <w:rPr>
          <w:rFonts w:asciiTheme="majorBidi" w:hAnsiTheme="majorBidi"/>
          <w:sz w:val="30"/>
          <w:szCs w:val="30"/>
        </w:rPr>
        <w:t xml:space="preserve">23 </w:t>
      </w:r>
      <w:r w:rsidRPr="00EE3FE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EE3FE0">
        <w:rPr>
          <w:rFonts w:asciiTheme="majorBidi" w:hAnsiTheme="majorBidi"/>
          <w:sz w:val="30"/>
          <w:szCs w:val="30"/>
        </w:rPr>
        <w:t>2566</w:t>
      </w:r>
    </w:p>
    <w:p w14:paraId="2360C7FF" w14:textId="02DA4D5E" w:rsidR="00232321" w:rsidRPr="00EE3FE0" w:rsidRDefault="00232321" w:rsidP="00EE3FE0">
      <w:pPr>
        <w:pStyle w:val="Bo-Blankline"/>
        <w:numPr>
          <w:ilvl w:val="0"/>
          <w:numId w:val="35"/>
        </w:numPr>
        <w:ind w:left="900"/>
        <w:jc w:val="thaiDistribute"/>
        <w:rPr>
          <w:rFonts w:asciiTheme="majorBidi" w:hAnsiTheme="majorBidi"/>
          <w:sz w:val="30"/>
          <w:szCs w:val="30"/>
        </w:rPr>
      </w:pPr>
      <w:r w:rsidRPr="00EE3FE0">
        <w:rPr>
          <w:rFonts w:asciiTheme="majorBidi" w:hAnsiTheme="majorBidi"/>
          <w:sz w:val="30"/>
          <w:szCs w:val="30"/>
        </w:rPr>
        <w:br w:type="page"/>
      </w:r>
    </w:p>
    <w:p w14:paraId="3BFA9E25" w14:textId="54B2AFAE" w:rsidR="0075377F" w:rsidRPr="009076CA" w:rsidRDefault="0075377F" w:rsidP="0075377F">
      <w:pPr>
        <w:pStyle w:val="Caption"/>
        <w:rPr>
          <w:rFonts w:asciiTheme="majorBidi" w:hAnsiTheme="majorBidi" w:cstheme="majorBidi"/>
        </w:rPr>
      </w:pPr>
      <w:r w:rsidRPr="009076CA">
        <w:rPr>
          <w:rFonts w:asciiTheme="majorBidi" w:hAnsiTheme="majorBidi" w:cstheme="majorBidi"/>
          <w:cs/>
        </w:rPr>
        <w:lastRenderedPageBreak/>
        <w:t>การปรับปรุงรายการ</w:t>
      </w:r>
    </w:p>
    <w:p w14:paraId="1891B58E" w14:textId="77777777" w:rsidR="0075377F" w:rsidRPr="000C49FA" w:rsidRDefault="0075377F" w:rsidP="0075377F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16"/>
          <w:szCs w:val="16"/>
        </w:rPr>
      </w:pPr>
    </w:p>
    <w:p w14:paraId="28EEC056" w14:textId="77777777" w:rsidR="0075377F" w:rsidRPr="009076CA" w:rsidRDefault="0075377F" w:rsidP="0075377F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6CA">
        <w:rPr>
          <w:rFonts w:asciiTheme="majorBidi" w:hAnsiTheme="majorBidi" w:cstheme="majorBidi"/>
          <w:sz w:val="30"/>
          <w:szCs w:val="30"/>
          <w:cs/>
        </w:rPr>
        <w:t xml:space="preserve">รายการสินทรัพย์ทางการเงินหมุนเวียนอื่นที่ถูกแสดงในงบการเสดงฐานะทางการเงิน ณ วันที่ </w:t>
      </w:r>
      <w:r w:rsidRPr="009076CA">
        <w:rPr>
          <w:rFonts w:asciiTheme="majorBidi" w:hAnsiTheme="majorBidi" w:cstheme="majorBidi"/>
          <w:sz w:val="30"/>
          <w:szCs w:val="30"/>
        </w:rPr>
        <w:t>31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076CA">
        <w:rPr>
          <w:rFonts w:asciiTheme="majorBidi" w:hAnsiTheme="majorBidi" w:cstheme="majorBidi"/>
          <w:sz w:val="30"/>
          <w:szCs w:val="30"/>
        </w:rPr>
        <w:t>2564</w:t>
      </w:r>
      <w:r w:rsidRPr="009076CA">
        <w:rPr>
          <w:rFonts w:asciiTheme="majorBidi" w:hAnsiTheme="majorBidi" w:cstheme="majorBidi"/>
          <w:sz w:val="30"/>
          <w:szCs w:val="30"/>
          <w:cs/>
        </w:rPr>
        <w:t xml:space="preserve"> 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6A555C1C" w14:textId="77777777" w:rsidR="0075377F" w:rsidRPr="00571C4D" w:rsidRDefault="0075377F" w:rsidP="0075377F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16"/>
          <w:szCs w:val="16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75377F" w:rsidRPr="009076CA" w14:paraId="1620B57D" w14:textId="77777777" w:rsidTr="00805FF4">
        <w:trPr>
          <w:trHeight w:val="419"/>
        </w:trPr>
        <w:tc>
          <w:tcPr>
            <w:tcW w:w="3780" w:type="dxa"/>
          </w:tcPr>
          <w:p w14:paraId="67BB9934" w14:textId="77777777" w:rsidR="0075377F" w:rsidRPr="009076CA" w:rsidRDefault="0075377F" w:rsidP="00805FF4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14379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1CB63BCC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377F" w:rsidRPr="009076CA" w14:paraId="4FE1EF3D" w14:textId="77777777" w:rsidTr="00805FF4">
        <w:trPr>
          <w:trHeight w:val="419"/>
        </w:trPr>
        <w:tc>
          <w:tcPr>
            <w:tcW w:w="3780" w:type="dxa"/>
          </w:tcPr>
          <w:p w14:paraId="7FDF2E9C" w14:textId="77777777" w:rsidR="0075377F" w:rsidRPr="009076CA" w:rsidRDefault="0075377F" w:rsidP="00805FF4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C0B56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1BB509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16FD0F76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546D8A5" w14:textId="77777777" w:rsidR="0075377F" w:rsidRPr="009076CA" w:rsidRDefault="0075377F" w:rsidP="00805FF4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76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09F1DCF4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B63A29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77F" w:rsidRPr="009076CA" w14:paraId="747CAB07" w14:textId="77777777" w:rsidTr="00805FF4">
        <w:trPr>
          <w:trHeight w:val="404"/>
        </w:trPr>
        <w:tc>
          <w:tcPr>
            <w:tcW w:w="3780" w:type="dxa"/>
          </w:tcPr>
          <w:p w14:paraId="29A3E7C7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F975C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5E64A2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78E3E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8AFE0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FE590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6A034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หลังปรับปรุง</w:t>
            </w:r>
          </w:p>
        </w:tc>
      </w:tr>
      <w:tr w:rsidR="0075377F" w:rsidRPr="009076CA" w14:paraId="0DCFAE33" w14:textId="77777777" w:rsidTr="00805FF4">
        <w:trPr>
          <w:trHeight w:val="404"/>
        </w:trPr>
        <w:tc>
          <w:tcPr>
            <w:tcW w:w="3780" w:type="dxa"/>
          </w:tcPr>
          <w:p w14:paraId="6DBA17F6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63247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395A7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0E28F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78007F4F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620E12D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6B4F57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77F" w:rsidRPr="009076CA" w14:paraId="22A07D37" w14:textId="77777777" w:rsidTr="00805FF4">
        <w:trPr>
          <w:trHeight w:val="404"/>
        </w:trPr>
        <w:tc>
          <w:tcPr>
            <w:tcW w:w="3780" w:type="dxa"/>
            <w:hideMark/>
          </w:tcPr>
          <w:p w14:paraId="735A9C16" w14:textId="77777777" w:rsidR="0075377F" w:rsidRPr="009076CA" w:rsidRDefault="0075377F" w:rsidP="00805FF4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7622F5B8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398C41" w14:textId="77777777" w:rsidR="0075377F" w:rsidRPr="009076CA" w:rsidRDefault="0075377F" w:rsidP="00805F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66F8E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B28189" w14:textId="77777777" w:rsidR="0075377F" w:rsidRPr="009076CA" w:rsidRDefault="0075377F" w:rsidP="00805FF4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054A4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5BD253" w14:textId="77777777" w:rsidR="0075377F" w:rsidRPr="009076CA" w:rsidRDefault="0075377F" w:rsidP="00805F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77F" w:rsidRPr="009076CA" w14:paraId="580F9F07" w14:textId="77777777" w:rsidTr="00805FF4">
        <w:trPr>
          <w:trHeight w:val="404"/>
        </w:trPr>
        <w:tc>
          <w:tcPr>
            <w:tcW w:w="3780" w:type="dxa"/>
            <w:hideMark/>
          </w:tcPr>
          <w:p w14:paraId="01F07044" w14:textId="77777777" w:rsidR="0075377F" w:rsidRPr="009076CA" w:rsidRDefault="0075377F" w:rsidP="00805FF4">
            <w:pPr>
              <w:pStyle w:val="BodyText"/>
              <w:spacing w:after="0"/>
              <w:ind w:left="162" w:right="-40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00F868C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951EB" w14:textId="77777777" w:rsidR="0075377F" w:rsidRPr="009076CA" w:rsidRDefault="0075377F" w:rsidP="00805FF4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3,980,578</w:t>
            </w:r>
          </w:p>
        </w:tc>
        <w:tc>
          <w:tcPr>
            <w:tcW w:w="270" w:type="dxa"/>
          </w:tcPr>
          <w:p w14:paraId="70B8A9E3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5A4C98" w14:textId="77777777" w:rsidR="0075377F" w:rsidRPr="009076CA" w:rsidRDefault="0075377F" w:rsidP="00805FF4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5E39490B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42581" w14:textId="77777777" w:rsidR="0075377F" w:rsidRPr="009076CA" w:rsidRDefault="0075377F" w:rsidP="00805FF4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3,495,237</w:t>
            </w:r>
          </w:p>
        </w:tc>
      </w:tr>
      <w:tr w:rsidR="0075377F" w:rsidRPr="009076CA" w14:paraId="74EE0072" w14:textId="77777777" w:rsidTr="00805FF4">
        <w:trPr>
          <w:trHeight w:val="404"/>
        </w:trPr>
        <w:tc>
          <w:tcPr>
            <w:tcW w:w="3780" w:type="dxa"/>
            <w:hideMark/>
          </w:tcPr>
          <w:p w14:paraId="6A54AF39" w14:textId="77777777" w:rsidR="0075377F" w:rsidRPr="009076CA" w:rsidRDefault="0075377F" w:rsidP="00805FF4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4DD31C2F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ED284B" w14:textId="77777777" w:rsidR="0075377F" w:rsidRPr="009076CA" w:rsidRDefault="0075377F" w:rsidP="00805FF4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185,549</w:t>
            </w:r>
          </w:p>
        </w:tc>
        <w:tc>
          <w:tcPr>
            <w:tcW w:w="270" w:type="dxa"/>
          </w:tcPr>
          <w:p w14:paraId="432F8A55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DAA47E" w14:textId="77777777" w:rsidR="0075377F" w:rsidRPr="009076CA" w:rsidRDefault="0075377F" w:rsidP="00805FF4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0BE51F70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F3BEDC" w14:textId="77777777" w:rsidR="0075377F" w:rsidRPr="009076CA" w:rsidRDefault="0075377F" w:rsidP="00805FF4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670,890</w:t>
            </w:r>
          </w:p>
        </w:tc>
      </w:tr>
      <w:tr w:rsidR="0075377F" w:rsidRPr="009076CA" w14:paraId="6D8506CD" w14:textId="77777777" w:rsidTr="00805FF4">
        <w:trPr>
          <w:trHeight w:val="419"/>
        </w:trPr>
        <w:tc>
          <w:tcPr>
            <w:tcW w:w="3780" w:type="dxa"/>
          </w:tcPr>
          <w:p w14:paraId="6993FF6F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B466C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899C2A" w14:textId="77777777" w:rsidR="0075377F" w:rsidRPr="009076CA" w:rsidRDefault="0075377F" w:rsidP="00805FF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8C5B5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305916A" w14:textId="77777777" w:rsidR="0075377F" w:rsidRPr="009076CA" w:rsidRDefault="0075377F" w:rsidP="00805FF4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84F45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F5FA02" w14:textId="77777777" w:rsidR="0075377F" w:rsidRPr="009076CA" w:rsidRDefault="0075377F" w:rsidP="00805FF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62CBDA" w14:textId="77777777" w:rsidR="0075377F" w:rsidRPr="00571C4D" w:rsidRDefault="0075377F" w:rsidP="0075377F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16"/>
          <w:szCs w:val="16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75377F" w:rsidRPr="009076CA" w14:paraId="71615F09" w14:textId="77777777" w:rsidTr="00805FF4">
        <w:trPr>
          <w:trHeight w:val="419"/>
        </w:trPr>
        <w:tc>
          <w:tcPr>
            <w:tcW w:w="3780" w:type="dxa"/>
          </w:tcPr>
          <w:p w14:paraId="20333AE5" w14:textId="77777777" w:rsidR="0075377F" w:rsidRPr="009076CA" w:rsidRDefault="0075377F" w:rsidP="00805FF4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72EB8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59782647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77F" w:rsidRPr="009076CA" w14:paraId="3AFC16E2" w14:textId="77777777" w:rsidTr="00805FF4">
        <w:trPr>
          <w:trHeight w:val="419"/>
        </w:trPr>
        <w:tc>
          <w:tcPr>
            <w:tcW w:w="3780" w:type="dxa"/>
          </w:tcPr>
          <w:p w14:paraId="3F87D607" w14:textId="77777777" w:rsidR="0075377F" w:rsidRPr="009076CA" w:rsidRDefault="0075377F" w:rsidP="00805FF4">
            <w:pPr>
              <w:pStyle w:val="BodyText"/>
              <w:spacing w:after="0"/>
              <w:ind w:right="-405" w:firstLine="2304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AAAD3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4E84A27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E718A6A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4D7F2F5" w14:textId="77777777" w:rsidR="0075377F" w:rsidRPr="009076CA" w:rsidRDefault="0075377F" w:rsidP="00805FF4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076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3B904A97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98A556E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77F" w:rsidRPr="009076CA" w14:paraId="72FB1061" w14:textId="77777777" w:rsidTr="00805FF4">
        <w:trPr>
          <w:trHeight w:val="404"/>
        </w:trPr>
        <w:tc>
          <w:tcPr>
            <w:tcW w:w="3780" w:type="dxa"/>
          </w:tcPr>
          <w:p w14:paraId="74069F3C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7B769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3FF4D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603BE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8A5089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080AB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950559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หลังปรับปรุง</w:t>
            </w:r>
          </w:p>
        </w:tc>
      </w:tr>
      <w:tr w:rsidR="0075377F" w:rsidRPr="009076CA" w14:paraId="0FEE9A37" w14:textId="77777777" w:rsidTr="00805FF4">
        <w:trPr>
          <w:trHeight w:val="404"/>
        </w:trPr>
        <w:tc>
          <w:tcPr>
            <w:tcW w:w="3780" w:type="dxa"/>
          </w:tcPr>
          <w:p w14:paraId="24B04C68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FEC4E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C91A7E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A296C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8E3B8F4" w14:textId="77777777" w:rsidR="0075377F" w:rsidRPr="009076CA" w:rsidRDefault="0075377F" w:rsidP="00805FF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233B1C45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B83C50" w14:textId="77777777" w:rsidR="0075377F" w:rsidRPr="009076CA" w:rsidRDefault="0075377F" w:rsidP="00805F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77F" w:rsidRPr="009076CA" w14:paraId="5DCBDF06" w14:textId="77777777" w:rsidTr="00805FF4">
        <w:trPr>
          <w:trHeight w:val="404"/>
        </w:trPr>
        <w:tc>
          <w:tcPr>
            <w:tcW w:w="3780" w:type="dxa"/>
            <w:hideMark/>
          </w:tcPr>
          <w:p w14:paraId="4F9ED897" w14:textId="77777777" w:rsidR="0075377F" w:rsidRPr="009076CA" w:rsidRDefault="0075377F" w:rsidP="00805FF4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6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1BE803EE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EB8A98" w14:textId="77777777" w:rsidR="0075377F" w:rsidRPr="009076CA" w:rsidRDefault="0075377F" w:rsidP="00805F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0A77D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9617B6" w14:textId="77777777" w:rsidR="0075377F" w:rsidRPr="009076CA" w:rsidRDefault="0075377F" w:rsidP="00805FF4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88EE4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E785A" w14:textId="77777777" w:rsidR="0075377F" w:rsidRPr="009076CA" w:rsidRDefault="0075377F" w:rsidP="00805F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77F" w:rsidRPr="009076CA" w14:paraId="5EDF163F" w14:textId="77777777" w:rsidTr="00805FF4">
        <w:trPr>
          <w:trHeight w:val="404"/>
        </w:trPr>
        <w:tc>
          <w:tcPr>
            <w:tcW w:w="3780" w:type="dxa"/>
            <w:hideMark/>
          </w:tcPr>
          <w:p w14:paraId="7137CA36" w14:textId="77777777" w:rsidR="0075377F" w:rsidRPr="009076CA" w:rsidRDefault="0075377F" w:rsidP="00805FF4">
            <w:pPr>
              <w:pStyle w:val="BodyText"/>
              <w:spacing w:after="0"/>
              <w:ind w:left="162" w:right="-40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4555C14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BA1274" w14:textId="77777777" w:rsidR="0075377F" w:rsidRPr="009076CA" w:rsidRDefault="0075377F" w:rsidP="00805FF4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3,978,578</w:t>
            </w:r>
          </w:p>
        </w:tc>
        <w:tc>
          <w:tcPr>
            <w:tcW w:w="270" w:type="dxa"/>
          </w:tcPr>
          <w:p w14:paraId="5262C5E7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4F1FFC" w14:textId="77777777" w:rsidR="0075377F" w:rsidRPr="009076CA" w:rsidRDefault="0075377F" w:rsidP="00805FF4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208AE40F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5BE14E" w14:textId="77777777" w:rsidR="0075377F" w:rsidRPr="009076CA" w:rsidRDefault="0075377F" w:rsidP="00805FF4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3,493,237</w:t>
            </w:r>
          </w:p>
        </w:tc>
      </w:tr>
      <w:tr w:rsidR="0075377F" w:rsidRPr="009076CA" w14:paraId="0FCBF627" w14:textId="77777777" w:rsidTr="00805FF4">
        <w:trPr>
          <w:trHeight w:val="404"/>
        </w:trPr>
        <w:tc>
          <w:tcPr>
            <w:tcW w:w="3780" w:type="dxa"/>
            <w:hideMark/>
          </w:tcPr>
          <w:p w14:paraId="2F654F78" w14:textId="77777777" w:rsidR="0075377F" w:rsidRPr="009076CA" w:rsidRDefault="0075377F" w:rsidP="00805FF4">
            <w:pPr>
              <w:pStyle w:val="BodyText"/>
              <w:spacing w:after="0"/>
              <w:ind w:right="-405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5CA68D9A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933312" w14:textId="77777777" w:rsidR="0075377F" w:rsidRPr="009076CA" w:rsidRDefault="0075377F" w:rsidP="00805FF4">
            <w:pPr>
              <w:tabs>
                <w:tab w:val="decimal" w:pos="1433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  <w:tc>
          <w:tcPr>
            <w:tcW w:w="270" w:type="dxa"/>
          </w:tcPr>
          <w:p w14:paraId="361B297C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133BE9" w14:textId="77777777" w:rsidR="0075377F" w:rsidRPr="009076CA" w:rsidRDefault="0075377F" w:rsidP="00805FF4">
            <w:pPr>
              <w:tabs>
                <w:tab w:val="decimal" w:pos="128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3BEE2686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48A418" w14:textId="77777777" w:rsidR="0075377F" w:rsidRPr="009076CA" w:rsidRDefault="0075377F" w:rsidP="00805FF4">
            <w:pPr>
              <w:tabs>
                <w:tab w:val="decimal" w:pos="154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sz w:val="30"/>
                <w:szCs w:val="30"/>
              </w:rPr>
              <w:t>490,443</w:t>
            </w:r>
          </w:p>
        </w:tc>
      </w:tr>
      <w:tr w:rsidR="0075377F" w:rsidRPr="009076CA" w14:paraId="32686086" w14:textId="77777777" w:rsidTr="00805FF4">
        <w:trPr>
          <w:trHeight w:val="419"/>
        </w:trPr>
        <w:tc>
          <w:tcPr>
            <w:tcW w:w="3780" w:type="dxa"/>
          </w:tcPr>
          <w:p w14:paraId="1EAEE9F2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1B019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DD77FD" w14:textId="77777777" w:rsidR="0075377F" w:rsidRPr="009076CA" w:rsidRDefault="0075377F" w:rsidP="00805FF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0F4A2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6C5CEE2" w14:textId="77777777" w:rsidR="0075377F" w:rsidRPr="00D5334C" w:rsidRDefault="0075377F" w:rsidP="00805FF4">
            <w:pPr>
              <w:pStyle w:val="BodyText"/>
              <w:spacing w:after="0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E7A76" w14:textId="77777777" w:rsidR="0075377F" w:rsidRPr="009076CA" w:rsidRDefault="0075377F" w:rsidP="00805FF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CCC9DA" w14:textId="77777777" w:rsidR="0075377F" w:rsidRPr="009076CA" w:rsidRDefault="0075377F" w:rsidP="00805FF4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94BD496" w14:textId="77777777" w:rsidR="0075377F" w:rsidRDefault="0075377F" w:rsidP="0075377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25F9676" w14:textId="77777777" w:rsidR="00BD691E" w:rsidRDefault="00BD691E" w:rsidP="001763F6">
      <w:pPr>
        <w:pStyle w:val="Bo-Blankline"/>
        <w:ind w:left="900"/>
        <w:jc w:val="thaiDistribute"/>
      </w:pPr>
    </w:p>
    <w:sectPr w:rsidR="00BD691E" w:rsidSect="009A49D4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F2A77" w14:textId="77777777" w:rsidR="0096513C" w:rsidRDefault="0096513C">
      <w:r>
        <w:separator/>
      </w:r>
    </w:p>
  </w:endnote>
  <w:endnote w:type="continuationSeparator" w:id="0">
    <w:p w14:paraId="150020BC" w14:textId="77777777" w:rsidR="0096513C" w:rsidRDefault="0096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567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108B11" w14:textId="53656608" w:rsidR="00255404" w:rsidRPr="00847A24" w:rsidRDefault="00255404" w:rsidP="00847A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554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554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554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933C5">
          <w:rPr>
            <w:rFonts w:asciiTheme="majorBidi" w:hAnsiTheme="majorBidi" w:cstheme="majorBidi"/>
            <w:noProof/>
            <w:sz w:val="30"/>
            <w:szCs w:val="30"/>
          </w:rPr>
          <w:t>48</w:t>
        </w:r>
        <w:r w:rsidRPr="002554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4FB94" w14:textId="7B7C1B58" w:rsidR="00E42A4A" w:rsidRPr="00013021" w:rsidRDefault="00E42A4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="00571CBE">
      <w:rPr>
        <w:rFonts w:asciiTheme="majorBidi" w:hAnsiTheme="majorBidi" w:cstheme="majorBidi"/>
        <w:noProof/>
        <w:sz w:val="30"/>
        <w:szCs w:val="30"/>
      </w:rPr>
      <w:t>63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5517" w14:textId="1A7788D1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="00B95822">
      <w:rPr>
        <w:rFonts w:ascii="Angsana New" w:hAnsi="Angsana New"/>
        <w:noProof/>
        <w:sz w:val="30"/>
        <w:szCs w:val="30"/>
      </w:rPr>
      <w:t>91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A0053" w14:textId="77777777" w:rsidR="0096513C" w:rsidRDefault="0096513C">
      <w:r>
        <w:separator/>
      </w:r>
    </w:p>
  </w:footnote>
  <w:footnote w:type="continuationSeparator" w:id="0">
    <w:p w14:paraId="522E0789" w14:textId="77777777" w:rsidR="0096513C" w:rsidRDefault="00965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0A016" w14:textId="77777777" w:rsidR="00E42A4A" w:rsidRPr="001115CE" w:rsidRDefault="00E42A4A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E42A4A" w:rsidRDefault="00E42A4A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0D38AC28" w:rsidR="00E42A4A" w:rsidRPr="00E22BD2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145CD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45CD">
      <w:rPr>
        <w:rFonts w:ascii="Angsana New" w:hAnsi="Angsana New"/>
        <w:b/>
        <w:bCs/>
        <w:sz w:val="32"/>
        <w:szCs w:val="32"/>
        <w:lang w:val="en-US"/>
      </w:rPr>
      <w:t>256</w:t>
    </w:r>
    <w:r w:rsidR="00AA4755">
      <w:rPr>
        <w:rFonts w:ascii="Angsana New" w:hAnsi="Angsana New"/>
        <w:b/>
        <w:bCs/>
        <w:sz w:val="32"/>
        <w:szCs w:val="32"/>
        <w:lang w:val="en-US"/>
      </w:rPr>
      <w:t>5</w:t>
    </w:r>
  </w:p>
  <w:p w14:paraId="232DEB92" w14:textId="77777777" w:rsidR="00E42A4A" w:rsidRPr="009560C5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3"/>
  </w:num>
  <w:num w:numId="5">
    <w:abstractNumId w:val="1"/>
  </w:num>
  <w:num w:numId="6">
    <w:abstractNumId w:val="25"/>
  </w:num>
  <w:num w:numId="7">
    <w:abstractNumId w:val="15"/>
  </w:num>
  <w:num w:numId="8">
    <w:abstractNumId w:val="14"/>
  </w:num>
  <w:num w:numId="9">
    <w:abstractNumId w:val="3"/>
  </w:num>
  <w:num w:numId="10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8"/>
  </w:num>
  <w:num w:numId="12">
    <w:abstractNumId w:val="2"/>
  </w:num>
  <w:num w:numId="13">
    <w:abstractNumId w:val="10"/>
  </w:num>
  <w:num w:numId="14">
    <w:abstractNumId w:val="22"/>
  </w:num>
  <w:num w:numId="15">
    <w:abstractNumId w:val="7"/>
  </w:num>
  <w:num w:numId="16">
    <w:abstractNumId w:val="19"/>
  </w:num>
  <w:num w:numId="17">
    <w:abstractNumId w:val="21"/>
  </w:num>
  <w:num w:numId="18">
    <w:abstractNumId w:val="29"/>
  </w:num>
  <w:num w:numId="19">
    <w:abstractNumId w:val="12"/>
  </w:num>
  <w:num w:numId="20">
    <w:abstractNumId w:val="18"/>
  </w:num>
  <w:num w:numId="21">
    <w:abstractNumId w:val="26"/>
  </w:num>
  <w:num w:numId="22">
    <w:abstractNumId w:val="20"/>
  </w:num>
  <w:num w:numId="23">
    <w:abstractNumId w:val="5"/>
  </w:num>
  <w:num w:numId="24">
    <w:abstractNumId w:val="11"/>
  </w:num>
  <w:num w:numId="25">
    <w:abstractNumId w:val="8"/>
  </w:num>
  <w:num w:numId="26">
    <w:abstractNumId w:val="9"/>
  </w:num>
  <w:num w:numId="27">
    <w:abstractNumId w:val="27"/>
  </w:num>
  <w:num w:numId="28">
    <w:abstractNumId w:val="6"/>
  </w:num>
  <w:num w:numId="29">
    <w:abstractNumId w:val="1"/>
  </w:num>
  <w:num w:numId="30">
    <w:abstractNumId w:val="16"/>
  </w:num>
  <w:num w:numId="31">
    <w:abstractNumId w:val="1"/>
  </w:num>
  <w:num w:numId="32">
    <w:abstractNumId w:val="1"/>
  </w:num>
  <w:num w:numId="3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4"/>
    </w:lvlOverride>
  </w:num>
  <w:num w:numId="35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019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E9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500A"/>
    <w:rsid w:val="00055217"/>
    <w:rsid w:val="00055256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4C"/>
    <w:rsid w:val="00066A08"/>
    <w:rsid w:val="00066E03"/>
    <w:rsid w:val="00066F02"/>
    <w:rsid w:val="00067073"/>
    <w:rsid w:val="000670BC"/>
    <w:rsid w:val="000670E4"/>
    <w:rsid w:val="0006741D"/>
    <w:rsid w:val="00067771"/>
    <w:rsid w:val="00067AFD"/>
    <w:rsid w:val="00067FF9"/>
    <w:rsid w:val="00070377"/>
    <w:rsid w:val="000709B4"/>
    <w:rsid w:val="00070CC6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10E6"/>
    <w:rsid w:val="000A1319"/>
    <w:rsid w:val="000A13E7"/>
    <w:rsid w:val="000A1446"/>
    <w:rsid w:val="000A1949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4C5"/>
    <w:rsid w:val="000B75CD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346B"/>
    <w:rsid w:val="000C410B"/>
    <w:rsid w:val="000C4503"/>
    <w:rsid w:val="000C4596"/>
    <w:rsid w:val="000C4878"/>
    <w:rsid w:val="000C49FA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13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BA1"/>
    <w:rsid w:val="000E1BAC"/>
    <w:rsid w:val="000E1D77"/>
    <w:rsid w:val="000E1EB8"/>
    <w:rsid w:val="000E1EE4"/>
    <w:rsid w:val="000E1F5B"/>
    <w:rsid w:val="000E2116"/>
    <w:rsid w:val="000E212F"/>
    <w:rsid w:val="000E2341"/>
    <w:rsid w:val="000E24B5"/>
    <w:rsid w:val="000E2C84"/>
    <w:rsid w:val="000E2DAC"/>
    <w:rsid w:val="000E2F95"/>
    <w:rsid w:val="000E3143"/>
    <w:rsid w:val="000E3176"/>
    <w:rsid w:val="000E3348"/>
    <w:rsid w:val="000E33F9"/>
    <w:rsid w:val="000E3451"/>
    <w:rsid w:val="000E34DC"/>
    <w:rsid w:val="000E3811"/>
    <w:rsid w:val="000E4198"/>
    <w:rsid w:val="000E4217"/>
    <w:rsid w:val="000E447A"/>
    <w:rsid w:val="000E474C"/>
    <w:rsid w:val="000E4E33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63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177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03"/>
    <w:rsid w:val="0011588E"/>
    <w:rsid w:val="001159E5"/>
    <w:rsid w:val="00115CB8"/>
    <w:rsid w:val="00115EA4"/>
    <w:rsid w:val="00116314"/>
    <w:rsid w:val="001165C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A35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5397"/>
    <w:rsid w:val="0017584F"/>
    <w:rsid w:val="001758B4"/>
    <w:rsid w:val="00175993"/>
    <w:rsid w:val="001762F6"/>
    <w:rsid w:val="001763F6"/>
    <w:rsid w:val="001764AE"/>
    <w:rsid w:val="0017688F"/>
    <w:rsid w:val="001770B4"/>
    <w:rsid w:val="0017754D"/>
    <w:rsid w:val="00177834"/>
    <w:rsid w:val="001779C9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6EC"/>
    <w:rsid w:val="001A5B67"/>
    <w:rsid w:val="001A5DFD"/>
    <w:rsid w:val="001A5EAE"/>
    <w:rsid w:val="001A5F1D"/>
    <w:rsid w:val="001A60CF"/>
    <w:rsid w:val="001A6797"/>
    <w:rsid w:val="001A68D1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E9C"/>
    <w:rsid w:val="001B3335"/>
    <w:rsid w:val="001B397F"/>
    <w:rsid w:val="001B3CFE"/>
    <w:rsid w:val="001B414E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59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821"/>
    <w:rsid w:val="001E5A41"/>
    <w:rsid w:val="001E5DF6"/>
    <w:rsid w:val="001E6057"/>
    <w:rsid w:val="001E64A7"/>
    <w:rsid w:val="001E65AD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641"/>
    <w:rsid w:val="0020565E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AC9"/>
    <w:rsid w:val="00211B9A"/>
    <w:rsid w:val="00211BF2"/>
    <w:rsid w:val="002123D7"/>
    <w:rsid w:val="00212418"/>
    <w:rsid w:val="0021287A"/>
    <w:rsid w:val="00212D1A"/>
    <w:rsid w:val="00212EBC"/>
    <w:rsid w:val="0021325C"/>
    <w:rsid w:val="00213400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30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BCE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1143"/>
    <w:rsid w:val="00251372"/>
    <w:rsid w:val="0025152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404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E"/>
    <w:rsid w:val="00256C85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DE5"/>
    <w:rsid w:val="00267E34"/>
    <w:rsid w:val="00267F25"/>
    <w:rsid w:val="002705F8"/>
    <w:rsid w:val="00270A9D"/>
    <w:rsid w:val="00270C90"/>
    <w:rsid w:val="00271788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982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2BC"/>
    <w:rsid w:val="002A6A49"/>
    <w:rsid w:val="002A6B9A"/>
    <w:rsid w:val="002A6BFE"/>
    <w:rsid w:val="002A6CC1"/>
    <w:rsid w:val="002A76AA"/>
    <w:rsid w:val="002A7715"/>
    <w:rsid w:val="002A771B"/>
    <w:rsid w:val="002A7747"/>
    <w:rsid w:val="002B0329"/>
    <w:rsid w:val="002B03DF"/>
    <w:rsid w:val="002B07C0"/>
    <w:rsid w:val="002B0A30"/>
    <w:rsid w:val="002B0CB8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512"/>
    <w:rsid w:val="002B388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FCF"/>
    <w:rsid w:val="002B7231"/>
    <w:rsid w:val="002B7480"/>
    <w:rsid w:val="002B764E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E79"/>
    <w:rsid w:val="002D33B1"/>
    <w:rsid w:val="002D3760"/>
    <w:rsid w:val="002D3815"/>
    <w:rsid w:val="002D38BB"/>
    <w:rsid w:val="002D3E3D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8BC"/>
    <w:rsid w:val="002E48BE"/>
    <w:rsid w:val="002E4BA1"/>
    <w:rsid w:val="002E4C25"/>
    <w:rsid w:val="002E51B8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09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A82"/>
    <w:rsid w:val="00305E9C"/>
    <w:rsid w:val="003063F4"/>
    <w:rsid w:val="003067B2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D54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40"/>
    <w:rsid w:val="00314558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68"/>
    <w:rsid w:val="003228C2"/>
    <w:rsid w:val="00322974"/>
    <w:rsid w:val="00322AA5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30C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AD1"/>
    <w:rsid w:val="00335B2A"/>
    <w:rsid w:val="00335D0A"/>
    <w:rsid w:val="00335F7C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524"/>
    <w:rsid w:val="00352700"/>
    <w:rsid w:val="00352BAB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7FB"/>
    <w:rsid w:val="00376A1A"/>
    <w:rsid w:val="00376E0C"/>
    <w:rsid w:val="00377286"/>
    <w:rsid w:val="003772D0"/>
    <w:rsid w:val="003776E4"/>
    <w:rsid w:val="00377CE8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24A"/>
    <w:rsid w:val="003833E3"/>
    <w:rsid w:val="003833EE"/>
    <w:rsid w:val="0038352A"/>
    <w:rsid w:val="003837AF"/>
    <w:rsid w:val="00383A00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3C5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BB1"/>
    <w:rsid w:val="003962D9"/>
    <w:rsid w:val="00396307"/>
    <w:rsid w:val="003968B0"/>
    <w:rsid w:val="00396A68"/>
    <w:rsid w:val="00396C6C"/>
    <w:rsid w:val="00396FF3"/>
    <w:rsid w:val="00396FF6"/>
    <w:rsid w:val="003973DF"/>
    <w:rsid w:val="0039755E"/>
    <w:rsid w:val="003977A8"/>
    <w:rsid w:val="00397829"/>
    <w:rsid w:val="003979FF"/>
    <w:rsid w:val="003A0044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F"/>
    <w:rsid w:val="003B4EA4"/>
    <w:rsid w:val="003B52CF"/>
    <w:rsid w:val="003B52FD"/>
    <w:rsid w:val="003B5C7B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857"/>
    <w:rsid w:val="003C05AF"/>
    <w:rsid w:val="003C07CF"/>
    <w:rsid w:val="003C09C8"/>
    <w:rsid w:val="003C0C27"/>
    <w:rsid w:val="003C0C86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75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90B"/>
    <w:rsid w:val="003E3AD7"/>
    <w:rsid w:val="003E3B3D"/>
    <w:rsid w:val="003E3BA1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166"/>
    <w:rsid w:val="003F14FA"/>
    <w:rsid w:val="003F163D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945"/>
    <w:rsid w:val="00406CE3"/>
    <w:rsid w:val="00406D34"/>
    <w:rsid w:val="00406F9F"/>
    <w:rsid w:val="0040714C"/>
    <w:rsid w:val="0040733B"/>
    <w:rsid w:val="004073BB"/>
    <w:rsid w:val="0040749C"/>
    <w:rsid w:val="00407D12"/>
    <w:rsid w:val="0041003C"/>
    <w:rsid w:val="00410102"/>
    <w:rsid w:val="0041030C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31F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966"/>
    <w:rsid w:val="00421B8F"/>
    <w:rsid w:val="00422155"/>
    <w:rsid w:val="0042237F"/>
    <w:rsid w:val="004225AB"/>
    <w:rsid w:val="00422DB0"/>
    <w:rsid w:val="00423178"/>
    <w:rsid w:val="004234E8"/>
    <w:rsid w:val="004238A3"/>
    <w:rsid w:val="00423B61"/>
    <w:rsid w:val="00423F4E"/>
    <w:rsid w:val="00424887"/>
    <w:rsid w:val="00424E04"/>
    <w:rsid w:val="00424E17"/>
    <w:rsid w:val="00425170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741"/>
    <w:rsid w:val="00430CF8"/>
    <w:rsid w:val="00430DFD"/>
    <w:rsid w:val="00430E2C"/>
    <w:rsid w:val="004313E8"/>
    <w:rsid w:val="0043151A"/>
    <w:rsid w:val="00431681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D2B"/>
    <w:rsid w:val="004464F5"/>
    <w:rsid w:val="0044657D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D5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28B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08A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D5"/>
    <w:rsid w:val="00486438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590"/>
    <w:rsid w:val="004905B5"/>
    <w:rsid w:val="00490C12"/>
    <w:rsid w:val="00490D7D"/>
    <w:rsid w:val="004910BD"/>
    <w:rsid w:val="0049146D"/>
    <w:rsid w:val="0049155D"/>
    <w:rsid w:val="004922D3"/>
    <w:rsid w:val="00492557"/>
    <w:rsid w:val="004925F1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2A0"/>
    <w:rsid w:val="00494457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EA6"/>
    <w:rsid w:val="004A1239"/>
    <w:rsid w:val="004A1304"/>
    <w:rsid w:val="004A13B5"/>
    <w:rsid w:val="004A1600"/>
    <w:rsid w:val="004A167C"/>
    <w:rsid w:val="004A1A8A"/>
    <w:rsid w:val="004A1CFF"/>
    <w:rsid w:val="004A1F6D"/>
    <w:rsid w:val="004A2264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24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386"/>
    <w:rsid w:val="004E09E1"/>
    <w:rsid w:val="004E0A2F"/>
    <w:rsid w:val="004E0BE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93D"/>
    <w:rsid w:val="004E2E28"/>
    <w:rsid w:val="004E37A0"/>
    <w:rsid w:val="004E38C0"/>
    <w:rsid w:val="004E3D83"/>
    <w:rsid w:val="004E463B"/>
    <w:rsid w:val="004E4983"/>
    <w:rsid w:val="004E5172"/>
    <w:rsid w:val="004E56B6"/>
    <w:rsid w:val="004E57A5"/>
    <w:rsid w:val="004E5DA6"/>
    <w:rsid w:val="004E5DD3"/>
    <w:rsid w:val="004E5F85"/>
    <w:rsid w:val="004E613D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0D4D"/>
    <w:rsid w:val="004F10AE"/>
    <w:rsid w:val="004F10E8"/>
    <w:rsid w:val="004F13BD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5EC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E2C"/>
    <w:rsid w:val="0050117C"/>
    <w:rsid w:val="005016D0"/>
    <w:rsid w:val="005018DE"/>
    <w:rsid w:val="00501A3C"/>
    <w:rsid w:val="00501E47"/>
    <w:rsid w:val="00502158"/>
    <w:rsid w:val="00502187"/>
    <w:rsid w:val="00502402"/>
    <w:rsid w:val="00502F4A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65"/>
    <w:rsid w:val="005203F1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2FAC"/>
    <w:rsid w:val="0053354C"/>
    <w:rsid w:val="00533557"/>
    <w:rsid w:val="00533DFA"/>
    <w:rsid w:val="005346B4"/>
    <w:rsid w:val="00534779"/>
    <w:rsid w:val="00535322"/>
    <w:rsid w:val="00535E33"/>
    <w:rsid w:val="00535E76"/>
    <w:rsid w:val="005360A9"/>
    <w:rsid w:val="00536371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677E"/>
    <w:rsid w:val="0055708C"/>
    <w:rsid w:val="00557657"/>
    <w:rsid w:val="00557ADA"/>
    <w:rsid w:val="00557C00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BE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E0"/>
    <w:rsid w:val="00577F9F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8C3"/>
    <w:rsid w:val="00587B03"/>
    <w:rsid w:val="00587C51"/>
    <w:rsid w:val="00587D3E"/>
    <w:rsid w:val="0059048A"/>
    <w:rsid w:val="005904AF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957"/>
    <w:rsid w:val="005B0AA0"/>
    <w:rsid w:val="005B125D"/>
    <w:rsid w:val="005B13FF"/>
    <w:rsid w:val="005B14E6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D1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2E46"/>
    <w:rsid w:val="005E312A"/>
    <w:rsid w:val="005E319F"/>
    <w:rsid w:val="005E3524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718"/>
    <w:rsid w:val="005F4C44"/>
    <w:rsid w:val="005F4C57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2C4"/>
    <w:rsid w:val="00610483"/>
    <w:rsid w:val="00610549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F4F"/>
    <w:rsid w:val="00626008"/>
    <w:rsid w:val="00626274"/>
    <w:rsid w:val="00626586"/>
    <w:rsid w:val="0062680C"/>
    <w:rsid w:val="00626C00"/>
    <w:rsid w:val="00626CD0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0956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6C3"/>
    <w:rsid w:val="00655966"/>
    <w:rsid w:val="00655A88"/>
    <w:rsid w:val="006563C8"/>
    <w:rsid w:val="0065689A"/>
    <w:rsid w:val="00656E1C"/>
    <w:rsid w:val="00656FAA"/>
    <w:rsid w:val="006570C2"/>
    <w:rsid w:val="0065733F"/>
    <w:rsid w:val="00657346"/>
    <w:rsid w:val="0065747F"/>
    <w:rsid w:val="006575E1"/>
    <w:rsid w:val="006600CE"/>
    <w:rsid w:val="006607F5"/>
    <w:rsid w:val="00660811"/>
    <w:rsid w:val="00660890"/>
    <w:rsid w:val="0066098C"/>
    <w:rsid w:val="0066127F"/>
    <w:rsid w:val="0066156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FA"/>
    <w:rsid w:val="00662D84"/>
    <w:rsid w:val="00663246"/>
    <w:rsid w:val="00663581"/>
    <w:rsid w:val="00663621"/>
    <w:rsid w:val="00663717"/>
    <w:rsid w:val="00663795"/>
    <w:rsid w:val="00663C52"/>
    <w:rsid w:val="00664138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368"/>
    <w:rsid w:val="0068455E"/>
    <w:rsid w:val="0068464C"/>
    <w:rsid w:val="006848D3"/>
    <w:rsid w:val="00684A65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0F6"/>
    <w:rsid w:val="006A3101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625"/>
    <w:rsid w:val="006B5681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209"/>
    <w:rsid w:val="006D54E4"/>
    <w:rsid w:val="006D553C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F16"/>
    <w:rsid w:val="006E1FB9"/>
    <w:rsid w:val="006E20E8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76A"/>
    <w:rsid w:val="006E5CA1"/>
    <w:rsid w:val="006E62B1"/>
    <w:rsid w:val="006E64AF"/>
    <w:rsid w:val="006E6845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8A4"/>
    <w:rsid w:val="00713A5A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76D"/>
    <w:rsid w:val="00716A68"/>
    <w:rsid w:val="00716B2C"/>
    <w:rsid w:val="0071755C"/>
    <w:rsid w:val="00717569"/>
    <w:rsid w:val="0071773E"/>
    <w:rsid w:val="00717B83"/>
    <w:rsid w:val="00717FCC"/>
    <w:rsid w:val="0072037E"/>
    <w:rsid w:val="007204C0"/>
    <w:rsid w:val="00720BCD"/>
    <w:rsid w:val="00720C43"/>
    <w:rsid w:val="0072110D"/>
    <w:rsid w:val="00721122"/>
    <w:rsid w:val="007213D6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B6A"/>
    <w:rsid w:val="00723E5E"/>
    <w:rsid w:val="00724072"/>
    <w:rsid w:val="0072408E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7DD"/>
    <w:rsid w:val="007318C2"/>
    <w:rsid w:val="00731A53"/>
    <w:rsid w:val="00731B13"/>
    <w:rsid w:val="00731B95"/>
    <w:rsid w:val="00731BCE"/>
    <w:rsid w:val="00731DCF"/>
    <w:rsid w:val="007327DB"/>
    <w:rsid w:val="00732855"/>
    <w:rsid w:val="007329FC"/>
    <w:rsid w:val="00732BAC"/>
    <w:rsid w:val="00732D82"/>
    <w:rsid w:val="0073327A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D7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E64"/>
    <w:rsid w:val="00782F9E"/>
    <w:rsid w:val="00782FB0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F2C"/>
    <w:rsid w:val="007864AC"/>
    <w:rsid w:val="00786770"/>
    <w:rsid w:val="00786924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D81"/>
    <w:rsid w:val="007A2EF3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1B6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F70"/>
    <w:rsid w:val="007B4727"/>
    <w:rsid w:val="007B4D0E"/>
    <w:rsid w:val="007B4F14"/>
    <w:rsid w:val="007B538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09C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2EE2"/>
    <w:rsid w:val="007D2F8F"/>
    <w:rsid w:val="007D347C"/>
    <w:rsid w:val="007D353D"/>
    <w:rsid w:val="007D3638"/>
    <w:rsid w:val="007D3A08"/>
    <w:rsid w:val="007D3AE8"/>
    <w:rsid w:val="007D3F51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DB5"/>
    <w:rsid w:val="007D6290"/>
    <w:rsid w:val="007D65D4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22A"/>
    <w:rsid w:val="007F63D2"/>
    <w:rsid w:val="007F6592"/>
    <w:rsid w:val="007F721D"/>
    <w:rsid w:val="007F736F"/>
    <w:rsid w:val="007F74A6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282"/>
    <w:rsid w:val="0080473E"/>
    <w:rsid w:val="00804837"/>
    <w:rsid w:val="00804DF5"/>
    <w:rsid w:val="00804F2B"/>
    <w:rsid w:val="00804F5C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1016B"/>
    <w:rsid w:val="0081038A"/>
    <w:rsid w:val="008107D4"/>
    <w:rsid w:val="008109E0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A24"/>
    <w:rsid w:val="00847C0A"/>
    <w:rsid w:val="008505F0"/>
    <w:rsid w:val="00850839"/>
    <w:rsid w:val="00850867"/>
    <w:rsid w:val="00850F35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D9"/>
    <w:rsid w:val="008553D9"/>
    <w:rsid w:val="008553F8"/>
    <w:rsid w:val="00855591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2E35"/>
    <w:rsid w:val="00863195"/>
    <w:rsid w:val="008634CF"/>
    <w:rsid w:val="00863902"/>
    <w:rsid w:val="008639DE"/>
    <w:rsid w:val="00863D73"/>
    <w:rsid w:val="0086477F"/>
    <w:rsid w:val="00864AD8"/>
    <w:rsid w:val="00864CC3"/>
    <w:rsid w:val="008652E2"/>
    <w:rsid w:val="008655C2"/>
    <w:rsid w:val="00865A39"/>
    <w:rsid w:val="00865E8F"/>
    <w:rsid w:val="00865EBD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3E"/>
    <w:rsid w:val="00896B9D"/>
    <w:rsid w:val="00896DD3"/>
    <w:rsid w:val="00896EAF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4B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4C10"/>
    <w:rsid w:val="008C505B"/>
    <w:rsid w:val="008C542D"/>
    <w:rsid w:val="008C5762"/>
    <w:rsid w:val="008C57BC"/>
    <w:rsid w:val="008C5916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A5B"/>
    <w:rsid w:val="008E4CEB"/>
    <w:rsid w:val="008E4E33"/>
    <w:rsid w:val="008E5170"/>
    <w:rsid w:val="008E53BD"/>
    <w:rsid w:val="008E5613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6F4D"/>
    <w:rsid w:val="008F702C"/>
    <w:rsid w:val="008F7094"/>
    <w:rsid w:val="008F7521"/>
    <w:rsid w:val="008F756B"/>
    <w:rsid w:val="009001EC"/>
    <w:rsid w:val="009003DC"/>
    <w:rsid w:val="0090097B"/>
    <w:rsid w:val="00900B56"/>
    <w:rsid w:val="00900B7C"/>
    <w:rsid w:val="00901063"/>
    <w:rsid w:val="00901235"/>
    <w:rsid w:val="0090175D"/>
    <w:rsid w:val="009017DE"/>
    <w:rsid w:val="0090182F"/>
    <w:rsid w:val="00902063"/>
    <w:rsid w:val="0090220E"/>
    <w:rsid w:val="009029BB"/>
    <w:rsid w:val="00902C0B"/>
    <w:rsid w:val="00902C4C"/>
    <w:rsid w:val="00902CF0"/>
    <w:rsid w:val="00902D43"/>
    <w:rsid w:val="00902D69"/>
    <w:rsid w:val="00902D74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33A"/>
    <w:rsid w:val="009319CA"/>
    <w:rsid w:val="00931C25"/>
    <w:rsid w:val="00931FA1"/>
    <w:rsid w:val="0093208B"/>
    <w:rsid w:val="0093229F"/>
    <w:rsid w:val="00932624"/>
    <w:rsid w:val="00932B26"/>
    <w:rsid w:val="00932B5B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641"/>
    <w:rsid w:val="00936DC7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BD"/>
    <w:rsid w:val="009456ED"/>
    <w:rsid w:val="00945863"/>
    <w:rsid w:val="00945BFF"/>
    <w:rsid w:val="00945C89"/>
    <w:rsid w:val="00945D1F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13C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C6F"/>
    <w:rsid w:val="00974D16"/>
    <w:rsid w:val="00974EF0"/>
    <w:rsid w:val="00974FAC"/>
    <w:rsid w:val="0097521F"/>
    <w:rsid w:val="0097563B"/>
    <w:rsid w:val="0097583C"/>
    <w:rsid w:val="00975A74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0CF0"/>
    <w:rsid w:val="009A10C7"/>
    <w:rsid w:val="009A16A2"/>
    <w:rsid w:val="009A1E2D"/>
    <w:rsid w:val="009A1E86"/>
    <w:rsid w:val="009A1EC0"/>
    <w:rsid w:val="009A2C26"/>
    <w:rsid w:val="009A2C62"/>
    <w:rsid w:val="009A2FA7"/>
    <w:rsid w:val="009A2FED"/>
    <w:rsid w:val="009A30EC"/>
    <w:rsid w:val="009A3701"/>
    <w:rsid w:val="009A3B7D"/>
    <w:rsid w:val="009A3D81"/>
    <w:rsid w:val="009A3F43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775"/>
    <w:rsid w:val="009E284A"/>
    <w:rsid w:val="009E2A20"/>
    <w:rsid w:val="009E2AF6"/>
    <w:rsid w:val="009E3103"/>
    <w:rsid w:val="009E3518"/>
    <w:rsid w:val="009E375C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864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D6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8D0"/>
    <w:rsid w:val="00A16B0C"/>
    <w:rsid w:val="00A17100"/>
    <w:rsid w:val="00A17145"/>
    <w:rsid w:val="00A17316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50213"/>
    <w:rsid w:val="00A5080B"/>
    <w:rsid w:val="00A50D29"/>
    <w:rsid w:val="00A514FF"/>
    <w:rsid w:val="00A51522"/>
    <w:rsid w:val="00A528D3"/>
    <w:rsid w:val="00A52A8C"/>
    <w:rsid w:val="00A52B44"/>
    <w:rsid w:val="00A52B86"/>
    <w:rsid w:val="00A52C8A"/>
    <w:rsid w:val="00A52FCB"/>
    <w:rsid w:val="00A5342C"/>
    <w:rsid w:val="00A5387B"/>
    <w:rsid w:val="00A53B71"/>
    <w:rsid w:val="00A54831"/>
    <w:rsid w:val="00A549AC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C46"/>
    <w:rsid w:val="00A764A5"/>
    <w:rsid w:val="00A7698F"/>
    <w:rsid w:val="00A76BBD"/>
    <w:rsid w:val="00A76DF7"/>
    <w:rsid w:val="00A771F7"/>
    <w:rsid w:val="00A77684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ADE"/>
    <w:rsid w:val="00A84BBD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325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359"/>
    <w:rsid w:val="00A9767A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5334"/>
    <w:rsid w:val="00AD5643"/>
    <w:rsid w:val="00AD5D80"/>
    <w:rsid w:val="00AD5DFE"/>
    <w:rsid w:val="00AD5E92"/>
    <w:rsid w:val="00AD66FE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1AE5"/>
    <w:rsid w:val="00AE2495"/>
    <w:rsid w:val="00AE2682"/>
    <w:rsid w:val="00AE2AE0"/>
    <w:rsid w:val="00AE2B8B"/>
    <w:rsid w:val="00AE2EF2"/>
    <w:rsid w:val="00AE2FAE"/>
    <w:rsid w:val="00AE3132"/>
    <w:rsid w:val="00AE37E6"/>
    <w:rsid w:val="00AE41D3"/>
    <w:rsid w:val="00AE43EE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8A9"/>
    <w:rsid w:val="00AF0ACA"/>
    <w:rsid w:val="00AF0C66"/>
    <w:rsid w:val="00AF11E5"/>
    <w:rsid w:val="00AF13B4"/>
    <w:rsid w:val="00AF1561"/>
    <w:rsid w:val="00AF166D"/>
    <w:rsid w:val="00AF16F0"/>
    <w:rsid w:val="00AF1B7D"/>
    <w:rsid w:val="00AF22D3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D30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401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3EB"/>
    <w:rsid w:val="00B2151A"/>
    <w:rsid w:val="00B218C9"/>
    <w:rsid w:val="00B21CF5"/>
    <w:rsid w:val="00B2213C"/>
    <w:rsid w:val="00B22D93"/>
    <w:rsid w:val="00B22E3B"/>
    <w:rsid w:val="00B231E9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239C"/>
    <w:rsid w:val="00B32972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14A"/>
    <w:rsid w:val="00B3519E"/>
    <w:rsid w:val="00B35474"/>
    <w:rsid w:val="00B3583C"/>
    <w:rsid w:val="00B35961"/>
    <w:rsid w:val="00B35E47"/>
    <w:rsid w:val="00B35E6B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FDF"/>
    <w:rsid w:val="00B46A24"/>
    <w:rsid w:val="00B46CC7"/>
    <w:rsid w:val="00B46CE0"/>
    <w:rsid w:val="00B46F6B"/>
    <w:rsid w:val="00B478D6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1E"/>
    <w:rsid w:val="00B56688"/>
    <w:rsid w:val="00B56753"/>
    <w:rsid w:val="00B56A76"/>
    <w:rsid w:val="00B56C11"/>
    <w:rsid w:val="00B56CE4"/>
    <w:rsid w:val="00B56F6A"/>
    <w:rsid w:val="00B5705F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E3C"/>
    <w:rsid w:val="00B73E7A"/>
    <w:rsid w:val="00B73FEC"/>
    <w:rsid w:val="00B74433"/>
    <w:rsid w:val="00B7448E"/>
    <w:rsid w:val="00B7451F"/>
    <w:rsid w:val="00B74954"/>
    <w:rsid w:val="00B74A40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5F2F"/>
    <w:rsid w:val="00B863C9"/>
    <w:rsid w:val="00B865F8"/>
    <w:rsid w:val="00B86714"/>
    <w:rsid w:val="00B875F2"/>
    <w:rsid w:val="00B87688"/>
    <w:rsid w:val="00B87AB6"/>
    <w:rsid w:val="00B9019A"/>
    <w:rsid w:val="00B901B5"/>
    <w:rsid w:val="00B90249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D9F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71D"/>
    <w:rsid w:val="00B95822"/>
    <w:rsid w:val="00B95AAF"/>
    <w:rsid w:val="00B95CA1"/>
    <w:rsid w:val="00B95CD2"/>
    <w:rsid w:val="00B95DF6"/>
    <w:rsid w:val="00B9617B"/>
    <w:rsid w:val="00B96524"/>
    <w:rsid w:val="00B9690C"/>
    <w:rsid w:val="00B96B7A"/>
    <w:rsid w:val="00B96FDD"/>
    <w:rsid w:val="00B97147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701"/>
    <w:rsid w:val="00BA2BCF"/>
    <w:rsid w:val="00BA30A2"/>
    <w:rsid w:val="00BA30C8"/>
    <w:rsid w:val="00BA33CD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37AF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EB8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8D8"/>
    <w:rsid w:val="00BC0D3C"/>
    <w:rsid w:val="00BC0E74"/>
    <w:rsid w:val="00BC0F37"/>
    <w:rsid w:val="00BC123B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3E2"/>
    <w:rsid w:val="00BF0978"/>
    <w:rsid w:val="00BF0CC3"/>
    <w:rsid w:val="00BF0F4C"/>
    <w:rsid w:val="00BF1533"/>
    <w:rsid w:val="00BF1A2A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B6A"/>
    <w:rsid w:val="00BF6CF7"/>
    <w:rsid w:val="00BF6D6A"/>
    <w:rsid w:val="00BF7123"/>
    <w:rsid w:val="00BF7244"/>
    <w:rsid w:val="00BF7384"/>
    <w:rsid w:val="00BF76DC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B22"/>
    <w:rsid w:val="00C07B23"/>
    <w:rsid w:val="00C07DB9"/>
    <w:rsid w:val="00C103F6"/>
    <w:rsid w:val="00C106AB"/>
    <w:rsid w:val="00C107AC"/>
    <w:rsid w:val="00C10DFE"/>
    <w:rsid w:val="00C10FC7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17E07"/>
    <w:rsid w:val="00C20C65"/>
    <w:rsid w:val="00C20E55"/>
    <w:rsid w:val="00C20F93"/>
    <w:rsid w:val="00C21040"/>
    <w:rsid w:val="00C21404"/>
    <w:rsid w:val="00C218FE"/>
    <w:rsid w:val="00C21A24"/>
    <w:rsid w:val="00C21BC3"/>
    <w:rsid w:val="00C21FB0"/>
    <w:rsid w:val="00C220A7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4B1"/>
    <w:rsid w:val="00C25751"/>
    <w:rsid w:val="00C25E57"/>
    <w:rsid w:val="00C260E6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ABC"/>
    <w:rsid w:val="00C42F3A"/>
    <w:rsid w:val="00C43349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073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E39"/>
    <w:rsid w:val="00C650E2"/>
    <w:rsid w:val="00C65445"/>
    <w:rsid w:val="00C65F4A"/>
    <w:rsid w:val="00C6620D"/>
    <w:rsid w:val="00C66389"/>
    <w:rsid w:val="00C66609"/>
    <w:rsid w:val="00C66A05"/>
    <w:rsid w:val="00C66D9E"/>
    <w:rsid w:val="00C66DBC"/>
    <w:rsid w:val="00C66E23"/>
    <w:rsid w:val="00C6747F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305"/>
    <w:rsid w:val="00C7349E"/>
    <w:rsid w:val="00C73662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DA6"/>
    <w:rsid w:val="00CB71A5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D59"/>
    <w:rsid w:val="00CD5011"/>
    <w:rsid w:val="00CD515C"/>
    <w:rsid w:val="00CD52E8"/>
    <w:rsid w:val="00CD5392"/>
    <w:rsid w:val="00CD5548"/>
    <w:rsid w:val="00CD5703"/>
    <w:rsid w:val="00CD597F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AF5"/>
    <w:rsid w:val="00CF0B07"/>
    <w:rsid w:val="00CF0C15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C1A"/>
    <w:rsid w:val="00CF6CFB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7BF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5E"/>
    <w:rsid w:val="00D168F7"/>
    <w:rsid w:val="00D1694E"/>
    <w:rsid w:val="00D16AE7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5D5"/>
    <w:rsid w:val="00D22AA2"/>
    <w:rsid w:val="00D23146"/>
    <w:rsid w:val="00D2355B"/>
    <w:rsid w:val="00D23B9C"/>
    <w:rsid w:val="00D241E3"/>
    <w:rsid w:val="00D24732"/>
    <w:rsid w:val="00D247CA"/>
    <w:rsid w:val="00D248B9"/>
    <w:rsid w:val="00D248F4"/>
    <w:rsid w:val="00D24A67"/>
    <w:rsid w:val="00D24B47"/>
    <w:rsid w:val="00D24CF4"/>
    <w:rsid w:val="00D25575"/>
    <w:rsid w:val="00D259A2"/>
    <w:rsid w:val="00D259B4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4EE"/>
    <w:rsid w:val="00D32765"/>
    <w:rsid w:val="00D3297B"/>
    <w:rsid w:val="00D32FF8"/>
    <w:rsid w:val="00D3315D"/>
    <w:rsid w:val="00D3335A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B4A"/>
    <w:rsid w:val="00D420A7"/>
    <w:rsid w:val="00D42450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6F0"/>
    <w:rsid w:val="00D45A7E"/>
    <w:rsid w:val="00D45FFD"/>
    <w:rsid w:val="00D460C8"/>
    <w:rsid w:val="00D4629F"/>
    <w:rsid w:val="00D463E6"/>
    <w:rsid w:val="00D46D73"/>
    <w:rsid w:val="00D46E7B"/>
    <w:rsid w:val="00D470B4"/>
    <w:rsid w:val="00D47518"/>
    <w:rsid w:val="00D47709"/>
    <w:rsid w:val="00D47979"/>
    <w:rsid w:val="00D47E36"/>
    <w:rsid w:val="00D50A02"/>
    <w:rsid w:val="00D50B51"/>
    <w:rsid w:val="00D50E9B"/>
    <w:rsid w:val="00D51123"/>
    <w:rsid w:val="00D51214"/>
    <w:rsid w:val="00D5157C"/>
    <w:rsid w:val="00D51B8A"/>
    <w:rsid w:val="00D51E0B"/>
    <w:rsid w:val="00D5213E"/>
    <w:rsid w:val="00D52361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8A3"/>
    <w:rsid w:val="00D71E2B"/>
    <w:rsid w:val="00D71EC0"/>
    <w:rsid w:val="00D71FD1"/>
    <w:rsid w:val="00D7277D"/>
    <w:rsid w:val="00D72B5F"/>
    <w:rsid w:val="00D73740"/>
    <w:rsid w:val="00D73A5A"/>
    <w:rsid w:val="00D73B64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813"/>
    <w:rsid w:val="00D85AB5"/>
    <w:rsid w:val="00D861BD"/>
    <w:rsid w:val="00D86230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CB"/>
    <w:rsid w:val="00D90AEB"/>
    <w:rsid w:val="00D90BB1"/>
    <w:rsid w:val="00D90E54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3C83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68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C15"/>
    <w:rsid w:val="00DB3C20"/>
    <w:rsid w:val="00DB446A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B34"/>
    <w:rsid w:val="00DC5C9E"/>
    <w:rsid w:val="00DC5D66"/>
    <w:rsid w:val="00DC6869"/>
    <w:rsid w:val="00DC6A64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32A"/>
    <w:rsid w:val="00DD156E"/>
    <w:rsid w:val="00DD187E"/>
    <w:rsid w:val="00DD1C04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562"/>
    <w:rsid w:val="00DE187B"/>
    <w:rsid w:val="00DE18B2"/>
    <w:rsid w:val="00DE2061"/>
    <w:rsid w:val="00DE226E"/>
    <w:rsid w:val="00DE2F90"/>
    <w:rsid w:val="00DE31FC"/>
    <w:rsid w:val="00DE33DA"/>
    <w:rsid w:val="00DE3595"/>
    <w:rsid w:val="00DE36C8"/>
    <w:rsid w:val="00DE377B"/>
    <w:rsid w:val="00DE399F"/>
    <w:rsid w:val="00DE3CD7"/>
    <w:rsid w:val="00DE3EE4"/>
    <w:rsid w:val="00DE4008"/>
    <w:rsid w:val="00DE40F3"/>
    <w:rsid w:val="00DE423F"/>
    <w:rsid w:val="00DE4B27"/>
    <w:rsid w:val="00DE4F25"/>
    <w:rsid w:val="00DE51B6"/>
    <w:rsid w:val="00DE51E4"/>
    <w:rsid w:val="00DE5222"/>
    <w:rsid w:val="00DE5345"/>
    <w:rsid w:val="00DE5493"/>
    <w:rsid w:val="00DE5792"/>
    <w:rsid w:val="00DE60C6"/>
    <w:rsid w:val="00DE642D"/>
    <w:rsid w:val="00DE6454"/>
    <w:rsid w:val="00DE6653"/>
    <w:rsid w:val="00DE6EFF"/>
    <w:rsid w:val="00DE7B37"/>
    <w:rsid w:val="00DE7FE2"/>
    <w:rsid w:val="00DF0457"/>
    <w:rsid w:val="00DF0D41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31"/>
    <w:rsid w:val="00E01988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21E0"/>
    <w:rsid w:val="00E124B0"/>
    <w:rsid w:val="00E12721"/>
    <w:rsid w:val="00E12A4B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1087"/>
    <w:rsid w:val="00E21457"/>
    <w:rsid w:val="00E214B0"/>
    <w:rsid w:val="00E21507"/>
    <w:rsid w:val="00E21829"/>
    <w:rsid w:val="00E21C6F"/>
    <w:rsid w:val="00E222A5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3BB"/>
    <w:rsid w:val="00E266DC"/>
    <w:rsid w:val="00E267CE"/>
    <w:rsid w:val="00E26845"/>
    <w:rsid w:val="00E2694A"/>
    <w:rsid w:val="00E26D00"/>
    <w:rsid w:val="00E26E88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678"/>
    <w:rsid w:val="00E346A2"/>
    <w:rsid w:val="00E34B5B"/>
    <w:rsid w:val="00E34F07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426"/>
    <w:rsid w:val="00E41518"/>
    <w:rsid w:val="00E41DA0"/>
    <w:rsid w:val="00E421F3"/>
    <w:rsid w:val="00E42205"/>
    <w:rsid w:val="00E423CF"/>
    <w:rsid w:val="00E424CE"/>
    <w:rsid w:val="00E424F9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46"/>
    <w:rsid w:val="00E479D7"/>
    <w:rsid w:val="00E47D7E"/>
    <w:rsid w:val="00E47E3A"/>
    <w:rsid w:val="00E47FAA"/>
    <w:rsid w:val="00E50422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53"/>
    <w:rsid w:val="00E553FD"/>
    <w:rsid w:val="00E55EA2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196E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012"/>
    <w:rsid w:val="00E73222"/>
    <w:rsid w:val="00E732BA"/>
    <w:rsid w:val="00E73579"/>
    <w:rsid w:val="00E7394D"/>
    <w:rsid w:val="00E73BF1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ACA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E7F"/>
    <w:rsid w:val="00E814A1"/>
    <w:rsid w:val="00E81689"/>
    <w:rsid w:val="00E819F9"/>
    <w:rsid w:val="00E81E1A"/>
    <w:rsid w:val="00E81ECD"/>
    <w:rsid w:val="00E82349"/>
    <w:rsid w:val="00E82AA0"/>
    <w:rsid w:val="00E831E4"/>
    <w:rsid w:val="00E8340A"/>
    <w:rsid w:val="00E83A85"/>
    <w:rsid w:val="00E83CA2"/>
    <w:rsid w:val="00E84594"/>
    <w:rsid w:val="00E8470F"/>
    <w:rsid w:val="00E849BA"/>
    <w:rsid w:val="00E84B2E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9F3"/>
    <w:rsid w:val="00E87BFF"/>
    <w:rsid w:val="00E905DF"/>
    <w:rsid w:val="00E90CB3"/>
    <w:rsid w:val="00E90D8E"/>
    <w:rsid w:val="00E9102B"/>
    <w:rsid w:val="00E913AB"/>
    <w:rsid w:val="00E91420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96"/>
    <w:rsid w:val="00E943AB"/>
    <w:rsid w:val="00E94C6B"/>
    <w:rsid w:val="00E94C9F"/>
    <w:rsid w:val="00E95551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DF"/>
    <w:rsid w:val="00EB64A3"/>
    <w:rsid w:val="00EB64BB"/>
    <w:rsid w:val="00EB67EA"/>
    <w:rsid w:val="00EB6F5A"/>
    <w:rsid w:val="00EB70EE"/>
    <w:rsid w:val="00EB712A"/>
    <w:rsid w:val="00EB71CC"/>
    <w:rsid w:val="00EB784F"/>
    <w:rsid w:val="00EB78E5"/>
    <w:rsid w:val="00EB7EF7"/>
    <w:rsid w:val="00EC0235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5B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E4D"/>
    <w:rsid w:val="00ED7FDD"/>
    <w:rsid w:val="00EE0881"/>
    <w:rsid w:val="00EE0B05"/>
    <w:rsid w:val="00EE0D68"/>
    <w:rsid w:val="00EE10A2"/>
    <w:rsid w:val="00EE1202"/>
    <w:rsid w:val="00EE1593"/>
    <w:rsid w:val="00EE1E67"/>
    <w:rsid w:val="00EE1F99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39EE"/>
    <w:rsid w:val="00EF467C"/>
    <w:rsid w:val="00EF46AC"/>
    <w:rsid w:val="00EF46D5"/>
    <w:rsid w:val="00EF475C"/>
    <w:rsid w:val="00EF4779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B6"/>
    <w:rsid w:val="00F01477"/>
    <w:rsid w:val="00F01A0C"/>
    <w:rsid w:val="00F01AD6"/>
    <w:rsid w:val="00F02081"/>
    <w:rsid w:val="00F020C0"/>
    <w:rsid w:val="00F021CA"/>
    <w:rsid w:val="00F02A8F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65F1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DB5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39"/>
    <w:rsid w:val="00F27494"/>
    <w:rsid w:val="00F276AF"/>
    <w:rsid w:val="00F27A4C"/>
    <w:rsid w:val="00F27B5C"/>
    <w:rsid w:val="00F27F3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E6D"/>
    <w:rsid w:val="00F5385B"/>
    <w:rsid w:val="00F53A0C"/>
    <w:rsid w:val="00F53E6E"/>
    <w:rsid w:val="00F54156"/>
    <w:rsid w:val="00F543BB"/>
    <w:rsid w:val="00F54470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687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64A"/>
    <w:rsid w:val="00F758B4"/>
    <w:rsid w:val="00F758FF"/>
    <w:rsid w:val="00F75B74"/>
    <w:rsid w:val="00F75C8D"/>
    <w:rsid w:val="00F75CD7"/>
    <w:rsid w:val="00F75DF7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CF"/>
    <w:rsid w:val="00F8183B"/>
    <w:rsid w:val="00F81B40"/>
    <w:rsid w:val="00F81C32"/>
    <w:rsid w:val="00F81FCF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40FB"/>
    <w:rsid w:val="00F8419E"/>
    <w:rsid w:val="00F843F5"/>
    <w:rsid w:val="00F8444E"/>
    <w:rsid w:val="00F845E8"/>
    <w:rsid w:val="00F8465E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832"/>
    <w:rsid w:val="00F95ED1"/>
    <w:rsid w:val="00F95F3E"/>
    <w:rsid w:val="00F964E7"/>
    <w:rsid w:val="00F965C5"/>
    <w:rsid w:val="00F96BFF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8BE"/>
    <w:rsid w:val="00FA7A57"/>
    <w:rsid w:val="00FA7DE5"/>
    <w:rsid w:val="00FB0311"/>
    <w:rsid w:val="00FB05A9"/>
    <w:rsid w:val="00FB069F"/>
    <w:rsid w:val="00FB0C7F"/>
    <w:rsid w:val="00FB0F9D"/>
    <w:rsid w:val="00FB0FB6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643"/>
    <w:rsid w:val="00FB5A97"/>
    <w:rsid w:val="00FB5C96"/>
    <w:rsid w:val="00FB5CAB"/>
    <w:rsid w:val="00FB5CAD"/>
    <w:rsid w:val="00FB5CD3"/>
    <w:rsid w:val="00FB64C1"/>
    <w:rsid w:val="00FB64F7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1F64"/>
    <w:rsid w:val="00FC226B"/>
    <w:rsid w:val="00FC22FA"/>
    <w:rsid w:val="00FC243E"/>
    <w:rsid w:val="00FC284B"/>
    <w:rsid w:val="00FC2988"/>
    <w:rsid w:val="00FC2A7D"/>
    <w:rsid w:val="00FC2B98"/>
    <w:rsid w:val="00FC2CC5"/>
    <w:rsid w:val="00FC2EB4"/>
    <w:rsid w:val="00FC32FB"/>
    <w:rsid w:val="00FC38AF"/>
    <w:rsid w:val="00FC3D09"/>
    <w:rsid w:val="00FC4058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CBB"/>
    <w:rsid w:val="00FE6D81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627C2-FE24-4A29-A765-EC016AD2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74</Pages>
  <Words>14199</Words>
  <Characters>80936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94946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ชโลทร เจตนาธรรมจิต</cp:lastModifiedBy>
  <cp:revision>2</cp:revision>
  <cp:lastPrinted>2023-02-09T12:12:00Z</cp:lastPrinted>
  <dcterms:created xsi:type="dcterms:W3CDTF">2023-02-10T10:57:00Z</dcterms:created>
  <dcterms:modified xsi:type="dcterms:W3CDTF">2023-02-10T10:57:00Z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