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0BA1D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48"/>
          <w:szCs w:val="48"/>
          <w:cs/>
        </w:rPr>
      </w:pPr>
    </w:p>
    <w:p w14:paraId="5B60AC8C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6C851AD" w14:textId="5472FF5B" w:rsidR="00D675BD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ABB170E" w14:textId="77777777" w:rsidR="009C6D05" w:rsidRPr="00FA2792" w:rsidRDefault="009C6D05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F21304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AD070FE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066E572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367D3828" w14:textId="4A2B2898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A279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13FE9" w:rsidRPr="00FA2792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โกลบอลกรีนเคมิคอล จำกัด </w:t>
      </w:r>
      <w:r w:rsidRPr="00FA2792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FA2792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FA2792">
        <w:rPr>
          <w:rFonts w:asciiTheme="majorBidi" w:hAnsiTheme="majorBidi" w:cstheme="majorBidi"/>
          <w:b/>
          <w:bCs/>
          <w:sz w:val="52"/>
          <w:szCs w:val="52"/>
        </w:rPr>
        <w:t>)</w:t>
      </w:r>
      <w:r w:rsidRPr="00FA2792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7CE0262D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A2792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3E258FC6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SubTitle"/>
    </w:p>
    <w:bookmarkEnd w:id="0"/>
    <w:p w14:paraId="4209697C" w14:textId="458EEA4D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A2792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FA2792">
        <w:rPr>
          <w:rFonts w:asciiTheme="majorBidi" w:hAnsiTheme="majorBidi" w:cstheme="majorBidi"/>
          <w:sz w:val="32"/>
          <w:szCs w:val="32"/>
        </w:rPr>
        <w:t>31</w:t>
      </w:r>
      <w:r w:rsidRPr="00FA27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A2792">
        <w:rPr>
          <w:rFonts w:asciiTheme="majorBidi" w:hAnsiTheme="majorBidi" w:cstheme="majorBidi"/>
          <w:sz w:val="32"/>
          <w:szCs w:val="32"/>
        </w:rPr>
        <w:t>256</w:t>
      </w:r>
      <w:r w:rsidR="00050012" w:rsidRPr="00FA2792">
        <w:rPr>
          <w:rFonts w:asciiTheme="majorBidi" w:hAnsiTheme="majorBidi" w:cstheme="majorBidi"/>
          <w:sz w:val="32"/>
          <w:szCs w:val="32"/>
        </w:rPr>
        <w:t>5</w:t>
      </w:r>
    </w:p>
    <w:p w14:paraId="7E20899E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A2792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14C6EDB" w14:textId="77777777" w:rsidR="00D675BD" w:rsidRPr="00FA2792" w:rsidRDefault="00D675BD" w:rsidP="00D675BD">
      <w:pPr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A2792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2C459629" w14:textId="77777777" w:rsidR="00D675BD" w:rsidRPr="00FA2792" w:rsidRDefault="00D675BD" w:rsidP="00D675BD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Theme="majorBidi" w:hAnsiTheme="majorBidi" w:cstheme="majorBidi"/>
          <w:lang w:val="en-GB"/>
        </w:rPr>
      </w:pPr>
    </w:p>
    <w:p w14:paraId="049E6B21" w14:textId="77777777" w:rsidR="00D675BD" w:rsidRPr="00FA2792" w:rsidRDefault="00D675BD" w:rsidP="00D675BD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Theme="majorBidi" w:hAnsiTheme="majorBidi" w:cstheme="majorBidi"/>
          <w:lang w:val="en-GB"/>
        </w:rPr>
      </w:pPr>
    </w:p>
    <w:p w14:paraId="4C80885C" w14:textId="77777777" w:rsidR="00D675BD" w:rsidRPr="00FA2792" w:rsidRDefault="00D675BD" w:rsidP="00D675BD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Theme="majorBidi" w:hAnsiTheme="majorBidi" w:cstheme="majorBidi"/>
          <w:lang w:val="en-GB"/>
        </w:rPr>
      </w:pPr>
    </w:p>
    <w:p w14:paraId="79FC142D" w14:textId="77777777" w:rsidR="00D675BD" w:rsidRPr="00FA2792" w:rsidRDefault="00D675BD" w:rsidP="00D675BD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Theme="majorBidi" w:hAnsiTheme="majorBidi" w:cstheme="majorBidi"/>
          <w:cs/>
          <w:lang w:val="en-US"/>
        </w:rPr>
        <w:sectPr w:rsidR="00D675BD" w:rsidRPr="00FA2792" w:rsidSect="002978A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2C4C2B67" w14:textId="77777777" w:rsidR="00D675BD" w:rsidRPr="00FA2792" w:rsidRDefault="00D675BD" w:rsidP="00D675B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Ref46730557"/>
      <w:bookmarkEnd w:id="1"/>
      <w:r w:rsidRPr="00FA27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129C771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3AD4F64B" w14:textId="5C49E421" w:rsidR="00D675BD" w:rsidRPr="00FA2792" w:rsidRDefault="00D675BD" w:rsidP="00B62DE9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A2792">
        <w:rPr>
          <w:rFonts w:asciiTheme="majorBidi" w:hAnsiTheme="majorBidi" w:cstheme="majorBidi"/>
          <w:b/>
          <w:bCs/>
          <w:sz w:val="32"/>
          <w:szCs w:val="32"/>
          <w:cs/>
        </w:rPr>
        <w:t>เสนอ ผู้ถือหุ้น</w:t>
      </w:r>
      <w:r w:rsidR="00B62DE9" w:rsidRPr="00B62DE9">
        <w:rPr>
          <w:rFonts w:asciiTheme="majorBidi" w:hAnsiTheme="majorBidi" w:hint="cs"/>
          <w:b/>
          <w:bCs/>
          <w:sz w:val="32"/>
          <w:szCs w:val="32"/>
          <w:cs/>
        </w:rPr>
        <w:t>บริษัท</w:t>
      </w:r>
      <w:r w:rsidR="00B62DE9" w:rsidRPr="00B62DE9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B62DE9" w:rsidRPr="00B62DE9">
        <w:rPr>
          <w:rFonts w:asciiTheme="majorBidi" w:hAnsiTheme="majorBidi" w:hint="cs"/>
          <w:b/>
          <w:bCs/>
          <w:sz w:val="32"/>
          <w:szCs w:val="32"/>
          <w:cs/>
        </w:rPr>
        <w:t>โกลบอลกรีนเคมิคอล</w:t>
      </w:r>
      <w:r w:rsidR="00B62DE9" w:rsidRPr="00B62DE9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B62DE9" w:rsidRPr="00B62DE9">
        <w:rPr>
          <w:rFonts w:asciiTheme="majorBidi" w:hAnsiTheme="majorBidi" w:hint="cs"/>
          <w:b/>
          <w:bCs/>
          <w:sz w:val="32"/>
          <w:szCs w:val="32"/>
          <w:cs/>
        </w:rPr>
        <w:t>จำกัด</w:t>
      </w:r>
      <w:r w:rsidR="00B62DE9" w:rsidRPr="00B62DE9">
        <w:rPr>
          <w:rFonts w:asciiTheme="majorBidi" w:hAnsiTheme="majorBidi"/>
          <w:b/>
          <w:bCs/>
          <w:sz w:val="32"/>
          <w:szCs w:val="32"/>
          <w:cs/>
        </w:rPr>
        <w:t xml:space="preserve"> (</w:t>
      </w:r>
      <w:r w:rsidR="00B62DE9" w:rsidRPr="00B62DE9">
        <w:rPr>
          <w:rFonts w:asciiTheme="majorBidi" w:hAnsiTheme="majorBidi" w:hint="cs"/>
          <w:b/>
          <w:bCs/>
          <w:sz w:val="32"/>
          <w:szCs w:val="32"/>
          <w:cs/>
        </w:rPr>
        <w:t>มหาชน</w:t>
      </w:r>
      <w:r w:rsidR="00B62DE9" w:rsidRPr="00B62DE9">
        <w:rPr>
          <w:rFonts w:asciiTheme="majorBidi" w:hAnsiTheme="majorBidi"/>
          <w:b/>
          <w:bCs/>
          <w:sz w:val="32"/>
          <w:szCs w:val="32"/>
          <w:cs/>
        </w:rPr>
        <w:t>)</w:t>
      </w:r>
    </w:p>
    <w:p w14:paraId="16F97696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7B47278A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73C4CB2C" w14:textId="77777777" w:rsidR="00D675BD" w:rsidRPr="00385FD9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5FB34281" w14:textId="533F20E6" w:rsidR="00D675BD" w:rsidRPr="00FA2792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330F0D"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โกลบอลกรีนเคมิคอล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จำกัด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(มหาชน) และบริษัทย่อย (</w:t>
      </w:r>
      <w:r w:rsidRPr="00FA2792">
        <w:rPr>
          <w:rFonts w:asciiTheme="majorBidi" w:eastAsia="Calibri" w:hAnsiTheme="majorBidi" w:cstheme="majorBidi"/>
          <w:sz w:val="30"/>
          <w:szCs w:val="30"/>
        </w:rPr>
        <w:t>“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FA2792">
        <w:rPr>
          <w:rFonts w:asciiTheme="majorBidi" w:eastAsia="Calibri" w:hAnsiTheme="majorBidi" w:cstheme="majorBidi"/>
          <w:sz w:val="30"/>
          <w:szCs w:val="30"/>
        </w:rPr>
        <w:t>”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และของเฉพาะบริษัท </w:t>
      </w:r>
      <w:r w:rsidR="00330F0D"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โกลบอลกรีนเคมิคอล จำกัด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จำกัด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(มหาชน) (</w:t>
      </w:r>
      <w:r w:rsidRPr="00FA2792">
        <w:rPr>
          <w:rFonts w:asciiTheme="majorBidi" w:eastAsia="Calibri" w:hAnsiTheme="majorBidi" w:cstheme="majorBidi"/>
          <w:sz w:val="30"/>
          <w:szCs w:val="30"/>
        </w:rPr>
        <w:t>“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FA2792">
        <w:rPr>
          <w:rFonts w:asciiTheme="majorBidi" w:eastAsia="Calibri" w:hAnsiTheme="majorBidi" w:cstheme="majorBidi"/>
          <w:sz w:val="30"/>
          <w:szCs w:val="30"/>
        </w:rPr>
        <w:t>”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) ตามลำดับ</w:t>
      </w:r>
      <w:r w:rsidR="00385FD9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516FAD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ประกอบด้วยงบแสดงฐานะการเงินรวมและงบแสดงฐานะการเงินเฉพาะกิจการ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ณ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วันที่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31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ธันวาคม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256</w:t>
      </w:r>
      <w:r w:rsidR="00050012" w:rsidRPr="00516FAD">
        <w:rPr>
          <w:rFonts w:asciiTheme="majorBidi" w:eastAsia="Calibri" w:hAnsiTheme="majorBidi" w:cstheme="majorBidi"/>
          <w:spacing w:val="4"/>
          <w:sz w:val="30"/>
          <w:szCs w:val="30"/>
        </w:rPr>
        <w:t>5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</w:rPr>
        <w:t xml:space="preserve"> </w:t>
      </w:r>
      <w:r w:rsidR="00E5447C" w:rsidRPr="00516FAD">
        <w:rPr>
          <w:rFonts w:asciiTheme="majorBidi" w:eastAsia="Calibri" w:hAnsiTheme="majorBidi" w:cstheme="majorBidi" w:hint="cs"/>
          <w:spacing w:val="4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516FAD">
        <w:rPr>
          <w:rFonts w:asciiTheme="majorBidi" w:eastAsia="Calibri" w:hAnsiTheme="majorBidi" w:cstheme="majorBidi"/>
          <w:spacing w:val="4"/>
          <w:sz w:val="30"/>
          <w:szCs w:val="30"/>
          <w:cs/>
        </w:rPr>
        <w:t>ง</w:t>
      </w:r>
      <w:r w:rsidRPr="00FA2792">
        <w:rPr>
          <w:rFonts w:asciiTheme="majorBidi" w:eastAsia="Calibri" w:hAnsiTheme="majorBidi" w:cstheme="majorBidi"/>
          <w:spacing w:val="4"/>
          <w:sz w:val="30"/>
          <w:szCs w:val="30"/>
          <w:cs/>
        </w:rPr>
        <w:t>บกำไร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2C1DF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ญและเรื่องอื่น ๆ </w:t>
      </w:r>
    </w:p>
    <w:p w14:paraId="7B0B41E0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79EB279B" w14:textId="73FF14FE" w:rsidR="00D675BD" w:rsidRPr="00FA2792" w:rsidRDefault="00D675BD" w:rsidP="00D675B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FA2792">
        <w:rPr>
          <w:rFonts w:asciiTheme="majorBidi" w:eastAsia="Calibri" w:hAnsiTheme="majorBidi" w:cstheme="majorBidi"/>
          <w:sz w:val="30"/>
          <w:szCs w:val="30"/>
        </w:rPr>
        <w:t>256</w:t>
      </w:r>
      <w:r w:rsidR="009167B6">
        <w:rPr>
          <w:rFonts w:asciiTheme="majorBidi" w:eastAsia="Calibri" w:hAnsiTheme="majorBidi" w:cstheme="majorBidi"/>
          <w:sz w:val="30"/>
          <w:szCs w:val="30"/>
        </w:rPr>
        <w:t>5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FA2792">
        <w:rPr>
          <w:rFonts w:asciiTheme="majorBidi" w:hAnsiTheme="majorBidi" w:cstheme="majorBidi"/>
          <w:sz w:val="30"/>
          <w:szCs w:val="30"/>
          <w:cs/>
        </w:rPr>
        <w:t>น</w:t>
      </w:r>
    </w:p>
    <w:p w14:paraId="4D5B619D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45BCAB10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1FB5548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6A4E783E" w14:textId="77777777" w:rsidR="00AC1382" w:rsidRPr="00AC1382" w:rsidRDefault="00AC1382" w:rsidP="00AC1382">
      <w:pPr>
        <w:jc w:val="thaiDistribute"/>
        <w:rPr>
          <w:rFonts w:ascii="Angsana New" w:hAnsi="Angsana New"/>
          <w:sz w:val="30"/>
          <w:szCs w:val="30"/>
        </w:rPr>
      </w:pPr>
      <w:r w:rsidRPr="00AC138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AC1382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AC138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C1382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C1382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AC138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AC1382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AC1382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C138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1382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AC138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C1382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AC1382">
        <w:rPr>
          <w:rFonts w:asciiTheme="majorBidi" w:hAnsiTheme="majorBidi" w:cstheme="majorBidi"/>
          <w:sz w:val="30"/>
          <w:szCs w:val="30"/>
        </w:rPr>
        <w:t xml:space="preserve"> </w:t>
      </w:r>
      <w:r w:rsidRPr="00AC1382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AC1382">
        <w:rPr>
          <w:rFonts w:asciiTheme="majorBidi" w:hAnsiTheme="majorBidi" w:cstheme="majorBidi"/>
          <w:sz w:val="30"/>
          <w:szCs w:val="30"/>
        </w:rPr>
        <w:t xml:space="preserve"> (</w:t>
      </w:r>
      <w:r w:rsidRPr="00AC1382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AC1382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C1382">
        <w:rPr>
          <w:rFonts w:ascii="Angsana New" w:eastAsia="Calibri" w:hAnsi="Angsana New"/>
          <w:sz w:val="30"/>
          <w:szCs w:val="30"/>
        </w:rPr>
        <w:t xml:space="preserve"> </w:t>
      </w:r>
      <w:r w:rsidRPr="00AC1382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AC1382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C1382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4A74BC" w14:textId="77777777" w:rsidR="00D675BD" w:rsidRPr="00FA2792" w:rsidRDefault="00D675BD" w:rsidP="00D675B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6D4363" w14:textId="77777777" w:rsidR="00D675BD" w:rsidRPr="00FA2792" w:rsidRDefault="00D675BD" w:rsidP="00D675BD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D675BD" w:rsidRPr="00FA2792" w:rsidSect="002978A4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408"/>
        </w:sectPr>
      </w:pPr>
    </w:p>
    <w:p w14:paraId="6274DE82" w14:textId="77777777" w:rsidR="00D675BD" w:rsidRPr="00FA2792" w:rsidRDefault="00D675BD" w:rsidP="00D675BD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888FA9E" w14:textId="77777777" w:rsidR="00D675BD" w:rsidRPr="00C8306B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</w:rPr>
      </w:pPr>
    </w:p>
    <w:p w14:paraId="7A034D9F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FA2792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FA279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FA279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BC5BEE0" w14:textId="77777777" w:rsidR="00D675BD" w:rsidRPr="00C8306B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5"/>
        <w:gridCol w:w="5144"/>
      </w:tblGrid>
      <w:tr w:rsidR="00D349F2" w:rsidRPr="0001097F" w14:paraId="55F676AF" w14:textId="77777777" w:rsidTr="00321F4A">
        <w:tc>
          <w:tcPr>
            <w:tcW w:w="9819" w:type="dxa"/>
            <w:gridSpan w:val="2"/>
            <w:shd w:val="clear" w:color="auto" w:fill="auto"/>
          </w:tcPr>
          <w:p w14:paraId="631273EF" w14:textId="77777777" w:rsidR="00D349F2" w:rsidRPr="0001097F" w:rsidRDefault="00D349F2" w:rsidP="00385FD9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</w:rPr>
            </w:pP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  <w:r w:rsidRPr="0001097F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349F2" w:rsidRPr="0001097F" w14:paraId="42820406" w14:textId="77777777" w:rsidTr="00321F4A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6B33EFC3" w14:textId="37EB10E6" w:rsidR="00D349F2" w:rsidRPr="0001097F" w:rsidRDefault="00D349F2" w:rsidP="00385FD9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</w:rPr>
            </w:pP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อ้างถึ</w:t>
            </w:r>
            <w:r w:rsidRPr="00516FA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งหมายเหตุข้อ</w:t>
            </w:r>
            <w:r w:rsidR="00686AD3" w:rsidRPr="00516FA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686AD3" w:rsidRPr="00516FAD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516FA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ของง</w:t>
            </w: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บการเงินรวมและงบการเงินเฉพาะกิจการ</w:t>
            </w:r>
          </w:p>
        </w:tc>
      </w:tr>
      <w:tr w:rsidR="00D349F2" w:rsidRPr="0001097F" w14:paraId="4C4B8A1E" w14:textId="77777777" w:rsidTr="0001097F">
        <w:tc>
          <w:tcPr>
            <w:tcW w:w="4675" w:type="dxa"/>
            <w:shd w:val="clear" w:color="auto" w:fill="auto"/>
          </w:tcPr>
          <w:p w14:paraId="10E14182" w14:textId="77777777" w:rsidR="00D349F2" w:rsidRPr="0001097F" w:rsidRDefault="00D349F2" w:rsidP="00385FD9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109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44" w:type="dxa"/>
            <w:shd w:val="clear" w:color="auto" w:fill="auto"/>
          </w:tcPr>
          <w:p w14:paraId="2C9ADE36" w14:textId="77777777" w:rsidR="00D349F2" w:rsidRPr="0001097F" w:rsidRDefault="00D349F2" w:rsidP="00385FD9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1097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49F2" w:rsidRPr="0001097F" w14:paraId="32912443" w14:textId="77777777" w:rsidTr="0001097F">
        <w:tc>
          <w:tcPr>
            <w:tcW w:w="4675" w:type="dxa"/>
            <w:shd w:val="clear" w:color="auto" w:fill="auto"/>
          </w:tcPr>
          <w:p w14:paraId="6859D4CA" w14:textId="7497D0F4" w:rsidR="00D349F2" w:rsidRPr="0001097F" w:rsidRDefault="00D349F2" w:rsidP="00385FD9">
            <w:pPr>
              <w:spacing w:line="240" w:lineRule="auto"/>
              <w:ind w:right="65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1097F">
              <w:rPr>
                <w:rFonts w:ascii="Angsana New" w:eastAsia="Times New Roman" w:hAnsi="Angsana New"/>
                <w:sz w:val="30"/>
                <w:szCs w:val="30"/>
                <w:cs/>
              </w:rPr>
              <w:t>สินค้าคงเหลือของกลุ่มบริษัท มียอดคงเหลือที่มี</w:t>
            </w:r>
            <w:r w:rsidRPr="00516FAD">
              <w:rPr>
                <w:rFonts w:ascii="Angsana New" w:eastAsia="Times New Roman" w:hAnsi="Angsana New"/>
                <w:sz w:val="30"/>
                <w:szCs w:val="30"/>
                <w:cs/>
              </w:rPr>
              <w:t>นัยสำคัญในงบการเงินรวมและงบการเงินเฉพาะกิจการ</w:t>
            </w:r>
            <w:r w:rsidR="00686AD3" w:rsidRPr="00516FAD">
              <w:rPr>
                <w:rFonts w:ascii="Angsana New" w:eastAsia="Times New Roman" w:hAnsi="Angsana New" w:hint="cs"/>
                <w:sz w:val="30"/>
                <w:szCs w:val="30"/>
                <w:cs/>
              </w:rPr>
              <w:t>โดย</w:t>
            </w:r>
            <w:r w:rsidRPr="00516FAD">
              <w:rPr>
                <w:rFonts w:ascii="Angsana New" w:eastAsia="Times New Roman" w:hAnsi="Angsana New"/>
                <w:sz w:val="30"/>
                <w:szCs w:val="30"/>
                <w:cs/>
              </w:rPr>
              <w:t>วัตถุดิบแ</w:t>
            </w:r>
            <w:r w:rsidRPr="0001097F">
              <w:rPr>
                <w:rFonts w:ascii="Angsana New" w:eastAsia="Times New Roman" w:hAnsi="Angsana New"/>
                <w:sz w:val="30"/>
                <w:szCs w:val="30"/>
                <w:cs/>
              </w:rPr>
              <w:t>ละสินค้าสำเร็จรูปเป็นสินค้าโภคภัณฑ์ที่มีความผันผวนของราคาซึ่งอาจส่งผลต่อมูลค่าสินค้าคงเหลือ ณ วันสิ้นรอบระยะเวลารายงาน เนื่องด้วยสินค้าคงเหลือนั้นวัดมูลค่าด้วยราคาทุนหรือมูลค่าสุทธิที่จะได้รับแล้วแต่ราคาใดจะต่ำกว่า</w:t>
            </w:r>
            <w:r w:rsidRPr="0001097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01097F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โดยการประมาณการดังกล่าวเกี่ยวข้องกับการใช้ดุลยพินิจของผู้บริหาร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  <w:p w14:paraId="59454889" w14:textId="77777777" w:rsidR="00D349F2" w:rsidRPr="0001097F" w:rsidRDefault="00D349F2" w:rsidP="00385FD9">
            <w:pPr>
              <w:spacing w:line="240" w:lineRule="auto"/>
              <w:ind w:right="65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01097F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</w:p>
          <w:p w14:paraId="51FC92F9" w14:textId="77777777" w:rsidR="00D349F2" w:rsidRPr="0001097F" w:rsidRDefault="00D349F2" w:rsidP="00385FD9">
            <w:pPr>
              <w:spacing w:after="240" w:line="240" w:lineRule="auto"/>
              <w:ind w:right="7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144" w:type="dxa"/>
            <w:shd w:val="clear" w:color="auto" w:fill="auto"/>
          </w:tcPr>
          <w:p w14:paraId="619F472D" w14:textId="06925792" w:rsidR="00D349F2" w:rsidRDefault="00D349F2" w:rsidP="00991365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34A3882D" w14:textId="3484AFBB" w:rsidR="00645FD7" w:rsidRPr="00645FD7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กลุ่มบริษัทในการพิจารณาประมาณการมูลค่าสุทธิที่จะได้รับของสินค้าคงเหลือและพิจารณาการปฏิบัติตามนโยบายของกลุ่มบริษัทและบริษัทดังกล่าว</w:t>
            </w:r>
            <w:r w:rsidRPr="00645FD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การพิจารณาความสมเหตุสมผลของราคาตลาดโดยเปรียบเทียบกับราคาที่คาดว่าจะขายของสินค้าโภคภัณฑ์ และการทดสอบความถูกต้องในการคำนวณตลอดจนสุ่มทดสอบกับเอกสารที่เกี่ยวข้อง</w:t>
            </w:r>
          </w:p>
          <w:p w14:paraId="72C60A96" w14:textId="74CF981D" w:rsidR="00D349F2" w:rsidRPr="00645FD7" w:rsidRDefault="00645FD7" w:rsidP="00645FD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80" w:line="240" w:lineRule="auto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45FD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93C29B8" w14:textId="77777777" w:rsidR="00645FD7" w:rsidRDefault="00645FD7" w:rsidP="00D675BD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6A25FAD5" w14:textId="77777777" w:rsidR="00645FD7" w:rsidRDefault="00645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7CFEDD19" w14:textId="5419502F" w:rsidR="009167B6" w:rsidRDefault="002F7222" w:rsidP="00D675BD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lastRenderedPageBreak/>
        <w:t>เรื่องอื่น</w:t>
      </w:r>
    </w:p>
    <w:p w14:paraId="3023BDA0" w14:textId="77777777" w:rsidR="00C8306B" w:rsidRPr="00C8306B" w:rsidRDefault="00C8306B" w:rsidP="00C8306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1DD9DE1D" w14:textId="03DCD629" w:rsidR="009167B6" w:rsidRPr="002F7222" w:rsidRDefault="002F7222" w:rsidP="00D675BD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F7222">
        <w:rPr>
          <w:rFonts w:asciiTheme="majorBidi" w:eastAsia="Calibri" w:hAnsiTheme="majorBidi" w:hint="cs"/>
          <w:sz w:val="30"/>
          <w:szCs w:val="30"/>
          <w:cs/>
        </w:rPr>
        <w:t>งบการเงินรวมและงบการเงินเฉพาะกิจการของกลุ่มบริษัทและบริษัท</w:t>
      </w:r>
      <w:r w:rsidRPr="002F722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F7222">
        <w:rPr>
          <w:rFonts w:asciiTheme="majorBidi" w:eastAsia="Calibri" w:hAnsiTheme="majorBidi" w:hint="cs"/>
          <w:sz w:val="30"/>
          <w:szCs w:val="30"/>
          <w:cs/>
        </w:rPr>
        <w:t>สำหรับปีสิ้นสุดวันที่</w:t>
      </w:r>
      <w:r w:rsidRPr="002F722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F7222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2F7222">
        <w:rPr>
          <w:rFonts w:asciiTheme="majorBidi" w:eastAsia="Calibri" w:hAnsiTheme="majorBidi" w:hint="cs"/>
          <w:sz w:val="30"/>
          <w:szCs w:val="30"/>
          <w:cs/>
        </w:rPr>
        <w:t>ธันวาคม</w:t>
      </w:r>
      <w:r w:rsidRPr="002F722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F7222">
        <w:rPr>
          <w:rFonts w:asciiTheme="majorBidi" w:eastAsia="Calibri" w:hAnsiTheme="majorBidi" w:cstheme="majorBidi"/>
          <w:sz w:val="30"/>
          <w:szCs w:val="30"/>
        </w:rPr>
        <w:t xml:space="preserve">2564 </w:t>
      </w:r>
      <w:r w:rsidRPr="002F7222">
        <w:rPr>
          <w:rFonts w:asciiTheme="majorBidi" w:eastAsia="Calibri" w:hAnsiTheme="majorBidi" w:hint="cs"/>
          <w:sz w:val="30"/>
          <w:szCs w:val="30"/>
          <w:cs/>
        </w:rPr>
        <w:t>ตรวจสอบโดยผู้สอบบัญชีอื่น</w:t>
      </w:r>
      <w:r w:rsidRPr="002F722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F7222">
        <w:rPr>
          <w:rFonts w:asciiTheme="majorBidi" w:eastAsia="Calibri" w:hAnsiTheme="majorBidi" w:hint="cs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2F7222">
        <w:rPr>
          <w:rFonts w:asciiTheme="majorBidi" w:eastAsia="Calibri" w:hAnsi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</w:rPr>
        <w:t xml:space="preserve">11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eastAsia="Calibri" w:hAnsiTheme="majorBidi" w:cstheme="majorBidi"/>
          <w:sz w:val="30"/>
          <w:szCs w:val="30"/>
        </w:rPr>
        <w:t>2565</w:t>
      </w:r>
    </w:p>
    <w:p w14:paraId="636649FA" w14:textId="77777777" w:rsidR="009167B6" w:rsidRPr="00385FD9" w:rsidRDefault="009167B6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0D306243" w14:textId="59EDF8CC" w:rsidR="00D675BD" w:rsidRPr="00FA2792" w:rsidRDefault="00D675BD" w:rsidP="00D675BD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ข้อมูลอื่น</w:t>
      </w:r>
    </w:p>
    <w:p w14:paraId="1436581E" w14:textId="77777777" w:rsidR="00D675BD" w:rsidRPr="00385FD9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03DF3E16" w14:textId="2FDF7EF8" w:rsidR="00D675BD" w:rsidRPr="00FA2792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บริหารเป็นผู้รับผิดชอบต่อข้อมูลอื่น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แต่ไม่รวมถึงงบการเงิน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65D7489" w14:textId="77777777" w:rsidR="00D675BD" w:rsidRPr="00385FD9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6A4C7B7E" w14:textId="77777777" w:rsidR="00D675BD" w:rsidRPr="00FA2792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32A74CE" w14:textId="77777777" w:rsidR="00D675BD" w:rsidRPr="00385FD9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7EEF22C8" w14:textId="69D29D09" w:rsidR="00031870" w:rsidRPr="00C671A4" w:rsidRDefault="00031870" w:rsidP="00031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thaiDistribute"/>
        <w:rPr>
          <w:rFonts w:ascii="Angsana New" w:eastAsia="Yu Mincho" w:hAnsi="Angsana New"/>
          <w:sz w:val="30"/>
          <w:szCs w:val="30"/>
        </w:rPr>
      </w:pPr>
      <w:r w:rsidRPr="00C671A4">
        <w:rPr>
          <w:rFonts w:ascii="Angsana New" w:eastAsia="Yu Mincho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</w:t>
      </w:r>
      <w:r w:rsidR="00C8306B">
        <w:rPr>
          <w:rFonts w:ascii="Angsana New" w:eastAsia="Yu Mincho" w:hAnsi="Angsana New" w:hint="cs"/>
          <w:sz w:val="30"/>
          <w:szCs w:val="30"/>
          <w:cs/>
        </w:rPr>
        <w:t>ข้อมูลอื่น</w:t>
      </w:r>
      <w:r w:rsidRPr="00C671A4">
        <w:rPr>
          <w:rFonts w:ascii="Angsana New" w:eastAsia="Yu Mincho" w:hAnsi="Angsana New" w:hint="cs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  <w:r w:rsidRPr="00C671A4">
        <w:rPr>
          <w:rFonts w:ascii="Angsana New" w:eastAsia="Yu Mincho" w:hAnsi="Angsana New"/>
          <w:sz w:val="30"/>
          <w:szCs w:val="30"/>
          <w:cs/>
        </w:rPr>
        <w:t>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ทั้งนี้ข้าพเจ้าไม่พบว่ามีเรื่องดังกล่าวที่ต้องรายงาน</w:t>
      </w:r>
    </w:p>
    <w:p w14:paraId="64636C46" w14:textId="77777777" w:rsidR="00D675BD" w:rsidRPr="00385FD9" w:rsidRDefault="00D675BD" w:rsidP="00D675B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57253CD3" w14:textId="37637424" w:rsidR="00D675BD" w:rsidRPr="00031870" w:rsidRDefault="00D675BD" w:rsidP="00031870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A2792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4A9B5DAB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45653BFE" w14:textId="77777777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7BB5511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48BB4631" w14:textId="35CFA12A" w:rsidR="00D675BD" w:rsidRPr="00FA2792" w:rsidRDefault="00D675BD" w:rsidP="00D675B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380978C" w14:textId="77777777" w:rsidR="00D675BD" w:rsidRPr="00385FD9" w:rsidRDefault="00D675BD" w:rsidP="00385FD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20AC8C15" w14:textId="5B0B96BB" w:rsidR="00385FD9" w:rsidRDefault="00D675BD" w:rsidP="00645FD7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A279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385FD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462A3E7" w14:textId="02BCD10D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279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736C3BC" w14:textId="77777777" w:rsidR="00D675BD" w:rsidRPr="00385FD9" w:rsidRDefault="00D675BD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3AFFF5F0" w14:textId="77777777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A2792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D9908DD" w14:textId="77777777" w:rsidR="00031870" w:rsidRPr="00385FD9" w:rsidRDefault="00031870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4D076469" w14:textId="25C97BA4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FA3E471" w14:textId="073A0830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A2792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0C1868">
        <w:rPr>
          <w:rFonts w:asciiTheme="majorBidi" w:hAnsiTheme="majorBidi" w:cstheme="majorBidi"/>
          <w:sz w:val="30"/>
          <w:szCs w:val="30"/>
        </w:rPr>
        <w:br/>
      </w:r>
      <w:r w:rsidRPr="00FA2792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0C1868">
        <w:rPr>
          <w:rFonts w:asciiTheme="majorBidi" w:eastAsia="Calibri" w:hAnsiTheme="majorBidi" w:cstheme="majorBidi"/>
          <w:sz w:val="30"/>
          <w:szCs w:val="30"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0C1868">
        <w:rPr>
          <w:rFonts w:asciiTheme="majorBidi" w:eastAsia="Calibri" w:hAnsiTheme="majorBidi" w:cstheme="majorBidi"/>
          <w:sz w:val="30"/>
          <w:szCs w:val="30"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การควบคุมภ</w:t>
      </w:r>
      <w:r w:rsidRPr="00FA2792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D7F83CA" w14:textId="77777777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FA279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FEFB3D3" w14:textId="77777777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9D27E85" w14:textId="77777777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B4C7820" w14:textId="604A0F3B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0C1868">
        <w:rPr>
          <w:rFonts w:asciiTheme="majorBidi" w:eastAsia="Calibri" w:hAnsiTheme="majorBidi" w:cstheme="majorBidi"/>
          <w:sz w:val="30"/>
          <w:szCs w:val="30"/>
        </w:rPr>
        <w:br/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 xml:space="preserve"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  การนำเสนอข้อมูลโดยถูกต้องตามที่ควรหรือไม่   </w:t>
      </w:r>
    </w:p>
    <w:p w14:paraId="6FA94C39" w14:textId="77777777" w:rsidR="00D675BD" w:rsidRPr="00FA2792" w:rsidRDefault="00D675BD" w:rsidP="00AC3128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 กิจกรรมทางธุรกิจภายในกลุ่มบริษัทเพื่อแสดงความเห็นต่องบการเงินรวม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FA279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CDE166D" w14:textId="77777777" w:rsidR="00D675BD" w:rsidRPr="00385FD9" w:rsidRDefault="00D675BD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</w:p>
    <w:p w14:paraId="54CFBAE0" w14:textId="77777777" w:rsidR="00516FAD" w:rsidRPr="00FA2792" w:rsidRDefault="00516FAD" w:rsidP="00516FA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A2792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E12CCB0" w14:textId="77777777" w:rsidR="00D675BD" w:rsidRPr="00385FD9" w:rsidRDefault="00D675BD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6"/>
          <w:szCs w:val="26"/>
        </w:rPr>
      </w:pPr>
    </w:p>
    <w:p w14:paraId="72435985" w14:textId="6E0A308C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2792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516FAD">
        <w:rPr>
          <w:rFonts w:asciiTheme="majorBidi" w:eastAsia="Calibri" w:hAnsiTheme="majorBidi" w:cstheme="majorBidi"/>
          <w:sz w:val="30"/>
          <w:szCs w:val="30"/>
          <w:cs/>
        </w:rPr>
        <w:t>เหตุผลที่บุคคลภายนอกอาจพิจารณาว่ากระทบต่อความเป็นอิสระ</w:t>
      </w:r>
      <w:r w:rsidR="0032337A" w:rsidRPr="00516FAD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CCE3E80" w14:textId="77777777" w:rsidR="00D675BD" w:rsidRPr="00385FD9" w:rsidRDefault="00D675BD" w:rsidP="00AC31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26"/>
          <w:szCs w:val="26"/>
          <w:cs/>
        </w:rPr>
      </w:pPr>
    </w:p>
    <w:p w14:paraId="2F407FA8" w14:textId="55D5BE13" w:rsidR="00D675BD" w:rsidRPr="00FA2792" w:rsidRDefault="00D675BD" w:rsidP="00AC312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pacing w:val="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AC3128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Pr="00FA2792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</w:t>
      </w:r>
      <w:r w:rsidRPr="00FA2792">
        <w:rPr>
          <w:rFonts w:asciiTheme="majorBidi" w:hAnsiTheme="majorBidi" w:cstheme="majorBidi"/>
          <w:spacing w:val="4"/>
          <w:sz w:val="30"/>
          <w:szCs w:val="30"/>
          <w:cs/>
        </w:rPr>
        <w:t>อธิบาย</w:t>
      </w:r>
      <w:r w:rsidRPr="00FA2792">
        <w:rPr>
          <w:rFonts w:asciiTheme="majorBidi" w:hAnsiTheme="majorBidi" w:cstheme="majorBidi"/>
          <w:sz w:val="30"/>
          <w:szCs w:val="30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257BAB5" w14:textId="55218348" w:rsidR="00D675BD" w:rsidRPr="00FA2792" w:rsidRDefault="00D675BD" w:rsidP="00AC3128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1B63DEC" w14:textId="47723544" w:rsidR="00330F0D" w:rsidRPr="00AC3128" w:rsidRDefault="00330F0D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37243D5" w14:textId="51A0E97E" w:rsidR="00330F0D" w:rsidRPr="00FA2792" w:rsidRDefault="00330F0D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DD539B" w14:textId="6F75095B" w:rsidR="00330F0D" w:rsidRPr="00FA2792" w:rsidRDefault="0087245B" w:rsidP="00AC3128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</w:rPr>
        <w:t>(ธัญลักษณ์ เกตุแก้ว</w:t>
      </w:r>
      <w:r w:rsidR="00330F0D" w:rsidRPr="00FA2792">
        <w:rPr>
          <w:rFonts w:asciiTheme="majorBidi" w:hAnsiTheme="majorBidi" w:cstheme="majorBidi"/>
          <w:cs/>
        </w:rPr>
        <w:t>)</w:t>
      </w:r>
    </w:p>
    <w:p w14:paraId="2FDD4557" w14:textId="77777777" w:rsidR="00330F0D" w:rsidRPr="00FA2792" w:rsidRDefault="00330F0D" w:rsidP="00AC3128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A2792">
        <w:rPr>
          <w:rFonts w:asciiTheme="majorBidi" w:hAnsiTheme="majorBidi" w:cstheme="majorBidi"/>
          <w:cs/>
        </w:rPr>
        <w:t>ผู้สอบบัญชีรับอนุญาต</w:t>
      </w:r>
    </w:p>
    <w:p w14:paraId="56B9E0F6" w14:textId="7C51473B" w:rsidR="00330F0D" w:rsidRPr="0087245B" w:rsidRDefault="00330F0D" w:rsidP="00AC3128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A2792">
        <w:rPr>
          <w:rFonts w:asciiTheme="majorBidi" w:hAnsiTheme="majorBidi" w:cstheme="majorBidi"/>
          <w:cs/>
        </w:rPr>
        <w:t>เลขทะเบียน</w:t>
      </w:r>
      <w:r w:rsidR="0087245B">
        <w:rPr>
          <w:rFonts w:asciiTheme="majorBidi" w:hAnsiTheme="majorBidi" w:cstheme="majorBidi" w:hint="cs"/>
          <w:cs/>
        </w:rPr>
        <w:t xml:space="preserve"> </w:t>
      </w:r>
      <w:r w:rsidR="0087245B">
        <w:rPr>
          <w:rFonts w:asciiTheme="majorBidi" w:hAnsiTheme="majorBidi" w:cstheme="majorBidi"/>
          <w:lang w:val="en-US"/>
        </w:rPr>
        <w:t>8179</w:t>
      </w:r>
    </w:p>
    <w:p w14:paraId="33F82CB6" w14:textId="77777777" w:rsidR="00330F0D" w:rsidRPr="00AC3128" w:rsidRDefault="00330F0D" w:rsidP="00AC3128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52D818CF" w14:textId="77777777" w:rsidR="00330F0D" w:rsidRPr="00FA2792" w:rsidRDefault="00330F0D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3C9D1B" w14:textId="77777777" w:rsidR="00330F0D" w:rsidRPr="00FA2792" w:rsidRDefault="00330F0D" w:rsidP="00AC3128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279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CA4CA13" w14:textId="09D945C7" w:rsidR="00FE621C" w:rsidRPr="00817DF6" w:rsidRDefault="0087245B" w:rsidP="00AC3128">
      <w:pPr>
        <w:pStyle w:val="a"/>
        <w:tabs>
          <w:tab w:val="clear" w:pos="1080"/>
        </w:tabs>
        <w:rPr>
          <w:rFonts w:asciiTheme="majorBidi" w:hAnsiTheme="majorBidi" w:cstheme="majorBidi"/>
          <w:sz w:val="2"/>
          <w:szCs w:val="2"/>
          <w:cs/>
        </w:rPr>
      </w:pPr>
      <w:r>
        <w:rPr>
          <w:rFonts w:asciiTheme="majorBidi" w:hAnsiTheme="majorBidi" w:cstheme="majorBidi"/>
          <w:lang w:val="en-US"/>
        </w:rPr>
        <w:t xml:space="preserve">10 </w:t>
      </w:r>
      <w:r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>
        <w:rPr>
          <w:rFonts w:asciiTheme="majorBidi" w:hAnsiTheme="majorBidi" w:cstheme="majorBidi"/>
          <w:lang w:val="en-US"/>
        </w:rPr>
        <w:t>2566</w:t>
      </w:r>
    </w:p>
    <w:sectPr w:rsidR="00FE621C" w:rsidRPr="00817DF6" w:rsidSect="002978A4">
      <w:headerReference w:type="default" r:id="rId21"/>
      <w:footerReference w:type="even" r:id="rId22"/>
      <w:footerReference w:type="default" r:id="rId23"/>
      <w:pgSz w:w="11907" w:h="16840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6008F" w14:textId="77777777" w:rsidR="00282757" w:rsidRDefault="00282757" w:rsidP="004956B4">
      <w:r>
        <w:separator/>
      </w:r>
    </w:p>
  </w:endnote>
  <w:endnote w:type="continuationSeparator" w:id="0">
    <w:p w14:paraId="697E1F35" w14:textId="77777777" w:rsidR="00282757" w:rsidRDefault="0028275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E0AA0" w14:textId="77777777" w:rsidR="00D675BD" w:rsidRDefault="00D675BD" w:rsidP="00BF09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3F7475">
      <w:rPr>
        <w:rStyle w:val="PageNumber"/>
        <w:noProof/>
      </w:rPr>
      <w:t>1</w:t>
    </w:r>
    <w:r w:rsidRPr="00845905">
      <w:rPr>
        <w:rStyle w:val="PageNumber"/>
        <w:noProof/>
      </w:rPr>
      <w:t>8</w:t>
    </w:r>
    <w:r>
      <w:rPr>
        <w:rStyle w:val="PageNumber"/>
        <w:cs/>
      </w:rPr>
      <w:fldChar w:fldCharType="end"/>
    </w:r>
  </w:p>
  <w:p w14:paraId="109A779E" w14:textId="77777777" w:rsidR="00D675BD" w:rsidRDefault="00D675BD" w:rsidP="00BF0935">
    <w:pPr>
      <w:pStyle w:val="Footer"/>
      <w:ind w:right="360"/>
    </w:pPr>
  </w:p>
  <w:p w14:paraId="10EB938F" w14:textId="77777777" w:rsidR="00D675BD" w:rsidRDefault="00D675B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E65E2" w14:textId="77777777" w:rsidR="00D675BD" w:rsidRPr="00D577F2" w:rsidRDefault="00D675BD" w:rsidP="0043747B">
    <w:pPr>
      <w:pStyle w:val="Footer"/>
      <w:jc w:val="center"/>
      <w:rPr>
        <w:rFonts w:ascii="Angsana New" w:hAnsi="Angsana New"/>
        <w:sz w:val="30"/>
        <w:szCs w:val="30"/>
      </w:rPr>
    </w:pPr>
    <w:r w:rsidRPr="00845905">
      <w:rPr>
        <w:rFonts w:ascii="Angsana New" w:hAnsi="Angsana New"/>
        <w:sz w:val="30"/>
        <w:szCs w:val="30"/>
      </w:rPr>
      <w:t>2</w:t>
    </w:r>
  </w:p>
  <w:p w14:paraId="48178078" w14:textId="77777777" w:rsidR="00D675BD" w:rsidRDefault="00D675B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A0A2" w14:textId="77777777" w:rsidR="00D675BD" w:rsidRPr="0059641C" w:rsidRDefault="00D675BD" w:rsidP="00BF0935">
    <w:pPr>
      <w:pStyle w:val="Footer"/>
      <w:tabs>
        <w:tab w:val="left" w:pos="8820"/>
      </w:tabs>
      <w:rPr>
        <w:rFonts w:ascii="Angsana New" w:hAnsi="Angsana New"/>
        <w:i/>
        <w:iCs/>
        <w:sz w:val="30"/>
        <w:szCs w:val="30"/>
      </w:rPr>
    </w:pPr>
    <w:r w:rsidRPr="0059641C">
      <w:rPr>
        <w:rStyle w:val="PageNumber"/>
        <w:rFonts w:ascii="Angsana New" w:hAnsi="Angsana New"/>
        <w:i/>
        <w:iCs/>
        <w:sz w:val="30"/>
        <w:szCs w:val="30"/>
      </w:rPr>
      <w:tab/>
    </w:r>
    <w:r w:rsidRPr="0059641C">
      <w:rPr>
        <w:rStyle w:val="PageNumber"/>
        <w:rFonts w:ascii="Angsana New" w:hAnsi="Angsana New"/>
        <w:i/>
        <w:iCs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A7CCD" w14:textId="77777777" w:rsidR="00D675BD" w:rsidRPr="007E351D" w:rsidRDefault="00D675BD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 w:rsidRPr="00845905"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916E5" w14:textId="77777777" w:rsidR="00D675BD" w:rsidRDefault="00D675BD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8E08A" w14:textId="77777777" w:rsidR="008D22D9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4"/>
        <w:szCs w:val="24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tab/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92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  <w:r>
      <w:rPr>
        <w:rFonts w:cs="Times New Roman"/>
        <w:b w:val="0"/>
        <w:sz w:val="24"/>
        <w:szCs w:val="24"/>
        <w:lang w:val="en-US" w:bidi="th-TH"/>
      </w:rPr>
      <w:tab/>
    </w:r>
  </w:p>
  <w:p w14:paraId="09FADF49" w14:textId="2A0A9DC8" w:rsidR="008D22D9" w:rsidRPr="00F66B2D" w:rsidRDefault="008D22D9" w:rsidP="00F66B2D">
    <w:pPr>
      <w:pStyle w:val="acctmainheading"/>
      <w:tabs>
        <w:tab w:val="center" w:pos="4320"/>
        <w:tab w:val="right" w:pos="9540"/>
      </w:tabs>
      <w:spacing w:after="0" w:line="240" w:lineRule="atLeast"/>
      <w:jc w:val="right"/>
      <w:rPr>
        <w:rFonts w:cs="Times New Roman"/>
        <w:b w:val="0"/>
        <w:sz w:val="20"/>
        <w:lang w:val="en-US" w:bidi="th-TH"/>
      </w:rPr>
    </w:pPr>
    <w:r w:rsidRPr="00F66B2D">
      <w:rPr>
        <w:rFonts w:cs="Times New Roman"/>
        <w:b w:val="0"/>
        <w:sz w:val="20"/>
        <w:lang w:val="en-US" w:bidi="th-TH"/>
      </w:rPr>
      <w:fldChar w:fldCharType="begin"/>
    </w:r>
    <w:r w:rsidRPr="00F66B2D">
      <w:rPr>
        <w:rFonts w:cs="Times New Roman"/>
        <w:b w:val="0"/>
        <w:sz w:val="20"/>
        <w:lang w:val="en-US" w:bidi="th-TH"/>
      </w:rPr>
      <w:instrText xml:space="preserve"> FILENAME   \* MERGEFORMAT </w:instrText>
    </w:r>
    <w:r w:rsidRPr="00F66B2D">
      <w:rPr>
        <w:rFonts w:cs="Times New Roman"/>
        <w:b w:val="0"/>
        <w:sz w:val="20"/>
        <w:lang w:val="en-US" w:bidi="th-TH"/>
      </w:rPr>
      <w:fldChar w:fldCharType="separate"/>
    </w:r>
    <w:r w:rsidR="00E0262A">
      <w:rPr>
        <w:rFonts w:cs="Times New Roman"/>
        <w:b w:val="0"/>
        <w:noProof/>
        <w:sz w:val="20"/>
        <w:lang w:val="en-US" w:bidi="th-TH"/>
      </w:rPr>
      <w:t>2022 Dec-FSA-GGC -12t Report v9</w:t>
    </w:r>
    <w:r w:rsidRPr="00F66B2D">
      <w:rPr>
        <w:rFonts w:cs="Times New Roman"/>
        <w:b w:val="0"/>
        <w:sz w:val="20"/>
        <w:lang w:val="en-US" w:bidi="th-TH"/>
      </w:rPr>
      <w:fldChar w:fldCharType="end"/>
    </w:r>
    <w:r w:rsidRPr="00F66B2D">
      <w:rPr>
        <w:rFonts w:cs="Times New Roman"/>
        <w:b w:val="0"/>
        <w:sz w:val="20"/>
        <w:lang w:val="en-US" w:bidi="th-TH"/>
      </w:rPr>
      <w:t xml:space="preserve">    </w:t>
    </w:r>
    <w:r>
      <w:rPr>
        <w:rFonts w:cs="Times New Roman"/>
        <w:b w:val="0"/>
        <w:sz w:val="20"/>
        <w:lang w:val="en-US" w:bidi="th-TH"/>
      </w:rPr>
      <w:t>10/11/2020 01:07</w:t>
    </w:r>
  </w:p>
  <w:p w14:paraId="78549C21" w14:textId="77777777" w:rsidR="008D22D9" w:rsidRPr="009D2126" w:rsidRDefault="008D22D9" w:rsidP="00214564">
    <w:pPr>
      <w:pStyle w:val="acctmainheading"/>
      <w:tabs>
        <w:tab w:val="center" w:pos="4320"/>
        <w:tab w:val="right" w:pos="9540"/>
      </w:tabs>
      <w:spacing w:after="0" w:line="240" w:lineRule="atLeast"/>
      <w:rPr>
        <w:rFonts w:cs="Times New Roman"/>
        <w:b w:val="0"/>
        <w:sz w:val="24"/>
        <w:szCs w:val="24"/>
        <w:lang w:val="en-US" w:bidi="th-TH"/>
      </w:rPr>
    </w:pPr>
  </w:p>
  <w:p w14:paraId="60F6890F" w14:textId="77777777" w:rsidR="008D22D9" w:rsidRDefault="008D22D9" w:rsidP="005B47A1">
    <w:pPr>
      <w:pStyle w:val="Footer"/>
    </w:pPr>
  </w:p>
  <w:p w14:paraId="6CF4F404" w14:textId="77777777" w:rsidR="008D22D9" w:rsidRDefault="008D22D9" w:rsidP="005B47A1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DAB44" w14:textId="77777777" w:rsidR="008D22D9" w:rsidRDefault="008D22D9" w:rsidP="00214A20">
    <w:pPr>
      <w:pStyle w:val="acctmainheading"/>
      <w:tabs>
        <w:tab w:val="center" w:pos="4320"/>
        <w:tab w:val="right" w:pos="9540"/>
      </w:tabs>
      <w:spacing w:after="0" w:line="240" w:lineRule="atLeast"/>
      <w:jc w:val="center"/>
      <w:rPr>
        <w:rFonts w:ascii="Angsana New" w:hAnsi="Angsana New"/>
        <w:b w:val="0"/>
        <w:sz w:val="32"/>
        <w:szCs w:val="32"/>
        <w:lang w:val="en-US" w:bidi="th-TH"/>
      </w:rPr>
    </w:pP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begin"/>
    </w:r>
    <w:r w:rsidRPr="009D2126">
      <w:rPr>
        <w:rFonts w:ascii="Angsana New" w:hAnsi="Angsana New"/>
        <w:b w:val="0"/>
        <w:sz w:val="32"/>
        <w:szCs w:val="32"/>
        <w:lang w:val="en-US" w:bidi="th-TH"/>
      </w:rPr>
      <w:instrText xml:space="preserve"> PAGE   \* MERGEFORMAT </w:instrTex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separate"/>
    </w:r>
    <w:r>
      <w:rPr>
        <w:rFonts w:ascii="Angsana New" w:hAnsi="Angsana New"/>
        <w:b w:val="0"/>
        <w:noProof/>
        <w:sz w:val="32"/>
        <w:szCs w:val="32"/>
        <w:lang w:val="en-US" w:bidi="th-TH"/>
      </w:rPr>
      <w:t>99</w:t>
    </w:r>
    <w:r w:rsidRPr="009D2126">
      <w:rPr>
        <w:rFonts w:ascii="Angsana New" w:hAnsi="Angsana New"/>
        <w:b w:val="0"/>
        <w:sz w:val="32"/>
        <w:szCs w:val="32"/>
        <w:lang w:val="en-US" w:bidi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2F0F8" w14:textId="77777777" w:rsidR="00282757" w:rsidRDefault="00282757" w:rsidP="004956B4">
      <w:r>
        <w:separator/>
      </w:r>
    </w:p>
  </w:footnote>
  <w:footnote w:type="continuationSeparator" w:id="0">
    <w:p w14:paraId="38FFD077" w14:textId="77777777" w:rsidR="00282757" w:rsidRDefault="0028275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CB0F" w14:textId="77777777" w:rsidR="00740A70" w:rsidRDefault="00740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16904" w14:textId="77777777" w:rsidR="00740A70" w:rsidRDefault="00740A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D6620" w14:textId="77777777" w:rsidR="00740A70" w:rsidRDefault="00740A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E6C98" w14:textId="77777777" w:rsidR="00D675BD" w:rsidRPr="000A7018" w:rsidRDefault="00D675BD">
    <w:pPr>
      <w:pStyle w:val="Header"/>
      <w:rPr>
        <w:rFonts w:ascii="Angsana New" w:hAnsi="Angsana New"/>
        <w:sz w:val="32"/>
        <w:szCs w:val="32"/>
      </w:rPr>
    </w:pPr>
  </w:p>
  <w:p w14:paraId="7AB57513" w14:textId="77777777" w:rsidR="00D675BD" w:rsidRPr="000A7018" w:rsidRDefault="00D675BD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14BD" w14:textId="77777777" w:rsidR="00D675BD" w:rsidRPr="000A7018" w:rsidRDefault="00D675BD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C7548A4" w14:textId="6BEF4CEB" w:rsidR="00D675BD" w:rsidRDefault="00D675BD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666B766" w14:textId="3D96B0C7" w:rsidR="000A7018" w:rsidRDefault="000A7018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9088B46" w14:textId="37D3D31F" w:rsidR="000A7018" w:rsidRDefault="000A7018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4572C2B" w14:textId="2F465AA5" w:rsidR="000A7018" w:rsidRDefault="000A7018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9102A6F" w14:textId="3C38AA88" w:rsidR="000A7018" w:rsidRDefault="000A7018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4F304D0" w14:textId="5A0C7E7F" w:rsidR="000A7018" w:rsidRDefault="000A7018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C5DAD4C" w14:textId="77777777" w:rsidR="000A7018" w:rsidRPr="000A7018" w:rsidRDefault="000A7018" w:rsidP="000A7018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CE10" w14:textId="2C7426BD" w:rsidR="00454509" w:rsidRPr="0001097F" w:rsidRDefault="00454509" w:rsidP="0001097F">
    <w:pPr>
      <w:pStyle w:val="acctmainheading"/>
      <w:spacing w:after="0" w:line="240" w:lineRule="auto"/>
      <w:rPr>
        <w:rFonts w:ascii="Angsana New" w:hAnsi="Angsana New"/>
        <w:b w:val="0"/>
        <w:sz w:val="30"/>
        <w:szCs w:val="30"/>
        <w:lang w:val="en-US" w:bidi="th-TH"/>
      </w:rPr>
    </w:pPr>
  </w:p>
  <w:p w14:paraId="05A73944" w14:textId="7B4CA8B0" w:rsidR="0001097F" w:rsidRPr="0001097F" w:rsidRDefault="0001097F" w:rsidP="0001097F">
    <w:pPr>
      <w:pStyle w:val="acctmainheading"/>
      <w:spacing w:after="0" w:line="240" w:lineRule="auto"/>
      <w:rPr>
        <w:rFonts w:ascii="Angsana New" w:hAnsi="Angsana New"/>
        <w:b w:val="0"/>
        <w:sz w:val="30"/>
        <w:szCs w:val="30"/>
        <w:lang w:val="en-US" w:bidi="th-TH"/>
      </w:rPr>
    </w:pPr>
  </w:p>
  <w:p w14:paraId="46F0509D" w14:textId="0C516770" w:rsidR="0001097F" w:rsidRPr="0001097F" w:rsidRDefault="0001097F" w:rsidP="0001097F">
    <w:pPr>
      <w:pStyle w:val="acctmainheading"/>
      <w:spacing w:after="0" w:line="240" w:lineRule="auto"/>
      <w:rPr>
        <w:rFonts w:ascii="Angsana New" w:hAnsi="Angsana New"/>
        <w:b w:val="0"/>
        <w:sz w:val="30"/>
        <w:szCs w:val="30"/>
        <w:lang w:val="en-US" w:bidi="th-TH"/>
      </w:rPr>
    </w:pPr>
  </w:p>
  <w:p w14:paraId="29F9E358" w14:textId="77777777" w:rsidR="0001097F" w:rsidRPr="0001097F" w:rsidRDefault="0001097F" w:rsidP="0001097F">
    <w:pPr>
      <w:pStyle w:val="acctmainheading"/>
      <w:spacing w:after="0" w:line="240" w:lineRule="auto"/>
      <w:rPr>
        <w:rFonts w:ascii="Angsana New" w:hAnsi="Angsana New"/>
        <w:b w:val="0"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6E70B4"/>
    <w:multiLevelType w:val="hybridMultilevel"/>
    <w:tmpl w:val="DF6CD4F6"/>
    <w:lvl w:ilvl="0" w:tplc="B69E597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AE42EE1"/>
    <w:multiLevelType w:val="hybridMultilevel"/>
    <w:tmpl w:val="627A74EA"/>
    <w:lvl w:ilvl="0" w:tplc="B72C8F78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77197"/>
    <w:multiLevelType w:val="hybridMultilevel"/>
    <w:tmpl w:val="6B528840"/>
    <w:lvl w:ilvl="0" w:tplc="95602F9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D460A13"/>
    <w:multiLevelType w:val="hybridMultilevel"/>
    <w:tmpl w:val="5998AFC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E19740B"/>
    <w:multiLevelType w:val="hybridMultilevel"/>
    <w:tmpl w:val="1FAA2F72"/>
    <w:lvl w:ilvl="0" w:tplc="EF88D216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59444E03"/>
    <w:multiLevelType w:val="hybridMultilevel"/>
    <w:tmpl w:val="6BE6E252"/>
    <w:lvl w:ilvl="0" w:tplc="B72C8F78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93852"/>
    <w:multiLevelType w:val="hybridMultilevel"/>
    <w:tmpl w:val="3D543C92"/>
    <w:lvl w:ilvl="0" w:tplc="DE923742">
      <w:start w:val="1"/>
      <w:numFmt w:val="decimal"/>
      <w:lvlText w:val="(%1)"/>
      <w:lvlJc w:val="left"/>
      <w:pPr>
        <w:ind w:left="786" w:hanging="360"/>
      </w:pPr>
      <w:rPr>
        <w:rFonts w:asciiTheme="majorBidi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10C5735"/>
    <w:multiLevelType w:val="multilevel"/>
    <w:tmpl w:val="1FAA2F72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2978CC"/>
    <w:multiLevelType w:val="hybridMultilevel"/>
    <w:tmpl w:val="345AF05C"/>
    <w:lvl w:ilvl="0" w:tplc="88966910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D4370F6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72236"/>
    <w:multiLevelType w:val="hybridMultilevel"/>
    <w:tmpl w:val="B7584352"/>
    <w:lvl w:ilvl="0" w:tplc="0D108618">
      <w:start w:val="4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 w15:restartNumberingAfterBreak="0">
    <w:nsid w:val="7B401BD7"/>
    <w:multiLevelType w:val="hybridMultilevel"/>
    <w:tmpl w:val="56EAC7CE"/>
    <w:lvl w:ilvl="0" w:tplc="7D3C03F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F77546"/>
    <w:multiLevelType w:val="hybridMultilevel"/>
    <w:tmpl w:val="2010539E"/>
    <w:lvl w:ilvl="0" w:tplc="44307366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E2FC0"/>
    <w:multiLevelType w:val="hybridMultilevel"/>
    <w:tmpl w:val="4AA02DD8"/>
    <w:lvl w:ilvl="0" w:tplc="D1566E8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5"/>
  </w:num>
  <w:num w:numId="13">
    <w:abstractNumId w:val="33"/>
  </w:num>
  <w:num w:numId="14">
    <w:abstractNumId w:val="22"/>
  </w:num>
  <w:num w:numId="15">
    <w:abstractNumId w:val="27"/>
  </w:num>
  <w:num w:numId="16">
    <w:abstractNumId w:val="36"/>
  </w:num>
  <w:num w:numId="17">
    <w:abstractNumId w:val="37"/>
  </w:num>
  <w:num w:numId="18">
    <w:abstractNumId w:val="14"/>
  </w:num>
  <w:num w:numId="19">
    <w:abstractNumId w:val="42"/>
  </w:num>
  <w:num w:numId="20">
    <w:abstractNumId w:val="13"/>
  </w:num>
  <w:num w:numId="21">
    <w:abstractNumId w:val="12"/>
  </w:num>
  <w:num w:numId="22">
    <w:abstractNumId w:val="11"/>
  </w:num>
  <w:num w:numId="23">
    <w:abstractNumId w:val="20"/>
  </w:num>
  <w:num w:numId="24">
    <w:abstractNumId w:val="39"/>
  </w:num>
  <w:num w:numId="25">
    <w:abstractNumId w:val="10"/>
  </w:num>
  <w:num w:numId="26">
    <w:abstractNumId w:val="19"/>
  </w:num>
  <w:num w:numId="27">
    <w:abstractNumId w:val="29"/>
  </w:num>
  <w:num w:numId="28">
    <w:abstractNumId w:val="25"/>
  </w:num>
  <w:num w:numId="29">
    <w:abstractNumId w:val="18"/>
  </w:num>
  <w:num w:numId="30">
    <w:abstractNumId w:val="38"/>
  </w:num>
  <w:num w:numId="31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8"/>
  </w:num>
  <w:num w:numId="33">
    <w:abstractNumId w:val="23"/>
  </w:num>
  <w:num w:numId="34">
    <w:abstractNumId w:val="32"/>
  </w:num>
  <w:num w:numId="35">
    <w:abstractNumId w:val="21"/>
  </w:num>
  <w:num w:numId="36">
    <w:abstractNumId w:val="41"/>
  </w:num>
  <w:num w:numId="37">
    <w:abstractNumId w:val="35"/>
  </w:num>
  <w:num w:numId="38">
    <w:abstractNumId w:val="16"/>
  </w:num>
  <w:num w:numId="39">
    <w:abstractNumId w:val="17"/>
  </w:num>
  <w:num w:numId="40">
    <w:abstractNumId w:val="30"/>
  </w:num>
  <w:num w:numId="41">
    <w:abstractNumId w:val="34"/>
  </w:num>
  <w:num w:numId="42">
    <w:abstractNumId w:val="26"/>
  </w:num>
  <w:num w:numId="43">
    <w:abstractNumId w:val="31"/>
  </w:num>
  <w:num w:numId="44">
    <w:abstractNumId w:val="4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5C1"/>
    <w:rsid w:val="000005C3"/>
    <w:rsid w:val="000005ED"/>
    <w:rsid w:val="0000100B"/>
    <w:rsid w:val="00001145"/>
    <w:rsid w:val="000012CF"/>
    <w:rsid w:val="00001741"/>
    <w:rsid w:val="000019C7"/>
    <w:rsid w:val="00001F91"/>
    <w:rsid w:val="00002354"/>
    <w:rsid w:val="0000260C"/>
    <w:rsid w:val="0000265F"/>
    <w:rsid w:val="00002F4D"/>
    <w:rsid w:val="000032FE"/>
    <w:rsid w:val="00003AE6"/>
    <w:rsid w:val="00003CF4"/>
    <w:rsid w:val="00004376"/>
    <w:rsid w:val="0000493D"/>
    <w:rsid w:val="00004C4B"/>
    <w:rsid w:val="000056D8"/>
    <w:rsid w:val="00005773"/>
    <w:rsid w:val="000061A8"/>
    <w:rsid w:val="000063D3"/>
    <w:rsid w:val="000063E3"/>
    <w:rsid w:val="000064E6"/>
    <w:rsid w:val="00007982"/>
    <w:rsid w:val="00007AA4"/>
    <w:rsid w:val="00007BFE"/>
    <w:rsid w:val="00007E44"/>
    <w:rsid w:val="000102DC"/>
    <w:rsid w:val="000103ED"/>
    <w:rsid w:val="0001097F"/>
    <w:rsid w:val="00010D91"/>
    <w:rsid w:val="00010F4D"/>
    <w:rsid w:val="00011647"/>
    <w:rsid w:val="0001169E"/>
    <w:rsid w:val="00011892"/>
    <w:rsid w:val="00011F96"/>
    <w:rsid w:val="00011F9B"/>
    <w:rsid w:val="0001279E"/>
    <w:rsid w:val="00013106"/>
    <w:rsid w:val="000132EA"/>
    <w:rsid w:val="0001342C"/>
    <w:rsid w:val="00013704"/>
    <w:rsid w:val="0001390A"/>
    <w:rsid w:val="00014E9B"/>
    <w:rsid w:val="00015077"/>
    <w:rsid w:val="00015227"/>
    <w:rsid w:val="000154ED"/>
    <w:rsid w:val="00015715"/>
    <w:rsid w:val="0001586A"/>
    <w:rsid w:val="00015AA0"/>
    <w:rsid w:val="00015C9D"/>
    <w:rsid w:val="00015D89"/>
    <w:rsid w:val="00015E43"/>
    <w:rsid w:val="00015EC4"/>
    <w:rsid w:val="00016081"/>
    <w:rsid w:val="00016182"/>
    <w:rsid w:val="0001634E"/>
    <w:rsid w:val="0001655F"/>
    <w:rsid w:val="000169B6"/>
    <w:rsid w:val="0001700E"/>
    <w:rsid w:val="000175DD"/>
    <w:rsid w:val="0002090F"/>
    <w:rsid w:val="00020955"/>
    <w:rsid w:val="00020C4D"/>
    <w:rsid w:val="00021566"/>
    <w:rsid w:val="000216F8"/>
    <w:rsid w:val="00021C8E"/>
    <w:rsid w:val="00021EC6"/>
    <w:rsid w:val="000224EE"/>
    <w:rsid w:val="00022944"/>
    <w:rsid w:val="00022A1B"/>
    <w:rsid w:val="000231A0"/>
    <w:rsid w:val="00023492"/>
    <w:rsid w:val="0002369A"/>
    <w:rsid w:val="00023B24"/>
    <w:rsid w:val="00023B3C"/>
    <w:rsid w:val="00023E11"/>
    <w:rsid w:val="00023E63"/>
    <w:rsid w:val="0002426A"/>
    <w:rsid w:val="000246C1"/>
    <w:rsid w:val="00024B70"/>
    <w:rsid w:val="00024CAC"/>
    <w:rsid w:val="00025027"/>
    <w:rsid w:val="00025182"/>
    <w:rsid w:val="00025208"/>
    <w:rsid w:val="000254F5"/>
    <w:rsid w:val="00025562"/>
    <w:rsid w:val="0002563E"/>
    <w:rsid w:val="00025877"/>
    <w:rsid w:val="00025985"/>
    <w:rsid w:val="00025E3B"/>
    <w:rsid w:val="0002670E"/>
    <w:rsid w:val="0002685E"/>
    <w:rsid w:val="00026A4A"/>
    <w:rsid w:val="00027377"/>
    <w:rsid w:val="000273AA"/>
    <w:rsid w:val="0002748A"/>
    <w:rsid w:val="000275A0"/>
    <w:rsid w:val="0002780D"/>
    <w:rsid w:val="00027C1D"/>
    <w:rsid w:val="00027CC8"/>
    <w:rsid w:val="00027D60"/>
    <w:rsid w:val="000306DC"/>
    <w:rsid w:val="00030788"/>
    <w:rsid w:val="00030AEA"/>
    <w:rsid w:val="00030C47"/>
    <w:rsid w:val="00031870"/>
    <w:rsid w:val="00031976"/>
    <w:rsid w:val="00031D8D"/>
    <w:rsid w:val="00031DFB"/>
    <w:rsid w:val="00031EB4"/>
    <w:rsid w:val="00031F96"/>
    <w:rsid w:val="00032035"/>
    <w:rsid w:val="00032373"/>
    <w:rsid w:val="00032424"/>
    <w:rsid w:val="0003285D"/>
    <w:rsid w:val="0003286D"/>
    <w:rsid w:val="000329B5"/>
    <w:rsid w:val="00032A15"/>
    <w:rsid w:val="00032C0D"/>
    <w:rsid w:val="00032CC1"/>
    <w:rsid w:val="0003337F"/>
    <w:rsid w:val="0003353C"/>
    <w:rsid w:val="00033812"/>
    <w:rsid w:val="000339B8"/>
    <w:rsid w:val="00033B04"/>
    <w:rsid w:val="00033D3A"/>
    <w:rsid w:val="00034231"/>
    <w:rsid w:val="000342CB"/>
    <w:rsid w:val="0003444B"/>
    <w:rsid w:val="000346A2"/>
    <w:rsid w:val="0003483C"/>
    <w:rsid w:val="00034BEA"/>
    <w:rsid w:val="00034F09"/>
    <w:rsid w:val="00034FC7"/>
    <w:rsid w:val="000359FE"/>
    <w:rsid w:val="00035AA5"/>
    <w:rsid w:val="00035D70"/>
    <w:rsid w:val="00035DFB"/>
    <w:rsid w:val="00035E22"/>
    <w:rsid w:val="000360E1"/>
    <w:rsid w:val="0003657D"/>
    <w:rsid w:val="00036CD0"/>
    <w:rsid w:val="0003793A"/>
    <w:rsid w:val="00037B04"/>
    <w:rsid w:val="00037CF6"/>
    <w:rsid w:val="00037D1E"/>
    <w:rsid w:val="0004022C"/>
    <w:rsid w:val="000405B2"/>
    <w:rsid w:val="00040D9C"/>
    <w:rsid w:val="00041034"/>
    <w:rsid w:val="00041214"/>
    <w:rsid w:val="000412C7"/>
    <w:rsid w:val="0004217C"/>
    <w:rsid w:val="00042957"/>
    <w:rsid w:val="000429DE"/>
    <w:rsid w:val="0004316A"/>
    <w:rsid w:val="0004319B"/>
    <w:rsid w:val="00043CB6"/>
    <w:rsid w:val="00044200"/>
    <w:rsid w:val="00044635"/>
    <w:rsid w:val="000447C0"/>
    <w:rsid w:val="0004531B"/>
    <w:rsid w:val="000457D6"/>
    <w:rsid w:val="00045F6B"/>
    <w:rsid w:val="00045F74"/>
    <w:rsid w:val="0004621F"/>
    <w:rsid w:val="00046536"/>
    <w:rsid w:val="00046A82"/>
    <w:rsid w:val="00046AB2"/>
    <w:rsid w:val="00046AFC"/>
    <w:rsid w:val="00047668"/>
    <w:rsid w:val="00047803"/>
    <w:rsid w:val="000479BE"/>
    <w:rsid w:val="00050012"/>
    <w:rsid w:val="00050337"/>
    <w:rsid w:val="000505EB"/>
    <w:rsid w:val="00050839"/>
    <w:rsid w:val="000508DC"/>
    <w:rsid w:val="00050948"/>
    <w:rsid w:val="00050C35"/>
    <w:rsid w:val="00050F6E"/>
    <w:rsid w:val="00051491"/>
    <w:rsid w:val="000517DE"/>
    <w:rsid w:val="00051A81"/>
    <w:rsid w:val="00051C2F"/>
    <w:rsid w:val="00052BA3"/>
    <w:rsid w:val="00053597"/>
    <w:rsid w:val="000539D5"/>
    <w:rsid w:val="00053C09"/>
    <w:rsid w:val="000540AC"/>
    <w:rsid w:val="00054117"/>
    <w:rsid w:val="00054218"/>
    <w:rsid w:val="000549B7"/>
    <w:rsid w:val="00054F1C"/>
    <w:rsid w:val="00055234"/>
    <w:rsid w:val="00055333"/>
    <w:rsid w:val="00055960"/>
    <w:rsid w:val="00055981"/>
    <w:rsid w:val="00055D63"/>
    <w:rsid w:val="000562ED"/>
    <w:rsid w:val="000564BE"/>
    <w:rsid w:val="00056538"/>
    <w:rsid w:val="00056906"/>
    <w:rsid w:val="00056F61"/>
    <w:rsid w:val="000573F8"/>
    <w:rsid w:val="000574DA"/>
    <w:rsid w:val="000575CA"/>
    <w:rsid w:val="00057AEA"/>
    <w:rsid w:val="00057CAE"/>
    <w:rsid w:val="000601A9"/>
    <w:rsid w:val="0006033C"/>
    <w:rsid w:val="0006042E"/>
    <w:rsid w:val="00060457"/>
    <w:rsid w:val="00060EFD"/>
    <w:rsid w:val="00061083"/>
    <w:rsid w:val="000614CF"/>
    <w:rsid w:val="0006179A"/>
    <w:rsid w:val="000617F9"/>
    <w:rsid w:val="00061A4E"/>
    <w:rsid w:val="00061AAE"/>
    <w:rsid w:val="00061CE3"/>
    <w:rsid w:val="000620C5"/>
    <w:rsid w:val="00062110"/>
    <w:rsid w:val="000622B0"/>
    <w:rsid w:val="000625B0"/>
    <w:rsid w:val="000625EC"/>
    <w:rsid w:val="00062722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4CB0"/>
    <w:rsid w:val="00064FDC"/>
    <w:rsid w:val="00064FDD"/>
    <w:rsid w:val="00065407"/>
    <w:rsid w:val="00065442"/>
    <w:rsid w:val="000656E1"/>
    <w:rsid w:val="000659CB"/>
    <w:rsid w:val="00065A0F"/>
    <w:rsid w:val="00065ADE"/>
    <w:rsid w:val="00065C80"/>
    <w:rsid w:val="00065E35"/>
    <w:rsid w:val="00066600"/>
    <w:rsid w:val="000668C4"/>
    <w:rsid w:val="00066EE2"/>
    <w:rsid w:val="00066FB0"/>
    <w:rsid w:val="00067C1F"/>
    <w:rsid w:val="00067D22"/>
    <w:rsid w:val="000701A9"/>
    <w:rsid w:val="00070327"/>
    <w:rsid w:val="0007069B"/>
    <w:rsid w:val="000707FC"/>
    <w:rsid w:val="0007080C"/>
    <w:rsid w:val="000709DA"/>
    <w:rsid w:val="000709F9"/>
    <w:rsid w:val="00070C56"/>
    <w:rsid w:val="000722E1"/>
    <w:rsid w:val="0007277C"/>
    <w:rsid w:val="0007277D"/>
    <w:rsid w:val="000729B1"/>
    <w:rsid w:val="00072B21"/>
    <w:rsid w:val="00072CEF"/>
    <w:rsid w:val="000730AF"/>
    <w:rsid w:val="000730CF"/>
    <w:rsid w:val="00073B1F"/>
    <w:rsid w:val="00073B97"/>
    <w:rsid w:val="00074478"/>
    <w:rsid w:val="000744DE"/>
    <w:rsid w:val="000744FA"/>
    <w:rsid w:val="000745D6"/>
    <w:rsid w:val="00074717"/>
    <w:rsid w:val="0007509B"/>
    <w:rsid w:val="000751B4"/>
    <w:rsid w:val="00075207"/>
    <w:rsid w:val="000754D3"/>
    <w:rsid w:val="000754DB"/>
    <w:rsid w:val="0007557D"/>
    <w:rsid w:val="000759B4"/>
    <w:rsid w:val="00075FFC"/>
    <w:rsid w:val="00076640"/>
    <w:rsid w:val="0007679B"/>
    <w:rsid w:val="000779F7"/>
    <w:rsid w:val="000802A4"/>
    <w:rsid w:val="000809D6"/>
    <w:rsid w:val="00081600"/>
    <w:rsid w:val="000817CF"/>
    <w:rsid w:val="000818A1"/>
    <w:rsid w:val="000818AD"/>
    <w:rsid w:val="00081909"/>
    <w:rsid w:val="0008198C"/>
    <w:rsid w:val="00081A2B"/>
    <w:rsid w:val="00081E41"/>
    <w:rsid w:val="000821B3"/>
    <w:rsid w:val="00082221"/>
    <w:rsid w:val="000824B5"/>
    <w:rsid w:val="000824BB"/>
    <w:rsid w:val="00082A9C"/>
    <w:rsid w:val="00082C5F"/>
    <w:rsid w:val="00082D19"/>
    <w:rsid w:val="00082F02"/>
    <w:rsid w:val="000833F9"/>
    <w:rsid w:val="0008356D"/>
    <w:rsid w:val="000838F4"/>
    <w:rsid w:val="00083D28"/>
    <w:rsid w:val="00083EBD"/>
    <w:rsid w:val="00083F44"/>
    <w:rsid w:val="00084073"/>
    <w:rsid w:val="000840F3"/>
    <w:rsid w:val="000841EB"/>
    <w:rsid w:val="0008436C"/>
    <w:rsid w:val="00084387"/>
    <w:rsid w:val="000843CE"/>
    <w:rsid w:val="00084539"/>
    <w:rsid w:val="00084561"/>
    <w:rsid w:val="0008493B"/>
    <w:rsid w:val="00084A8B"/>
    <w:rsid w:val="00084CA1"/>
    <w:rsid w:val="00085055"/>
    <w:rsid w:val="000855B7"/>
    <w:rsid w:val="000856FA"/>
    <w:rsid w:val="00085ADA"/>
    <w:rsid w:val="000862C7"/>
    <w:rsid w:val="0008635F"/>
    <w:rsid w:val="00086BE5"/>
    <w:rsid w:val="00086D23"/>
    <w:rsid w:val="00086E7A"/>
    <w:rsid w:val="000877F1"/>
    <w:rsid w:val="00087C9A"/>
    <w:rsid w:val="00087FCD"/>
    <w:rsid w:val="000910A9"/>
    <w:rsid w:val="000919AE"/>
    <w:rsid w:val="00091AF4"/>
    <w:rsid w:val="00091D45"/>
    <w:rsid w:val="00092641"/>
    <w:rsid w:val="00092B54"/>
    <w:rsid w:val="00092FFA"/>
    <w:rsid w:val="0009329F"/>
    <w:rsid w:val="000933C1"/>
    <w:rsid w:val="0009366D"/>
    <w:rsid w:val="00093A25"/>
    <w:rsid w:val="00093DB7"/>
    <w:rsid w:val="00094164"/>
    <w:rsid w:val="00094272"/>
    <w:rsid w:val="00094304"/>
    <w:rsid w:val="00094395"/>
    <w:rsid w:val="00094B46"/>
    <w:rsid w:val="00094BAC"/>
    <w:rsid w:val="000955AC"/>
    <w:rsid w:val="000957CE"/>
    <w:rsid w:val="00095E39"/>
    <w:rsid w:val="0009657B"/>
    <w:rsid w:val="00096ED5"/>
    <w:rsid w:val="00096F35"/>
    <w:rsid w:val="00097086"/>
    <w:rsid w:val="0009727B"/>
    <w:rsid w:val="0009756E"/>
    <w:rsid w:val="0009759B"/>
    <w:rsid w:val="0009774D"/>
    <w:rsid w:val="00097A71"/>
    <w:rsid w:val="00097DF8"/>
    <w:rsid w:val="00097E91"/>
    <w:rsid w:val="000A036D"/>
    <w:rsid w:val="000A0B6F"/>
    <w:rsid w:val="000A0C84"/>
    <w:rsid w:val="000A0EA3"/>
    <w:rsid w:val="000A0FDC"/>
    <w:rsid w:val="000A1623"/>
    <w:rsid w:val="000A18E6"/>
    <w:rsid w:val="000A1D94"/>
    <w:rsid w:val="000A2167"/>
    <w:rsid w:val="000A24AD"/>
    <w:rsid w:val="000A2540"/>
    <w:rsid w:val="000A286C"/>
    <w:rsid w:val="000A29D1"/>
    <w:rsid w:val="000A363B"/>
    <w:rsid w:val="000A395D"/>
    <w:rsid w:val="000A42E6"/>
    <w:rsid w:val="000A4357"/>
    <w:rsid w:val="000A43D0"/>
    <w:rsid w:val="000A480E"/>
    <w:rsid w:val="000A4A24"/>
    <w:rsid w:val="000A4C88"/>
    <w:rsid w:val="000A4EFE"/>
    <w:rsid w:val="000A5297"/>
    <w:rsid w:val="000A58A2"/>
    <w:rsid w:val="000A5905"/>
    <w:rsid w:val="000A62C5"/>
    <w:rsid w:val="000A65D3"/>
    <w:rsid w:val="000A66AB"/>
    <w:rsid w:val="000A6751"/>
    <w:rsid w:val="000A67A9"/>
    <w:rsid w:val="000A6C35"/>
    <w:rsid w:val="000A6DDB"/>
    <w:rsid w:val="000A7018"/>
    <w:rsid w:val="000A730A"/>
    <w:rsid w:val="000A7430"/>
    <w:rsid w:val="000A75A6"/>
    <w:rsid w:val="000A76C9"/>
    <w:rsid w:val="000A772F"/>
    <w:rsid w:val="000A7ADA"/>
    <w:rsid w:val="000A7B44"/>
    <w:rsid w:val="000B01B8"/>
    <w:rsid w:val="000B0215"/>
    <w:rsid w:val="000B021D"/>
    <w:rsid w:val="000B0412"/>
    <w:rsid w:val="000B0720"/>
    <w:rsid w:val="000B0ACF"/>
    <w:rsid w:val="000B0AFD"/>
    <w:rsid w:val="000B0E74"/>
    <w:rsid w:val="000B1164"/>
    <w:rsid w:val="000B17A0"/>
    <w:rsid w:val="000B1B02"/>
    <w:rsid w:val="000B1B44"/>
    <w:rsid w:val="000B1C74"/>
    <w:rsid w:val="000B1F8A"/>
    <w:rsid w:val="000B1F9F"/>
    <w:rsid w:val="000B235E"/>
    <w:rsid w:val="000B24BB"/>
    <w:rsid w:val="000B268F"/>
    <w:rsid w:val="000B27A1"/>
    <w:rsid w:val="000B27F2"/>
    <w:rsid w:val="000B2948"/>
    <w:rsid w:val="000B2B44"/>
    <w:rsid w:val="000B2B8D"/>
    <w:rsid w:val="000B2F5E"/>
    <w:rsid w:val="000B3899"/>
    <w:rsid w:val="000B3ACB"/>
    <w:rsid w:val="000B3CE0"/>
    <w:rsid w:val="000B419B"/>
    <w:rsid w:val="000B43D4"/>
    <w:rsid w:val="000B4425"/>
    <w:rsid w:val="000B450E"/>
    <w:rsid w:val="000B4819"/>
    <w:rsid w:val="000B4A81"/>
    <w:rsid w:val="000B4D5C"/>
    <w:rsid w:val="000B4EAB"/>
    <w:rsid w:val="000B5013"/>
    <w:rsid w:val="000B5170"/>
    <w:rsid w:val="000B5344"/>
    <w:rsid w:val="000B54F2"/>
    <w:rsid w:val="000B5868"/>
    <w:rsid w:val="000B5D9F"/>
    <w:rsid w:val="000B6136"/>
    <w:rsid w:val="000B6150"/>
    <w:rsid w:val="000B61E2"/>
    <w:rsid w:val="000B66DB"/>
    <w:rsid w:val="000B695E"/>
    <w:rsid w:val="000B6B68"/>
    <w:rsid w:val="000B6F74"/>
    <w:rsid w:val="000B7644"/>
    <w:rsid w:val="000B77E7"/>
    <w:rsid w:val="000B78AD"/>
    <w:rsid w:val="000B7A60"/>
    <w:rsid w:val="000B7F82"/>
    <w:rsid w:val="000C0365"/>
    <w:rsid w:val="000C052E"/>
    <w:rsid w:val="000C0946"/>
    <w:rsid w:val="000C0A65"/>
    <w:rsid w:val="000C0AFD"/>
    <w:rsid w:val="000C0B63"/>
    <w:rsid w:val="000C0EE7"/>
    <w:rsid w:val="000C1393"/>
    <w:rsid w:val="000C1750"/>
    <w:rsid w:val="000C1822"/>
    <w:rsid w:val="000C1868"/>
    <w:rsid w:val="000C1A8C"/>
    <w:rsid w:val="000C1A94"/>
    <w:rsid w:val="000C1BA5"/>
    <w:rsid w:val="000C2046"/>
    <w:rsid w:val="000C2089"/>
    <w:rsid w:val="000C2123"/>
    <w:rsid w:val="000C218C"/>
    <w:rsid w:val="000C292D"/>
    <w:rsid w:val="000C3E75"/>
    <w:rsid w:val="000C3E8B"/>
    <w:rsid w:val="000C43C7"/>
    <w:rsid w:val="000C45F9"/>
    <w:rsid w:val="000C494A"/>
    <w:rsid w:val="000C4A29"/>
    <w:rsid w:val="000C4B96"/>
    <w:rsid w:val="000C4C8C"/>
    <w:rsid w:val="000C4F26"/>
    <w:rsid w:val="000C55D7"/>
    <w:rsid w:val="000C5B66"/>
    <w:rsid w:val="000C5DC6"/>
    <w:rsid w:val="000C5F79"/>
    <w:rsid w:val="000C6367"/>
    <w:rsid w:val="000C6A58"/>
    <w:rsid w:val="000C6D34"/>
    <w:rsid w:val="000C6E29"/>
    <w:rsid w:val="000C73B2"/>
    <w:rsid w:val="000C74A7"/>
    <w:rsid w:val="000C75E1"/>
    <w:rsid w:val="000C7D67"/>
    <w:rsid w:val="000D007D"/>
    <w:rsid w:val="000D08A1"/>
    <w:rsid w:val="000D0C54"/>
    <w:rsid w:val="000D1388"/>
    <w:rsid w:val="000D17D4"/>
    <w:rsid w:val="000D1AB9"/>
    <w:rsid w:val="000D1BE4"/>
    <w:rsid w:val="000D1E7D"/>
    <w:rsid w:val="000D22F3"/>
    <w:rsid w:val="000D251D"/>
    <w:rsid w:val="000D2CE3"/>
    <w:rsid w:val="000D318C"/>
    <w:rsid w:val="000D33B4"/>
    <w:rsid w:val="000D3D9A"/>
    <w:rsid w:val="000D3DA2"/>
    <w:rsid w:val="000D41FB"/>
    <w:rsid w:val="000D46C0"/>
    <w:rsid w:val="000D485C"/>
    <w:rsid w:val="000D4901"/>
    <w:rsid w:val="000D4EFC"/>
    <w:rsid w:val="000D55AB"/>
    <w:rsid w:val="000D593D"/>
    <w:rsid w:val="000D5B9C"/>
    <w:rsid w:val="000D5BDB"/>
    <w:rsid w:val="000D5BF8"/>
    <w:rsid w:val="000D5D43"/>
    <w:rsid w:val="000D5D9D"/>
    <w:rsid w:val="000D6155"/>
    <w:rsid w:val="000D6343"/>
    <w:rsid w:val="000D66C1"/>
    <w:rsid w:val="000D67DC"/>
    <w:rsid w:val="000D68CA"/>
    <w:rsid w:val="000D7027"/>
    <w:rsid w:val="000D7396"/>
    <w:rsid w:val="000D7467"/>
    <w:rsid w:val="000D79DC"/>
    <w:rsid w:val="000D7A59"/>
    <w:rsid w:val="000D7AB6"/>
    <w:rsid w:val="000D7B04"/>
    <w:rsid w:val="000D7FBA"/>
    <w:rsid w:val="000E0209"/>
    <w:rsid w:val="000E0881"/>
    <w:rsid w:val="000E10C0"/>
    <w:rsid w:val="000E11F9"/>
    <w:rsid w:val="000E12AA"/>
    <w:rsid w:val="000E146B"/>
    <w:rsid w:val="000E19CC"/>
    <w:rsid w:val="000E1F92"/>
    <w:rsid w:val="000E238D"/>
    <w:rsid w:val="000E295F"/>
    <w:rsid w:val="000E2B53"/>
    <w:rsid w:val="000E2CC0"/>
    <w:rsid w:val="000E391E"/>
    <w:rsid w:val="000E3978"/>
    <w:rsid w:val="000E3CD1"/>
    <w:rsid w:val="000E409E"/>
    <w:rsid w:val="000E40E3"/>
    <w:rsid w:val="000E4584"/>
    <w:rsid w:val="000E46F7"/>
    <w:rsid w:val="000E49CB"/>
    <w:rsid w:val="000E4E90"/>
    <w:rsid w:val="000E4F28"/>
    <w:rsid w:val="000E511E"/>
    <w:rsid w:val="000E5586"/>
    <w:rsid w:val="000E5606"/>
    <w:rsid w:val="000E5EB1"/>
    <w:rsid w:val="000E61A4"/>
    <w:rsid w:val="000E65E3"/>
    <w:rsid w:val="000E672D"/>
    <w:rsid w:val="000E6855"/>
    <w:rsid w:val="000E6A6E"/>
    <w:rsid w:val="000E6CEA"/>
    <w:rsid w:val="000E6E31"/>
    <w:rsid w:val="000E74E0"/>
    <w:rsid w:val="000E7583"/>
    <w:rsid w:val="000E7794"/>
    <w:rsid w:val="000E7BD5"/>
    <w:rsid w:val="000E7E13"/>
    <w:rsid w:val="000F0717"/>
    <w:rsid w:val="000F0BD0"/>
    <w:rsid w:val="000F1222"/>
    <w:rsid w:val="000F12E1"/>
    <w:rsid w:val="000F1661"/>
    <w:rsid w:val="000F23BF"/>
    <w:rsid w:val="000F2705"/>
    <w:rsid w:val="000F2A8E"/>
    <w:rsid w:val="000F2D84"/>
    <w:rsid w:val="000F3485"/>
    <w:rsid w:val="000F34DD"/>
    <w:rsid w:val="000F3899"/>
    <w:rsid w:val="000F399B"/>
    <w:rsid w:val="000F3B57"/>
    <w:rsid w:val="000F3C0F"/>
    <w:rsid w:val="000F3E52"/>
    <w:rsid w:val="000F4116"/>
    <w:rsid w:val="000F480A"/>
    <w:rsid w:val="000F4995"/>
    <w:rsid w:val="000F4A12"/>
    <w:rsid w:val="000F4EE6"/>
    <w:rsid w:val="000F5015"/>
    <w:rsid w:val="000F52B1"/>
    <w:rsid w:val="000F52CD"/>
    <w:rsid w:val="000F560C"/>
    <w:rsid w:val="000F5637"/>
    <w:rsid w:val="000F617F"/>
    <w:rsid w:val="000F674D"/>
    <w:rsid w:val="000F69D3"/>
    <w:rsid w:val="000F7332"/>
    <w:rsid w:val="000F7772"/>
    <w:rsid w:val="000F7915"/>
    <w:rsid w:val="000F7BE0"/>
    <w:rsid w:val="000F7CDB"/>
    <w:rsid w:val="001001CF"/>
    <w:rsid w:val="001006A1"/>
    <w:rsid w:val="00100BC7"/>
    <w:rsid w:val="00100EA1"/>
    <w:rsid w:val="00100FFF"/>
    <w:rsid w:val="001010E9"/>
    <w:rsid w:val="00101350"/>
    <w:rsid w:val="00101467"/>
    <w:rsid w:val="001015A0"/>
    <w:rsid w:val="00101B3F"/>
    <w:rsid w:val="00101E0C"/>
    <w:rsid w:val="00102153"/>
    <w:rsid w:val="00102676"/>
    <w:rsid w:val="0010284B"/>
    <w:rsid w:val="00102B04"/>
    <w:rsid w:val="00102F77"/>
    <w:rsid w:val="001030AE"/>
    <w:rsid w:val="001037F5"/>
    <w:rsid w:val="00103803"/>
    <w:rsid w:val="00103CD4"/>
    <w:rsid w:val="00103E0D"/>
    <w:rsid w:val="0010428F"/>
    <w:rsid w:val="00104539"/>
    <w:rsid w:val="0010496A"/>
    <w:rsid w:val="00104BC1"/>
    <w:rsid w:val="00104DBC"/>
    <w:rsid w:val="0010507B"/>
    <w:rsid w:val="00105593"/>
    <w:rsid w:val="00105CB6"/>
    <w:rsid w:val="00105EE3"/>
    <w:rsid w:val="00105EFE"/>
    <w:rsid w:val="001060B3"/>
    <w:rsid w:val="001060EE"/>
    <w:rsid w:val="001062D5"/>
    <w:rsid w:val="0010651E"/>
    <w:rsid w:val="001066F1"/>
    <w:rsid w:val="0010686D"/>
    <w:rsid w:val="00106BB0"/>
    <w:rsid w:val="00106F37"/>
    <w:rsid w:val="0010712E"/>
    <w:rsid w:val="0010759A"/>
    <w:rsid w:val="001077C4"/>
    <w:rsid w:val="00107886"/>
    <w:rsid w:val="00107EF7"/>
    <w:rsid w:val="00110031"/>
    <w:rsid w:val="0011053B"/>
    <w:rsid w:val="00110CE0"/>
    <w:rsid w:val="0011162E"/>
    <w:rsid w:val="00111817"/>
    <w:rsid w:val="001118F9"/>
    <w:rsid w:val="00111A06"/>
    <w:rsid w:val="00112401"/>
    <w:rsid w:val="00112A9F"/>
    <w:rsid w:val="00112C19"/>
    <w:rsid w:val="00112E05"/>
    <w:rsid w:val="0011319F"/>
    <w:rsid w:val="00113BB2"/>
    <w:rsid w:val="00113FE9"/>
    <w:rsid w:val="001149A6"/>
    <w:rsid w:val="001153E5"/>
    <w:rsid w:val="0011549F"/>
    <w:rsid w:val="001155F9"/>
    <w:rsid w:val="0011560E"/>
    <w:rsid w:val="00115725"/>
    <w:rsid w:val="00115AFE"/>
    <w:rsid w:val="00116610"/>
    <w:rsid w:val="001174EC"/>
    <w:rsid w:val="001174F1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EC2"/>
    <w:rsid w:val="00120FEB"/>
    <w:rsid w:val="00121317"/>
    <w:rsid w:val="0012145F"/>
    <w:rsid w:val="00121A6F"/>
    <w:rsid w:val="00121CC7"/>
    <w:rsid w:val="00121EA6"/>
    <w:rsid w:val="001220A0"/>
    <w:rsid w:val="0012297C"/>
    <w:rsid w:val="00122D0D"/>
    <w:rsid w:val="00122F57"/>
    <w:rsid w:val="001232BA"/>
    <w:rsid w:val="0012366C"/>
    <w:rsid w:val="00123B2D"/>
    <w:rsid w:val="00123C74"/>
    <w:rsid w:val="00124005"/>
    <w:rsid w:val="001240E8"/>
    <w:rsid w:val="001241DA"/>
    <w:rsid w:val="001245F1"/>
    <w:rsid w:val="00124623"/>
    <w:rsid w:val="00125269"/>
    <w:rsid w:val="00125542"/>
    <w:rsid w:val="001256D9"/>
    <w:rsid w:val="001258EC"/>
    <w:rsid w:val="00125932"/>
    <w:rsid w:val="00125ADC"/>
    <w:rsid w:val="00125B03"/>
    <w:rsid w:val="00125C74"/>
    <w:rsid w:val="001262FC"/>
    <w:rsid w:val="00126420"/>
    <w:rsid w:val="001265AF"/>
    <w:rsid w:val="0012668E"/>
    <w:rsid w:val="00126A9B"/>
    <w:rsid w:val="00126B8D"/>
    <w:rsid w:val="00126C10"/>
    <w:rsid w:val="0012721C"/>
    <w:rsid w:val="00127299"/>
    <w:rsid w:val="00127625"/>
    <w:rsid w:val="0012774A"/>
    <w:rsid w:val="00127993"/>
    <w:rsid w:val="00130144"/>
    <w:rsid w:val="001304DC"/>
    <w:rsid w:val="00130982"/>
    <w:rsid w:val="00130BFE"/>
    <w:rsid w:val="00130EFF"/>
    <w:rsid w:val="001314C0"/>
    <w:rsid w:val="0013184B"/>
    <w:rsid w:val="00132190"/>
    <w:rsid w:val="001329D9"/>
    <w:rsid w:val="00132F79"/>
    <w:rsid w:val="001330E2"/>
    <w:rsid w:val="001336FA"/>
    <w:rsid w:val="00133A8B"/>
    <w:rsid w:val="00133AA6"/>
    <w:rsid w:val="00133B1F"/>
    <w:rsid w:val="00133D5E"/>
    <w:rsid w:val="00133F1E"/>
    <w:rsid w:val="001341DF"/>
    <w:rsid w:val="00134415"/>
    <w:rsid w:val="0013473C"/>
    <w:rsid w:val="00134F3C"/>
    <w:rsid w:val="0013526B"/>
    <w:rsid w:val="00135361"/>
    <w:rsid w:val="001357DA"/>
    <w:rsid w:val="00135BB2"/>
    <w:rsid w:val="00135C74"/>
    <w:rsid w:val="00136119"/>
    <w:rsid w:val="001372E4"/>
    <w:rsid w:val="00137742"/>
    <w:rsid w:val="00137780"/>
    <w:rsid w:val="00137B2A"/>
    <w:rsid w:val="00137CFC"/>
    <w:rsid w:val="00137F3A"/>
    <w:rsid w:val="00137FC8"/>
    <w:rsid w:val="001400ED"/>
    <w:rsid w:val="00140BBE"/>
    <w:rsid w:val="00140FB7"/>
    <w:rsid w:val="001412F5"/>
    <w:rsid w:val="0014174A"/>
    <w:rsid w:val="00141DCD"/>
    <w:rsid w:val="00141FAE"/>
    <w:rsid w:val="0014264F"/>
    <w:rsid w:val="00142E6F"/>
    <w:rsid w:val="00142FA6"/>
    <w:rsid w:val="0014304A"/>
    <w:rsid w:val="0014323E"/>
    <w:rsid w:val="001439E9"/>
    <w:rsid w:val="00143CE6"/>
    <w:rsid w:val="00143D70"/>
    <w:rsid w:val="00143D96"/>
    <w:rsid w:val="0014412F"/>
    <w:rsid w:val="001441C1"/>
    <w:rsid w:val="0014477E"/>
    <w:rsid w:val="00144D5B"/>
    <w:rsid w:val="00144FC8"/>
    <w:rsid w:val="001453F2"/>
    <w:rsid w:val="001457C3"/>
    <w:rsid w:val="0014599D"/>
    <w:rsid w:val="00146059"/>
    <w:rsid w:val="001466C4"/>
    <w:rsid w:val="0014695B"/>
    <w:rsid w:val="00146A19"/>
    <w:rsid w:val="00146B39"/>
    <w:rsid w:val="00146E97"/>
    <w:rsid w:val="001470BA"/>
    <w:rsid w:val="00147112"/>
    <w:rsid w:val="001472BD"/>
    <w:rsid w:val="001476B4"/>
    <w:rsid w:val="00147FCA"/>
    <w:rsid w:val="001501B4"/>
    <w:rsid w:val="001509AB"/>
    <w:rsid w:val="00150A2B"/>
    <w:rsid w:val="00150C2E"/>
    <w:rsid w:val="00150DAD"/>
    <w:rsid w:val="001513FB"/>
    <w:rsid w:val="00151693"/>
    <w:rsid w:val="00151923"/>
    <w:rsid w:val="001519A3"/>
    <w:rsid w:val="00152516"/>
    <w:rsid w:val="0015263B"/>
    <w:rsid w:val="0015291C"/>
    <w:rsid w:val="00152A47"/>
    <w:rsid w:val="00152B69"/>
    <w:rsid w:val="00152C12"/>
    <w:rsid w:val="00152C31"/>
    <w:rsid w:val="00152E28"/>
    <w:rsid w:val="00152E83"/>
    <w:rsid w:val="001534CF"/>
    <w:rsid w:val="00153649"/>
    <w:rsid w:val="0015373A"/>
    <w:rsid w:val="001541A2"/>
    <w:rsid w:val="00154858"/>
    <w:rsid w:val="00154989"/>
    <w:rsid w:val="00154FF0"/>
    <w:rsid w:val="00155361"/>
    <w:rsid w:val="001555C9"/>
    <w:rsid w:val="00155782"/>
    <w:rsid w:val="0015588C"/>
    <w:rsid w:val="001558D9"/>
    <w:rsid w:val="001559F5"/>
    <w:rsid w:val="00155A44"/>
    <w:rsid w:val="00155FC1"/>
    <w:rsid w:val="001567FC"/>
    <w:rsid w:val="001569AF"/>
    <w:rsid w:val="001569CC"/>
    <w:rsid w:val="001575BB"/>
    <w:rsid w:val="001576BA"/>
    <w:rsid w:val="00157B84"/>
    <w:rsid w:val="00157DB5"/>
    <w:rsid w:val="00160366"/>
    <w:rsid w:val="00160665"/>
    <w:rsid w:val="001608A6"/>
    <w:rsid w:val="00160B21"/>
    <w:rsid w:val="00160BCF"/>
    <w:rsid w:val="00160FCF"/>
    <w:rsid w:val="0016135A"/>
    <w:rsid w:val="00161449"/>
    <w:rsid w:val="001619D5"/>
    <w:rsid w:val="00161A29"/>
    <w:rsid w:val="00161A8A"/>
    <w:rsid w:val="001620C9"/>
    <w:rsid w:val="00162142"/>
    <w:rsid w:val="00162201"/>
    <w:rsid w:val="00162350"/>
    <w:rsid w:val="001626C1"/>
    <w:rsid w:val="001627CC"/>
    <w:rsid w:val="00162D09"/>
    <w:rsid w:val="00163151"/>
    <w:rsid w:val="001632BA"/>
    <w:rsid w:val="0016334B"/>
    <w:rsid w:val="0016339C"/>
    <w:rsid w:val="0016366A"/>
    <w:rsid w:val="00163D67"/>
    <w:rsid w:val="001645BF"/>
    <w:rsid w:val="001645F7"/>
    <w:rsid w:val="00164B50"/>
    <w:rsid w:val="00165188"/>
    <w:rsid w:val="00165E0F"/>
    <w:rsid w:val="00166260"/>
    <w:rsid w:val="0016711F"/>
    <w:rsid w:val="00167192"/>
    <w:rsid w:val="00167955"/>
    <w:rsid w:val="00167E58"/>
    <w:rsid w:val="00167F66"/>
    <w:rsid w:val="0017076E"/>
    <w:rsid w:val="00170BD5"/>
    <w:rsid w:val="00170C6C"/>
    <w:rsid w:val="00170D44"/>
    <w:rsid w:val="001710E7"/>
    <w:rsid w:val="0017192F"/>
    <w:rsid w:val="00171B32"/>
    <w:rsid w:val="00171D05"/>
    <w:rsid w:val="00171D29"/>
    <w:rsid w:val="00172300"/>
    <w:rsid w:val="001723D9"/>
    <w:rsid w:val="00172413"/>
    <w:rsid w:val="001733F2"/>
    <w:rsid w:val="001735FF"/>
    <w:rsid w:val="00173669"/>
    <w:rsid w:val="00173690"/>
    <w:rsid w:val="00173B8C"/>
    <w:rsid w:val="00173E78"/>
    <w:rsid w:val="00173F06"/>
    <w:rsid w:val="001740A0"/>
    <w:rsid w:val="0017467F"/>
    <w:rsid w:val="0017495C"/>
    <w:rsid w:val="00174A64"/>
    <w:rsid w:val="00174D50"/>
    <w:rsid w:val="00175027"/>
    <w:rsid w:val="001757F1"/>
    <w:rsid w:val="0017594A"/>
    <w:rsid w:val="00175B2A"/>
    <w:rsid w:val="00175B8B"/>
    <w:rsid w:val="00176278"/>
    <w:rsid w:val="001762AD"/>
    <w:rsid w:val="001762F1"/>
    <w:rsid w:val="00176E71"/>
    <w:rsid w:val="00177717"/>
    <w:rsid w:val="00177853"/>
    <w:rsid w:val="00177BC1"/>
    <w:rsid w:val="001801E4"/>
    <w:rsid w:val="001804E9"/>
    <w:rsid w:val="001805DA"/>
    <w:rsid w:val="0018088C"/>
    <w:rsid w:val="001808C6"/>
    <w:rsid w:val="00180957"/>
    <w:rsid w:val="00180B09"/>
    <w:rsid w:val="00180DBE"/>
    <w:rsid w:val="00180F28"/>
    <w:rsid w:val="00181540"/>
    <w:rsid w:val="0018154F"/>
    <w:rsid w:val="0018159A"/>
    <w:rsid w:val="001819F8"/>
    <w:rsid w:val="00181A9D"/>
    <w:rsid w:val="00181D0E"/>
    <w:rsid w:val="00181DFA"/>
    <w:rsid w:val="0018251B"/>
    <w:rsid w:val="001829C5"/>
    <w:rsid w:val="00182B2B"/>
    <w:rsid w:val="00182B39"/>
    <w:rsid w:val="00182F6D"/>
    <w:rsid w:val="00182FF7"/>
    <w:rsid w:val="00183067"/>
    <w:rsid w:val="00183215"/>
    <w:rsid w:val="00183270"/>
    <w:rsid w:val="001832C9"/>
    <w:rsid w:val="001833FE"/>
    <w:rsid w:val="00183D8E"/>
    <w:rsid w:val="00183E8D"/>
    <w:rsid w:val="00184236"/>
    <w:rsid w:val="001843E9"/>
    <w:rsid w:val="001846A4"/>
    <w:rsid w:val="00184878"/>
    <w:rsid w:val="00184A97"/>
    <w:rsid w:val="00184B46"/>
    <w:rsid w:val="00184CAC"/>
    <w:rsid w:val="00184D37"/>
    <w:rsid w:val="001852DD"/>
    <w:rsid w:val="001853F3"/>
    <w:rsid w:val="00185B3D"/>
    <w:rsid w:val="00185E1F"/>
    <w:rsid w:val="00185E50"/>
    <w:rsid w:val="001862FA"/>
    <w:rsid w:val="001864A9"/>
    <w:rsid w:val="001868AA"/>
    <w:rsid w:val="00187E65"/>
    <w:rsid w:val="00190055"/>
    <w:rsid w:val="00190123"/>
    <w:rsid w:val="00190367"/>
    <w:rsid w:val="00190986"/>
    <w:rsid w:val="00190A82"/>
    <w:rsid w:val="00190E42"/>
    <w:rsid w:val="00190E9E"/>
    <w:rsid w:val="00191A8E"/>
    <w:rsid w:val="00191B63"/>
    <w:rsid w:val="00192018"/>
    <w:rsid w:val="0019271D"/>
    <w:rsid w:val="00192899"/>
    <w:rsid w:val="0019289B"/>
    <w:rsid w:val="00192AC6"/>
    <w:rsid w:val="0019355A"/>
    <w:rsid w:val="001935A1"/>
    <w:rsid w:val="0019392B"/>
    <w:rsid w:val="00193AEA"/>
    <w:rsid w:val="00193D18"/>
    <w:rsid w:val="00193F8D"/>
    <w:rsid w:val="0019427D"/>
    <w:rsid w:val="00194802"/>
    <w:rsid w:val="001948E1"/>
    <w:rsid w:val="00194A45"/>
    <w:rsid w:val="00194A94"/>
    <w:rsid w:val="00194AB1"/>
    <w:rsid w:val="00194BD3"/>
    <w:rsid w:val="00194C63"/>
    <w:rsid w:val="001950B7"/>
    <w:rsid w:val="001952BA"/>
    <w:rsid w:val="0019537C"/>
    <w:rsid w:val="0019539B"/>
    <w:rsid w:val="00195AA3"/>
    <w:rsid w:val="00195B1D"/>
    <w:rsid w:val="00195CD6"/>
    <w:rsid w:val="00195E00"/>
    <w:rsid w:val="00195E5F"/>
    <w:rsid w:val="0019625D"/>
    <w:rsid w:val="0019625E"/>
    <w:rsid w:val="0019673C"/>
    <w:rsid w:val="001967D1"/>
    <w:rsid w:val="001968AB"/>
    <w:rsid w:val="00196D83"/>
    <w:rsid w:val="0019727B"/>
    <w:rsid w:val="001976A5"/>
    <w:rsid w:val="00197763"/>
    <w:rsid w:val="00197DCA"/>
    <w:rsid w:val="00197EC9"/>
    <w:rsid w:val="001A03CD"/>
    <w:rsid w:val="001A0B6B"/>
    <w:rsid w:val="001A0C48"/>
    <w:rsid w:val="001A1712"/>
    <w:rsid w:val="001A18BF"/>
    <w:rsid w:val="001A1F0F"/>
    <w:rsid w:val="001A23D9"/>
    <w:rsid w:val="001A2573"/>
    <w:rsid w:val="001A2E0D"/>
    <w:rsid w:val="001A2F0E"/>
    <w:rsid w:val="001A3022"/>
    <w:rsid w:val="001A31A6"/>
    <w:rsid w:val="001A31AC"/>
    <w:rsid w:val="001A381D"/>
    <w:rsid w:val="001A38F1"/>
    <w:rsid w:val="001A394D"/>
    <w:rsid w:val="001A39E8"/>
    <w:rsid w:val="001A3AAF"/>
    <w:rsid w:val="001A4530"/>
    <w:rsid w:val="001A45CF"/>
    <w:rsid w:val="001A4AEF"/>
    <w:rsid w:val="001A57C0"/>
    <w:rsid w:val="001A5BED"/>
    <w:rsid w:val="001A5CC2"/>
    <w:rsid w:val="001A6A4A"/>
    <w:rsid w:val="001A6C91"/>
    <w:rsid w:val="001A70EA"/>
    <w:rsid w:val="001A71C1"/>
    <w:rsid w:val="001A72E0"/>
    <w:rsid w:val="001B0684"/>
    <w:rsid w:val="001B09D4"/>
    <w:rsid w:val="001B0BB8"/>
    <w:rsid w:val="001B0D2A"/>
    <w:rsid w:val="001B1C98"/>
    <w:rsid w:val="001B2355"/>
    <w:rsid w:val="001B2535"/>
    <w:rsid w:val="001B2539"/>
    <w:rsid w:val="001B274D"/>
    <w:rsid w:val="001B280E"/>
    <w:rsid w:val="001B2C9A"/>
    <w:rsid w:val="001B3061"/>
    <w:rsid w:val="001B3299"/>
    <w:rsid w:val="001B350B"/>
    <w:rsid w:val="001B3877"/>
    <w:rsid w:val="001B3930"/>
    <w:rsid w:val="001B3D2A"/>
    <w:rsid w:val="001B407A"/>
    <w:rsid w:val="001B4365"/>
    <w:rsid w:val="001B4638"/>
    <w:rsid w:val="001B464B"/>
    <w:rsid w:val="001B4725"/>
    <w:rsid w:val="001B4F27"/>
    <w:rsid w:val="001B5077"/>
    <w:rsid w:val="001B5696"/>
    <w:rsid w:val="001B5D9F"/>
    <w:rsid w:val="001B5F63"/>
    <w:rsid w:val="001B6127"/>
    <w:rsid w:val="001B6335"/>
    <w:rsid w:val="001B70A6"/>
    <w:rsid w:val="001B73B7"/>
    <w:rsid w:val="001B77BD"/>
    <w:rsid w:val="001C064C"/>
    <w:rsid w:val="001C07F6"/>
    <w:rsid w:val="001C07F7"/>
    <w:rsid w:val="001C112C"/>
    <w:rsid w:val="001C148C"/>
    <w:rsid w:val="001C1492"/>
    <w:rsid w:val="001C1537"/>
    <w:rsid w:val="001C16DA"/>
    <w:rsid w:val="001C1747"/>
    <w:rsid w:val="001C26D2"/>
    <w:rsid w:val="001C297C"/>
    <w:rsid w:val="001C2BDE"/>
    <w:rsid w:val="001C2EB2"/>
    <w:rsid w:val="001C39E3"/>
    <w:rsid w:val="001C3DAE"/>
    <w:rsid w:val="001C4195"/>
    <w:rsid w:val="001C444B"/>
    <w:rsid w:val="001C45FF"/>
    <w:rsid w:val="001C4DCD"/>
    <w:rsid w:val="001C5060"/>
    <w:rsid w:val="001C53D2"/>
    <w:rsid w:val="001C5A43"/>
    <w:rsid w:val="001C5D41"/>
    <w:rsid w:val="001C6388"/>
    <w:rsid w:val="001C65FC"/>
    <w:rsid w:val="001C6DCF"/>
    <w:rsid w:val="001C7115"/>
    <w:rsid w:val="001C713C"/>
    <w:rsid w:val="001C7520"/>
    <w:rsid w:val="001C7885"/>
    <w:rsid w:val="001C79C2"/>
    <w:rsid w:val="001C7D6D"/>
    <w:rsid w:val="001D01D7"/>
    <w:rsid w:val="001D08F7"/>
    <w:rsid w:val="001D0CFF"/>
    <w:rsid w:val="001D1100"/>
    <w:rsid w:val="001D116D"/>
    <w:rsid w:val="001D17BC"/>
    <w:rsid w:val="001D1B60"/>
    <w:rsid w:val="001D208F"/>
    <w:rsid w:val="001D2451"/>
    <w:rsid w:val="001D25B3"/>
    <w:rsid w:val="001D27B5"/>
    <w:rsid w:val="001D2B15"/>
    <w:rsid w:val="001D2C21"/>
    <w:rsid w:val="001D2EB6"/>
    <w:rsid w:val="001D307C"/>
    <w:rsid w:val="001D3442"/>
    <w:rsid w:val="001D391A"/>
    <w:rsid w:val="001D3C2B"/>
    <w:rsid w:val="001D4078"/>
    <w:rsid w:val="001D4276"/>
    <w:rsid w:val="001D4317"/>
    <w:rsid w:val="001D432A"/>
    <w:rsid w:val="001D4426"/>
    <w:rsid w:val="001D4895"/>
    <w:rsid w:val="001D497B"/>
    <w:rsid w:val="001D4B74"/>
    <w:rsid w:val="001D4E9E"/>
    <w:rsid w:val="001D522E"/>
    <w:rsid w:val="001D538A"/>
    <w:rsid w:val="001D5488"/>
    <w:rsid w:val="001D605F"/>
    <w:rsid w:val="001D6914"/>
    <w:rsid w:val="001D6BEA"/>
    <w:rsid w:val="001D6CBF"/>
    <w:rsid w:val="001D7275"/>
    <w:rsid w:val="001D7310"/>
    <w:rsid w:val="001D7445"/>
    <w:rsid w:val="001D7522"/>
    <w:rsid w:val="001D7728"/>
    <w:rsid w:val="001D7C23"/>
    <w:rsid w:val="001D7D48"/>
    <w:rsid w:val="001D7FA2"/>
    <w:rsid w:val="001E00DB"/>
    <w:rsid w:val="001E032C"/>
    <w:rsid w:val="001E052E"/>
    <w:rsid w:val="001E0C84"/>
    <w:rsid w:val="001E1922"/>
    <w:rsid w:val="001E1A3B"/>
    <w:rsid w:val="001E1C75"/>
    <w:rsid w:val="001E21F5"/>
    <w:rsid w:val="001E2272"/>
    <w:rsid w:val="001E2306"/>
    <w:rsid w:val="001E26AD"/>
    <w:rsid w:val="001E2A4F"/>
    <w:rsid w:val="001E2A86"/>
    <w:rsid w:val="001E2FD5"/>
    <w:rsid w:val="001E319B"/>
    <w:rsid w:val="001E3272"/>
    <w:rsid w:val="001E3496"/>
    <w:rsid w:val="001E3D8B"/>
    <w:rsid w:val="001E43A8"/>
    <w:rsid w:val="001E4B57"/>
    <w:rsid w:val="001E58BC"/>
    <w:rsid w:val="001E5C7D"/>
    <w:rsid w:val="001E6013"/>
    <w:rsid w:val="001E62AA"/>
    <w:rsid w:val="001E6408"/>
    <w:rsid w:val="001E6538"/>
    <w:rsid w:val="001E6A75"/>
    <w:rsid w:val="001E70EE"/>
    <w:rsid w:val="001E73F9"/>
    <w:rsid w:val="001E789C"/>
    <w:rsid w:val="001E78C3"/>
    <w:rsid w:val="001E78C5"/>
    <w:rsid w:val="001E78E9"/>
    <w:rsid w:val="001E7E16"/>
    <w:rsid w:val="001F05AF"/>
    <w:rsid w:val="001F0891"/>
    <w:rsid w:val="001F0B05"/>
    <w:rsid w:val="001F0D24"/>
    <w:rsid w:val="001F1095"/>
    <w:rsid w:val="001F1332"/>
    <w:rsid w:val="001F1759"/>
    <w:rsid w:val="001F1879"/>
    <w:rsid w:val="001F1D2A"/>
    <w:rsid w:val="001F1F1A"/>
    <w:rsid w:val="001F20DB"/>
    <w:rsid w:val="001F226F"/>
    <w:rsid w:val="001F2924"/>
    <w:rsid w:val="001F2C59"/>
    <w:rsid w:val="001F2CEE"/>
    <w:rsid w:val="001F3020"/>
    <w:rsid w:val="001F328B"/>
    <w:rsid w:val="001F32D1"/>
    <w:rsid w:val="001F3381"/>
    <w:rsid w:val="001F33D8"/>
    <w:rsid w:val="001F34EF"/>
    <w:rsid w:val="001F3596"/>
    <w:rsid w:val="001F391E"/>
    <w:rsid w:val="001F3AB9"/>
    <w:rsid w:val="001F41EF"/>
    <w:rsid w:val="001F43E8"/>
    <w:rsid w:val="001F49D0"/>
    <w:rsid w:val="001F4E23"/>
    <w:rsid w:val="001F4EFC"/>
    <w:rsid w:val="001F51AD"/>
    <w:rsid w:val="001F547E"/>
    <w:rsid w:val="001F55AE"/>
    <w:rsid w:val="001F56B3"/>
    <w:rsid w:val="001F5B23"/>
    <w:rsid w:val="001F5C62"/>
    <w:rsid w:val="001F600D"/>
    <w:rsid w:val="001F685B"/>
    <w:rsid w:val="001F6875"/>
    <w:rsid w:val="001F6FAD"/>
    <w:rsid w:val="001F704B"/>
    <w:rsid w:val="001F7143"/>
    <w:rsid w:val="001F74F5"/>
    <w:rsid w:val="001F7667"/>
    <w:rsid w:val="001F79DF"/>
    <w:rsid w:val="001F7AC0"/>
    <w:rsid w:val="001F7B39"/>
    <w:rsid w:val="001F7D30"/>
    <w:rsid w:val="001F7EBB"/>
    <w:rsid w:val="0020002D"/>
    <w:rsid w:val="002006A9"/>
    <w:rsid w:val="00200C27"/>
    <w:rsid w:val="00200F07"/>
    <w:rsid w:val="00201504"/>
    <w:rsid w:val="0020162F"/>
    <w:rsid w:val="0020178D"/>
    <w:rsid w:val="00202092"/>
    <w:rsid w:val="002027D5"/>
    <w:rsid w:val="00202E0E"/>
    <w:rsid w:val="002035DE"/>
    <w:rsid w:val="0020382C"/>
    <w:rsid w:val="002039FE"/>
    <w:rsid w:val="00203C65"/>
    <w:rsid w:val="00203D6D"/>
    <w:rsid w:val="00203F96"/>
    <w:rsid w:val="002045EC"/>
    <w:rsid w:val="0020468E"/>
    <w:rsid w:val="002047BA"/>
    <w:rsid w:val="002048B2"/>
    <w:rsid w:val="002048E2"/>
    <w:rsid w:val="00204B6D"/>
    <w:rsid w:val="00204BBA"/>
    <w:rsid w:val="00204D9D"/>
    <w:rsid w:val="00205252"/>
    <w:rsid w:val="002052A9"/>
    <w:rsid w:val="00205429"/>
    <w:rsid w:val="002059EE"/>
    <w:rsid w:val="002059F9"/>
    <w:rsid w:val="0020635E"/>
    <w:rsid w:val="00206CBD"/>
    <w:rsid w:val="00206EF7"/>
    <w:rsid w:val="00206EFC"/>
    <w:rsid w:val="00206F05"/>
    <w:rsid w:val="0020701B"/>
    <w:rsid w:val="00207599"/>
    <w:rsid w:val="0020768F"/>
    <w:rsid w:val="00207B43"/>
    <w:rsid w:val="00207BF8"/>
    <w:rsid w:val="00207EC3"/>
    <w:rsid w:val="0021056F"/>
    <w:rsid w:val="0021063D"/>
    <w:rsid w:val="00210822"/>
    <w:rsid w:val="002117E4"/>
    <w:rsid w:val="00211981"/>
    <w:rsid w:val="00211A0E"/>
    <w:rsid w:val="00211A6A"/>
    <w:rsid w:val="00211C22"/>
    <w:rsid w:val="00211CD0"/>
    <w:rsid w:val="00212E45"/>
    <w:rsid w:val="0021312D"/>
    <w:rsid w:val="0021316A"/>
    <w:rsid w:val="002131DB"/>
    <w:rsid w:val="0021385D"/>
    <w:rsid w:val="00213880"/>
    <w:rsid w:val="00213C31"/>
    <w:rsid w:val="00213EC2"/>
    <w:rsid w:val="00214001"/>
    <w:rsid w:val="002140CF"/>
    <w:rsid w:val="00214564"/>
    <w:rsid w:val="00214644"/>
    <w:rsid w:val="002146F5"/>
    <w:rsid w:val="00214A20"/>
    <w:rsid w:val="00214AD9"/>
    <w:rsid w:val="00215008"/>
    <w:rsid w:val="00215226"/>
    <w:rsid w:val="002153AE"/>
    <w:rsid w:val="00215838"/>
    <w:rsid w:val="00215A0C"/>
    <w:rsid w:val="00215B43"/>
    <w:rsid w:val="00215BC3"/>
    <w:rsid w:val="00215EEA"/>
    <w:rsid w:val="0021634C"/>
    <w:rsid w:val="002163CF"/>
    <w:rsid w:val="0021674F"/>
    <w:rsid w:val="00216BC9"/>
    <w:rsid w:val="00216BF5"/>
    <w:rsid w:val="00216C6B"/>
    <w:rsid w:val="00216EE6"/>
    <w:rsid w:val="0021700E"/>
    <w:rsid w:val="002171F2"/>
    <w:rsid w:val="00217276"/>
    <w:rsid w:val="002175B3"/>
    <w:rsid w:val="002179E7"/>
    <w:rsid w:val="00217C50"/>
    <w:rsid w:val="00217E88"/>
    <w:rsid w:val="00217EE5"/>
    <w:rsid w:val="0022066D"/>
    <w:rsid w:val="002208CB"/>
    <w:rsid w:val="00220D1E"/>
    <w:rsid w:val="00220F74"/>
    <w:rsid w:val="00221050"/>
    <w:rsid w:val="002218C8"/>
    <w:rsid w:val="00221929"/>
    <w:rsid w:val="00221D53"/>
    <w:rsid w:val="00221EE6"/>
    <w:rsid w:val="0022207A"/>
    <w:rsid w:val="00222084"/>
    <w:rsid w:val="002222FC"/>
    <w:rsid w:val="00222749"/>
    <w:rsid w:val="002230A1"/>
    <w:rsid w:val="00223360"/>
    <w:rsid w:val="0022349F"/>
    <w:rsid w:val="0022399B"/>
    <w:rsid w:val="00223A49"/>
    <w:rsid w:val="002241AF"/>
    <w:rsid w:val="00224466"/>
    <w:rsid w:val="002246A2"/>
    <w:rsid w:val="00224B56"/>
    <w:rsid w:val="00224DEA"/>
    <w:rsid w:val="00224F42"/>
    <w:rsid w:val="00225019"/>
    <w:rsid w:val="002251A5"/>
    <w:rsid w:val="00226104"/>
    <w:rsid w:val="0022626C"/>
    <w:rsid w:val="0022684E"/>
    <w:rsid w:val="002268BB"/>
    <w:rsid w:val="00226B6B"/>
    <w:rsid w:val="00226CC4"/>
    <w:rsid w:val="002270F5"/>
    <w:rsid w:val="00227595"/>
    <w:rsid w:val="002276B5"/>
    <w:rsid w:val="00227908"/>
    <w:rsid w:val="002279D7"/>
    <w:rsid w:val="00227AA5"/>
    <w:rsid w:val="00227D8F"/>
    <w:rsid w:val="00227DC8"/>
    <w:rsid w:val="00230204"/>
    <w:rsid w:val="002304C0"/>
    <w:rsid w:val="00230D77"/>
    <w:rsid w:val="00231242"/>
    <w:rsid w:val="002313FB"/>
    <w:rsid w:val="0023165F"/>
    <w:rsid w:val="00231694"/>
    <w:rsid w:val="00231B76"/>
    <w:rsid w:val="00232973"/>
    <w:rsid w:val="00232AB1"/>
    <w:rsid w:val="00232BEB"/>
    <w:rsid w:val="00232EE7"/>
    <w:rsid w:val="002338E8"/>
    <w:rsid w:val="00233A13"/>
    <w:rsid w:val="00233A58"/>
    <w:rsid w:val="00233D07"/>
    <w:rsid w:val="00233DD4"/>
    <w:rsid w:val="0023412E"/>
    <w:rsid w:val="00234198"/>
    <w:rsid w:val="002346A4"/>
    <w:rsid w:val="00234910"/>
    <w:rsid w:val="00234AD7"/>
    <w:rsid w:val="00234B19"/>
    <w:rsid w:val="00234C69"/>
    <w:rsid w:val="002350B9"/>
    <w:rsid w:val="00235187"/>
    <w:rsid w:val="00235CB8"/>
    <w:rsid w:val="00235FEC"/>
    <w:rsid w:val="00236598"/>
    <w:rsid w:val="0023693D"/>
    <w:rsid w:val="002369B1"/>
    <w:rsid w:val="00236B3E"/>
    <w:rsid w:val="00236D5B"/>
    <w:rsid w:val="0023724E"/>
    <w:rsid w:val="002373A2"/>
    <w:rsid w:val="00237949"/>
    <w:rsid w:val="00237C83"/>
    <w:rsid w:val="00237D06"/>
    <w:rsid w:val="00237E11"/>
    <w:rsid w:val="002400B1"/>
    <w:rsid w:val="00240120"/>
    <w:rsid w:val="00240217"/>
    <w:rsid w:val="002402A3"/>
    <w:rsid w:val="002405CA"/>
    <w:rsid w:val="00240637"/>
    <w:rsid w:val="0024096B"/>
    <w:rsid w:val="00240B0E"/>
    <w:rsid w:val="00240C6D"/>
    <w:rsid w:val="00240F29"/>
    <w:rsid w:val="00241364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2A26"/>
    <w:rsid w:val="00242E92"/>
    <w:rsid w:val="00243088"/>
    <w:rsid w:val="00243312"/>
    <w:rsid w:val="0024348E"/>
    <w:rsid w:val="0024358D"/>
    <w:rsid w:val="00243D8D"/>
    <w:rsid w:val="00243EBF"/>
    <w:rsid w:val="00243FAE"/>
    <w:rsid w:val="002441B0"/>
    <w:rsid w:val="0024435A"/>
    <w:rsid w:val="0024438A"/>
    <w:rsid w:val="00244412"/>
    <w:rsid w:val="00244422"/>
    <w:rsid w:val="00244919"/>
    <w:rsid w:val="00244965"/>
    <w:rsid w:val="00244F4E"/>
    <w:rsid w:val="0024524F"/>
    <w:rsid w:val="002458C1"/>
    <w:rsid w:val="00245A64"/>
    <w:rsid w:val="00245E67"/>
    <w:rsid w:val="002462BC"/>
    <w:rsid w:val="002464AB"/>
    <w:rsid w:val="002468CC"/>
    <w:rsid w:val="00246A85"/>
    <w:rsid w:val="00246E4A"/>
    <w:rsid w:val="002471D8"/>
    <w:rsid w:val="002473EC"/>
    <w:rsid w:val="002473F5"/>
    <w:rsid w:val="00250379"/>
    <w:rsid w:val="00250380"/>
    <w:rsid w:val="00250394"/>
    <w:rsid w:val="00250B33"/>
    <w:rsid w:val="00251860"/>
    <w:rsid w:val="00251A0F"/>
    <w:rsid w:val="00251A37"/>
    <w:rsid w:val="00251B07"/>
    <w:rsid w:val="002533E9"/>
    <w:rsid w:val="00253482"/>
    <w:rsid w:val="00253535"/>
    <w:rsid w:val="00253570"/>
    <w:rsid w:val="002535D9"/>
    <w:rsid w:val="00253745"/>
    <w:rsid w:val="00253A0E"/>
    <w:rsid w:val="00253D55"/>
    <w:rsid w:val="00253DFC"/>
    <w:rsid w:val="00254138"/>
    <w:rsid w:val="0025486A"/>
    <w:rsid w:val="00254875"/>
    <w:rsid w:val="00254AFC"/>
    <w:rsid w:val="00255006"/>
    <w:rsid w:val="002552BB"/>
    <w:rsid w:val="002555ED"/>
    <w:rsid w:val="002568C6"/>
    <w:rsid w:val="00256B8E"/>
    <w:rsid w:val="00256CBC"/>
    <w:rsid w:val="002570FD"/>
    <w:rsid w:val="0025733D"/>
    <w:rsid w:val="0025756D"/>
    <w:rsid w:val="0025769C"/>
    <w:rsid w:val="002576B0"/>
    <w:rsid w:val="00257724"/>
    <w:rsid w:val="00257790"/>
    <w:rsid w:val="00257921"/>
    <w:rsid w:val="00257BF5"/>
    <w:rsid w:val="00257C99"/>
    <w:rsid w:val="00257D00"/>
    <w:rsid w:val="00257E2F"/>
    <w:rsid w:val="00257FCB"/>
    <w:rsid w:val="0026026B"/>
    <w:rsid w:val="00260555"/>
    <w:rsid w:val="00260926"/>
    <w:rsid w:val="00260B1B"/>
    <w:rsid w:val="00260B85"/>
    <w:rsid w:val="00260F1A"/>
    <w:rsid w:val="002610CE"/>
    <w:rsid w:val="002614CD"/>
    <w:rsid w:val="002616E8"/>
    <w:rsid w:val="00261920"/>
    <w:rsid w:val="00261A27"/>
    <w:rsid w:val="00261DF1"/>
    <w:rsid w:val="00261F1B"/>
    <w:rsid w:val="00261F8F"/>
    <w:rsid w:val="0026205C"/>
    <w:rsid w:val="002625A6"/>
    <w:rsid w:val="00262972"/>
    <w:rsid w:val="00262CDF"/>
    <w:rsid w:val="00262EFB"/>
    <w:rsid w:val="00263029"/>
    <w:rsid w:val="00263245"/>
    <w:rsid w:val="00263ADF"/>
    <w:rsid w:val="00263CEA"/>
    <w:rsid w:val="00263F8E"/>
    <w:rsid w:val="00264192"/>
    <w:rsid w:val="002642A5"/>
    <w:rsid w:val="00264465"/>
    <w:rsid w:val="00265231"/>
    <w:rsid w:val="0026523D"/>
    <w:rsid w:val="0026550E"/>
    <w:rsid w:val="002658BB"/>
    <w:rsid w:val="00265A63"/>
    <w:rsid w:val="00265F4B"/>
    <w:rsid w:val="00265FFB"/>
    <w:rsid w:val="002664AE"/>
    <w:rsid w:val="002666D0"/>
    <w:rsid w:val="002669E7"/>
    <w:rsid w:val="00266A3B"/>
    <w:rsid w:val="00266DB8"/>
    <w:rsid w:val="00266EFE"/>
    <w:rsid w:val="0026740F"/>
    <w:rsid w:val="002674EF"/>
    <w:rsid w:val="00267510"/>
    <w:rsid w:val="00267527"/>
    <w:rsid w:val="002675A2"/>
    <w:rsid w:val="002677F1"/>
    <w:rsid w:val="00267800"/>
    <w:rsid w:val="0026797F"/>
    <w:rsid w:val="00267E71"/>
    <w:rsid w:val="002702F8"/>
    <w:rsid w:val="002707C6"/>
    <w:rsid w:val="002708A0"/>
    <w:rsid w:val="00270C0D"/>
    <w:rsid w:val="00270D1D"/>
    <w:rsid w:val="00270F12"/>
    <w:rsid w:val="00270F3B"/>
    <w:rsid w:val="00271511"/>
    <w:rsid w:val="002717A6"/>
    <w:rsid w:val="002718DC"/>
    <w:rsid w:val="00271D89"/>
    <w:rsid w:val="00271E5C"/>
    <w:rsid w:val="00271E9F"/>
    <w:rsid w:val="00272307"/>
    <w:rsid w:val="0027240A"/>
    <w:rsid w:val="00272915"/>
    <w:rsid w:val="00272B91"/>
    <w:rsid w:val="00272B99"/>
    <w:rsid w:val="00272DE4"/>
    <w:rsid w:val="002730F8"/>
    <w:rsid w:val="00273215"/>
    <w:rsid w:val="00273464"/>
    <w:rsid w:val="00273ECB"/>
    <w:rsid w:val="00274206"/>
    <w:rsid w:val="00274622"/>
    <w:rsid w:val="00274794"/>
    <w:rsid w:val="00275011"/>
    <w:rsid w:val="00275017"/>
    <w:rsid w:val="002752E5"/>
    <w:rsid w:val="0027569B"/>
    <w:rsid w:val="002758CC"/>
    <w:rsid w:val="00275F65"/>
    <w:rsid w:val="0027643C"/>
    <w:rsid w:val="0027656E"/>
    <w:rsid w:val="00276874"/>
    <w:rsid w:val="002772AB"/>
    <w:rsid w:val="002775D0"/>
    <w:rsid w:val="00277CB8"/>
    <w:rsid w:val="00277EF7"/>
    <w:rsid w:val="002804F4"/>
    <w:rsid w:val="00280F70"/>
    <w:rsid w:val="0028183A"/>
    <w:rsid w:val="00281A6F"/>
    <w:rsid w:val="00281CB1"/>
    <w:rsid w:val="00281EAA"/>
    <w:rsid w:val="00282570"/>
    <w:rsid w:val="00282757"/>
    <w:rsid w:val="00282A55"/>
    <w:rsid w:val="00282B7B"/>
    <w:rsid w:val="00282C30"/>
    <w:rsid w:val="00282EC6"/>
    <w:rsid w:val="00282F8F"/>
    <w:rsid w:val="00283350"/>
    <w:rsid w:val="00283549"/>
    <w:rsid w:val="0028371A"/>
    <w:rsid w:val="00283CD2"/>
    <w:rsid w:val="00283E4B"/>
    <w:rsid w:val="002840F0"/>
    <w:rsid w:val="00284817"/>
    <w:rsid w:val="002848A4"/>
    <w:rsid w:val="002848B9"/>
    <w:rsid w:val="002851E3"/>
    <w:rsid w:val="002857F7"/>
    <w:rsid w:val="00285885"/>
    <w:rsid w:val="00285CBC"/>
    <w:rsid w:val="00285F56"/>
    <w:rsid w:val="0028629E"/>
    <w:rsid w:val="0028633B"/>
    <w:rsid w:val="002869E4"/>
    <w:rsid w:val="00286C9C"/>
    <w:rsid w:val="00287F76"/>
    <w:rsid w:val="0029001D"/>
    <w:rsid w:val="0029026A"/>
    <w:rsid w:val="00290BA4"/>
    <w:rsid w:val="00290BCB"/>
    <w:rsid w:val="00290DE2"/>
    <w:rsid w:val="00290F64"/>
    <w:rsid w:val="00291266"/>
    <w:rsid w:val="00291737"/>
    <w:rsid w:val="002917F3"/>
    <w:rsid w:val="00291A4F"/>
    <w:rsid w:val="00291C63"/>
    <w:rsid w:val="00291FE3"/>
    <w:rsid w:val="0029232E"/>
    <w:rsid w:val="002925EF"/>
    <w:rsid w:val="00292A0C"/>
    <w:rsid w:val="00293111"/>
    <w:rsid w:val="00293148"/>
    <w:rsid w:val="00293A3D"/>
    <w:rsid w:val="00293B98"/>
    <w:rsid w:val="00293D89"/>
    <w:rsid w:val="00293EE2"/>
    <w:rsid w:val="00294269"/>
    <w:rsid w:val="002942E2"/>
    <w:rsid w:val="0029466B"/>
    <w:rsid w:val="00294A17"/>
    <w:rsid w:val="00294BB1"/>
    <w:rsid w:val="002951E3"/>
    <w:rsid w:val="002951E5"/>
    <w:rsid w:val="002955C5"/>
    <w:rsid w:val="00295ADD"/>
    <w:rsid w:val="00295B5B"/>
    <w:rsid w:val="00295D1C"/>
    <w:rsid w:val="00295F30"/>
    <w:rsid w:val="002960A4"/>
    <w:rsid w:val="0029612F"/>
    <w:rsid w:val="00296771"/>
    <w:rsid w:val="00296D95"/>
    <w:rsid w:val="00296E02"/>
    <w:rsid w:val="00297431"/>
    <w:rsid w:val="002976B0"/>
    <w:rsid w:val="002976EE"/>
    <w:rsid w:val="002978A4"/>
    <w:rsid w:val="002A009D"/>
    <w:rsid w:val="002A01F7"/>
    <w:rsid w:val="002A0733"/>
    <w:rsid w:val="002A0AE5"/>
    <w:rsid w:val="002A0E5A"/>
    <w:rsid w:val="002A1476"/>
    <w:rsid w:val="002A1B6E"/>
    <w:rsid w:val="002A1CA2"/>
    <w:rsid w:val="002A1E65"/>
    <w:rsid w:val="002A1F37"/>
    <w:rsid w:val="002A1F58"/>
    <w:rsid w:val="002A1FB1"/>
    <w:rsid w:val="002A20C4"/>
    <w:rsid w:val="002A2431"/>
    <w:rsid w:val="002A2806"/>
    <w:rsid w:val="002A287F"/>
    <w:rsid w:val="002A3419"/>
    <w:rsid w:val="002A3694"/>
    <w:rsid w:val="002A3BB0"/>
    <w:rsid w:val="002A3BF7"/>
    <w:rsid w:val="002A3C16"/>
    <w:rsid w:val="002A3DB7"/>
    <w:rsid w:val="002A436A"/>
    <w:rsid w:val="002A4C1E"/>
    <w:rsid w:val="002A4D48"/>
    <w:rsid w:val="002A4F84"/>
    <w:rsid w:val="002A4F95"/>
    <w:rsid w:val="002A59A9"/>
    <w:rsid w:val="002A5EA5"/>
    <w:rsid w:val="002A5F4B"/>
    <w:rsid w:val="002A65CF"/>
    <w:rsid w:val="002A6D2F"/>
    <w:rsid w:val="002A6D99"/>
    <w:rsid w:val="002A6E78"/>
    <w:rsid w:val="002A6F91"/>
    <w:rsid w:val="002A707F"/>
    <w:rsid w:val="002A7653"/>
    <w:rsid w:val="002A7744"/>
    <w:rsid w:val="002A789E"/>
    <w:rsid w:val="002A7A5C"/>
    <w:rsid w:val="002A7BD8"/>
    <w:rsid w:val="002B0129"/>
    <w:rsid w:val="002B041E"/>
    <w:rsid w:val="002B0757"/>
    <w:rsid w:val="002B090D"/>
    <w:rsid w:val="002B1261"/>
    <w:rsid w:val="002B137A"/>
    <w:rsid w:val="002B13F2"/>
    <w:rsid w:val="002B15CC"/>
    <w:rsid w:val="002B1883"/>
    <w:rsid w:val="002B1CA4"/>
    <w:rsid w:val="002B1F94"/>
    <w:rsid w:val="002B244E"/>
    <w:rsid w:val="002B2650"/>
    <w:rsid w:val="002B28CE"/>
    <w:rsid w:val="002B3094"/>
    <w:rsid w:val="002B3099"/>
    <w:rsid w:val="002B3588"/>
    <w:rsid w:val="002B35AE"/>
    <w:rsid w:val="002B3BC6"/>
    <w:rsid w:val="002B480E"/>
    <w:rsid w:val="002B5218"/>
    <w:rsid w:val="002B5488"/>
    <w:rsid w:val="002B5796"/>
    <w:rsid w:val="002B5BDD"/>
    <w:rsid w:val="002B616D"/>
    <w:rsid w:val="002B6230"/>
    <w:rsid w:val="002B6ACD"/>
    <w:rsid w:val="002B6B19"/>
    <w:rsid w:val="002B6E81"/>
    <w:rsid w:val="002B6ECB"/>
    <w:rsid w:val="002B7040"/>
    <w:rsid w:val="002B72C0"/>
    <w:rsid w:val="002B73F8"/>
    <w:rsid w:val="002B74F2"/>
    <w:rsid w:val="002B7989"/>
    <w:rsid w:val="002B7B19"/>
    <w:rsid w:val="002B7FA5"/>
    <w:rsid w:val="002B7FC2"/>
    <w:rsid w:val="002C038B"/>
    <w:rsid w:val="002C074B"/>
    <w:rsid w:val="002C0754"/>
    <w:rsid w:val="002C082A"/>
    <w:rsid w:val="002C094D"/>
    <w:rsid w:val="002C13BE"/>
    <w:rsid w:val="002C13C3"/>
    <w:rsid w:val="002C142D"/>
    <w:rsid w:val="002C14EB"/>
    <w:rsid w:val="002C1559"/>
    <w:rsid w:val="002C1784"/>
    <w:rsid w:val="002C18FB"/>
    <w:rsid w:val="002C1CCF"/>
    <w:rsid w:val="002C1DFA"/>
    <w:rsid w:val="002C1F02"/>
    <w:rsid w:val="002C2265"/>
    <w:rsid w:val="002C2511"/>
    <w:rsid w:val="002C283E"/>
    <w:rsid w:val="002C28E5"/>
    <w:rsid w:val="002C2B75"/>
    <w:rsid w:val="002C2E4C"/>
    <w:rsid w:val="002C345C"/>
    <w:rsid w:val="002C38B6"/>
    <w:rsid w:val="002C3FE6"/>
    <w:rsid w:val="002C40ED"/>
    <w:rsid w:val="002C45A5"/>
    <w:rsid w:val="002C465A"/>
    <w:rsid w:val="002C4803"/>
    <w:rsid w:val="002C50B0"/>
    <w:rsid w:val="002C5724"/>
    <w:rsid w:val="002C5811"/>
    <w:rsid w:val="002C5C17"/>
    <w:rsid w:val="002C5F90"/>
    <w:rsid w:val="002C6061"/>
    <w:rsid w:val="002C621E"/>
    <w:rsid w:val="002C63FC"/>
    <w:rsid w:val="002C658C"/>
    <w:rsid w:val="002C6965"/>
    <w:rsid w:val="002C69D6"/>
    <w:rsid w:val="002C6B6B"/>
    <w:rsid w:val="002C6C46"/>
    <w:rsid w:val="002C6FC1"/>
    <w:rsid w:val="002C7122"/>
    <w:rsid w:val="002C755C"/>
    <w:rsid w:val="002C77DE"/>
    <w:rsid w:val="002C796E"/>
    <w:rsid w:val="002C7973"/>
    <w:rsid w:val="002C79B1"/>
    <w:rsid w:val="002C7A02"/>
    <w:rsid w:val="002C7F33"/>
    <w:rsid w:val="002D0110"/>
    <w:rsid w:val="002D045B"/>
    <w:rsid w:val="002D0D3B"/>
    <w:rsid w:val="002D110D"/>
    <w:rsid w:val="002D121F"/>
    <w:rsid w:val="002D1243"/>
    <w:rsid w:val="002D16F7"/>
    <w:rsid w:val="002D17C3"/>
    <w:rsid w:val="002D1927"/>
    <w:rsid w:val="002D199C"/>
    <w:rsid w:val="002D19AB"/>
    <w:rsid w:val="002D1DA4"/>
    <w:rsid w:val="002D207C"/>
    <w:rsid w:val="002D23D2"/>
    <w:rsid w:val="002D24C9"/>
    <w:rsid w:val="002D2646"/>
    <w:rsid w:val="002D296A"/>
    <w:rsid w:val="002D30C3"/>
    <w:rsid w:val="002D39E9"/>
    <w:rsid w:val="002D4065"/>
    <w:rsid w:val="002D41B9"/>
    <w:rsid w:val="002D4A24"/>
    <w:rsid w:val="002D4AD2"/>
    <w:rsid w:val="002D55CC"/>
    <w:rsid w:val="002D599F"/>
    <w:rsid w:val="002D5D50"/>
    <w:rsid w:val="002D613D"/>
    <w:rsid w:val="002D642B"/>
    <w:rsid w:val="002D65DC"/>
    <w:rsid w:val="002D68ED"/>
    <w:rsid w:val="002D693A"/>
    <w:rsid w:val="002D6E51"/>
    <w:rsid w:val="002D6F7A"/>
    <w:rsid w:val="002D7203"/>
    <w:rsid w:val="002D737A"/>
    <w:rsid w:val="002D7617"/>
    <w:rsid w:val="002E0631"/>
    <w:rsid w:val="002E0AB3"/>
    <w:rsid w:val="002E0D06"/>
    <w:rsid w:val="002E10D2"/>
    <w:rsid w:val="002E114C"/>
    <w:rsid w:val="002E124E"/>
    <w:rsid w:val="002E1807"/>
    <w:rsid w:val="002E188B"/>
    <w:rsid w:val="002E2301"/>
    <w:rsid w:val="002E261A"/>
    <w:rsid w:val="002E2755"/>
    <w:rsid w:val="002E2783"/>
    <w:rsid w:val="002E2EB0"/>
    <w:rsid w:val="002E2FF2"/>
    <w:rsid w:val="002E30E6"/>
    <w:rsid w:val="002E3C05"/>
    <w:rsid w:val="002E50E0"/>
    <w:rsid w:val="002E5613"/>
    <w:rsid w:val="002E5875"/>
    <w:rsid w:val="002E5954"/>
    <w:rsid w:val="002E595B"/>
    <w:rsid w:val="002E59C0"/>
    <w:rsid w:val="002E5B7C"/>
    <w:rsid w:val="002E6346"/>
    <w:rsid w:val="002E64E4"/>
    <w:rsid w:val="002E679D"/>
    <w:rsid w:val="002E6852"/>
    <w:rsid w:val="002E74C8"/>
    <w:rsid w:val="002E74D9"/>
    <w:rsid w:val="002E765B"/>
    <w:rsid w:val="002E7931"/>
    <w:rsid w:val="002E7D4C"/>
    <w:rsid w:val="002E7E10"/>
    <w:rsid w:val="002F01AC"/>
    <w:rsid w:val="002F0913"/>
    <w:rsid w:val="002F0E87"/>
    <w:rsid w:val="002F0EAE"/>
    <w:rsid w:val="002F0F2C"/>
    <w:rsid w:val="002F1BB2"/>
    <w:rsid w:val="002F1CD1"/>
    <w:rsid w:val="002F24B0"/>
    <w:rsid w:val="002F28BD"/>
    <w:rsid w:val="002F2C7D"/>
    <w:rsid w:val="002F3088"/>
    <w:rsid w:val="002F3A19"/>
    <w:rsid w:val="002F3A5C"/>
    <w:rsid w:val="002F3AC9"/>
    <w:rsid w:val="002F3E58"/>
    <w:rsid w:val="002F409F"/>
    <w:rsid w:val="002F4118"/>
    <w:rsid w:val="002F43E6"/>
    <w:rsid w:val="002F4484"/>
    <w:rsid w:val="002F4752"/>
    <w:rsid w:val="002F4C38"/>
    <w:rsid w:val="002F4FA2"/>
    <w:rsid w:val="002F5013"/>
    <w:rsid w:val="002F53BB"/>
    <w:rsid w:val="002F5666"/>
    <w:rsid w:val="002F5AE9"/>
    <w:rsid w:val="002F6A77"/>
    <w:rsid w:val="002F6C8D"/>
    <w:rsid w:val="002F6E33"/>
    <w:rsid w:val="002F7222"/>
    <w:rsid w:val="002F78D0"/>
    <w:rsid w:val="002F7AB4"/>
    <w:rsid w:val="002F7BD6"/>
    <w:rsid w:val="00300121"/>
    <w:rsid w:val="0030060C"/>
    <w:rsid w:val="0030067F"/>
    <w:rsid w:val="00301000"/>
    <w:rsid w:val="00301B7C"/>
    <w:rsid w:val="00301FF8"/>
    <w:rsid w:val="00302038"/>
    <w:rsid w:val="00302085"/>
    <w:rsid w:val="0030208F"/>
    <w:rsid w:val="003024F3"/>
    <w:rsid w:val="0030257D"/>
    <w:rsid w:val="003029EA"/>
    <w:rsid w:val="00302DF0"/>
    <w:rsid w:val="00303162"/>
    <w:rsid w:val="00303320"/>
    <w:rsid w:val="003036D6"/>
    <w:rsid w:val="0030389D"/>
    <w:rsid w:val="00303A19"/>
    <w:rsid w:val="00303B07"/>
    <w:rsid w:val="00303DB4"/>
    <w:rsid w:val="003040FA"/>
    <w:rsid w:val="003044E8"/>
    <w:rsid w:val="00304A45"/>
    <w:rsid w:val="00304C39"/>
    <w:rsid w:val="00304CF5"/>
    <w:rsid w:val="00304EF0"/>
    <w:rsid w:val="0030502D"/>
    <w:rsid w:val="00305033"/>
    <w:rsid w:val="003052BB"/>
    <w:rsid w:val="00305702"/>
    <w:rsid w:val="003057D6"/>
    <w:rsid w:val="00305961"/>
    <w:rsid w:val="00305A57"/>
    <w:rsid w:val="0030612B"/>
    <w:rsid w:val="003062AD"/>
    <w:rsid w:val="0030644D"/>
    <w:rsid w:val="00306591"/>
    <w:rsid w:val="00306CC7"/>
    <w:rsid w:val="00306CFA"/>
    <w:rsid w:val="003073D1"/>
    <w:rsid w:val="00307447"/>
    <w:rsid w:val="00307726"/>
    <w:rsid w:val="003077B0"/>
    <w:rsid w:val="0030794F"/>
    <w:rsid w:val="00310CA7"/>
    <w:rsid w:val="00311203"/>
    <w:rsid w:val="003119AE"/>
    <w:rsid w:val="00311B72"/>
    <w:rsid w:val="00311DCF"/>
    <w:rsid w:val="00312332"/>
    <w:rsid w:val="00312A9B"/>
    <w:rsid w:val="003131CE"/>
    <w:rsid w:val="003134D3"/>
    <w:rsid w:val="003135D4"/>
    <w:rsid w:val="00313AB4"/>
    <w:rsid w:val="00313B30"/>
    <w:rsid w:val="00313B70"/>
    <w:rsid w:val="00314288"/>
    <w:rsid w:val="00314BCE"/>
    <w:rsid w:val="00314C6F"/>
    <w:rsid w:val="00314E14"/>
    <w:rsid w:val="00314E7A"/>
    <w:rsid w:val="00314FD3"/>
    <w:rsid w:val="00315311"/>
    <w:rsid w:val="0031533A"/>
    <w:rsid w:val="00315631"/>
    <w:rsid w:val="003156BB"/>
    <w:rsid w:val="00315999"/>
    <w:rsid w:val="00315BB6"/>
    <w:rsid w:val="00315C87"/>
    <w:rsid w:val="00315D2F"/>
    <w:rsid w:val="00316136"/>
    <w:rsid w:val="00316159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1B7"/>
    <w:rsid w:val="0032160A"/>
    <w:rsid w:val="003217E3"/>
    <w:rsid w:val="00321ADE"/>
    <w:rsid w:val="003220A4"/>
    <w:rsid w:val="00322249"/>
    <w:rsid w:val="00322435"/>
    <w:rsid w:val="00322E8A"/>
    <w:rsid w:val="00323067"/>
    <w:rsid w:val="0032337A"/>
    <w:rsid w:val="00323491"/>
    <w:rsid w:val="0032364D"/>
    <w:rsid w:val="003238CF"/>
    <w:rsid w:val="00323D13"/>
    <w:rsid w:val="0032418B"/>
    <w:rsid w:val="003241AB"/>
    <w:rsid w:val="003242FA"/>
    <w:rsid w:val="00324769"/>
    <w:rsid w:val="00324CC3"/>
    <w:rsid w:val="00324DC7"/>
    <w:rsid w:val="003251F6"/>
    <w:rsid w:val="00325223"/>
    <w:rsid w:val="003252BA"/>
    <w:rsid w:val="00325309"/>
    <w:rsid w:val="003254D3"/>
    <w:rsid w:val="00325818"/>
    <w:rsid w:val="0032584F"/>
    <w:rsid w:val="00325A81"/>
    <w:rsid w:val="00325ADD"/>
    <w:rsid w:val="0032609C"/>
    <w:rsid w:val="0032679C"/>
    <w:rsid w:val="00326A55"/>
    <w:rsid w:val="00326F61"/>
    <w:rsid w:val="003271AC"/>
    <w:rsid w:val="003271DB"/>
    <w:rsid w:val="003271F2"/>
    <w:rsid w:val="00327423"/>
    <w:rsid w:val="003274BB"/>
    <w:rsid w:val="003279D3"/>
    <w:rsid w:val="00327AE6"/>
    <w:rsid w:val="0033021B"/>
    <w:rsid w:val="003303BE"/>
    <w:rsid w:val="00330F0D"/>
    <w:rsid w:val="00331301"/>
    <w:rsid w:val="00331A74"/>
    <w:rsid w:val="00331D83"/>
    <w:rsid w:val="0033230D"/>
    <w:rsid w:val="00332701"/>
    <w:rsid w:val="003331A0"/>
    <w:rsid w:val="00333297"/>
    <w:rsid w:val="003337DB"/>
    <w:rsid w:val="00333CFA"/>
    <w:rsid w:val="00334170"/>
    <w:rsid w:val="003342E7"/>
    <w:rsid w:val="00334400"/>
    <w:rsid w:val="00334950"/>
    <w:rsid w:val="00334963"/>
    <w:rsid w:val="00334D65"/>
    <w:rsid w:val="00334ED6"/>
    <w:rsid w:val="00335473"/>
    <w:rsid w:val="003354C5"/>
    <w:rsid w:val="003363E8"/>
    <w:rsid w:val="0033658B"/>
    <w:rsid w:val="003368CF"/>
    <w:rsid w:val="003368FD"/>
    <w:rsid w:val="003372CD"/>
    <w:rsid w:val="003377DD"/>
    <w:rsid w:val="00337BE7"/>
    <w:rsid w:val="00337D65"/>
    <w:rsid w:val="00340642"/>
    <w:rsid w:val="00340A29"/>
    <w:rsid w:val="00340D91"/>
    <w:rsid w:val="00340DD8"/>
    <w:rsid w:val="00340E37"/>
    <w:rsid w:val="00341384"/>
    <w:rsid w:val="003415A7"/>
    <w:rsid w:val="00341B1C"/>
    <w:rsid w:val="00341FD5"/>
    <w:rsid w:val="003421A9"/>
    <w:rsid w:val="00342252"/>
    <w:rsid w:val="003424E2"/>
    <w:rsid w:val="0034254E"/>
    <w:rsid w:val="00342649"/>
    <w:rsid w:val="00342C2E"/>
    <w:rsid w:val="00343005"/>
    <w:rsid w:val="003431FD"/>
    <w:rsid w:val="00343E4F"/>
    <w:rsid w:val="00343FB1"/>
    <w:rsid w:val="0034431D"/>
    <w:rsid w:val="00344735"/>
    <w:rsid w:val="00344979"/>
    <w:rsid w:val="00344B3B"/>
    <w:rsid w:val="003452F2"/>
    <w:rsid w:val="003453EF"/>
    <w:rsid w:val="003457F8"/>
    <w:rsid w:val="00345B8A"/>
    <w:rsid w:val="0034654B"/>
    <w:rsid w:val="003465A9"/>
    <w:rsid w:val="003465BB"/>
    <w:rsid w:val="00346DF1"/>
    <w:rsid w:val="0034705A"/>
    <w:rsid w:val="00347847"/>
    <w:rsid w:val="00347EB7"/>
    <w:rsid w:val="00347F1B"/>
    <w:rsid w:val="00350783"/>
    <w:rsid w:val="003516A5"/>
    <w:rsid w:val="0035173D"/>
    <w:rsid w:val="00351BAB"/>
    <w:rsid w:val="003521C6"/>
    <w:rsid w:val="00352268"/>
    <w:rsid w:val="0035232E"/>
    <w:rsid w:val="0035237C"/>
    <w:rsid w:val="0035250C"/>
    <w:rsid w:val="00352755"/>
    <w:rsid w:val="00352AA0"/>
    <w:rsid w:val="00352B78"/>
    <w:rsid w:val="00352B82"/>
    <w:rsid w:val="00352CFA"/>
    <w:rsid w:val="00352D9F"/>
    <w:rsid w:val="00352EA7"/>
    <w:rsid w:val="0035306D"/>
    <w:rsid w:val="0035322E"/>
    <w:rsid w:val="0035348C"/>
    <w:rsid w:val="003534CE"/>
    <w:rsid w:val="003535C4"/>
    <w:rsid w:val="003539F8"/>
    <w:rsid w:val="00353A16"/>
    <w:rsid w:val="003541A6"/>
    <w:rsid w:val="003543C8"/>
    <w:rsid w:val="00354588"/>
    <w:rsid w:val="003549D5"/>
    <w:rsid w:val="00354BD5"/>
    <w:rsid w:val="00354CA5"/>
    <w:rsid w:val="00354F17"/>
    <w:rsid w:val="00355245"/>
    <w:rsid w:val="0035550B"/>
    <w:rsid w:val="0035585D"/>
    <w:rsid w:val="00355970"/>
    <w:rsid w:val="00356816"/>
    <w:rsid w:val="003569B5"/>
    <w:rsid w:val="00356A46"/>
    <w:rsid w:val="00356AEB"/>
    <w:rsid w:val="00356BB0"/>
    <w:rsid w:val="00356C8F"/>
    <w:rsid w:val="00356EB3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0FB"/>
    <w:rsid w:val="00360958"/>
    <w:rsid w:val="00360EFA"/>
    <w:rsid w:val="00361A24"/>
    <w:rsid w:val="00362374"/>
    <w:rsid w:val="0036265F"/>
    <w:rsid w:val="00362837"/>
    <w:rsid w:val="00362939"/>
    <w:rsid w:val="00362E4B"/>
    <w:rsid w:val="00363080"/>
    <w:rsid w:val="003632F5"/>
    <w:rsid w:val="00363442"/>
    <w:rsid w:val="00363598"/>
    <w:rsid w:val="0036405C"/>
    <w:rsid w:val="003643CD"/>
    <w:rsid w:val="003645E1"/>
    <w:rsid w:val="003648FA"/>
    <w:rsid w:val="00364973"/>
    <w:rsid w:val="00364ED8"/>
    <w:rsid w:val="0036534A"/>
    <w:rsid w:val="0036585E"/>
    <w:rsid w:val="00365C1B"/>
    <w:rsid w:val="00365C8C"/>
    <w:rsid w:val="00366435"/>
    <w:rsid w:val="00366972"/>
    <w:rsid w:val="00366BB6"/>
    <w:rsid w:val="003673BA"/>
    <w:rsid w:val="003673F3"/>
    <w:rsid w:val="00367675"/>
    <w:rsid w:val="00367B77"/>
    <w:rsid w:val="00367B85"/>
    <w:rsid w:val="00367C0C"/>
    <w:rsid w:val="00367E27"/>
    <w:rsid w:val="00370366"/>
    <w:rsid w:val="00370E3A"/>
    <w:rsid w:val="00371167"/>
    <w:rsid w:val="00371217"/>
    <w:rsid w:val="00371523"/>
    <w:rsid w:val="00371546"/>
    <w:rsid w:val="00371E31"/>
    <w:rsid w:val="0037252F"/>
    <w:rsid w:val="003726E4"/>
    <w:rsid w:val="0037293A"/>
    <w:rsid w:val="00372AF9"/>
    <w:rsid w:val="00372B91"/>
    <w:rsid w:val="00372D89"/>
    <w:rsid w:val="00372E7B"/>
    <w:rsid w:val="003734BB"/>
    <w:rsid w:val="0037365D"/>
    <w:rsid w:val="00373D61"/>
    <w:rsid w:val="00373DBF"/>
    <w:rsid w:val="00373FB5"/>
    <w:rsid w:val="0037429E"/>
    <w:rsid w:val="003748A6"/>
    <w:rsid w:val="00374A94"/>
    <w:rsid w:val="00374B18"/>
    <w:rsid w:val="00374EC3"/>
    <w:rsid w:val="00374F54"/>
    <w:rsid w:val="003756AB"/>
    <w:rsid w:val="00375B1C"/>
    <w:rsid w:val="00375F5C"/>
    <w:rsid w:val="00376302"/>
    <w:rsid w:val="003766E9"/>
    <w:rsid w:val="003768E1"/>
    <w:rsid w:val="00376C61"/>
    <w:rsid w:val="00376CE8"/>
    <w:rsid w:val="003775E5"/>
    <w:rsid w:val="0037763E"/>
    <w:rsid w:val="00377774"/>
    <w:rsid w:val="00377CDE"/>
    <w:rsid w:val="0038030A"/>
    <w:rsid w:val="003807D0"/>
    <w:rsid w:val="00380B1E"/>
    <w:rsid w:val="00380E39"/>
    <w:rsid w:val="00381095"/>
    <w:rsid w:val="003812F2"/>
    <w:rsid w:val="0038137B"/>
    <w:rsid w:val="003813B7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845"/>
    <w:rsid w:val="0038398D"/>
    <w:rsid w:val="00383A1D"/>
    <w:rsid w:val="00383D8B"/>
    <w:rsid w:val="00384057"/>
    <w:rsid w:val="003849E4"/>
    <w:rsid w:val="0038558F"/>
    <w:rsid w:val="003857A0"/>
    <w:rsid w:val="00385E3D"/>
    <w:rsid w:val="00385FD9"/>
    <w:rsid w:val="003861CB"/>
    <w:rsid w:val="00386399"/>
    <w:rsid w:val="00386FBA"/>
    <w:rsid w:val="00387043"/>
    <w:rsid w:val="003870AD"/>
    <w:rsid w:val="0038747F"/>
    <w:rsid w:val="003874DF"/>
    <w:rsid w:val="00387A88"/>
    <w:rsid w:val="003900F6"/>
    <w:rsid w:val="003901EC"/>
    <w:rsid w:val="003909E2"/>
    <w:rsid w:val="00390B61"/>
    <w:rsid w:val="00390CAD"/>
    <w:rsid w:val="00390D8A"/>
    <w:rsid w:val="00391580"/>
    <w:rsid w:val="00391812"/>
    <w:rsid w:val="00391D76"/>
    <w:rsid w:val="00391FA3"/>
    <w:rsid w:val="00392887"/>
    <w:rsid w:val="003929BC"/>
    <w:rsid w:val="00393206"/>
    <w:rsid w:val="0039323E"/>
    <w:rsid w:val="003933A2"/>
    <w:rsid w:val="003933BF"/>
    <w:rsid w:val="003935AA"/>
    <w:rsid w:val="003945EE"/>
    <w:rsid w:val="003947F7"/>
    <w:rsid w:val="00394AF4"/>
    <w:rsid w:val="00394B31"/>
    <w:rsid w:val="00394E74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7399"/>
    <w:rsid w:val="003974D1"/>
    <w:rsid w:val="00397626"/>
    <w:rsid w:val="00397ACC"/>
    <w:rsid w:val="00397D8F"/>
    <w:rsid w:val="00397F91"/>
    <w:rsid w:val="003A1193"/>
    <w:rsid w:val="003A144F"/>
    <w:rsid w:val="003A15E3"/>
    <w:rsid w:val="003A160B"/>
    <w:rsid w:val="003A1DE4"/>
    <w:rsid w:val="003A1F36"/>
    <w:rsid w:val="003A26CD"/>
    <w:rsid w:val="003A2E40"/>
    <w:rsid w:val="003A3B9A"/>
    <w:rsid w:val="003A3D1F"/>
    <w:rsid w:val="003A42A5"/>
    <w:rsid w:val="003A442E"/>
    <w:rsid w:val="003A4A4A"/>
    <w:rsid w:val="003A5269"/>
    <w:rsid w:val="003A5352"/>
    <w:rsid w:val="003A5378"/>
    <w:rsid w:val="003A555C"/>
    <w:rsid w:val="003A57B9"/>
    <w:rsid w:val="003A67C3"/>
    <w:rsid w:val="003A6EA3"/>
    <w:rsid w:val="003A6F0C"/>
    <w:rsid w:val="003A7034"/>
    <w:rsid w:val="003A70B0"/>
    <w:rsid w:val="003A739D"/>
    <w:rsid w:val="003A757F"/>
    <w:rsid w:val="003A77B9"/>
    <w:rsid w:val="003A79BC"/>
    <w:rsid w:val="003B0558"/>
    <w:rsid w:val="003B0583"/>
    <w:rsid w:val="003B05E0"/>
    <w:rsid w:val="003B0730"/>
    <w:rsid w:val="003B0BA5"/>
    <w:rsid w:val="003B0BFD"/>
    <w:rsid w:val="003B1012"/>
    <w:rsid w:val="003B2059"/>
    <w:rsid w:val="003B22FF"/>
    <w:rsid w:val="003B2567"/>
    <w:rsid w:val="003B2BE6"/>
    <w:rsid w:val="003B2EA7"/>
    <w:rsid w:val="003B308E"/>
    <w:rsid w:val="003B3C99"/>
    <w:rsid w:val="003B3D64"/>
    <w:rsid w:val="003B478E"/>
    <w:rsid w:val="003B4941"/>
    <w:rsid w:val="003B4E8C"/>
    <w:rsid w:val="003B5449"/>
    <w:rsid w:val="003B5BDC"/>
    <w:rsid w:val="003B616C"/>
    <w:rsid w:val="003B63F9"/>
    <w:rsid w:val="003B6B98"/>
    <w:rsid w:val="003B7003"/>
    <w:rsid w:val="003B7423"/>
    <w:rsid w:val="003B7447"/>
    <w:rsid w:val="003B7587"/>
    <w:rsid w:val="003B7759"/>
    <w:rsid w:val="003B7A53"/>
    <w:rsid w:val="003B7CB3"/>
    <w:rsid w:val="003B7D61"/>
    <w:rsid w:val="003B7F2F"/>
    <w:rsid w:val="003B7F3C"/>
    <w:rsid w:val="003C037C"/>
    <w:rsid w:val="003C0384"/>
    <w:rsid w:val="003C057E"/>
    <w:rsid w:val="003C059B"/>
    <w:rsid w:val="003C1A64"/>
    <w:rsid w:val="003C1F04"/>
    <w:rsid w:val="003C239A"/>
    <w:rsid w:val="003C24B7"/>
    <w:rsid w:val="003C2954"/>
    <w:rsid w:val="003C3063"/>
    <w:rsid w:val="003C30E5"/>
    <w:rsid w:val="003C3133"/>
    <w:rsid w:val="003C35D0"/>
    <w:rsid w:val="003C3759"/>
    <w:rsid w:val="003C40A6"/>
    <w:rsid w:val="003C43C8"/>
    <w:rsid w:val="003C43DA"/>
    <w:rsid w:val="003C4962"/>
    <w:rsid w:val="003C4CD3"/>
    <w:rsid w:val="003C4CEC"/>
    <w:rsid w:val="003C50B0"/>
    <w:rsid w:val="003C50F1"/>
    <w:rsid w:val="003C5369"/>
    <w:rsid w:val="003C5893"/>
    <w:rsid w:val="003C5F2D"/>
    <w:rsid w:val="003C6847"/>
    <w:rsid w:val="003C6A1A"/>
    <w:rsid w:val="003C6E94"/>
    <w:rsid w:val="003C71FC"/>
    <w:rsid w:val="003C74FD"/>
    <w:rsid w:val="003C763B"/>
    <w:rsid w:val="003C769E"/>
    <w:rsid w:val="003C7B4C"/>
    <w:rsid w:val="003C7B93"/>
    <w:rsid w:val="003C7EC8"/>
    <w:rsid w:val="003D0280"/>
    <w:rsid w:val="003D02D0"/>
    <w:rsid w:val="003D05A9"/>
    <w:rsid w:val="003D08CB"/>
    <w:rsid w:val="003D09D2"/>
    <w:rsid w:val="003D0B0C"/>
    <w:rsid w:val="003D0E2A"/>
    <w:rsid w:val="003D0F11"/>
    <w:rsid w:val="003D109E"/>
    <w:rsid w:val="003D1A72"/>
    <w:rsid w:val="003D1FA7"/>
    <w:rsid w:val="003D209B"/>
    <w:rsid w:val="003D2248"/>
    <w:rsid w:val="003D2369"/>
    <w:rsid w:val="003D266D"/>
    <w:rsid w:val="003D29E4"/>
    <w:rsid w:val="003D2DCA"/>
    <w:rsid w:val="003D30F1"/>
    <w:rsid w:val="003D325C"/>
    <w:rsid w:val="003D3A08"/>
    <w:rsid w:val="003D3A64"/>
    <w:rsid w:val="003D3F29"/>
    <w:rsid w:val="003D3F98"/>
    <w:rsid w:val="003D3FB3"/>
    <w:rsid w:val="003D41CC"/>
    <w:rsid w:val="003D49FB"/>
    <w:rsid w:val="003D4C01"/>
    <w:rsid w:val="003D530D"/>
    <w:rsid w:val="003D55C3"/>
    <w:rsid w:val="003D57FE"/>
    <w:rsid w:val="003D5889"/>
    <w:rsid w:val="003D63A8"/>
    <w:rsid w:val="003D6504"/>
    <w:rsid w:val="003D6532"/>
    <w:rsid w:val="003D6A17"/>
    <w:rsid w:val="003D6F75"/>
    <w:rsid w:val="003D7865"/>
    <w:rsid w:val="003D7C34"/>
    <w:rsid w:val="003D7D4A"/>
    <w:rsid w:val="003E0087"/>
    <w:rsid w:val="003E0111"/>
    <w:rsid w:val="003E042D"/>
    <w:rsid w:val="003E082C"/>
    <w:rsid w:val="003E0B8C"/>
    <w:rsid w:val="003E0DAD"/>
    <w:rsid w:val="003E12E6"/>
    <w:rsid w:val="003E15D5"/>
    <w:rsid w:val="003E189A"/>
    <w:rsid w:val="003E1949"/>
    <w:rsid w:val="003E1A75"/>
    <w:rsid w:val="003E1EA4"/>
    <w:rsid w:val="003E204E"/>
    <w:rsid w:val="003E2473"/>
    <w:rsid w:val="003E2CFC"/>
    <w:rsid w:val="003E3501"/>
    <w:rsid w:val="003E3DA5"/>
    <w:rsid w:val="003E42C4"/>
    <w:rsid w:val="003E433A"/>
    <w:rsid w:val="003E441F"/>
    <w:rsid w:val="003E4436"/>
    <w:rsid w:val="003E48F6"/>
    <w:rsid w:val="003E49A4"/>
    <w:rsid w:val="003E4EC9"/>
    <w:rsid w:val="003E5539"/>
    <w:rsid w:val="003E55B7"/>
    <w:rsid w:val="003E56BB"/>
    <w:rsid w:val="003E59B5"/>
    <w:rsid w:val="003E5E33"/>
    <w:rsid w:val="003E5E55"/>
    <w:rsid w:val="003E5E79"/>
    <w:rsid w:val="003E61D4"/>
    <w:rsid w:val="003E62C0"/>
    <w:rsid w:val="003E6754"/>
    <w:rsid w:val="003E69D5"/>
    <w:rsid w:val="003E6FC2"/>
    <w:rsid w:val="003E714A"/>
    <w:rsid w:val="003E7848"/>
    <w:rsid w:val="003E78A6"/>
    <w:rsid w:val="003E79D2"/>
    <w:rsid w:val="003E7C33"/>
    <w:rsid w:val="003E7CCF"/>
    <w:rsid w:val="003E7CF4"/>
    <w:rsid w:val="003F006E"/>
    <w:rsid w:val="003F0180"/>
    <w:rsid w:val="003F0503"/>
    <w:rsid w:val="003F08CB"/>
    <w:rsid w:val="003F0B40"/>
    <w:rsid w:val="003F0CFA"/>
    <w:rsid w:val="003F13BC"/>
    <w:rsid w:val="003F15C2"/>
    <w:rsid w:val="003F18FF"/>
    <w:rsid w:val="003F1AEB"/>
    <w:rsid w:val="003F1B50"/>
    <w:rsid w:val="003F1C99"/>
    <w:rsid w:val="003F1E6D"/>
    <w:rsid w:val="003F1E6E"/>
    <w:rsid w:val="003F1FF3"/>
    <w:rsid w:val="003F2211"/>
    <w:rsid w:val="003F2254"/>
    <w:rsid w:val="003F22FD"/>
    <w:rsid w:val="003F2371"/>
    <w:rsid w:val="003F273E"/>
    <w:rsid w:val="003F288C"/>
    <w:rsid w:val="003F2C62"/>
    <w:rsid w:val="003F2CF5"/>
    <w:rsid w:val="003F31C1"/>
    <w:rsid w:val="003F361E"/>
    <w:rsid w:val="003F36AA"/>
    <w:rsid w:val="003F3740"/>
    <w:rsid w:val="003F3B61"/>
    <w:rsid w:val="003F3C20"/>
    <w:rsid w:val="003F3C7D"/>
    <w:rsid w:val="003F3DE4"/>
    <w:rsid w:val="003F3F72"/>
    <w:rsid w:val="003F4A8A"/>
    <w:rsid w:val="003F4B72"/>
    <w:rsid w:val="003F4BF0"/>
    <w:rsid w:val="003F543F"/>
    <w:rsid w:val="003F5777"/>
    <w:rsid w:val="003F5BAA"/>
    <w:rsid w:val="003F5D51"/>
    <w:rsid w:val="003F5F55"/>
    <w:rsid w:val="003F62E2"/>
    <w:rsid w:val="003F63C4"/>
    <w:rsid w:val="003F6406"/>
    <w:rsid w:val="003F6AD8"/>
    <w:rsid w:val="003F6D6C"/>
    <w:rsid w:val="003F6F83"/>
    <w:rsid w:val="003F747D"/>
    <w:rsid w:val="003F76F3"/>
    <w:rsid w:val="003F78D7"/>
    <w:rsid w:val="003F7902"/>
    <w:rsid w:val="003F795F"/>
    <w:rsid w:val="003F7D9F"/>
    <w:rsid w:val="003F7DB8"/>
    <w:rsid w:val="00400865"/>
    <w:rsid w:val="00400A98"/>
    <w:rsid w:val="00401228"/>
    <w:rsid w:val="00401741"/>
    <w:rsid w:val="00401EDD"/>
    <w:rsid w:val="00401EE8"/>
    <w:rsid w:val="00401EEF"/>
    <w:rsid w:val="00401EFD"/>
    <w:rsid w:val="00401FBD"/>
    <w:rsid w:val="004023B1"/>
    <w:rsid w:val="0040318F"/>
    <w:rsid w:val="0040353F"/>
    <w:rsid w:val="0040381C"/>
    <w:rsid w:val="00403980"/>
    <w:rsid w:val="004039EB"/>
    <w:rsid w:val="0040457C"/>
    <w:rsid w:val="004045C6"/>
    <w:rsid w:val="00404948"/>
    <w:rsid w:val="00404D69"/>
    <w:rsid w:val="00405085"/>
    <w:rsid w:val="0040534E"/>
    <w:rsid w:val="00405A04"/>
    <w:rsid w:val="00405DB3"/>
    <w:rsid w:val="00405F8B"/>
    <w:rsid w:val="00406127"/>
    <w:rsid w:val="004064C2"/>
    <w:rsid w:val="00406854"/>
    <w:rsid w:val="00406C1D"/>
    <w:rsid w:val="00406FCB"/>
    <w:rsid w:val="004071A8"/>
    <w:rsid w:val="00407F11"/>
    <w:rsid w:val="00410646"/>
    <w:rsid w:val="004106D8"/>
    <w:rsid w:val="004106EE"/>
    <w:rsid w:val="00410CEA"/>
    <w:rsid w:val="00411181"/>
    <w:rsid w:val="004111BE"/>
    <w:rsid w:val="0041179E"/>
    <w:rsid w:val="00411B8F"/>
    <w:rsid w:val="00411FC9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E6A"/>
    <w:rsid w:val="00414FEE"/>
    <w:rsid w:val="004152DA"/>
    <w:rsid w:val="004152F2"/>
    <w:rsid w:val="0041569F"/>
    <w:rsid w:val="004157EA"/>
    <w:rsid w:val="0041598A"/>
    <w:rsid w:val="004159D5"/>
    <w:rsid w:val="004164D5"/>
    <w:rsid w:val="00416BED"/>
    <w:rsid w:val="00416C3C"/>
    <w:rsid w:val="00417464"/>
    <w:rsid w:val="00417BC9"/>
    <w:rsid w:val="00417C1B"/>
    <w:rsid w:val="004201BE"/>
    <w:rsid w:val="0042023F"/>
    <w:rsid w:val="0042056F"/>
    <w:rsid w:val="00420741"/>
    <w:rsid w:val="00420C59"/>
    <w:rsid w:val="00420ED6"/>
    <w:rsid w:val="00420FAE"/>
    <w:rsid w:val="00421122"/>
    <w:rsid w:val="00421BE8"/>
    <w:rsid w:val="00422084"/>
    <w:rsid w:val="0042299F"/>
    <w:rsid w:val="00422A4A"/>
    <w:rsid w:val="00422B71"/>
    <w:rsid w:val="00422D2F"/>
    <w:rsid w:val="00423104"/>
    <w:rsid w:val="0042343D"/>
    <w:rsid w:val="0042348F"/>
    <w:rsid w:val="004238E5"/>
    <w:rsid w:val="00424A42"/>
    <w:rsid w:val="00424BDC"/>
    <w:rsid w:val="004254E2"/>
    <w:rsid w:val="004262B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4A"/>
    <w:rsid w:val="004277CA"/>
    <w:rsid w:val="00427AA2"/>
    <w:rsid w:val="0043096A"/>
    <w:rsid w:val="00430BC2"/>
    <w:rsid w:val="0043107C"/>
    <w:rsid w:val="0043117C"/>
    <w:rsid w:val="004316BA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4E0"/>
    <w:rsid w:val="004336D4"/>
    <w:rsid w:val="00433A13"/>
    <w:rsid w:val="00433BC1"/>
    <w:rsid w:val="00433BC9"/>
    <w:rsid w:val="00433F98"/>
    <w:rsid w:val="00433FB7"/>
    <w:rsid w:val="004341E7"/>
    <w:rsid w:val="004345BC"/>
    <w:rsid w:val="00434AFE"/>
    <w:rsid w:val="00434EB8"/>
    <w:rsid w:val="00435024"/>
    <w:rsid w:val="004351ED"/>
    <w:rsid w:val="004351FF"/>
    <w:rsid w:val="0043545B"/>
    <w:rsid w:val="00435478"/>
    <w:rsid w:val="004356F2"/>
    <w:rsid w:val="00435858"/>
    <w:rsid w:val="004358D7"/>
    <w:rsid w:val="00435B0E"/>
    <w:rsid w:val="004361A9"/>
    <w:rsid w:val="004365FA"/>
    <w:rsid w:val="004368A8"/>
    <w:rsid w:val="00436D27"/>
    <w:rsid w:val="00437084"/>
    <w:rsid w:val="004374A9"/>
    <w:rsid w:val="004375C7"/>
    <w:rsid w:val="004376EA"/>
    <w:rsid w:val="004377A8"/>
    <w:rsid w:val="00437B65"/>
    <w:rsid w:val="00437BC4"/>
    <w:rsid w:val="00437DB6"/>
    <w:rsid w:val="004407D8"/>
    <w:rsid w:val="0044081C"/>
    <w:rsid w:val="00440C09"/>
    <w:rsid w:val="00440CE6"/>
    <w:rsid w:val="0044153A"/>
    <w:rsid w:val="004415B9"/>
    <w:rsid w:val="00441755"/>
    <w:rsid w:val="00441B84"/>
    <w:rsid w:val="00441F32"/>
    <w:rsid w:val="00442187"/>
    <w:rsid w:val="00442306"/>
    <w:rsid w:val="00442674"/>
    <w:rsid w:val="004427CF"/>
    <w:rsid w:val="004429D1"/>
    <w:rsid w:val="00443094"/>
    <w:rsid w:val="0044312A"/>
    <w:rsid w:val="0044343E"/>
    <w:rsid w:val="00443539"/>
    <w:rsid w:val="00443936"/>
    <w:rsid w:val="00443BE2"/>
    <w:rsid w:val="00443E11"/>
    <w:rsid w:val="0044404A"/>
    <w:rsid w:val="00444068"/>
    <w:rsid w:val="0044440C"/>
    <w:rsid w:val="00444ECA"/>
    <w:rsid w:val="004453DE"/>
    <w:rsid w:val="00445603"/>
    <w:rsid w:val="004456A5"/>
    <w:rsid w:val="00445B81"/>
    <w:rsid w:val="00446619"/>
    <w:rsid w:val="0044699E"/>
    <w:rsid w:val="00446AE0"/>
    <w:rsid w:val="00446ED4"/>
    <w:rsid w:val="00446FAC"/>
    <w:rsid w:val="004470A9"/>
    <w:rsid w:val="004470E7"/>
    <w:rsid w:val="004472C1"/>
    <w:rsid w:val="004500CB"/>
    <w:rsid w:val="00450690"/>
    <w:rsid w:val="00450A34"/>
    <w:rsid w:val="004511BF"/>
    <w:rsid w:val="0045130A"/>
    <w:rsid w:val="0045144F"/>
    <w:rsid w:val="00451856"/>
    <w:rsid w:val="00451930"/>
    <w:rsid w:val="00451990"/>
    <w:rsid w:val="004519DF"/>
    <w:rsid w:val="004530A2"/>
    <w:rsid w:val="004533AB"/>
    <w:rsid w:val="00453B46"/>
    <w:rsid w:val="00453D72"/>
    <w:rsid w:val="00454159"/>
    <w:rsid w:val="004541EC"/>
    <w:rsid w:val="00454272"/>
    <w:rsid w:val="00454339"/>
    <w:rsid w:val="0045446D"/>
    <w:rsid w:val="00454509"/>
    <w:rsid w:val="004545B0"/>
    <w:rsid w:val="00454BF3"/>
    <w:rsid w:val="00454C88"/>
    <w:rsid w:val="00454EDB"/>
    <w:rsid w:val="00454F8F"/>
    <w:rsid w:val="00455144"/>
    <w:rsid w:val="004552A2"/>
    <w:rsid w:val="004552DE"/>
    <w:rsid w:val="0045536C"/>
    <w:rsid w:val="00455976"/>
    <w:rsid w:val="004559DC"/>
    <w:rsid w:val="00455C2E"/>
    <w:rsid w:val="00455C7D"/>
    <w:rsid w:val="004560BE"/>
    <w:rsid w:val="0045652F"/>
    <w:rsid w:val="004566D1"/>
    <w:rsid w:val="004566DF"/>
    <w:rsid w:val="004567D0"/>
    <w:rsid w:val="00456AD2"/>
    <w:rsid w:val="00456D9C"/>
    <w:rsid w:val="00457073"/>
    <w:rsid w:val="004570D0"/>
    <w:rsid w:val="004575C8"/>
    <w:rsid w:val="004576F3"/>
    <w:rsid w:val="00457A1B"/>
    <w:rsid w:val="00457D40"/>
    <w:rsid w:val="00457E66"/>
    <w:rsid w:val="00457EC1"/>
    <w:rsid w:val="00457FE4"/>
    <w:rsid w:val="004600CF"/>
    <w:rsid w:val="00460139"/>
    <w:rsid w:val="0046094C"/>
    <w:rsid w:val="00461716"/>
    <w:rsid w:val="00461AA1"/>
    <w:rsid w:val="00461C78"/>
    <w:rsid w:val="00461D77"/>
    <w:rsid w:val="00461DFC"/>
    <w:rsid w:val="004621B0"/>
    <w:rsid w:val="00462221"/>
    <w:rsid w:val="00462282"/>
    <w:rsid w:val="00462419"/>
    <w:rsid w:val="00462824"/>
    <w:rsid w:val="00462993"/>
    <w:rsid w:val="00462A4F"/>
    <w:rsid w:val="00462B86"/>
    <w:rsid w:val="00462E25"/>
    <w:rsid w:val="004631C6"/>
    <w:rsid w:val="004633DC"/>
    <w:rsid w:val="00463562"/>
    <w:rsid w:val="0046361D"/>
    <w:rsid w:val="00463A44"/>
    <w:rsid w:val="004642F9"/>
    <w:rsid w:val="004644F0"/>
    <w:rsid w:val="0046486F"/>
    <w:rsid w:val="00464DB6"/>
    <w:rsid w:val="004651C9"/>
    <w:rsid w:val="00465258"/>
    <w:rsid w:val="004652A7"/>
    <w:rsid w:val="0046539B"/>
    <w:rsid w:val="00465943"/>
    <w:rsid w:val="00465975"/>
    <w:rsid w:val="00465C8B"/>
    <w:rsid w:val="00465D78"/>
    <w:rsid w:val="00465E27"/>
    <w:rsid w:val="00466A5B"/>
    <w:rsid w:val="00466EC6"/>
    <w:rsid w:val="00466FF2"/>
    <w:rsid w:val="004670F5"/>
    <w:rsid w:val="0046715C"/>
    <w:rsid w:val="00467517"/>
    <w:rsid w:val="00467790"/>
    <w:rsid w:val="00467C16"/>
    <w:rsid w:val="00467FB0"/>
    <w:rsid w:val="00470023"/>
    <w:rsid w:val="004708F0"/>
    <w:rsid w:val="00471207"/>
    <w:rsid w:val="004712DD"/>
    <w:rsid w:val="00471312"/>
    <w:rsid w:val="004713BE"/>
    <w:rsid w:val="00471EEC"/>
    <w:rsid w:val="0047230A"/>
    <w:rsid w:val="00472812"/>
    <w:rsid w:val="00472AE6"/>
    <w:rsid w:val="00472B27"/>
    <w:rsid w:val="00472F73"/>
    <w:rsid w:val="0047300D"/>
    <w:rsid w:val="004730B5"/>
    <w:rsid w:val="004733D9"/>
    <w:rsid w:val="004736A8"/>
    <w:rsid w:val="004736B3"/>
    <w:rsid w:val="004737F3"/>
    <w:rsid w:val="004738DB"/>
    <w:rsid w:val="00473A61"/>
    <w:rsid w:val="00473EB6"/>
    <w:rsid w:val="00473F2E"/>
    <w:rsid w:val="004744B2"/>
    <w:rsid w:val="004744F8"/>
    <w:rsid w:val="004747C0"/>
    <w:rsid w:val="004749A9"/>
    <w:rsid w:val="00474B36"/>
    <w:rsid w:val="00474E45"/>
    <w:rsid w:val="00474E6F"/>
    <w:rsid w:val="00474EED"/>
    <w:rsid w:val="00475284"/>
    <w:rsid w:val="004754CC"/>
    <w:rsid w:val="004758F7"/>
    <w:rsid w:val="00475E72"/>
    <w:rsid w:val="00476067"/>
    <w:rsid w:val="0047628C"/>
    <w:rsid w:val="004764F4"/>
    <w:rsid w:val="0047668F"/>
    <w:rsid w:val="00476FD9"/>
    <w:rsid w:val="0047714F"/>
    <w:rsid w:val="004773FA"/>
    <w:rsid w:val="00477B20"/>
    <w:rsid w:val="00477E22"/>
    <w:rsid w:val="00477EAB"/>
    <w:rsid w:val="00480011"/>
    <w:rsid w:val="0048057F"/>
    <w:rsid w:val="004808F5"/>
    <w:rsid w:val="004809B4"/>
    <w:rsid w:val="00480E51"/>
    <w:rsid w:val="004811FB"/>
    <w:rsid w:val="00481282"/>
    <w:rsid w:val="004814FF"/>
    <w:rsid w:val="004817BE"/>
    <w:rsid w:val="004819C8"/>
    <w:rsid w:val="00481D63"/>
    <w:rsid w:val="00481E5D"/>
    <w:rsid w:val="0048205E"/>
    <w:rsid w:val="004823FB"/>
    <w:rsid w:val="00482D28"/>
    <w:rsid w:val="00482E6A"/>
    <w:rsid w:val="004833FB"/>
    <w:rsid w:val="00483700"/>
    <w:rsid w:val="0048399E"/>
    <w:rsid w:val="00483B46"/>
    <w:rsid w:val="004842B1"/>
    <w:rsid w:val="00484B0F"/>
    <w:rsid w:val="00484D73"/>
    <w:rsid w:val="00484F0A"/>
    <w:rsid w:val="00484F85"/>
    <w:rsid w:val="004850F2"/>
    <w:rsid w:val="0048517E"/>
    <w:rsid w:val="0048525C"/>
    <w:rsid w:val="00485D0D"/>
    <w:rsid w:val="00485DB5"/>
    <w:rsid w:val="00485E95"/>
    <w:rsid w:val="00485FAC"/>
    <w:rsid w:val="00486357"/>
    <w:rsid w:val="0048641F"/>
    <w:rsid w:val="00486436"/>
    <w:rsid w:val="00486475"/>
    <w:rsid w:val="004864AE"/>
    <w:rsid w:val="00486564"/>
    <w:rsid w:val="00486B75"/>
    <w:rsid w:val="00486DF8"/>
    <w:rsid w:val="00486E8C"/>
    <w:rsid w:val="00487039"/>
    <w:rsid w:val="00487441"/>
    <w:rsid w:val="004877AE"/>
    <w:rsid w:val="004877EE"/>
    <w:rsid w:val="00487E97"/>
    <w:rsid w:val="004906F0"/>
    <w:rsid w:val="004907D8"/>
    <w:rsid w:val="004908D5"/>
    <w:rsid w:val="00490ABA"/>
    <w:rsid w:val="00490FFB"/>
    <w:rsid w:val="00491303"/>
    <w:rsid w:val="00491385"/>
    <w:rsid w:val="004913CD"/>
    <w:rsid w:val="0049165A"/>
    <w:rsid w:val="004916CD"/>
    <w:rsid w:val="00491CB0"/>
    <w:rsid w:val="00492073"/>
    <w:rsid w:val="0049223D"/>
    <w:rsid w:val="004923E7"/>
    <w:rsid w:val="00492BF1"/>
    <w:rsid w:val="0049342E"/>
    <w:rsid w:val="00493E23"/>
    <w:rsid w:val="0049449E"/>
    <w:rsid w:val="004945D0"/>
    <w:rsid w:val="0049471E"/>
    <w:rsid w:val="0049471F"/>
    <w:rsid w:val="00494865"/>
    <w:rsid w:val="004954A4"/>
    <w:rsid w:val="004956B4"/>
    <w:rsid w:val="00495CC1"/>
    <w:rsid w:val="004961E1"/>
    <w:rsid w:val="004966A0"/>
    <w:rsid w:val="00496968"/>
    <w:rsid w:val="00496AB2"/>
    <w:rsid w:val="00496DF8"/>
    <w:rsid w:val="00496EC8"/>
    <w:rsid w:val="00496F48"/>
    <w:rsid w:val="00497007"/>
    <w:rsid w:val="0049711E"/>
    <w:rsid w:val="00497357"/>
    <w:rsid w:val="00497517"/>
    <w:rsid w:val="0049762A"/>
    <w:rsid w:val="0049766C"/>
    <w:rsid w:val="00497929"/>
    <w:rsid w:val="0049795E"/>
    <w:rsid w:val="00497EFA"/>
    <w:rsid w:val="004A02A6"/>
    <w:rsid w:val="004A07D4"/>
    <w:rsid w:val="004A0A2E"/>
    <w:rsid w:val="004A0E41"/>
    <w:rsid w:val="004A13EE"/>
    <w:rsid w:val="004A1483"/>
    <w:rsid w:val="004A1B30"/>
    <w:rsid w:val="004A278E"/>
    <w:rsid w:val="004A286F"/>
    <w:rsid w:val="004A3085"/>
    <w:rsid w:val="004A332E"/>
    <w:rsid w:val="004A36C9"/>
    <w:rsid w:val="004A3704"/>
    <w:rsid w:val="004A37FC"/>
    <w:rsid w:val="004A3B8B"/>
    <w:rsid w:val="004A42BD"/>
    <w:rsid w:val="004A4653"/>
    <w:rsid w:val="004A4701"/>
    <w:rsid w:val="004A494B"/>
    <w:rsid w:val="004A57E9"/>
    <w:rsid w:val="004A5875"/>
    <w:rsid w:val="004A5AE1"/>
    <w:rsid w:val="004A5F1E"/>
    <w:rsid w:val="004A6114"/>
    <w:rsid w:val="004A6312"/>
    <w:rsid w:val="004A67F4"/>
    <w:rsid w:val="004A687A"/>
    <w:rsid w:val="004A6A7D"/>
    <w:rsid w:val="004A6D6F"/>
    <w:rsid w:val="004A71C0"/>
    <w:rsid w:val="004A735B"/>
    <w:rsid w:val="004A774D"/>
    <w:rsid w:val="004A7C84"/>
    <w:rsid w:val="004A7E94"/>
    <w:rsid w:val="004B05E3"/>
    <w:rsid w:val="004B0733"/>
    <w:rsid w:val="004B0E0B"/>
    <w:rsid w:val="004B1146"/>
    <w:rsid w:val="004B143D"/>
    <w:rsid w:val="004B16E3"/>
    <w:rsid w:val="004B1D17"/>
    <w:rsid w:val="004B209D"/>
    <w:rsid w:val="004B228C"/>
    <w:rsid w:val="004B3014"/>
    <w:rsid w:val="004B31A6"/>
    <w:rsid w:val="004B3AF9"/>
    <w:rsid w:val="004B3C5F"/>
    <w:rsid w:val="004B439F"/>
    <w:rsid w:val="004B56CA"/>
    <w:rsid w:val="004B591B"/>
    <w:rsid w:val="004B6A8B"/>
    <w:rsid w:val="004B6B86"/>
    <w:rsid w:val="004B6C28"/>
    <w:rsid w:val="004B6E41"/>
    <w:rsid w:val="004B7642"/>
    <w:rsid w:val="004B7677"/>
    <w:rsid w:val="004B76FF"/>
    <w:rsid w:val="004B7B28"/>
    <w:rsid w:val="004B7D95"/>
    <w:rsid w:val="004B7FCE"/>
    <w:rsid w:val="004C0096"/>
    <w:rsid w:val="004C072E"/>
    <w:rsid w:val="004C0EB7"/>
    <w:rsid w:val="004C12B9"/>
    <w:rsid w:val="004C14E1"/>
    <w:rsid w:val="004C150E"/>
    <w:rsid w:val="004C169E"/>
    <w:rsid w:val="004C1D7E"/>
    <w:rsid w:val="004C1E12"/>
    <w:rsid w:val="004C1FFD"/>
    <w:rsid w:val="004C210B"/>
    <w:rsid w:val="004C21F5"/>
    <w:rsid w:val="004C22AA"/>
    <w:rsid w:val="004C277E"/>
    <w:rsid w:val="004C2892"/>
    <w:rsid w:val="004C29AB"/>
    <w:rsid w:val="004C2A59"/>
    <w:rsid w:val="004C316D"/>
    <w:rsid w:val="004C33FD"/>
    <w:rsid w:val="004C34C7"/>
    <w:rsid w:val="004C34E0"/>
    <w:rsid w:val="004C3673"/>
    <w:rsid w:val="004C3A8E"/>
    <w:rsid w:val="004C3D4E"/>
    <w:rsid w:val="004C3EE2"/>
    <w:rsid w:val="004C4B57"/>
    <w:rsid w:val="004C529F"/>
    <w:rsid w:val="004C5329"/>
    <w:rsid w:val="004C546F"/>
    <w:rsid w:val="004C556C"/>
    <w:rsid w:val="004C5780"/>
    <w:rsid w:val="004C57A9"/>
    <w:rsid w:val="004C5C35"/>
    <w:rsid w:val="004C6139"/>
    <w:rsid w:val="004C62D7"/>
    <w:rsid w:val="004C6609"/>
    <w:rsid w:val="004C69E8"/>
    <w:rsid w:val="004C6B01"/>
    <w:rsid w:val="004C70AE"/>
    <w:rsid w:val="004C7EED"/>
    <w:rsid w:val="004C7EF4"/>
    <w:rsid w:val="004D0526"/>
    <w:rsid w:val="004D0996"/>
    <w:rsid w:val="004D0C3D"/>
    <w:rsid w:val="004D0CCE"/>
    <w:rsid w:val="004D10CF"/>
    <w:rsid w:val="004D11BF"/>
    <w:rsid w:val="004D1487"/>
    <w:rsid w:val="004D19CC"/>
    <w:rsid w:val="004D1CB6"/>
    <w:rsid w:val="004D1DD0"/>
    <w:rsid w:val="004D1F4E"/>
    <w:rsid w:val="004D2072"/>
    <w:rsid w:val="004D2200"/>
    <w:rsid w:val="004D2405"/>
    <w:rsid w:val="004D252C"/>
    <w:rsid w:val="004D2A2E"/>
    <w:rsid w:val="004D2B3B"/>
    <w:rsid w:val="004D2F54"/>
    <w:rsid w:val="004D3124"/>
    <w:rsid w:val="004D3882"/>
    <w:rsid w:val="004D3955"/>
    <w:rsid w:val="004D3B30"/>
    <w:rsid w:val="004D3BD3"/>
    <w:rsid w:val="004D4017"/>
    <w:rsid w:val="004D42F7"/>
    <w:rsid w:val="004D4741"/>
    <w:rsid w:val="004D5060"/>
    <w:rsid w:val="004D5169"/>
    <w:rsid w:val="004D51A7"/>
    <w:rsid w:val="004D5856"/>
    <w:rsid w:val="004D5ACE"/>
    <w:rsid w:val="004D6827"/>
    <w:rsid w:val="004D6C41"/>
    <w:rsid w:val="004D6F95"/>
    <w:rsid w:val="004D713A"/>
    <w:rsid w:val="004D72EA"/>
    <w:rsid w:val="004D74F1"/>
    <w:rsid w:val="004D75FC"/>
    <w:rsid w:val="004D776A"/>
    <w:rsid w:val="004D7BE9"/>
    <w:rsid w:val="004D7D84"/>
    <w:rsid w:val="004E03DC"/>
    <w:rsid w:val="004E06BE"/>
    <w:rsid w:val="004E09D2"/>
    <w:rsid w:val="004E11DC"/>
    <w:rsid w:val="004E122E"/>
    <w:rsid w:val="004E1262"/>
    <w:rsid w:val="004E16B7"/>
    <w:rsid w:val="004E18F7"/>
    <w:rsid w:val="004E1EE7"/>
    <w:rsid w:val="004E1F05"/>
    <w:rsid w:val="004E20B4"/>
    <w:rsid w:val="004E22C4"/>
    <w:rsid w:val="004E27FA"/>
    <w:rsid w:val="004E2B85"/>
    <w:rsid w:val="004E2CCF"/>
    <w:rsid w:val="004E2F3D"/>
    <w:rsid w:val="004E3310"/>
    <w:rsid w:val="004E3588"/>
    <w:rsid w:val="004E35FA"/>
    <w:rsid w:val="004E3958"/>
    <w:rsid w:val="004E3A1B"/>
    <w:rsid w:val="004E3B3A"/>
    <w:rsid w:val="004E3B8C"/>
    <w:rsid w:val="004E3BCB"/>
    <w:rsid w:val="004E3C2B"/>
    <w:rsid w:val="004E3D60"/>
    <w:rsid w:val="004E3D6A"/>
    <w:rsid w:val="004E43A6"/>
    <w:rsid w:val="004E43E2"/>
    <w:rsid w:val="004E48A4"/>
    <w:rsid w:val="004E4AE8"/>
    <w:rsid w:val="004E4B4B"/>
    <w:rsid w:val="004E4C8F"/>
    <w:rsid w:val="004E5950"/>
    <w:rsid w:val="004E5955"/>
    <w:rsid w:val="004E5B5C"/>
    <w:rsid w:val="004E657D"/>
    <w:rsid w:val="004E6B97"/>
    <w:rsid w:val="004E7071"/>
    <w:rsid w:val="004E764E"/>
    <w:rsid w:val="004E7A7F"/>
    <w:rsid w:val="004E7C3E"/>
    <w:rsid w:val="004E7FBD"/>
    <w:rsid w:val="004F104F"/>
    <w:rsid w:val="004F1164"/>
    <w:rsid w:val="004F16DA"/>
    <w:rsid w:val="004F1D10"/>
    <w:rsid w:val="004F24F2"/>
    <w:rsid w:val="004F2538"/>
    <w:rsid w:val="004F2649"/>
    <w:rsid w:val="004F26F9"/>
    <w:rsid w:val="004F2A33"/>
    <w:rsid w:val="004F2D80"/>
    <w:rsid w:val="004F2F82"/>
    <w:rsid w:val="004F3577"/>
    <w:rsid w:val="004F3A98"/>
    <w:rsid w:val="004F4381"/>
    <w:rsid w:val="004F44CE"/>
    <w:rsid w:val="004F4656"/>
    <w:rsid w:val="004F479B"/>
    <w:rsid w:val="004F484D"/>
    <w:rsid w:val="004F518B"/>
    <w:rsid w:val="004F529B"/>
    <w:rsid w:val="004F5337"/>
    <w:rsid w:val="004F5510"/>
    <w:rsid w:val="004F568A"/>
    <w:rsid w:val="004F56E0"/>
    <w:rsid w:val="004F5D78"/>
    <w:rsid w:val="004F5E0D"/>
    <w:rsid w:val="004F5F67"/>
    <w:rsid w:val="004F6300"/>
    <w:rsid w:val="004F66BC"/>
    <w:rsid w:val="004F68C6"/>
    <w:rsid w:val="004F6931"/>
    <w:rsid w:val="004F6B8A"/>
    <w:rsid w:val="004F6CD8"/>
    <w:rsid w:val="004F706A"/>
    <w:rsid w:val="004F7233"/>
    <w:rsid w:val="004F7CF1"/>
    <w:rsid w:val="00500711"/>
    <w:rsid w:val="00500BAD"/>
    <w:rsid w:val="00500DB2"/>
    <w:rsid w:val="00500E44"/>
    <w:rsid w:val="005010BE"/>
    <w:rsid w:val="005010C1"/>
    <w:rsid w:val="00501190"/>
    <w:rsid w:val="00501C53"/>
    <w:rsid w:val="0050210B"/>
    <w:rsid w:val="00502579"/>
    <w:rsid w:val="00502605"/>
    <w:rsid w:val="0050279F"/>
    <w:rsid w:val="00502A74"/>
    <w:rsid w:val="00502F3D"/>
    <w:rsid w:val="005033CA"/>
    <w:rsid w:val="00503419"/>
    <w:rsid w:val="00503610"/>
    <w:rsid w:val="005038C3"/>
    <w:rsid w:val="005039D3"/>
    <w:rsid w:val="00503AF4"/>
    <w:rsid w:val="00503C4D"/>
    <w:rsid w:val="00503CAC"/>
    <w:rsid w:val="00503FCD"/>
    <w:rsid w:val="00504240"/>
    <w:rsid w:val="0050442A"/>
    <w:rsid w:val="00504540"/>
    <w:rsid w:val="00504688"/>
    <w:rsid w:val="00504B06"/>
    <w:rsid w:val="00504EF7"/>
    <w:rsid w:val="0050506D"/>
    <w:rsid w:val="005050E0"/>
    <w:rsid w:val="00505354"/>
    <w:rsid w:val="0050598A"/>
    <w:rsid w:val="00505EE2"/>
    <w:rsid w:val="005060AA"/>
    <w:rsid w:val="0050631E"/>
    <w:rsid w:val="00506D27"/>
    <w:rsid w:val="00507677"/>
    <w:rsid w:val="005077A2"/>
    <w:rsid w:val="00507C69"/>
    <w:rsid w:val="00510B47"/>
    <w:rsid w:val="00510ED0"/>
    <w:rsid w:val="00510F91"/>
    <w:rsid w:val="00511627"/>
    <w:rsid w:val="005116F8"/>
    <w:rsid w:val="005118D8"/>
    <w:rsid w:val="00511AB4"/>
    <w:rsid w:val="00511D1A"/>
    <w:rsid w:val="0051352C"/>
    <w:rsid w:val="00513ED7"/>
    <w:rsid w:val="00513EE9"/>
    <w:rsid w:val="00513F28"/>
    <w:rsid w:val="00514776"/>
    <w:rsid w:val="0051488E"/>
    <w:rsid w:val="00514D51"/>
    <w:rsid w:val="00514E01"/>
    <w:rsid w:val="00515017"/>
    <w:rsid w:val="005153FE"/>
    <w:rsid w:val="005154C3"/>
    <w:rsid w:val="005155F8"/>
    <w:rsid w:val="0051572A"/>
    <w:rsid w:val="00515774"/>
    <w:rsid w:val="00515817"/>
    <w:rsid w:val="00515898"/>
    <w:rsid w:val="00515D80"/>
    <w:rsid w:val="00516193"/>
    <w:rsid w:val="0051685E"/>
    <w:rsid w:val="00516B2C"/>
    <w:rsid w:val="00516B9E"/>
    <w:rsid w:val="00516EBC"/>
    <w:rsid w:val="00516FAD"/>
    <w:rsid w:val="00517136"/>
    <w:rsid w:val="0052008E"/>
    <w:rsid w:val="00520466"/>
    <w:rsid w:val="005210E9"/>
    <w:rsid w:val="00521111"/>
    <w:rsid w:val="0052182F"/>
    <w:rsid w:val="00521FF2"/>
    <w:rsid w:val="005221FC"/>
    <w:rsid w:val="00522853"/>
    <w:rsid w:val="005228CD"/>
    <w:rsid w:val="00522BE0"/>
    <w:rsid w:val="00522FA9"/>
    <w:rsid w:val="00523313"/>
    <w:rsid w:val="00523368"/>
    <w:rsid w:val="00523849"/>
    <w:rsid w:val="00523911"/>
    <w:rsid w:val="0052393E"/>
    <w:rsid w:val="00523AC4"/>
    <w:rsid w:val="00523C9F"/>
    <w:rsid w:val="00523CC6"/>
    <w:rsid w:val="00523FA6"/>
    <w:rsid w:val="00524220"/>
    <w:rsid w:val="0052463E"/>
    <w:rsid w:val="005247AF"/>
    <w:rsid w:val="00524C7D"/>
    <w:rsid w:val="0052516A"/>
    <w:rsid w:val="005253A2"/>
    <w:rsid w:val="005255D3"/>
    <w:rsid w:val="005259BC"/>
    <w:rsid w:val="00525D52"/>
    <w:rsid w:val="00525E74"/>
    <w:rsid w:val="00525EFD"/>
    <w:rsid w:val="0052613D"/>
    <w:rsid w:val="00526686"/>
    <w:rsid w:val="00526BB4"/>
    <w:rsid w:val="00526C58"/>
    <w:rsid w:val="005271F4"/>
    <w:rsid w:val="005272CD"/>
    <w:rsid w:val="005272E8"/>
    <w:rsid w:val="00527416"/>
    <w:rsid w:val="005275F8"/>
    <w:rsid w:val="00527D9C"/>
    <w:rsid w:val="00527DE1"/>
    <w:rsid w:val="00527ED8"/>
    <w:rsid w:val="00527EE6"/>
    <w:rsid w:val="00527EFD"/>
    <w:rsid w:val="00527F57"/>
    <w:rsid w:val="0053033A"/>
    <w:rsid w:val="0053057C"/>
    <w:rsid w:val="00530955"/>
    <w:rsid w:val="00530ADB"/>
    <w:rsid w:val="0053110F"/>
    <w:rsid w:val="0053211C"/>
    <w:rsid w:val="005323F9"/>
    <w:rsid w:val="005324F2"/>
    <w:rsid w:val="005329C5"/>
    <w:rsid w:val="00532CA4"/>
    <w:rsid w:val="00532F1A"/>
    <w:rsid w:val="00532F25"/>
    <w:rsid w:val="005330B4"/>
    <w:rsid w:val="0053315F"/>
    <w:rsid w:val="00533240"/>
    <w:rsid w:val="00533435"/>
    <w:rsid w:val="0053396B"/>
    <w:rsid w:val="00533A13"/>
    <w:rsid w:val="00533A3C"/>
    <w:rsid w:val="00533C75"/>
    <w:rsid w:val="00533E0A"/>
    <w:rsid w:val="00534962"/>
    <w:rsid w:val="00534A91"/>
    <w:rsid w:val="00534D83"/>
    <w:rsid w:val="00535076"/>
    <w:rsid w:val="0053545C"/>
    <w:rsid w:val="0053547F"/>
    <w:rsid w:val="00535561"/>
    <w:rsid w:val="0053582B"/>
    <w:rsid w:val="00535874"/>
    <w:rsid w:val="00535AC6"/>
    <w:rsid w:val="00535C4D"/>
    <w:rsid w:val="00536006"/>
    <w:rsid w:val="0053640B"/>
    <w:rsid w:val="00536451"/>
    <w:rsid w:val="00536FE6"/>
    <w:rsid w:val="005370F5"/>
    <w:rsid w:val="00537720"/>
    <w:rsid w:val="00537DAF"/>
    <w:rsid w:val="00537F5F"/>
    <w:rsid w:val="00540354"/>
    <w:rsid w:val="00540878"/>
    <w:rsid w:val="00540B68"/>
    <w:rsid w:val="00540E52"/>
    <w:rsid w:val="0054143F"/>
    <w:rsid w:val="005416C7"/>
    <w:rsid w:val="00541AFA"/>
    <w:rsid w:val="00541DA1"/>
    <w:rsid w:val="00541F95"/>
    <w:rsid w:val="00541F9A"/>
    <w:rsid w:val="005422EE"/>
    <w:rsid w:val="005423DB"/>
    <w:rsid w:val="00542F53"/>
    <w:rsid w:val="0054381C"/>
    <w:rsid w:val="00544373"/>
    <w:rsid w:val="00544DC9"/>
    <w:rsid w:val="00545104"/>
    <w:rsid w:val="00545323"/>
    <w:rsid w:val="00545A1F"/>
    <w:rsid w:val="00545AB5"/>
    <w:rsid w:val="00545C36"/>
    <w:rsid w:val="005460FB"/>
    <w:rsid w:val="005463A1"/>
    <w:rsid w:val="005463AD"/>
    <w:rsid w:val="0054642E"/>
    <w:rsid w:val="00546F31"/>
    <w:rsid w:val="0054708A"/>
    <w:rsid w:val="005473EB"/>
    <w:rsid w:val="0054797E"/>
    <w:rsid w:val="005479EF"/>
    <w:rsid w:val="0055015E"/>
    <w:rsid w:val="005503F2"/>
    <w:rsid w:val="00550597"/>
    <w:rsid w:val="005509C8"/>
    <w:rsid w:val="00550B94"/>
    <w:rsid w:val="00551026"/>
    <w:rsid w:val="005511CF"/>
    <w:rsid w:val="00551229"/>
    <w:rsid w:val="005514DD"/>
    <w:rsid w:val="00551534"/>
    <w:rsid w:val="0055184F"/>
    <w:rsid w:val="00551D07"/>
    <w:rsid w:val="00551F35"/>
    <w:rsid w:val="00552114"/>
    <w:rsid w:val="00552139"/>
    <w:rsid w:val="005524C2"/>
    <w:rsid w:val="0055274C"/>
    <w:rsid w:val="00552766"/>
    <w:rsid w:val="00552A12"/>
    <w:rsid w:val="00553025"/>
    <w:rsid w:val="00553405"/>
    <w:rsid w:val="005535CB"/>
    <w:rsid w:val="00553BC7"/>
    <w:rsid w:val="00553CFE"/>
    <w:rsid w:val="00553D54"/>
    <w:rsid w:val="00553FB5"/>
    <w:rsid w:val="00554264"/>
    <w:rsid w:val="00554744"/>
    <w:rsid w:val="00554D55"/>
    <w:rsid w:val="00554E05"/>
    <w:rsid w:val="005552C1"/>
    <w:rsid w:val="00555472"/>
    <w:rsid w:val="0055570D"/>
    <w:rsid w:val="0055578B"/>
    <w:rsid w:val="005564E7"/>
    <w:rsid w:val="00556575"/>
    <w:rsid w:val="00556681"/>
    <w:rsid w:val="00556956"/>
    <w:rsid w:val="00556E2A"/>
    <w:rsid w:val="00556FC9"/>
    <w:rsid w:val="00557086"/>
    <w:rsid w:val="0055782B"/>
    <w:rsid w:val="00557AFE"/>
    <w:rsid w:val="00557BE7"/>
    <w:rsid w:val="00560171"/>
    <w:rsid w:val="0056076A"/>
    <w:rsid w:val="005609BB"/>
    <w:rsid w:val="00560EBB"/>
    <w:rsid w:val="00560F9C"/>
    <w:rsid w:val="005610C0"/>
    <w:rsid w:val="00561157"/>
    <w:rsid w:val="0056144C"/>
    <w:rsid w:val="00561BF9"/>
    <w:rsid w:val="00561F51"/>
    <w:rsid w:val="00562075"/>
    <w:rsid w:val="0056219D"/>
    <w:rsid w:val="00562685"/>
    <w:rsid w:val="005627D6"/>
    <w:rsid w:val="00562E86"/>
    <w:rsid w:val="00562FA5"/>
    <w:rsid w:val="00563275"/>
    <w:rsid w:val="0056358F"/>
    <w:rsid w:val="0056392D"/>
    <w:rsid w:val="00563970"/>
    <w:rsid w:val="00563DFD"/>
    <w:rsid w:val="00564659"/>
    <w:rsid w:val="005646E3"/>
    <w:rsid w:val="0056470B"/>
    <w:rsid w:val="00565C8A"/>
    <w:rsid w:val="00565F8F"/>
    <w:rsid w:val="00566EB1"/>
    <w:rsid w:val="00566FA6"/>
    <w:rsid w:val="0056706E"/>
    <w:rsid w:val="00567108"/>
    <w:rsid w:val="00567610"/>
    <w:rsid w:val="00567B56"/>
    <w:rsid w:val="00567BE8"/>
    <w:rsid w:val="00567D5C"/>
    <w:rsid w:val="0057018F"/>
    <w:rsid w:val="0057029F"/>
    <w:rsid w:val="005703F1"/>
    <w:rsid w:val="00570741"/>
    <w:rsid w:val="0057094D"/>
    <w:rsid w:val="00570C2B"/>
    <w:rsid w:val="00570F70"/>
    <w:rsid w:val="00571095"/>
    <w:rsid w:val="0057157A"/>
    <w:rsid w:val="00571696"/>
    <w:rsid w:val="00571B43"/>
    <w:rsid w:val="00571B7A"/>
    <w:rsid w:val="00571E10"/>
    <w:rsid w:val="005720A7"/>
    <w:rsid w:val="005720CA"/>
    <w:rsid w:val="00572618"/>
    <w:rsid w:val="0057288F"/>
    <w:rsid w:val="00572B2E"/>
    <w:rsid w:val="00572ECE"/>
    <w:rsid w:val="005731FB"/>
    <w:rsid w:val="0057356C"/>
    <w:rsid w:val="005735ED"/>
    <w:rsid w:val="00573641"/>
    <w:rsid w:val="00573D53"/>
    <w:rsid w:val="0057432F"/>
    <w:rsid w:val="005743ED"/>
    <w:rsid w:val="005744B4"/>
    <w:rsid w:val="00574603"/>
    <w:rsid w:val="0057467B"/>
    <w:rsid w:val="00574C39"/>
    <w:rsid w:val="00574CD4"/>
    <w:rsid w:val="00574DEF"/>
    <w:rsid w:val="005752B6"/>
    <w:rsid w:val="005754A6"/>
    <w:rsid w:val="005759BA"/>
    <w:rsid w:val="00575D20"/>
    <w:rsid w:val="00575E33"/>
    <w:rsid w:val="005760B8"/>
    <w:rsid w:val="005763A3"/>
    <w:rsid w:val="00576AB9"/>
    <w:rsid w:val="00577210"/>
    <w:rsid w:val="0057758F"/>
    <w:rsid w:val="0057782F"/>
    <w:rsid w:val="00577D3E"/>
    <w:rsid w:val="00577D86"/>
    <w:rsid w:val="00577EC2"/>
    <w:rsid w:val="0058000D"/>
    <w:rsid w:val="005804A3"/>
    <w:rsid w:val="00580593"/>
    <w:rsid w:val="0058059F"/>
    <w:rsid w:val="005807A8"/>
    <w:rsid w:val="0058081E"/>
    <w:rsid w:val="00580F65"/>
    <w:rsid w:val="00581389"/>
    <w:rsid w:val="005818C9"/>
    <w:rsid w:val="00581A6F"/>
    <w:rsid w:val="00581C06"/>
    <w:rsid w:val="00581C5F"/>
    <w:rsid w:val="00581CD2"/>
    <w:rsid w:val="0058210F"/>
    <w:rsid w:val="005821C2"/>
    <w:rsid w:val="005821FA"/>
    <w:rsid w:val="0058263D"/>
    <w:rsid w:val="00582801"/>
    <w:rsid w:val="00582E0B"/>
    <w:rsid w:val="0058300D"/>
    <w:rsid w:val="0058302F"/>
    <w:rsid w:val="005830E7"/>
    <w:rsid w:val="0058311F"/>
    <w:rsid w:val="005831C3"/>
    <w:rsid w:val="0058379D"/>
    <w:rsid w:val="005837E1"/>
    <w:rsid w:val="005839B4"/>
    <w:rsid w:val="00583C2D"/>
    <w:rsid w:val="00584089"/>
    <w:rsid w:val="00584337"/>
    <w:rsid w:val="00584365"/>
    <w:rsid w:val="005846E8"/>
    <w:rsid w:val="00584887"/>
    <w:rsid w:val="005849C5"/>
    <w:rsid w:val="0058524B"/>
    <w:rsid w:val="00585693"/>
    <w:rsid w:val="00585B63"/>
    <w:rsid w:val="00585B81"/>
    <w:rsid w:val="00585FE1"/>
    <w:rsid w:val="00586232"/>
    <w:rsid w:val="005864CE"/>
    <w:rsid w:val="00586AAA"/>
    <w:rsid w:val="00586B9A"/>
    <w:rsid w:val="00586CDC"/>
    <w:rsid w:val="00586D7F"/>
    <w:rsid w:val="0058775B"/>
    <w:rsid w:val="00590269"/>
    <w:rsid w:val="005902DF"/>
    <w:rsid w:val="005904FD"/>
    <w:rsid w:val="0059051D"/>
    <w:rsid w:val="005905FF"/>
    <w:rsid w:val="00590627"/>
    <w:rsid w:val="00590F73"/>
    <w:rsid w:val="00591359"/>
    <w:rsid w:val="005914C4"/>
    <w:rsid w:val="005916B1"/>
    <w:rsid w:val="005917E7"/>
    <w:rsid w:val="0059187F"/>
    <w:rsid w:val="00591982"/>
    <w:rsid w:val="00591A41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2F18"/>
    <w:rsid w:val="00593047"/>
    <w:rsid w:val="005930F2"/>
    <w:rsid w:val="005931CC"/>
    <w:rsid w:val="005933D3"/>
    <w:rsid w:val="00593788"/>
    <w:rsid w:val="00593BB7"/>
    <w:rsid w:val="005941A9"/>
    <w:rsid w:val="0059455A"/>
    <w:rsid w:val="005948C1"/>
    <w:rsid w:val="00594A66"/>
    <w:rsid w:val="00594AAF"/>
    <w:rsid w:val="00594BBE"/>
    <w:rsid w:val="00594DF6"/>
    <w:rsid w:val="00595005"/>
    <w:rsid w:val="00595170"/>
    <w:rsid w:val="00595180"/>
    <w:rsid w:val="00595388"/>
    <w:rsid w:val="0059566C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847"/>
    <w:rsid w:val="00597A50"/>
    <w:rsid w:val="00597A82"/>
    <w:rsid w:val="00597B6B"/>
    <w:rsid w:val="00597CE1"/>
    <w:rsid w:val="005A0B71"/>
    <w:rsid w:val="005A0B95"/>
    <w:rsid w:val="005A0CE1"/>
    <w:rsid w:val="005A0F93"/>
    <w:rsid w:val="005A0FFE"/>
    <w:rsid w:val="005A12B5"/>
    <w:rsid w:val="005A12E7"/>
    <w:rsid w:val="005A1B68"/>
    <w:rsid w:val="005A1C58"/>
    <w:rsid w:val="005A2070"/>
    <w:rsid w:val="005A2437"/>
    <w:rsid w:val="005A2695"/>
    <w:rsid w:val="005A277D"/>
    <w:rsid w:val="005A28C3"/>
    <w:rsid w:val="005A3320"/>
    <w:rsid w:val="005A3452"/>
    <w:rsid w:val="005A3A79"/>
    <w:rsid w:val="005A3CAC"/>
    <w:rsid w:val="005A3EDF"/>
    <w:rsid w:val="005A43D1"/>
    <w:rsid w:val="005A4432"/>
    <w:rsid w:val="005A447D"/>
    <w:rsid w:val="005A46F4"/>
    <w:rsid w:val="005A4746"/>
    <w:rsid w:val="005A4A12"/>
    <w:rsid w:val="005A4CE7"/>
    <w:rsid w:val="005A50D3"/>
    <w:rsid w:val="005A5D9A"/>
    <w:rsid w:val="005A602A"/>
    <w:rsid w:val="005A6348"/>
    <w:rsid w:val="005A65B0"/>
    <w:rsid w:val="005A65D7"/>
    <w:rsid w:val="005A6AA4"/>
    <w:rsid w:val="005A6AF6"/>
    <w:rsid w:val="005A71BA"/>
    <w:rsid w:val="005A77B7"/>
    <w:rsid w:val="005A793C"/>
    <w:rsid w:val="005A797F"/>
    <w:rsid w:val="005A7A3E"/>
    <w:rsid w:val="005A7BB7"/>
    <w:rsid w:val="005A7D5B"/>
    <w:rsid w:val="005B0095"/>
    <w:rsid w:val="005B0151"/>
    <w:rsid w:val="005B029C"/>
    <w:rsid w:val="005B04FE"/>
    <w:rsid w:val="005B04FF"/>
    <w:rsid w:val="005B09BD"/>
    <w:rsid w:val="005B0F11"/>
    <w:rsid w:val="005B10FE"/>
    <w:rsid w:val="005B1240"/>
    <w:rsid w:val="005B17E1"/>
    <w:rsid w:val="005B1BA9"/>
    <w:rsid w:val="005B1C26"/>
    <w:rsid w:val="005B2467"/>
    <w:rsid w:val="005B2A15"/>
    <w:rsid w:val="005B2D63"/>
    <w:rsid w:val="005B3176"/>
    <w:rsid w:val="005B328C"/>
    <w:rsid w:val="005B33DB"/>
    <w:rsid w:val="005B3553"/>
    <w:rsid w:val="005B376D"/>
    <w:rsid w:val="005B397A"/>
    <w:rsid w:val="005B39D6"/>
    <w:rsid w:val="005B3C02"/>
    <w:rsid w:val="005B4056"/>
    <w:rsid w:val="005B4220"/>
    <w:rsid w:val="005B4322"/>
    <w:rsid w:val="005B47A1"/>
    <w:rsid w:val="005B47DF"/>
    <w:rsid w:val="005B48D9"/>
    <w:rsid w:val="005B48FB"/>
    <w:rsid w:val="005B499A"/>
    <w:rsid w:val="005B4BF0"/>
    <w:rsid w:val="005B4E99"/>
    <w:rsid w:val="005B52DE"/>
    <w:rsid w:val="005B65AB"/>
    <w:rsid w:val="005B68A8"/>
    <w:rsid w:val="005B6A8A"/>
    <w:rsid w:val="005B6E46"/>
    <w:rsid w:val="005B71E2"/>
    <w:rsid w:val="005B792E"/>
    <w:rsid w:val="005B796D"/>
    <w:rsid w:val="005B79E8"/>
    <w:rsid w:val="005B7D13"/>
    <w:rsid w:val="005B7E55"/>
    <w:rsid w:val="005B7EF8"/>
    <w:rsid w:val="005B7F06"/>
    <w:rsid w:val="005C005D"/>
    <w:rsid w:val="005C0247"/>
    <w:rsid w:val="005C05A6"/>
    <w:rsid w:val="005C0B1F"/>
    <w:rsid w:val="005C0FD6"/>
    <w:rsid w:val="005C107E"/>
    <w:rsid w:val="005C1162"/>
    <w:rsid w:val="005C14BE"/>
    <w:rsid w:val="005C166D"/>
    <w:rsid w:val="005C1714"/>
    <w:rsid w:val="005C17CC"/>
    <w:rsid w:val="005C1CA7"/>
    <w:rsid w:val="005C215A"/>
    <w:rsid w:val="005C21AE"/>
    <w:rsid w:val="005C270A"/>
    <w:rsid w:val="005C2A34"/>
    <w:rsid w:val="005C2E50"/>
    <w:rsid w:val="005C2FAD"/>
    <w:rsid w:val="005C31B6"/>
    <w:rsid w:val="005C31E6"/>
    <w:rsid w:val="005C3712"/>
    <w:rsid w:val="005C3AD3"/>
    <w:rsid w:val="005C3B47"/>
    <w:rsid w:val="005C3D43"/>
    <w:rsid w:val="005C3EBC"/>
    <w:rsid w:val="005C405E"/>
    <w:rsid w:val="005C4265"/>
    <w:rsid w:val="005C432F"/>
    <w:rsid w:val="005C4428"/>
    <w:rsid w:val="005C4582"/>
    <w:rsid w:val="005C471F"/>
    <w:rsid w:val="005C476C"/>
    <w:rsid w:val="005C4926"/>
    <w:rsid w:val="005C4BF9"/>
    <w:rsid w:val="005C4C36"/>
    <w:rsid w:val="005C4DFF"/>
    <w:rsid w:val="005C4EAC"/>
    <w:rsid w:val="005C5048"/>
    <w:rsid w:val="005C528C"/>
    <w:rsid w:val="005C52AC"/>
    <w:rsid w:val="005C5430"/>
    <w:rsid w:val="005C5565"/>
    <w:rsid w:val="005C5589"/>
    <w:rsid w:val="005C580D"/>
    <w:rsid w:val="005C5BF2"/>
    <w:rsid w:val="005C5CAC"/>
    <w:rsid w:val="005C5CBB"/>
    <w:rsid w:val="005C61D3"/>
    <w:rsid w:val="005C66D3"/>
    <w:rsid w:val="005C695D"/>
    <w:rsid w:val="005C6A31"/>
    <w:rsid w:val="005C6B80"/>
    <w:rsid w:val="005C6D6B"/>
    <w:rsid w:val="005C706A"/>
    <w:rsid w:val="005C7427"/>
    <w:rsid w:val="005C7962"/>
    <w:rsid w:val="005C7C7B"/>
    <w:rsid w:val="005C7D60"/>
    <w:rsid w:val="005D011E"/>
    <w:rsid w:val="005D01E8"/>
    <w:rsid w:val="005D081A"/>
    <w:rsid w:val="005D0A43"/>
    <w:rsid w:val="005D0A9D"/>
    <w:rsid w:val="005D0E39"/>
    <w:rsid w:val="005D0E3D"/>
    <w:rsid w:val="005D12B1"/>
    <w:rsid w:val="005D1977"/>
    <w:rsid w:val="005D1ADC"/>
    <w:rsid w:val="005D1ED5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7A6"/>
    <w:rsid w:val="005D5F56"/>
    <w:rsid w:val="005D61CA"/>
    <w:rsid w:val="005D61CF"/>
    <w:rsid w:val="005D636F"/>
    <w:rsid w:val="005D70CD"/>
    <w:rsid w:val="005D73B9"/>
    <w:rsid w:val="005E0007"/>
    <w:rsid w:val="005E00DF"/>
    <w:rsid w:val="005E0188"/>
    <w:rsid w:val="005E01F8"/>
    <w:rsid w:val="005E0FD3"/>
    <w:rsid w:val="005E105A"/>
    <w:rsid w:val="005E12A7"/>
    <w:rsid w:val="005E13C8"/>
    <w:rsid w:val="005E1C4A"/>
    <w:rsid w:val="005E241B"/>
    <w:rsid w:val="005E2AC1"/>
    <w:rsid w:val="005E2B18"/>
    <w:rsid w:val="005E2F65"/>
    <w:rsid w:val="005E2F87"/>
    <w:rsid w:val="005E30A6"/>
    <w:rsid w:val="005E3585"/>
    <w:rsid w:val="005E3750"/>
    <w:rsid w:val="005E378D"/>
    <w:rsid w:val="005E380C"/>
    <w:rsid w:val="005E3A37"/>
    <w:rsid w:val="005E3F5F"/>
    <w:rsid w:val="005E3FC5"/>
    <w:rsid w:val="005E43C0"/>
    <w:rsid w:val="005E454A"/>
    <w:rsid w:val="005E46D2"/>
    <w:rsid w:val="005E4ADB"/>
    <w:rsid w:val="005E537A"/>
    <w:rsid w:val="005E5792"/>
    <w:rsid w:val="005E5910"/>
    <w:rsid w:val="005E5B05"/>
    <w:rsid w:val="005E5C03"/>
    <w:rsid w:val="005E6294"/>
    <w:rsid w:val="005E633A"/>
    <w:rsid w:val="005E63A1"/>
    <w:rsid w:val="005E64AD"/>
    <w:rsid w:val="005E6775"/>
    <w:rsid w:val="005E6C1C"/>
    <w:rsid w:val="005E6CF7"/>
    <w:rsid w:val="005E6D80"/>
    <w:rsid w:val="005E7009"/>
    <w:rsid w:val="005E7322"/>
    <w:rsid w:val="005E742B"/>
    <w:rsid w:val="005E7C1D"/>
    <w:rsid w:val="005F006F"/>
    <w:rsid w:val="005F025E"/>
    <w:rsid w:val="005F033F"/>
    <w:rsid w:val="005F0B5D"/>
    <w:rsid w:val="005F0BE2"/>
    <w:rsid w:val="005F0D53"/>
    <w:rsid w:val="005F0EBD"/>
    <w:rsid w:val="005F1065"/>
    <w:rsid w:val="005F136E"/>
    <w:rsid w:val="005F1913"/>
    <w:rsid w:val="005F1B07"/>
    <w:rsid w:val="005F21AC"/>
    <w:rsid w:val="005F22D6"/>
    <w:rsid w:val="005F2890"/>
    <w:rsid w:val="005F2F38"/>
    <w:rsid w:val="005F300E"/>
    <w:rsid w:val="005F31EA"/>
    <w:rsid w:val="005F3414"/>
    <w:rsid w:val="005F34EB"/>
    <w:rsid w:val="005F3AFE"/>
    <w:rsid w:val="005F3CBB"/>
    <w:rsid w:val="005F40EB"/>
    <w:rsid w:val="005F444B"/>
    <w:rsid w:val="005F4A99"/>
    <w:rsid w:val="005F4AAA"/>
    <w:rsid w:val="005F4B3B"/>
    <w:rsid w:val="005F4BD5"/>
    <w:rsid w:val="005F4BFC"/>
    <w:rsid w:val="005F4FEC"/>
    <w:rsid w:val="005F5189"/>
    <w:rsid w:val="005F5239"/>
    <w:rsid w:val="005F5583"/>
    <w:rsid w:val="005F5657"/>
    <w:rsid w:val="005F56CB"/>
    <w:rsid w:val="005F582C"/>
    <w:rsid w:val="005F6445"/>
    <w:rsid w:val="005F64A0"/>
    <w:rsid w:val="005F6554"/>
    <w:rsid w:val="005F6DA3"/>
    <w:rsid w:val="005F6DB2"/>
    <w:rsid w:val="005F702A"/>
    <w:rsid w:val="005F728E"/>
    <w:rsid w:val="005F72BF"/>
    <w:rsid w:val="006001EE"/>
    <w:rsid w:val="00600225"/>
    <w:rsid w:val="0060029E"/>
    <w:rsid w:val="00600876"/>
    <w:rsid w:val="00600C54"/>
    <w:rsid w:val="00600E67"/>
    <w:rsid w:val="00600F51"/>
    <w:rsid w:val="00600FCE"/>
    <w:rsid w:val="00600FEF"/>
    <w:rsid w:val="006010E9"/>
    <w:rsid w:val="00601205"/>
    <w:rsid w:val="00601385"/>
    <w:rsid w:val="006013A5"/>
    <w:rsid w:val="006016CD"/>
    <w:rsid w:val="00601A5A"/>
    <w:rsid w:val="00601D50"/>
    <w:rsid w:val="00601F73"/>
    <w:rsid w:val="00601FFA"/>
    <w:rsid w:val="00602540"/>
    <w:rsid w:val="006026BD"/>
    <w:rsid w:val="0060271A"/>
    <w:rsid w:val="00602774"/>
    <w:rsid w:val="006027BB"/>
    <w:rsid w:val="00602C4B"/>
    <w:rsid w:val="006030D0"/>
    <w:rsid w:val="00603A79"/>
    <w:rsid w:val="00603BB0"/>
    <w:rsid w:val="00603CD2"/>
    <w:rsid w:val="006043C4"/>
    <w:rsid w:val="00604458"/>
    <w:rsid w:val="0060485F"/>
    <w:rsid w:val="00604A15"/>
    <w:rsid w:val="00604B51"/>
    <w:rsid w:val="00604E6C"/>
    <w:rsid w:val="00605209"/>
    <w:rsid w:val="0060533A"/>
    <w:rsid w:val="006056A4"/>
    <w:rsid w:val="00605A00"/>
    <w:rsid w:val="00605CE5"/>
    <w:rsid w:val="00606198"/>
    <w:rsid w:val="00606344"/>
    <w:rsid w:val="00606B9F"/>
    <w:rsid w:val="00607709"/>
    <w:rsid w:val="0060778A"/>
    <w:rsid w:val="00607A62"/>
    <w:rsid w:val="00607B1C"/>
    <w:rsid w:val="00607B42"/>
    <w:rsid w:val="0061033D"/>
    <w:rsid w:val="006105D7"/>
    <w:rsid w:val="0061073B"/>
    <w:rsid w:val="00610B8B"/>
    <w:rsid w:val="00611101"/>
    <w:rsid w:val="00611A22"/>
    <w:rsid w:val="00611EAB"/>
    <w:rsid w:val="00611F31"/>
    <w:rsid w:val="00612299"/>
    <w:rsid w:val="006125CD"/>
    <w:rsid w:val="00612965"/>
    <w:rsid w:val="00612DFE"/>
    <w:rsid w:val="00613246"/>
    <w:rsid w:val="00613550"/>
    <w:rsid w:val="00613778"/>
    <w:rsid w:val="00613A81"/>
    <w:rsid w:val="00613AB0"/>
    <w:rsid w:val="00614361"/>
    <w:rsid w:val="00614396"/>
    <w:rsid w:val="0061453C"/>
    <w:rsid w:val="00614544"/>
    <w:rsid w:val="006145CB"/>
    <w:rsid w:val="00614802"/>
    <w:rsid w:val="00614B00"/>
    <w:rsid w:val="00614BF8"/>
    <w:rsid w:val="00614EF7"/>
    <w:rsid w:val="00614F92"/>
    <w:rsid w:val="00615FB5"/>
    <w:rsid w:val="00615FE0"/>
    <w:rsid w:val="006162C3"/>
    <w:rsid w:val="006163B3"/>
    <w:rsid w:val="006165DF"/>
    <w:rsid w:val="00616649"/>
    <w:rsid w:val="006167DB"/>
    <w:rsid w:val="0061704B"/>
    <w:rsid w:val="00617355"/>
    <w:rsid w:val="00617C8A"/>
    <w:rsid w:val="00617D36"/>
    <w:rsid w:val="00620137"/>
    <w:rsid w:val="00620195"/>
    <w:rsid w:val="00620917"/>
    <w:rsid w:val="00620A41"/>
    <w:rsid w:val="00620B3F"/>
    <w:rsid w:val="00621174"/>
    <w:rsid w:val="00621908"/>
    <w:rsid w:val="00621B38"/>
    <w:rsid w:val="00621F65"/>
    <w:rsid w:val="0062200B"/>
    <w:rsid w:val="006221F9"/>
    <w:rsid w:val="0062282C"/>
    <w:rsid w:val="00622CD1"/>
    <w:rsid w:val="00623085"/>
    <w:rsid w:val="00623847"/>
    <w:rsid w:val="00623A3B"/>
    <w:rsid w:val="00623B27"/>
    <w:rsid w:val="00623CE2"/>
    <w:rsid w:val="00623E86"/>
    <w:rsid w:val="00624134"/>
    <w:rsid w:val="006243C0"/>
    <w:rsid w:val="0062458A"/>
    <w:rsid w:val="006246B7"/>
    <w:rsid w:val="00624953"/>
    <w:rsid w:val="00624DB6"/>
    <w:rsid w:val="00624E98"/>
    <w:rsid w:val="00624EA0"/>
    <w:rsid w:val="00625043"/>
    <w:rsid w:val="0062568E"/>
    <w:rsid w:val="00625773"/>
    <w:rsid w:val="00626061"/>
    <w:rsid w:val="00627077"/>
    <w:rsid w:val="00627530"/>
    <w:rsid w:val="00627F52"/>
    <w:rsid w:val="0063021E"/>
    <w:rsid w:val="006303F2"/>
    <w:rsid w:val="0063072F"/>
    <w:rsid w:val="0063082B"/>
    <w:rsid w:val="0063105E"/>
    <w:rsid w:val="006311EE"/>
    <w:rsid w:val="0063123A"/>
    <w:rsid w:val="0063144E"/>
    <w:rsid w:val="006314AA"/>
    <w:rsid w:val="00631A2A"/>
    <w:rsid w:val="0063271D"/>
    <w:rsid w:val="006327DB"/>
    <w:rsid w:val="006328B5"/>
    <w:rsid w:val="006329BD"/>
    <w:rsid w:val="00633665"/>
    <w:rsid w:val="00633679"/>
    <w:rsid w:val="006337D0"/>
    <w:rsid w:val="00633AB0"/>
    <w:rsid w:val="00633E1D"/>
    <w:rsid w:val="00633F3C"/>
    <w:rsid w:val="006343C4"/>
    <w:rsid w:val="0063460A"/>
    <w:rsid w:val="00634ACE"/>
    <w:rsid w:val="00634CF5"/>
    <w:rsid w:val="00634E9A"/>
    <w:rsid w:val="006350C7"/>
    <w:rsid w:val="00635316"/>
    <w:rsid w:val="00635331"/>
    <w:rsid w:val="006353BB"/>
    <w:rsid w:val="00635690"/>
    <w:rsid w:val="00635ACB"/>
    <w:rsid w:val="00635F68"/>
    <w:rsid w:val="006363DB"/>
    <w:rsid w:val="006364E7"/>
    <w:rsid w:val="00636988"/>
    <w:rsid w:val="00640069"/>
    <w:rsid w:val="0064015B"/>
    <w:rsid w:val="00641B5A"/>
    <w:rsid w:val="00641D33"/>
    <w:rsid w:val="00642D81"/>
    <w:rsid w:val="00642DC3"/>
    <w:rsid w:val="00643341"/>
    <w:rsid w:val="0064450B"/>
    <w:rsid w:val="00644782"/>
    <w:rsid w:val="00644E58"/>
    <w:rsid w:val="006451EF"/>
    <w:rsid w:val="00645806"/>
    <w:rsid w:val="00645999"/>
    <w:rsid w:val="00645E42"/>
    <w:rsid w:val="00645FD7"/>
    <w:rsid w:val="0064625B"/>
    <w:rsid w:val="006467ED"/>
    <w:rsid w:val="0064695E"/>
    <w:rsid w:val="00647032"/>
    <w:rsid w:val="00647D2A"/>
    <w:rsid w:val="00650076"/>
    <w:rsid w:val="006502F0"/>
    <w:rsid w:val="00650AC0"/>
    <w:rsid w:val="006515A5"/>
    <w:rsid w:val="006515F2"/>
    <w:rsid w:val="006516EE"/>
    <w:rsid w:val="00652006"/>
    <w:rsid w:val="006520E0"/>
    <w:rsid w:val="00652142"/>
    <w:rsid w:val="00652569"/>
    <w:rsid w:val="006526D2"/>
    <w:rsid w:val="006528D1"/>
    <w:rsid w:val="00653167"/>
    <w:rsid w:val="006535EF"/>
    <w:rsid w:val="00653846"/>
    <w:rsid w:val="006539F9"/>
    <w:rsid w:val="00653B2F"/>
    <w:rsid w:val="00653BEF"/>
    <w:rsid w:val="00653CE7"/>
    <w:rsid w:val="00653D25"/>
    <w:rsid w:val="00654363"/>
    <w:rsid w:val="00654762"/>
    <w:rsid w:val="00654A97"/>
    <w:rsid w:val="00654AE6"/>
    <w:rsid w:val="00654E01"/>
    <w:rsid w:val="0065514B"/>
    <w:rsid w:val="00655470"/>
    <w:rsid w:val="006557D3"/>
    <w:rsid w:val="00655DC0"/>
    <w:rsid w:val="006561F4"/>
    <w:rsid w:val="006562AD"/>
    <w:rsid w:val="00656394"/>
    <w:rsid w:val="006563FB"/>
    <w:rsid w:val="0065680A"/>
    <w:rsid w:val="00656994"/>
    <w:rsid w:val="00656B33"/>
    <w:rsid w:val="00656F16"/>
    <w:rsid w:val="00657096"/>
    <w:rsid w:val="006576A9"/>
    <w:rsid w:val="00657780"/>
    <w:rsid w:val="006577CC"/>
    <w:rsid w:val="00657977"/>
    <w:rsid w:val="00657982"/>
    <w:rsid w:val="00657BF5"/>
    <w:rsid w:val="00657D83"/>
    <w:rsid w:val="00657DC1"/>
    <w:rsid w:val="00657FEC"/>
    <w:rsid w:val="00660094"/>
    <w:rsid w:val="00660968"/>
    <w:rsid w:val="00660BBE"/>
    <w:rsid w:val="00660EB0"/>
    <w:rsid w:val="00661259"/>
    <w:rsid w:val="00661422"/>
    <w:rsid w:val="00661460"/>
    <w:rsid w:val="0066180A"/>
    <w:rsid w:val="00662B64"/>
    <w:rsid w:val="006631D6"/>
    <w:rsid w:val="00663945"/>
    <w:rsid w:val="00663B72"/>
    <w:rsid w:val="00663BB0"/>
    <w:rsid w:val="00663C74"/>
    <w:rsid w:val="00663D9E"/>
    <w:rsid w:val="00663F2A"/>
    <w:rsid w:val="006647AC"/>
    <w:rsid w:val="00664807"/>
    <w:rsid w:val="00664999"/>
    <w:rsid w:val="00664C3B"/>
    <w:rsid w:val="00665425"/>
    <w:rsid w:val="00665441"/>
    <w:rsid w:val="006654F6"/>
    <w:rsid w:val="006655CD"/>
    <w:rsid w:val="006656E0"/>
    <w:rsid w:val="00665B21"/>
    <w:rsid w:val="00665C93"/>
    <w:rsid w:val="0066615C"/>
    <w:rsid w:val="006661D5"/>
    <w:rsid w:val="006661F4"/>
    <w:rsid w:val="00666557"/>
    <w:rsid w:val="00666848"/>
    <w:rsid w:val="006668F4"/>
    <w:rsid w:val="00666B73"/>
    <w:rsid w:val="00666D6B"/>
    <w:rsid w:val="0066706B"/>
    <w:rsid w:val="006670CE"/>
    <w:rsid w:val="006670FC"/>
    <w:rsid w:val="00667565"/>
    <w:rsid w:val="006679B4"/>
    <w:rsid w:val="00667B25"/>
    <w:rsid w:val="00667B6D"/>
    <w:rsid w:val="00667BF1"/>
    <w:rsid w:val="00667E8E"/>
    <w:rsid w:val="006701B4"/>
    <w:rsid w:val="006703F6"/>
    <w:rsid w:val="0067048D"/>
    <w:rsid w:val="006704E3"/>
    <w:rsid w:val="006708E3"/>
    <w:rsid w:val="00670A26"/>
    <w:rsid w:val="00670B39"/>
    <w:rsid w:val="00671066"/>
    <w:rsid w:val="00671083"/>
    <w:rsid w:val="00671252"/>
    <w:rsid w:val="006712A4"/>
    <w:rsid w:val="006713E9"/>
    <w:rsid w:val="006716B8"/>
    <w:rsid w:val="00672B3C"/>
    <w:rsid w:val="00672F63"/>
    <w:rsid w:val="0067316F"/>
    <w:rsid w:val="00673184"/>
    <w:rsid w:val="0067375B"/>
    <w:rsid w:val="006738CF"/>
    <w:rsid w:val="00673BB9"/>
    <w:rsid w:val="00673D16"/>
    <w:rsid w:val="00673FED"/>
    <w:rsid w:val="006747F0"/>
    <w:rsid w:val="00674932"/>
    <w:rsid w:val="00674C8A"/>
    <w:rsid w:val="00674ED2"/>
    <w:rsid w:val="006751AC"/>
    <w:rsid w:val="00675231"/>
    <w:rsid w:val="00675A5B"/>
    <w:rsid w:val="00675C4B"/>
    <w:rsid w:val="006760A9"/>
    <w:rsid w:val="006764F9"/>
    <w:rsid w:val="006768C9"/>
    <w:rsid w:val="006768DD"/>
    <w:rsid w:val="00676C8D"/>
    <w:rsid w:val="00676D9D"/>
    <w:rsid w:val="00676DB1"/>
    <w:rsid w:val="00677084"/>
    <w:rsid w:val="00677143"/>
    <w:rsid w:val="00677649"/>
    <w:rsid w:val="00677B43"/>
    <w:rsid w:val="00677BED"/>
    <w:rsid w:val="00677C47"/>
    <w:rsid w:val="00680711"/>
    <w:rsid w:val="00680E2E"/>
    <w:rsid w:val="00681174"/>
    <w:rsid w:val="006815B0"/>
    <w:rsid w:val="006817C0"/>
    <w:rsid w:val="006818AC"/>
    <w:rsid w:val="006818EE"/>
    <w:rsid w:val="00681A91"/>
    <w:rsid w:val="00681D36"/>
    <w:rsid w:val="00682073"/>
    <w:rsid w:val="006821A9"/>
    <w:rsid w:val="006822FD"/>
    <w:rsid w:val="0068276E"/>
    <w:rsid w:val="00682917"/>
    <w:rsid w:val="00682A29"/>
    <w:rsid w:val="00682C97"/>
    <w:rsid w:val="00682CDF"/>
    <w:rsid w:val="006835A6"/>
    <w:rsid w:val="006836CC"/>
    <w:rsid w:val="006837B2"/>
    <w:rsid w:val="00683AF2"/>
    <w:rsid w:val="00683D3F"/>
    <w:rsid w:val="00683D50"/>
    <w:rsid w:val="00684292"/>
    <w:rsid w:val="006844FE"/>
    <w:rsid w:val="00684561"/>
    <w:rsid w:val="00684F65"/>
    <w:rsid w:val="0068526B"/>
    <w:rsid w:val="00685444"/>
    <w:rsid w:val="00685553"/>
    <w:rsid w:val="006858F9"/>
    <w:rsid w:val="00685B33"/>
    <w:rsid w:val="00685B62"/>
    <w:rsid w:val="0068611A"/>
    <w:rsid w:val="00686610"/>
    <w:rsid w:val="00686AD3"/>
    <w:rsid w:val="006872E8"/>
    <w:rsid w:val="006875D3"/>
    <w:rsid w:val="006877D5"/>
    <w:rsid w:val="00687A8E"/>
    <w:rsid w:val="00687B18"/>
    <w:rsid w:val="00687C44"/>
    <w:rsid w:val="00687F64"/>
    <w:rsid w:val="006900B7"/>
    <w:rsid w:val="00690339"/>
    <w:rsid w:val="00690477"/>
    <w:rsid w:val="00690DB2"/>
    <w:rsid w:val="0069114B"/>
    <w:rsid w:val="0069118B"/>
    <w:rsid w:val="0069124E"/>
    <w:rsid w:val="00691356"/>
    <w:rsid w:val="00691508"/>
    <w:rsid w:val="0069158D"/>
    <w:rsid w:val="006918FA"/>
    <w:rsid w:val="006922FC"/>
    <w:rsid w:val="006924E5"/>
    <w:rsid w:val="006926DC"/>
    <w:rsid w:val="00692734"/>
    <w:rsid w:val="00692C33"/>
    <w:rsid w:val="00692C5C"/>
    <w:rsid w:val="00692EBE"/>
    <w:rsid w:val="00692EEF"/>
    <w:rsid w:val="00693140"/>
    <w:rsid w:val="0069331E"/>
    <w:rsid w:val="0069341B"/>
    <w:rsid w:val="006934C4"/>
    <w:rsid w:val="00693FB7"/>
    <w:rsid w:val="00694467"/>
    <w:rsid w:val="0069492C"/>
    <w:rsid w:val="00694E9B"/>
    <w:rsid w:val="00694F76"/>
    <w:rsid w:val="00694FB4"/>
    <w:rsid w:val="0069513D"/>
    <w:rsid w:val="006953A7"/>
    <w:rsid w:val="006957A9"/>
    <w:rsid w:val="00695E92"/>
    <w:rsid w:val="00696317"/>
    <w:rsid w:val="0069640A"/>
    <w:rsid w:val="00696F7B"/>
    <w:rsid w:val="00697589"/>
    <w:rsid w:val="006975C5"/>
    <w:rsid w:val="006976D1"/>
    <w:rsid w:val="006976FB"/>
    <w:rsid w:val="00697BB3"/>
    <w:rsid w:val="00697BDC"/>
    <w:rsid w:val="00697C30"/>
    <w:rsid w:val="00697D35"/>
    <w:rsid w:val="00697DC5"/>
    <w:rsid w:val="00697F33"/>
    <w:rsid w:val="006A01CA"/>
    <w:rsid w:val="006A0437"/>
    <w:rsid w:val="006A060A"/>
    <w:rsid w:val="006A07CA"/>
    <w:rsid w:val="006A0939"/>
    <w:rsid w:val="006A122F"/>
    <w:rsid w:val="006A1404"/>
    <w:rsid w:val="006A1636"/>
    <w:rsid w:val="006A16C7"/>
    <w:rsid w:val="006A1839"/>
    <w:rsid w:val="006A1843"/>
    <w:rsid w:val="006A195C"/>
    <w:rsid w:val="006A19AF"/>
    <w:rsid w:val="006A1D64"/>
    <w:rsid w:val="006A23D5"/>
    <w:rsid w:val="006A2509"/>
    <w:rsid w:val="006A29F3"/>
    <w:rsid w:val="006A2A60"/>
    <w:rsid w:val="006A2B55"/>
    <w:rsid w:val="006A2CF7"/>
    <w:rsid w:val="006A3267"/>
    <w:rsid w:val="006A36BB"/>
    <w:rsid w:val="006A397E"/>
    <w:rsid w:val="006A3A23"/>
    <w:rsid w:val="006A4699"/>
    <w:rsid w:val="006A4D9C"/>
    <w:rsid w:val="006A4F87"/>
    <w:rsid w:val="006A57DF"/>
    <w:rsid w:val="006A5FC4"/>
    <w:rsid w:val="006A6065"/>
    <w:rsid w:val="006A606D"/>
    <w:rsid w:val="006A606E"/>
    <w:rsid w:val="006A60AF"/>
    <w:rsid w:val="006A6276"/>
    <w:rsid w:val="006A66B6"/>
    <w:rsid w:val="006A673B"/>
    <w:rsid w:val="006A6FC1"/>
    <w:rsid w:val="006A7913"/>
    <w:rsid w:val="006A7929"/>
    <w:rsid w:val="006B0991"/>
    <w:rsid w:val="006B0FC8"/>
    <w:rsid w:val="006B13C9"/>
    <w:rsid w:val="006B1DFF"/>
    <w:rsid w:val="006B2043"/>
    <w:rsid w:val="006B20FB"/>
    <w:rsid w:val="006B2336"/>
    <w:rsid w:val="006B27C5"/>
    <w:rsid w:val="006B2B83"/>
    <w:rsid w:val="006B3B0C"/>
    <w:rsid w:val="006B440F"/>
    <w:rsid w:val="006B4C56"/>
    <w:rsid w:val="006B50E2"/>
    <w:rsid w:val="006B53B7"/>
    <w:rsid w:val="006B5460"/>
    <w:rsid w:val="006B58E2"/>
    <w:rsid w:val="006B5C25"/>
    <w:rsid w:val="006B6C87"/>
    <w:rsid w:val="006B7298"/>
    <w:rsid w:val="006B74A9"/>
    <w:rsid w:val="006B79BE"/>
    <w:rsid w:val="006B7CC1"/>
    <w:rsid w:val="006B7CD5"/>
    <w:rsid w:val="006B7E6F"/>
    <w:rsid w:val="006C00F3"/>
    <w:rsid w:val="006C025A"/>
    <w:rsid w:val="006C05E1"/>
    <w:rsid w:val="006C0792"/>
    <w:rsid w:val="006C131C"/>
    <w:rsid w:val="006C139C"/>
    <w:rsid w:val="006C18E4"/>
    <w:rsid w:val="006C1B19"/>
    <w:rsid w:val="006C1D2C"/>
    <w:rsid w:val="006C1D70"/>
    <w:rsid w:val="006C1F1F"/>
    <w:rsid w:val="006C24D9"/>
    <w:rsid w:val="006C2A0A"/>
    <w:rsid w:val="006C2CA1"/>
    <w:rsid w:val="006C30B7"/>
    <w:rsid w:val="006C30F8"/>
    <w:rsid w:val="006C3140"/>
    <w:rsid w:val="006C3207"/>
    <w:rsid w:val="006C3245"/>
    <w:rsid w:val="006C3A75"/>
    <w:rsid w:val="006C3B57"/>
    <w:rsid w:val="006C3CA8"/>
    <w:rsid w:val="006C3E85"/>
    <w:rsid w:val="006C3EA1"/>
    <w:rsid w:val="006C3F66"/>
    <w:rsid w:val="006C4516"/>
    <w:rsid w:val="006C45FF"/>
    <w:rsid w:val="006C475D"/>
    <w:rsid w:val="006C4CD4"/>
    <w:rsid w:val="006C4EA9"/>
    <w:rsid w:val="006C5453"/>
    <w:rsid w:val="006C54CE"/>
    <w:rsid w:val="006C5B17"/>
    <w:rsid w:val="006C5B38"/>
    <w:rsid w:val="006C605A"/>
    <w:rsid w:val="006C67DA"/>
    <w:rsid w:val="006C6EED"/>
    <w:rsid w:val="006C6F76"/>
    <w:rsid w:val="006C709D"/>
    <w:rsid w:val="006C761C"/>
    <w:rsid w:val="006C783D"/>
    <w:rsid w:val="006C7C45"/>
    <w:rsid w:val="006C7CA6"/>
    <w:rsid w:val="006D02B9"/>
    <w:rsid w:val="006D06BA"/>
    <w:rsid w:val="006D0733"/>
    <w:rsid w:val="006D08E3"/>
    <w:rsid w:val="006D0D54"/>
    <w:rsid w:val="006D0D65"/>
    <w:rsid w:val="006D0E48"/>
    <w:rsid w:val="006D10CE"/>
    <w:rsid w:val="006D12AF"/>
    <w:rsid w:val="006D14A6"/>
    <w:rsid w:val="006D1603"/>
    <w:rsid w:val="006D1A44"/>
    <w:rsid w:val="006D2472"/>
    <w:rsid w:val="006D28CC"/>
    <w:rsid w:val="006D2F0C"/>
    <w:rsid w:val="006D45C5"/>
    <w:rsid w:val="006D48D7"/>
    <w:rsid w:val="006D4921"/>
    <w:rsid w:val="006D4B11"/>
    <w:rsid w:val="006D4CAC"/>
    <w:rsid w:val="006D4DEA"/>
    <w:rsid w:val="006D4E6C"/>
    <w:rsid w:val="006D53F8"/>
    <w:rsid w:val="006D562F"/>
    <w:rsid w:val="006D5699"/>
    <w:rsid w:val="006D5C60"/>
    <w:rsid w:val="006D5F2F"/>
    <w:rsid w:val="006D6AE3"/>
    <w:rsid w:val="006D711C"/>
    <w:rsid w:val="006D7262"/>
    <w:rsid w:val="006D72D5"/>
    <w:rsid w:val="006D7359"/>
    <w:rsid w:val="006D7584"/>
    <w:rsid w:val="006D75C6"/>
    <w:rsid w:val="006D778C"/>
    <w:rsid w:val="006D782B"/>
    <w:rsid w:val="006D78D1"/>
    <w:rsid w:val="006D7C1A"/>
    <w:rsid w:val="006D7D22"/>
    <w:rsid w:val="006D7D62"/>
    <w:rsid w:val="006D7DA7"/>
    <w:rsid w:val="006E056A"/>
    <w:rsid w:val="006E0862"/>
    <w:rsid w:val="006E0C5C"/>
    <w:rsid w:val="006E10E5"/>
    <w:rsid w:val="006E18CF"/>
    <w:rsid w:val="006E18D6"/>
    <w:rsid w:val="006E1B7F"/>
    <w:rsid w:val="006E1EF9"/>
    <w:rsid w:val="006E243A"/>
    <w:rsid w:val="006E24A3"/>
    <w:rsid w:val="006E2529"/>
    <w:rsid w:val="006E2A6A"/>
    <w:rsid w:val="006E2C8D"/>
    <w:rsid w:val="006E30EC"/>
    <w:rsid w:val="006E3122"/>
    <w:rsid w:val="006E3A8A"/>
    <w:rsid w:val="006E3B4C"/>
    <w:rsid w:val="006E3D8B"/>
    <w:rsid w:val="006E41B8"/>
    <w:rsid w:val="006E4D2B"/>
    <w:rsid w:val="006E4E2E"/>
    <w:rsid w:val="006E4F3A"/>
    <w:rsid w:val="006E588C"/>
    <w:rsid w:val="006E5B95"/>
    <w:rsid w:val="006E6070"/>
    <w:rsid w:val="006E645A"/>
    <w:rsid w:val="006E6615"/>
    <w:rsid w:val="006E6702"/>
    <w:rsid w:val="006E68B6"/>
    <w:rsid w:val="006E69BF"/>
    <w:rsid w:val="006E6CBC"/>
    <w:rsid w:val="006E6F8A"/>
    <w:rsid w:val="006E732A"/>
    <w:rsid w:val="006E74BD"/>
    <w:rsid w:val="006E7678"/>
    <w:rsid w:val="006F02F9"/>
    <w:rsid w:val="006F0A98"/>
    <w:rsid w:val="006F0C1A"/>
    <w:rsid w:val="006F0F57"/>
    <w:rsid w:val="006F0F93"/>
    <w:rsid w:val="006F0FE9"/>
    <w:rsid w:val="006F1027"/>
    <w:rsid w:val="006F1B06"/>
    <w:rsid w:val="006F20F0"/>
    <w:rsid w:val="006F210C"/>
    <w:rsid w:val="006F21E5"/>
    <w:rsid w:val="006F2265"/>
    <w:rsid w:val="006F2343"/>
    <w:rsid w:val="006F2646"/>
    <w:rsid w:val="006F2A71"/>
    <w:rsid w:val="006F2D7E"/>
    <w:rsid w:val="006F2E5C"/>
    <w:rsid w:val="006F2E99"/>
    <w:rsid w:val="006F2EA7"/>
    <w:rsid w:val="006F3323"/>
    <w:rsid w:val="006F35EB"/>
    <w:rsid w:val="006F3872"/>
    <w:rsid w:val="006F38F4"/>
    <w:rsid w:val="006F41D8"/>
    <w:rsid w:val="006F4206"/>
    <w:rsid w:val="006F4550"/>
    <w:rsid w:val="006F4661"/>
    <w:rsid w:val="006F477F"/>
    <w:rsid w:val="006F48E7"/>
    <w:rsid w:val="006F4926"/>
    <w:rsid w:val="006F4981"/>
    <w:rsid w:val="006F4A16"/>
    <w:rsid w:val="006F4BC5"/>
    <w:rsid w:val="006F4CC3"/>
    <w:rsid w:val="006F557B"/>
    <w:rsid w:val="006F56BA"/>
    <w:rsid w:val="006F57A5"/>
    <w:rsid w:val="006F58A1"/>
    <w:rsid w:val="006F5962"/>
    <w:rsid w:val="006F59DA"/>
    <w:rsid w:val="006F5A55"/>
    <w:rsid w:val="006F5CB1"/>
    <w:rsid w:val="006F5D46"/>
    <w:rsid w:val="006F5DFF"/>
    <w:rsid w:val="006F613C"/>
    <w:rsid w:val="006F6885"/>
    <w:rsid w:val="006F6A41"/>
    <w:rsid w:val="006F7453"/>
    <w:rsid w:val="006F7751"/>
    <w:rsid w:val="006F792C"/>
    <w:rsid w:val="006F7977"/>
    <w:rsid w:val="006F7B62"/>
    <w:rsid w:val="006F7DFB"/>
    <w:rsid w:val="0070078C"/>
    <w:rsid w:val="00700878"/>
    <w:rsid w:val="00700DE6"/>
    <w:rsid w:val="00700E36"/>
    <w:rsid w:val="00701085"/>
    <w:rsid w:val="007014B4"/>
    <w:rsid w:val="007016A9"/>
    <w:rsid w:val="007019B7"/>
    <w:rsid w:val="00701DAC"/>
    <w:rsid w:val="00701DC2"/>
    <w:rsid w:val="00701FD7"/>
    <w:rsid w:val="0070202D"/>
    <w:rsid w:val="007023B3"/>
    <w:rsid w:val="007024E1"/>
    <w:rsid w:val="007025E3"/>
    <w:rsid w:val="007027C6"/>
    <w:rsid w:val="00702A20"/>
    <w:rsid w:val="00702B63"/>
    <w:rsid w:val="00703105"/>
    <w:rsid w:val="00703251"/>
    <w:rsid w:val="0070328B"/>
    <w:rsid w:val="007032E0"/>
    <w:rsid w:val="007032F0"/>
    <w:rsid w:val="0070339F"/>
    <w:rsid w:val="007039E2"/>
    <w:rsid w:val="00703A6C"/>
    <w:rsid w:val="00703B50"/>
    <w:rsid w:val="00703FAF"/>
    <w:rsid w:val="00704161"/>
    <w:rsid w:val="00704211"/>
    <w:rsid w:val="0070463E"/>
    <w:rsid w:val="007048E0"/>
    <w:rsid w:val="00704BBF"/>
    <w:rsid w:val="00704CC2"/>
    <w:rsid w:val="00704D42"/>
    <w:rsid w:val="00704FD6"/>
    <w:rsid w:val="00705004"/>
    <w:rsid w:val="0070549A"/>
    <w:rsid w:val="00705A29"/>
    <w:rsid w:val="00705CC1"/>
    <w:rsid w:val="00705EDA"/>
    <w:rsid w:val="0070607A"/>
    <w:rsid w:val="0070679F"/>
    <w:rsid w:val="007069A6"/>
    <w:rsid w:val="00706B91"/>
    <w:rsid w:val="007071C0"/>
    <w:rsid w:val="00707411"/>
    <w:rsid w:val="00707850"/>
    <w:rsid w:val="00707BB5"/>
    <w:rsid w:val="00707EC7"/>
    <w:rsid w:val="00707F36"/>
    <w:rsid w:val="00710255"/>
    <w:rsid w:val="007106C6"/>
    <w:rsid w:val="00710714"/>
    <w:rsid w:val="00710731"/>
    <w:rsid w:val="00710B2B"/>
    <w:rsid w:val="00710D0C"/>
    <w:rsid w:val="00710EAC"/>
    <w:rsid w:val="00710EC5"/>
    <w:rsid w:val="00711A87"/>
    <w:rsid w:val="00711CA5"/>
    <w:rsid w:val="00711D02"/>
    <w:rsid w:val="00711DA7"/>
    <w:rsid w:val="00712008"/>
    <w:rsid w:val="00712404"/>
    <w:rsid w:val="0071263C"/>
    <w:rsid w:val="00712A75"/>
    <w:rsid w:val="00712A76"/>
    <w:rsid w:val="00712C98"/>
    <w:rsid w:val="00712D1D"/>
    <w:rsid w:val="007131C9"/>
    <w:rsid w:val="007131D7"/>
    <w:rsid w:val="00713BF8"/>
    <w:rsid w:val="007142C7"/>
    <w:rsid w:val="00714846"/>
    <w:rsid w:val="00714A74"/>
    <w:rsid w:val="00714B96"/>
    <w:rsid w:val="00714D0C"/>
    <w:rsid w:val="00714E17"/>
    <w:rsid w:val="00714E9B"/>
    <w:rsid w:val="007152BD"/>
    <w:rsid w:val="0071547E"/>
    <w:rsid w:val="00715E14"/>
    <w:rsid w:val="00715ED6"/>
    <w:rsid w:val="007160C4"/>
    <w:rsid w:val="00716282"/>
    <w:rsid w:val="0071691F"/>
    <w:rsid w:val="00716B70"/>
    <w:rsid w:val="00716CBF"/>
    <w:rsid w:val="00716D2B"/>
    <w:rsid w:val="00717878"/>
    <w:rsid w:val="007179AD"/>
    <w:rsid w:val="007205D0"/>
    <w:rsid w:val="007206CE"/>
    <w:rsid w:val="007209D9"/>
    <w:rsid w:val="00720AEF"/>
    <w:rsid w:val="00720F24"/>
    <w:rsid w:val="007212BC"/>
    <w:rsid w:val="007215B6"/>
    <w:rsid w:val="00721B48"/>
    <w:rsid w:val="00721D15"/>
    <w:rsid w:val="00721D65"/>
    <w:rsid w:val="00721F9B"/>
    <w:rsid w:val="0072256D"/>
    <w:rsid w:val="00722702"/>
    <w:rsid w:val="00722B11"/>
    <w:rsid w:val="00722D80"/>
    <w:rsid w:val="00722EE2"/>
    <w:rsid w:val="00723803"/>
    <w:rsid w:val="007238AB"/>
    <w:rsid w:val="00723E19"/>
    <w:rsid w:val="00723FD7"/>
    <w:rsid w:val="00724176"/>
    <w:rsid w:val="007241F2"/>
    <w:rsid w:val="00724918"/>
    <w:rsid w:val="00724D46"/>
    <w:rsid w:val="00724E68"/>
    <w:rsid w:val="00725027"/>
    <w:rsid w:val="0072506C"/>
    <w:rsid w:val="007252E4"/>
    <w:rsid w:val="00725350"/>
    <w:rsid w:val="007255E7"/>
    <w:rsid w:val="00725A5B"/>
    <w:rsid w:val="007260FE"/>
    <w:rsid w:val="007263DE"/>
    <w:rsid w:val="00726EAA"/>
    <w:rsid w:val="00726F4B"/>
    <w:rsid w:val="0072745D"/>
    <w:rsid w:val="007274D8"/>
    <w:rsid w:val="00727DFC"/>
    <w:rsid w:val="00727E97"/>
    <w:rsid w:val="00727FE8"/>
    <w:rsid w:val="0073010C"/>
    <w:rsid w:val="00730715"/>
    <w:rsid w:val="00730838"/>
    <w:rsid w:val="007308D8"/>
    <w:rsid w:val="00730C76"/>
    <w:rsid w:val="00731206"/>
    <w:rsid w:val="007312B7"/>
    <w:rsid w:val="007314A7"/>
    <w:rsid w:val="00731613"/>
    <w:rsid w:val="00731D02"/>
    <w:rsid w:val="007320E5"/>
    <w:rsid w:val="007324DA"/>
    <w:rsid w:val="007326EF"/>
    <w:rsid w:val="007328AB"/>
    <w:rsid w:val="00732965"/>
    <w:rsid w:val="00732A31"/>
    <w:rsid w:val="0073304C"/>
    <w:rsid w:val="00733108"/>
    <w:rsid w:val="007332D2"/>
    <w:rsid w:val="007334B3"/>
    <w:rsid w:val="007336EE"/>
    <w:rsid w:val="0073382D"/>
    <w:rsid w:val="00733C39"/>
    <w:rsid w:val="007340A2"/>
    <w:rsid w:val="00734F38"/>
    <w:rsid w:val="0073506D"/>
    <w:rsid w:val="007354CE"/>
    <w:rsid w:val="00735875"/>
    <w:rsid w:val="007359AD"/>
    <w:rsid w:val="00735B4B"/>
    <w:rsid w:val="00735C37"/>
    <w:rsid w:val="007362B2"/>
    <w:rsid w:val="007363F1"/>
    <w:rsid w:val="00736504"/>
    <w:rsid w:val="0073651B"/>
    <w:rsid w:val="00736628"/>
    <w:rsid w:val="00736710"/>
    <w:rsid w:val="00736E09"/>
    <w:rsid w:val="007378AF"/>
    <w:rsid w:val="007379AB"/>
    <w:rsid w:val="00737D99"/>
    <w:rsid w:val="007401EC"/>
    <w:rsid w:val="00740364"/>
    <w:rsid w:val="00740623"/>
    <w:rsid w:val="00740A70"/>
    <w:rsid w:val="00740B55"/>
    <w:rsid w:val="00740CD4"/>
    <w:rsid w:val="00740CF6"/>
    <w:rsid w:val="00740EF5"/>
    <w:rsid w:val="007410CB"/>
    <w:rsid w:val="0074115C"/>
    <w:rsid w:val="007411A8"/>
    <w:rsid w:val="0074136C"/>
    <w:rsid w:val="00741650"/>
    <w:rsid w:val="00741712"/>
    <w:rsid w:val="0074178A"/>
    <w:rsid w:val="007417E7"/>
    <w:rsid w:val="00741CC5"/>
    <w:rsid w:val="00741F8F"/>
    <w:rsid w:val="0074215D"/>
    <w:rsid w:val="007427C9"/>
    <w:rsid w:val="00742AC3"/>
    <w:rsid w:val="00742C99"/>
    <w:rsid w:val="0074305A"/>
    <w:rsid w:val="00743085"/>
    <w:rsid w:val="0074362D"/>
    <w:rsid w:val="00743E7F"/>
    <w:rsid w:val="0074414A"/>
    <w:rsid w:val="0074461D"/>
    <w:rsid w:val="00745064"/>
    <w:rsid w:val="00745484"/>
    <w:rsid w:val="007454B5"/>
    <w:rsid w:val="00745654"/>
    <w:rsid w:val="007457FE"/>
    <w:rsid w:val="00745873"/>
    <w:rsid w:val="00745BFA"/>
    <w:rsid w:val="00745D39"/>
    <w:rsid w:val="007468D7"/>
    <w:rsid w:val="007469CE"/>
    <w:rsid w:val="00746C73"/>
    <w:rsid w:val="00747348"/>
    <w:rsid w:val="00747486"/>
    <w:rsid w:val="007474C4"/>
    <w:rsid w:val="0074757C"/>
    <w:rsid w:val="007476D7"/>
    <w:rsid w:val="00747893"/>
    <w:rsid w:val="00747958"/>
    <w:rsid w:val="00747990"/>
    <w:rsid w:val="00747A46"/>
    <w:rsid w:val="00747DA8"/>
    <w:rsid w:val="00747FFD"/>
    <w:rsid w:val="00750072"/>
    <w:rsid w:val="00750247"/>
    <w:rsid w:val="0075099C"/>
    <w:rsid w:val="00750BA1"/>
    <w:rsid w:val="00750F5A"/>
    <w:rsid w:val="007515F8"/>
    <w:rsid w:val="007517A3"/>
    <w:rsid w:val="0075183E"/>
    <w:rsid w:val="00752139"/>
    <w:rsid w:val="007521D7"/>
    <w:rsid w:val="007525F9"/>
    <w:rsid w:val="007528BC"/>
    <w:rsid w:val="00752BCC"/>
    <w:rsid w:val="00752BD1"/>
    <w:rsid w:val="00752C0D"/>
    <w:rsid w:val="00752ECC"/>
    <w:rsid w:val="00753426"/>
    <w:rsid w:val="0075362D"/>
    <w:rsid w:val="007539BE"/>
    <w:rsid w:val="00753DC6"/>
    <w:rsid w:val="00753FFB"/>
    <w:rsid w:val="007540FB"/>
    <w:rsid w:val="007543C1"/>
    <w:rsid w:val="007545BF"/>
    <w:rsid w:val="007545FA"/>
    <w:rsid w:val="007547D4"/>
    <w:rsid w:val="00754943"/>
    <w:rsid w:val="007549AA"/>
    <w:rsid w:val="00755099"/>
    <w:rsid w:val="0075558D"/>
    <w:rsid w:val="00757569"/>
    <w:rsid w:val="0075758F"/>
    <w:rsid w:val="00757696"/>
    <w:rsid w:val="00757C3C"/>
    <w:rsid w:val="00757E8C"/>
    <w:rsid w:val="00757FBE"/>
    <w:rsid w:val="0076021E"/>
    <w:rsid w:val="00760392"/>
    <w:rsid w:val="00760720"/>
    <w:rsid w:val="007609EB"/>
    <w:rsid w:val="00760C6B"/>
    <w:rsid w:val="007615CA"/>
    <w:rsid w:val="0076186B"/>
    <w:rsid w:val="00761BAC"/>
    <w:rsid w:val="00761C0D"/>
    <w:rsid w:val="00761FB0"/>
    <w:rsid w:val="00762199"/>
    <w:rsid w:val="007629A8"/>
    <w:rsid w:val="00762F7E"/>
    <w:rsid w:val="00763382"/>
    <w:rsid w:val="0076376E"/>
    <w:rsid w:val="00763935"/>
    <w:rsid w:val="00763C09"/>
    <w:rsid w:val="00763CA9"/>
    <w:rsid w:val="00763D81"/>
    <w:rsid w:val="00764271"/>
    <w:rsid w:val="00764740"/>
    <w:rsid w:val="00764F71"/>
    <w:rsid w:val="00764FA5"/>
    <w:rsid w:val="00765096"/>
    <w:rsid w:val="00765507"/>
    <w:rsid w:val="00765546"/>
    <w:rsid w:val="007658AA"/>
    <w:rsid w:val="0076590B"/>
    <w:rsid w:val="00765B34"/>
    <w:rsid w:val="0076606A"/>
    <w:rsid w:val="0076642F"/>
    <w:rsid w:val="007667B8"/>
    <w:rsid w:val="007669E2"/>
    <w:rsid w:val="007669E4"/>
    <w:rsid w:val="00766FF5"/>
    <w:rsid w:val="0076719D"/>
    <w:rsid w:val="007673D7"/>
    <w:rsid w:val="007673F7"/>
    <w:rsid w:val="0076779B"/>
    <w:rsid w:val="007678A3"/>
    <w:rsid w:val="007679F6"/>
    <w:rsid w:val="00767ECD"/>
    <w:rsid w:val="007703AA"/>
    <w:rsid w:val="007703F8"/>
    <w:rsid w:val="00770422"/>
    <w:rsid w:val="00770905"/>
    <w:rsid w:val="007709B7"/>
    <w:rsid w:val="00770A0B"/>
    <w:rsid w:val="00770C5F"/>
    <w:rsid w:val="0077184D"/>
    <w:rsid w:val="00771CE2"/>
    <w:rsid w:val="00771DC9"/>
    <w:rsid w:val="007720DB"/>
    <w:rsid w:val="007720F0"/>
    <w:rsid w:val="007726DC"/>
    <w:rsid w:val="00772921"/>
    <w:rsid w:val="00772A31"/>
    <w:rsid w:val="00772F13"/>
    <w:rsid w:val="00772F21"/>
    <w:rsid w:val="007738B3"/>
    <w:rsid w:val="00773E76"/>
    <w:rsid w:val="00774608"/>
    <w:rsid w:val="007746F5"/>
    <w:rsid w:val="00775304"/>
    <w:rsid w:val="007757B9"/>
    <w:rsid w:val="00775A2F"/>
    <w:rsid w:val="00775B78"/>
    <w:rsid w:val="00775BA3"/>
    <w:rsid w:val="00775C9B"/>
    <w:rsid w:val="00776192"/>
    <w:rsid w:val="007767F0"/>
    <w:rsid w:val="00776EB3"/>
    <w:rsid w:val="00776FB4"/>
    <w:rsid w:val="0077731D"/>
    <w:rsid w:val="007774E3"/>
    <w:rsid w:val="0077792F"/>
    <w:rsid w:val="007779D9"/>
    <w:rsid w:val="00777EA1"/>
    <w:rsid w:val="00780346"/>
    <w:rsid w:val="00780BC8"/>
    <w:rsid w:val="00780F23"/>
    <w:rsid w:val="0078149C"/>
    <w:rsid w:val="007814C8"/>
    <w:rsid w:val="007816D2"/>
    <w:rsid w:val="007819E9"/>
    <w:rsid w:val="00781B50"/>
    <w:rsid w:val="00781E35"/>
    <w:rsid w:val="007820D7"/>
    <w:rsid w:val="0078215E"/>
    <w:rsid w:val="007822DC"/>
    <w:rsid w:val="00782396"/>
    <w:rsid w:val="00782C81"/>
    <w:rsid w:val="00782CF2"/>
    <w:rsid w:val="00782E6D"/>
    <w:rsid w:val="0078329B"/>
    <w:rsid w:val="007832F1"/>
    <w:rsid w:val="0078355D"/>
    <w:rsid w:val="00783789"/>
    <w:rsid w:val="00783E94"/>
    <w:rsid w:val="00784AA1"/>
    <w:rsid w:val="007854E7"/>
    <w:rsid w:val="007856C8"/>
    <w:rsid w:val="0078572B"/>
    <w:rsid w:val="00785E57"/>
    <w:rsid w:val="00786AF7"/>
    <w:rsid w:val="00786C7D"/>
    <w:rsid w:val="007871F7"/>
    <w:rsid w:val="00787229"/>
    <w:rsid w:val="007872C4"/>
    <w:rsid w:val="00787617"/>
    <w:rsid w:val="00787953"/>
    <w:rsid w:val="00790020"/>
    <w:rsid w:val="00790775"/>
    <w:rsid w:val="00790DBF"/>
    <w:rsid w:val="0079107F"/>
    <w:rsid w:val="00791162"/>
    <w:rsid w:val="007915C9"/>
    <w:rsid w:val="00791B11"/>
    <w:rsid w:val="00791BC8"/>
    <w:rsid w:val="007920BF"/>
    <w:rsid w:val="007921F8"/>
    <w:rsid w:val="007922EA"/>
    <w:rsid w:val="00792920"/>
    <w:rsid w:val="007929ED"/>
    <w:rsid w:val="00792B79"/>
    <w:rsid w:val="007930BA"/>
    <w:rsid w:val="00793293"/>
    <w:rsid w:val="00793365"/>
    <w:rsid w:val="00793B0D"/>
    <w:rsid w:val="00793FE2"/>
    <w:rsid w:val="00794025"/>
    <w:rsid w:val="0079407C"/>
    <w:rsid w:val="0079415A"/>
    <w:rsid w:val="00794618"/>
    <w:rsid w:val="00794946"/>
    <w:rsid w:val="007949E1"/>
    <w:rsid w:val="00794B13"/>
    <w:rsid w:val="00794D8C"/>
    <w:rsid w:val="00795018"/>
    <w:rsid w:val="00795270"/>
    <w:rsid w:val="0079533E"/>
    <w:rsid w:val="007957CB"/>
    <w:rsid w:val="00795C35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870"/>
    <w:rsid w:val="007978FD"/>
    <w:rsid w:val="0079798D"/>
    <w:rsid w:val="00797AD6"/>
    <w:rsid w:val="00797BE6"/>
    <w:rsid w:val="007A0253"/>
    <w:rsid w:val="007A0BAF"/>
    <w:rsid w:val="007A1583"/>
    <w:rsid w:val="007A1A18"/>
    <w:rsid w:val="007A21DE"/>
    <w:rsid w:val="007A22BC"/>
    <w:rsid w:val="007A23B2"/>
    <w:rsid w:val="007A29B6"/>
    <w:rsid w:val="007A2B6B"/>
    <w:rsid w:val="007A2C17"/>
    <w:rsid w:val="007A2F9C"/>
    <w:rsid w:val="007A3341"/>
    <w:rsid w:val="007A3788"/>
    <w:rsid w:val="007A3AB1"/>
    <w:rsid w:val="007A3D13"/>
    <w:rsid w:val="007A3E18"/>
    <w:rsid w:val="007A43EC"/>
    <w:rsid w:val="007A49BD"/>
    <w:rsid w:val="007A49F5"/>
    <w:rsid w:val="007A4AD6"/>
    <w:rsid w:val="007A4B77"/>
    <w:rsid w:val="007A4D1F"/>
    <w:rsid w:val="007A56D1"/>
    <w:rsid w:val="007A5E79"/>
    <w:rsid w:val="007A6034"/>
    <w:rsid w:val="007A608D"/>
    <w:rsid w:val="007A6309"/>
    <w:rsid w:val="007A6367"/>
    <w:rsid w:val="007A6382"/>
    <w:rsid w:val="007A63B1"/>
    <w:rsid w:val="007A676F"/>
    <w:rsid w:val="007A6C78"/>
    <w:rsid w:val="007A708E"/>
    <w:rsid w:val="007A7155"/>
    <w:rsid w:val="007A7158"/>
    <w:rsid w:val="007A7170"/>
    <w:rsid w:val="007A73A5"/>
    <w:rsid w:val="007A7452"/>
    <w:rsid w:val="007A7980"/>
    <w:rsid w:val="007A7CA8"/>
    <w:rsid w:val="007A7FC9"/>
    <w:rsid w:val="007B01B6"/>
    <w:rsid w:val="007B0676"/>
    <w:rsid w:val="007B0746"/>
    <w:rsid w:val="007B09B6"/>
    <w:rsid w:val="007B09EE"/>
    <w:rsid w:val="007B0B82"/>
    <w:rsid w:val="007B0FC3"/>
    <w:rsid w:val="007B1693"/>
    <w:rsid w:val="007B185C"/>
    <w:rsid w:val="007B2366"/>
    <w:rsid w:val="007B25D3"/>
    <w:rsid w:val="007B334E"/>
    <w:rsid w:val="007B3F9D"/>
    <w:rsid w:val="007B4188"/>
    <w:rsid w:val="007B4284"/>
    <w:rsid w:val="007B4642"/>
    <w:rsid w:val="007B48B9"/>
    <w:rsid w:val="007B4905"/>
    <w:rsid w:val="007B4B8D"/>
    <w:rsid w:val="007B4C88"/>
    <w:rsid w:val="007B506D"/>
    <w:rsid w:val="007B53EC"/>
    <w:rsid w:val="007B58CF"/>
    <w:rsid w:val="007B5B51"/>
    <w:rsid w:val="007B6258"/>
    <w:rsid w:val="007B6541"/>
    <w:rsid w:val="007B65A0"/>
    <w:rsid w:val="007B65C9"/>
    <w:rsid w:val="007B6673"/>
    <w:rsid w:val="007B6D26"/>
    <w:rsid w:val="007B6EC7"/>
    <w:rsid w:val="007B7617"/>
    <w:rsid w:val="007B788B"/>
    <w:rsid w:val="007C089C"/>
    <w:rsid w:val="007C0BCB"/>
    <w:rsid w:val="007C0CB4"/>
    <w:rsid w:val="007C0FEE"/>
    <w:rsid w:val="007C1233"/>
    <w:rsid w:val="007C12AF"/>
    <w:rsid w:val="007C1652"/>
    <w:rsid w:val="007C1950"/>
    <w:rsid w:val="007C2383"/>
    <w:rsid w:val="007C25EC"/>
    <w:rsid w:val="007C2AFD"/>
    <w:rsid w:val="007C2E57"/>
    <w:rsid w:val="007C33F3"/>
    <w:rsid w:val="007C3A44"/>
    <w:rsid w:val="007C3B41"/>
    <w:rsid w:val="007C3C2C"/>
    <w:rsid w:val="007C3DEA"/>
    <w:rsid w:val="007C423F"/>
    <w:rsid w:val="007C4247"/>
    <w:rsid w:val="007C458B"/>
    <w:rsid w:val="007C460D"/>
    <w:rsid w:val="007C49FC"/>
    <w:rsid w:val="007C4C62"/>
    <w:rsid w:val="007C4C7B"/>
    <w:rsid w:val="007C4E41"/>
    <w:rsid w:val="007C52D4"/>
    <w:rsid w:val="007C536A"/>
    <w:rsid w:val="007C5B0E"/>
    <w:rsid w:val="007C5E85"/>
    <w:rsid w:val="007C636C"/>
    <w:rsid w:val="007C6956"/>
    <w:rsid w:val="007C6C0F"/>
    <w:rsid w:val="007C6EE0"/>
    <w:rsid w:val="007C6EEB"/>
    <w:rsid w:val="007C6F83"/>
    <w:rsid w:val="007C72A4"/>
    <w:rsid w:val="007C769F"/>
    <w:rsid w:val="007D02B3"/>
    <w:rsid w:val="007D07A9"/>
    <w:rsid w:val="007D092E"/>
    <w:rsid w:val="007D0A7E"/>
    <w:rsid w:val="007D0CFA"/>
    <w:rsid w:val="007D12C0"/>
    <w:rsid w:val="007D1B16"/>
    <w:rsid w:val="007D1F27"/>
    <w:rsid w:val="007D2120"/>
    <w:rsid w:val="007D2E56"/>
    <w:rsid w:val="007D31A8"/>
    <w:rsid w:val="007D32B0"/>
    <w:rsid w:val="007D37C9"/>
    <w:rsid w:val="007D3ACA"/>
    <w:rsid w:val="007D3B09"/>
    <w:rsid w:val="007D4759"/>
    <w:rsid w:val="007D4CA7"/>
    <w:rsid w:val="007D4D23"/>
    <w:rsid w:val="007D4DA7"/>
    <w:rsid w:val="007D4FD9"/>
    <w:rsid w:val="007D52E2"/>
    <w:rsid w:val="007D53CF"/>
    <w:rsid w:val="007D53EB"/>
    <w:rsid w:val="007D54BE"/>
    <w:rsid w:val="007D5642"/>
    <w:rsid w:val="007D5836"/>
    <w:rsid w:val="007D590C"/>
    <w:rsid w:val="007D5DD4"/>
    <w:rsid w:val="007D6050"/>
    <w:rsid w:val="007D628D"/>
    <w:rsid w:val="007D767F"/>
    <w:rsid w:val="007D7994"/>
    <w:rsid w:val="007D7DA0"/>
    <w:rsid w:val="007E0331"/>
    <w:rsid w:val="007E06CF"/>
    <w:rsid w:val="007E0885"/>
    <w:rsid w:val="007E096E"/>
    <w:rsid w:val="007E0D0B"/>
    <w:rsid w:val="007E0DC0"/>
    <w:rsid w:val="007E1249"/>
    <w:rsid w:val="007E14C2"/>
    <w:rsid w:val="007E1617"/>
    <w:rsid w:val="007E1808"/>
    <w:rsid w:val="007E1940"/>
    <w:rsid w:val="007E1959"/>
    <w:rsid w:val="007E1D69"/>
    <w:rsid w:val="007E1D7E"/>
    <w:rsid w:val="007E21CB"/>
    <w:rsid w:val="007E234E"/>
    <w:rsid w:val="007E2AB2"/>
    <w:rsid w:val="007E2E88"/>
    <w:rsid w:val="007E2EF6"/>
    <w:rsid w:val="007E2F2E"/>
    <w:rsid w:val="007E2FD1"/>
    <w:rsid w:val="007E3234"/>
    <w:rsid w:val="007E3597"/>
    <w:rsid w:val="007E3616"/>
    <w:rsid w:val="007E410D"/>
    <w:rsid w:val="007E449B"/>
    <w:rsid w:val="007E47B5"/>
    <w:rsid w:val="007E4A5B"/>
    <w:rsid w:val="007E4FD2"/>
    <w:rsid w:val="007E51A5"/>
    <w:rsid w:val="007E5226"/>
    <w:rsid w:val="007E5298"/>
    <w:rsid w:val="007E52B0"/>
    <w:rsid w:val="007E5AD0"/>
    <w:rsid w:val="007E6324"/>
    <w:rsid w:val="007E64C8"/>
    <w:rsid w:val="007E6732"/>
    <w:rsid w:val="007E683B"/>
    <w:rsid w:val="007E6A1F"/>
    <w:rsid w:val="007E6B6C"/>
    <w:rsid w:val="007E6D8D"/>
    <w:rsid w:val="007E6DAF"/>
    <w:rsid w:val="007E72B5"/>
    <w:rsid w:val="007E752E"/>
    <w:rsid w:val="007E765E"/>
    <w:rsid w:val="007E76EA"/>
    <w:rsid w:val="007E7BBC"/>
    <w:rsid w:val="007E7ED3"/>
    <w:rsid w:val="007F047B"/>
    <w:rsid w:val="007F050F"/>
    <w:rsid w:val="007F09C8"/>
    <w:rsid w:val="007F0CDD"/>
    <w:rsid w:val="007F1335"/>
    <w:rsid w:val="007F17DC"/>
    <w:rsid w:val="007F1885"/>
    <w:rsid w:val="007F1A52"/>
    <w:rsid w:val="007F2035"/>
    <w:rsid w:val="007F267A"/>
    <w:rsid w:val="007F2B9D"/>
    <w:rsid w:val="007F3615"/>
    <w:rsid w:val="007F3733"/>
    <w:rsid w:val="007F3AFB"/>
    <w:rsid w:val="007F3E8C"/>
    <w:rsid w:val="007F415C"/>
    <w:rsid w:val="007F4464"/>
    <w:rsid w:val="007F476C"/>
    <w:rsid w:val="007F4D2D"/>
    <w:rsid w:val="007F4DDC"/>
    <w:rsid w:val="007F51AF"/>
    <w:rsid w:val="007F5612"/>
    <w:rsid w:val="007F5743"/>
    <w:rsid w:val="007F5CD3"/>
    <w:rsid w:val="007F5D2A"/>
    <w:rsid w:val="007F5EE8"/>
    <w:rsid w:val="007F60CF"/>
    <w:rsid w:val="007F63D7"/>
    <w:rsid w:val="007F67BE"/>
    <w:rsid w:val="007F6D85"/>
    <w:rsid w:val="007F6DF9"/>
    <w:rsid w:val="007F6FFD"/>
    <w:rsid w:val="007F725A"/>
    <w:rsid w:val="007F731A"/>
    <w:rsid w:val="007F7651"/>
    <w:rsid w:val="007F796E"/>
    <w:rsid w:val="007F79C8"/>
    <w:rsid w:val="007F7F44"/>
    <w:rsid w:val="008001AE"/>
    <w:rsid w:val="0080026A"/>
    <w:rsid w:val="0080028E"/>
    <w:rsid w:val="008008C3"/>
    <w:rsid w:val="00800BC3"/>
    <w:rsid w:val="00800DB6"/>
    <w:rsid w:val="00800F02"/>
    <w:rsid w:val="0080115D"/>
    <w:rsid w:val="008015D9"/>
    <w:rsid w:val="008018C4"/>
    <w:rsid w:val="00801BFC"/>
    <w:rsid w:val="00801E5C"/>
    <w:rsid w:val="008028EF"/>
    <w:rsid w:val="00802A7F"/>
    <w:rsid w:val="00802AC9"/>
    <w:rsid w:val="0080319F"/>
    <w:rsid w:val="00803F30"/>
    <w:rsid w:val="008040D0"/>
    <w:rsid w:val="008043B1"/>
    <w:rsid w:val="008044C1"/>
    <w:rsid w:val="008044E3"/>
    <w:rsid w:val="00804CE5"/>
    <w:rsid w:val="0080522B"/>
    <w:rsid w:val="0080596E"/>
    <w:rsid w:val="008059DD"/>
    <w:rsid w:val="00805B98"/>
    <w:rsid w:val="008065A8"/>
    <w:rsid w:val="008067F5"/>
    <w:rsid w:val="00806EAB"/>
    <w:rsid w:val="00806F7A"/>
    <w:rsid w:val="008073FD"/>
    <w:rsid w:val="00807722"/>
    <w:rsid w:val="0080796C"/>
    <w:rsid w:val="00807E49"/>
    <w:rsid w:val="00810341"/>
    <w:rsid w:val="0081034D"/>
    <w:rsid w:val="0081037D"/>
    <w:rsid w:val="00810776"/>
    <w:rsid w:val="008109C3"/>
    <w:rsid w:val="00810A38"/>
    <w:rsid w:val="008114C9"/>
    <w:rsid w:val="00811889"/>
    <w:rsid w:val="008118B5"/>
    <w:rsid w:val="00811DA4"/>
    <w:rsid w:val="008121E6"/>
    <w:rsid w:val="0081228D"/>
    <w:rsid w:val="00812ACC"/>
    <w:rsid w:val="00812CC2"/>
    <w:rsid w:val="008130DB"/>
    <w:rsid w:val="00813633"/>
    <w:rsid w:val="00813C85"/>
    <w:rsid w:val="0081403D"/>
    <w:rsid w:val="00814209"/>
    <w:rsid w:val="00814229"/>
    <w:rsid w:val="00814408"/>
    <w:rsid w:val="00814519"/>
    <w:rsid w:val="008146A9"/>
    <w:rsid w:val="00814799"/>
    <w:rsid w:val="00814881"/>
    <w:rsid w:val="00814AB9"/>
    <w:rsid w:val="00814FC6"/>
    <w:rsid w:val="0081534E"/>
    <w:rsid w:val="0081534F"/>
    <w:rsid w:val="008158B4"/>
    <w:rsid w:val="008165CA"/>
    <w:rsid w:val="008168B8"/>
    <w:rsid w:val="00816A08"/>
    <w:rsid w:val="008171B2"/>
    <w:rsid w:val="008174D6"/>
    <w:rsid w:val="00817DF6"/>
    <w:rsid w:val="00820007"/>
    <w:rsid w:val="008203E3"/>
    <w:rsid w:val="008203EC"/>
    <w:rsid w:val="00820505"/>
    <w:rsid w:val="0082059D"/>
    <w:rsid w:val="00820943"/>
    <w:rsid w:val="00820A65"/>
    <w:rsid w:val="00820DE9"/>
    <w:rsid w:val="00820EAB"/>
    <w:rsid w:val="00820ED9"/>
    <w:rsid w:val="00820F0F"/>
    <w:rsid w:val="0082106F"/>
    <w:rsid w:val="00821092"/>
    <w:rsid w:val="00821095"/>
    <w:rsid w:val="008212F0"/>
    <w:rsid w:val="008218EA"/>
    <w:rsid w:val="00821AF4"/>
    <w:rsid w:val="00821B0D"/>
    <w:rsid w:val="008220F5"/>
    <w:rsid w:val="00822219"/>
    <w:rsid w:val="008228E4"/>
    <w:rsid w:val="0082297E"/>
    <w:rsid w:val="00822BC0"/>
    <w:rsid w:val="00823180"/>
    <w:rsid w:val="0082362C"/>
    <w:rsid w:val="008236FB"/>
    <w:rsid w:val="008254B1"/>
    <w:rsid w:val="008257DE"/>
    <w:rsid w:val="008259F4"/>
    <w:rsid w:val="00825CD2"/>
    <w:rsid w:val="0082630F"/>
    <w:rsid w:val="008269A8"/>
    <w:rsid w:val="008269C2"/>
    <w:rsid w:val="00826D0F"/>
    <w:rsid w:val="00826D11"/>
    <w:rsid w:val="00827666"/>
    <w:rsid w:val="00827B55"/>
    <w:rsid w:val="00827BAF"/>
    <w:rsid w:val="008300A4"/>
    <w:rsid w:val="00830301"/>
    <w:rsid w:val="008304DF"/>
    <w:rsid w:val="00830545"/>
    <w:rsid w:val="00830563"/>
    <w:rsid w:val="008306C0"/>
    <w:rsid w:val="00831027"/>
    <w:rsid w:val="0083115F"/>
    <w:rsid w:val="0083158F"/>
    <w:rsid w:val="00831787"/>
    <w:rsid w:val="00831808"/>
    <w:rsid w:val="008318A2"/>
    <w:rsid w:val="00831C93"/>
    <w:rsid w:val="00831DC6"/>
    <w:rsid w:val="008321C6"/>
    <w:rsid w:val="008321C7"/>
    <w:rsid w:val="0083244B"/>
    <w:rsid w:val="008329CA"/>
    <w:rsid w:val="00832A1F"/>
    <w:rsid w:val="00832E82"/>
    <w:rsid w:val="0083388C"/>
    <w:rsid w:val="00833C38"/>
    <w:rsid w:val="00833F02"/>
    <w:rsid w:val="0083400C"/>
    <w:rsid w:val="00834205"/>
    <w:rsid w:val="008344A9"/>
    <w:rsid w:val="0083451B"/>
    <w:rsid w:val="0083461B"/>
    <w:rsid w:val="008349E8"/>
    <w:rsid w:val="00834A79"/>
    <w:rsid w:val="00835597"/>
    <w:rsid w:val="0083569E"/>
    <w:rsid w:val="008356FC"/>
    <w:rsid w:val="0083583A"/>
    <w:rsid w:val="00835ACB"/>
    <w:rsid w:val="00835ADB"/>
    <w:rsid w:val="008364C0"/>
    <w:rsid w:val="00836650"/>
    <w:rsid w:val="008368CD"/>
    <w:rsid w:val="0083729A"/>
    <w:rsid w:val="0083753D"/>
    <w:rsid w:val="008376A4"/>
    <w:rsid w:val="008379DA"/>
    <w:rsid w:val="00837CC5"/>
    <w:rsid w:val="0084007D"/>
    <w:rsid w:val="00840620"/>
    <w:rsid w:val="00840739"/>
    <w:rsid w:val="00841140"/>
    <w:rsid w:val="00841149"/>
    <w:rsid w:val="00841316"/>
    <w:rsid w:val="00841397"/>
    <w:rsid w:val="0084145C"/>
    <w:rsid w:val="00841A87"/>
    <w:rsid w:val="00841B1A"/>
    <w:rsid w:val="00841C93"/>
    <w:rsid w:val="0084226A"/>
    <w:rsid w:val="00842B78"/>
    <w:rsid w:val="00843125"/>
    <w:rsid w:val="0084312A"/>
    <w:rsid w:val="00843274"/>
    <w:rsid w:val="00843314"/>
    <w:rsid w:val="00843406"/>
    <w:rsid w:val="00843724"/>
    <w:rsid w:val="00843C45"/>
    <w:rsid w:val="008441F4"/>
    <w:rsid w:val="008443DF"/>
    <w:rsid w:val="0084483B"/>
    <w:rsid w:val="00844D3F"/>
    <w:rsid w:val="008452E8"/>
    <w:rsid w:val="00845403"/>
    <w:rsid w:val="00845535"/>
    <w:rsid w:val="008463D1"/>
    <w:rsid w:val="00847323"/>
    <w:rsid w:val="008473F2"/>
    <w:rsid w:val="0084743F"/>
    <w:rsid w:val="00850657"/>
    <w:rsid w:val="00850A38"/>
    <w:rsid w:val="0085142B"/>
    <w:rsid w:val="008517BE"/>
    <w:rsid w:val="008519AD"/>
    <w:rsid w:val="008527EA"/>
    <w:rsid w:val="00852BB1"/>
    <w:rsid w:val="00852D4D"/>
    <w:rsid w:val="00852DAE"/>
    <w:rsid w:val="00852F2E"/>
    <w:rsid w:val="008536D1"/>
    <w:rsid w:val="00853999"/>
    <w:rsid w:val="00853ED8"/>
    <w:rsid w:val="00854543"/>
    <w:rsid w:val="00854593"/>
    <w:rsid w:val="0085460D"/>
    <w:rsid w:val="00855032"/>
    <w:rsid w:val="008552B2"/>
    <w:rsid w:val="0085531C"/>
    <w:rsid w:val="00855459"/>
    <w:rsid w:val="008558C9"/>
    <w:rsid w:val="008567C3"/>
    <w:rsid w:val="008568B5"/>
    <w:rsid w:val="00856F53"/>
    <w:rsid w:val="0085708A"/>
    <w:rsid w:val="0085735C"/>
    <w:rsid w:val="0085746D"/>
    <w:rsid w:val="00857CAA"/>
    <w:rsid w:val="00857D13"/>
    <w:rsid w:val="00857F1F"/>
    <w:rsid w:val="00860177"/>
    <w:rsid w:val="008601CF"/>
    <w:rsid w:val="008607E7"/>
    <w:rsid w:val="00860A74"/>
    <w:rsid w:val="00860CB5"/>
    <w:rsid w:val="00860F9A"/>
    <w:rsid w:val="00861553"/>
    <w:rsid w:val="00861DD4"/>
    <w:rsid w:val="008622A5"/>
    <w:rsid w:val="008623F1"/>
    <w:rsid w:val="008626DD"/>
    <w:rsid w:val="00862840"/>
    <w:rsid w:val="00862C18"/>
    <w:rsid w:val="00862C5F"/>
    <w:rsid w:val="00862E4D"/>
    <w:rsid w:val="00862EAE"/>
    <w:rsid w:val="008637D4"/>
    <w:rsid w:val="00863E7D"/>
    <w:rsid w:val="00864130"/>
    <w:rsid w:val="008649E2"/>
    <w:rsid w:val="008649E8"/>
    <w:rsid w:val="00864E41"/>
    <w:rsid w:val="008653AC"/>
    <w:rsid w:val="00865A34"/>
    <w:rsid w:val="00865A98"/>
    <w:rsid w:val="00865C65"/>
    <w:rsid w:val="00865DF8"/>
    <w:rsid w:val="00865EB3"/>
    <w:rsid w:val="00865F60"/>
    <w:rsid w:val="0086603B"/>
    <w:rsid w:val="008664EA"/>
    <w:rsid w:val="00866728"/>
    <w:rsid w:val="008667F0"/>
    <w:rsid w:val="0086686E"/>
    <w:rsid w:val="00866A90"/>
    <w:rsid w:val="00866F57"/>
    <w:rsid w:val="00867874"/>
    <w:rsid w:val="00867A27"/>
    <w:rsid w:val="00867E5E"/>
    <w:rsid w:val="00870334"/>
    <w:rsid w:val="0087085C"/>
    <w:rsid w:val="00870E34"/>
    <w:rsid w:val="00870E42"/>
    <w:rsid w:val="0087116F"/>
    <w:rsid w:val="0087139B"/>
    <w:rsid w:val="0087140E"/>
    <w:rsid w:val="0087155C"/>
    <w:rsid w:val="008717F9"/>
    <w:rsid w:val="00871A06"/>
    <w:rsid w:val="00871A61"/>
    <w:rsid w:val="00871CE1"/>
    <w:rsid w:val="008721A7"/>
    <w:rsid w:val="00872233"/>
    <w:rsid w:val="0087245B"/>
    <w:rsid w:val="008728BD"/>
    <w:rsid w:val="00872959"/>
    <w:rsid w:val="00872A16"/>
    <w:rsid w:val="00872B81"/>
    <w:rsid w:val="00872EC1"/>
    <w:rsid w:val="008733CA"/>
    <w:rsid w:val="008739B4"/>
    <w:rsid w:val="00873B19"/>
    <w:rsid w:val="00873E09"/>
    <w:rsid w:val="00873F49"/>
    <w:rsid w:val="008746E7"/>
    <w:rsid w:val="008746ED"/>
    <w:rsid w:val="00874742"/>
    <w:rsid w:val="00874A53"/>
    <w:rsid w:val="00874CF5"/>
    <w:rsid w:val="00875229"/>
    <w:rsid w:val="00875727"/>
    <w:rsid w:val="00875768"/>
    <w:rsid w:val="00875876"/>
    <w:rsid w:val="0087588E"/>
    <w:rsid w:val="00875C50"/>
    <w:rsid w:val="00876121"/>
    <w:rsid w:val="008765FF"/>
    <w:rsid w:val="008768B5"/>
    <w:rsid w:val="008768EE"/>
    <w:rsid w:val="00876B21"/>
    <w:rsid w:val="00876D6E"/>
    <w:rsid w:val="00876FEA"/>
    <w:rsid w:val="0087757C"/>
    <w:rsid w:val="00877748"/>
    <w:rsid w:val="008778B2"/>
    <w:rsid w:val="00877B57"/>
    <w:rsid w:val="00877C02"/>
    <w:rsid w:val="00877D7B"/>
    <w:rsid w:val="00877F1C"/>
    <w:rsid w:val="00877F24"/>
    <w:rsid w:val="00880048"/>
    <w:rsid w:val="00880078"/>
    <w:rsid w:val="008801B7"/>
    <w:rsid w:val="00880374"/>
    <w:rsid w:val="00880468"/>
    <w:rsid w:val="008804BD"/>
    <w:rsid w:val="008808DA"/>
    <w:rsid w:val="00880AD9"/>
    <w:rsid w:val="00880AE3"/>
    <w:rsid w:val="0088161E"/>
    <w:rsid w:val="0088186F"/>
    <w:rsid w:val="00881C70"/>
    <w:rsid w:val="0088202F"/>
    <w:rsid w:val="008821B3"/>
    <w:rsid w:val="00882443"/>
    <w:rsid w:val="0088268F"/>
    <w:rsid w:val="008826FE"/>
    <w:rsid w:val="008828D4"/>
    <w:rsid w:val="00882AA1"/>
    <w:rsid w:val="00882DA9"/>
    <w:rsid w:val="00882F55"/>
    <w:rsid w:val="008832CE"/>
    <w:rsid w:val="0088392B"/>
    <w:rsid w:val="00883C9C"/>
    <w:rsid w:val="00883EB0"/>
    <w:rsid w:val="00883F38"/>
    <w:rsid w:val="0088445D"/>
    <w:rsid w:val="008847D0"/>
    <w:rsid w:val="008849D2"/>
    <w:rsid w:val="00884CDD"/>
    <w:rsid w:val="008850A8"/>
    <w:rsid w:val="00885186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BF"/>
    <w:rsid w:val="008867FC"/>
    <w:rsid w:val="00886ABE"/>
    <w:rsid w:val="008870E7"/>
    <w:rsid w:val="008872F9"/>
    <w:rsid w:val="0088767A"/>
    <w:rsid w:val="00887A68"/>
    <w:rsid w:val="00887AFD"/>
    <w:rsid w:val="00887D69"/>
    <w:rsid w:val="0089002C"/>
    <w:rsid w:val="008902A8"/>
    <w:rsid w:val="00890347"/>
    <w:rsid w:val="008903AC"/>
    <w:rsid w:val="00890779"/>
    <w:rsid w:val="00890829"/>
    <w:rsid w:val="00890CBE"/>
    <w:rsid w:val="00890EED"/>
    <w:rsid w:val="00891191"/>
    <w:rsid w:val="0089129A"/>
    <w:rsid w:val="008912AC"/>
    <w:rsid w:val="00891A68"/>
    <w:rsid w:val="00892101"/>
    <w:rsid w:val="00892868"/>
    <w:rsid w:val="00892C6B"/>
    <w:rsid w:val="00892FEA"/>
    <w:rsid w:val="00893203"/>
    <w:rsid w:val="00893247"/>
    <w:rsid w:val="00893338"/>
    <w:rsid w:val="00893551"/>
    <w:rsid w:val="0089356F"/>
    <w:rsid w:val="008942AE"/>
    <w:rsid w:val="00894516"/>
    <w:rsid w:val="00894849"/>
    <w:rsid w:val="00894A89"/>
    <w:rsid w:val="00894A99"/>
    <w:rsid w:val="0089531C"/>
    <w:rsid w:val="00895559"/>
    <w:rsid w:val="00895DBA"/>
    <w:rsid w:val="00896379"/>
    <w:rsid w:val="00896CBC"/>
    <w:rsid w:val="00896E3D"/>
    <w:rsid w:val="008970E0"/>
    <w:rsid w:val="00897337"/>
    <w:rsid w:val="00897452"/>
    <w:rsid w:val="008975A9"/>
    <w:rsid w:val="008979C6"/>
    <w:rsid w:val="008979E5"/>
    <w:rsid w:val="00897A83"/>
    <w:rsid w:val="00897D08"/>
    <w:rsid w:val="00897DDC"/>
    <w:rsid w:val="00897F8A"/>
    <w:rsid w:val="008A066D"/>
    <w:rsid w:val="008A06C6"/>
    <w:rsid w:val="008A0C60"/>
    <w:rsid w:val="008A14E1"/>
    <w:rsid w:val="008A176D"/>
    <w:rsid w:val="008A1814"/>
    <w:rsid w:val="008A19EA"/>
    <w:rsid w:val="008A2410"/>
    <w:rsid w:val="008A277E"/>
    <w:rsid w:val="008A2C0F"/>
    <w:rsid w:val="008A2D28"/>
    <w:rsid w:val="008A3072"/>
    <w:rsid w:val="008A31C2"/>
    <w:rsid w:val="008A3480"/>
    <w:rsid w:val="008A3627"/>
    <w:rsid w:val="008A392B"/>
    <w:rsid w:val="008A3B10"/>
    <w:rsid w:val="008A3E4F"/>
    <w:rsid w:val="008A4CD2"/>
    <w:rsid w:val="008A4D15"/>
    <w:rsid w:val="008A4E3B"/>
    <w:rsid w:val="008A51AA"/>
    <w:rsid w:val="008A54FC"/>
    <w:rsid w:val="008A5CB3"/>
    <w:rsid w:val="008A6049"/>
    <w:rsid w:val="008A6074"/>
    <w:rsid w:val="008A62EC"/>
    <w:rsid w:val="008A636B"/>
    <w:rsid w:val="008A6748"/>
    <w:rsid w:val="008A68CC"/>
    <w:rsid w:val="008A70E6"/>
    <w:rsid w:val="008A7355"/>
    <w:rsid w:val="008A7418"/>
    <w:rsid w:val="008A7558"/>
    <w:rsid w:val="008A7A84"/>
    <w:rsid w:val="008A7FD9"/>
    <w:rsid w:val="008B0127"/>
    <w:rsid w:val="008B069F"/>
    <w:rsid w:val="008B0A40"/>
    <w:rsid w:val="008B0A99"/>
    <w:rsid w:val="008B0AB1"/>
    <w:rsid w:val="008B0DF7"/>
    <w:rsid w:val="008B0EE8"/>
    <w:rsid w:val="008B0F6A"/>
    <w:rsid w:val="008B3138"/>
    <w:rsid w:val="008B33A9"/>
    <w:rsid w:val="008B36AF"/>
    <w:rsid w:val="008B3844"/>
    <w:rsid w:val="008B3C3B"/>
    <w:rsid w:val="008B4590"/>
    <w:rsid w:val="008B49A5"/>
    <w:rsid w:val="008B4B24"/>
    <w:rsid w:val="008B4BEE"/>
    <w:rsid w:val="008B4D4B"/>
    <w:rsid w:val="008B4D95"/>
    <w:rsid w:val="008B4F32"/>
    <w:rsid w:val="008B503F"/>
    <w:rsid w:val="008B530C"/>
    <w:rsid w:val="008B539F"/>
    <w:rsid w:val="008B59AC"/>
    <w:rsid w:val="008B5B49"/>
    <w:rsid w:val="008B5B83"/>
    <w:rsid w:val="008B5C0D"/>
    <w:rsid w:val="008B5CE2"/>
    <w:rsid w:val="008B5D35"/>
    <w:rsid w:val="008B623E"/>
    <w:rsid w:val="008B6916"/>
    <w:rsid w:val="008B6E98"/>
    <w:rsid w:val="008B7063"/>
    <w:rsid w:val="008B7310"/>
    <w:rsid w:val="008B7735"/>
    <w:rsid w:val="008B79E8"/>
    <w:rsid w:val="008B7C31"/>
    <w:rsid w:val="008B7D51"/>
    <w:rsid w:val="008C0224"/>
    <w:rsid w:val="008C05DD"/>
    <w:rsid w:val="008C14A3"/>
    <w:rsid w:val="008C170A"/>
    <w:rsid w:val="008C18E9"/>
    <w:rsid w:val="008C198B"/>
    <w:rsid w:val="008C1A02"/>
    <w:rsid w:val="008C1A65"/>
    <w:rsid w:val="008C1B29"/>
    <w:rsid w:val="008C1B2A"/>
    <w:rsid w:val="008C1F28"/>
    <w:rsid w:val="008C1F70"/>
    <w:rsid w:val="008C22B3"/>
    <w:rsid w:val="008C24DD"/>
    <w:rsid w:val="008C2681"/>
    <w:rsid w:val="008C27C8"/>
    <w:rsid w:val="008C2D57"/>
    <w:rsid w:val="008C2D73"/>
    <w:rsid w:val="008C30A8"/>
    <w:rsid w:val="008C3943"/>
    <w:rsid w:val="008C4321"/>
    <w:rsid w:val="008C4BD5"/>
    <w:rsid w:val="008C4D45"/>
    <w:rsid w:val="008C533B"/>
    <w:rsid w:val="008C5559"/>
    <w:rsid w:val="008C597E"/>
    <w:rsid w:val="008C5D32"/>
    <w:rsid w:val="008C61BB"/>
    <w:rsid w:val="008C6497"/>
    <w:rsid w:val="008C6519"/>
    <w:rsid w:val="008C671F"/>
    <w:rsid w:val="008C69C0"/>
    <w:rsid w:val="008C6A40"/>
    <w:rsid w:val="008C700D"/>
    <w:rsid w:val="008C79B6"/>
    <w:rsid w:val="008C7AB0"/>
    <w:rsid w:val="008C7B6D"/>
    <w:rsid w:val="008D029C"/>
    <w:rsid w:val="008D0486"/>
    <w:rsid w:val="008D0552"/>
    <w:rsid w:val="008D0705"/>
    <w:rsid w:val="008D0759"/>
    <w:rsid w:val="008D08B0"/>
    <w:rsid w:val="008D0CD1"/>
    <w:rsid w:val="008D0CDB"/>
    <w:rsid w:val="008D0E7D"/>
    <w:rsid w:val="008D122F"/>
    <w:rsid w:val="008D17D9"/>
    <w:rsid w:val="008D22D9"/>
    <w:rsid w:val="008D22E5"/>
    <w:rsid w:val="008D287F"/>
    <w:rsid w:val="008D29C7"/>
    <w:rsid w:val="008D29D3"/>
    <w:rsid w:val="008D2AB9"/>
    <w:rsid w:val="008D2E22"/>
    <w:rsid w:val="008D2E79"/>
    <w:rsid w:val="008D3403"/>
    <w:rsid w:val="008D3677"/>
    <w:rsid w:val="008D3692"/>
    <w:rsid w:val="008D3706"/>
    <w:rsid w:val="008D38C5"/>
    <w:rsid w:val="008D3D15"/>
    <w:rsid w:val="008D3EFB"/>
    <w:rsid w:val="008D46F2"/>
    <w:rsid w:val="008D47C3"/>
    <w:rsid w:val="008D4B86"/>
    <w:rsid w:val="008D4BD7"/>
    <w:rsid w:val="008D4BF7"/>
    <w:rsid w:val="008D5187"/>
    <w:rsid w:val="008D5BD4"/>
    <w:rsid w:val="008D5E12"/>
    <w:rsid w:val="008D5F59"/>
    <w:rsid w:val="008D6205"/>
    <w:rsid w:val="008D65F1"/>
    <w:rsid w:val="008D674C"/>
    <w:rsid w:val="008D6B69"/>
    <w:rsid w:val="008D6EC9"/>
    <w:rsid w:val="008D721D"/>
    <w:rsid w:val="008D795D"/>
    <w:rsid w:val="008D7AA2"/>
    <w:rsid w:val="008E0115"/>
    <w:rsid w:val="008E0667"/>
    <w:rsid w:val="008E08C5"/>
    <w:rsid w:val="008E0BE2"/>
    <w:rsid w:val="008E0DA6"/>
    <w:rsid w:val="008E110E"/>
    <w:rsid w:val="008E121D"/>
    <w:rsid w:val="008E1342"/>
    <w:rsid w:val="008E1F60"/>
    <w:rsid w:val="008E2109"/>
    <w:rsid w:val="008E25A2"/>
    <w:rsid w:val="008E25EF"/>
    <w:rsid w:val="008E3932"/>
    <w:rsid w:val="008E3F56"/>
    <w:rsid w:val="008E4368"/>
    <w:rsid w:val="008E45BC"/>
    <w:rsid w:val="008E484D"/>
    <w:rsid w:val="008E4B6E"/>
    <w:rsid w:val="008E4E30"/>
    <w:rsid w:val="008E56D6"/>
    <w:rsid w:val="008E5B8F"/>
    <w:rsid w:val="008E5C3B"/>
    <w:rsid w:val="008E678B"/>
    <w:rsid w:val="008E6A98"/>
    <w:rsid w:val="008E6CA0"/>
    <w:rsid w:val="008E6EE0"/>
    <w:rsid w:val="008E7120"/>
    <w:rsid w:val="008E75B6"/>
    <w:rsid w:val="008E7659"/>
    <w:rsid w:val="008E7666"/>
    <w:rsid w:val="008E7995"/>
    <w:rsid w:val="008E7B4B"/>
    <w:rsid w:val="008E7BF7"/>
    <w:rsid w:val="008E7C09"/>
    <w:rsid w:val="008E7C2D"/>
    <w:rsid w:val="008E7E8D"/>
    <w:rsid w:val="008E7F34"/>
    <w:rsid w:val="008F030D"/>
    <w:rsid w:val="008F07A2"/>
    <w:rsid w:val="008F0A06"/>
    <w:rsid w:val="008F1032"/>
    <w:rsid w:val="008F1205"/>
    <w:rsid w:val="008F1429"/>
    <w:rsid w:val="008F150E"/>
    <w:rsid w:val="008F17CE"/>
    <w:rsid w:val="008F1C25"/>
    <w:rsid w:val="008F23AA"/>
    <w:rsid w:val="008F297B"/>
    <w:rsid w:val="008F3009"/>
    <w:rsid w:val="008F3153"/>
    <w:rsid w:val="008F3192"/>
    <w:rsid w:val="008F3335"/>
    <w:rsid w:val="008F335B"/>
    <w:rsid w:val="008F3423"/>
    <w:rsid w:val="008F3465"/>
    <w:rsid w:val="008F367B"/>
    <w:rsid w:val="008F38F2"/>
    <w:rsid w:val="008F3992"/>
    <w:rsid w:val="008F3A46"/>
    <w:rsid w:val="008F3BB3"/>
    <w:rsid w:val="008F3DCF"/>
    <w:rsid w:val="008F4038"/>
    <w:rsid w:val="008F4098"/>
    <w:rsid w:val="008F409A"/>
    <w:rsid w:val="008F410E"/>
    <w:rsid w:val="008F434D"/>
    <w:rsid w:val="008F4426"/>
    <w:rsid w:val="008F4EEF"/>
    <w:rsid w:val="008F56B5"/>
    <w:rsid w:val="008F5894"/>
    <w:rsid w:val="008F5F5D"/>
    <w:rsid w:val="008F616A"/>
    <w:rsid w:val="008F63D2"/>
    <w:rsid w:val="008F66C7"/>
    <w:rsid w:val="008F6BDF"/>
    <w:rsid w:val="008F6DDE"/>
    <w:rsid w:val="008F72BE"/>
    <w:rsid w:val="008F731A"/>
    <w:rsid w:val="008F749E"/>
    <w:rsid w:val="008F7542"/>
    <w:rsid w:val="008F75A7"/>
    <w:rsid w:val="008F7956"/>
    <w:rsid w:val="008F7965"/>
    <w:rsid w:val="008F7B11"/>
    <w:rsid w:val="0090004B"/>
    <w:rsid w:val="009006E7"/>
    <w:rsid w:val="009008D3"/>
    <w:rsid w:val="00900BBB"/>
    <w:rsid w:val="00900E8C"/>
    <w:rsid w:val="009010D3"/>
    <w:rsid w:val="00901395"/>
    <w:rsid w:val="00901598"/>
    <w:rsid w:val="00901B8C"/>
    <w:rsid w:val="00901EBA"/>
    <w:rsid w:val="00901FE8"/>
    <w:rsid w:val="009021E8"/>
    <w:rsid w:val="0090257C"/>
    <w:rsid w:val="00902619"/>
    <w:rsid w:val="00902655"/>
    <w:rsid w:val="0090295A"/>
    <w:rsid w:val="00902D52"/>
    <w:rsid w:val="00903087"/>
    <w:rsid w:val="009032DF"/>
    <w:rsid w:val="00903408"/>
    <w:rsid w:val="00903507"/>
    <w:rsid w:val="00903836"/>
    <w:rsid w:val="00903B71"/>
    <w:rsid w:val="00903BA4"/>
    <w:rsid w:val="00903C22"/>
    <w:rsid w:val="00903D51"/>
    <w:rsid w:val="009040E2"/>
    <w:rsid w:val="009043EA"/>
    <w:rsid w:val="00904621"/>
    <w:rsid w:val="0090467C"/>
    <w:rsid w:val="00904B66"/>
    <w:rsid w:val="00904D6C"/>
    <w:rsid w:val="00905012"/>
    <w:rsid w:val="00905357"/>
    <w:rsid w:val="00905972"/>
    <w:rsid w:val="009061D1"/>
    <w:rsid w:val="00907038"/>
    <w:rsid w:val="0090725B"/>
    <w:rsid w:val="0090782E"/>
    <w:rsid w:val="009079B2"/>
    <w:rsid w:val="009079B5"/>
    <w:rsid w:val="00907A66"/>
    <w:rsid w:val="00907D79"/>
    <w:rsid w:val="009100F8"/>
    <w:rsid w:val="009106DD"/>
    <w:rsid w:val="00910926"/>
    <w:rsid w:val="00910A1D"/>
    <w:rsid w:val="00911041"/>
    <w:rsid w:val="00911392"/>
    <w:rsid w:val="00911950"/>
    <w:rsid w:val="00912050"/>
    <w:rsid w:val="0091219A"/>
    <w:rsid w:val="009123FE"/>
    <w:rsid w:val="00912798"/>
    <w:rsid w:val="00912916"/>
    <w:rsid w:val="00912AD3"/>
    <w:rsid w:val="0091358D"/>
    <w:rsid w:val="0091384D"/>
    <w:rsid w:val="00913A43"/>
    <w:rsid w:val="00913B21"/>
    <w:rsid w:val="00913D8A"/>
    <w:rsid w:val="00913FA2"/>
    <w:rsid w:val="009142CC"/>
    <w:rsid w:val="00914E25"/>
    <w:rsid w:val="00915035"/>
    <w:rsid w:val="00915392"/>
    <w:rsid w:val="009156B0"/>
    <w:rsid w:val="00915770"/>
    <w:rsid w:val="0091654F"/>
    <w:rsid w:val="009167B6"/>
    <w:rsid w:val="00916960"/>
    <w:rsid w:val="00916BCD"/>
    <w:rsid w:val="00917025"/>
    <w:rsid w:val="0091741D"/>
    <w:rsid w:val="0092014E"/>
    <w:rsid w:val="0092057D"/>
    <w:rsid w:val="00920A85"/>
    <w:rsid w:val="00920CFB"/>
    <w:rsid w:val="00920DD9"/>
    <w:rsid w:val="00921341"/>
    <w:rsid w:val="00921CE7"/>
    <w:rsid w:val="00921E06"/>
    <w:rsid w:val="0092215A"/>
    <w:rsid w:val="0092249C"/>
    <w:rsid w:val="00922774"/>
    <w:rsid w:val="0092282A"/>
    <w:rsid w:val="00922BD7"/>
    <w:rsid w:val="00922F3C"/>
    <w:rsid w:val="0092318C"/>
    <w:rsid w:val="00923452"/>
    <w:rsid w:val="00923467"/>
    <w:rsid w:val="0092365B"/>
    <w:rsid w:val="00923721"/>
    <w:rsid w:val="009237E7"/>
    <w:rsid w:val="00923951"/>
    <w:rsid w:val="00923BCC"/>
    <w:rsid w:val="00923BD3"/>
    <w:rsid w:val="00924409"/>
    <w:rsid w:val="00924822"/>
    <w:rsid w:val="009250A2"/>
    <w:rsid w:val="00926579"/>
    <w:rsid w:val="0092670A"/>
    <w:rsid w:val="00926C5B"/>
    <w:rsid w:val="0092752B"/>
    <w:rsid w:val="009277F6"/>
    <w:rsid w:val="009302E1"/>
    <w:rsid w:val="00930384"/>
    <w:rsid w:val="009308A7"/>
    <w:rsid w:val="00930976"/>
    <w:rsid w:val="00930A84"/>
    <w:rsid w:val="00930AE3"/>
    <w:rsid w:val="009310BB"/>
    <w:rsid w:val="0093113A"/>
    <w:rsid w:val="009312EE"/>
    <w:rsid w:val="009314F4"/>
    <w:rsid w:val="00931890"/>
    <w:rsid w:val="00931EA5"/>
    <w:rsid w:val="00932267"/>
    <w:rsid w:val="009327A9"/>
    <w:rsid w:val="009328CD"/>
    <w:rsid w:val="009328EA"/>
    <w:rsid w:val="00932AC9"/>
    <w:rsid w:val="00932B2F"/>
    <w:rsid w:val="00932D2D"/>
    <w:rsid w:val="00932F26"/>
    <w:rsid w:val="00933099"/>
    <w:rsid w:val="009335FD"/>
    <w:rsid w:val="00933661"/>
    <w:rsid w:val="00933C46"/>
    <w:rsid w:val="00933FB7"/>
    <w:rsid w:val="00934216"/>
    <w:rsid w:val="00934226"/>
    <w:rsid w:val="00934943"/>
    <w:rsid w:val="0093494D"/>
    <w:rsid w:val="00934C9A"/>
    <w:rsid w:val="00934D4A"/>
    <w:rsid w:val="0093519D"/>
    <w:rsid w:val="0093560F"/>
    <w:rsid w:val="00935664"/>
    <w:rsid w:val="009361C0"/>
    <w:rsid w:val="0093639F"/>
    <w:rsid w:val="009365D3"/>
    <w:rsid w:val="00936A6F"/>
    <w:rsid w:val="00936CA7"/>
    <w:rsid w:val="00936F2C"/>
    <w:rsid w:val="009371EB"/>
    <w:rsid w:val="009372D5"/>
    <w:rsid w:val="0093745A"/>
    <w:rsid w:val="00937917"/>
    <w:rsid w:val="00937998"/>
    <w:rsid w:val="00937A3B"/>
    <w:rsid w:val="009401BC"/>
    <w:rsid w:val="009404B8"/>
    <w:rsid w:val="00940650"/>
    <w:rsid w:val="00940AB6"/>
    <w:rsid w:val="00940B37"/>
    <w:rsid w:val="00940D7C"/>
    <w:rsid w:val="009411B7"/>
    <w:rsid w:val="0094190C"/>
    <w:rsid w:val="00941C13"/>
    <w:rsid w:val="00941C26"/>
    <w:rsid w:val="00941CB7"/>
    <w:rsid w:val="00941E85"/>
    <w:rsid w:val="00942957"/>
    <w:rsid w:val="00942DC2"/>
    <w:rsid w:val="00942DFC"/>
    <w:rsid w:val="00942E17"/>
    <w:rsid w:val="0094306B"/>
    <w:rsid w:val="00943331"/>
    <w:rsid w:val="00943426"/>
    <w:rsid w:val="009434AD"/>
    <w:rsid w:val="00943537"/>
    <w:rsid w:val="0094355C"/>
    <w:rsid w:val="0094373C"/>
    <w:rsid w:val="00943A1F"/>
    <w:rsid w:val="00943BCB"/>
    <w:rsid w:val="009446A4"/>
    <w:rsid w:val="00944A68"/>
    <w:rsid w:val="00944A7E"/>
    <w:rsid w:val="00944A90"/>
    <w:rsid w:val="00944B8D"/>
    <w:rsid w:val="00944B98"/>
    <w:rsid w:val="00944DB7"/>
    <w:rsid w:val="00944E0B"/>
    <w:rsid w:val="00944EEF"/>
    <w:rsid w:val="009452B2"/>
    <w:rsid w:val="009452BD"/>
    <w:rsid w:val="009455A1"/>
    <w:rsid w:val="00945638"/>
    <w:rsid w:val="0094563F"/>
    <w:rsid w:val="00945723"/>
    <w:rsid w:val="00945C99"/>
    <w:rsid w:val="009466ED"/>
    <w:rsid w:val="009466FB"/>
    <w:rsid w:val="00947D51"/>
    <w:rsid w:val="00947F51"/>
    <w:rsid w:val="00947F52"/>
    <w:rsid w:val="0095046F"/>
    <w:rsid w:val="009512F3"/>
    <w:rsid w:val="009518EC"/>
    <w:rsid w:val="00951ADA"/>
    <w:rsid w:val="00951CB5"/>
    <w:rsid w:val="0095220E"/>
    <w:rsid w:val="009527EC"/>
    <w:rsid w:val="00952853"/>
    <w:rsid w:val="00952933"/>
    <w:rsid w:val="0095302C"/>
    <w:rsid w:val="009534A9"/>
    <w:rsid w:val="009535D1"/>
    <w:rsid w:val="00953791"/>
    <w:rsid w:val="00953868"/>
    <w:rsid w:val="00953BDE"/>
    <w:rsid w:val="00954AB5"/>
    <w:rsid w:val="00954B01"/>
    <w:rsid w:val="00954F88"/>
    <w:rsid w:val="00955243"/>
    <w:rsid w:val="009555BB"/>
    <w:rsid w:val="00955A71"/>
    <w:rsid w:val="00955C88"/>
    <w:rsid w:val="00955D7B"/>
    <w:rsid w:val="00955D7F"/>
    <w:rsid w:val="00955F24"/>
    <w:rsid w:val="00956543"/>
    <w:rsid w:val="00956708"/>
    <w:rsid w:val="00956C98"/>
    <w:rsid w:val="009570AE"/>
    <w:rsid w:val="0095735B"/>
    <w:rsid w:val="009573E4"/>
    <w:rsid w:val="0095758B"/>
    <w:rsid w:val="00957761"/>
    <w:rsid w:val="00957AF7"/>
    <w:rsid w:val="00957FE2"/>
    <w:rsid w:val="00960630"/>
    <w:rsid w:val="00960A22"/>
    <w:rsid w:val="00960F22"/>
    <w:rsid w:val="0096150B"/>
    <w:rsid w:val="009615A5"/>
    <w:rsid w:val="00961CC5"/>
    <w:rsid w:val="00961D52"/>
    <w:rsid w:val="00961DB8"/>
    <w:rsid w:val="0096205B"/>
    <w:rsid w:val="00962553"/>
    <w:rsid w:val="00962DC7"/>
    <w:rsid w:val="0096304D"/>
    <w:rsid w:val="0096319D"/>
    <w:rsid w:val="0096330F"/>
    <w:rsid w:val="009635C5"/>
    <w:rsid w:val="009637EB"/>
    <w:rsid w:val="0096393B"/>
    <w:rsid w:val="00963A1F"/>
    <w:rsid w:val="00963BD3"/>
    <w:rsid w:val="00963C9F"/>
    <w:rsid w:val="00963E8A"/>
    <w:rsid w:val="00964031"/>
    <w:rsid w:val="00964090"/>
    <w:rsid w:val="009640E3"/>
    <w:rsid w:val="00964789"/>
    <w:rsid w:val="00964A24"/>
    <w:rsid w:val="00964AA3"/>
    <w:rsid w:val="00964C15"/>
    <w:rsid w:val="009650C7"/>
    <w:rsid w:val="00965D43"/>
    <w:rsid w:val="00965D9D"/>
    <w:rsid w:val="00965DF8"/>
    <w:rsid w:val="009661A0"/>
    <w:rsid w:val="009668B0"/>
    <w:rsid w:val="00966988"/>
    <w:rsid w:val="00966BC4"/>
    <w:rsid w:val="00966C44"/>
    <w:rsid w:val="00966CB4"/>
    <w:rsid w:val="00966FF5"/>
    <w:rsid w:val="0096706C"/>
    <w:rsid w:val="009675C9"/>
    <w:rsid w:val="00967646"/>
    <w:rsid w:val="00967995"/>
    <w:rsid w:val="00967B16"/>
    <w:rsid w:val="00967B67"/>
    <w:rsid w:val="00967DF3"/>
    <w:rsid w:val="00970195"/>
    <w:rsid w:val="00970280"/>
    <w:rsid w:val="009703B6"/>
    <w:rsid w:val="009704B9"/>
    <w:rsid w:val="00970B0A"/>
    <w:rsid w:val="00970FA2"/>
    <w:rsid w:val="0097139B"/>
    <w:rsid w:val="0097144B"/>
    <w:rsid w:val="009715C7"/>
    <w:rsid w:val="009718B3"/>
    <w:rsid w:val="00971AB3"/>
    <w:rsid w:val="00971B76"/>
    <w:rsid w:val="00971F8C"/>
    <w:rsid w:val="0097210C"/>
    <w:rsid w:val="00972377"/>
    <w:rsid w:val="009728D5"/>
    <w:rsid w:val="00972BC6"/>
    <w:rsid w:val="00972E35"/>
    <w:rsid w:val="00974020"/>
    <w:rsid w:val="0097453E"/>
    <w:rsid w:val="00974E4A"/>
    <w:rsid w:val="00974FC5"/>
    <w:rsid w:val="009750DE"/>
    <w:rsid w:val="00975143"/>
    <w:rsid w:val="00975E7F"/>
    <w:rsid w:val="00975FA6"/>
    <w:rsid w:val="00976080"/>
    <w:rsid w:val="009760D0"/>
    <w:rsid w:val="00976965"/>
    <w:rsid w:val="00976A0D"/>
    <w:rsid w:val="00976B9A"/>
    <w:rsid w:val="009777DC"/>
    <w:rsid w:val="009805D2"/>
    <w:rsid w:val="00980D9E"/>
    <w:rsid w:val="00980E8A"/>
    <w:rsid w:val="009812AA"/>
    <w:rsid w:val="0098178C"/>
    <w:rsid w:val="00982306"/>
    <w:rsid w:val="0098237B"/>
    <w:rsid w:val="00982404"/>
    <w:rsid w:val="0098260C"/>
    <w:rsid w:val="0098261C"/>
    <w:rsid w:val="00982794"/>
    <w:rsid w:val="00982F6F"/>
    <w:rsid w:val="0098333C"/>
    <w:rsid w:val="0098390D"/>
    <w:rsid w:val="00983988"/>
    <w:rsid w:val="00983A0B"/>
    <w:rsid w:val="00983AA6"/>
    <w:rsid w:val="00983E52"/>
    <w:rsid w:val="00983FA4"/>
    <w:rsid w:val="009841E1"/>
    <w:rsid w:val="009842B3"/>
    <w:rsid w:val="0098437D"/>
    <w:rsid w:val="0098439B"/>
    <w:rsid w:val="00984AE3"/>
    <w:rsid w:val="00984C00"/>
    <w:rsid w:val="0098568C"/>
    <w:rsid w:val="00985A9D"/>
    <w:rsid w:val="00985BAE"/>
    <w:rsid w:val="00985E81"/>
    <w:rsid w:val="00985FEC"/>
    <w:rsid w:val="009864AA"/>
    <w:rsid w:val="009866D5"/>
    <w:rsid w:val="00986894"/>
    <w:rsid w:val="009868EB"/>
    <w:rsid w:val="009868FA"/>
    <w:rsid w:val="00986B07"/>
    <w:rsid w:val="00986F54"/>
    <w:rsid w:val="00987026"/>
    <w:rsid w:val="00987394"/>
    <w:rsid w:val="0098746F"/>
    <w:rsid w:val="00987598"/>
    <w:rsid w:val="00987992"/>
    <w:rsid w:val="009879EB"/>
    <w:rsid w:val="0099002C"/>
    <w:rsid w:val="0099042B"/>
    <w:rsid w:val="009904CE"/>
    <w:rsid w:val="00990D8E"/>
    <w:rsid w:val="00990E8B"/>
    <w:rsid w:val="00990EC4"/>
    <w:rsid w:val="00991365"/>
    <w:rsid w:val="00991614"/>
    <w:rsid w:val="009917CA"/>
    <w:rsid w:val="00991D9E"/>
    <w:rsid w:val="00991FE6"/>
    <w:rsid w:val="00992098"/>
    <w:rsid w:val="00992359"/>
    <w:rsid w:val="00992673"/>
    <w:rsid w:val="009926AB"/>
    <w:rsid w:val="00992A8B"/>
    <w:rsid w:val="00992BB7"/>
    <w:rsid w:val="00992EC9"/>
    <w:rsid w:val="00992F3F"/>
    <w:rsid w:val="00993102"/>
    <w:rsid w:val="009935E3"/>
    <w:rsid w:val="009935F2"/>
    <w:rsid w:val="00993732"/>
    <w:rsid w:val="009937B4"/>
    <w:rsid w:val="00993BC9"/>
    <w:rsid w:val="00993DBF"/>
    <w:rsid w:val="00994980"/>
    <w:rsid w:val="00994A70"/>
    <w:rsid w:val="00994B8D"/>
    <w:rsid w:val="00994D80"/>
    <w:rsid w:val="00994ED6"/>
    <w:rsid w:val="009951A7"/>
    <w:rsid w:val="00995456"/>
    <w:rsid w:val="009957CD"/>
    <w:rsid w:val="00995A5E"/>
    <w:rsid w:val="00995C48"/>
    <w:rsid w:val="00996002"/>
    <w:rsid w:val="0099694D"/>
    <w:rsid w:val="009969B2"/>
    <w:rsid w:val="00997882"/>
    <w:rsid w:val="009978E9"/>
    <w:rsid w:val="009A010C"/>
    <w:rsid w:val="009A036E"/>
    <w:rsid w:val="009A0DE4"/>
    <w:rsid w:val="009A1455"/>
    <w:rsid w:val="009A154C"/>
    <w:rsid w:val="009A1899"/>
    <w:rsid w:val="009A18FF"/>
    <w:rsid w:val="009A1BD8"/>
    <w:rsid w:val="009A1ED0"/>
    <w:rsid w:val="009A1F3B"/>
    <w:rsid w:val="009A1FC8"/>
    <w:rsid w:val="009A242D"/>
    <w:rsid w:val="009A2A6C"/>
    <w:rsid w:val="009A2B08"/>
    <w:rsid w:val="009A2D35"/>
    <w:rsid w:val="009A31EF"/>
    <w:rsid w:val="009A3B8C"/>
    <w:rsid w:val="009A3BB3"/>
    <w:rsid w:val="009A3D59"/>
    <w:rsid w:val="009A47AF"/>
    <w:rsid w:val="009A4888"/>
    <w:rsid w:val="009A48BF"/>
    <w:rsid w:val="009A4D72"/>
    <w:rsid w:val="009A5432"/>
    <w:rsid w:val="009A57BA"/>
    <w:rsid w:val="009A57EA"/>
    <w:rsid w:val="009A5CA9"/>
    <w:rsid w:val="009A5CC1"/>
    <w:rsid w:val="009A5E11"/>
    <w:rsid w:val="009A5E69"/>
    <w:rsid w:val="009A5FA9"/>
    <w:rsid w:val="009A626F"/>
    <w:rsid w:val="009A62AA"/>
    <w:rsid w:val="009A63EF"/>
    <w:rsid w:val="009A6A19"/>
    <w:rsid w:val="009A6EBA"/>
    <w:rsid w:val="009A700E"/>
    <w:rsid w:val="009A7010"/>
    <w:rsid w:val="009A7371"/>
    <w:rsid w:val="009A77EC"/>
    <w:rsid w:val="009A7CE2"/>
    <w:rsid w:val="009B0277"/>
    <w:rsid w:val="009B0675"/>
    <w:rsid w:val="009B1679"/>
    <w:rsid w:val="009B171C"/>
    <w:rsid w:val="009B17DA"/>
    <w:rsid w:val="009B1BED"/>
    <w:rsid w:val="009B1C2A"/>
    <w:rsid w:val="009B1CF9"/>
    <w:rsid w:val="009B210F"/>
    <w:rsid w:val="009B2658"/>
    <w:rsid w:val="009B2A3C"/>
    <w:rsid w:val="009B2B1B"/>
    <w:rsid w:val="009B2BA0"/>
    <w:rsid w:val="009B2BC6"/>
    <w:rsid w:val="009B2E9F"/>
    <w:rsid w:val="009B3224"/>
    <w:rsid w:val="009B36AA"/>
    <w:rsid w:val="009B3B80"/>
    <w:rsid w:val="009B3C67"/>
    <w:rsid w:val="009B3DFB"/>
    <w:rsid w:val="009B3FE0"/>
    <w:rsid w:val="009B4107"/>
    <w:rsid w:val="009B4187"/>
    <w:rsid w:val="009B41A1"/>
    <w:rsid w:val="009B43AA"/>
    <w:rsid w:val="009B44FF"/>
    <w:rsid w:val="009B471B"/>
    <w:rsid w:val="009B4863"/>
    <w:rsid w:val="009B4BA5"/>
    <w:rsid w:val="009B4F08"/>
    <w:rsid w:val="009B5CC2"/>
    <w:rsid w:val="009B65D6"/>
    <w:rsid w:val="009B7183"/>
    <w:rsid w:val="009B73EB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381"/>
    <w:rsid w:val="009C13EB"/>
    <w:rsid w:val="009C14BA"/>
    <w:rsid w:val="009C14BD"/>
    <w:rsid w:val="009C1621"/>
    <w:rsid w:val="009C1B92"/>
    <w:rsid w:val="009C1ECB"/>
    <w:rsid w:val="009C20B2"/>
    <w:rsid w:val="009C21E9"/>
    <w:rsid w:val="009C26E6"/>
    <w:rsid w:val="009C2BDE"/>
    <w:rsid w:val="009C320A"/>
    <w:rsid w:val="009C32D9"/>
    <w:rsid w:val="009C34AB"/>
    <w:rsid w:val="009C3A8F"/>
    <w:rsid w:val="009C3B26"/>
    <w:rsid w:val="009C3BD7"/>
    <w:rsid w:val="009C3F95"/>
    <w:rsid w:val="009C429C"/>
    <w:rsid w:val="009C453D"/>
    <w:rsid w:val="009C4F87"/>
    <w:rsid w:val="009C56B8"/>
    <w:rsid w:val="009C58CD"/>
    <w:rsid w:val="009C5D04"/>
    <w:rsid w:val="009C62E0"/>
    <w:rsid w:val="009C6623"/>
    <w:rsid w:val="009C6AD6"/>
    <w:rsid w:val="009C6D05"/>
    <w:rsid w:val="009C6D88"/>
    <w:rsid w:val="009C707E"/>
    <w:rsid w:val="009C789A"/>
    <w:rsid w:val="009C7921"/>
    <w:rsid w:val="009C7E1E"/>
    <w:rsid w:val="009D00EF"/>
    <w:rsid w:val="009D00F4"/>
    <w:rsid w:val="009D0A1D"/>
    <w:rsid w:val="009D11A8"/>
    <w:rsid w:val="009D1867"/>
    <w:rsid w:val="009D18CA"/>
    <w:rsid w:val="009D2126"/>
    <w:rsid w:val="009D2134"/>
    <w:rsid w:val="009D29F1"/>
    <w:rsid w:val="009D2D87"/>
    <w:rsid w:val="009D408C"/>
    <w:rsid w:val="009D43D8"/>
    <w:rsid w:val="009D44B7"/>
    <w:rsid w:val="009D48E9"/>
    <w:rsid w:val="009D494E"/>
    <w:rsid w:val="009D4A9E"/>
    <w:rsid w:val="009D4B65"/>
    <w:rsid w:val="009D4D0C"/>
    <w:rsid w:val="009D5206"/>
    <w:rsid w:val="009D52F4"/>
    <w:rsid w:val="009D5335"/>
    <w:rsid w:val="009D5558"/>
    <w:rsid w:val="009D55CC"/>
    <w:rsid w:val="009D58BC"/>
    <w:rsid w:val="009D5C85"/>
    <w:rsid w:val="009D6143"/>
    <w:rsid w:val="009D6216"/>
    <w:rsid w:val="009D6820"/>
    <w:rsid w:val="009D6836"/>
    <w:rsid w:val="009D6AEF"/>
    <w:rsid w:val="009D700E"/>
    <w:rsid w:val="009D7238"/>
    <w:rsid w:val="009D7300"/>
    <w:rsid w:val="009E0363"/>
    <w:rsid w:val="009E05FF"/>
    <w:rsid w:val="009E077D"/>
    <w:rsid w:val="009E096F"/>
    <w:rsid w:val="009E0D44"/>
    <w:rsid w:val="009E0D54"/>
    <w:rsid w:val="009E1088"/>
    <w:rsid w:val="009E1195"/>
    <w:rsid w:val="009E1915"/>
    <w:rsid w:val="009E1958"/>
    <w:rsid w:val="009E1A10"/>
    <w:rsid w:val="009E1A17"/>
    <w:rsid w:val="009E215A"/>
    <w:rsid w:val="009E27F1"/>
    <w:rsid w:val="009E285F"/>
    <w:rsid w:val="009E2FC2"/>
    <w:rsid w:val="009E301C"/>
    <w:rsid w:val="009E3441"/>
    <w:rsid w:val="009E3576"/>
    <w:rsid w:val="009E3C59"/>
    <w:rsid w:val="009E3C8E"/>
    <w:rsid w:val="009E3F6F"/>
    <w:rsid w:val="009E3FF8"/>
    <w:rsid w:val="009E412E"/>
    <w:rsid w:val="009E4870"/>
    <w:rsid w:val="009E4ADC"/>
    <w:rsid w:val="009E4C7B"/>
    <w:rsid w:val="009E4DD5"/>
    <w:rsid w:val="009E5075"/>
    <w:rsid w:val="009E61A8"/>
    <w:rsid w:val="009E6290"/>
    <w:rsid w:val="009E62D4"/>
    <w:rsid w:val="009E62F1"/>
    <w:rsid w:val="009E6342"/>
    <w:rsid w:val="009E6515"/>
    <w:rsid w:val="009E653F"/>
    <w:rsid w:val="009E6594"/>
    <w:rsid w:val="009E66A1"/>
    <w:rsid w:val="009E6DDD"/>
    <w:rsid w:val="009E701D"/>
    <w:rsid w:val="009E7134"/>
    <w:rsid w:val="009E7681"/>
    <w:rsid w:val="009E787D"/>
    <w:rsid w:val="009E78F7"/>
    <w:rsid w:val="009F0704"/>
    <w:rsid w:val="009F1176"/>
    <w:rsid w:val="009F13B1"/>
    <w:rsid w:val="009F13DF"/>
    <w:rsid w:val="009F1533"/>
    <w:rsid w:val="009F23C9"/>
    <w:rsid w:val="009F2466"/>
    <w:rsid w:val="009F2616"/>
    <w:rsid w:val="009F290E"/>
    <w:rsid w:val="009F2D94"/>
    <w:rsid w:val="009F31D4"/>
    <w:rsid w:val="009F337E"/>
    <w:rsid w:val="009F3428"/>
    <w:rsid w:val="009F358A"/>
    <w:rsid w:val="009F3633"/>
    <w:rsid w:val="009F3776"/>
    <w:rsid w:val="009F393D"/>
    <w:rsid w:val="009F3A05"/>
    <w:rsid w:val="009F3F95"/>
    <w:rsid w:val="009F45ED"/>
    <w:rsid w:val="009F4640"/>
    <w:rsid w:val="009F47AD"/>
    <w:rsid w:val="009F47DB"/>
    <w:rsid w:val="009F4876"/>
    <w:rsid w:val="009F5281"/>
    <w:rsid w:val="009F5543"/>
    <w:rsid w:val="009F5B93"/>
    <w:rsid w:val="009F5DEC"/>
    <w:rsid w:val="009F5E20"/>
    <w:rsid w:val="009F5F9A"/>
    <w:rsid w:val="009F5FB6"/>
    <w:rsid w:val="009F67B7"/>
    <w:rsid w:val="009F69A2"/>
    <w:rsid w:val="009F703E"/>
    <w:rsid w:val="009F71B4"/>
    <w:rsid w:val="009F735D"/>
    <w:rsid w:val="009F7E65"/>
    <w:rsid w:val="00A00070"/>
    <w:rsid w:val="00A0043F"/>
    <w:rsid w:val="00A00590"/>
    <w:rsid w:val="00A00724"/>
    <w:rsid w:val="00A00769"/>
    <w:rsid w:val="00A00D03"/>
    <w:rsid w:val="00A00DAC"/>
    <w:rsid w:val="00A00F2A"/>
    <w:rsid w:val="00A00F4B"/>
    <w:rsid w:val="00A00F6E"/>
    <w:rsid w:val="00A011F2"/>
    <w:rsid w:val="00A015A1"/>
    <w:rsid w:val="00A01605"/>
    <w:rsid w:val="00A0175E"/>
    <w:rsid w:val="00A01DBA"/>
    <w:rsid w:val="00A021FF"/>
    <w:rsid w:val="00A0228B"/>
    <w:rsid w:val="00A024E1"/>
    <w:rsid w:val="00A027D4"/>
    <w:rsid w:val="00A02E16"/>
    <w:rsid w:val="00A02FA7"/>
    <w:rsid w:val="00A03123"/>
    <w:rsid w:val="00A03286"/>
    <w:rsid w:val="00A033E2"/>
    <w:rsid w:val="00A03583"/>
    <w:rsid w:val="00A0380A"/>
    <w:rsid w:val="00A0408E"/>
    <w:rsid w:val="00A0419A"/>
    <w:rsid w:val="00A04433"/>
    <w:rsid w:val="00A04BC4"/>
    <w:rsid w:val="00A04E75"/>
    <w:rsid w:val="00A054D7"/>
    <w:rsid w:val="00A057EC"/>
    <w:rsid w:val="00A05B23"/>
    <w:rsid w:val="00A05CC4"/>
    <w:rsid w:val="00A06292"/>
    <w:rsid w:val="00A06675"/>
    <w:rsid w:val="00A0677C"/>
    <w:rsid w:val="00A06959"/>
    <w:rsid w:val="00A06983"/>
    <w:rsid w:val="00A06EE2"/>
    <w:rsid w:val="00A06FF3"/>
    <w:rsid w:val="00A0707C"/>
    <w:rsid w:val="00A070E1"/>
    <w:rsid w:val="00A072F8"/>
    <w:rsid w:val="00A073CA"/>
    <w:rsid w:val="00A07709"/>
    <w:rsid w:val="00A0788F"/>
    <w:rsid w:val="00A07B50"/>
    <w:rsid w:val="00A07B5D"/>
    <w:rsid w:val="00A10151"/>
    <w:rsid w:val="00A1049E"/>
    <w:rsid w:val="00A104EF"/>
    <w:rsid w:val="00A109BA"/>
    <w:rsid w:val="00A10B22"/>
    <w:rsid w:val="00A117C5"/>
    <w:rsid w:val="00A11F03"/>
    <w:rsid w:val="00A122CE"/>
    <w:rsid w:val="00A12600"/>
    <w:rsid w:val="00A126EB"/>
    <w:rsid w:val="00A127E3"/>
    <w:rsid w:val="00A1299C"/>
    <w:rsid w:val="00A12AB4"/>
    <w:rsid w:val="00A12F11"/>
    <w:rsid w:val="00A130A3"/>
    <w:rsid w:val="00A132C2"/>
    <w:rsid w:val="00A135B6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2E3"/>
    <w:rsid w:val="00A1547A"/>
    <w:rsid w:val="00A15C34"/>
    <w:rsid w:val="00A15CF0"/>
    <w:rsid w:val="00A15EC3"/>
    <w:rsid w:val="00A16434"/>
    <w:rsid w:val="00A165C2"/>
    <w:rsid w:val="00A167E2"/>
    <w:rsid w:val="00A1681C"/>
    <w:rsid w:val="00A16B2B"/>
    <w:rsid w:val="00A16DBB"/>
    <w:rsid w:val="00A17506"/>
    <w:rsid w:val="00A1756D"/>
    <w:rsid w:val="00A175AB"/>
    <w:rsid w:val="00A177C9"/>
    <w:rsid w:val="00A17ADC"/>
    <w:rsid w:val="00A17B4A"/>
    <w:rsid w:val="00A17C99"/>
    <w:rsid w:val="00A17EA9"/>
    <w:rsid w:val="00A202F8"/>
    <w:rsid w:val="00A2067E"/>
    <w:rsid w:val="00A20A07"/>
    <w:rsid w:val="00A20A50"/>
    <w:rsid w:val="00A21131"/>
    <w:rsid w:val="00A21DD2"/>
    <w:rsid w:val="00A22670"/>
    <w:rsid w:val="00A22929"/>
    <w:rsid w:val="00A22ABB"/>
    <w:rsid w:val="00A22D61"/>
    <w:rsid w:val="00A23169"/>
    <w:rsid w:val="00A23558"/>
    <w:rsid w:val="00A23793"/>
    <w:rsid w:val="00A23A9D"/>
    <w:rsid w:val="00A23BFE"/>
    <w:rsid w:val="00A2445C"/>
    <w:rsid w:val="00A247AD"/>
    <w:rsid w:val="00A2505E"/>
    <w:rsid w:val="00A252CD"/>
    <w:rsid w:val="00A25399"/>
    <w:rsid w:val="00A2589B"/>
    <w:rsid w:val="00A258CC"/>
    <w:rsid w:val="00A25D9E"/>
    <w:rsid w:val="00A26400"/>
    <w:rsid w:val="00A26983"/>
    <w:rsid w:val="00A26B75"/>
    <w:rsid w:val="00A271D7"/>
    <w:rsid w:val="00A27325"/>
    <w:rsid w:val="00A2761F"/>
    <w:rsid w:val="00A27AFD"/>
    <w:rsid w:val="00A30384"/>
    <w:rsid w:val="00A30457"/>
    <w:rsid w:val="00A306CC"/>
    <w:rsid w:val="00A30721"/>
    <w:rsid w:val="00A309FE"/>
    <w:rsid w:val="00A30DF8"/>
    <w:rsid w:val="00A3115C"/>
    <w:rsid w:val="00A31630"/>
    <w:rsid w:val="00A3228F"/>
    <w:rsid w:val="00A326AB"/>
    <w:rsid w:val="00A33486"/>
    <w:rsid w:val="00A336EF"/>
    <w:rsid w:val="00A339F1"/>
    <w:rsid w:val="00A33F10"/>
    <w:rsid w:val="00A34142"/>
    <w:rsid w:val="00A346FC"/>
    <w:rsid w:val="00A34A4A"/>
    <w:rsid w:val="00A34B07"/>
    <w:rsid w:val="00A34C67"/>
    <w:rsid w:val="00A355F6"/>
    <w:rsid w:val="00A35CCE"/>
    <w:rsid w:val="00A35E32"/>
    <w:rsid w:val="00A35EF3"/>
    <w:rsid w:val="00A3602E"/>
    <w:rsid w:val="00A365AB"/>
    <w:rsid w:val="00A3686C"/>
    <w:rsid w:val="00A36E3A"/>
    <w:rsid w:val="00A36F0B"/>
    <w:rsid w:val="00A37547"/>
    <w:rsid w:val="00A3781F"/>
    <w:rsid w:val="00A37872"/>
    <w:rsid w:val="00A37D53"/>
    <w:rsid w:val="00A401A8"/>
    <w:rsid w:val="00A402C0"/>
    <w:rsid w:val="00A40522"/>
    <w:rsid w:val="00A4071E"/>
    <w:rsid w:val="00A40AFE"/>
    <w:rsid w:val="00A41026"/>
    <w:rsid w:val="00A411C7"/>
    <w:rsid w:val="00A414A8"/>
    <w:rsid w:val="00A41570"/>
    <w:rsid w:val="00A41C15"/>
    <w:rsid w:val="00A41D0B"/>
    <w:rsid w:val="00A41EDB"/>
    <w:rsid w:val="00A41F28"/>
    <w:rsid w:val="00A41FE3"/>
    <w:rsid w:val="00A4211F"/>
    <w:rsid w:val="00A42161"/>
    <w:rsid w:val="00A422C3"/>
    <w:rsid w:val="00A4273E"/>
    <w:rsid w:val="00A4283B"/>
    <w:rsid w:val="00A428DE"/>
    <w:rsid w:val="00A42A99"/>
    <w:rsid w:val="00A42AF1"/>
    <w:rsid w:val="00A430B3"/>
    <w:rsid w:val="00A430BB"/>
    <w:rsid w:val="00A43748"/>
    <w:rsid w:val="00A43AF0"/>
    <w:rsid w:val="00A43DB4"/>
    <w:rsid w:val="00A4408A"/>
    <w:rsid w:val="00A4421A"/>
    <w:rsid w:val="00A442EB"/>
    <w:rsid w:val="00A443F2"/>
    <w:rsid w:val="00A44B4F"/>
    <w:rsid w:val="00A45518"/>
    <w:rsid w:val="00A4557E"/>
    <w:rsid w:val="00A4577D"/>
    <w:rsid w:val="00A45D14"/>
    <w:rsid w:val="00A45D1C"/>
    <w:rsid w:val="00A45DEC"/>
    <w:rsid w:val="00A46E2F"/>
    <w:rsid w:val="00A4706E"/>
    <w:rsid w:val="00A47666"/>
    <w:rsid w:val="00A47AE3"/>
    <w:rsid w:val="00A47CFA"/>
    <w:rsid w:val="00A50758"/>
    <w:rsid w:val="00A511E5"/>
    <w:rsid w:val="00A5141F"/>
    <w:rsid w:val="00A514C3"/>
    <w:rsid w:val="00A51561"/>
    <w:rsid w:val="00A51D1C"/>
    <w:rsid w:val="00A522E7"/>
    <w:rsid w:val="00A525CD"/>
    <w:rsid w:val="00A52A27"/>
    <w:rsid w:val="00A52D05"/>
    <w:rsid w:val="00A52FC6"/>
    <w:rsid w:val="00A5322A"/>
    <w:rsid w:val="00A5338A"/>
    <w:rsid w:val="00A53732"/>
    <w:rsid w:val="00A53AE3"/>
    <w:rsid w:val="00A53B26"/>
    <w:rsid w:val="00A540BC"/>
    <w:rsid w:val="00A5417C"/>
    <w:rsid w:val="00A547E9"/>
    <w:rsid w:val="00A54B38"/>
    <w:rsid w:val="00A54EC5"/>
    <w:rsid w:val="00A54F20"/>
    <w:rsid w:val="00A550E4"/>
    <w:rsid w:val="00A55515"/>
    <w:rsid w:val="00A555BA"/>
    <w:rsid w:val="00A5570D"/>
    <w:rsid w:val="00A558FD"/>
    <w:rsid w:val="00A55CF2"/>
    <w:rsid w:val="00A55CFD"/>
    <w:rsid w:val="00A55E4B"/>
    <w:rsid w:val="00A55FCE"/>
    <w:rsid w:val="00A55FE0"/>
    <w:rsid w:val="00A56240"/>
    <w:rsid w:val="00A568A7"/>
    <w:rsid w:val="00A56996"/>
    <w:rsid w:val="00A56AB8"/>
    <w:rsid w:val="00A572B2"/>
    <w:rsid w:val="00A57928"/>
    <w:rsid w:val="00A57B1F"/>
    <w:rsid w:val="00A57BFE"/>
    <w:rsid w:val="00A60416"/>
    <w:rsid w:val="00A606DB"/>
    <w:rsid w:val="00A608BA"/>
    <w:rsid w:val="00A6102C"/>
    <w:rsid w:val="00A61571"/>
    <w:rsid w:val="00A6160D"/>
    <w:rsid w:val="00A61A36"/>
    <w:rsid w:val="00A61B95"/>
    <w:rsid w:val="00A61D8F"/>
    <w:rsid w:val="00A61E89"/>
    <w:rsid w:val="00A62A33"/>
    <w:rsid w:val="00A62BD0"/>
    <w:rsid w:val="00A62FC2"/>
    <w:rsid w:val="00A63002"/>
    <w:rsid w:val="00A63234"/>
    <w:rsid w:val="00A63267"/>
    <w:rsid w:val="00A634B4"/>
    <w:rsid w:val="00A634C5"/>
    <w:rsid w:val="00A6356A"/>
    <w:rsid w:val="00A63624"/>
    <w:rsid w:val="00A63931"/>
    <w:rsid w:val="00A63B95"/>
    <w:rsid w:val="00A63ED5"/>
    <w:rsid w:val="00A642F6"/>
    <w:rsid w:val="00A64461"/>
    <w:rsid w:val="00A64BC7"/>
    <w:rsid w:val="00A64DE4"/>
    <w:rsid w:val="00A6524B"/>
    <w:rsid w:val="00A65467"/>
    <w:rsid w:val="00A65ACA"/>
    <w:rsid w:val="00A65DCD"/>
    <w:rsid w:val="00A65F65"/>
    <w:rsid w:val="00A6684C"/>
    <w:rsid w:val="00A669E5"/>
    <w:rsid w:val="00A66D10"/>
    <w:rsid w:val="00A66E63"/>
    <w:rsid w:val="00A672A4"/>
    <w:rsid w:val="00A6732D"/>
    <w:rsid w:val="00A6773E"/>
    <w:rsid w:val="00A6778E"/>
    <w:rsid w:val="00A677C1"/>
    <w:rsid w:val="00A7013F"/>
    <w:rsid w:val="00A70882"/>
    <w:rsid w:val="00A70CF8"/>
    <w:rsid w:val="00A70E09"/>
    <w:rsid w:val="00A711B1"/>
    <w:rsid w:val="00A71BA4"/>
    <w:rsid w:val="00A71EFC"/>
    <w:rsid w:val="00A7258D"/>
    <w:rsid w:val="00A72C18"/>
    <w:rsid w:val="00A734C8"/>
    <w:rsid w:val="00A7356F"/>
    <w:rsid w:val="00A735F8"/>
    <w:rsid w:val="00A73787"/>
    <w:rsid w:val="00A744BD"/>
    <w:rsid w:val="00A746EC"/>
    <w:rsid w:val="00A747E7"/>
    <w:rsid w:val="00A74855"/>
    <w:rsid w:val="00A7493E"/>
    <w:rsid w:val="00A750A0"/>
    <w:rsid w:val="00A751B7"/>
    <w:rsid w:val="00A7533B"/>
    <w:rsid w:val="00A75560"/>
    <w:rsid w:val="00A75981"/>
    <w:rsid w:val="00A75E24"/>
    <w:rsid w:val="00A762E6"/>
    <w:rsid w:val="00A765BA"/>
    <w:rsid w:val="00A766F4"/>
    <w:rsid w:val="00A7677B"/>
    <w:rsid w:val="00A76807"/>
    <w:rsid w:val="00A76955"/>
    <w:rsid w:val="00A76D71"/>
    <w:rsid w:val="00A76EEB"/>
    <w:rsid w:val="00A7733B"/>
    <w:rsid w:val="00A77409"/>
    <w:rsid w:val="00A7772C"/>
    <w:rsid w:val="00A778BB"/>
    <w:rsid w:val="00A77A97"/>
    <w:rsid w:val="00A804B2"/>
    <w:rsid w:val="00A808EC"/>
    <w:rsid w:val="00A80B90"/>
    <w:rsid w:val="00A80D48"/>
    <w:rsid w:val="00A80F35"/>
    <w:rsid w:val="00A80F7D"/>
    <w:rsid w:val="00A815BE"/>
    <w:rsid w:val="00A81AD9"/>
    <w:rsid w:val="00A81CBD"/>
    <w:rsid w:val="00A81D0B"/>
    <w:rsid w:val="00A81DF7"/>
    <w:rsid w:val="00A8214F"/>
    <w:rsid w:val="00A82DCE"/>
    <w:rsid w:val="00A82E76"/>
    <w:rsid w:val="00A83460"/>
    <w:rsid w:val="00A83E3A"/>
    <w:rsid w:val="00A83F18"/>
    <w:rsid w:val="00A84420"/>
    <w:rsid w:val="00A844DA"/>
    <w:rsid w:val="00A8450C"/>
    <w:rsid w:val="00A8497F"/>
    <w:rsid w:val="00A84A58"/>
    <w:rsid w:val="00A84C9B"/>
    <w:rsid w:val="00A85453"/>
    <w:rsid w:val="00A8547E"/>
    <w:rsid w:val="00A855D6"/>
    <w:rsid w:val="00A85AC7"/>
    <w:rsid w:val="00A85C93"/>
    <w:rsid w:val="00A86024"/>
    <w:rsid w:val="00A86039"/>
    <w:rsid w:val="00A86207"/>
    <w:rsid w:val="00A86270"/>
    <w:rsid w:val="00A86526"/>
    <w:rsid w:val="00A866C2"/>
    <w:rsid w:val="00A86A00"/>
    <w:rsid w:val="00A86A14"/>
    <w:rsid w:val="00A86AA8"/>
    <w:rsid w:val="00A872A9"/>
    <w:rsid w:val="00A87609"/>
    <w:rsid w:val="00A878C3"/>
    <w:rsid w:val="00A87FBF"/>
    <w:rsid w:val="00A90145"/>
    <w:rsid w:val="00A9024A"/>
    <w:rsid w:val="00A905A7"/>
    <w:rsid w:val="00A916C6"/>
    <w:rsid w:val="00A91CD6"/>
    <w:rsid w:val="00A91CF5"/>
    <w:rsid w:val="00A922E1"/>
    <w:rsid w:val="00A92BA1"/>
    <w:rsid w:val="00A92C79"/>
    <w:rsid w:val="00A92DF5"/>
    <w:rsid w:val="00A9320E"/>
    <w:rsid w:val="00A933A5"/>
    <w:rsid w:val="00A933CB"/>
    <w:rsid w:val="00A933DB"/>
    <w:rsid w:val="00A93511"/>
    <w:rsid w:val="00A93C68"/>
    <w:rsid w:val="00A9410F"/>
    <w:rsid w:val="00A946E4"/>
    <w:rsid w:val="00A94858"/>
    <w:rsid w:val="00A94917"/>
    <w:rsid w:val="00A94D76"/>
    <w:rsid w:val="00A9501A"/>
    <w:rsid w:val="00A95137"/>
    <w:rsid w:val="00A95E5E"/>
    <w:rsid w:val="00A961D4"/>
    <w:rsid w:val="00A96230"/>
    <w:rsid w:val="00A96B80"/>
    <w:rsid w:val="00A96C1E"/>
    <w:rsid w:val="00A970F6"/>
    <w:rsid w:val="00A971AC"/>
    <w:rsid w:val="00A971F1"/>
    <w:rsid w:val="00A975FB"/>
    <w:rsid w:val="00A97A10"/>
    <w:rsid w:val="00AA03A1"/>
    <w:rsid w:val="00AA049F"/>
    <w:rsid w:val="00AA054D"/>
    <w:rsid w:val="00AA05A1"/>
    <w:rsid w:val="00AA0641"/>
    <w:rsid w:val="00AA0A09"/>
    <w:rsid w:val="00AA0AB3"/>
    <w:rsid w:val="00AA0FD6"/>
    <w:rsid w:val="00AA1305"/>
    <w:rsid w:val="00AA14BF"/>
    <w:rsid w:val="00AA1971"/>
    <w:rsid w:val="00AA1A09"/>
    <w:rsid w:val="00AA1FA8"/>
    <w:rsid w:val="00AA1FA9"/>
    <w:rsid w:val="00AA21F5"/>
    <w:rsid w:val="00AA237F"/>
    <w:rsid w:val="00AA29D7"/>
    <w:rsid w:val="00AA2E44"/>
    <w:rsid w:val="00AA2FB2"/>
    <w:rsid w:val="00AA3149"/>
    <w:rsid w:val="00AA3414"/>
    <w:rsid w:val="00AA345A"/>
    <w:rsid w:val="00AA36A4"/>
    <w:rsid w:val="00AA37F8"/>
    <w:rsid w:val="00AA397B"/>
    <w:rsid w:val="00AA4243"/>
    <w:rsid w:val="00AA44A0"/>
    <w:rsid w:val="00AA4657"/>
    <w:rsid w:val="00AA48B3"/>
    <w:rsid w:val="00AA490F"/>
    <w:rsid w:val="00AA4B7E"/>
    <w:rsid w:val="00AA4FB9"/>
    <w:rsid w:val="00AA5324"/>
    <w:rsid w:val="00AA5525"/>
    <w:rsid w:val="00AA5561"/>
    <w:rsid w:val="00AA55E6"/>
    <w:rsid w:val="00AA5B9C"/>
    <w:rsid w:val="00AA61BC"/>
    <w:rsid w:val="00AA62AF"/>
    <w:rsid w:val="00AA6443"/>
    <w:rsid w:val="00AA65B2"/>
    <w:rsid w:val="00AA6FBA"/>
    <w:rsid w:val="00AA759C"/>
    <w:rsid w:val="00AA7775"/>
    <w:rsid w:val="00AA7C98"/>
    <w:rsid w:val="00AA7DFD"/>
    <w:rsid w:val="00AB016E"/>
    <w:rsid w:val="00AB01FA"/>
    <w:rsid w:val="00AB0B57"/>
    <w:rsid w:val="00AB0E99"/>
    <w:rsid w:val="00AB1006"/>
    <w:rsid w:val="00AB12F6"/>
    <w:rsid w:val="00AB13BF"/>
    <w:rsid w:val="00AB15A1"/>
    <w:rsid w:val="00AB1CC2"/>
    <w:rsid w:val="00AB26BB"/>
    <w:rsid w:val="00AB2720"/>
    <w:rsid w:val="00AB28DF"/>
    <w:rsid w:val="00AB2935"/>
    <w:rsid w:val="00AB2D20"/>
    <w:rsid w:val="00AB3142"/>
    <w:rsid w:val="00AB385F"/>
    <w:rsid w:val="00AB3882"/>
    <w:rsid w:val="00AB3977"/>
    <w:rsid w:val="00AB3D56"/>
    <w:rsid w:val="00AB3EDD"/>
    <w:rsid w:val="00AB40E4"/>
    <w:rsid w:val="00AB4612"/>
    <w:rsid w:val="00AB4732"/>
    <w:rsid w:val="00AB4886"/>
    <w:rsid w:val="00AB4DBA"/>
    <w:rsid w:val="00AB52FA"/>
    <w:rsid w:val="00AB5699"/>
    <w:rsid w:val="00AB5E5F"/>
    <w:rsid w:val="00AB62DC"/>
    <w:rsid w:val="00AB6758"/>
    <w:rsid w:val="00AB6CAE"/>
    <w:rsid w:val="00AB6F97"/>
    <w:rsid w:val="00AB713D"/>
    <w:rsid w:val="00AB7501"/>
    <w:rsid w:val="00AB7522"/>
    <w:rsid w:val="00AB7CAE"/>
    <w:rsid w:val="00AB7F87"/>
    <w:rsid w:val="00AC1382"/>
    <w:rsid w:val="00AC1A57"/>
    <w:rsid w:val="00AC2192"/>
    <w:rsid w:val="00AC2B2C"/>
    <w:rsid w:val="00AC2F23"/>
    <w:rsid w:val="00AC3128"/>
    <w:rsid w:val="00AC3190"/>
    <w:rsid w:val="00AC32B0"/>
    <w:rsid w:val="00AC3711"/>
    <w:rsid w:val="00AC3AD4"/>
    <w:rsid w:val="00AC4038"/>
    <w:rsid w:val="00AC422D"/>
    <w:rsid w:val="00AC4463"/>
    <w:rsid w:val="00AC475D"/>
    <w:rsid w:val="00AC4A4D"/>
    <w:rsid w:val="00AC515B"/>
    <w:rsid w:val="00AC55CC"/>
    <w:rsid w:val="00AC55FD"/>
    <w:rsid w:val="00AC5A24"/>
    <w:rsid w:val="00AC5A7F"/>
    <w:rsid w:val="00AC5FD1"/>
    <w:rsid w:val="00AC6BA8"/>
    <w:rsid w:val="00AC6CC1"/>
    <w:rsid w:val="00AC7023"/>
    <w:rsid w:val="00AC7506"/>
    <w:rsid w:val="00AC7972"/>
    <w:rsid w:val="00AC79C2"/>
    <w:rsid w:val="00AC7C42"/>
    <w:rsid w:val="00AD087B"/>
    <w:rsid w:val="00AD08BE"/>
    <w:rsid w:val="00AD0AF0"/>
    <w:rsid w:val="00AD0D7A"/>
    <w:rsid w:val="00AD0E7F"/>
    <w:rsid w:val="00AD0FE0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A70"/>
    <w:rsid w:val="00AD2A7A"/>
    <w:rsid w:val="00AD2CED"/>
    <w:rsid w:val="00AD2E00"/>
    <w:rsid w:val="00AD3765"/>
    <w:rsid w:val="00AD428D"/>
    <w:rsid w:val="00AD4745"/>
    <w:rsid w:val="00AD48A5"/>
    <w:rsid w:val="00AD4C73"/>
    <w:rsid w:val="00AD54E5"/>
    <w:rsid w:val="00AD5638"/>
    <w:rsid w:val="00AD570C"/>
    <w:rsid w:val="00AD584D"/>
    <w:rsid w:val="00AD5995"/>
    <w:rsid w:val="00AD5AEF"/>
    <w:rsid w:val="00AD60A4"/>
    <w:rsid w:val="00AD60FC"/>
    <w:rsid w:val="00AD64B2"/>
    <w:rsid w:val="00AD6603"/>
    <w:rsid w:val="00AD67A5"/>
    <w:rsid w:val="00AD6862"/>
    <w:rsid w:val="00AD6A6E"/>
    <w:rsid w:val="00AD6F74"/>
    <w:rsid w:val="00AD7C84"/>
    <w:rsid w:val="00AD7E31"/>
    <w:rsid w:val="00AD7F6C"/>
    <w:rsid w:val="00AE0892"/>
    <w:rsid w:val="00AE0A89"/>
    <w:rsid w:val="00AE0E9F"/>
    <w:rsid w:val="00AE0FFD"/>
    <w:rsid w:val="00AE126B"/>
    <w:rsid w:val="00AE138C"/>
    <w:rsid w:val="00AE1741"/>
    <w:rsid w:val="00AE18D1"/>
    <w:rsid w:val="00AE199A"/>
    <w:rsid w:val="00AE20AD"/>
    <w:rsid w:val="00AE222E"/>
    <w:rsid w:val="00AE25F3"/>
    <w:rsid w:val="00AE26A2"/>
    <w:rsid w:val="00AE2B82"/>
    <w:rsid w:val="00AE2C4F"/>
    <w:rsid w:val="00AE34E2"/>
    <w:rsid w:val="00AE355C"/>
    <w:rsid w:val="00AE4D87"/>
    <w:rsid w:val="00AE4F17"/>
    <w:rsid w:val="00AE5046"/>
    <w:rsid w:val="00AE50C1"/>
    <w:rsid w:val="00AE51EA"/>
    <w:rsid w:val="00AE5413"/>
    <w:rsid w:val="00AE55BB"/>
    <w:rsid w:val="00AE60FD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422"/>
    <w:rsid w:val="00AF06DE"/>
    <w:rsid w:val="00AF0EF6"/>
    <w:rsid w:val="00AF158E"/>
    <w:rsid w:val="00AF18E0"/>
    <w:rsid w:val="00AF1B55"/>
    <w:rsid w:val="00AF1E77"/>
    <w:rsid w:val="00AF265F"/>
    <w:rsid w:val="00AF2D86"/>
    <w:rsid w:val="00AF2E16"/>
    <w:rsid w:val="00AF32CA"/>
    <w:rsid w:val="00AF3A3C"/>
    <w:rsid w:val="00AF3ED7"/>
    <w:rsid w:val="00AF4075"/>
    <w:rsid w:val="00AF4A68"/>
    <w:rsid w:val="00AF4EE5"/>
    <w:rsid w:val="00AF5163"/>
    <w:rsid w:val="00AF51C5"/>
    <w:rsid w:val="00AF534F"/>
    <w:rsid w:val="00AF5391"/>
    <w:rsid w:val="00AF539E"/>
    <w:rsid w:val="00AF5BE7"/>
    <w:rsid w:val="00AF5DFD"/>
    <w:rsid w:val="00AF6207"/>
    <w:rsid w:val="00AF690A"/>
    <w:rsid w:val="00AF6D24"/>
    <w:rsid w:val="00AF6DDF"/>
    <w:rsid w:val="00AF712E"/>
    <w:rsid w:val="00AF756A"/>
    <w:rsid w:val="00AF7602"/>
    <w:rsid w:val="00AF76AC"/>
    <w:rsid w:val="00AF7867"/>
    <w:rsid w:val="00AF7FF0"/>
    <w:rsid w:val="00B002DF"/>
    <w:rsid w:val="00B00331"/>
    <w:rsid w:val="00B00355"/>
    <w:rsid w:val="00B006F9"/>
    <w:rsid w:val="00B00B59"/>
    <w:rsid w:val="00B00FEC"/>
    <w:rsid w:val="00B01F9E"/>
    <w:rsid w:val="00B023B5"/>
    <w:rsid w:val="00B02675"/>
    <w:rsid w:val="00B027AB"/>
    <w:rsid w:val="00B02810"/>
    <w:rsid w:val="00B0293C"/>
    <w:rsid w:val="00B0296A"/>
    <w:rsid w:val="00B02EB9"/>
    <w:rsid w:val="00B03387"/>
    <w:rsid w:val="00B03599"/>
    <w:rsid w:val="00B03BAF"/>
    <w:rsid w:val="00B03C82"/>
    <w:rsid w:val="00B03CC0"/>
    <w:rsid w:val="00B03EC1"/>
    <w:rsid w:val="00B0400B"/>
    <w:rsid w:val="00B0410D"/>
    <w:rsid w:val="00B04178"/>
    <w:rsid w:val="00B0439F"/>
    <w:rsid w:val="00B045D8"/>
    <w:rsid w:val="00B04B86"/>
    <w:rsid w:val="00B04E8D"/>
    <w:rsid w:val="00B0508D"/>
    <w:rsid w:val="00B05111"/>
    <w:rsid w:val="00B051FF"/>
    <w:rsid w:val="00B05AAD"/>
    <w:rsid w:val="00B05AE7"/>
    <w:rsid w:val="00B05D99"/>
    <w:rsid w:val="00B06086"/>
    <w:rsid w:val="00B060EE"/>
    <w:rsid w:val="00B06463"/>
    <w:rsid w:val="00B064D8"/>
    <w:rsid w:val="00B06A86"/>
    <w:rsid w:val="00B06BA4"/>
    <w:rsid w:val="00B06F85"/>
    <w:rsid w:val="00B06FD0"/>
    <w:rsid w:val="00B0700B"/>
    <w:rsid w:val="00B07603"/>
    <w:rsid w:val="00B07833"/>
    <w:rsid w:val="00B078FF"/>
    <w:rsid w:val="00B1056E"/>
    <w:rsid w:val="00B10AFA"/>
    <w:rsid w:val="00B1107F"/>
    <w:rsid w:val="00B11377"/>
    <w:rsid w:val="00B1167F"/>
    <w:rsid w:val="00B11AF0"/>
    <w:rsid w:val="00B11CD8"/>
    <w:rsid w:val="00B11E46"/>
    <w:rsid w:val="00B11E9E"/>
    <w:rsid w:val="00B1250D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B68"/>
    <w:rsid w:val="00B14E1F"/>
    <w:rsid w:val="00B14E31"/>
    <w:rsid w:val="00B1512A"/>
    <w:rsid w:val="00B15365"/>
    <w:rsid w:val="00B15E43"/>
    <w:rsid w:val="00B15E55"/>
    <w:rsid w:val="00B160AA"/>
    <w:rsid w:val="00B1652E"/>
    <w:rsid w:val="00B167A3"/>
    <w:rsid w:val="00B16923"/>
    <w:rsid w:val="00B16A4D"/>
    <w:rsid w:val="00B16AD7"/>
    <w:rsid w:val="00B16BB7"/>
    <w:rsid w:val="00B16F99"/>
    <w:rsid w:val="00B174FD"/>
    <w:rsid w:val="00B17666"/>
    <w:rsid w:val="00B17814"/>
    <w:rsid w:val="00B17890"/>
    <w:rsid w:val="00B20406"/>
    <w:rsid w:val="00B205B2"/>
    <w:rsid w:val="00B20E10"/>
    <w:rsid w:val="00B20EBC"/>
    <w:rsid w:val="00B20EE4"/>
    <w:rsid w:val="00B21A2C"/>
    <w:rsid w:val="00B21B39"/>
    <w:rsid w:val="00B21B7B"/>
    <w:rsid w:val="00B21B84"/>
    <w:rsid w:val="00B21E37"/>
    <w:rsid w:val="00B21E66"/>
    <w:rsid w:val="00B21FC7"/>
    <w:rsid w:val="00B22611"/>
    <w:rsid w:val="00B22B69"/>
    <w:rsid w:val="00B22C1F"/>
    <w:rsid w:val="00B22D3C"/>
    <w:rsid w:val="00B22F4B"/>
    <w:rsid w:val="00B239D6"/>
    <w:rsid w:val="00B24057"/>
    <w:rsid w:val="00B242F2"/>
    <w:rsid w:val="00B245AC"/>
    <w:rsid w:val="00B247D7"/>
    <w:rsid w:val="00B24C81"/>
    <w:rsid w:val="00B2652C"/>
    <w:rsid w:val="00B267C0"/>
    <w:rsid w:val="00B26A11"/>
    <w:rsid w:val="00B26CE5"/>
    <w:rsid w:val="00B27029"/>
    <w:rsid w:val="00B2727E"/>
    <w:rsid w:val="00B274D0"/>
    <w:rsid w:val="00B27555"/>
    <w:rsid w:val="00B27761"/>
    <w:rsid w:val="00B277E5"/>
    <w:rsid w:val="00B27B9F"/>
    <w:rsid w:val="00B30039"/>
    <w:rsid w:val="00B30598"/>
    <w:rsid w:val="00B3083F"/>
    <w:rsid w:val="00B3098F"/>
    <w:rsid w:val="00B30997"/>
    <w:rsid w:val="00B309C3"/>
    <w:rsid w:val="00B30A5D"/>
    <w:rsid w:val="00B30A74"/>
    <w:rsid w:val="00B317AA"/>
    <w:rsid w:val="00B31952"/>
    <w:rsid w:val="00B31967"/>
    <w:rsid w:val="00B31C23"/>
    <w:rsid w:val="00B32190"/>
    <w:rsid w:val="00B3248D"/>
    <w:rsid w:val="00B328AE"/>
    <w:rsid w:val="00B32917"/>
    <w:rsid w:val="00B3308B"/>
    <w:rsid w:val="00B330CE"/>
    <w:rsid w:val="00B331AF"/>
    <w:rsid w:val="00B33806"/>
    <w:rsid w:val="00B348DE"/>
    <w:rsid w:val="00B34B24"/>
    <w:rsid w:val="00B35302"/>
    <w:rsid w:val="00B35C42"/>
    <w:rsid w:val="00B35C49"/>
    <w:rsid w:val="00B360D9"/>
    <w:rsid w:val="00B363B6"/>
    <w:rsid w:val="00B3679D"/>
    <w:rsid w:val="00B36C89"/>
    <w:rsid w:val="00B37435"/>
    <w:rsid w:val="00B37F5E"/>
    <w:rsid w:val="00B4037D"/>
    <w:rsid w:val="00B40395"/>
    <w:rsid w:val="00B403CB"/>
    <w:rsid w:val="00B4056B"/>
    <w:rsid w:val="00B40580"/>
    <w:rsid w:val="00B41139"/>
    <w:rsid w:val="00B4118D"/>
    <w:rsid w:val="00B411E4"/>
    <w:rsid w:val="00B412B2"/>
    <w:rsid w:val="00B4133E"/>
    <w:rsid w:val="00B41611"/>
    <w:rsid w:val="00B41839"/>
    <w:rsid w:val="00B41868"/>
    <w:rsid w:val="00B41A7E"/>
    <w:rsid w:val="00B422B4"/>
    <w:rsid w:val="00B42493"/>
    <w:rsid w:val="00B42667"/>
    <w:rsid w:val="00B427A7"/>
    <w:rsid w:val="00B42A63"/>
    <w:rsid w:val="00B42A73"/>
    <w:rsid w:val="00B431D1"/>
    <w:rsid w:val="00B43766"/>
    <w:rsid w:val="00B43999"/>
    <w:rsid w:val="00B43D47"/>
    <w:rsid w:val="00B4414E"/>
    <w:rsid w:val="00B441BC"/>
    <w:rsid w:val="00B44B59"/>
    <w:rsid w:val="00B44CB5"/>
    <w:rsid w:val="00B44CDA"/>
    <w:rsid w:val="00B453D7"/>
    <w:rsid w:val="00B45A0B"/>
    <w:rsid w:val="00B45FFF"/>
    <w:rsid w:val="00B46695"/>
    <w:rsid w:val="00B466CD"/>
    <w:rsid w:val="00B46790"/>
    <w:rsid w:val="00B46A21"/>
    <w:rsid w:val="00B46B3A"/>
    <w:rsid w:val="00B46E08"/>
    <w:rsid w:val="00B46E4D"/>
    <w:rsid w:val="00B470B8"/>
    <w:rsid w:val="00B473DD"/>
    <w:rsid w:val="00B47697"/>
    <w:rsid w:val="00B476A2"/>
    <w:rsid w:val="00B47810"/>
    <w:rsid w:val="00B47868"/>
    <w:rsid w:val="00B47C14"/>
    <w:rsid w:val="00B47FA3"/>
    <w:rsid w:val="00B47FB9"/>
    <w:rsid w:val="00B501AB"/>
    <w:rsid w:val="00B505C6"/>
    <w:rsid w:val="00B50838"/>
    <w:rsid w:val="00B50869"/>
    <w:rsid w:val="00B50FFC"/>
    <w:rsid w:val="00B51093"/>
    <w:rsid w:val="00B5157B"/>
    <w:rsid w:val="00B5177C"/>
    <w:rsid w:val="00B5186D"/>
    <w:rsid w:val="00B51B94"/>
    <w:rsid w:val="00B52125"/>
    <w:rsid w:val="00B52383"/>
    <w:rsid w:val="00B52F51"/>
    <w:rsid w:val="00B53115"/>
    <w:rsid w:val="00B53409"/>
    <w:rsid w:val="00B53A12"/>
    <w:rsid w:val="00B53C46"/>
    <w:rsid w:val="00B53D4B"/>
    <w:rsid w:val="00B54090"/>
    <w:rsid w:val="00B5413B"/>
    <w:rsid w:val="00B5497C"/>
    <w:rsid w:val="00B54C3D"/>
    <w:rsid w:val="00B55144"/>
    <w:rsid w:val="00B55185"/>
    <w:rsid w:val="00B55ADD"/>
    <w:rsid w:val="00B55D33"/>
    <w:rsid w:val="00B55EA6"/>
    <w:rsid w:val="00B55F04"/>
    <w:rsid w:val="00B561A4"/>
    <w:rsid w:val="00B564A2"/>
    <w:rsid w:val="00B566E4"/>
    <w:rsid w:val="00B56BA5"/>
    <w:rsid w:val="00B56CF0"/>
    <w:rsid w:val="00B56F22"/>
    <w:rsid w:val="00B575EE"/>
    <w:rsid w:val="00B578FB"/>
    <w:rsid w:val="00B57A62"/>
    <w:rsid w:val="00B57AEF"/>
    <w:rsid w:val="00B57D21"/>
    <w:rsid w:val="00B60839"/>
    <w:rsid w:val="00B6086D"/>
    <w:rsid w:val="00B60B52"/>
    <w:rsid w:val="00B60E2C"/>
    <w:rsid w:val="00B619FA"/>
    <w:rsid w:val="00B61E43"/>
    <w:rsid w:val="00B62141"/>
    <w:rsid w:val="00B622B0"/>
    <w:rsid w:val="00B6253F"/>
    <w:rsid w:val="00B62ABE"/>
    <w:rsid w:val="00B62BC4"/>
    <w:rsid w:val="00B62C00"/>
    <w:rsid w:val="00B62DE9"/>
    <w:rsid w:val="00B62E16"/>
    <w:rsid w:val="00B63072"/>
    <w:rsid w:val="00B63457"/>
    <w:rsid w:val="00B63A3C"/>
    <w:rsid w:val="00B63D53"/>
    <w:rsid w:val="00B63FFA"/>
    <w:rsid w:val="00B642F8"/>
    <w:rsid w:val="00B6449A"/>
    <w:rsid w:val="00B6478B"/>
    <w:rsid w:val="00B64BFD"/>
    <w:rsid w:val="00B64F27"/>
    <w:rsid w:val="00B651EB"/>
    <w:rsid w:val="00B65780"/>
    <w:rsid w:val="00B65874"/>
    <w:rsid w:val="00B65E6E"/>
    <w:rsid w:val="00B66131"/>
    <w:rsid w:val="00B66682"/>
    <w:rsid w:val="00B66687"/>
    <w:rsid w:val="00B667A2"/>
    <w:rsid w:val="00B6688D"/>
    <w:rsid w:val="00B66B87"/>
    <w:rsid w:val="00B66C99"/>
    <w:rsid w:val="00B67399"/>
    <w:rsid w:val="00B67625"/>
    <w:rsid w:val="00B6782F"/>
    <w:rsid w:val="00B70179"/>
    <w:rsid w:val="00B7068B"/>
    <w:rsid w:val="00B70FC6"/>
    <w:rsid w:val="00B710B7"/>
    <w:rsid w:val="00B711ED"/>
    <w:rsid w:val="00B719B7"/>
    <w:rsid w:val="00B72E06"/>
    <w:rsid w:val="00B72E7C"/>
    <w:rsid w:val="00B72F08"/>
    <w:rsid w:val="00B72FCD"/>
    <w:rsid w:val="00B736C3"/>
    <w:rsid w:val="00B7383F"/>
    <w:rsid w:val="00B73B0D"/>
    <w:rsid w:val="00B73CC2"/>
    <w:rsid w:val="00B7402B"/>
    <w:rsid w:val="00B74284"/>
    <w:rsid w:val="00B74600"/>
    <w:rsid w:val="00B74E72"/>
    <w:rsid w:val="00B7559E"/>
    <w:rsid w:val="00B7588E"/>
    <w:rsid w:val="00B75944"/>
    <w:rsid w:val="00B75C56"/>
    <w:rsid w:val="00B75E15"/>
    <w:rsid w:val="00B75F65"/>
    <w:rsid w:val="00B76719"/>
    <w:rsid w:val="00B7671F"/>
    <w:rsid w:val="00B76851"/>
    <w:rsid w:val="00B7689E"/>
    <w:rsid w:val="00B76D23"/>
    <w:rsid w:val="00B76D5E"/>
    <w:rsid w:val="00B76F25"/>
    <w:rsid w:val="00B7716C"/>
    <w:rsid w:val="00B77FD4"/>
    <w:rsid w:val="00B800CF"/>
    <w:rsid w:val="00B80821"/>
    <w:rsid w:val="00B8089F"/>
    <w:rsid w:val="00B80912"/>
    <w:rsid w:val="00B80A88"/>
    <w:rsid w:val="00B80D54"/>
    <w:rsid w:val="00B81348"/>
    <w:rsid w:val="00B814AF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C67"/>
    <w:rsid w:val="00B83ED1"/>
    <w:rsid w:val="00B847D2"/>
    <w:rsid w:val="00B8535B"/>
    <w:rsid w:val="00B853D3"/>
    <w:rsid w:val="00B8553E"/>
    <w:rsid w:val="00B85614"/>
    <w:rsid w:val="00B85623"/>
    <w:rsid w:val="00B8638B"/>
    <w:rsid w:val="00B869B9"/>
    <w:rsid w:val="00B86A55"/>
    <w:rsid w:val="00B86B78"/>
    <w:rsid w:val="00B86E5F"/>
    <w:rsid w:val="00B87008"/>
    <w:rsid w:val="00B87657"/>
    <w:rsid w:val="00B876F5"/>
    <w:rsid w:val="00B87BE5"/>
    <w:rsid w:val="00B901CD"/>
    <w:rsid w:val="00B9052C"/>
    <w:rsid w:val="00B90666"/>
    <w:rsid w:val="00B90FE8"/>
    <w:rsid w:val="00B91434"/>
    <w:rsid w:val="00B91542"/>
    <w:rsid w:val="00B9194D"/>
    <w:rsid w:val="00B922F7"/>
    <w:rsid w:val="00B923CE"/>
    <w:rsid w:val="00B9260F"/>
    <w:rsid w:val="00B9267F"/>
    <w:rsid w:val="00B9276C"/>
    <w:rsid w:val="00B92D6A"/>
    <w:rsid w:val="00B92EB0"/>
    <w:rsid w:val="00B92FA6"/>
    <w:rsid w:val="00B94147"/>
    <w:rsid w:val="00B94331"/>
    <w:rsid w:val="00B943F0"/>
    <w:rsid w:val="00B94B9F"/>
    <w:rsid w:val="00B94E38"/>
    <w:rsid w:val="00B94EC8"/>
    <w:rsid w:val="00B94EF9"/>
    <w:rsid w:val="00B94F91"/>
    <w:rsid w:val="00B95039"/>
    <w:rsid w:val="00B953ED"/>
    <w:rsid w:val="00B9560D"/>
    <w:rsid w:val="00B958E3"/>
    <w:rsid w:val="00B95A05"/>
    <w:rsid w:val="00B95AAA"/>
    <w:rsid w:val="00B95E89"/>
    <w:rsid w:val="00B9614B"/>
    <w:rsid w:val="00B961C5"/>
    <w:rsid w:val="00B96216"/>
    <w:rsid w:val="00B976BA"/>
    <w:rsid w:val="00B977DA"/>
    <w:rsid w:val="00B97C9B"/>
    <w:rsid w:val="00B97F0D"/>
    <w:rsid w:val="00B97F6C"/>
    <w:rsid w:val="00BA0301"/>
    <w:rsid w:val="00BA08AC"/>
    <w:rsid w:val="00BA0FAF"/>
    <w:rsid w:val="00BA10D2"/>
    <w:rsid w:val="00BA1538"/>
    <w:rsid w:val="00BA1549"/>
    <w:rsid w:val="00BA1C79"/>
    <w:rsid w:val="00BA1E7F"/>
    <w:rsid w:val="00BA2257"/>
    <w:rsid w:val="00BA2403"/>
    <w:rsid w:val="00BA2426"/>
    <w:rsid w:val="00BA2793"/>
    <w:rsid w:val="00BA27D6"/>
    <w:rsid w:val="00BA2BD8"/>
    <w:rsid w:val="00BA2D15"/>
    <w:rsid w:val="00BA2DA1"/>
    <w:rsid w:val="00BA31BE"/>
    <w:rsid w:val="00BA330F"/>
    <w:rsid w:val="00BA34BF"/>
    <w:rsid w:val="00BA38EA"/>
    <w:rsid w:val="00BA3A70"/>
    <w:rsid w:val="00BA3BD0"/>
    <w:rsid w:val="00BA4A10"/>
    <w:rsid w:val="00BA4BD9"/>
    <w:rsid w:val="00BA4EAF"/>
    <w:rsid w:val="00BA5598"/>
    <w:rsid w:val="00BA5A92"/>
    <w:rsid w:val="00BA5BCF"/>
    <w:rsid w:val="00BA61A9"/>
    <w:rsid w:val="00BA6276"/>
    <w:rsid w:val="00BA6459"/>
    <w:rsid w:val="00BA65BA"/>
    <w:rsid w:val="00BA67B1"/>
    <w:rsid w:val="00BA6965"/>
    <w:rsid w:val="00BA6D6A"/>
    <w:rsid w:val="00BA7164"/>
    <w:rsid w:val="00BA7200"/>
    <w:rsid w:val="00BA753C"/>
    <w:rsid w:val="00BA7813"/>
    <w:rsid w:val="00BA7E9F"/>
    <w:rsid w:val="00BB0112"/>
    <w:rsid w:val="00BB011A"/>
    <w:rsid w:val="00BB0287"/>
    <w:rsid w:val="00BB06D0"/>
    <w:rsid w:val="00BB10EA"/>
    <w:rsid w:val="00BB127D"/>
    <w:rsid w:val="00BB1791"/>
    <w:rsid w:val="00BB2221"/>
    <w:rsid w:val="00BB241E"/>
    <w:rsid w:val="00BB2ACB"/>
    <w:rsid w:val="00BB2B6B"/>
    <w:rsid w:val="00BB2D57"/>
    <w:rsid w:val="00BB2E4F"/>
    <w:rsid w:val="00BB2F2B"/>
    <w:rsid w:val="00BB310B"/>
    <w:rsid w:val="00BB33D5"/>
    <w:rsid w:val="00BB3749"/>
    <w:rsid w:val="00BB3B60"/>
    <w:rsid w:val="00BB3D87"/>
    <w:rsid w:val="00BB4062"/>
    <w:rsid w:val="00BB4136"/>
    <w:rsid w:val="00BB415A"/>
    <w:rsid w:val="00BB4278"/>
    <w:rsid w:val="00BB42E1"/>
    <w:rsid w:val="00BB4870"/>
    <w:rsid w:val="00BB4BAC"/>
    <w:rsid w:val="00BB4C01"/>
    <w:rsid w:val="00BB4C4A"/>
    <w:rsid w:val="00BB4F76"/>
    <w:rsid w:val="00BB4F78"/>
    <w:rsid w:val="00BB5047"/>
    <w:rsid w:val="00BB568F"/>
    <w:rsid w:val="00BB595C"/>
    <w:rsid w:val="00BB63AE"/>
    <w:rsid w:val="00BB63D2"/>
    <w:rsid w:val="00BB667D"/>
    <w:rsid w:val="00BB67AC"/>
    <w:rsid w:val="00BB6CF1"/>
    <w:rsid w:val="00BB6E91"/>
    <w:rsid w:val="00BB6F52"/>
    <w:rsid w:val="00BB6FF8"/>
    <w:rsid w:val="00BB7131"/>
    <w:rsid w:val="00BB72BC"/>
    <w:rsid w:val="00BB790E"/>
    <w:rsid w:val="00BC003D"/>
    <w:rsid w:val="00BC007D"/>
    <w:rsid w:val="00BC00DC"/>
    <w:rsid w:val="00BC06C6"/>
    <w:rsid w:val="00BC0CD9"/>
    <w:rsid w:val="00BC108C"/>
    <w:rsid w:val="00BC1A25"/>
    <w:rsid w:val="00BC2291"/>
    <w:rsid w:val="00BC2577"/>
    <w:rsid w:val="00BC2A9E"/>
    <w:rsid w:val="00BC2D84"/>
    <w:rsid w:val="00BC2F15"/>
    <w:rsid w:val="00BC3149"/>
    <w:rsid w:val="00BC3182"/>
    <w:rsid w:val="00BC36CB"/>
    <w:rsid w:val="00BC3EA3"/>
    <w:rsid w:val="00BC4379"/>
    <w:rsid w:val="00BC44B9"/>
    <w:rsid w:val="00BC482A"/>
    <w:rsid w:val="00BC4B6A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ED4"/>
    <w:rsid w:val="00BC6F9F"/>
    <w:rsid w:val="00BC756E"/>
    <w:rsid w:val="00BC7E63"/>
    <w:rsid w:val="00BD01F8"/>
    <w:rsid w:val="00BD023C"/>
    <w:rsid w:val="00BD056C"/>
    <w:rsid w:val="00BD075C"/>
    <w:rsid w:val="00BD08F0"/>
    <w:rsid w:val="00BD097A"/>
    <w:rsid w:val="00BD0CE4"/>
    <w:rsid w:val="00BD119E"/>
    <w:rsid w:val="00BD1341"/>
    <w:rsid w:val="00BD1355"/>
    <w:rsid w:val="00BD14FD"/>
    <w:rsid w:val="00BD15AB"/>
    <w:rsid w:val="00BD171F"/>
    <w:rsid w:val="00BD20C4"/>
    <w:rsid w:val="00BD2D3D"/>
    <w:rsid w:val="00BD30EC"/>
    <w:rsid w:val="00BD31A6"/>
    <w:rsid w:val="00BD32CC"/>
    <w:rsid w:val="00BD32DD"/>
    <w:rsid w:val="00BD349C"/>
    <w:rsid w:val="00BD40BB"/>
    <w:rsid w:val="00BD43A1"/>
    <w:rsid w:val="00BD44CB"/>
    <w:rsid w:val="00BD4673"/>
    <w:rsid w:val="00BD5151"/>
    <w:rsid w:val="00BD51DF"/>
    <w:rsid w:val="00BD52A5"/>
    <w:rsid w:val="00BD5508"/>
    <w:rsid w:val="00BD5DA5"/>
    <w:rsid w:val="00BD6681"/>
    <w:rsid w:val="00BD6CFD"/>
    <w:rsid w:val="00BD6D2A"/>
    <w:rsid w:val="00BD6EAE"/>
    <w:rsid w:val="00BD6F36"/>
    <w:rsid w:val="00BD71C7"/>
    <w:rsid w:val="00BD7880"/>
    <w:rsid w:val="00BD7D4A"/>
    <w:rsid w:val="00BD7D89"/>
    <w:rsid w:val="00BD7E18"/>
    <w:rsid w:val="00BE0032"/>
    <w:rsid w:val="00BE01E5"/>
    <w:rsid w:val="00BE02B5"/>
    <w:rsid w:val="00BE0359"/>
    <w:rsid w:val="00BE04DE"/>
    <w:rsid w:val="00BE08CB"/>
    <w:rsid w:val="00BE0AE9"/>
    <w:rsid w:val="00BE0BC2"/>
    <w:rsid w:val="00BE0D0C"/>
    <w:rsid w:val="00BE0FEE"/>
    <w:rsid w:val="00BE1101"/>
    <w:rsid w:val="00BE155E"/>
    <w:rsid w:val="00BE1573"/>
    <w:rsid w:val="00BE1E1A"/>
    <w:rsid w:val="00BE1E6B"/>
    <w:rsid w:val="00BE232E"/>
    <w:rsid w:val="00BE2347"/>
    <w:rsid w:val="00BE23EF"/>
    <w:rsid w:val="00BE29A1"/>
    <w:rsid w:val="00BE2BCE"/>
    <w:rsid w:val="00BE2D98"/>
    <w:rsid w:val="00BE2DB3"/>
    <w:rsid w:val="00BE30EA"/>
    <w:rsid w:val="00BE32B0"/>
    <w:rsid w:val="00BE3A21"/>
    <w:rsid w:val="00BE3A5E"/>
    <w:rsid w:val="00BE3AEE"/>
    <w:rsid w:val="00BE3D52"/>
    <w:rsid w:val="00BE46C6"/>
    <w:rsid w:val="00BE4D76"/>
    <w:rsid w:val="00BE4ED3"/>
    <w:rsid w:val="00BE5057"/>
    <w:rsid w:val="00BE518E"/>
    <w:rsid w:val="00BE56DB"/>
    <w:rsid w:val="00BE5792"/>
    <w:rsid w:val="00BE5B73"/>
    <w:rsid w:val="00BE5C33"/>
    <w:rsid w:val="00BE5C37"/>
    <w:rsid w:val="00BE6663"/>
    <w:rsid w:val="00BE6DC7"/>
    <w:rsid w:val="00BE6F12"/>
    <w:rsid w:val="00BE7440"/>
    <w:rsid w:val="00BE7479"/>
    <w:rsid w:val="00BF0EAE"/>
    <w:rsid w:val="00BF108B"/>
    <w:rsid w:val="00BF176F"/>
    <w:rsid w:val="00BF1B10"/>
    <w:rsid w:val="00BF1E19"/>
    <w:rsid w:val="00BF28A8"/>
    <w:rsid w:val="00BF2B67"/>
    <w:rsid w:val="00BF2E13"/>
    <w:rsid w:val="00BF33C0"/>
    <w:rsid w:val="00BF3656"/>
    <w:rsid w:val="00BF397C"/>
    <w:rsid w:val="00BF3BB9"/>
    <w:rsid w:val="00BF3E60"/>
    <w:rsid w:val="00BF415F"/>
    <w:rsid w:val="00BF4696"/>
    <w:rsid w:val="00BF47CA"/>
    <w:rsid w:val="00BF514A"/>
    <w:rsid w:val="00BF51AB"/>
    <w:rsid w:val="00BF5647"/>
    <w:rsid w:val="00BF57CC"/>
    <w:rsid w:val="00BF5AAC"/>
    <w:rsid w:val="00BF5EA5"/>
    <w:rsid w:val="00BF5FA3"/>
    <w:rsid w:val="00BF64C8"/>
    <w:rsid w:val="00BF68D9"/>
    <w:rsid w:val="00BF6B48"/>
    <w:rsid w:val="00BF6C40"/>
    <w:rsid w:val="00BF72BE"/>
    <w:rsid w:val="00BF7657"/>
    <w:rsid w:val="00BF7E08"/>
    <w:rsid w:val="00BF7ED0"/>
    <w:rsid w:val="00BF7F33"/>
    <w:rsid w:val="00BF7FAA"/>
    <w:rsid w:val="00C00081"/>
    <w:rsid w:val="00C0062F"/>
    <w:rsid w:val="00C008A3"/>
    <w:rsid w:val="00C00A20"/>
    <w:rsid w:val="00C010B0"/>
    <w:rsid w:val="00C01AC8"/>
    <w:rsid w:val="00C01B8B"/>
    <w:rsid w:val="00C01BD8"/>
    <w:rsid w:val="00C01D5C"/>
    <w:rsid w:val="00C0211A"/>
    <w:rsid w:val="00C021A7"/>
    <w:rsid w:val="00C02802"/>
    <w:rsid w:val="00C0284A"/>
    <w:rsid w:val="00C02BA6"/>
    <w:rsid w:val="00C02C3C"/>
    <w:rsid w:val="00C02DA4"/>
    <w:rsid w:val="00C03097"/>
    <w:rsid w:val="00C03215"/>
    <w:rsid w:val="00C03312"/>
    <w:rsid w:val="00C03345"/>
    <w:rsid w:val="00C03492"/>
    <w:rsid w:val="00C03494"/>
    <w:rsid w:val="00C0391F"/>
    <w:rsid w:val="00C040CF"/>
    <w:rsid w:val="00C0457E"/>
    <w:rsid w:val="00C04C50"/>
    <w:rsid w:val="00C062F9"/>
    <w:rsid w:val="00C06939"/>
    <w:rsid w:val="00C0696C"/>
    <w:rsid w:val="00C06CB3"/>
    <w:rsid w:val="00C072B2"/>
    <w:rsid w:val="00C0746A"/>
    <w:rsid w:val="00C07993"/>
    <w:rsid w:val="00C109E1"/>
    <w:rsid w:val="00C10A29"/>
    <w:rsid w:val="00C10B61"/>
    <w:rsid w:val="00C10B6E"/>
    <w:rsid w:val="00C10F48"/>
    <w:rsid w:val="00C11466"/>
    <w:rsid w:val="00C11520"/>
    <w:rsid w:val="00C1246D"/>
    <w:rsid w:val="00C12AF5"/>
    <w:rsid w:val="00C12B82"/>
    <w:rsid w:val="00C12D7F"/>
    <w:rsid w:val="00C12E53"/>
    <w:rsid w:val="00C1308C"/>
    <w:rsid w:val="00C1314F"/>
    <w:rsid w:val="00C13558"/>
    <w:rsid w:val="00C136E3"/>
    <w:rsid w:val="00C138B8"/>
    <w:rsid w:val="00C13900"/>
    <w:rsid w:val="00C13B55"/>
    <w:rsid w:val="00C13D7B"/>
    <w:rsid w:val="00C1434C"/>
    <w:rsid w:val="00C144C0"/>
    <w:rsid w:val="00C14651"/>
    <w:rsid w:val="00C147DD"/>
    <w:rsid w:val="00C14C8A"/>
    <w:rsid w:val="00C14EAE"/>
    <w:rsid w:val="00C1563C"/>
    <w:rsid w:val="00C15782"/>
    <w:rsid w:val="00C15CBF"/>
    <w:rsid w:val="00C164FD"/>
    <w:rsid w:val="00C167BA"/>
    <w:rsid w:val="00C16E53"/>
    <w:rsid w:val="00C16FD0"/>
    <w:rsid w:val="00C170D5"/>
    <w:rsid w:val="00C170E9"/>
    <w:rsid w:val="00C17180"/>
    <w:rsid w:val="00C174B6"/>
    <w:rsid w:val="00C1750E"/>
    <w:rsid w:val="00C1790F"/>
    <w:rsid w:val="00C179E9"/>
    <w:rsid w:val="00C17A18"/>
    <w:rsid w:val="00C17C3F"/>
    <w:rsid w:val="00C17F70"/>
    <w:rsid w:val="00C2005C"/>
    <w:rsid w:val="00C202F7"/>
    <w:rsid w:val="00C20384"/>
    <w:rsid w:val="00C207E8"/>
    <w:rsid w:val="00C20F8C"/>
    <w:rsid w:val="00C210F7"/>
    <w:rsid w:val="00C21147"/>
    <w:rsid w:val="00C21302"/>
    <w:rsid w:val="00C216D5"/>
    <w:rsid w:val="00C21EE4"/>
    <w:rsid w:val="00C220D4"/>
    <w:rsid w:val="00C221C3"/>
    <w:rsid w:val="00C221E1"/>
    <w:rsid w:val="00C227E5"/>
    <w:rsid w:val="00C2287D"/>
    <w:rsid w:val="00C22995"/>
    <w:rsid w:val="00C22A4D"/>
    <w:rsid w:val="00C22B65"/>
    <w:rsid w:val="00C22BFE"/>
    <w:rsid w:val="00C22D5B"/>
    <w:rsid w:val="00C22E04"/>
    <w:rsid w:val="00C236A8"/>
    <w:rsid w:val="00C23FE2"/>
    <w:rsid w:val="00C2458B"/>
    <w:rsid w:val="00C24F68"/>
    <w:rsid w:val="00C25291"/>
    <w:rsid w:val="00C254B2"/>
    <w:rsid w:val="00C256BA"/>
    <w:rsid w:val="00C257F4"/>
    <w:rsid w:val="00C25ACC"/>
    <w:rsid w:val="00C25C99"/>
    <w:rsid w:val="00C25D25"/>
    <w:rsid w:val="00C25E02"/>
    <w:rsid w:val="00C25E96"/>
    <w:rsid w:val="00C25FCF"/>
    <w:rsid w:val="00C26185"/>
    <w:rsid w:val="00C26360"/>
    <w:rsid w:val="00C263C3"/>
    <w:rsid w:val="00C26412"/>
    <w:rsid w:val="00C2666B"/>
    <w:rsid w:val="00C268C5"/>
    <w:rsid w:val="00C2698E"/>
    <w:rsid w:val="00C26B2F"/>
    <w:rsid w:val="00C27538"/>
    <w:rsid w:val="00C27B11"/>
    <w:rsid w:val="00C27B42"/>
    <w:rsid w:val="00C27E1B"/>
    <w:rsid w:val="00C3014A"/>
    <w:rsid w:val="00C306FB"/>
    <w:rsid w:val="00C30978"/>
    <w:rsid w:val="00C310C1"/>
    <w:rsid w:val="00C313CE"/>
    <w:rsid w:val="00C31AF5"/>
    <w:rsid w:val="00C31DAB"/>
    <w:rsid w:val="00C32622"/>
    <w:rsid w:val="00C327FC"/>
    <w:rsid w:val="00C32CFF"/>
    <w:rsid w:val="00C32E95"/>
    <w:rsid w:val="00C33149"/>
    <w:rsid w:val="00C33258"/>
    <w:rsid w:val="00C3357B"/>
    <w:rsid w:val="00C33FB7"/>
    <w:rsid w:val="00C34008"/>
    <w:rsid w:val="00C34621"/>
    <w:rsid w:val="00C3467C"/>
    <w:rsid w:val="00C347F6"/>
    <w:rsid w:val="00C34A73"/>
    <w:rsid w:val="00C34BC6"/>
    <w:rsid w:val="00C34D3A"/>
    <w:rsid w:val="00C34DDC"/>
    <w:rsid w:val="00C3567C"/>
    <w:rsid w:val="00C361C6"/>
    <w:rsid w:val="00C365C7"/>
    <w:rsid w:val="00C368CB"/>
    <w:rsid w:val="00C37336"/>
    <w:rsid w:val="00C37874"/>
    <w:rsid w:val="00C37DE4"/>
    <w:rsid w:val="00C37E51"/>
    <w:rsid w:val="00C40182"/>
    <w:rsid w:val="00C409ED"/>
    <w:rsid w:val="00C40B4F"/>
    <w:rsid w:val="00C40EC2"/>
    <w:rsid w:val="00C41051"/>
    <w:rsid w:val="00C419B0"/>
    <w:rsid w:val="00C41CB5"/>
    <w:rsid w:val="00C41F24"/>
    <w:rsid w:val="00C41F35"/>
    <w:rsid w:val="00C42201"/>
    <w:rsid w:val="00C425B8"/>
    <w:rsid w:val="00C425D4"/>
    <w:rsid w:val="00C42EA3"/>
    <w:rsid w:val="00C4323F"/>
    <w:rsid w:val="00C435DB"/>
    <w:rsid w:val="00C43AEE"/>
    <w:rsid w:val="00C43DEB"/>
    <w:rsid w:val="00C44AA9"/>
    <w:rsid w:val="00C44B20"/>
    <w:rsid w:val="00C4508E"/>
    <w:rsid w:val="00C456A4"/>
    <w:rsid w:val="00C456E0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47CF3"/>
    <w:rsid w:val="00C47EDA"/>
    <w:rsid w:val="00C500CB"/>
    <w:rsid w:val="00C50570"/>
    <w:rsid w:val="00C50B92"/>
    <w:rsid w:val="00C50D69"/>
    <w:rsid w:val="00C50FC7"/>
    <w:rsid w:val="00C517C2"/>
    <w:rsid w:val="00C51AA6"/>
    <w:rsid w:val="00C529FE"/>
    <w:rsid w:val="00C52D0E"/>
    <w:rsid w:val="00C52D3B"/>
    <w:rsid w:val="00C52E5B"/>
    <w:rsid w:val="00C53304"/>
    <w:rsid w:val="00C53349"/>
    <w:rsid w:val="00C5366C"/>
    <w:rsid w:val="00C5389A"/>
    <w:rsid w:val="00C54042"/>
    <w:rsid w:val="00C5435D"/>
    <w:rsid w:val="00C54407"/>
    <w:rsid w:val="00C547DF"/>
    <w:rsid w:val="00C54931"/>
    <w:rsid w:val="00C54AD4"/>
    <w:rsid w:val="00C54B32"/>
    <w:rsid w:val="00C54C0A"/>
    <w:rsid w:val="00C54F30"/>
    <w:rsid w:val="00C551C8"/>
    <w:rsid w:val="00C551FC"/>
    <w:rsid w:val="00C55863"/>
    <w:rsid w:val="00C558A9"/>
    <w:rsid w:val="00C55A75"/>
    <w:rsid w:val="00C55F15"/>
    <w:rsid w:val="00C56004"/>
    <w:rsid w:val="00C56064"/>
    <w:rsid w:val="00C563BA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511"/>
    <w:rsid w:val="00C60C28"/>
    <w:rsid w:val="00C611F0"/>
    <w:rsid w:val="00C614A2"/>
    <w:rsid w:val="00C617B3"/>
    <w:rsid w:val="00C6184F"/>
    <w:rsid w:val="00C618A1"/>
    <w:rsid w:val="00C61B84"/>
    <w:rsid w:val="00C61F81"/>
    <w:rsid w:val="00C624D2"/>
    <w:rsid w:val="00C62DA0"/>
    <w:rsid w:val="00C63146"/>
    <w:rsid w:val="00C633E0"/>
    <w:rsid w:val="00C634DA"/>
    <w:rsid w:val="00C64328"/>
    <w:rsid w:val="00C644DA"/>
    <w:rsid w:val="00C648E7"/>
    <w:rsid w:val="00C648EB"/>
    <w:rsid w:val="00C64900"/>
    <w:rsid w:val="00C64DFA"/>
    <w:rsid w:val="00C64F28"/>
    <w:rsid w:val="00C650FE"/>
    <w:rsid w:val="00C652BB"/>
    <w:rsid w:val="00C65500"/>
    <w:rsid w:val="00C6584E"/>
    <w:rsid w:val="00C658E2"/>
    <w:rsid w:val="00C6594A"/>
    <w:rsid w:val="00C65F36"/>
    <w:rsid w:val="00C66740"/>
    <w:rsid w:val="00C66C8F"/>
    <w:rsid w:val="00C671A4"/>
    <w:rsid w:val="00C671BE"/>
    <w:rsid w:val="00C67424"/>
    <w:rsid w:val="00C6776A"/>
    <w:rsid w:val="00C67C78"/>
    <w:rsid w:val="00C67CE5"/>
    <w:rsid w:val="00C67FD1"/>
    <w:rsid w:val="00C67FFC"/>
    <w:rsid w:val="00C707C2"/>
    <w:rsid w:val="00C71040"/>
    <w:rsid w:val="00C71176"/>
    <w:rsid w:val="00C71487"/>
    <w:rsid w:val="00C715F8"/>
    <w:rsid w:val="00C71BE4"/>
    <w:rsid w:val="00C71EC8"/>
    <w:rsid w:val="00C7245A"/>
    <w:rsid w:val="00C72913"/>
    <w:rsid w:val="00C735F9"/>
    <w:rsid w:val="00C73DCC"/>
    <w:rsid w:val="00C740D6"/>
    <w:rsid w:val="00C7424D"/>
    <w:rsid w:val="00C74905"/>
    <w:rsid w:val="00C749E6"/>
    <w:rsid w:val="00C74D8D"/>
    <w:rsid w:val="00C750F1"/>
    <w:rsid w:val="00C7581A"/>
    <w:rsid w:val="00C75C94"/>
    <w:rsid w:val="00C75F11"/>
    <w:rsid w:val="00C75F50"/>
    <w:rsid w:val="00C75FF4"/>
    <w:rsid w:val="00C7617A"/>
    <w:rsid w:val="00C76507"/>
    <w:rsid w:val="00C7696A"/>
    <w:rsid w:val="00C76D78"/>
    <w:rsid w:val="00C76F65"/>
    <w:rsid w:val="00C77137"/>
    <w:rsid w:val="00C7715C"/>
    <w:rsid w:val="00C771FE"/>
    <w:rsid w:val="00C776DD"/>
    <w:rsid w:val="00C77980"/>
    <w:rsid w:val="00C77C04"/>
    <w:rsid w:val="00C77E25"/>
    <w:rsid w:val="00C800CE"/>
    <w:rsid w:val="00C8077E"/>
    <w:rsid w:val="00C80806"/>
    <w:rsid w:val="00C80B29"/>
    <w:rsid w:val="00C80C1C"/>
    <w:rsid w:val="00C80FDF"/>
    <w:rsid w:val="00C8182B"/>
    <w:rsid w:val="00C81958"/>
    <w:rsid w:val="00C81C9C"/>
    <w:rsid w:val="00C82270"/>
    <w:rsid w:val="00C822AC"/>
    <w:rsid w:val="00C829C0"/>
    <w:rsid w:val="00C82AC3"/>
    <w:rsid w:val="00C82FA3"/>
    <w:rsid w:val="00C8306B"/>
    <w:rsid w:val="00C83212"/>
    <w:rsid w:val="00C839C5"/>
    <w:rsid w:val="00C83E0A"/>
    <w:rsid w:val="00C83EC3"/>
    <w:rsid w:val="00C83FDD"/>
    <w:rsid w:val="00C8425B"/>
    <w:rsid w:val="00C84C87"/>
    <w:rsid w:val="00C84D19"/>
    <w:rsid w:val="00C85250"/>
    <w:rsid w:val="00C853B5"/>
    <w:rsid w:val="00C85B18"/>
    <w:rsid w:val="00C85EDF"/>
    <w:rsid w:val="00C85F1D"/>
    <w:rsid w:val="00C8694A"/>
    <w:rsid w:val="00C86EC1"/>
    <w:rsid w:val="00C87141"/>
    <w:rsid w:val="00C8737C"/>
    <w:rsid w:val="00C8785D"/>
    <w:rsid w:val="00C87899"/>
    <w:rsid w:val="00C87A39"/>
    <w:rsid w:val="00C87A99"/>
    <w:rsid w:val="00C87AB3"/>
    <w:rsid w:val="00C87D61"/>
    <w:rsid w:val="00C9064B"/>
    <w:rsid w:val="00C90AB5"/>
    <w:rsid w:val="00C90B9E"/>
    <w:rsid w:val="00C90E34"/>
    <w:rsid w:val="00C9102F"/>
    <w:rsid w:val="00C915FF"/>
    <w:rsid w:val="00C916A1"/>
    <w:rsid w:val="00C91D65"/>
    <w:rsid w:val="00C92604"/>
    <w:rsid w:val="00C9267C"/>
    <w:rsid w:val="00C92CCE"/>
    <w:rsid w:val="00C92FFD"/>
    <w:rsid w:val="00C9311C"/>
    <w:rsid w:val="00C93DB4"/>
    <w:rsid w:val="00C942D3"/>
    <w:rsid w:val="00C94645"/>
    <w:rsid w:val="00C94CAE"/>
    <w:rsid w:val="00C94E64"/>
    <w:rsid w:val="00C954E8"/>
    <w:rsid w:val="00C95875"/>
    <w:rsid w:val="00C95CF7"/>
    <w:rsid w:val="00C95FA5"/>
    <w:rsid w:val="00C9690B"/>
    <w:rsid w:val="00C96BB6"/>
    <w:rsid w:val="00C971AB"/>
    <w:rsid w:val="00C974F3"/>
    <w:rsid w:val="00C97B39"/>
    <w:rsid w:val="00CA01BD"/>
    <w:rsid w:val="00CA020D"/>
    <w:rsid w:val="00CA0253"/>
    <w:rsid w:val="00CA0294"/>
    <w:rsid w:val="00CA071B"/>
    <w:rsid w:val="00CA07E8"/>
    <w:rsid w:val="00CA0CE1"/>
    <w:rsid w:val="00CA13B5"/>
    <w:rsid w:val="00CA13D3"/>
    <w:rsid w:val="00CA2221"/>
    <w:rsid w:val="00CA293F"/>
    <w:rsid w:val="00CA2A6F"/>
    <w:rsid w:val="00CA2DD8"/>
    <w:rsid w:val="00CA32BD"/>
    <w:rsid w:val="00CA346A"/>
    <w:rsid w:val="00CA34FA"/>
    <w:rsid w:val="00CA3789"/>
    <w:rsid w:val="00CA38BA"/>
    <w:rsid w:val="00CA3C76"/>
    <w:rsid w:val="00CA420E"/>
    <w:rsid w:val="00CA4468"/>
    <w:rsid w:val="00CA46A5"/>
    <w:rsid w:val="00CA47ED"/>
    <w:rsid w:val="00CA492F"/>
    <w:rsid w:val="00CA4A2C"/>
    <w:rsid w:val="00CA4FB4"/>
    <w:rsid w:val="00CA54E0"/>
    <w:rsid w:val="00CA56C7"/>
    <w:rsid w:val="00CA660F"/>
    <w:rsid w:val="00CA7369"/>
    <w:rsid w:val="00CA73B8"/>
    <w:rsid w:val="00CA7527"/>
    <w:rsid w:val="00CA76B1"/>
    <w:rsid w:val="00CA7AFC"/>
    <w:rsid w:val="00CA7B2B"/>
    <w:rsid w:val="00CA7D4B"/>
    <w:rsid w:val="00CA7EBA"/>
    <w:rsid w:val="00CA7F5B"/>
    <w:rsid w:val="00CB037C"/>
    <w:rsid w:val="00CB0C1F"/>
    <w:rsid w:val="00CB0D76"/>
    <w:rsid w:val="00CB0FF7"/>
    <w:rsid w:val="00CB133E"/>
    <w:rsid w:val="00CB1719"/>
    <w:rsid w:val="00CB1991"/>
    <w:rsid w:val="00CB1D5A"/>
    <w:rsid w:val="00CB1E5C"/>
    <w:rsid w:val="00CB2653"/>
    <w:rsid w:val="00CB27DD"/>
    <w:rsid w:val="00CB287D"/>
    <w:rsid w:val="00CB2D16"/>
    <w:rsid w:val="00CB2D55"/>
    <w:rsid w:val="00CB301A"/>
    <w:rsid w:val="00CB38A0"/>
    <w:rsid w:val="00CB3957"/>
    <w:rsid w:val="00CB3A0F"/>
    <w:rsid w:val="00CB3C29"/>
    <w:rsid w:val="00CB4607"/>
    <w:rsid w:val="00CB48B2"/>
    <w:rsid w:val="00CB49FE"/>
    <w:rsid w:val="00CB4B85"/>
    <w:rsid w:val="00CB5040"/>
    <w:rsid w:val="00CB50BB"/>
    <w:rsid w:val="00CB5153"/>
    <w:rsid w:val="00CB51A6"/>
    <w:rsid w:val="00CB57FA"/>
    <w:rsid w:val="00CB5C52"/>
    <w:rsid w:val="00CB5CCE"/>
    <w:rsid w:val="00CB66E0"/>
    <w:rsid w:val="00CB6AEB"/>
    <w:rsid w:val="00CB7043"/>
    <w:rsid w:val="00CB76A5"/>
    <w:rsid w:val="00CB7769"/>
    <w:rsid w:val="00CB7793"/>
    <w:rsid w:val="00CB7A7C"/>
    <w:rsid w:val="00CB7ADF"/>
    <w:rsid w:val="00CB7C71"/>
    <w:rsid w:val="00CC0008"/>
    <w:rsid w:val="00CC0431"/>
    <w:rsid w:val="00CC08E7"/>
    <w:rsid w:val="00CC0AFB"/>
    <w:rsid w:val="00CC0EC7"/>
    <w:rsid w:val="00CC11AE"/>
    <w:rsid w:val="00CC143E"/>
    <w:rsid w:val="00CC1456"/>
    <w:rsid w:val="00CC1740"/>
    <w:rsid w:val="00CC1F81"/>
    <w:rsid w:val="00CC1F9C"/>
    <w:rsid w:val="00CC1FD7"/>
    <w:rsid w:val="00CC2114"/>
    <w:rsid w:val="00CC2409"/>
    <w:rsid w:val="00CC25D7"/>
    <w:rsid w:val="00CC294A"/>
    <w:rsid w:val="00CC2E2C"/>
    <w:rsid w:val="00CC30BD"/>
    <w:rsid w:val="00CC31BA"/>
    <w:rsid w:val="00CC37FD"/>
    <w:rsid w:val="00CC3E3D"/>
    <w:rsid w:val="00CC40B5"/>
    <w:rsid w:val="00CC417F"/>
    <w:rsid w:val="00CC463D"/>
    <w:rsid w:val="00CC4C06"/>
    <w:rsid w:val="00CC4C1A"/>
    <w:rsid w:val="00CC4D42"/>
    <w:rsid w:val="00CC4D5D"/>
    <w:rsid w:val="00CC509E"/>
    <w:rsid w:val="00CC534A"/>
    <w:rsid w:val="00CC591D"/>
    <w:rsid w:val="00CC5A22"/>
    <w:rsid w:val="00CC5B88"/>
    <w:rsid w:val="00CC5F3C"/>
    <w:rsid w:val="00CC6065"/>
    <w:rsid w:val="00CC659B"/>
    <w:rsid w:val="00CC6C34"/>
    <w:rsid w:val="00CC6E5D"/>
    <w:rsid w:val="00CC7766"/>
    <w:rsid w:val="00CC7970"/>
    <w:rsid w:val="00CC7992"/>
    <w:rsid w:val="00CC7A17"/>
    <w:rsid w:val="00CD0311"/>
    <w:rsid w:val="00CD04A7"/>
    <w:rsid w:val="00CD05E5"/>
    <w:rsid w:val="00CD0B8C"/>
    <w:rsid w:val="00CD0D6E"/>
    <w:rsid w:val="00CD0E2F"/>
    <w:rsid w:val="00CD12A2"/>
    <w:rsid w:val="00CD1326"/>
    <w:rsid w:val="00CD1700"/>
    <w:rsid w:val="00CD1D4F"/>
    <w:rsid w:val="00CD1F94"/>
    <w:rsid w:val="00CD22A6"/>
    <w:rsid w:val="00CD2819"/>
    <w:rsid w:val="00CD2A2F"/>
    <w:rsid w:val="00CD2B12"/>
    <w:rsid w:val="00CD2FDD"/>
    <w:rsid w:val="00CD3328"/>
    <w:rsid w:val="00CD3A06"/>
    <w:rsid w:val="00CD3B8C"/>
    <w:rsid w:val="00CD3F4E"/>
    <w:rsid w:val="00CD4047"/>
    <w:rsid w:val="00CD429F"/>
    <w:rsid w:val="00CD4320"/>
    <w:rsid w:val="00CD450F"/>
    <w:rsid w:val="00CD4A1B"/>
    <w:rsid w:val="00CD4B1D"/>
    <w:rsid w:val="00CD4F06"/>
    <w:rsid w:val="00CD544C"/>
    <w:rsid w:val="00CD54BC"/>
    <w:rsid w:val="00CD60B7"/>
    <w:rsid w:val="00CD6252"/>
    <w:rsid w:val="00CD67C7"/>
    <w:rsid w:val="00CD6C29"/>
    <w:rsid w:val="00CD6E80"/>
    <w:rsid w:val="00CD7068"/>
    <w:rsid w:val="00CD74F7"/>
    <w:rsid w:val="00CD7812"/>
    <w:rsid w:val="00CD7814"/>
    <w:rsid w:val="00CD79E1"/>
    <w:rsid w:val="00CD7D5D"/>
    <w:rsid w:val="00CE00D6"/>
    <w:rsid w:val="00CE0A9E"/>
    <w:rsid w:val="00CE0C34"/>
    <w:rsid w:val="00CE0C9F"/>
    <w:rsid w:val="00CE0CD1"/>
    <w:rsid w:val="00CE10C6"/>
    <w:rsid w:val="00CE16CD"/>
    <w:rsid w:val="00CE1920"/>
    <w:rsid w:val="00CE1C7A"/>
    <w:rsid w:val="00CE1E0A"/>
    <w:rsid w:val="00CE2302"/>
    <w:rsid w:val="00CE2699"/>
    <w:rsid w:val="00CE2CF9"/>
    <w:rsid w:val="00CE33C6"/>
    <w:rsid w:val="00CE3567"/>
    <w:rsid w:val="00CE3850"/>
    <w:rsid w:val="00CE3996"/>
    <w:rsid w:val="00CE3CA5"/>
    <w:rsid w:val="00CE3D92"/>
    <w:rsid w:val="00CE403D"/>
    <w:rsid w:val="00CE4A2B"/>
    <w:rsid w:val="00CE4A88"/>
    <w:rsid w:val="00CE4ABD"/>
    <w:rsid w:val="00CE4C3F"/>
    <w:rsid w:val="00CE4DE7"/>
    <w:rsid w:val="00CE5284"/>
    <w:rsid w:val="00CE569D"/>
    <w:rsid w:val="00CE5B02"/>
    <w:rsid w:val="00CE635C"/>
    <w:rsid w:val="00CE65B0"/>
    <w:rsid w:val="00CE7962"/>
    <w:rsid w:val="00CE7AF0"/>
    <w:rsid w:val="00CE7B6A"/>
    <w:rsid w:val="00CE7E72"/>
    <w:rsid w:val="00CE7F63"/>
    <w:rsid w:val="00CF05B9"/>
    <w:rsid w:val="00CF062A"/>
    <w:rsid w:val="00CF10FF"/>
    <w:rsid w:val="00CF118A"/>
    <w:rsid w:val="00CF1203"/>
    <w:rsid w:val="00CF15BB"/>
    <w:rsid w:val="00CF1686"/>
    <w:rsid w:val="00CF1941"/>
    <w:rsid w:val="00CF1C43"/>
    <w:rsid w:val="00CF1E02"/>
    <w:rsid w:val="00CF1FA7"/>
    <w:rsid w:val="00CF20B6"/>
    <w:rsid w:val="00CF20CA"/>
    <w:rsid w:val="00CF20DC"/>
    <w:rsid w:val="00CF266B"/>
    <w:rsid w:val="00CF2863"/>
    <w:rsid w:val="00CF2981"/>
    <w:rsid w:val="00CF2A87"/>
    <w:rsid w:val="00CF364B"/>
    <w:rsid w:val="00CF3C7D"/>
    <w:rsid w:val="00CF406B"/>
    <w:rsid w:val="00CF42EC"/>
    <w:rsid w:val="00CF4429"/>
    <w:rsid w:val="00CF4652"/>
    <w:rsid w:val="00CF46C2"/>
    <w:rsid w:val="00CF4719"/>
    <w:rsid w:val="00CF486E"/>
    <w:rsid w:val="00CF48EC"/>
    <w:rsid w:val="00CF4A36"/>
    <w:rsid w:val="00CF56CA"/>
    <w:rsid w:val="00CF56F9"/>
    <w:rsid w:val="00CF5725"/>
    <w:rsid w:val="00CF58AD"/>
    <w:rsid w:val="00CF5A36"/>
    <w:rsid w:val="00CF5CA7"/>
    <w:rsid w:val="00CF5F80"/>
    <w:rsid w:val="00CF6472"/>
    <w:rsid w:val="00CF6474"/>
    <w:rsid w:val="00CF6650"/>
    <w:rsid w:val="00CF6870"/>
    <w:rsid w:val="00CF7551"/>
    <w:rsid w:val="00CF797A"/>
    <w:rsid w:val="00CF7E79"/>
    <w:rsid w:val="00D003DC"/>
    <w:rsid w:val="00D005F8"/>
    <w:rsid w:val="00D00DB6"/>
    <w:rsid w:val="00D00F8B"/>
    <w:rsid w:val="00D0123F"/>
    <w:rsid w:val="00D0133C"/>
    <w:rsid w:val="00D01AE2"/>
    <w:rsid w:val="00D01FBE"/>
    <w:rsid w:val="00D01FF4"/>
    <w:rsid w:val="00D0242E"/>
    <w:rsid w:val="00D02998"/>
    <w:rsid w:val="00D02AFD"/>
    <w:rsid w:val="00D02B82"/>
    <w:rsid w:val="00D02E7C"/>
    <w:rsid w:val="00D03582"/>
    <w:rsid w:val="00D037CD"/>
    <w:rsid w:val="00D037D7"/>
    <w:rsid w:val="00D03A54"/>
    <w:rsid w:val="00D0401D"/>
    <w:rsid w:val="00D04043"/>
    <w:rsid w:val="00D040B5"/>
    <w:rsid w:val="00D04B4A"/>
    <w:rsid w:val="00D04BA3"/>
    <w:rsid w:val="00D04DB0"/>
    <w:rsid w:val="00D05209"/>
    <w:rsid w:val="00D05730"/>
    <w:rsid w:val="00D05B42"/>
    <w:rsid w:val="00D05CA9"/>
    <w:rsid w:val="00D05EC7"/>
    <w:rsid w:val="00D060A0"/>
    <w:rsid w:val="00D0619F"/>
    <w:rsid w:val="00D063F7"/>
    <w:rsid w:val="00D06560"/>
    <w:rsid w:val="00D06636"/>
    <w:rsid w:val="00D066CA"/>
    <w:rsid w:val="00D06776"/>
    <w:rsid w:val="00D07130"/>
    <w:rsid w:val="00D076EA"/>
    <w:rsid w:val="00D0792A"/>
    <w:rsid w:val="00D079D3"/>
    <w:rsid w:val="00D07AA2"/>
    <w:rsid w:val="00D10242"/>
    <w:rsid w:val="00D10AAF"/>
    <w:rsid w:val="00D10DF4"/>
    <w:rsid w:val="00D10F1C"/>
    <w:rsid w:val="00D10FEC"/>
    <w:rsid w:val="00D112A3"/>
    <w:rsid w:val="00D1140F"/>
    <w:rsid w:val="00D118AC"/>
    <w:rsid w:val="00D1225A"/>
    <w:rsid w:val="00D12338"/>
    <w:rsid w:val="00D125DA"/>
    <w:rsid w:val="00D1276C"/>
    <w:rsid w:val="00D12F92"/>
    <w:rsid w:val="00D1379B"/>
    <w:rsid w:val="00D1383E"/>
    <w:rsid w:val="00D143FF"/>
    <w:rsid w:val="00D14945"/>
    <w:rsid w:val="00D14C02"/>
    <w:rsid w:val="00D14D78"/>
    <w:rsid w:val="00D1572D"/>
    <w:rsid w:val="00D1577D"/>
    <w:rsid w:val="00D159E5"/>
    <w:rsid w:val="00D15B96"/>
    <w:rsid w:val="00D16210"/>
    <w:rsid w:val="00D1645F"/>
    <w:rsid w:val="00D1648C"/>
    <w:rsid w:val="00D164FD"/>
    <w:rsid w:val="00D165C4"/>
    <w:rsid w:val="00D16E81"/>
    <w:rsid w:val="00D16F17"/>
    <w:rsid w:val="00D20014"/>
    <w:rsid w:val="00D2009C"/>
    <w:rsid w:val="00D20174"/>
    <w:rsid w:val="00D203D4"/>
    <w:rsid w:val="00D205B9"/>
    <w:rsid w:val="00D21388"/>
    <w:rsid w:val="00D21452"/>
    <w:rsid w:val="00D214E8"/>
    <w:rsid w:val="00D217A9"/>
    <w:rsid w:val="00D21CE9"/>
    <w:rsid w:val="00D22257"/>
    <w:rsid w:val="00D22412"/>
    <w:rsid w:val="00D22758"/>
    <w:rsid w:val="00D228D8"/>
    <w:rsid w:val="00D22973"/>
    <w:rsid w:val="00D22CB2"/>
    <w:rsid w:val="00D2325B"/>
    <w:rsid w:val="00D2345D"/>
    <w:rsid w:val="00D23884"/>
    <w:rsid w:val="00D23CB6"/>
    <w:rsid w:val="00D23E1D"/>
    <w:rsid w:val="00D23FA0"/>
    <w:rsid w:val="00D245BE"/>
    <w:rsid w:val="00D24644"/>
    <w:rsid w:val="00D24752"/>
    <w:rsid w:val="00D2478A"/>
    <w:rsid w:val="00D24B22"/>
    <w:rsid w:val="00D259F5"/>
    <w:rsid w:val="00D25E6E"/>
    <w:rsid w:val="00D26236"/>
    <w:rsid w:val="00D26302"/>
    <w:rsid w:val="00D2647D"/>
    <w:rsid w:val="00D266B7"/>
    <w:rsid w:val="00D269FA"/>
    <w:rsid w:val="00D26B38"/>
    <w:rsid w:val="00D26EA6"/>
    <w:rsid w:val="00D27269"/>
    <w:rsid w:val="00D27FBC"/>
    <w:rsid w:val="00D3020B"/>
    <w:rsid w:val="00D302E9"/>
    <w:rsid w:val="00D30C68"/>
    <w:rsid w:val="00D31116"/>
    <w:rsid w:val="00D3119F"/>
    <w:rsid w:val="00D3175F"/>
    <w:rsid w:val="00D31793"/>
    <w:rsid w:val="00D317F6"/>
    <w:rsid w:val="00D3182B"/>
    <w:rsid w:val="00D31BD4"/>
    <w:rsid w:val="00D31C76"/>
    <w:rsid w:val="00D32134"/>
    <w:rsid w:val="00D321FD"/>
    <w:rsid w:val="00D32625"/>
    <w:rsid w:val="00D32B6A"/>
    <w:rsid w:val="00D32C6E"/>
    <w:rsid w:val="00D33346"/>
    <w:rsid w:val="00D33615"/>
    <w:rsid w:val="00D33EA7"/>
    <w:rsid w:val="00D33F45"/>
    <w:rsid w:val="00D340D3"/>
    <w:rsid w:val="00D3448E"/>
    <w:rsid w:val="00D346F6"/>
    <w:rsid w:val="00D349F2"/>
    <w:rsid w:val="00D356CB"/>
    <w:rsid w:val="00D35C19"/>
    <w:rsid w:val="00D35E7B"/>
    <w:rsid w:val="00D36295"/>
    <w:rsid w:val="00D36439"/>
    <w:rsid w:val="00D36CD0"/>
    <w:rsid w:val="00D400F3"/>
    <w:rsid w:val="00D40273"/>
    <w:rsid w:val="00D40D6B"/>
    <w:rsid w:val="00D40FE2"/>
    <w:rsid w:val="00D412B3"/>
    <w:rsid w:val="00D4150F"/>
    <w:rsid w:val="00D41D3D"/>
    <w:rsid w:val="00D41EFE"/>
    <w:rsid w:val="00D4212E"/>
    <w:rsid w:val="00D421BB"/>
    <w:rsid w:val="00D42836"/>
    <w:rsid w:val="00D42CFE"/>
    <w:rsid w:val="00D42D37"/>
    <w:rsid w:val="00D44E5A"/>
    <w:rsid w:val="00D451AD"/>
    <w:rsid w:val="00D451D4"/>
    <w:rsid w:val="00D456E7"/>
    <w:rsid w:val="00D4576D"/>
    <w:rsid w:val="00D45B3B"/>
    <w:rsid w:val="00D4605D"/>
    <w:rsid w:val="00D4620F"/>
    <w:rsid w:val="00D462D4"/>
    <w:rsid w:val="00D4652E"/>
    <w:rsid w:val="00D465B4"/>
    <w:rsid w:val="00D467A6"/>
    <w:rsid w:val="00D46959"/>
    <w:rsid w:val="00D46B19"/>
    <w:rsid w:val="00D46CB9"/>
    <w:rsid w:val="00D46D90"/>
    <w:rsid w:val="00D46E19"/>
    <w:rsid w:val="00D4747D"/>
    <w:rsid w:val="00D4757B"/>
    <w:rsid w:val="00D47592"/>
    <w:rsid w:val="00D4782D"/>
    <w:rsid w:val="00D47A43"/>
    <w:rsid w:val="00D47CA9"/>
    <w:rsid w:val="00D50314"/>
    <w:rsid w:val="00D50432"/>
    <w:rsid w:val="00D504E2"/>
    <w:rsid w:val="00D50775"/>
    <w:rsid w:val="00D50904"/>
    <w:rsid w:val="00D51113"/>
    <w:rsid w:val="00D51C3D"/>
    <w:rsid w:val="00D51D4B"/>
    <w:rsid w:val="00D52606"/>
    <w:rsid w:val="00D52692"/>
    <w:rsid w:val="00D52711"/>
    <w:rsid w:val="00D527E9"/>
    <w:rsid w:val="00D528E5"/>
    <w:rsid w:val="00D52CD5"/>
    <w:rsid w:val="00D52CE1"/>
    <w:rsid w:val="00D53787"/>
    <w:rsid w:val="00D53CB7"/>
    <w:rsid w:val="00D5404E"/>
    <w:rsid w:val="00D5404F"/>
    <w:rsid w:val="00D543E1"/>
    <w:rsid w:val="00D55716"/>
    <w:rsid w:val="00D55946"/>
    <w:rsid w:val="00D559FB"/>
    <w:rsid w:val="00D5604D"/>
    <w:rsid w:val="00D5616F"/>
    <w:rsid w:val="00D5630A"/>
    <w:rsid w:val="00D56371"/>
    <w:rsid w:val="00D566C6"/>
    <w:rsid w:val="00D5692F"/>
    <w:rsid w:val="00D569EE"/>
    <w:rsid w:val="00D57A1F"/>
    <w:rsid w:val="00D57C78"/>
    <w:rsid w:val="00D6004F"/>
    <w:rsid w:val="00D602BE"/>
    <w:rsid w:val="00D60754"/>
    <w:rsid w:val="00D60B79"/>
    <w:rsid w:val="00D61291"/>
    <w:rsid w:val="00D6142D"/>
    <w:rsid w:val="00D61967"/>
    <w:rsid w:val="00D620C2"/>
    <w:rsid w:val="00D625F0"/>
    <w:rsid w:val="00D6270E"/>
    <w:rsid w:val="00D62747"/>
    <w:rsid w:val="00D62A7B"/>
    <w:rsid w:val="00D62C59"/>
    <w:rsid w:val="00D6380E"/>
    <w:rsid w:val="00D6385E"/>
    <w:rsid w:val="00D639AE"/>
    <w:rsid w:val="00D63E42"/>
    <w:rsid w:val="00D63F77"/>
    <w:rsid w:val="00D640A0"/>
    <w:rsid w:val="00D646FD"/>
    <w:rsid w:val="00D648C5"/>
    <w:rsid w:val="00D648FB"/>
    <w:rsid w:val="00D64EB9"/>
    <w:rsid w:val="00D64FDD"/>
    <w:rsid w:val="00D65230"/>
    <w:rsid w:val="00D653CC"/>
    <w:rsid w:val="00D6540B"/>
    <w:rsid w:val="00D65A01"/>
    <w:rsid w:val="00D65D1B"/>
    <w:rsid w:val="00D65F9E"/>
    <w:rsid w:val="00D66DEB"/>
    <w:rsid w:val="00D66E92"/>
    <w:rsid w:val="00D6707B"/>
    <w:rsid w:val="00D672FE"/>
    <w:rsid w:val="00D675BD"/>
    <w:rsid w:val="00D67634"/>
    <w:rsid w:val="00D6768F"/>
    <w:rsid w:val="00D7030F"/>
    <w:rsid w:val="00D7051A"/>
    <w:rsid w:val="00D705B6"/>
    <w:rsid w:val="00D70789"/>
    <w:rsid w:val="00D70D07"/>
    <w:rsid w:val="00D712AC"/>
    <w:rsid w:val="00D716A7"/>
    <w:rsid w:val="00D71892"/>
    <w:rsid w:val="00D7203F"/>
    <w:rsid w:val="00D7225D"/>
    <w:rsid w:val="00D72433"/>
    <w:rsid w:val="00D72744"/>
    <w:rsid w:val="00D72802"/>
    <w:rsid w:val="00D7294F"/>
    <w:rsid w:val="00D72A4B"/>
    <w:rsid w:val="00D731B7"/>
    <w:rsid w:val="00D7350B"/>
    <w:rsid w:val="00D73517"/>
    <w:rsid w:val="00D736D7"/>
    <w:rsid w:val="00D73CCE"/>
    <w:rsid w:val="00D73D52"/>
    <w:rsid w:val="00D74212"/>
    <w:rsid w:val="00D747B3"/>
    <w:rsid w:val="00D749EB"/>
    <w:rsid w:val="00D74A52"/>
    <w:rsid w:val="00D74F71"/>
    <w:rsid w:val="00D7511C"/>
    <w:rsid w:val="00D751EE"/>
    <w:rsid w:val="00D755D0"/>
    <w:rsid w:val="00D75699"/>
    <w:rsid w:val="00D76062"/>
    <w:rsid w:val="00D77077"/>
    <w:rsid w:val="00D771F5"/>
    <w:rsid w:val="00D77536"/>
    <w:rsid w:val="00D7756C"/>
    <w:rsid w:val="00D777D8"/>
    <w:rsid w:val="00D77C35"/>
    <w:rsid w:val="00D77F84"/>
    <w:rsid w:val="00D802A4"/>
    <w:rsid w:val="00D80319"/>
    <w:rsid w:val="00D80563"/>
    <w:rsid w:val="00D808D1"/>
    <w:rsid w:val="00D808E4"/>
    <w:rsid w:val="00D80FA1"/>
    <w:rsid w:val="00D81200"/>
    <w:rsid w:val="00D813D9"/>
    <w:rsid w:val="00D813EC"/>
    <w:rsid w:val="00D814CE"/>
    <w:rsid w:val="00D814DA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AF1"/>
    <w:rsid w:val="00D8572F"/>
    <w:rsid w:val="00D858BA"/>
    <w:rsid w:val="00D85CA4"/>
    <w:rsid w:val="00D8601F"/>
    <w:rsid w:val="00D86639"/>
    <w:rsid w:val="00D86656"/>
    <w:rsid w:val="00D86969"/>
    <w:rsid w:val="00D86A79"/>
    <w:rsid w:val="00D86A84"/>
    <w:rsid w:val="00D86E34"/>
    <w:rsid w:val="00D86EE7"/>
    <w:rsid w:val="00D87177"/>
    <w:rsid w:val="00D874C2"/>
    <w:rsid w:val="00D878EC"/>
    <w:rsid w:val="00D8799F"/>
    <w:rsid w:val="00D87DAC"/>
    <w:rsid w:val="00D87FE3"/>
    <w:rsid w:val="00D90055"/>
    <w:rsid w:val="00D90ECA"/>
    <w:rsid w:val="00D91214"/>
    <w:rsid w:val="00D9220A"/>
    <w:rsid w:val="00D9267F"/>
    <w:rsid w:val="00D92C4E"/>
    <w:rsid w:val="00D9312F"/>
    <w:rsid w:val="00D931D4"/>
    <w:rsid w:val="00D93B19"/>
    <w:rsid w:val="00D93F16"/>
    <w:rsid w:val="00D93F2B"/>
    <w:rsid w:val="00D94BA3"/>
    <w:rsid w:val="00D94EA1"/>
    <w:rsid w:val="00D94F5A"/>
    <w:rsid w:val="00D94FA3"/>
    <w:rsid w:val="00D95005"/>
    <w:rsid w:val="00D95103"/>
    <w:rsid w:val="00D954D2"/>
    <w:rsid w:val="00D95752"/>
    <w:rsid w:val="00D95A0A"/>
    <w:rsid w:val="00D95B65"/>
    <w:rsid w:val="00D95E16"/>
    <w:rsid w:val="00D966C2"/>
    <w:rsid w:val="00D9689E"/>
    <w:rsid w:val="00D96916"/>
    <w:rsid w:val="00D96AE8"/>
    <w:rsid w:val="00D96BB8"/>
    <w:rsid w:val="00D97512"/>
    <w:rsid w:val="00D97A69"/>
    <w:rsid w:val="00D97D34"/>
    <w:rsid w:val="00DA000B"/>
    <w:rsid w:val="00DA01D6"/>
    <w:rsid w:val="00DA060F"/>
    <w:rsid w:val="00DA0900"/>
    <w:rsid w:val="00DA0B74"/>
    <w:rsid w:val="00DA0B7D"/>
    <w:rsid w:val="00DA0BB5"/>
    <w:rsid w:val="00DA120B"/>
    <w:rsid w:val="00DA132B"/>
    <w:rsid w:val="00DA134B"/>
    <w:rsid w:val="00DA1929"/>
    <w:rsid w:val="00DA1D42"/>
    <w:rsid w:val="00DA1D59"/>
    <w:rsid w:val="00DA1ECD"/>
    <w:rsid w:val="00DA1F9A"/>
    <w:rsid w:val="00DA28B2"/>
    <w:rsid w:val="00DA29E8"/>
    <w:rsid w:val="00DA2B7D"/>
    <w:rsid w:val="00DA322E"/>
    <w:rsid w:val="00DA338A"/>
    <w:rsid w:val="00DA33DA"/>
    <w:rsid w:val="00DA3711"/>
    <w:rsid w:val="00DA390F"/>
    <w:rsid w:val="00DA48C1"/>
    <w:rsid w:val="00DA4BA7"/>
    <w:rsid w:val="00DA4C0E"/>
    <w:rsid w:val="00DA5668"/>
    <w:rsid w:val="00DA5C32"/>
    <w:rsid w:val="00DA5DD9"/>
    <w:rsid w:val="00DA6020"/>
    <w:rsid w:val="00DA63DC"/>
    <w:rsid w:val="00DA670B"/>
    <w:rsid w:val="00DA6903"/>
    <w:rsid w:val="00DA6A25"/>
    <w:rsid w:val="00DA6A42"/>
    <w:rsid w:val="00DA6A53"/>
    <w:rsid w:val="00DA6B57"/>
    <w:rsid w:val="00DA6C3D"/>
    <w:rsid w:val="00DA71C6"/>
    <w:rsid w:val="00DA7210"/>
    <w:rsid w:val="00DA734F"/>
    <w:rsid w:val="00DA737A"/>
    <w:rsid w:val="00DA78AA"/>
    <w:rsid w:val="00DA78FA"/>
    <w:rsid w:val="00DA7C0E"/>
    <w:rsid w:val="00DA7FE8"/>
    <w:rsid w:val="00DB0220"/>
    <w:rsid w:val="00DB08E2"/>
    <w:rsid w:val="00DB094D"/>
    <w:rsid w:val="00DB0C4A"/>
    <w:rsid w:val="00DB0D28"/>
    <w:rsid w:val="00DB0D56"/>
    <w:rsid w:val="00DB0DD9"/>
    <w:rsid w:val="00DB114E"/>
    <w:rsid w:val="00DB12BC"/>
    <w:rsid w:val="00DB1378"/>
    <w:rsid w:val="00DB1551"/>
    <w:rsid w:val="00DB1833"/>
    <w:rsid w:val="00DB2390"/>
    <w:rsid w:val="00DB24FD"/>
    <w:rsid w:val="00DB26CA"/>
    <w:rsid w:val="00DB294F"/>
    <w:rsid w:val="00DB2B17"/>
    <w:rsid w:val="00DB2E03"/>
    <w:rsid w:val="00DB2EE1"/>
    <w:rsid w:val="00DB2F27"/>
    <w:rsid w:val="00DB368D"/>
    <w:rsid w:val="00DB3786"/>
    <w:rsid w:val="00DB37AB"/>
    <w:rsid w:val="00DB45A8"/>
    <w:rsid w:val="00DB49DA"/>
    <w:rsid w:val="00DB4E19"/>
    <w:rsid w:val="00DB4E7D"/>
    <w:rsid w:val="00DB5A3F"/>
    <w:rsid w:val="00DB5D7C"/>
    <w:rsid w:val="00DB5EE8"/>
    <w:rsid w:val="00DB63CE"/>
    <w:rsid w:val="00DB694F"/>
    <w:rsid w:val="00DB6AE7"/>
    <w:rsid w:val="00DB6F3E"/>
    <w:rsid w:val="00DB7108"/>
    <w:rsid w:val="00DB7429"/>
    <w:rsid w:val="00DB7593"/>
    <w:rsid w:val="00DB77DC"/>
    <w:rsid w:val="00DB7886"/>
    <w:rsid w:val="00DB79CD"/>
    <w:rsid w:val="00DB7A2E"/>
    <w:rsid w:val="00DB7A73"/>
    <w:rsid w:val="00DB7B58"/>
    <w:rsid w:val="00DB7C2B"/>
    <w:rsid w:val="00DB7D5D"/>
    <w:rsid w:val="00DB7D9C"/>
    <w:rsid w:val="00DC037C"/>
    <w:rsid w:val="00DC1557"/>
    <w:rsid w:val="00DC19D3"/>
    <w:rsid w:val="00DC1BD0"/>
    <w:rsid w:val="00DC1BEA"/>
    <w:rsid w:val="00DC1CEA"/>
    <w:rsid w:val="00DC20FB"/>
    <w:rsid w:val="00DC2122"/>
    <w:rsid w:val="00DC22EC"/>
    <w:rsid w:val="00DC25E8"/>
    <w:rsid w:val="00DC2E26"/>
    <w:rsid w:val="00DC2F0D"/>
    <w:rsid w:val="00DC31D4"/>
    <w:rsid w:val="00DC328D"/>
    <w:rsid w:val="00DC34E8"/>
    <w:rsid w:val="00DC357D"/>
    <w:rsid w:val="00DC3594"/>
    <w:rsid w:val="00DC3750"/>
    <w:rsid w:val="00DC4505"/>
    <w:rsid w:val="00DC46CA"/>
    <w:rsid w:val="00DC4BEA"/>
    <w:rsid w:val="00DC5147"/>
    <w:rsid w:val="00DC523B"/>
    <w:rsid w:val="00DC5970"/>
    <w:rsid w:val="00DC6019"/>
    <w:rsid w:val="00DC606D"/>
    <w:rsid w:val="00DC61CE"/>
    <w:rsid w:val="00DC639D"/>
    <w:rsid w:val="00DC7497"/>
    <w:rsid w:val="00DC7E7C"/>
    <w:rsid w:val="00DD06D0"/>
    <w:rsid w:val="00DD090A"/>
    <w:rsid w:val="00DD0C3E"/>
    <w:rsid w:val="00DD0D78"/>
    <w:rsid w:val="00DD0F61"/>
    <w:rsid w:val="00DD11C0"/>
    <w:rsid w:val="00DD124B"/>
    <w:rsid w:val="00DD1B74"/>
    <w:rsid w:val="00DD1D17"/>
    <w:rsid w:val="00DD1DBA"/>
    <w:rsid w:val="00DD1F0C"/>
    <w:rsid w:val="00DD1F31"/>
    <w:rsid w:val="00DD242D"/>
    <w:rsid w:val="00DD256D"/>
    <w:rsid w:val="00DD271B"/>
    <w:rsid w:val="00DD2B28"/>
    <w:rsid w:val="00DD2C7E"/>
    <w:rsid w:val="00DD33B3"/>
    <w:rsid w:val="00DD36C1"/>
    <w:rsid w:val="00DD37AD"/>
    <w:rsid w:val="00DD3C87"/>
    <w:rsid w:val="00DD3F47"/>
    <w:rsid w:val="00DD4007"/>
    <w:rsid w:val="00DD41EA"/>
    <w:rsid w:val="00DD4210"/>
    <w:rsid w:val="00DD4978"/>
    <w:rsid w:val="00DD5138"/>
    <w:rsid w:val="00DD51F0"/>
    <w:rsid w:val="00DD5521"/>
    <w:rsid w:val="00DD559B"/>
    <w:rsid w:val="00DD55CF"/>
    <w:rsid w:val="00DD562F"/>
    <w:rsid w:val="00DD587A"/>
    <w:rsid w:val="00DD5AF3"/>
    <w:rsid w:val="00DD6491"/>
    <w:rsid w:val="00DD64B1"/>
    <w:rsid w:val="00DD68EC"/>
    <w:rsid w:val="00DD6A29"/>
    <w:rsid w:val="00DD6E24"/>
    <w:rsid w:val="00DD6F72"/>
    <w:rsid w:val="00DD6FBA"/>
    <w:rsid w:val="00DD73D8"/>
    <w:rsid w:val="00DD79FD"/>
    <w:rsid w:val="00DD7A1F"/>
    <w:rsid w:val="00DD7D34"/>
    <w:rsid w:val="00DE012A"/>
    <w:rsid w:val="00DE02B7"/>
    <w:rsid w:val="00DE02FD"/>
    <w:rsid w:val="00DE0358"/>
    <w:rsid w:val="00DE047A"/>
    <w:rsid w:val="00DE057D"/>
    <w:rsid w:val="00DE0620"/>
    <w:rsid w:val="00DE0878"/>
    <w:rsid w:val="00DE0A9E"/>
    <w:rsid w:val="00DE0B30"/>
    <w:rsid w:val="00DE0C98"/>
    <w:rsid w:val="00DE1016"/>
    <w:rsid w:val="00DE140B"/>
    <w:rsid w:val="00DE15A1"/>
    <w:rsid w:val="00DE1AC1"/>
    <w:rsid w:val="00DE1AC9"/>
    <w:rsid w:val="00DE1FDE"/>
    <w:rsid w:val="00DE1FF1"/>
    <w:rsid w:val="00DE2228"/>
    <w:rsid w:val="00DE23AB"/>
    <w:rsid w:val="00DE2B48"/>
    <w:rsid w:val="00DE3440"/>
    <w:rsid w:val="00DE3984"/>
    <w:rsid w:val="00DE3F3D"/>
    <w:rsid w:val="00DE450D"/>
    <w:rsid w:val="00DE48AD"/>
    <w:rsid w:val="00DE4ED1"/>
    <w:rsid w:val="00DE4FEB"/>
    <w:rsid w:val="00DE5244"/>
    <w:rsid w:val="00DE54AF"/>
    <w:rsid w:val="00DE552C"/>
    <w:rsid w:val="00DE5645"/>
    <w:rsid w:val="00DE58AF"/>
    <w:rsid w:val="00DE593F"/>
    <w:rsid w:val="00DE5B07"/>
    <w:rsid w:val="00DE5C3F"/>
    <w:rsid w:val="00DE644A"/>
    <w:rsid w:val="00DE661F"/>
    <w:rsid w:val="00DE6657"/>
    <w:rsid w:val="00DE716D"/>
    <w:rsid w:val="00DE7449"/>
    <w:rsid w:val="00DE7544"/>
    <w:rsid w:val="00DE7685"/>
    <w:rsid w:val="00DE7AB7"/>
    <w:rsid w:val="00DF0254"/>
    <w:rsid w:val="00DF0301"/>
    <w:rsid w:val="00DF0668"/>
    <w:rsid w:val="00DF0780"/>
    <w:rsid w:val="00DF0BC0"/>
    <w:rsid w:val="00DF0EF9"/>
    <w:rsid w:val="00DF0EFC"/>
    <w:rsid w:val="00DF1AA3"/>
    <w:rsid w:val="00DF1D8F"/>
    <w:rsid w:val="00DF26D7"/>
    <w:rsid w:val="00DF2775"/>
    <w:rsid w:val="00DF29E5"/>
    <w:rsid w:val="00DF2A72"/>
    <w:rsid w:val="00DF2B37"/>
    <w:rsid w:val="00DF2C3D"/>
    <w:rsid w:val="00DF3207"/>
    <w:rsid w:val="00DF33EF"/>
    <w:rsid w:val="00DF34FA"/>
    <w:rsid w:val="00DF37F3"/>
    <w:rsid w:val="00DF3846"/>
    <w:rsid w:val="00DF3C70"/>
    <w:rsid w:val="00DF432D"/>
    <w:rsid w:val="00DF452E"/>
    <w:rsid w:val="00DF4E0A"/>
    <w:rsid w:val="00DF53A2"/>
    <w:rsid w:val="00DF58D1"/>
    <w:rsid w:val="00DF5979"/>
    <w:rsid w:val="00DF611C"/>
    <w:rsid w:val="00DF734B"/>
    <w:rsid w:val="00DF7450"/>
    <w:rsid w:val="00DF7546"/>
    <w:rsid w:val="00DF75F1"/>
    <w:rsid w:val="00DF7632"/>
    <w:rsid w:val="00DF786C"/>
    <w:rsid w:val="00DF7C5A"/>
    <w:rsid w:val="00E0014F"/>
    <w:rsid w:val="00E0031C"/>
    <w:rsid w:val="00E005ED"/>
    <w:rsid w:val="00E00C96"/>
    <w:rsid w:val="00E00CB4"/>
    <w:rsid w:val="00E00D3C"/>
    <w:rsid w:val="00E00F98"/>
    <w:rsid w:val="00E013C0"/>
    <w:rsid w:val="00E014B1"/>
    <w:rsid w:val="00E021C3"/>
    <w:rsid w:val="00E02368"/>
    <w:rsid w:val="00E02371"/>
    <w:rsid w:val="00E02486"/>
    <w:rsid w:val="00E0262A"/>
    <w:rsid w:val="00E027DD"/>
    <w:rsid w:val="00E028A3"/>
    <w:rsid w:val="00E02E77"/>
    <w:rsid w:val="00E031F3"/>
    <w:rsid w:val="00E03854"/>
    <w:rsid w:val="00E039C4"/>
    <w:rsid w:val="00E03B1C"/>
    <w:rsid w:val="00E03BE5"/>
    <w:rsid w:val="00E03C7E"/>
    <w:rsid w:val="00E03E62"/>
    <w:rsid w:val="00E03E97"/>
    <w:rsid w:val="00E04824"/>
    <w:rsid w:val="00E04916"/>
    <w:rsid w:val="00E04FED"/>
    <w:rsid w:val="00E057E7"/>
    <w:rsid w:val="00E05B6E"/>
    <w:rsid w:val="00E05E3E"/>
    <w:rsid w:val="00E05E77"/>
    <w:rsid w:val="00E060A2"/>
    <w:rsid w:val="00E063E7"/>
    <w:rsid w:val="00E067A7"/>
    <w:rsid w:val="00E068BA"/>
    <w:rsid w:val="00E074A0"/>
    <w:rsid w:val="00E07B8A"/>
    <w:rsid w:val="00E100A6"/>
    <w:rsid w:val="00E102FF"/>
    <w:rsid w:val="00E1038C"/>
    <w:rsid w:val="00E10D75"/>
    <w:rsid w:val="00E110F9"/>
    <w:rsid w:val="00E113F7"/>
    <w:rsid w:val="00E11745"/>
    <w:rsid w:val="00E117F3"/>
    <w:rsid w:val="00E11AC3"/>
    <w:rsid w:val="00E11FD6"/>
    <w:rsid w:val="00E12197"/>
    <w:rsid w:val="00E12259"/>
    <w:rsid w:val="00E123BD"/>
    <w:rsid w:val="00E128B2"/>
    <w:rsid w:val="00E12FD2"/>
    <w:rsid w:val="00E13053"/>
    <w:rsid w:val="00E130A9"/>
    <w:rsid w:val="00E13423"/>
    <w:rsid w:val="00E1361C"/>
    <w:rsid w:val="00E13CBC"/>
    <w:rsid w:val="00E14201"/>
    <w:rsid w:val="00E142C8"/>
    <w:rsid w:val="00E145CF"/>
    <w:rsid w:val="00E14938"/>
    <w:rsid w:val="00E14951"/>
    <w:rsid w:val="00E1497E"/>
    <w:rsid w:val="00E14D2B"/>
    <w:rsid w:val="00E15651"/>
    <w:rsid w:val="00E15DB8"/>
    <w:rsid w:val="00E16214"/>
    <w:rsid w:val="00E16848"/>
    <w:rsid w:val="00E16ABF"/>
    <w:rsid w:val="00E16B67"/>
    <w:rsid w:val="00E16FFD"/>
    <w:rsid w:val="00E1757D"/>
    <w:rsid w:val="00E176C2"/>
    <w:rsid w:val="00E178D4"/>
    <w:rsid w:val="00E17DD9"/>
    <w:rsid w:val="00E204BE"/>
    <w:rsid w:val="00E2071C"/>
    <w:rsid w:val="00E2097F"/>
    <w:rsid w:val="00E209B6"/>
    <w:rsid w:val="00E20F58"/>
    <w:rsid w:val="00E2105D"/>
    <w:rsid w:val="00E219DE"/>
    <w:rsid w:val="00E21B02"/>
    <w:rsid w:val="00E21F33"/>
    <w:rsid w:val="00E22042"/>
    <w:rsid w:val="00E22153"/>
    <w:rsid w:val="00E222E5"/>
    <w:rsid w:val="00E22999"/>
    <w:rsid w:val="00E22AE2"/>
    <w:rsid w:val="00E22EB3"/>
    <w:rsid w:val="00E2347F"/>
    <w:rsid w:val="00E23514"/>
    <w:rsid w:val="00E23BB7"/>
    <w:rsid w:val="00E23FB9"/>
    <w:rsid w:val="00E240C2"/>
    <w:rsid w:val="00E247C5"/>
    <w:rsid w:val="00E24882"/>
    <w:rsid w:val="00E24CBF"/>
    <w:rsid w:val="00E25117"/>
    <w:rsid w:val="00E25231"/>
    <w:rsid w:val="00E25264"/>
    <w:rsid w:val="00E25F28"/>
    <w:rsid w:val="00E262DC"/>
    <w:rsid w:val="00E26332"/>
    <w:rsid w:val="00E267DB"/>
    <w:rsid w:val="00E26A2C"/>
    <w:rsid w:val="00E26AB8"/>
    <w:rsid w:val="00E26B82"/>
    <w:rsid w:val="00E26B9C"/>
    <w:rsid w:val="00E26C32"/>
    <w:rsid w:val="00E26C87"/>
    <w:rsid w:val="00E26CA3"/>
    <w:rsid w:val="00E26E62"/>
    <w:rsid w:val="00E27B6F"/>
    <w:rsid w:val="00E27CE1"/>
    <w:rsid w:val="00E30124"/>
    <w:rsid w:val="00E303A4"/>
    <w:rsid w:val="00E3063D"/>
    <w:rsid w:val="00E30771"/>
    <w:rsid w:val="00E30831"/>
    <w:rsid w:val="00E3096B"/>
    <w:rsid w:val="00E309F9"/>
    <w:rsid w:val="00E30BF3"/>
    <w:rsid w:val="00E30D08"/>
    <w:rsid w:val="00E30D78"/>
    <w:rsid w:val="00E310BA"/>
    <w:rsid w:val="00E31880"/>
    <w:rsid w:val="00E31B73"/>
    <w:rsid w:val="00E31DAA"/>
    <w:rsid w:val="00E31DF4"/>
    <w:rsid w:val="00E31E37"/>
    <w:rsid w:val="00E31E7E"/>
    <w:rsid w:val="00E3202A"/>
    <w:rsid w:val="00E3241A"/>
    <w:rsid w:val="00E3265B"/>
    <w:rsid w:val="00E32EBC"/>
    <w:rsid w:val="00E3317C"/>
    <w:rsid w:val="00E339C7"/>
    <w:rsid w:val="00E33D71"/>
    <w:rsid w:val="00E33F21"/>
    <w:rsid w:val="00E341D2"/>
    <w:rsid w:val="00E34C1D"/>
    <w:rsid w:val="00E35086"/>
    <w:rsid w:val="00E35329"/>
    <w:rsid w:val="00E354FC"/>
    <w:rsid w:val="00E35616"/>
    <w:rsid w:val="00E3629F"/>
    <w:rsid w:val="00E362C6"/>
    <w:rsid w:val="00E3641C"/>
    <w:rsid w:val="00E36825"/>
    <w:rsid w:val="00E36A5C"/>
    <w:rsid w:val="00E36C40"/>
    <w:rsid w:val="00E36E60"/>
    <w:rsid w:val="00E36E9B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431"/>
    <w:rsid w:val="00E4250F"/>
    <w:rsid w:val="00E4281E"/>
    <w:rsid w:val="00E42CCA"/>
    <w:rsid w:val="00E42FE8"/>
    <w:rsid w:val="00E43088"/>
    <w:rsid w:val="00E433DA"/>
    <w:rsid w:val="00E434C7"/>
    <w:rsid w:val="00E4354B"/>
    <w:rsid w:val="00E43E96"/>
    <w:rsid w:val="00E44248"/>
    <w:rsid w:val="00E44498"/>
    <w:rsid w:val="00E4461F"/>
    <w:rsid w:val="00E44696"/>
    <w:rsid w:val="00E446E4"/>
    <w:rsid w:val="00E44AC1"/>
    <w:rsid w:val="00E45444"/>
    <w:rsid w:val="00E4575B"/>
    <w:rsid w:val="00E45BFD"/>
    <w:rsid w:val="00E45DD1"/>
    <w:rsid w:val="00E45DF6"/>
    <w:rsid w:val="00E461DF"/>
    <w:rsid w:val="00E46306"/>
    <w:rsid w:val="00E46A39"/>
    <w:rsid w:val="00E46DC5"/>
    <w:rsid w:val="00E470F1"/>
    <w:rsid w:val="00E47144"/>
    <w:rsid w:val="00E472C8"/>
    <w:rsid w:val="00E47673"/>
    <w:rsid w:val="00E477EE"/>
    <w:rsid w:val="00E478E7"/>
    <w:rsid w:val="00E47D91"/>
    <w:rsid w:val="00E47E8B"/>
    <w:rsid w:val="00E47FC6"/>
    <w:rsid w:val="00E50444"/>
    <w:rsid w:val="00E50989"/>
    <w:rsid w:val="00E50BE4"/>
    <w:rsid w:val="00E51556"/>
    <w:rsid w:val="00E51721"/>
    <w:rsid w:val="00E517B9"/>
    <w:rsid w:val="00E51880"/>
    <w:rsid w:val="00E51C47"/>
    <w:rsid w:val="00E5244A"/>
    <w:rsid w:val="00E5255E"/>
    <w:rsid w:val="00E526CE"/>
    <w:rsid w:val="00E5281B"/>
    <w:rsid w:val="00E52B10"/>
    <w:rsid w:val="00E5303C"/>
    <w:rsid w:val="00E5311A"/>
    <w:rsid w:val="00E5343F"/>
    <w:rsid w:val="00E53B36"/>
    <w:rsid w:val="00E5447C"/>
    <w:rsid w:val="00E54657"/>
    <w:rsid w:val="00E5470F"/>
    <w:rsid w:val="00E54C06"/>
    <w:rsid w:val="00E54D2E"/>
    <w:rsid w:val="00E54E12"/>
    <w:rsid w:val="00E54E57"/>
    <w:rsid w:val="00E55131"/>
    <w:rsid w:val="00E551EE"/>
    <w:rsid w:val="00E556F1"/>
    <w:rsid w:val="00E55979"/>
    <w:rsid w:val="00E5598E"/>
    <w:rsid w:val="00E55C5F"/>
    <w:rsid w:val="00E55D7E"/>
    <w:rsid w:val="00E55F4F"/>
    <w:rsid w:val="00E5652C"/>
    <w:rsid w:val="00E5670A"/>
    <w:rsid w:val="00E56921"/>
    <w:rsid w:val="00E5720C"/>
    <w:rsid w:val="00E574B0"/>
    <w:rsid w:val="00E57552"/>
    <w:rsid w:val="00E57997"/>
    <w:rsid w:val="00E57A77"/>
    <w:rsid w:val="00E57F79"/>
    <w:rsid w:val="00E604BC"/>
    <w:rsid w:val="00E6109E"/>
    <w:rsid w:val="00E6120E"/>
    <w:rsid w:val="00E6163A"/>
    <w:rsid w:val="00E61AA4"/>
    <w:rsid w:val="00E61BA5"/>
    <w:rsid w:val="00E61D2A"/>
    <w:rsid w:val="00E62387"/>
    <w:rsid w:val="00E623E9"/>
    <w:rsid w:val="00E625A0"/>
    <w:rsid w:val="00E626B2"/>
    <w:rsid w:val="00E6295E"/>
    <w:rsid w:val="00E62BDC"/>
    <w:rsid w:val="00E62C86"/>
    <w:rsid w:val="00E63005"/>
    <w:rsid w:val="00E630ED"/>
    <w:rsid w:val="00E630F0"/>
    <w:rsid w:val="00E634A7"/>
    <w:rsid w:val="00E63523"/>
    <w:rsid w:val="00E63FC5"/>
    <w:rsid w:val="00E641C6"/>
    <w:rsid w:val="00E6451B"/>
    <w:rsid w:val="00E64706"/>
    <w:rsid w:val="00E64894"/>
    <w:rsid w:val="00E6497F"/>
    <w:rsid w:val="00E64C22"/>
    <w:rsid w:val="00E64FA1"/>
    <w:rsid w:val="00E6505F"/>
    <w:rsid w:val="00E653A1"/>
    <w:rsid w:val="00E65DDE"/>
    <w:rsid w:val="00E66153"/>
    <w:rsid w:val="00E666C4"/>
    <w:rsid w:val="00E668DA"/>
    <w:rsid w:val="00E66D59"/>
    <w:rsid w:val="00E66DCB"/>
    <w:rsid w:val="00E67203"/>
    <w:rsid w:val="00E676EE"/>
    <w:rsid w:val="00E67A63"/>
    <w:rsid w:val="00E67EA7"/>
    <w:rsid w:val="00E67EF7"/>
    <w:rsid w:val="00E700ED"/>
    <w:rsid w:val="00E70128"/>
    <w:rsid w:val="00E7046E"/>
    <w:rsid w:val="00E7057E"/>
    <w:rsid w:val="00E70A95"/>
    <w:rsid w:val="00E712F8"/>
    <w:rsid w:val="00E714D9"/>
    <w:rsid w:val="00E71B72"/>
    <w:rsid w:val="00E71D55"/>
    <w:rsid w:val="00E72480"/>
    <w:rsid w:val="00E72CCD"/>
    <w:rsid w:val="00E73591"/>
    <w:rsid w:val="00E7364B"/>
    <w:rsid w:val="00E7398B"/>
    <w:rsid w:val="00E73E34"/>
    <w:rsid w:val="00E73E7C"/>
    <w:rsid w:val="00E741BE"/>
    <w:rsid w:val="00E7433A"/>
    <w:rsid w:val="00E74413"/>
    <w:rsid w:val="00E745DC"/>
    <w:rsid w:val="00E74C70"/>
    <w:rsid w:val="00E74DD5"/>
    <w:rsid w:val="00E750A4"/>
    <w:rsid w:val="00E7511A"/>
    <w:rsid w:val="00E75202"/>
    <w:rsid w:val="00E75C82"/>
    <w:rsid w:val="00E7602F"/>
    <w:rsid w:val="00E7604C"/>
    <w:rsid w:val="00E76A41"/>
    <w:rsid w:val="00E76C74"/>
    <w:rsid w:val="00E77045"/>
    <w:rsid w:val="00E77381"/>
    <w:rsid w:val="00E77422"/>
    <w:rsid w:val="00E774A1"/>
    <w:rsid w:val="00E77882"/>
    <w:rsid w:val="00E77B84"/>
    <w:rsid w:val="00E77D9C"/>
    <w:rsid w:val="00E77DE3"/>
    <w:rsid w:val="00E801D9"/>
    <w:rsid w:val="00E81148"/>
    <w:rsid w:val="00E8153C"/>
    <w:rsid w:val="00E81545"/>
    <w:rsid w:val="00E8161A"/>
    <w:rsid w:val="00E819E3"/>
    <w:rsid w:val="00E82407"/>
    <w:rsid w:val="00E824CF"/>
    <w:rsid w:val="00E82DE6"/>
    <w:rsid w:val="00E82E79"/>
    <w:rsid w:val="00E8335E"/>
    <w:rsid w:val="00E83EEC"/>
    <w:rsid w:val="00E8426C"/>
    <w:rsid w:val="00E843B6"/>
    <w:rsid w:val="00E84C6D"/>
    <w:rsid w:val="00E84EFD"/>
    <w:rsid w:val="00E84FA2"/>
    <w:rsid w:val="00E85003"/>
    <w:rsid w:val="00E853DC"/>
    <w:rsid w:val="00E859F5"/>
    <w:rsid w:val="00E85ADD"/>
    <w:rsid w:val="00E867E2"/>
    <w:rsid w:val="00E867F7"/>
    <w:rsid w:val="00E8707D"/>
    <w:rsid w:val="00E87908"/>
    <w:rsid w:val="00E87AD2"/>
    <w:rsid w:val="00E87B17"/>
    <w:rsid w:val="00E87D12"/>
    <w:rsid w:val="00E87DC5"/>
    <w:rsid w:val="00E9024B"/>
    <w:rsid w:val="00E905B7"/>
    <w:rsid w:val="00E90654"/>
    <w:rsid w:val="00E9082A"/>
    <w:rsid w:val="00E90888"/>
    <w:rsid w:val="00E910AE"/>
    <w:rsid w:val="00E917FA"/>
    <w:rsid w:val="00E91E76"/>
    <w:rsid w:val="00E91E78"/>
    <w:rsid w:val="00E91F6B"/>
    <w:rsid w:val="00E922FC"/>
    <w:rsid w:val="00E92313"/>
    <w:rsid w:val="00E9232B"/>
    <w:rsid w:val="00E92426"/>
    <w:rsid w:val="00E92552"/>
    <w:rsid w:val="00E926FA"/>
    <w:rsid w:val="00E929A1"/>
    <w:rsid w:val="00E92A65"/>
    <w:rsid w:val="00E92C44"/>
    <w:rsid w:val="00E93B64"/>
    <w:rsid w:val="00E93FD7"/>
    <w:rsid w:val="00E942BF"/>
    <w:rsid w:val="00E94A80"/>
    <w:rsid w:val="00E94E9B"/>
    <w:rsid w:val="00E94EC3"/>
    <w:rsid w:val="00E9502C"/>
    <w:rsid w:val="00E95160"/>
    <w:rsid w:val="00E951E0"/>
    <w:rsid w:val="00E95380"/>
    <w:rsid w:val="00E959E9"/>
    <w:rsid w:val="00E95A64"/>
    <w:rsid w:val="00E95A9C"/>
    <w:rsid w:val="00E9618B"/>
    <w:rsid w:val="00E961EA"/>
    <w:rsid w:val="00E96286"/>
    <w:rsid w:val="00E96349"/>
    <w:rsid w:val="00E964F6"/>
    <w:rsid w:val="00E96786"/>
    <w:rsid w:val="00E968E1"/>
    <w:rsid w:val="00E96F4E"/>
    <w:rsid w:val="00E9726E"/>
    <w:rsid w:val="00E97896"/>
    <w:rsid w:val="00E97C16"/>
    <w:rsid w:val="00E97D29"/>
    <w:rsid w:val="00E97DFB"/>
    <w:rsid w:val="00EA0102"/>
    <w:rsid w:val="00EA07EB"/>
    <w:rsid w:val="00EA0AC4"/>
    <w:rsid w:val="00EA0B51"/>
    <w:rsid w:val="00EA0DB3"/>
    <w:rsid w:val="00EA10B0"/>
    <w:rsid w:val="00EA1D2A"/>
    <w:rsid w:val="00EA1DAA"/>
    <w:rsid w:val="00EA23A2"/>
    <w:rsid w:val="00EA23C6"/>
    <w:rsid w:val="00EA23CC"/>
    <w:rsid w:val="00EA23F4"/>
    <w:rsid w:val="00EA2A1F"/>
    <w:rsid w:val="00EA2DC2"/>
    <w:rsid w:val="00EA322D"/>
    <w:rsid w:val="00EA3309"/>
    <w:rsid w:val="00EA332E"/>
    <w:rsid w:val="00EA34A4"/>
    <w:rsid w:val="00EA359A"/>
    <w:rsid w:val="00EA38E6"/>
    <w:rsid w:val="00EA3CF6"/>
    <w:rsid w:val="00EA3E25"/>
    <w:rsid w:val="00EA3F37"/>
    <w:rsid w:val="00EA3FB8"/>
    <w:rsid w:val="00EA4097"/>
    <w:rsid w:val="00EA42F0"/>
    <w:rsid w:val="00EA43B4"/>
    <w:rsid w:val="00EA4987"/>
    <w:rsid w:val="00EA49B6"/>
    <w:rsid w:val="00EA4B66"/>
    <w:rsid w:val="00EA4E07"/>
    <w:rsid w:val="00EA4EA6"/>
    <w:rsid w:val="00EA5519"/>
    <w:rsid w:val="00EA5A18"/>
    <w:rsid w:val="00EA60AA"/>
    <w:rsid w:val="00EA6538"/>
    <w:rsid w:val="00EA6FA6"/>
    <w:rsid w:val="00EA6FA8"/>
    <w:rsid w:val="00EA7228"/>
    <w:rsid w:val="00EA7778"/>
    <w:rsid w:val="00EA7847"/>
    <w:rsid w:val="00EA7BB9"/>
    <w:rsid w:val="00EB02C0"/>
    <w:rsid w:val="00EB04A6"/>
    <w:rsid w:val="00EB0A4D"/>
    <w:rsid w:val="00EB0FC6"/>
    <w:rsid w:val="00EB15C5"/>
    <w:rsid w:val="00EB161E"/>
    <w:rsid w:val="00EB17A1"/>
    <w:rsid w:val="00EB198F"/>
    <w:rsid w:val="00EB2138"/>
    <w:rsid w:val="00EB233C"/>
    <w:rsid w:val="00EB2915"/>
    <w:rsid w:val="00EB2F02"/>
    <w:rsid w:val="00EB2F2A"/>
    <w:rsid w:val="00EB3489"/>
    <w:rsid w:val="00EB36F1"/>
    <w:rsid w:val="00EB3A2C"/>
    <w:rsid w:val="00EB4432"/>
    <w:rsid w:val="00EB4676"/>
    <w:rsid w:val="00EB4756"/>
    <w:rsid w:val="00EB4FC5"/>
    <w:rsid w:val="00EB503D"/>
    <w:rsid w:val="00EB5167"/>
    <w:rsid w:val="00EB5194"/>
    <w:rsid w:val="00EB539C"/>
    <w:rsid w:val="00EB5975"/>
    <w:rsid w:val="00EB5B67"/>
    <w:rsid w:val="00EB5CEA"/>
    <w:rsid w:val="00EB5D68"/>
    <w:rsid w:val="00EB6372"/>
    <w:rsid w:val="00EB696B"/>
    <w:rsid w:val="00EB699E"/>
    <w:rsid w:val="00EB6A12"/>
    <w:rsid w:val="00EB6D22"/>
    <w:rsid w:val="00EB72E0"/>
    <w:rsid w:val="00EB763B"/>
    <w:rsid w:val="00EB7D5E"/>
    <w:rsid w:val="00EB7DF1"/>
    <w:rsid w:val="00EC0793"/>
    <w:rsid w:val="00EC0B24"/>
    <w:rsid w:val="00EC0C07"/>
    <w:rsid w:val="00EC0DA7"/>
    <w:rsid w:val="00EC1421"/>
    <w:rsid w:val="00EC1720"/>
    <w:rsid w:val="00EC1B3C"/>
    <w:rsid w:val="00EC21AC"/>
    <w:rsid w:val="00EC22E4"/>
    <w:rsid w:val="00EC2E32"/>
    <w:rsid w:val="00EC2E7E"/>
    <w:rsid w:val="00EC3452"/>
    <w:rsid w:val="00EC36A0"/>
    <w:rsid w:val="00EC3F25"/>
    <w:rsid w:val="00EC3FB4"/>
    <w:rsid w:val="00EC3FC8"/>
    <w:rsid w:val="00EC4278"/>
    <w:rsid w:val="00EC4301"/>
    <w:rsid w:val="00EC44BF"/>
    <w:rsid w:val="00EC4743"/>
    <w:rsid w:val="00EC49CB"/>
    <w:rsid w:val="00EC5490"/>
    <w:rsid w:val="00EC55A8"/>
    <w:rsid w:val="00EC56E0"/>
    <w:rsid w:val="00EC58A8"/>
    <w:rsid w:val="00EC5933"/>
    <w:rsid w:val="00EC59BA"/>
    <w:rsid w:val="00EC5B66"/>
    <w:rsid w:val="00EC6281"/>
    <w:rsid w:val="00EC6646"/>
    <w:rsid w:val="00EC6BB5"/>
    <w:rsid w:val="00EC6FEE"/>
    <w:rsid w:val="00EC7DB1"/>
    <w:rsid w:val="00EC7E39"/>
    <w:rsid w:val="00EC7FE3"/>
    <w:rsid w:val="00ED01CD"/>
    <w:rsid w:val="00ED0530"/>
    <w:rsid w:val="00ED0622"/>
    <w:rsid w:val="00ED0847"/>
    <w:rsid w:val="00ED0933"/>
    <w:rsid w:val="00ED09CF"/>
    <w:rsid w:val="00ED1481"/>
    <w:rsid w:val="00ED202B"/>
    <w:rsid w:val="00ED2358"/>
    <w:rsid w:val="00ED2EE0"/>
    <w:rsid w:val="00ED3304"/>
    <w:rsid w:val="00ED39B9"/>
    <w:rsid w:val="00ED3AAF"/>
    <w:rsid w:val="00ED3D48"/>
    <w:rsid w:val="00ED3DF5"/>
    <w:rsid w:val="00ED3F7D"/>
    <w:rsid w:val="00ED455F"/>
    <w:rsid w:val="00ED48C1"/>
    <w:rsid w:val="00ED4BBC"/>
    <w:rsid w:val="00ED4D48"/>
    <w:rsid w:val="00ED4DE1"/>
    <w:rsid w:val="00ED4DFA"/>
    <w:rsid w:val="00ED4EAA"/>
    <w:rsid w:val="00ED59A9"/>
    <w:rsid w:val="00ED5C88"/>
    <w:rsid w:val="00ED5E04"/>
    <w:rsid w:val="00ED5E54"/>
    <w:rsid w:val="00ED5F10"/>
    <w:rsid w:val="00ED60AC"/>
    <w:rsid w:val="00ED682C"/>
    <w:rsid w:val="00ED6E48"/>
    <w:rsid w:val="00ED71EE"/>
    <w:rsid w:val="00ED729F"/>
    <w:rsid w:val="00ED74D3"/>
    <w:rsid w:val="00ED7831"/>
    <w:rsid w:val="00ED7D65"/>
    <w:rsid w:val="00EE0091"/>
    <w:rsid w:val="00EE00BC"/>
    <w:rsid w:val="00EE0429"/>
    <w:rsid w:val="00EE0734"/>
    <w:rsid w:val="00EE0A06"/>
    <w:rsid w:val="00EE102C"/>
    <w:rsid w:val="00EE146D"/>
    <w:rsid w:val="00EE15E9"/>
    <w:rsid w:val="00EE18BD"/>
    <w:rsid w:val="00EE18E0"/>
    <w:rsid w:val="00EE1952"/>
    <w:rsid w:val="00EE1E39"/>
    <w:rsid w:val="00EE2193"/>
    <w:rsid w:val="00EE23E0"/>
    <w:rsid w:val="00EE26B8"/>
    <w:rsid w:val="00EE26B9"/>
    <w:rsid w:val="00EE27A4"/>
    <w:rsid w:val="00EE2F05"/>
    <w:rsid w:val="00EE33AB"/>
    <w:rsid w:val="00EE3476"/>
    <w:rsid w:val="00EE36F5"/>
    <w:rsid w:val="00EE3765"/>
    <w:rsid w:val="00EE3C43"/>
    <w:rsid w:val="00EE3FC0"/>
    <w:rsid w:val="00EE3FD6"/>
    <w:rsid w:val="00EE4166"/>
    <w:rsid w:val="00EE4309"/>
    <w:rsid w:val="00EE43BE"/>
    <w:rsid w:val="00EE481E"/>
    <w:rsid w:val="00EE4866"/>
    <w:rsid w:val="00EE4B94"/>
    <w:rsid w:val="00EE4F2C"/>
    <w:rsid w:val="00EE50CA"/>
    <w:rsid w:val="00EE5C8A"/>
    <w:rsid w:val="00EE5F76"/>
    <w:rsid w:val="00EE5FB1"/>
    <w:rsid w:val="00EE62CC"/>
    <w:rsid w:val="00EE64EF"/>
    <w:rsid w:val="00EE667E"/>
    <w:rsid w:val="00EE66E8"/>
    <w:rsid w:val="00EE6868"/>
    <w:rsid w:val="00EE6893"/>
    <w:rsid w:val="00EE6927"/>
    <w:rsid w:val="00EE6CAA"/>
    <w:rsid w:val="00EE6F2F"/>
    <w:rsid w:val="00EE713D"/>
    <w:rsid w:val="00EE75A4"/>
    <w:rsid w:val="00EE7867"/>
    <w:rsid w:val="00EE7B9D"/>
    <w:rsid w:val="00EE7CE3"/>
    <w:rsid w:val="00EF00D2"/>
    <w:rsid w:val="00EF02E9"/>
    <w:rsid w:val="00EF02F5"/>
    <w:rsid w:val="00EF06FB"/>
    <w:rsid w:val="00EF070E"/>
    <w:rsid w:val="00EF0DD0"/>
    <w:rsid w:val="00EF0F04"/>
    <w:rsid w:val="00EF0F0D"/>
    <w:rsid w:val="00EF1539"/>
    <w:rsid w:val="00EF19DB"/>
    <w:rsid w:val="00EF1C6E"/>
    <w:rsid w:val="00EF1D74"/>
    <w:rsid w:val="00EF278F"/>
    <w:rsid w:val="00EF2A80"/>
    <w:rsid w:val="00EF2B87"/>
    <w:rsid w:val="00EF35B2"/>
    <w:rsid w:val="00EF3CAA"/>
    <w:rsid w:val="00EF4E80"/>
    <w:rsid w:val="00EF5198"/>
    <w:rsid w:val="00EF5AF2"/>
    <w:rsid w:val="00EF6209"/>
    <w:rsid w:val="00EF67E6"/>
    <w:rsid w:val="00EF685D"/>
    <w:rsid w:val="00EF6D6A"/>
    <w:rsid w:val="00EF7135"/>
    <w:rsid w:val="00EF72DE"/>
    <w:rsid w:val="00EF7934"/>
    <w:rsid w:val="00EF7993"/>
    <w:rsid w:val="00EF7B4F"/>
    <w:rsid w:val="00F0000A"/>
    <w:rsid w:val="00F002EA"/>
    <w:rsid w:val="00F00383"/>
    <w:rsid w:val="00F00574"/>
    <w:rsid w:val="00F006C9"/>
    <w:rsid w:val="00F00767"/>
    <w:rsid w:val="00F009AA"/>
    <w:rsid w:val="00F00B77"/>
    <w:rsid w:val="00F0105F"/>
    <w:rsid w:val="00F01847"/>
    <w:rsid w:val="00F018E2"/>
    <w:rsid w:val="00F01979"/>
    <w:rsid w:val="00F01B17"/>
    <w:rsid w:val="00F01CA0"/>
    <w:rsid w:val="00F021CC"/>
    <w:rsid w:val="00F02CAE"/>
    <w:rsid w:val="00F02D77"/>
    <w:rsid w:val="00F03131"/>
    <w:rsid w:val="00F0337B"/>
    <w:rsid w:val="00F034E8"/>
    <w:rsid w:val="00F0357D"/>
    <w:rsid w:val="00F03F8C"/>
    <w:rsid w:val="00F040EF"/>
    <w:rsid w:val="00F04112"/>
    <w:rsid w:val="00F04152"/>
    <w:rsid w:val="00F0422E"/>
    <w:rsid w:val="00F0479A"/>
    <w:rsid w:val="00F0492D"/>
    <w:rsid w:val="00F049EE"/>
    <w:rsid w:val="00F04B1D"/>
    <w:rsid w:val="00F04E2F"/>
    <w:rsid w:val="00F0507A"/>
    <w:rsid w:val="00F05823"/>
    <w:rsid w:val="00F05AE0"/>
    <w:rsid w:val="00F05B0E"/>
    <w:rsid w:val="00F06067"/>
    <w:rsid w:val="00F062D7"/>
    <w:rsid w:val="00F064FA"/>
    <w:rsid w:val="00F067AB"/>
    <w:rsid w:val="00F067E2"/>
    <w:rsid w:val="00F0680B"/>
    <w:rsid w:val="00F073C6"/>
    <w:rsid w:val="00F074ED"/>
    <w:rsid w:val="00F074F0"/>
    <w:rsid w:val="00F07614"/>
    <w:rsid w:val="00F077BE"/>
    <w:rsid w:val="00F07976"/>
    <w:rsid w:val="00F07990"/>
    <w:rsid w:val="00F07B9F"/>
    <w:rsid w:val="00F07FA9"/>
    <w:rsid w:val="00F107CD"/>
    <w:rsid w:val="00F10BBC"/>
    <w:rsid w:val="00F10D4F"/>
    <w:rsid w:val="00F10D9C"/>
    <w:rsid w:val="00F10E40"/>
    <w:rsid w:val="00F111E2"/>
    <w:rsid w:val="00F113A4"/>
    <w:rsid w:val="00F119DA"/>
    <w:rsid w:val="00F11C21"/>
    <w:rsid w:val="00F11CB5"/>
    <w:rsid w:val="00F1208F"/>
    <w:rsid w:val="00F122ED"/>
    <w:rsid w:val="00F1248F"/>
    <w:rsid w:val="00F129E2"/>
    <w:rsid w:val="00F12B5E"/>
    <w:rsid w:val="00F12D67"/>
    <w:rsid w:val="00F12D8F"/>
    <w:rsid w:val="00F13751"/>
    <w:rsid w:val="00F13FDD"/>
    <w:rsid w:val="00F140E7"/>
    <w:rsid w:val="00F1466F"/>
    <w:rsid w:val="00F147D9"/>
    <w:rsid w:val="00F147E6"/>
    <w:rsid w:val="00F14C45"/>
    <w:rsid w:val="00F14F1E"/>
    <w:rsid w:val="00F15093"/>
    <w:rsid w:val="00F153E9"/>
    <w:rsid w:val="00F1548D"/>
    <w:rsid w:val="00F15C94"/>
    <w:rsid w:val="00F161D0"/>
    <w:rsid w:val="00F16366"/>
    <w:rsid w:val="00F16658"/>
    <w:rsid w:val="00F16705"/>
    <w:rsid w:val="00F16979"/>
    <w:rsid w:val="00F17033"/>
    <w:rsid w:val="00F173CB"/>
    <w:rsid w:val="00F1747C"/>
    <w:rsid w:val="00F176A1"/>
    <w:rsid w:val="00F1774D"/>
    <w:rsid w:val="00F177A9"/>
    <w:rsid w:val="00F17EB3"/>
    <w:rsid w:val="00F203C1"/>
    <w:rsid w:val="00F20427"/>
    <w:rsid w:val="00F2068A"/>
    <w:rsid w:val="00F20A46"/>
    <w:rsid w:val="00F20B7E"/>
    <w:rsid w:val="00F20D60"/>
    <w:rsid w:val="00F21410"/>
    <w:rsid w:val="00F218FA"/>
    <w:rsid w:val="00F21D0B"/>
    <w:rsid w:val="00F21F46"/>
    <w:rsid w:val="00F222B1"/>
    <w:rsid w:val="00F22B4B"/>
    <w:rsid w:val="00F22E6C"/>
    <w:rsid w:val="00F22F31"/>
    <w:rsid w:val="00F230CC"/>
    <w:rsid w:val="00F23403"/>
    <w:rsid w:val="00F235B2"/>
    <w:rsid w:val="00F23914"/>
    <w:rsid w:val="00F23C38"/>
    <w:rsid w:val="00F23D3C"/>
    <w:rsid w:val="00F2440C"/>
    <w:rsid w:val="00F247FC"/>
    <w:rsid w:val="00F248AE"/>
    <w:rsid w:val="00F24C71"/>
    <w:rsid w:val="00F251F7"/>
    <w:rsid w:val="00F25A18"/>
    <w:rsid w:val="00F25A1B"/>
    <w:rsid w:val="00F25AE6"/>
    <w:rsid w:val="00F25B85"/>
    <w:rsid w:val="00F25E16"/>
    <w:rsid w:val="00F2608A"/>
    <w:rsid w:val="00F267F5"/>
    <w:rsid w:val="00F269DF"/>
    <w:rsid w:val="00F26CCC"/>
    <w:rsid w:val="00F273BA"/>
    <w:rsid w:val="00F27741"/>
    <w:rsid w:val="00F27B59"/>
    <w:rsid w:val="00F27C3E"/>
    <w:rsid w:val="00F300B0"/>
    <w:rsid w:val="00F300CF"/>
    <w:rsid w:val="00F30944"/>
    <w:rsid w:val="00F310E4"/>
    <w:rsid w:val="00F31107"/>
    <w:rsid w:val="00F31C1C"/>
    <w:rsid w:val="00F31C73"/>
    <w:rsid w:val="00F32090"/>
    <w:rsid w:val="00F32227"/>
    <w:rsid w:val="00F32583"/>
    <w:rsid w:val="00F3264B"/>
    <w:rsid w:val="00F33787"/>
    <w:rsid w:val="00F33AB0"/>
    <w:rsid w:val="00F3455D"/>
    <w:rsid w:val="00F34789"/>
    <w:rsid w:val="00F34A48"/>
    <w:rsid w:val="00F34BAD"/>
    <w:rsid w:val="00F34E4C"/>
    <w:rsid w:val="00F34E7B"/>
    <w:rsid w:val="00F351C1"/>
    <w:rsid w:val="00F352D5"/>
    <w:rsid w:val="00F35385"/>
    <w:rsid w:val="00F35B00"/>
    <w:rsid w:val="00F35BAC"/>
    <w:rsid w:val="00F36147"/>
    <w:rsid w:val="00F36190"/>
    <w:rsid w:val="00F36ACB"/>
    <w:rsid w:val="00F36D9A"/>
    <w:rsid w:val="00F37842"/>
    <w:rsid w:val="00F378FD"/>
    <w:rsid w:val="00F37CA1"/>
    <w:rsid w:val="00F37CE9"/>
    <w:rsid w:val="00F37F1A"/>
    <w:rsid w:val="00F40301"/>
    <w:rsid w:val="00F40510"/>
    <w:rsid w:val="00F4089D"/>
    <w:rsid w:val="00F40BFF"/>
    <w:rsid w:val="00F41053"/>
    <w:rsid w:val="00F410D9"/>
    <w:rsid w:val="00F411D9"/>
    <w:rsid w:val="00F418A2"/>
    <w:rsid w:val="00F42054"/>
    <w:rsid w:val="00F42085"/>
    <w:rsid w:val="00F426EA"/>
    <w:rsid w:val="00F42F56"/>
    <w:rsid w:val="00F431E8"/>
    <w:rsid w:val="00F43FB7"/>
    <w:rsid w:val="00F441AF"/>
    <w:rsid w:val="00F4462A"/>
    <w:rsid w:val="00F448CA"/>
    <w:rsid w:val="00F448ED"/>
    <w:rsid w:val="00F4496E"/>
    <w:rsid w:val="00F44A1B"/>
    <w:rsid w:val="00F44A7E"/>
    <w:rsid w:val="00F44B60"/>
    <w:rsid w:val="00F44EA9"/>
    <w:rsid w:val="00F44EF7"/>
    <w:rsid w:val="00F44F13"/>
    <w:rsid w:val="00F44F9B"/>
    <w:rsid w:val="00F44FBF"/>
    <w:rsid w:val="00F454DB"/>
    <w:rsid w:val="00F458F6"/>
    <w:rsid w:val="00F45C83"/>
    <w:rsid w:val="00F45CAF"/>
    <w:rsid w:val="00F45EC1"/>
    <w:rsid w:val="00F47074"/>
    <w:rsid w:val="00F47E25"/>
    <w:rsid w:val="00F47F70"/>
    <w:rsid w:val="00F5019B"/>
    <w:rsid w:val="00F50710"/>
    <w:rsid w:val="00F507FF"/>
    <w:rsid w:val="00F50A8A"/>
    <w:rsid w:val="00F50AEE"/>
    <w:rsid w:val="00F51041"/>
    <w:rsid w:val="00F5128A"/>
    <w:rsid w:val="00F513A8"/>
    <w:rsid w:val="00F51559"/>
    <w:rsid w:val="00F518DC"/>
    <w:rsid w:val="00F518DF"/>
    <w:rsid w:val="00F51960"/>
    <w:rsid w:val="00F51B59"/>
    <w:rsid w:val="00F51DE0"/>
    <w:rsid w:val="00F52166"/>
    <w:rsid w:val="00F52D9F"/>
    <w:rsid w:val="00F52E53"/>
    <w:rsid w:val="00F53CA9"/>
    <w:rsid w:val="00F53E29"/>
    <w:rsid w:val="00F5420F"/>
    <w:rsid w:val="00F545A1"/>
    <w:rsid w:val="00F546E5"/>
    <w:rsid w:val="00F547A7"/>
    <w:rsid w:val="00F5526B"/>
    <w:rsid w:val="00F55396"/>
    <w:rsid w:val="00F553CA"/>
    <w:rsid w:val="00F55620"/>
    <w:rsid w:val="00F5571B"/>
    <w:rsid w:val="00F55AD3"/>
    <w:rsid w:val="00F55D55"/>
    <w:rsid w:val="00F55F0F"/>
    <w:rsid w:val="00F5610B"/>
    <w:rsid w:val="00F5678F"/>
    <w:rsid w:val="00F56C54"/>
    <w:rsid w:val="00F571F0"/>
    <w:rsid w:val="00F5746D"/>
    <w:rsid w:val="00F574EE"/>
    <w:rsid w:val="00F57986"/>
    <w:rsid w:val="00F57EAA"/>
    <w:rsid w:val="00F6001B"/>
    <w:rsid w:val="00F60593"/>
    <w:rsid w:val="00F6060B"/>
    <w:rsid w:val="00F60A9F"/>
    <w:rsid w:val="00F60B2C"/>
    <w:rsid w:val="00F60B43"/>
    <w:rsid w:val="00F60DE5"/>
    <w:rsid w:val="00F61376"/>
    <w:rsid w:val="00F61983"/>
    <w:rsid w:val="00F61DC2"/>
    <w:rsid w:val="00F6236F"/>
    <w:rsid w:val="00F623A4"/>
    <w:rsid w:val="00F623EB"/>
    <w:rsid w:val="00F6242D"/>
    <w:rsid w:val="00F6256D"/>
    <w:rsid w:val="00F62693"/>
    <w:rsid w:val="00F629FC"/>
    <w:rsid w:val="00F62A98"/>
    <w:rsid w:val="00F62DD4"/>
    <w:rsid w:val="00F6314E"/>
    <w:rsid w:val="00F63383"/>
    <w:rsid w:val="00F63610"/>
    <w:rsid w:val="00F63674"/>
    <w:rsid w:val="00F63DE4"/>
    <w:rsid w:val="00F64019"/>
    <w:rsid w:val="00F640F7"/>
    <w:rsid w:val="00F64152"/>
    <w:rsid w:val="00F6455F"/>
    <w:rsid w:val="00F645F8"/>
    <w:rsid w:val="00F6476D"/>
    <w:rsid w:val="00F64AD4"/>
    <w:rsid w:val="00F64B05"/>
    <w:rsid w:val="00F64D01"/>
    <w:rsid w:val="00F64D23"/>
    <w:rsid w:val="00F64DA2"/>
    <w:rsid w:val="00F65569"/>
    <w:rsid w:val="00F655CD"/>
    <w:rsid w:val="00F65EDB"/>
    <w:rsid w:val="00F6637C"/>
    <w:rsid w:val="00F66407"/>
    <w:rsid w:val="00F6682F"/>
    <w:rsid w:val="00F66B2D"/>
    <w:rsid w:val="00F670A5"/>
    <w:rsid w:val="00F670CC"/>
    <w:rsid w:val="00F67464"/>
    <w:rsid w:val="00F67699"/>
    <w:rsid w:val="00F67D00"/>
    <w:rsid w:val="00F7014A"/>
    <w:rsid w:val="00F7039B"/>
    <w:rsid w:val="00F707D1"/>
    <w:rsid w:val="00F70BDC"/>
    <w:rsid w:val="00F71185"/>
    <w:rsid w:val="00F714B0"/>
    <w:rsid w:val="00F71D8E"/>
    <w:rsid w:val="00F71F35"/>
    <w:rsid w:val="00F71F5E"/>
    <w:rsid w:val="00F72633"/>
    <w:rsid w:val="00F739D1"/>
    <w:rsid w:val="00F73E48"/>
    <w:rsid w:val="00F74297"/>
    <w:rsid w:val="00F7455A"/>
    <w:rsid w:val="00F748E5"/>
    <w:rsid w:val="00F7495B"/>
    <w:rsid w:val="00F74B27"/>
    <w:rsid w:val="00F74F78"/>
    <w:rsid w:val="00F756DE"/>
    <w:rsid w:val="00F7591F"/>
    <w:rsid w:val="00F759E0"/>
    <w:rsid w:val="00F75E6A"/>
    <w:rsid w:val="00F76115"/>
    <w:rsid w:val="00F764C4"/>
    <w:rsid w:val="00F7650A"/>
    <w:rsid w:val="00F76A6C"/>
    <w:rsid w:val="00F76C7D"/>
    <w:rsid w:val="00F7709A"/>
    <w:rsid w:val="00F772DF"/>
    <w:rsid w:val="00F77328"/>
    <w:rsid w:val="00F7742B"/>
    <w:rsid w:val="00F778C8"/>
    <w:rsid w:val="00F77F67"/>
    <w:rsid w:val="00F8045A"/>
    <w:rsid w:val="00F80633"/>
    <w:rsid w:val="00F806F1"/>
    <w:rsid w:val="00F80709"/>
    <w:rsid w:val="00F80953"/>
    <w:rsid w:val="00F80973"/>
    <w:rsid w:val="00F810A4"/>
    <w:rsid w:val="00F815B8"/>
    <w:rsid w:val="00F81AA7"/>
    <w:rsid w:val="00F81AE7"/>
    <w:rsid w:val="00F81B92"/>
    <w:rsid w:val="00F81B9E"/>
    <w:rsid w:val="00F81C0D"/>
    <w:rsid w:val="00F81CCA"/>
    <w:rsid w:val="00F81D7B"/>
    <w:rsid w:val="00F8214B"/>
    <w:rsid w:val="00F8224D"/>
    <w:rsid w:val="00F822FD"/>
    <w:rsid w:val="00F82891"/>
    <w:rsid w:val="00F82C8B"/>
    <w:rsid w:val="00F83341"/>
    <w:rsid w:val="00F834CF"/>
    <w:rsid w:val="00F8351E"/>
    <w:rsid w:val="00F8366F"/>
    <w:rsid w:val="00F8372B"/>
    <w:rsid w:val="00F8391B"/>
    <w:rsid w:val="00F8398D"/>
    <w:rsid w:val="00F83EA2"/>
    <w:rsid w:val="00F84005"/>
    <w:rsid w:val="00F84221"/>
    <w:rsid w:val="00F84237"/>
    <w:rsid w:val="00F84275"/>
    <w:rsid w:val="00F84620"/>
    <w:rsid w:val="00F846CF"/>
    <w:rsid w:val="00F8490C"/>
    <w:rsid w:val="00F84C1D"/>
    <w:rsid w:val="00F84DB1"/>
    <w:rsid w:val="00F84FCD"/>
    <w:rsid w:val="00F85330"/>
    <w:rsid w:val="00F85A2E"/>
    <w:rsid w:val="00F86386"/>
    <w:rsid w:val="00F863C7"/>
    <w:rsid w:val="00F863E4"/>
    <w:rsid w:val="00F867F4"/>
    <w:rsid w:val="00F86B94"/>
    <w:rsid w:val="00F87125"/>
    <w:rsid w:val="00F87286"/>
    <w:rsid w:val="00F875B8"/>
    <w:rsid w:val="00F87670"/>
    <w:rsid w:val="00F87870"/>
    <w:rsid w:val="00F9020A"/>
    <w:rsid w:val="00F9093F"/>
    <w:rsid w:val="00F909D2"/>
    <w:rsid w:val="00F90FD5"/>
    <w:rsid w:val="00F90FDB"/>
    <w:rsid w:val="00F913AD"/>
    <w:rsid w:val="00F91848"/>
    <w:rsid w:val="00F92114"/>
    <w:rsid w:val="00F9213A"/>
    <w:rsid w:val="00F92505"/>
    <w:rsid w:val="00F925A8"/>
    <w:rsid w:val="00F92707"/>
    <w:rsid w:val="00F92710"/>
    <w:rsid w:val="00F92E68"/>
    <w:rsid w:val="00F92F8E"/>
    <w:rsid w:val="00F93528"/>
    <w:rsid w:val="00F93866"/>
    <w:rsid w:val="00F9393A"/>
    <w:rsid w:val="00F93B39"/>
    <w:rsid w:val="00F94022"/>
    <w:rsid w:val="00F94215"/>
    <w:rsid w:val="00F94221"/>
    <w:rsid w:val="00F94664"/>
    <w:rsid w:val="00F94B28"/>
    <w:rsid w:val="00F94E89"/>
    <w:rsid w:val="00F95953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0D24"/>
    <w:rsid w:val="00FA1844"/>
    <w:rsid w:val="00FA24AB"/>
    <w:rsid w:val="00FA2792"/>
    <w:rsid w:val="00FA2A84"/>
    <w:rsid w:val="00FA352D"/>
    <w:rsid w:val="00FA365F"/>
    <w:rsid w:val="00FA39BE"/>
    <w:rsid w:val="00FA4275"/>
    <w:rsid w:val="00FA4951"/>
    <w:rsid w:val="00FA4D31"/>
    <w:rsid w:val="00FA5047"/>
    <w:rsid w:val="00FA535D"/>
    <w:rsid w:val="00FA53C9"/>
    <w:rsid w:val="00FA53EE"/>
    <w:rsid w:val="00FA58FF"/>
    <w:rsid w:val="00FA59EE"/>
    <w:rsid w:val="00FA5D3D"/>
    <w:rsid w:val="00FA6474"/>
    <w:rsid w:val="00FA653D"/>
    <w:rsid w:val="00FA6814"/>
    <w:rsid w:val="00FA6866"/>
    <w:rsid w:val="00FA6951"/>
    <w:rsid w:val="00FA69B0"/>
    <w:rsid w:val="00FA6CEB"/>
    <w:rsid w:val="00FA6FFB"/>
    <w:rsid w:val="00FA71A9"/>
    <w:rsid w:val="00FA7276"/>
    <w:rsid w:val="00FA74EF"/>
    <w:rsid w:val="00FA770A"/>
    <w:rsid w:val="00FA7FDE"/>
    <w:rsid w:val="00FB01B0"/>
    <w:rsid w:val="00FB0627"/>
    <w:rsid w:val="00FB0638"/>
    <w:rsid w:val="00FB07D5"/>
    <w:rsid w:val="00FB0BA1"/>
    <w:rsid w:val="00FB0BE2"/>
    <w:rsid w:val="00FB0CA7"/>
    <w:rsid w:val="00FB100F"/>
    <w:rsid w:val="00FB10F0"/>
    <w:rsid w:val="00FB1328"/>
    <w:rsid w:val="00FB167D"/>
    <w:rsid w:val="00FB1801"/>
    <w:rsid w:val="00FB1991"/>
    <w:rsid w:val="00FB1A45"/>
    <w:rsid w:val="00FB1D11"/>
    <w:rsid w:val="00FB1D3A"/>
    <w:rsid w:val="00FB1DB6"/>
    <w:rsid w:val="00FB1DC3"/>
    <w:rsid w:val="00FB1ECC"/>
    <w:rsid w:val="00FB2278"/>
    <w:rsid w:val="00FB2297"/>
    <w:rsid w:val="00FB2494"/>
    <w:rsid w:val="00FB25BE"/>
    <w:rsid w:val="00FB285B"/>
    <w:rsid w:val="00FB2AC3"/>
    <w:rsid w:val="00FB2D8A"/>
    <w:rsid w:val="00FB2EAB"/>
    <w:rsid w:val="00FB3289"/>
    <w:rsid w:val="00FB3435"/>
    <w:rsid w:val="00FB346C"/>
    <w:rsid w:val="00FB35B2"/>
    <w:rsid w:val="00FB361C"/>
    <w:rsid w:val="00FB3DC9"/>
    <w:rsid w:val="00FB3E71"/>
    <w:rsid w:val="00FB3EF9"/>
    <w:rsid w:val="00FB40A8"/>
    <w:rsid w:val="00FB44F1"/>
    <w:rsid w:val="00FB524F"/>
    <w:rsid w:val="00FB5466"/>
    <w:rsid w:val="00FB5848"/>
    <w:rsid w:val="00FB589D"/>
    <w:rsid w:val="00FB5914"/>
    <w:rsid w:val="00FB59D2"/>
    <w:rsid w:val="00FB5B09"/>
    <w:rsid w:val="00FB62ED"/>
    <w:rsid w:val="00FB64FE"/>
    <w:rsid w:val="00FB6923"/>
    <w:rsid w:val="00FB6BAB"/>
    <w:rsid w:val="00FB6C84"/>
    <w:rsid w:val="00FB76FD"/>
    <w:rsid w:val="00FB7DE1"/>
    <w:rsid w:val="00FC008D"/>
    <w:rsid w:val="00FC0987"/>
    <w:rsid w:val="00FC147E"/>
    <w:rsid w:val="00FC19F5"/>
    <w:rsid w:val="00FC1C7B"/>
    <w:rsid w:val="00FC1E21"/>
    <w:rsid w:val="00FC1F7F"/>
    <w:rsid w:val="00FC204C"/>
    <w:rsid w:val="00FC30E8"/>
    <w:rsid w:val="00FC38D2"/>
    <w:rsid w:val="00FC3A20"/>
    <w:rsid w:val="00FC3EC0"/>
    <w:rsid w:val="00FC44D9"/>
    <w:rsid w:val="00FC45CD"/>
    <w:rsid w:val="00FC4664"/>
    <w:rsid w:val="00FC49C0"/>
    <w:rsid w:val="00FC49FF"/>
    <w:rsid w:val="00FC53B1"/>
    <w:rsid w:val="00FC54EC"/>
    <w:rsid w:val="00FC5677"/>
    <w:rsid w:val="00FC5755"/>
    <w:rsid w:val="00FC5817"/>
    <w:rsid w:val="00FC5E1A"/>
    <w:rsid w:val="00FC5F9A"/>
    <w:rsid w:val="00FC62A0"/>
    <w:rsid w:val="00FC62BF"/>
    <w:rsid w:val="00FC6CAB"/>
    <w:rsid w:val="00FC6CCB"/>
    <w:rsid w:val="00FC726D"/>
    <w:rsid w:val="00FC738B"/>
    <w:rsid w:val="00FC7831"/>
    <w:rsid w:val="00FC7B9F"/>
    <w:rsid w:val="00FD00C3"/>
    <w:rsid w:val="00FD0226"/>
    <w:rsid w:val="00FD0329"/>
    <w:rsid w:val="00FD0332"/>
    <w:rsid w:val="00FD037D"/>
    <w:rsid w:val="00FD0A35"/>
    <w:rsid w:val="00FD0DBA"/>
    <w:rsid w:val="00FD0FE0"/>
    <w:rsid w:val="00FD12DD"/>
    <w:rsid w:val="00FD13F7"/>
    <w:rsid w:val="00FD1790"/>
    <w:rsid w:val="00FD18B1"/>
    <w:rsid w:val="00FD1B27"/>
    <w:rsid w:val="00FD2235"/>
    <w:rsid w:val="00FD2528"/>
    <w:rsid w:val="00FD29A6"/>
    <w:rsid w:val="00FD2AE6"/>
    <w:rsid w:val="00FD2F55"/>
    <w:rsid w:val="00FD314A"/>
    <w:rsid w:val="00FD321C"/>
    <w:rsid w:val="00FD399B"/>
    <w:rsid w:val="00FD3A78"/>
    <w:rsid w:val="00FD3B8A"/>
    <w:rsid w:val="00FD4517"/>
    <w:rsid w:val="00FD4A18"/>
    <w:rsid w:val="00FD5C52"/>
    <w:rsid w:val="00FD5CF1"/>
    <w:rsid w:val="00FD6518"/>
    <w:rsid w:val="00FD6698"/>
    <w:rsid w:val="00FD6AC4"/>
    <w:rsid w:val="00FD6B38"/>
    <w:rsid w:val="00FD6EA5"/>
    <w:rsid w:val="00FD6F62"/>
    <w:rsid w:val="00FD6F90"/>
    <w:rsid w:val="00FD74B5"/>
    <w:rsid w:val="00FD779D"/>
    <w:rsid w:val="00FD790C"/>
    <w:rsid w:val="00FD7AE1"/>
    <w:rsid w:val="00FE01AC"/>
    <w:rsid w:val="00FE0463"/>
    <w:rsid w:val="00FE04E9"/>
    <w:rsid w:val="00FE061C"/>
    <w:rsid w:val="00FE070D"/>
    <w:rsid w:val="00FE08CC"/>
    <w:rsid w:val="00FE0A0C"/>
    <w:rsid w:val="00FE1002"/>
    <w:rsid w:val="00FE1017"/>
    <w:rsid w:val="00FE13AF"/>
    <w:rsid w:val="00FE18BB"/>
    <w:rsid w:val="00FE1993"/>
    <w:rsid w:val="00FE2642"/>
    <w:rsid w:val="00FE2906"/>
    <w:rsid w:val="00FE30CF"/>
    <w:rsid w:val="00FE3854"/>
    <w:rsid w:val="00FE3AFB"/>
    <w:rsid w:val="00FE3ED8"/>
    <w:rsid w:val="00FE3F93"/>
    <w:rsid w:val="00FE4182"/>
    <w:rsid w:val="00FE41DB"/>
    <w:rsid w:val="00FE44B9"/>
    <w:rsid w:val="00FE486E"/>
    <w:rsid w:val="00FE4C51"/>
    <w:rsid w:val="00FE4CC3"/>
    <w:rsid w:val="00FE500E"/>
    <w:rsid w:val="00FE5141"/>
    <w:rsid w:val="00FE5685"/>
    <w:rsid w:val="00FE56AA"/>
    <w:rsid w:val="00FE575D"/>
    <w:rsid w:val="00FE5B72"/>
    <w:rsid w:val="00FE5B8F"/>
    <w:rsid w:val="00FE5CCA"/>
    <w:rsid w:val="00FE621C"/>
    <w:rsid w:val="00FE656D"/>
    <w:rsid w:val="00FE6741"/>
    <w:rsid w:val="00FE727D"/>
    <w:rsid w:val="00FE72DC"/>
    <w:rsid w:val="00FE7F6F"/>
    <w:rsid w:val="00FF00CA"/>
    <w:rsid w:val="00FF026C"/>
    <w:rsid w:val="00FF05B3"/>
    <w:rsid w:val="00FF0E93"/>
    <w:rsid w:val="00FF1207"/>
    <w:rsid w:val="00FF14D9"/>
    <w:rsid w:val="00FF174B"/>
    <w:rsid w:val="00FF1A3D"/>
    <w:rsid w:val="00FF1CFB"/>
    <w:rsid w:val="00FF1D2E"/>
    <w:rsid w:val="00FF23ED"/>
    <w:rsid w:val="00FF2752"/>
    <w:rsid w:val="00FF28BF"/>
    <w:rsid w:val="00FF2C1F"/>
    <w:rsid w:val="00FF2C4E"/>
    <w:rsid w:val="00FF2ECB"/>
    <w:rsid w:val="00FF2F16"/>
    <w:rsid w:val="00FF30A3"/>
    <w:rsid w:val="00FF3480"/>
    <w:rsid w:val="00FF371C"/>
    <w:rsid w:val="00FF39DA"/>
    <w:rsid w:val="00FF3E78"/>
    <w:rsid w:val="00FF403E"/>
    <w:rsid w:val="00FF405D"/>
    <w:rsid w:val="00FF4607"/>
    <w:rsid w:val="00FF4687"/>
    <w:rsid w:val="00FF50C0"/>
    <w:rsid w:val="00FF5440"/>
    <w:rsid w:val="00FF54C7"/>
    <w:rsid w:val="00FF59E9"/>
    <w:rsid w:val="00FF5CD4"/>
    <w:rsid w:val="00FF5D54"/>
    <w:rsid w:val="00FF5E31"/>
    <w:rsid w:val="00FF5EAF"/>
    <w:rsid w:val="00FF6111"/>
    <w:rsid w:val="00FF6205"/>
    <w:rsid w:val="00FF635A"/>
    <w:rsid w:val="00FF6470"/>
    <w:rsid w:val="00FF68BD"/>
    <w:rsid w:val="00FF68EC"/>
    <w:rsid w:val="00FF6A59"/>
    <w:rsid w:val="00FF6AC8"/>
    <w:rsid w:val="00FF6C4D"/>
    <w:rsid w:val="00FF7120"/>
    <w:rsid w:val="00FF714D"/>
    <w:rsid w:val="00FF7380"/>
    <w:rsid w:val="00FF73FB"/>
    <w:rsid w:val="00FF7A9C"/>
    <w:rsid w:val="00FF7E3F"/>
    <w:rsid w:val="00FF7F31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64C8A44"/>
  <w15:chartTrackingRefBased/>
  <w15:docId w15:val="{D15674FC-EBE1-4D41-AD1F-4BF314F4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76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uiPriority w:val="99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0A7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860A74"/>
    <w:pPr>
      <w:ind w:left="4320"/>
    </w:pPr>
    <w:rPr>
      <w:szCs w:val="22"/>
    </w:rPr>
  </w:style>
  <w:style w:type="character" w:customStyle="1" w:styleId="ClosingChar">
    <w:name w:val="Closing Char"/>
    <w:link w:val="Closing"/>
    <w:semiHidden/>
    <w:rsid w:val="00860A7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860A74"/>
    <w:rPr>
      <w:szCs w:val="22"/>
    </w:rPr>
  </w:style>
  <w:style w:type="character" w:customStyle="1" w:styleId="DateChar">
    <w:name w:val="Date Char"/>
    <w:link w:val="Date"/>
    <w:rsid w:val="00860A7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860A74"/>
    <w:rPr>
      <w:szCs w:val="22"/>
    </w:rPr>
  </w:style>
  <w:style w:type="character" w:customStyle="1" w:styleId="E-mailSignatureChar">
    <w:name w:val="E-mail Signature Char"/>
    <w:link w:val="E-mailSignature"/>
    <w:semiHidden/>
    <w:rsid w:val="00860A7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860A74"/>
    <w:rPr>
      <w:sz w:val="20"/>
      <w:szCs w:val="25"/>
    </w:rPr>
  </w:style>
  <w:style w:type="character" w:customStyle="1" w:styleId="EndnoteTextChar">
    <w:name w:val="Endnote Text Char"/>
    <w:link w:val="EndnoteText"/>
    <w:semiHidden/>
    <w:rsid w:val="00860A7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860A7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860A7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860A74"/>
    <w:rPr>
      <w:i/>
      <w:iCs/>
      <w:szCs w:val="22"/>
    </w:rPr>
  </w:style>
  <w:style w:type="character" w:customStyle="1" w:styleId="HTMLAddressChar">
    <w:name w:val="HTML Address Char"/>
    <w:link w:val="HTMLAddress"/>
    <w:semiHidden/>
    <w:rsid w:val="00860A7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semiHidden/>
    <w:rsid w:val="00860A7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860A7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0A7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860A7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860A7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860A7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860A7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860A7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860A7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860A7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860A7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860A7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860A7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860A7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860A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semiHidden/>
    <w:rsid w:val="00860A7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860A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860A7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60A74"/>
    <w:rPr>
      <w:szCs w:val="22"/>
    </w:rPr>
  </w:style>
  <w:style w:type="character" w:customStyle="1" w:styleId="NoteHeadingChar">
    <w:name w:val="Note Heading Char"/>
    <w:link w:val="NoteHeading"/>
    <w:semiHidden/>
    <w:rsid w:val="00860A7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860A74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semiHidden/>
    <w:rsid w:val="00860A7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60A7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860A7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860A74"/>
    <w:rPr>
      <w:szCs w:val="22"/>
    </w:rPr>
  </w:style>
  <w:style w:type="character" w:customStyle="1" w:styleId="SalutationChar">
    <w:name w:val="Salutation Char"/>
    <w:link w:val="Salutation"/>
    <w:rsid w:val="00860A7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860A7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link w:val="Subtitle"/>
    <w:rsid w:val="00860A7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860A7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860A7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3F1E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BE4ED3"/>
    <w:rPr>
      <w:color w:val="954F72"/>
      <w:u w:val="single"/>
    </w:rPr>
  </w:style>
  <w:style w:type="character" w:customStyle="1" w:styleId="MacroTextChar">
    <w:name w:val="Macro Text Char"/>
    <w:link w:val="MacroText"/>
    <w:uiPriority w:val="99"/>
    <w:rsid w:val="00E47144"/>
    <w:rPr>
      <w:rFonts w:ascii="Courier New" w:hAnsi="Courier New"/>
      <w:lang w:val="en-AU" w:bidi="ar-SA"/>
    </w:rPr>
  </w:style>
  <w:style w:type="character" w:customStyle="1" w:styleId="Heading6Char">
    <w:name w:val="Heading 6 Char"/>
    <w:link w:val="Heading6"/>
    <w:uiPriority w:val="9"/>
    <w:locked/>
    <w:rsid w:val="00E9726E"/>
    <w:rPr>
      <w:rFonts w:cs="EucrosiaUPC"/>
      <w:b/>
      <w:bCs/>
      <w:sz w:val="32"/>
      <w:szCs w:val="32"/>
      <w:u w:val="single"/>
    </w:rPr>
  </w:style>
  <w:style w:type="character" w:customStyle="1" w:styleId="blockChar">
    <w:name w:val="block Char"/>
    <w:aliases w:val="b Char"/>
    <w:link w:val="block"/>
    <w:locked/>
    <w:rsid w:val="00A84C9B"/>
    <w:rPr>
      <w:sz w:val="22"/>
      <w:lang w:val="en-GB" w:bidi="ar-SA"/>
    </w:rPr>
  </w:style>
  <w:style w:type="paragraph" w:customStyle="1" w:styleId="Pa13">
    <w:name w:val="Pa13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DC32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A73A5"/>
    <w:rPr>
      <w:rFonts w:ascii="Arial" w:hAnsi="Arial"/>
      <w:sz w:val="18"/>
      <w:szCs w:val="22"/>
    </w:rPr>
  </w:style>
  <w:style w:type="paragraph" w:customStyle="1" w:styleId="FSHeading1">
    <w:name w:val="FS Heading 1"/>
    <w:basedOn w:val="Normal"/>
    <w:uiPriority w:val="99"/>
    <w:qFormat/>
    <w:rsid w:val="00D164FD"/>
    <w:pPr>
      <w:numPr>
        <w:numId w:val="3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7"/>
      </w:tabs>
      <w:ind w:right="43"/>
      <w:outlineLvl w:val="0"/>
    </w:pPr>
    <w:rPr>
      <w:rFonts w:ascii="Angsana New" w:eastAsia="Cordia New" w:hAnsi="Angsana New"/>
      <w:b/>
      <w:bCs/>
      <w:sz w:val="30"/>
      <w:szCs w:val="30"/>
    </w:rPr>
  </w:style>
  <w:style w:type="character" w:customStyle="1" w:styleId="NoSpacingChar">
    <w:name w:val="No Spacing Char"/>
    <w:link w:val="NoSpacing"/>
    <w:uiPriority w:val="1"/>
    <w:locked/>
    <w:rsid w:val="00B05D99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1D2B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E604C-6437-4467-A22D-A997AAA8EC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390713-ACA5-4FE8-A063-1BF8FA645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761D7F-E6F4-4C3F-9B8A-22100B2182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99AA57-BD07-4A0C-86E5-C463BD201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49</TotalTime>
  <Pages>1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cp:lastModifiedBy>Nichaphat, Techasriamornrat</cp:lastModifiedBy>
  <cp:revision>34</cp:revision>
  <cp:lastPrinted>2023-02-01T07:38:00Z</cp:lastPrinted>
  <dcterms:created xsi:type="dcterms:W3CDTF">2022-12-21T07:01:00Z</dcterms:created>
  <dcterms:modified xsi:type="dcterms:W3CDTF">2023-02-01T07:39:00Z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MSIP_Label_ea60d57e-af5b-4752-ac57-3e4f28ca11dc_Enabled">
    <vt:lpwstr>true</vt:lpwstr>
  </property>
  <property fmtid="{D5CDD505-2E9C-101B-9397-08002B2CF9AE}" pid="6" name="MSIP_Label_ea60d57e-af5b-4752-ac57-3e4f28ca11dc_SetDate">
    <vt:lpwstr>2021-11-22T01:11:09Z</vt:lpwstr>
  </property>
  <property fmtid="{D5CDD505-2E9C-101B-9397-08002B2CF9AE}" pid="7" name="MSIP_Label_ea60d57e-af5b-4752-ac57-3e4f28ca11dc_Method">
    <vt:lpwstr>Standard</vt:lpwstr>
  </property>
  <property fmtid="{D5CDD505-2E9C-101B-9397-08002B2CF9AE}" pid="8" name="MSIP_Label_ea60d57e-af5b-4752-ac57-3e4f28ca11dc_Name">
    <vt:lpwstr>ea60d57e-af5b-4752-ac57-3e4f28ca11dc</vt:lpwstr>
  </property>
  <property fmtid="{D5CDD505-2E9C-101B-9397-08002B2CF9AE}" pid="9" name="MSIP_Label_ea60d57e-af5b-4752-ac57-3e4f28ca11dc_SiteId">
    <vt:lpwstr>36da45f1-dd2c-4d1f-af13-5abe46b99921</vt:lpwstr>
  </property>
  <property fmtid="{D5CDD505-2E9C-101B-9397-08002B2CF9AE}" pid="10" name="MSIP_Label_ea60d57e-af5b-4752-ac57-3e4f28ca11dc_ActionId">
    <vt:lpwstr>7f40cd9c-3c72-46dc-b9c3-d44683f23050</vt:lpwstr>
  </property>
  <property fmtid="{D5CDD505-2E9C-101B-9397-08002B2CF9AE}" pid="11" name="MSIP_Label_ea60d57e-af5b-4752-ac57-3e4f28ca11dc_ContentBits">
    <vt:lpwstr>0</vt:lpwstr>
  </property>
  <property fmtid="{D5CDD505-2E9C-101B-9397-08002B2CF9AE}" pid="12" name="MSIP_Label_4ed8881d-4062-46d6-b0ca-1cc939420954_Enabled">
    <vt:lpwstr>true</vt:lpwstr>
  </property>
  <property fmtid="{D5CDD505-2E9C-101B-9397-08002B2CF9AE}" pid="13" name="MSIP_Label_4ed8881d-4062-46d6-b0ca-1cc939420954_SetDate">
    <vt:lpwstr>2022-06-28T00:34:44Z</vt:lpwstr>
  </property>
  <property fmtid="{D5CDD505-2E9C-101B-9397-08002B2CF9AE}" pid="14" name="MSIP_Label_4ed8881d-4062-46d6-b0ca-1cc939420954_Method">
    <vt:lpwstr>Privileged</vt:lpwstr>
  </property>
  <property fmtid="{D5CDD505-2E9C-101B-9397-08002B2CF9AE}" pid="15" name="MSIP_Label_4ed8881d-4062-46d6-b0ca-1cc939420954_Name">
    <vt:lpwstr>Public</vt:lpwstr>
  </property>
  <property fmtid="{D5CDD505-2E9C-101B-9397-08002B2CF9AE}" pid="16" name="MSIP_Label_4ed8881d-4062-46d6-b0ca-1cc939420954_SiteId">
    <vt:lpwstr>deff24bb-2089-4400-8c8e-f71e680378b2</vt:lpwstr>
  </property>
  <property fmtid="{D5CDD505-2E9C-101B-9397-08002B2CF9AE}" pid="17" name="MSIP_Label_4ed8881d-4062-46d6-b0ca-1cc939420954_ActionId">
    <vt:lpwstr>2b3a2bd4-618c-49b4-b9ff-f656079d1bac</vt:lpwstr>
  </property>
  <property fmtid="{D5CDD505-2E9C-101B-9397-08002B2CF9AE}" pid="18" name="MSIP_Label_4ed8881d-4062-46d6-b0ca-1cc939420954_ContentBits">
    <vt:lpwstr>0</vt:lpwstr>
  </property>
</Properties>
</file>