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oter10.xml" ContentType="application/vnd.openxmlformats-officedocument.wordprocessingml.footer+xml"/>
  <Override PartName="/word/header8.xml" ContentType="application/vnd.openxmlformats-officedocument.wordprocessingml.header+xml"/>
  <Override PartName="/word/footer11.xml" ContentType="application/vnd.openxmlformats-officedocument.wordprocessingml.footer+xml"/>
  <Override PartName="/word/header9.xml" ContentType="application/vnd.openxmlformats-officedocument.wordprocessingml.header+xml"/>
  <Override PartName="/word/footer12.xml" ContentType="application/vnd.openxmlformats-officedocument.wordprocessingml.foot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342"/>
        <w:gridCol w:w="8207"/>
      </w:tblGrid>
      <w:tr w:rsidR="00EE27A4" w:rsidRPr="009866D5" w14:paraId="0907F153" w14:textId="77777777" w:rsidTr="00385FD9">
        <w:tc>
          <w:tcPr>
            <w:tcW w:w="1342" w:type="dxa"/>
          </w:tcPr>
          <w:p w14:paraId="4C943453" w14:textId="6F534E5A" w:rsidR="00EE27A4" w:rsidRPr="009866D5" w:rsidRDefault="00EE27A4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30"/>
                <w:szCs w:val="30"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207" w:type="dxa"/>
          </w:tcPr>
          <w:p w14:paraId="6CA82107" w14:textId="77777777" w:rsidR="00EE27A4" w:rsidRPr="009866D5" w:rsidRDefault="00EE27A4" w:rsidP="00DD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EE27A4" w:rsidRPr="009866D5" w14:paraId="0277EC20" w14:textId="77777777" w:rsidTr="00385FD9">
        <w:tc>
          <w:tcPr>
            <w:tcW w:w="1342" w:type="dxa"/>
          </w:tcPr>
          <w:p w14:paraId="10C1A04C" w14:textId="77777777" w:rsidR="00EE27A4" w:rsidRPr="009866D5" w:rsidRDefault="00EE27A4" w:rsidP="000256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07" w:type="dxa"/>
          </w:tcPr>
          <w:p w14:paraId="6F2F3E5A" w14:textId="77777777" w:rsidR="00EE27A4" w:rsidRPr="009866D5" w:rsidRDefault="00EE27A4" w:rsidP="000256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27A4" w:rsidRPr="009866D5" w14:paraId="54023D58" w14:textId="77777777" w:rsidTr="00385FD9">
        <w:tc>
          <w:tcPr>
            <w:tcW w:w="1342" w:type="dxa"/>
          </w:tcPr>
          <w:p w14:paraId="4DAA2A9E" w14:textId="13D6CF46" w:rsidR="00EE27A4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207" w:type="dxa"/>
          </w:tcPr>
          <w:p w14:paraId="1431C293" w14:textId="2E7DAA81" w:rsidR="00EE27A4" w:rsidRPr="009866D5" w:rsidRDefault="00EE27A4" w:rsidP="00DD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E27A4" w:rsidRPr="009866D5" w14:paraId="49AA730F" w14:textId="77777777" w:rsidTr="00385FD9">
        <w:tc>
          <w:tcPr>
            <w:tcW w:w="1342" w:type="dxa"/>
          </w:tcPr>
          <w:p w14:paraId="74F83ECB" w14:textId="333CE657" w:rsidR="00EE27A4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07" w:type="dxa"/>
          </w:tcPr>
          <w:p w14:paraId="728DEC2D" w14:textId="6B31EE8E" w:rsidR="00691508" w:rsidRPr="009866D5" w:rsidRDefault="00EB0FC6" w:rsidP="00691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5E6CF7" w:rsidRPr="009866D5" w14:paraId="44BB32B0" w14:textId="77777777" w:rsidTr="00385FD9">
        <w:tc>
          <w:tcPr>
            <w:tcW w:w="1342" w:type="dxa"/>
          </w:tcPr>
          <w:p w14:paraId="6A468177" w14:textId="65605284" w:rsidR="005E6CF7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07" w:type="dxa"/>
          </w:tcPr>
          <w:p w14:paraId="2DE1A672" w14:textId="07516100" w:rsidR="005E6CF7" w:rsidRPr="009866D5" w:rsidRDefault="005E6CF7" w:rsidP="00ED2E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5E6CF7" w:rsidRPr="009866D5" w14:paraId="3F3662A7" w14:textId="77777777" w:rsidTr="00385FD9">
        <w:tc>
          <w:tcPr>
            <w:tcW w:w="1342" w:type="dxa"/>
          </w:tcPr>
          <w:p w14:paraId="0BB25082" w14:textId="552FD5C3" w:rsidR="005E6CF7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07" w:type="dxa"/>
          </w:tcPr>
          <w:p w14:paraId="52C73483" w14:textId="5802F1AC" w:rsidR="005E6CF7" w:rsidRPr="009866D5" w:rsidRDefault="005E6CF7" w:rsidP="005E6C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การรับโอนกิจการ</w:t>
            </w:r>
          </w:p>
        </w:tc>
      </w:tr>
      <w:tr w:rsidR="005E6CF7" w:rsidRPr="009866D5" w14:paraId="269846F8" w14:textId="77777777" w:rsidTr="00385FD9">
        <w:tc>
          <w:tcPr>
            <w:tcW w:w="1342" w:type="dxa"/>
          </w:tcPr>
          <w:p w14:paraId="489DAA19" w14:textId="5655BA86" w:rsidR="005E6CF7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07" w:type="dxa"/>
          </w:tcPr>
          <w:p w14:paraId="639357B3" w14:textId="5837FDD0" w:rsidR="005E6CF7" w:rsidRPr="009866D5" w:rsidRDefault="005E6CF7" w:rsidP="00ED2E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E56BB" w:rsidRPr="009866D5" w14:paraId="086FE9C9" w14:textId="77777777" w:rsidTr="00385FD9">
        <w:tc>
          <w:tcPr>
            <w:tcW w:w="1342" w:type="dxa"/>
          </w:tcPr>
          <w:p w14:paraId="0532F1D2" w14:textId="13B52587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07" w:type="dxa"/>
          </w:tcPr>
          <w:p w14:paraId="0E73B83E" w14:textId="0BCBF19E" w:rsidR="003E56BB" w:rsidRPr="009866D5" w:rsidRDefault="00100EA1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E56BB" w:rsidRPr="009866D5" w14:paraId="283F1F22" w14:textId="77777777" w:rsidTr="00385FD9">
        <w:tc>
          <w:tcPr>
            <w:tcW w:w="1342" w:type="dxa"/>
          </w:tcPr>
          <w:p w14:paraId="48686D88" w14:textId="4FF1A485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07" w:type="dxa"/>
          </w:tcPr>
          <w:p w14:paraId="693EC602" w14:textId="23989D7C" w:rsidR="003E56BB" w:rsidRPr="009866D5" w:rsidRDefault="00100EA1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E56BB" w:rsidRPr="009866D5" w14:paraId="4EBDFA05" w14:textId="77777777" w:rsidTr="00385FD9">
        <w:tc>
          <w:tcPr>
            <w:tcW w:w="1342" w:type="dxa"/>
          </w:tcPr>
          <w:p w14:paraId="76510F2D" w14:textId="65A04742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07" w:type="dxa"/>
          </w:tcPr>
          <w:p w14:paraId="1EC03500" w14:textId="0AA56AFE" w:rsidR="003E56BB" w:rsidRPr="009866D5" w:rsidRDefault="00100EA1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</w:tr>
      <w:tr w:rsidR="003E56BB" w:rsidRPr="009866D5" w14:paraId="737F80FC" w14:textId="77777777" w:rsidTr="00385FD9">
        <w:tc>
          <w:tcPr>
            <w:tcW w:w="1342" w:type="dxa"/>
          </w:tcPr>
          <w:p w14:paraId="692D746B" w14:textId="521EEC73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07" w:type="dxa"/>
          </w:tcPr>
          <w:p w14:paraId="0FD82E93" w14:textId="77777777" w:rsidR="003E56BB" w:rsidRPr="009866D5" w:rsidRDefault="003E56BB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E56BB" w:rsidRPr="009866D5" w14:paraId="0267738A" w14:textId="77777777" w:rsidTr="00385FD9">
        <w:tc>
          <w:tcPr>
            <w:tcW w:w="1342" w:type="dxa"/>
          </w:tcPr>
          <w:p w14:paraId="7D843D9A" w14:textId="4E9AC512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207" w:type="dxa"/>
          </w:tcPr>
          <w:p w14:paraId="553C391A" w14:textId="1D61204C" w:rsidR="003E56BB" w:rsidRPr="009866D5" w:rsidRDefault="003E56BB" w:rsidP="003E56B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="00DB4E5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บริษัทร่วม</w:t>
            </w:r>
            <w:r w:rsidR="009E06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และการร่วมค้า</w:t>
            </w:r>
          </w:p>
        </w:tc>
      </w:tr>
      <w:tr w:rsidR="003E56BB" w:rsidRPr="009866D5" w14:paraId="583B7E00" w14:textId="77777777" w:rsidTr="00385FD9">
        <w:tc>
          <w:tcPr>
            <w:tcW w:w="1342" w:type="dxa"/>
          </w:tcPr>
          <w:p w14:paraId="55C8277C" w14:textId="3B3F5C5F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207" w:type="dxa"/>
          </w:tcPr>
          <w:p w14:paraId="7A9F9C48" w14:textId="710A12E2" w:rsidR="003E56BB" w:rsidRPr="009866D5" w:rsidRDefault="003E56BB" w:rsidP="003E56B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02563E" w:rsidRPr="009866D5" w14:paraId="50D4B611" w14:textId="77777777" w:rsidTr="00385FD9">
        <w:tc>
          <w:tcPr>
            <w:tcW w:w="1342" w:type="dxa"/>
          </w:tcPr>
          <w:p w14:paraId="1594B0F3" w14:textId="125DBC0D" w:rsidR="0002563E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207" w:type="dxa"/>
          </w:tcPr>
          <w:p w14:paraId="045520B7" w14:textId="66FF08CF" w:rsidR="0002563E" w:rsidRPr="009866D5" w:rsidRDefault="0002563E" w:rsidP="000256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</w:t>
            </w:r>
            <w:r w:rsidR="005E6CF7"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ัญญาเช่า</w:t>
            </w:r>
          </w:p>
        </w:tc>
      </w:tr>
      <w:tr w:rsidR="003E56BB" w:rsidRPr="009866D5" w14:paraId="653B9800" w14:textId="77777777" w:rsidTr="00385FD9">
        <w:tc>
          <w:tcPr>
            <w:tcW w:w="1342" w:type="dxa"/>
          </w:tcPr>
          <w:p w14:paraId="0D9B77D4" w14:textId="32F346F3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207" w:type="dxa"/>
          </w:tcPr>
          <w:p w14:paraId="566113A5" w14:textId="77777777" w:rsidR="003E56BB" w:rsidRPr="009866D5" w:rsidRDefault="003E56BB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3E56BB" w:rsidRPr="009866D5" w14:paraId="0DE94205" w14:textId="77777777" w:rsidTr="00385FD9">
        <w:tc>
          <w:tcPr>
            <w:tcW w:w="1342" w:type="dxa"/>
          </w:tcPr>
          <w:p w14:paraId="4A521DE3" w14:textId="56664652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207" w:type="dxa"/>
          </w:tcPr>
          <w:p w14:paraId="4B516DAC" w14:textId="710E6F26" w:rsidR="003E56BB" w:rsidRPr="009866D5" w:rsidRDefault="005E6CF7" w:rsidP="003E56B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02563E" w:rsidRPr="009866D5" w14:paraId="1702E46F" w14:textId="77777777" w:rsidTr="00385FD9">
        <w:tc>
          <w:tcPr>
            <w:tcW w:w="1342" w:type="dxa"/>
          </w:tcPr>
          <w:p w14:paraId="63DE4B91" w14:textId="3650BA5B" w:rsidR="0002563E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8207" w:type="dxa"/>
          </w:tcPr>
          <w:p w14:paraId="6205E3D9" w14:textId="7D573BC5" w:rsidR="0002563E" w:rsidRPr="009866D5" w:rsidRDefault="005E6CF7" w:rsidP="003E56B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66D5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3E56BB" w:rsidRPr="009866D5" w14:paraId="0372F137" w14:textId="77777777" w:rsidTr="00385FD9">
        <w:tc>
          <w:tcPr>
            <w:tcW w:w="1342" w:type="dxa"/>
          </w:tcPr>
          <w:p w14:paraId="2C5F68ED" w14:textId="2980684B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8207" w:type="dxa"/>
          </w:tcPr>
          <w:p w14:paraId="634905DE" w14:textId="6C15AE42" w:rsidR="003E56BB" w:rsidRPr="009866D5" w:rsidRDefault="005E6CF7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3E56BB" w:rsidRPr="009866D5" w14:paraId="3E67C5B5" w14:textId="77777777" w:rsidTr="00385FD9">
        <w:tc>
          <w:tcPr>
            <w:tcW w:w="1342" w:type="dxa"/>
          </w:tcPr>
          <w:p w14:paraId="6B9C7D1B" w14:textId="5A3CDEEB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8207" w:type="dxa"/>
          </w:tcPr>
          <w:p w14:paraId="6D786280" w14:textId="7828B9F0" w:rsidR="003E56BB" w:rsidRPr="009866D5" w:rsidRDefault="005E6CF7" w:rsidP="003E56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E56BB" w:rsidRPr="009866D5" w14:paraId="69B6A8E5" w14:textId="77777777" w:rsidTr="00385FD9">
        <w:tc>
          <w:tcPr>
            <w:tcW w:w="1342" w:type="dxa"/>
          </w:tcPr>
          <w:p w14:paraId="2E187850" w14:textId="6D043179" w:rsidR="003E56BB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8207" w:type="dxa"/>
          </w:tcPr>
          <w:p w14:paraId="7BCC5A71" w14:textId="15818F29" w:rsidR="003E56BB" w:rsidRPr="009866D5" w:rsidRDefault="005E6CF7" w:rsidP="005E6CF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457E66" w:rsidRPr="009866D5" w14:paraId="78D157E7" w14:textId="77777777" w:rsidTr="00385FD9">
        <w:tc>
          <w:tcPr>
            <w:tcW w:w="1342" w:type="dxa"/>
          </w:tcPr>
          <w:p w14:paraId="4E84FCEB" w14:textId="519ECA72" w:rsidR="00457E66" w:rsidRPr="009866D5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8207" w:type="dxa"/>
          </w:tcPr>
          <w:p w14:paraId="5EE7AC7E" w14:textId="265DCA79" w:rsidR="00457E66" w:rsidRPr="009866D5" w:rsidRDefault="005E6CF7" w:rsidP="005E6CF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66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57E66" w:rsidRPr="009866D5" w14:paraId="34926085" w14:textId="77777777" w:rsidTr="00385FD9">
        <w:tc>
          <w:tcPr>
            <w:tcW w:w="1342" w:type="dxa"/>
          </w:tcPr>
          <w:p w14:paraId="01B3E2CE" w14:textId="33EC4A82" w:rsidR="00457E66" w:rsidRPr="007A2000" w:rsidRDefault="00F97EA7" w:rsidP="007949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8207" w:type="dxa"/>
          </w:tcPr>
          <w:p w14:paraId="6D10B23B" w14:textId="092D83AD" w:rsidR="00457E66" w:rsidRPr="007A2000" w:rsidRDefault="003E5D0D" w:rsidP="003E5D0D">
            <w:pPr>
              <w:pStyle w:val="index"/>
              <w:tabs>
                <w:tab w:val="clear" w:pos="1134"/>
                <w:tab w:val="left" w:pos="1260"/>
              </w:tabs>
              <w:spacing w:after="0" w:line="240" w:lineRule="auto"/>
              <w:ind w:right="-1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A20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สิทธิประโยชน์จากการส่งเสริมการลงทุน</w:t>
            </w:r>
          </w:p>
        </w:tc>
      </w:tr>
      <w:tr w:rsidR="003E5D0D" w:rsidRPr="009866D5" w14:paraId="5C589EBE" w14:textId="77777777" w:rsidTr="00385FD9">
        <w:tc>
          <w:tcPr>
            <w:tcW w:w="1342" w:type="dxa"/>
          </w:tcPr>
          <w:p w14:paraId="6E8DAC0D" w14:textId="173AF175" w:rsidR="003E5D0D" w:rsidRPr="009866D5" w:rsidRDefault="00F97EA7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8207" w:type="dxa"/>
          </w:tcPr>
          <w:p w14:paraId="4C0E517A" w14:textId="1B1784EC" w:rsidR="003E5D0D" w:rsidRPr="009866D5" w:rsidRDefault="003E5D0D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3E5D0D" w:rsidRPr="009866D5" w14:paraId="79DB638B" w14:textId="77777777" w:rsidTr="00385FD9">
        <w:tc>
          <w:tcPr>
            <w:tcW w:w="1342" w:type="dxa"/>
          </w:tcPr>
          <w:p w14:paraId="0028AAA4" w14:textId="1F6729DF" w:rsidR="003E5D0D" w:rsidRPr="009866D5" w:rsidRDefault="00F97EA7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8207" w:type="dxa"/>
          </w:tcPr>
          <w:p w14:paraId="3326FD97" w14:textId="3B3B22F4" w:rsidR="003E5D0D" w:rsidRPr="009866D5" w:rsidRDefault="003E5D0D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E5D0D" w:rsidRPr="009866D5" w14:paraId="2B113464" w14:textId="77777777" w:rsidTr="00385FD9">
        <w:tc>
          <w:tcPr>
            <w:tcW w:w="1342" w:type="dxa"/>
          </w:tcPr>
          <w:p w14:paraId="15C84398" w14:textId="22A4F03A" w:rsidR="003E5D0D" w:rsidRPr="009866D5" w:rsidRDefault="00F97EA7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8207" w:type="dxa"/>
          </w:tcPr>
          <w:p w14:paraId="3ED5CC73" w14:textId="5A6A67F0" w:rsidR="003E5D0D" w:rsidRPr="009866D5" w:rsidRDefault="003E5D0D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E5D0D" w:rsidRPr="009866D5" w14:paraId="50A847E3" w14:textId="77777777" w:rsidTr="00385FD9">
        <w:tc>
          <w:tcPr>
            <w:tcW w:w="1342" w:type="dxa"/>
          </w:tcPr>
          <w:p w14:paraId="6F48A247" w14:textId="4292E6B8" w:rsidR="003E5D0D" w:rsidRPr="009866D5" w:rsidRDefault="00F97EA7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8207" w:type="dxa"/>
          </w:tcPr>
          <w:p w14:paraId="508670F5" w14:textId="23483D78" w:rsidR="003E5D0D" w:rsidRPr="009866D5" w:rsidRDefault="003E5D0D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</w:t>
            </w: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าระผูกพัน 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3E5D0D" w:rsidRPr="009866D5" w14:paraId="14D41CD6" w14:textId="77777777" w:rsidTr="00385FD9">
        <w:tc>
          <w:tcPr>
            <w:tcW w:w="1342" w:type="dxa"/>
          </w:tcPr>
          <w:p w14:paraId="23543C9F" w14:textId="655AD133" w:rsidR="003E5D0D" w:rsidRPr="009866D5" w:rsidRDefault="00F97EA7" w:rsidP="003E5D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8207" w:type="dxa"/>
          </w:tcPr>
          <w:p w14:paraId="71A6533C" w14:textId="69BC3B0B" w:rsidR="005B4991" w:rsidRPr="005B4991" w:rsidRDefault="003E5D0D" w:rsidP="005B49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66D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CEC6EB5" w14:textId="77777777" w:rsidR="00C07993" w:rsidRDefault="00C07993" w:rsidP="0080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</w:rPr>
      </w:pPr>
    </w:p>
    <w:p w14:paraId="42D26634" w14:textId="098C0D71" w:rsidR="007B0B82" w:rsidRPr="00FA2792" w:rsidRDefault="006001EE" w:rsidP="0080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</w:rPr>
      </w:pPr>
      <w:r w:rsidRPr="00FA2792">
        <w:rPr>
          <w:rFonts w:asciiTheme="majorBidi" w:hAnsiTheme="majorBidi" w:cstheme="majorBidi"/>
        </w:rPr>
        <w:br w:type="page"/>
      </w:r>
    </w:p>
    <w:p w14:paraId="39EFA76E" w14:textId="77777777" w:rsidR="007B0B82" w:rsidRPr="005E6CF7" w:rsidRDefault="007B0B82" w:rsidP="007B0B82">
      <w:pPr>
        <w:spacing w:line="240" w:lineRule="auto"/>
        <w:ind w:left="540" w:right="-25"/>
        <w:rPr>
          <w:rFonts w:asciiTheme="majorBidi" w:hAnsiTheme="majorBidi" w:cstheme="majorBidi"/>
          <w:sz w:val="30"/>
          <w:szCs w:val="30"/>
        </w:rPr>
      </w:pPr>
      <w:r w:rsidRPr="005E6CF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9F6F663" w14:textId="77777777" w:rsidR="007B0B82" w:rsidRPr="005E6CF7" w:rsidRDefault="007B0B82" w:rsidP="007B0B82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</w:p>
    <w:p w14:paraId="5256FC1F" w14:textId="2C839C28" w:rsidR="007B0B82" w:rsidRPr="005E6CF7" w:rsidRDefault="007B0B82" w:rsidP="007B0B82">
      <w:pPr>
        <w:tabs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30"/>
          <w:szCs w:val="30"/>
        </w:rPr>
      </w:pPr>
      <w:r w:rsidRPr="005E6CF7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10</w:t>
      </w:r>
      <w:r w:rsidR="0092249C" w:rsidRPr="005E6CF7">
        <w:rPr>
          <w:rFonts w:asciiTheme="majorBidi" w:hAnsiTheme="majorBidi" w:cstheme="majorBidi"/>
          <w:sz w:val="30"/>
          <w:szCs w:val="30"/>
        </w:rPr>
        <w:t xml:space="preserve"> </w:t>
      </w:r>
      <w:r w:rsidR="0092249C" w:rsidRPr="005E6CF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F97EA7" w:rsidRPr="00F97EA7">
        <w:rPr>
          <w:rFonts w:asciiTheme="majorBidi" w:hAnsiTheme="majorBidi" w:cstheme="majorBidi"/>
          <w:sz w:val="30"/>
          <w:szCs w:val="30"/>
        </w:rPr>
        <w:t>2566</w:t>
      </w:r>
    </w:p>
    <w:p w14:paraId="6B0FE41E" w14:textId="77777777" w:rsidR="007B0B82" w:rsidRPr="005E6CF7" w:rsidRDefault="007B0B82" w:rsidP="005E6CF7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</w:p>
    <w:p w14:paraId="3DA48748" w14:textId="54849408" w:rsidR="00E05E77" w:rsidRPr="001A431A" w:rsidRDefault="00E05E77" w:rsidP="0008365F">
      <w:pPr>
        <w:pStyle w:val="NFS1"/>
        <w:ind w:left="540" w:hanging="540"/>
        <w:rPr>
          <w:b/>
          <w:bCs/>
        </w:rPr>
      </w:pPr>
      <w:r w:rsidRPr="001A431A">
        <w:rPr>
          <w:rFonts w:hint="cs"/>
          <w:b/>
          <w:bCs/>
          <w:cs/>
        </w:rPr>
        <w:t>ข้อมูลทั่วไป</w:t>
      </w:r>
    </w:p>
    <w:p w14:paraId="00ABC97E" w14:textId="77777777" w:rsidR="008015D9" w:rsidRPr="005E6CF7" w:rsidRDefault="008015D9" w:rsidP="005E6CF7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</w:p>
    <w:p w14:paraId="6BE6B403" w14:textId="3A940F94" w:rsidR="00AE2B82" w:rsidRPr="005E6CF7" w:rsidRDefault="006661F4" w:rsidP="005B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"/>
        <w:rPr>
          <w:rFonts w:asciiTheme="majorBidi" w:hAnsiTheme="majorBidi" w:cstheme="majorBidi"/>
          <w:sz w:val="30"/>
          <w:szCs w:val="30"/>
        </w:rPr>
      </w:pPr>
      <w:r w:rsidRPr="005E6CF7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5E6CF7">
        <w:rPr>
          <w:rFonts w:asciiTheme="majorBidi" w:hAnsiTheme="majorBidi" w:cstheme="majorBidi"/>
          <w:sz w:val="30"/>
          <w:szCs w:val="30"/>
        </w:rPr>
        <w:t xml:space="preserve"> (</w:t>
      </w:r>
      <w:r w:rsidRPr="005E6CF7">
        <w:rPr>
          <w:rFonts w:asciiTheme="majorBidi" w:hAnsiTheme="majorBidi" w:cstheme="majorBidi"/>
          <w:sz w:val="30"/>
          <w:szCs w:val="30"/>
          <w:cs/>
        </w:rPr>
        <w:t xml:space="preserve">มหาชน) </w:t>
      </w:r>
      <w:r w:rsidR="007921F8" w:rsidRPr="005E6CF7">
        <w:rPr>
          <w:rFonts w:asciiTheme="majorBidi" w:hAnsiTheme="majorBidi" w:cstheme="majorBidi"/>
          <w:sz w:val="30"/>
          <w:szCs w:val="30"/>
          <w:cs/>
        </w:rPr>
        <w:t>(</w:t>
      </w:r>
      <w:r w:rsidRPr="005E6CF7">
        <w:rPr>
          <w:rFonts w:asciiTheme="majorBidi" w:hAnsiTheme="majorBidi" w:cstheme="majorBidi"/>
          <w:sz w:val="30"/>
          <w:szCs w:val="30"/>
        </w:rPr>
        <w:t>“</w:t>
      </w:r>
      <w:r w:rsidRPr="005E6CF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E6CF7">
        <w:rPr>
          <w:rFonts w:asciiTheme="majorBidi" w:hAnsiTheme="majorBidi" w:cstheme="majorBidi"/>
          <w:sz w:val="30"/>
          <w:szCs w:val="30"/>
        </w:rPr>
        <w:t>”</w:t>
      </w:r>
      <w:r w:rsidR="007921F8" w:rsidRPr="005E6CF7">
        <w:rPr>
          <w:rFonts w:asciiTheme="majorBidi" w:hAnsiTheme="majorBidi" w:cstheme="majorBidi"/>
          <w:sz w:val="30"/>
          <w:szCs w:val="30"/>
          <w:cs/>
        </w:rPr>
        <w:t>)</w:t>
      </w:r>
      <w:r w:rsidRPr="005E6C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="006747F0" w:rsidRPr="005E6CF7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>ย</w:t>
      </w:r>
      <w:r w:rsidR="006747F0" w:rsidRPr="005E6CF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="006747F0" w:rsidRPr="005E6CF7">
        <w:rPr>
          <w:rFonts w:asciiTheme="majorBidi" w:hAnsiTheme="majorBidi" w:cstheme="majorBidi"/>
          <w:sz w:val="30"/>
          <w:szCs w:val="30"/>
        </w:rPr>
        <w:t xml:space="preserve"> </w:t>
      </w:r>
      <w:r w:rsidR="006747F0" w:rsidRPr="005E6CF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2560</w:t>
      </w:r>
      <w:r w:rsidR="006747F0" w:rsidRPr="005E6CF7">
        <w:rPr>
          <w:rFonts w:asciiTheme="majorBidi" w:hAnsiTheme="majorBidi" w:cstheme="majorBidi"/>
          <w:sz w:val="30"/>
          <w:szCs w:val="30"/>
        </w:rPr>
        <w:t xml:space="preserve"> 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623E86" w:rsidRPr="005E6CF7">
        <w:rPr>
          <w:rFonts w:asciiTheme="majorBidi" w:hAnsiTheme="majorBidi" w:cstheme="majorBidi"/>
          <w:sz w:val="30"/>
          <w:szCs w:val="30"/>
          <w:cs/>
        </w:rPr>
        <w:t>มี</w:t>
      </w:r>
      <w:r w:rsidRPr="005E6CF7">
        <w:rPr>
          <w:rFonts w:asciiTheme="majorBidi" w:hAnsiTheme="majorBidi" w:cstheme="majorBidi"/>
          <w:sz w:val="30"/>
          <w:szCs w:val="30"/>
          <w:cs/>
        </w:rPr>
        <w:t>ที่อยู่จดทะเบียน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5E6CF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E35B1BB" w14:textId="77777777" w:rsidR="008015D9" w:rsidRPr="00A41C15" w:rsidRDefault="008015D9" w:rsidP="005E6CF7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</w:p>
    <w:tbl>
      <w:tblPr>
        <w:tblW w:w="8937" w:type="dxa"/>
        <w:tblInd w:w="46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7362"/>
      </w:tblGrid>
      <w:tr w:rsidR="00AE2B82" w:rsidRPr="00A41C15" w14:paraId="378EBC0A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0C94D5A6" w14:textId="77777777" w:rsidR="00AE2B82" w:rsidRPr="00A41C15" w:rsidRDefault="00AE2B82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44D4ECD7" w14:textId="55200866" w:rsidR="00AE2B82" w:rsidRPr="00A41C15" w:rsidRDefault="00AE2B82" w:rsidP="0064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41C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A41C15" w14:paraId="7F137103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79D08D7E" w14:textId="2C5B6AAF" w:rsidR="00AE2B82" w:rsidRPr="00A41C15" w:rsidRDefault="00AE2B82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50D10E03" w14:textId="4FCF78B7" w:rsidR="00AE2B82" w:rsidRPr="00A41C15" w:rsidRDefault="00AE2B82" w:rsidP="0064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41C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ถนนไอ-แปด นิคมอุตสาหกรรมมาบตาพุด ตำบลมาบตาพุด อำเภอเมืองระยอง จังหวัดระยอง ประเทศไทย</w:t>
            </w:r>
          </w:p>
        </w:tc>
      </w:tr>
      <w:tr w:rsidR="00AE2B82" w:rsidRPr="00A41C15" w14:paraId="1512C01D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27E37DD2" w14:textId="089294BA" w:rsidR="00AE2B82" w:rsidRPr="00A41C15" w:rsidRDefault="00AE2B82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5D5EB356" w14:textId="522B4F7C" w:rsidR="00AE2B82" w:rsidRPr="00A41C15" w:rsidRDefault="00AE2B82" w:rsidP="0064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41C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8799F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2C1559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A41C15" w14:paraId="533DDD43" w14:textId="77777777" w:rsidTr="002C1559">
        <w:tc>
          <w:tcPr>
            <w:tcW w:w="1575" w:type="dxa"/>
            <w:tcBorders>
              <w:top w:val="nil"/>
              <w:bottom w:val="nil"/>
              <w:right w:val="nil"/>
            </w:tcBorders>
          </w:tcPr>
          <w:p w14:paraId="0B60D229" w14:textId="29B43669" w:rsidR="00123C74" w:rsidRPr="00A41C15" w:rsidRDefault="00123C74" w:rsidP="00EF6209">
            <w:pPr>
              <w:tabs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</w:tcBorders>
          </w:tcPr>
          <w:p w14:paraId="1C6B1629" w14:textId="281B0008" w:rsidR="00123C74" w:rsidRPr="00A41C15" w:rsidRDefault="00852DAE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A41C15">
              <w:rPr>
                <w:rFonts w:asciiTheme="majorBidi" w:hAnsiTheme="majorBidi" w:cstheme="majorBidi"/>
                <w:sz w:val="30"/>
                <w:szCs w:val="30"/>
              </w:rPr>
              <w:t xml:space="preserve">:   </w:t>
            </w:r>
            <w:r w:rsidR="007474C4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="00123C74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A41C1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A41C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74970BF2" w14:textId="77777777" w:rsidR="004D10CF" w:rsidRPr="00A41C15" w:rsidRDefault="004D10CF" w:rsidP="00A41C15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</w:p>
    <w:p w14:paraId="075E404A" w14:textId="16EEA7D4" w:rsidR="00C65500" w:rsidRPr="00A41C15" w:rsidRDefault="00C65500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  <w:r w:rsidRPr="00A41C15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A41C15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A41C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1C15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A41C15">
        <w:rPr>
          <w:rFonts w:asciiTheme="majorBidi" w:hAnsiTheme="majorBidi" w:cstheme="majorBidi"/>
          <w:sz w:val="30"/>
          <w:szCs w:val="30"/>
        </w:rPr>
        <w:t xml:space="preserve"> </w:t>
      </w:r>
      <w:r w:rsidRPr="00A41C15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A41C15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A41C15">
        <w:rPr>
          <w:rFonts w:asciiTheme="majorBidi" w:hAnsiTheme="majorBidi" w:cstheme="majorBidi"/>
          <w:sz w:val="30"/>
          <w:szCs w:val="30"/>
          <w:cs/>
        </w:rPr>
        <w:t>และบริษัท ปตท</w:t>
      </w:r>
      <w:r w:rsidR="00E843B6" w:rsidRPr="00A41C15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A41C15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7EDD294F" w14:textId="77777777" w:rsidR="004D10CF" w:rsidRPr="00A41C15" w:rsidRDefault="004D10CF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5D50E68" w14:textId="6BD82B43" w:rsidR="00343005" w:rsidRPr="00A41C15" w:rsidRDefault="00343005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41C1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 จำหน่ายและขนส่งผลิตภัณฑ์โอลีโอเคมิคอล โดยมีผลิตภัณฑ์หลักประกอบด้วย เมทิลเอสเทอร์ แฟตตี้แอลกอฮอลส์ แฟ</w:t>
      </w:r>
      <w:r w:rsidR="00AA29D7" w:rsidRPr="00A41C15">
        <w:rPr>
          <w:rFonts w:asciiTheme="majorBidi" w:hAnsiTheme="majorBidi" w:cstheme="majorBidi"/>
          <w:sz w:val="30"/>
          <w:szCs w:val="30"/>
          <w:cs/>
        </w:rPr>
        <w:t>ต</w:t>
      </w:r>
      <w:r w:rsidRPr="00A41C15">
        <w:rPr>
          <w:rFonts w:asciiTheme="majorBidi" w:hAnsiTheme="majorBidi" w:cstheme="majorBidi"/>
          <w:sz w:val="30"/>
          <w:szCs w:val="30"/>
          <w:cs/>
        </w:rPr>
        <w:t>ตี้แอซิด แฟ</w:t>
      </w:r>
      <w:r w:rsidR="00AA29D7" w:rsidRPr="00A41C15">
        <w:rPr>
          <w:rFonts w:asciiTheme="majorBidi" w:hAnsiTheme="majorBidi" w:cstheme="majorBidi"/>
          <w:sz w:val="30"/>
          <w:szCs w:val="30"/>
          <w:cs/>
        </w:rPr>
        <w:t>ต</w:t>
      </w:r>
      <w:r w:rsidRPr="00A41C15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  <w:r w:rsidR="00A41C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1C15" w:rsidRPr="00A41C15">
        <w:rPr>
          <w:rFonts w:asciiTheme="majorBidi" w:hAnsiTheme="majorBidi" w:cstheme="majorBidi"/>
          <w:sz w:val="30"/>
          <w:szCs w:val="30"/>
          <w:cs/>
        </w:rPr>
        <w:t xml:space="preserve">โดยรายละเอียดของบริษัทย่อย ณ 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="00A41C15" w:rsidRPr="00A41C15">
        <w:rPr>
          <w:rFonts w:asciiTheme="majorBidi" w:hAnsiTheme="majorBidi" w:cstheme="majorBidi"/>
          <w:sz w:val="30"/>
          <w:szCs w:val="30"/>
        </w:rPr>
        <w:t xml:space="preserve"> </w:t>
      </w:r>
      <w:r w:rsidR="00A41C15" w:rsidRPr="00A41C1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="00A41C15" w:rsidRPr="00A41C15">
        <w:rPr>
          <w:rFonts w:asciiTheme="majorBidi" w:hAnsiTheme="majorBidi" w:cstheme="majorBidi"/>
          <w:sz w:val="30"/>
          <w:szCs w:val="30"/>
        </w:rPr>
        <w:t xml:space="preserve"> </w:t>
      </w:r>
      <w:r w:rsidR="00A41C15" w:rsidRPr="00A41C1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97EA7" w:rsidRPr="00F97EA7">
        <w:rPr>
          <w:rFonts w:asciiTheme="majorBidi" w:hAnsiTheme="majorBidi" w:cstheme="majorBidi"/>
          <w:sz w:val="30"/>
          <w:szCs w:val="30"/>
        </w:rPr>
        <w:t>2564</w:t>
      </w:r>
      <w:r w:rsidR="00A41C15" w:rsidRPr="00A41C15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="00F97EA7" w:rsidRPr="00F97EA7">
        <w:rPr>
          <w:rFonts w:asciiTheme="majorBidi" w:hAnsiTheme="majorBidi" w:cstheme="majorBidi"/>
          <w:sz w:val="30"/>
          <w:szCs w:val="30"/>
        </w:rPr>
        <w:t>9</w:t>
      </w:r>
    </w:p>
    <w:p w14:paraId="0A9577F6" w14:textId="77777777" w:rsidR="004D10CF" w:rsidRPr="00FA2792" w:rsidRDefault="004D10CF" w:rsidP="004D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7B9ECF" w14:textId="77777777" w:rsidR="00115725" w:rsidRPr="00FA2792" w:rsidRDefault="00115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A27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E6D62C8" w14:textId="50B66EF4" w:rsidR="0003285D" w:rsidRPr="0008365F" w:rsidRDefault="002A20C4" w:rsidP="0008365F">
      <w:pPr>
        <w:pStyle w:val="NFS1"/>
        <w:ind w:left="540" w:hanging="540"/>
        <w:rPr>
          <w:b/>
          <w:bCs/>
        </w:rPr>
      </w:pPr>
      <w:r w:rsidRPr="0008365F">
        <w:rPr>
          <w:rFonts w:hint="cs"/>
          <w:b/>
          <w:bCs/>
          <w:cs/>
        </w:rPr>
        <w:lastRenderedPageBreak/>
        <w:t>เกณฑ์การจัดทำงบการเงิน</w:t>
      </w:r>
    </w:p>
    <w:p w14:paraId="7ADCFD20" w14:textId="77777777" w:rsidR="00A41C15" w:rsidRPr="00A41C15" w:rsidRDefault="00A41C15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B3C324" w14:textId="3EF5212E" w:rsidR="008228E4" w:rsidRPr="008228E4" w:rsidRDefault="008228E4" w:rsidP="00822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28E4">
        <w:rPr>
          <w:rFonts w:asciiTheme="majorBidi" w:hAnsiTheme="majorBidi" w:cs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A41C15">
        <w:rPr>
          <w:rFonts w:asciiTheme="majorBidi" w:hAnsiTheme="majorBidi" w:cstheme="majorBidi"/>
          <w:sz w:val="30"/>
          <w:szCs w:val="30"/>
          <w:cs/>
        </w:rPr>
        <w:br/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สภาวิชาชีพบัญชีฯ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41C15">
        <w:rPr>
          <w:rFonts w:asciiTheme="majorBidi" w:hAnsiTheme="majorBidi" w:cstheme="majorBidi"/>
          <w:sz w:val="30"/>
          <w:szCs w:val="30"/>
        </w:rPr>
        <w:br/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นโยบายการบัญชีที่เปิดเผยในหมายเหตุ</w:t>
      </w:r>
      <w:r w:rsidR="00A41C15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F97EA7" w:rsidRPr="00F97EA7">
        <w:rPr>
          <w:rFonts w:asciiTheme="majorBidi" w:hAnsiTheme="majorBidi" w:cstheme="majorBidi"/>
          <w:sz w:val="30"/>
          <w:szCs w:val="30"/>
        </w:rPr>
        <w:t>3</w:t>
      </w:r>
      <w:r w:rsidR="00A41C15">
        <w:rPr>
          <w:rFonts w:asciiTheme="majorBidi" w:hAnsiTheme="majorBidi" w:cstheme="majorBidi"/>
          <w:sz w:val="30"/>
          <w:szCs w:val="30"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852249A" w14:textId="77777777" w:rsidR="008228E4" w:rsidRPr="00A41C15" w:rsidRDefault="008228E4" w:rsidP="00822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8E7967" w14:textId="7EA0E582" w:rsidR="00EA7778" w:rsidRDefault="008228E4" w:rsidP="00822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28E4">
        <w:rPr>
          <w:rFonts w:asciiTheme="majorBidi" w:hAnsiTheme="majorBidi" w:cs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ผู้บริหารใช้วิจารณญาณ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การประมาณการและข้อสมมติหลายประการ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="00B970AC">
        <w:rPr>
          <w:rFonts w:asciiTheme="majorBidi" w:hAnsiTheme="majorBidi" w:cstheme="majorBidi"/>
          <w:sz w:val="30"/>
          <w:szCs w:val="30"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ผลที่เกิดขึ้นจริง</w:t>
      </w:r>
      <w:r w:rsidRPr="00A41C15">
        <w:rPr>
          <w:rFonts w:asciiTheme="majorBidi" w:hAnsiTheme="majorBidi" w:cstheme="majorBidi" w:hint="cs"/>
          <w:spacing w:val="-2"/>
          <w:sz w:val="30"/>
          <w:szCs w:val="30"/>
          <w:cs/>
        </w:rPr>
        <w:t>อาจแตกต่างจากที่ประมาณการไว้</w:t>
      </w:r>
      <w:r w:rsidRPr="00A41C1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A41C15">
        <w:rPr>
          <w:rFonts w:asciiTheme="majorBidi" w:hAnsiTheme="majorBidi" w:cstheme="majorBidi" w:hint="cs"/>
          <w:spacing w:val="-2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</w:t>
      </w:r>
      <w:r w:rsidR="00A41C15" w:rsidRPr="00A41C1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ข้อ </w:t>
      </w:r>
      <w:r w:rsidR="00F97EA7" w:rsidRPr="00F97EA7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A41C15" w:rsidRPr="00A41C1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จะได้รับการทบทวนอย่างต่อเนื่อง</w:t>
      </w:r>
      <w:r w:rsidRPr="008228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28E4">
        <w:rPr>
          <w:rFonts w:asciiTheme="majorBidi" w:hAnsiTheme="majorBidi" w:cstheme="majorBidi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05E96A0E" w14:textId="538F6F63" w:rsidR="008228E4" w:rsidRDefault="008228E4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A41C1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40B10B4F" w14:textId="29DA3E7C" w:rsidR="002B0551" w:rsidRPr="0048570E" w:rsidRDefault="002B0551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2B0551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</w:t>
      </w:r>
      <w:r w:rsidRPr="002B0551">
        <w:rPr>
          <w:rFonts w:asciiTheme="majorBidi" w:hAnsiTheme="majorBidi" w:cstheme="majorBidi"/>
          <w:sz w:val="30"/>
          <w:szCs w:val="30"/>
        </w:rPr>
        <w:t xml:space="preserve"> </w:t>
      </w:r>
      <w:r w:rsidRPr="002B0551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2566</w:t>
      </w:r>
      <w:r w:rsidRPr="002B0551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</w:t>
      </w:r>
      <w:r w:rsidRPr="002B0551">
        <w:rPr>
          <w:rFonts w:asciiTheme="majorBidi" w:hAnsiTheme="majorBidi" w:cstheme="majorBidi"/>
          <w:sz w:val="30"/>
          <w:szCs w:val="30"/>
          <w:cs/>
        </w:rPr>
        <w:t>มาถือปฏิบัติในการจัดทำงบการเงินนี้</w:t>
      </w:r>
      <w:r w:rsidR="00D3067E">
        <w:rPr>
          <w:rFonts w:asciiTheme="majorBidi" w:hAnsiTheme="majorBidi" w:cstheme="majorBidi"/>
          <w:sz w:val="30"/>
          <w:szCs w:val="30"/>
          <w:cs/>
        </w:rPr>
        <w:br/>
      </w:r>
      <w:r w:rsidRPr="002B0551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เห็นว่าไม่มีผลกระทบที่มีสาระสำคัญต่องบการเงินในงวดที่ถือปฏิบัติ</w:t>
      </w:r>
    </w:p>
    <w:p w14:paraId="51CD3924" w14:textId="77777777" w:rsidR="002B0551" w:rsidRPr="00A41C15" w:rsidRDefault="002B0551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25C080B4" w14:textId="6DEA407A" w:rsidR="002F3088" w:rsidRPr="0008365F" w:rsidRDefault="002F3088" w:rsidP="0008365F">
      <w:pPr>
        <w:pStyle w:val="NFS1"/>
        <w:ind w:left="540" w:hanging="540"/>
        <w:rPr>
          <w:b/>
          <w:bCs/>
        </w:rPr>
      </w:pPr>
      <w:r w:rsidRPr="0008365F">
        <w:rPr>
          <w:b/>
          <w:bCs/>
          <w:cs/>
        </w:rPr>
        <w:t>นโยบายการบัญชีที่สำคัญ</w:t>
      </w:r>
    </w:p>
    <w:p w14:paraId="6AA626C7" w14:textId="77777777" w:rsidR="003D0E2A" w:rsidRPr="00A41C15" w:rsidRDefault="003D0E2A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23C618A5" w14:textId="4C97EBE5" w:rsidR="00205252" w:rsidRPr="009C62E0" w:rsidRDefault="00205252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9C62E0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เกณฑ์ในการจัดทำงบการเงินรวม</w:t>
      </w:r>
    </w:p>
    <w:p w14:paraId="70B16CD8" w14:textId="77777777" w:rsidR="00B45A0B" w:rsidRPr="00A41C15" w:rsidRDefault="00B45A0B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B87AC37" w14:textId="77777777" w:rsidR="006205C9" w:rsidRPr="00193790" w:rsidRDefault="006205C9" w:rsidP="006205C9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3790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และส่วนได้เสียของกลุ่มบริษัทในบริษัทร่วมและการร่วมค้า</w:t>
      </w:r>
    </w:p>
    <w:p w14:paraId="0360BDB5" w14:textId="77777777" w:rsidR="00B45A0B" w:rsidRPr="00A41C15" w:rsidRDefault="00B45A0B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6AAF2DB" w14:textId="3C914E6A" w:rsidR="005F5239" w:rsidRPr="005F5239" w:rsidRDefault="005F5239" w:rsidP="009C62E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F5239">
        <w:rPr>
          <w:rFonts w:asciiTheme="majorBidi" w:eastAsia="MS Mincho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5F5239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5F5239">
        <w:rPr>
          <w:rFonts w:asciiTheme="majorBidi" w:eastAsia="MS Mincho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="006205C9">
        <w:rPr>
          <w:rFonts w:asciiTheme="majorBidi" w:eastAsia="MS Mincho" w:hAnsiTheme="majorBidi" w:cstheme="majorBidi"/>
          <w:sz w:val="30"/>
          <w:szCs w:val="30"/>
        </w:rPr>
        <w:br/>
      </w:r>
      <w:r w:rsidRPr="005F5239">
        <w:rPr>
          <w:rFonts w:asciiTheme="majorBidi" w:eastAsia="MS Mincho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2141F85E" w14:textId="77777777" w:rsidR="005F5239" w:rsidRPr="00A41C15" w:rsidRDefault="005F5239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3FF08890" w14:textId="77777777" w:rsidR="006205C9" w:rsidRDefault="00620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  <w:cs/>
        </w:rPr>
      </w:pPr>
      <w:r>
        <w:rPr>
          <w:rFonts w:asciiTheme="majorBidi" w:eastAsia="MS Mincho" w:hAnsiTheme="majorBidi" w:cstheme="majorBidi"/>
          <w:sz w:val="30"/>
          <w:szCs w:val="30"/>
          <w:cs/>
        </w:rPr>
        <w:br w:type="page"/>
      </w:r>
    </w:p>
    <w:p w14:paraId="12459AF4" w14:textId="77777777" w:rsidR="006205C9" w:rsidRPr="006205C9" w:rsidRDefault="006205C9" w:rsidP="00620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6205C9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6205C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6205C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6205C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6205C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6205C9">
        <w:rPr>
          <w:rFonts w:asciiTheme="majorBidi" w:eastAsia="MS Mincho" w:hAnsiTheme="majorBidi" w:cstheme="majorBidi"/>
          <w:spacing w:val="-4"/>
          <w:sz w:val="30"/>
          <w:szCs w:val="30"/>
        </w:rPr>
        <w:t>/</w:t>
      </w:r>
      <w:r w:rsidRPr="006205C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ส่วนต่ำกว่าทุนอื่นในส่วนของเจ้าของ</w:t>
      </w:r>
    </w:p>
    <w:p w14:paraId="155C556B" w14:textId="77777777" w:rsidR="006205C9" w:rsidRDefault="006205C9" w:rsidP="00BA3BD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123EFE21" w14:textId="77777777" w:rsidR="006205C9" w:rsidRPr="00193790" w:rsidRDefault="006205C9" w:rsidP="006205C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3790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1637B5B" w14:textId="708021B4" w:rsidR="00F01979" w:rsidRPr="00A41C15" w:rsidRDefault="00F01979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7E99F9D0" w14:textId="2360A817" w:rsidR="00F01979" w:rsidRPr="00BA3BD0" w:rsidRDefault="00BA3BD0" w:rsidP="00BA3BD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A3BD0">
        <w:rPr>
          <w:rFonts w:asciiTheme="majorBidi" w:eastAsia="MS Mincho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08E4C62" w14:textId="6E1500E0" w:rsidR="00F01979" w:rsidRPr="00A41C15" w:rsidRDefault="00F01979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141A4265" w14:textId="2B23C818" w:rsidR="00BA3BD0" w:rsidRPr="00BA3BD0" w:rsidRDefault="00BA3BD0" w:rsidP="00BA3BD0">
      <w:pPr>
        <w:pStyle w:val="BodyText"/>
        <w:spacing w:after="0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A3BD0">
        <w:rPr>
          <w:rFonts w:asciiTheme="majorBidi" w:eastAsia="MS Mincho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ม</w:t>
      </w:r>
      <w:r w:rsidRPr="00BA3BD0">
        <w:rPr>
          <w:rFonts w:asciiTheme="majorBidi" w:eastAsia="MS Mincho" w:hAnsiTheme="majorBidi" w:cstheme="majorBidi"/>
          <w:sz w:val="30"/>
          <w:szCs w:val="30"/>
          <w:cs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BA3BD0">
        <w:rPr>
          <w:rFonts w:asciiTheme="majorBidi" w:eastAsia="MS Mincho" w:hAnsiTheme="majorBidi" w:cstheme="majorBidi"/>
          <w:sz w:val="30"/>
          <w:szCs w:val="30"/>
        </w:rPr>
        <w:t xml:space="preserve"> </w:t>
      </w:r>
    </w:p>
    <w:p w14:paraId="36CF70D6" w14:textId="2B87830F" w:rsidR="00F01979" w:rsidRDefault="00F01979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28301A22" w14:textId="77777777" w:rsidR="006205C9" w:rsidRPr="00193790" w:rsidRDefault="006205C9" w:rsidP="00620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93790">
        <w:rPr>
          <w:rFonts w:asciiTheme="majorBidi" w:hAnsiTheme="majorBidi" w:cstheme="majorBidi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14CA190F" w14:textId="77777777" w:rsidR="006205C9" w:rsidRPr="00A41C15" w:rsidRDefault="006205C9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4464FCA0" w14:textId="77777777" w:rsidR="0040561A" w:rsidRDefault="00405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pacing w:val="-2"/>
          <w:sz w:val="30"/>
          <w:szCs w:val="30"/>
          <w:cs/>
        </w:rPr>
      </w:pPr>
      <w:r>
        <w:rPr>
          <w:rFonts w:asciiTheme="majorBidi" w:eastAsia="MS Mincho" w:hAnsiTheme="majorBidi" w:cstheme="majorBidi"/>
          <w:spacing w:val="-2"/>
          <w:sz w:val="30"/>
          <w:szCs w:val="30"/>
          <w:cs/>
        </w:rPr>
        <w:br w:type="page"/>
      </w:r>
    </w:p>
    <w:p w14:paraId="623C07F0" w14:textId="771D9188" w:rsidR="00F01979" w:rsidRPr="00866A90" w:rsidRDefault="00866A90" w:rsidP="009C62E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41C15">
        <w:rPr>
          <w:rFonts w:asciiTheme="majorBidi" w:eastAsia="MS Mincho" w:hAnsiTheme="majorBidi" w:cstheme="majorBidi"/>
          <w:spacing w:val="-2"/>
          <w:sz w:val="30"/>
          <w:szCs w:val="30"/>
          <w:cs/>
        </w:rPr>
        <w:lastRenderedPageBreak/>
        <w:t>ยอดคงเหลือและรายการบัญชีระหว่างกิจการในกลุ่ม</w:t>
      </w:r>
      <w:r w:rsidRPr="00A41C15">
        <w:rPr>
          <w:rFonts w:asciiTheme="majorBidi" w:eastAsia="MS Mincho" w:hAnsiTheme="majorBidi" w:cstheme="majorBidi"/>
          <w:spacing w:val="-2"/>
          <w:sz w:val="30"/>
          <w:szCs w:val="30"/>
        </w:rPr>
        <w:t xml:space="preserve"> </w:t>
      </w:r>
      <w:r w:rsidRPr="00A41C15">
        <w:rPr>
          <w:rFonts w:asciiTheme="majorBidi" w:eastAsia="MS Mincho" w:hAnsiTheme="majorBidi" w:cstheme="majorBidi"/>
          <w:spacing w:val="-2"/>
          <w:sz w:val="30"/>
          <w:szCs w:val="30"/>
          <w:cs/>
        </w:rPr>
        <w:t>รวมถึงรายได้</w:t>
      </w:r>
      <w:r w:rsidRPr="00A41C15">
        <w:rPr>
          <w:rFonts w:asciiTheme="majorBidi" w:eastAsia="MS Mincho" w:hAnsiTheme="majorBidi" w:cstheme="majorBidi"/>
          <w:spacing w:val="-2"/>
          <w:sz w:val="30"/>
          <w:szCs w:val="30"/>
        </w:rPr>
        <w:t xml:space="preserve"> </w:t>
      </w:r>
      <w:r w:rsidRPr="00A41C15">
        <w:rPr>
          <w:rFonts w:asciiTheme="majorBidi" w:eastAsia="MS Mincho" w:hAnsiTheme="majorBidi" w:cstheme="majorBidi"/>
          <w:spacing w:val="-2"/>
          <w:sz w:val="30"/>
          <w:szCs w:val="30"/>
          <w:cs/>
        </w:rPr>
        <w:t>หรือค่าใช้จ่ายที่ยังไม่เกิดขึ้นจริงซึ่งเป็นผลมาจาก</w:t>
      </w:r>
      <w:r w:rsidRPr="00866A90">
        <w:rPr>
          <w:rFonts w:asciiTheme="majorBidi" w:eastAsia="MS Mincho" w:hAnsiTheme="majorBidi" w:cstheme="majorBidi"/>
          <w:sz w:val="30"/>
          <w:szCs w:val="30"/>
          <w:cs/>
        </w:rPr>
        <w:t>รายการระหว่างกิจการในกลุ่ม</w:t>
      </w:r>
      <w:r w:rsidRPr="00866A90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866A90">
        <w:rPr>
          <w:rFonts w:asciiTheme="majorBidi" w:eastAsia="MS Mincho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866A90">
        <w:rPr>
          <w:rFonts w:asciiTheme="majorBidi" w:eastAsia="MS Mincho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866A90">
        <w:rPr>
          <w:rFonts w:asciiTheme="majorBidi" w:eastAsia="MS Mincho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C237E1F" w14:textId="77777777" w:rsidR="00F01979" w:rsidRPr="00A41C15" w:rsidRDefault="00F01979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4497465F" w14:textId="1EA330B8" w:rsidR="00722EE2" w:rsidRPr="00FA2792" w:rsidRDefault="00722EE2" w:rsidP="009C62E0">
      <w:pPr>
        <w:pStyle w:val="BodyText2"/>
        <w:tabs>
          <w:tab w:val="left" w:pos="540"/>
        </w:tabs>
        <w:ind w:left="567" w:firstLine="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A279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การรวมธุรกิจ</w:t>
      </w:r>
      <w:r w:rsidRPr="00FA279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           </w:t>
      </w:r>
    </w:p>
    <w:p w14:paraId="5B085C0D" w14:textId="77777777" w:rsidR="003D0E2A" w:rsidRPr="00A41C15" w:rsidRDefault="003D0E2A" w:rsidP="00A4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3BE17491" w14:textId="6D810B84" w:rsidR="00866A90" w:rsidRPr="001501B4" w:rsidRDefault="00866A90" w:rsidP="00866A90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01B4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501B4">
        <w:rPr>
          <w:rFonts w:asciiTheme="majorBidi" w:hAnsiTheme="majorBidi" w:cstheme="majorBidi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Pr="001501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501B4">
        <w:rPr>
          <w:rFonts w:asciiTheme="majorBidi" w:hAnsiTheme="majorBidi" w:cstheme="majorBidi"/>
          <w:sz w:val="30"/>
          <w:szCs w:val="30"/>
          <w:cs/>
        </w:rPr>
        <w:t>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DC3675A" w14:textId="4784378F" w:rsidR="00B45A0B" w:rsidRPr="001501B4" w:rsidRDefault="00B45A0B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23C9C5DA" w14:textId="039CE1B1" w:rsidR="00E8153C" w:rsidRPr="001501B4" w:rsidRDefault="00E8153C" w:rsidP="00E81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1501B4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</w:t>
      </w:r>
      <w:r w:rsidR="00286B60">
        <w:rPr>
          <w:rFonts w:asciiTheme="majorBidi" w:hAnsiTheme="majorBidi" w:cstheme="majorBidi"/>
          <w:sz w:val="30"/>
          <w:szCs w:val="30"/>
        </w:rPr>
        <w:t xml:space="preserve"> </w:t>
      </w:r>
      <w:r w:rsidRPr="001501B4">
        <w:rPr>
          <w:rFonts w:asciiTheme="majorBidi" w:hAnsiTheme="majorBidi" w:cstheme="majorBidi"/>
          <w:sz w:val="30"/>
          <w:szCs w:val="30"/>
          <w:cs/>
        </w:rPr>
        <w:t>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797AC003" w14:textId="75251EAF" w:rsidR="00E8153C" w:rsidRPr="001501B4" w:rsidRDefault="00E8153C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170DEA25" w14:textId="535FBA28" w:rsidR="00E8153C" w:rsidRDefault="00E8153C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1501B4">
        <w:rPr>
          <w:rFonts w:asciiTheme="majorBidi" w:hAnsiTheme="majorBidi" w:cstheme="majorBidi"/>
          <w:sz w:val="30"/>
          <w:szCs w:val="30"/>
          <w:cs/>
        </w:rPr>
        <w:t>สิ่งตอบแทนที่ผู้ซื้อโอนให้</w:t>
      </w:r>
      <w:r w:rsidR="005B4991">
        <w:rPr>
          <w:rFonts w:asciiTheme="majorBidi" w:hAnsiTheme="majorBidi" w:cstheme="majorBidi" w:hint="cs"/>
          <w:sz w:val="30"/>
          <w:szCs w:val="30"/>
          <w:cs/>
        </w:rPr>
        <w:t>รวมถึงสินทรัพย์ที่โอนไป</w:t>
      </w:r>
      <w:r w:rsidR="000707B3">
        <w:rPr>
          <w:rFonts w:asciiTheme="majorBidi" w:hAnsiTheme="majorBidi" w:cstheme="majorBidi" w:hint="cs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และส่วนได้เสียในส่วนของเจ้าของต้องออกโดยกลุ่มบริษัท</w:t>
      </w:r>
    </w:p>
    <w:p w14:paraId="1A7561D5" w14:textId="2436DEEE" w:rsidR="000707B3" w:rsidRDefault="000707B3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30CED" w14:textId="44CB05B1" w:rsidR="000707B3" w:rsidRPr="001501B4" w:rsidRDefault="000707B3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การเปลี่ยนแปลงมูลค่ายุติธรรมรับรู้ในกำไรหรือขาดทุน</w:t>
      </w:r>
    </w:p>
    <w:p w14:paraId="0A56E674" w14:textId="42D3B5E6" w:rsidR="00667E8E" w:rsidRPr="001501B4" w:rsidRDefault="00667E8E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A1F3EBF" w14:textId="2E4A90BE" w:rsidR="00167F66" w:rsidRDefault="00667E8E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1501B4">
        <w:rPr>
          <w:rFonts w:asciiTheme="majorBidi" w:hAnsiTheme="majorBidi" w:cstheme="majorBidi" w:hint="cs"/>
          <w:sz w:val="30"/>
          <w:szCs w:val="30"/>
          <w:cs/>
        </w:rPr>
        <w:t>หนี้สินที่</w:t>
      </w:r>
      <w:r w:rsidRPr="001501B4">
        <w:rPr>
          <w:rFonts w:asciiTheme="majorBidi" w:hAnsiTheme="majorBidi" w:cstheme="majorBidi"/>
          <w:sz w:val="30"/>
          <w:szCs w:val="30"/>
          <w:cs/>
        </w:rPr>
        <w:t>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D9F9D04" w14:textId="77777777" w:rsidR="00DA5C7A" w:rsidRPr="001501B4" w:rsidRDefault="00DA5C7A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6A353" w14:textId="3BA6370F" w:rsidR="000707B3" w:rsidRDefault="00070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28"/>
          <w:szCs w:val="28"/>
          <w:cs/>
        </w:rPr>
      </w:pPr>
      <w:r>
        <w:rPr>
          <w:rFonts w:asciiTheme="majorBidi" w:eastAsia="MS Mincho" w:hAnsiTheme="majorBidi" w:cstheme="majorBidi"/>
          <w:sz w:val="28"/>
          <w:szCs w:val="28"/>
          <w:cs/>
        </w:rPr>
        <w:br w:type="page"/>
      </w:r>
    </w:p>
    <w:p w14:paraId="57BE716F" w14:textId="5E923A87" w:rsidR="00722EE2" w:rsidRPr="00FA2792" w:rsidRDefault="00722EE2" w:rsidP="00062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</w:t>
      </w:r>
      <w:r w:rsidR="00A258CC" w:rsidRPr="00FA2792">
        <w:rPr>
          <w:rFonts w:asciiTheme="majorBid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hAnsiTheme="majorBidi" w:cstheme="majorBidi"/>
          <w:sz w:val="30"/>
          <w:szCs w:val="30"/>
          <w:cs/>
        </w:rPr>
        <w:t>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B1BFCCC" w14:textId="432F6381" w:rsidR="0040561A" w:rsidRPr="00286B60" w:rsidRDefault="0040561A" w:rsidP="00286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</w:p>
    <w:p w14:paraId="066AE968" w14:textId="4ACC4FBE" w:rsidR="001066F1" w:rsidRPr="001066F1" w:rsidRDefault="001066F1" w:rsidP="001066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066F1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1066F1">
        <w:rPr>
          <w:rFonts w:asciiTheme="majorBidi" w:hAnsiTheme="majorBidi" w:cstheme="majorBidi"/>
          <w:sz w:val="30"/>
          <w:szCs w:val="30"/>
        </w:rPr>
        <w:t xml:space="preserve"> </w:t>
      </w:r>
      <w:r w:rsidRPr="001066F1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1066F1">
        <w:rPr>
          <w:rFonts w:asciiTheme="majorBidi" w:hAnsiTheme="majorBidi" w:cstheme="majorBidi"/>
          <w:sz w:val="30"/>
          <w:szCs w:val="30"/>
        </w:rPr>
        <w:t xml:space="preserve"> </w:t>
      </w:r>
      <w:r w:rsidRPr="001066F1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1066F1">
        <w:rPr>
          <w:rFonts w:asciiTheme="majorBidi" w:hAnsiTheme="majorBidi" w:cstheme="majorBidi"/>
          <w:sz w:val="30"/>
          <w:szCs w:val="30"/>
        </w:rPr>
        <w:t xml:space="preserve"> </w:t>
      </w:r>
      <w:r w:rsidRPr="001066F1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78AFEE8C" w14:textId="77777777" w:rsidR="001066F1" w:rsidRPr="001501B4" w:rsidRDefault="001066F1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32A4578C" w14:textId="29AA793B" w:rsidR="001066F1" w:rsidRPr="009C62E0" w:rsidRDefault="00E44498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เงินลงทุนในบริษัทย่อย บริษัทร่วมและการร่วมค้า</w:t>
      </w:r>
    </w:p>
    <w:p w14:paraId="3775F0AA" w14:textId="77777777" w:rsidR="001066F1" w:rsidRPr="001501B4" w:rsidRDefault="001066F1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3BA844D4" w14:textId="49CBE39A" w:rsidR="00A71EFC" w:rsidRPr="00E44498" w:rsidRDefault="00E44498" w:rsidP="00E444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44498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Pr="00E444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4498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="00F4631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E44498">
        <w:rPr>
          <w:rFonts w:asciiTheme="majorBidi" w:hAnsiTheme="majorBidi" w:cstheme="majorBidi"/>
          <w:sz w:val="30"/>
          <w:szCs w:val="30"/>
          <w:cs/>
        </w:rPr>
        <w:t xml:space="preserve">งินปันผลรับบันทึกในกำไรหรือขาดทุนในวันที่กลุ่มบริษัทมีสิทธิได้รับเงินปันผล </w:t>
      </w:r>
      <w:r w:rsidR="001501B4" w:rsidRPr="001501B4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61E1A6C4" w14:textId="201B745D" w:rsidR="00CE5B02" w:rsidRPr="001501B4" w:rsidRDefault="00CE5B02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4CEBA0D8" w14:textId="097898C6" w:rsidR="008568B5" w:rsidRPr="006E6CBC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 w:rsidRPr="006E6CBC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 xml:space="preserve">เงินตราต่างประเทศ </w:t>
      </w:r>
    </w:p>
    <w:p w14:paraId="4D0563EB" w14:textId="77777777" w:rsidR="00A258CC" w:rsidRPr="001501B4" w:rsidRDefault="00A258CC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5AB07448" w14:textId="77777777" w:rsidR="001501B4" w:rsidRPr="001501B4" w:rsidRDefault="001501B4" w:rsidP="001501B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501B4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</w:t>
      </w:r>
      <w:r w:rsidRPr="001501B4">
        <w:rPr>
          <w:rFonts w:asciiTheme="majorBidi" w:hAnsiTheme="majorBidi" w:cstheme="majorBidi" w:hint="cs"/>
          <w:sz w:val="30"/>
          <w:szCs w:val="30"/>
          <w:cs/>
        </w:rPr>
        <w:t>ของแต่ละบริษัทในกลุ่มบริษัท</w:t>
      </w:r>
      <w:r w:rsidRPr="001501B4">
        <w:rPr>
          <w:rFonts w:asciiTheme="majorBidi" w:hAnsiTheme="majorBidi" w:cstheme="majorBidi"/>
          <w:sz w:val="30"/>
          <w:szCs w:val="30"/>
        </w:rPr>
        <w:t xml:space="preserve"> </w:t>
      </w:r>
      <w:r w:rsidRPr="001501B4">
        <w:rPr>
          <w:rFonts w:asciiTheme="majorBidi" w:hAnsiTheme="majorBidi" w:cstheme="majorBidi" w:hint="cs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1501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01B4">
        <w:rPr>
          <w:rFonts w:asciiTheme="majorBidi" w:hAnsiTheme="majorBidi" w:cstheme="majorBidi" w:hint="cs"/>
          <w:sz w:val="30"/>
          <w:szCs w:val="30"/>
          <w:cs/>
        </w:rPr>
        <w:t>แปลงค่าโดยใช้อัตราแลกเปลี่ยน</w:t>
      </w:r>
      <w:r w:rsidRPr="001501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01B4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1501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01B4">
        <w:rPr>
          <w:rFonts w:asciiTheme="majorBidi" w:hAnsiTheme="majorBidi" w:cstheme="majorBidi" w:hint="cs"/>
          <w:sz w:val="30"/>
          <w:szCs w:val="30"/>
          <w:cs/>
        </w:rPr>
        <w:t>วันที่มีการวัดมูลค่ายุติธรรม</w:t>
      </w:r>
    </w:p>
    <w:p w14:paraId="3E69E332" w14:textId="77777777" w:rsidR="001501B4" w:rsidRPr="007A2A77" w:rsidRDefault="001501B4" w:rsidP="001501B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5B6947B4" w14:textId="7F3DC45C" w:rsidR="001501B4" w:rsidRDefault="001501B4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432" w:right="43" w:firstLine="135"/>
        <w:jc w:val="thaiDistribute"/>
        <w:rPr>
          <w:rFonts w:asciiTheme="majorBidi" w:eastAsia="MS Mincho" w:hAnsiTheme="majorBidi" w:cstheme="majorBidi"/>
          <w:sz w:val="30"/>
          <w:szCs w:val="30"/>
          <w:lang w:val="x-none" w:eastAsia="x-none"/>
        </w:rPr>
      </w:pPr>
      <w:r w:rsidRPr="007A2A77">
        <w:rPr>
          <w:rFonts w:asciiTheme="majorBidi" w:hAnsi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5B5AFA9" w14:textId="77777777" w:rsidR="00286B60" w:rsidRDefault="00286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br w:type="page"/>
      </w:r>
    </w:p>
    <w:p w14:paraId="017728D3" w14:textId="49D04361" w:rsidR="00F04B1D" w:rsidRPr="008220F5" w:rsidRDefault="00F04B1D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8220F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lastRenderedPageBreak/>
        <w:t>เครื่องมือทางการเงิน</w:t>
      </w:r>
    </w:p>
    <w:p w14:paraId="636EF71A" w14:textId="77777777" w:rsidR="00A258CC" w:rsidRPr="00820F08" w:rsidRDefault="00A258CC" w:rsidP="00A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1C77274F" w14:textId="16212CC1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C222205" w14:textId="57C8D01A" w:rsidR="001501B4" w:rsidRPr="00820F08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4CCD9DA7" w14:textId="094E0C87" w:rsidR="001501B4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067BB">
        <w:rPr>
          <w:rFonts w:asciiTheme="majorBidi" w:hAnsiTheme="majorBidi" w:hint="cs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</w:t>
      </w:r>
      <w:r w:rsidRPr="00F067BB">
        <w:rPr>
          <w:rFonts w:asciiTheme="majorBidi" w:hAnsiTheme="majorBidi"/>
          <w:sz w:val="30"/>
          <w:szCs w:val="30"/>
          <w:cs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Pr="007A2A77">
        <w:rPr>
          <w:rFonts w:asciiTheme="majorBidi" w:hAnsiTheme="majorBidi" w:cstheme="majorBidi"/>
          <w:sz w:val="30"/>
          <w:szCs w:val="30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</w:rPr>
        <w:t>3</w:t>
      </w:r>
      <w:r w:rsidRPr="007A2A77">
        <w:rPr>
          <w:rFonts w:asciiTheme="majorBidi" w:hAnsiTheme="majorBidi" w:cstheme="majorBidi"/>
          <w:sz w:val="30"/>
          <w:szCs w:val="30"/>
          <w:cs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ฉ</w:t>
      </w:r>
      <w:r w:rsidRPr="007A2A77">
        <w:rPr>
          <w:rFonts w:asciiTheme="majorBidi" w:hAnsiTheme="majorBidi" w:cstheme="majorBidi"/>
          <w:sz w:val="30"/>
          <w:szCs w:val="30"/>
          <w:cs/>
        </w:rPr>
        <w:t>)</w:t>
      </w:r>
      <w:r w:rsidR="00286B60">
        <w:rPr>
          <w:rFonts w:asciiTheme="majorBidi" w:hAnsiTheme="majorBidi" w:cstheme="majorBidi"/>
          <w:sz w:val="30"/>
          <w:szCs w:val="30"/>
        </w:rPr>
        <w:t>)</w:t>
      </w:r>
      <w:r w:rsidRPr="007A2A77">
        <w:rPr>
          <w:rFonts w:asciiTheme="majorBidi" w:hAnsiTheme="majorBidi" w:cstheme="majorBidi"/>
          <w:sz w:val="30"/>
          <w:szCs w:val="30"/>
          <w:cs/>
        </w:rPr>
        <w:t>) รับรู้รายการเมื่อเริ่มแรกเมื่อ</w:t>
      </w:r>
      <w:r w:rsidR="00820F08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</w:t>
      </w:r>
      <w:r w:rsidRPr="00F067BB">
        <w:rPr>
          <w:rFonts w:asciiTheme="majorBidi" w:hAnsiTheme="majorBidi" w:hint="cs"/>
          <w:sz w:val="30"/>
          <w:szCs w:val="30"/>
          <w:cs/>
        </w:rPr>
        <w:t>และหนี้สินทางการเงิน</w:t>
      </w:r>
      <w:r w:rsidRPr="007A2A77">
        <w:rPr>
          <w:rFonts w:asciiTheme="majorBidi" w:hAnsiTheme="majorBidi" w:cstheme="majorBidi"/>
          <w:sz w:val="30"/>
          <w:szCs w:val="30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Pr="00F067BB">
        <w:rPr>
          <w:rFonts w:asciiTheme="majorBidi" w:hAnsiTheme="majorBidi" w:hint="cs"/>
          <w:sz w:val="30"/>
          <w:szCs w:val="30"/>
          <w:cs/>
        </w:rPr>
        <w:t>หรือการออกตราสาร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ด้วย </w:t>
      </w:r>
    </w:p>
    <w:p w14:paraId="0725FA4B" w14:textId="77777777" w:rsidR="001501B4" w:rsidRPr="00820F08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56FFD4EE" w14:textId="66A03CDD" w:rsidR="001501B4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82792">
        <w:rPr>
          <w:rFonts w:asciiTheme="majorBidi" w:hAnsiTheme="majorBidi"/>
          <w:sz w:val="30"/>
          <w:szCs w:val="30"/>
          <w:cs/>
        </w:rPr>
        <w:t>บริษัทรับรู้รายการซื้อหรือขายสินทรัพย์ทางการเงินตามวิธีปกติในวันซื้อขาย ซึ่งเป็นวันที่บริษัทตกลงที่จะ</w:t>
      </w:r>
      <w:r w:rsidR="00820F08">
        <w:rPr>
          <w:rFonts w:asciiTheme="majorBidi" w:hAnsiTheme="majorBidi"/>
          <w:sz w:val="30"/>
          <w:szCs w:val="30"/>
          <w:cs/>
        </w:rPr>
        <w:br/>
      </w:r>
      <w:r w:rsidRPr="00882792">
        <w:rPr>
          <w:rFonts w:asciiTheme="majorBidi" w:hAnsiTheme="majorBidi"/>
          <w:sz w:val="30"/>
          <w:szCs w:val="30"/>
          <w:cs/>
        </w:rPr>
        <w:t>ซื้อหรือขายสินทรัพย์</w:t>
      </w:r>
    </w:p>
    <w:p w14:paraId="2F988574" w14:textId="77777777" w:rsidR="001501B4" w:rsidRPr="00820F08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09448890" w14:textId="4579CF2D" w:rsidR="001501B4" w:rsidRDefault="001501B4" w:rsidP="001501B4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0C29C3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537B27D" w14:textId="77777777" w:rsidR="001501B4" w:rsidRPr="00820F08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64C72566" w14:textId="6D0DC903" w:rsidR="001501B4" w:rsidRPr="007A2A77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966B45">
        <w:rPr>
          <w:rFonts w:asciiTheme="majorBidi" w:hAnsiTheme="majorBidi" w:hint="cs"/>
          <w:sz w:val="30"/>
          <w:szCs w:val="30"/>
          <w:cs/>
        </w:rPr>
        <w:t>หรือมูลค่ายุติธรรมผ่านกำไรหรือขาดทุน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46F2988A" w14:textId="77777777" w:rsidR="001501B4" w:rsidRPr="00820F08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63D2C1D8" w14:textId="77777777" w:rsidR="001501B4" w:rsidRDefault="001501B4" w:rsidP="001501B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76361E6" w14:textId="77777777" w:rsidR="001501B4" w:rsidRPr="00820F08" w:rsidRDefault="001501B4" w:rsidP="00820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1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GB"/>
        </w:rPr>
      </w:pPr>
    </w:p>
    <w:p w14:paraId="11555824" w14:textId="77777777" w:rsidR="0040561A" w:rsidRDefault="00405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AF73A5" w14:textId="5C3D060D" w:rsidR="001501B4" w:rsidRPr="00F71E50" w:rsidRDefault="001501B4" w:rsidP="001501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71E5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F71E50">
        <w:rPr>
          <w:rFonts w:asciiTheme="majorBidi" w:hAnsiTheme="majorBidi" w:cstheme="majorBidi"/>
          <w:sz w:val="30"/>
          <w:szCs w:val="30"/>
        </w:rPr>
        <w:t xml:space="preserve"> </w:t>
      </w:r>
      <w:r w:rsidRPr="00F71E50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27F45889" w14:textId="77777777" w:rsidR="001501B4" w:rsidRPr="001501B4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3F54035" w14:textId="2F8186CF" w:rsidR="001501B4" w:rsidRDefault="001501B4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71E50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F71E50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F71E50">
        <w:rPr>
          <w:rFonts w:asciiTheme="majorBidi" w:hAnsiTheme="majorBidi" w:cstheme="majorBidi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F71E50">
        <w:rPr>
          <w:rFonts w:asciiTheme="majorBidi" w:hAnsiTheme="majorBidi" w:cstheme="majorBidi"/>
          <w:sz w:val="30"/>
          <w:szCs w:val="30"/>
        </w:rPr>
        <w:t xml:space="preserve"> </w:t>
      </w:r>
      <w:r w:rsidR="000C29C3">
        <w:rPr>
          <w:rFonts w:asciiTheme="majorBidi" w:hAnsiTheme="majorBidi" w:cstheme="majorBidi"/>
          <w:sz w:val="30"/>
          <w:szCs w:val="30"/>
          <w:cs/>
        </w:rPr>
        <w:br/>
      </w:r>
      <w:r w:rsidRPr="00286B60">
        <w:rPr>
          <w:rFonts w:asciiTheme="majorBidi" w:hAnsiTheme="majorBidi" w:cstheme="majorBidi"/>
          <w:spacing w:val="-4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F71E50">
        <w:rPr>
          <w:rFonts w:asciiTheme="majorBidi" w:hAnsiTheme="majorBidi" w:cstheme="majorBidi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52AD132F" w14:textId="77777777" w:rsidR="001501B4" w:rsidRPr="001501B4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5DB6C" w14:textId="224F0908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7A2A7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457FA6E9" w14:textId="77777777" w:rsidR="001501B4" w:rsidRPr="001501B4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D3308F8" w14:textId="7641E6D6" w:rsidR="001501B4" w:rsidRPr="007A2A77" w:rsidRDefault="001501B4" w:rsidP="001501B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DB4E5C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9EBE125" w14:textId="77777777" w:rsidR="001501B4" w:rsidRPr="001501B4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929141F" w14:textId="096CD8DD" w:rsidR="001501B4" w:rsidRPr="000C29C3" w:rsidRDefault="001501B4" w:rsidP="001501B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C29C3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0C29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0C29C3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0C29C3">
        <w:rPr>
          <w:rFonts w:asciiTheme="majorBidi" w:hAnsiTheme="majorBidi" w:cstheme="majorBidi"/>
          <w:spacing w:val="-2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</w:t>
      </w:r>
      <w:r w:rsidR="000C29C3" w:rsidRPr="000C29C3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0C29C3">
        <w:rPr>
          <w:rFonts w:asciiTheme="majorBidi" w:hAnsiTheme="majorBidi" w:cstheme="majorBidi"/>
          <w:spacing w:val="-2"/>
          <w:sz w:val="30"/>
          <w:szCs w:val="30"/>
          <w:cs/>
        </w:rPr>
        <w:t>สด</w:t>
      </w:r>
      <w:r w:rsidR="000C29C3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C29C3">
        <w:rPr>
          <w:rFonts w:asciiTheme="majorBidi" w:hAnsiTheme="majorBidi" w:cstheme="majorBidi"/>
          <w:spacing w:val="-2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262317C" w14:textId="77777777" w:rsidR="001501B4" w:rsidRPr="001501B4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7F5AE46" w14:textId="77777777" w:rsidR="001501B4" w:rsidRPr="007A2A77" w:rsidRDefault="001501B4" w:rsidP="001501B4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72B7213" w14:textId="77777777" w:rsidR="001501B4" w:rsidRPr="001501B4" w:rsidRDefault="001501B4" w:rsidP="001501B4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EA56A96" w14:textId="3C01714E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AF6EBEA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DC52761" w14:textId="5177027D" w:rsidR="001501B4" w:rsidRDefault="001501B4" w:rsidP="001501B4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6F8496FE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DD816AA" w14:textId="77777777" w:rsidR="00FE01AC" w:rsidRDefault="00FE0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5AD8796A" w14:textId="50737914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A2A77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DB6BF5C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6D7FCD2" w14:textId="7FFF2045" w:rsidR="001501B4" w:rsidRDefault="001501B4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7A2A77">
        <w:rPr>
          <w:rFonts w:asciiTheme="majorBidi" w:hAnsiTheme="majorBidi" w:cstheme="majorBidi"/>
          <w:sz w:val="30"/>
          <w:szCs w:val="30"/>
        </w:rPr>
        <w:t xml:space="preserve"> </w:t>
      </w:r>
      <w:r w:rsidR="000C29C3">
        <w:rPr>
          <w:rFonts w:asciiTheme="majorBidi" w:hAnsiTheme="majorBidi" w:cstheme="majorBidi"/>
          <w:sz w:val="30"/>
          <w:szCs w:val="30"/>
        </w:rPr>
        <w:br/>
      </w:r>
      <w:r w:rsidR="00F97EA7" w:rsidRPr="00F97EA7">
        <w:rPr>
          <w:rFonts w:asciiTheme="majorBidi" w:hAnsiTheme="majorBidi" w:cstheme="majorBidi"/>
          <w:sz w:val="30"/>
          <w:szCs w:val="30"/>
        </w:rPr>
        <w:t>12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470ADA4E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665D042" w14:textId="77777777" w:rsidR="001501B4" w:rsidRPr="007A2A77" w:rsidRDefault="001501B4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AF3395D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FEC5FE8" w14:textId="29693DDD" w:rsidR="001501B4" w:rsidRDefault="001501B4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82792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8827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82792">
        <w:rPr>
          <w:rFonts w:asciiTheme="majorBidi" w:hAnsiTheme="majorBidi" w:cstheme="majorBidi"/>
          <w:sz w:val="30"/>
          <w:szCs w:val="30"/>
          <w:cs/>
        </w:rPr>
        <w:t>ในการประเมินค่าเผื่อผลขาดทุนด้านเครดิตที่คาดว่าจะเกิดขึ้น</w:t>
      </w:r>
      <w:r w:rsidRPr="00882792">
        <w:rPr>
          <w:rFonts w:asciiTheme="majorBidi" w:hAnsiTheme="majorBidi" w:cstheme="majorBidi"/>
          <w:sz w:val="30"/>
          <w:szCs w:val="30"/>
        </w:rPr>
        <w:t xml:space="preserve"> </w:t>
      </w:r>
      <w:r w:rsidRPr="00882792">
        <w:rPr>
          <w:rFonts w:asciiTheme="majorBidi" w:hAnsiTheme="majorBidi" w:cstheme="majorBidi"/>
          <w:sz w:val="30"/>
          <w:szCs w:val="30"/>
          <w:cs/>
        </w:rPr>
        <w:t>หากสินทรัพย์ทางการเงินดังกล่าวมี</w:t>
      </w:r>
      <w:r w:rsidR="00FE01AC">
        <w:rPr>
          <w:rFonts w:asciiTheme="majorBidi" w:hAnsiTheme="majorBidi" w:cstheme="majorBidi"/>
          <w:sz w:val="30"/>
          <w:szCs w:val="30"/>
        </w:rPr>
        <w:br/>
      </w:r>
      <w:r w:rsidRPr="0088279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ต่ำและไม่มีความเสี่ยงด้านเครดิตเพิ่มขึ้นอย่างมีนัยสำคัญนับตั้งแต่วันที่ได้มา บริษัทจะ</w:t>
      </w:r>
      <w:r w:rsidRPr="00882792">
        <w:rPr>
          <w:rFonts w:asciiTheme="majorBidi" w:hAnsiTheme="majorBidi" w:cstheme="majorBidi"/>
          <w:sz w:val="30"/>
          <w:szCs w:val="30"/>
        </w:rPr>
        <w:t xml:space="preserve">   </w:t>
      </w:r>
      <w:r w:rsidRPr="00882792">
        <w:rPr>
          <w:rFonts w:asciiTheme="majorBidi" w:hAnsiTheme="majorBidi" w:cstheme="majorBidi"/>
          <w:sz w:val="30"/>
          <w:szCs w:val="30"/>
          <w:cs/>
        </w:rPr>
        <w:t>ไม่มีการรับรู้ค่าเผื่อผลขาดทุนด้านเครดิตที่คาดว่าจะเกิดขึ้น</w:t>
      </w:r>
    </w:p>
    <w:p w14:paraId="1A2806D3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C9A8155" w14:textId="376EB9C0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A2A7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การตัดจำหน่าย </w:t>
      </w:r>
    </w:p>
    <w:p w14:paraId="1E604198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DC12208" w14:textId="77777777" w:rsidR="001501B4" w:rsidRDefault="001501B4" w:rsidP="001501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543877E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AB1A68B" w14:textId="59B32C50" w:rsidR="001501B4" w:rsidRPr="007A2A77" w:rsidRDefault="001501B4" w:rsidP="00150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F97EA7" w:rsidRPr="00F97EA7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A2A7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7C4EFE0E" w14:textId="77777777" w:rsidR="001501B4" w:rsidRPr="00FE01AC" w:rsidRDefault="001501B4" w:rsidP="00FE01AC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55DF0" w14:textId="77777777" w:rsidR="001501B4" w:rsidRPr="007A2A77" w:rsidRDefault="001501B4" w:rsidP="001501B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7A2A77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7A2A77">
        <w:rPr>
          <w:rFonts w:asciiTheme="majorBidi" w:hAnsiTheme="majorBidi"/>
          <w:sz w:val="30"/>
          <w:szCs w:val="30"/>
          <w:cs/>
        </w:rPr>
        <w:t xml:space="preserve">การด้อยค่าด้านเครดิต) หรือราคาทุนตัดจำหน่ายของหนี้สิน </w:t>
      </w:r>
    </w:p>
    <w:p w14:paraId="04A4DE54" w14:textId="667F601C" w:rsidR="00A177C9" w:rsidRPr="00820F08" w:rsidRDefault="00A177C9" w:rsidP="00820F08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687D1FD" w14:textId="77777777" w:rsidR="002460CC" w:rsidRDefault="00246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br w:type="page"/>
      </w:r>
    </w:p>
    <w:p w14:paraId="204A45C8" w14:textId="13D3FC6E" w:rsidR="009E1A10" w:rsidRPr="00987992" w:rsidRDefault="009E1A10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987992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lastRenderedPageBreak/>
        <w:t>เงินสดและรายการเทียบเท่าเงินสด</w:t>
      </w:r>
      <w:r w:rsidRPr="00987992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  <w:t xml:space="preserve">   </w:t>
      </w:r>
    </w:p>
    <w:p w14:paraId="5C63BDE1" w14:textId="77777777" w:rsidR="009E1A10" w:rsidRPr="00FA2792" w:rsidRDefault="009E1A10" w:rsidP="009E1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1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97851BA" w14:textId="14C9025C" w:rsidR="009E1A10" w:rsidRP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E01A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หมายถึง เงินสดในมือ เงินฝากธนาคารและสถาบันการเงินทุกประเภท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E01AC">
        <w:rPr>
          <w:rFonts w:asciiTheme="majorBidi" w:hAnsiTheme="majorBidi" w:cstheme="majorBidi"/>
          <w:sz w:val="30"/>
          <w:szCs w:val="30"/>
          <w:cs/>
        </w:rPr>
        <w:t xml:space="preserve">ที่มีระยะเวลาครบกำหนด </w:t>
      </w:r>
      <w:r w:rsidR="00F97EA7" w:rsidRPr="00F97EA7">
        <w:rPr>
          <w:rFonts w:asciiTheme="majorBidi" w:hAnsiTheme="majorBidi" w:cstheme="majorBidi"/>
          <w:sz w:val="30"/>
          <w:szCs w:val="30"/>
        </w:rPr>
        <w:t>3</w:t>
      </w:r>
      <w:r w:rsidRPr="00FE01AC">
        <w:rPr>
          <w:rFonts w:asciiTheme="majorBidi" w:hAnsiTheme="majorBidi" w:cstheme="majorBidi"/>
          <w:sz w:val="30"/>
          <w:szCs w:val="30"/>
          <w:cs/>
        </w:rPr>
        <w:t xml:space="preserve"> เดือนหรือน้อยกว่านับแต่วันที่ได้มา </w:t>
      </w:r>
      <w:r w:rsidRPr="00FE01AC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9E1A10" w:rsidRPr="00FE01AC">
        <w:rPr>
          <w:rFonts w:asciiTheme="majorBidi" w:hAnsiTheme="majorBidi" w:cstheme="majorBidi"/>
          <w:sz w:val="30"/>
          <w:szCs w:val="30"/>
          <w:cs/>
        </w:rPr>
        <w:t>ไม่รวมเงินฝากธนาคารที่ใช้เป็นหลักประกัน</w:t>
      </w:r>
      <w:r w:rsidR="009E1A10" w:rsidRPr="00FE01AC">
        <w:rPr>
          <w:rFonts w:asciiTheme="majorBidi" w:hAnsiTheme="majorBidi" w:cstheme="majorBidi"/>
          <w:sz w:val="30"/>
          <w:szCs w:val="30"/>
        </w:rPr>
        <w:t xml:space="preserve"> </w:t>
      </w:r>
      <w:r w:rsidR="009E1A10" w:rsidRPr="00FE01AC">
        <w:rPr>
          <w:rFonts w:asciiTheme="majorBidi" w:hAnsiTheme="majorBidi" w:cstheme="majorBidi"/>
          <w:sz w:val="30"/>
          <w:szCs w:val="30"/>
          <w:cs/>
        </w:rPr>
        <w:t>(ถ้ามี)</w:t>
      </w:r>
    </w:p>
    <w:p w14:paraId="036931A5" w14:textId="451E8ACB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D17230" w14:textId="3500BBAC" w:rsidR="008568B5" w:rsidRPr="007A73A5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7A73A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>ลูกหนี้การค้า</w:t>
      </w:r>
    </w:p>
    <w:p w14:paraId="6A2C7D9D" w14:textId="77777777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CA9D00" w14:textId="77777777" w:rsidR="00FE01AC" w:rsidRPr="007A2A77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9F5D595" w14:textId="77777777" w:rsidR="00FE01AC" w:rsidRPr="00820F08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70F5AAB" w14:textId="6B959AE6" w:rsidR="00FE01AC" w:rsidRPr="007A2A77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286B60">
        <w:rPr>
          <w:rFonts w:asciiTheme="majorBidi" w:hAnsiTheme="majorBidi" w:cstheme="majorBidi"/>
          <w:sz w:val="30"/>
          <w:szCs w:val="30"/>
        </w:rPr>
        <w:br/>
      </w:r>
      <w:r w:rsidRPr="007A2A77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47FB88C" w14:textId="77777777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8323EE" w14:textId="7BDA25B4" w:rsidR="008568B5" w:rsidRPr="008A4CD2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8A4CD2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t>สินค้าคงเหลือ</w:t>
      </w:r>
    </w:p>
    <w:p w14:paraId="56D95CAA" w14:textId="77777777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65B278" w14:textId="2E292139" w:rsidR="00FE01AC" w:rsidRP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</w:t>
      </w:r>
      <w:bookmarkStart w:id="0" w:name="_Hlk87562734"/>
      <w:r w:rsidRPr="007A2A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0"/>
      <w:r w:rsidRPr="007A2A77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Pr="00FE01AC">
        <w:rPr>
          <w:rFonts w:asciiTheme="majorBidi" w:hAnsiTheme="majorBidi" w:cstheme="majorBidi"/>
          <w:sz w:val="30"/>
          <w:szCs w:val="30"/>
          <w:cs/>
        </w:rPr>
        <w:t>โดยคำนึงถึงระดับกำลังการผลิตตามปกติ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  <w:r w:rsidRPr="00FE01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97C7730" w14:textId="77777777" w:rsidR="00FE01AC" w:rsidRP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F56538" w14:textId="77777777" w:rsidR="00FE01AC" w:rsidRP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E01AC">
        <w:rPr>
          <w:rFonts w:asciiTheme="majorBidi" w:hAnsiTheme="majorBidi" w:cstheme="majorBidi"/>
          <w:sz w:val="30"/>
          <w:szCs w:val="30"/>
          <w:cs/>
        </w:rPr>
        <w:t>ค่าเผื่อสินค้าเสื่อมสภาพ</w:t>
      </w:r>
      <w:r w:rsidRPr="00FE01AC">
        <w:rPr>
          <w:rFonts w:asciiTheme="majorBidi" w:hAnsiTheme="majorBidi" w:cstheme="majorBidi" w:hint="cs"/>
          <w:sz w:val="30"/>
          <w:szCs w:val="30"/>
          <w:cs/>
        </w:rPr>
        <w:t xml:space="preserve"> หมดอายุ เสียหาย</w:t>
      </w:r>
      <w:r w:rsidRPr="00FE01AC">
        <w:rPr>
          <w:rFonts w:asciiTheme="majorBidi" w:hAnsiTheme="majorBidi" w:cstheme="majorBidi"/>
          <w:sz w:val="30"/>
          <w:szCs w:val="30"/>
          <w:cs/>
        </w:rPr>
        <w:t>ของสินค้าสำเร็จรูป วัตถุดิบ อะไหล่และวัสดุเพื่อการซ่อมบำรุงจะถูกบันทึกสำหรับรายการที่เสื่อมสภาพหรือคาดว่าจะขายไม่ได้</w:t>
      </w:r>
    </w:p>
    <w:p w14:paraId="2FA94A41" w14:textId="77777777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7BC5E" w14:textId="77777777" w:rsidR="00FE01AC" w:rsidRDefault="00FE0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br w:type="page"/>
      </w:r>
    </w:p>
    <w:p w14:paraId="36677350" w14:textId="1B3B6393" w:rsidR="00F04B1D" w:rsidRPr="003D0B0C" w:rsidRDefault="00F04B1D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 w:rsidRPr="003D0B0C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lastRenderedPageBreak/>
        <w:t>อาคารและอุปกรณ์</w:t>
      </w:r>
    </w:p>
    <w:p w14:paraId="6A052BEA" w14:textId="77777777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31DE6" w14:textId="3468043D" w:rsidR="00F04B1D" w:rsidRPr="00FE01AC" w:rsidRDefault="00F04B1D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E01AC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</w:t>
      </w:r>
      <w:r w:rsidR="007F3697">
        <w:rPr>
          <w:rFonts w:asciiTheme="majorBidi" w:hAnsiTheme="majorBidi" w:cstheme="majorBidi" w:hint="cs"/>
          <w:sz w:val="30"/>
          <w:szCs w:val="30"/>
          <w:cs/>
        </w:rPr>
        <w:t>ผลขาดทุนจาก</w:t>
      </w:r>
      <w:r w:rsidRPr="00FE01AC">
        <w:rPr>
          <w:rFonts w:asciiTheme="majorBidi" w:hAnsiTheme="majorBidi" w:cstheme="majorBidi"/>
          <w:sz w:val="30"/>
          <w:szCs w:val="30"/>
          <w:cs/>
        </w:rPr>
        <w:t>การด้อยค่าสะสม</w:t>
      </w:r>
      <w:r w:rsidRPr="00FE01AC">
        <w:rPr>
          <w:rFonts w:asciiTheme="majorBidi" w:hAnsiTheme="majorBidi" w:cstheme="majorBidi"/>
          <w:sz w:val="30"/>
          <w:szCs w:val="30"/>
        </w:rPr>
        <w:t xml:space="preserve"> </w:t>
      </w:r>
    </w:p>
    <w:p w14:paraId="59FC7982" w14:textId="77777777" w:rsidR="00A177C9" w:rsidRPr="00F46315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1B3958" w14:textId="18CD3F83" w:rsidR="008867FB" w:rsidRPr="007A2A77" w:rsidRDefault="008867FB" w:rsidP="008867F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A2A77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7A2A77">
        <w:rPr>
          <w:rFonts w:asciiTheme="majorBidi" w:hAnsiTheme="majorBidi" w:cstheme="majorBidi"/>
          <w:sz w:val="30"/>
          <w:szCs w:val="30"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16B9F751" w14:textId="77777777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14575" w14:textId="4FCF988D" w:rsidR="008568B5" w:rsidRPr="00FE01AC" w:rsidRDefault="008568B5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E01AC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FE01AC">
        <w:rPr>
          <w:rFonts w:asciiTheme="majorBidi" w:hAnsiTheme="majorBidi" w:cstheme="majorBidi"/>
          <w:sz w:val="30"/>
          <w:szCs w:val="30"/>
        </w:rPr>
        <w:t xml:space="preserve"> </w:t>
      </w:r>
    </w:p>
    <w:p w14:paraId="0EC1A351" w14:textId="77777777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4AAD3" w14:textId="3D1CD1E6" w:rsid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ผลต่างระหว่างสิ่งตอบแทนสุทธิที่ได้รับจากการจำหน่ายกับมูลค่าตามบัญชีของอาคารและอุปกรณ์ รับรู้ในกำไรหรือขาดทุน</w:t>
      </w:r>
    </w:p>
    <w:p w14:paraId="562E78EA" w14:textId="77777777" w:rsidR="00516B2C" w:rsidRPr="00FE01AC" w:rsidRDefault="00516B2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C5F091" w14:textId="01CC87D6" w:rsidR="00FE01AC" w:rsidRPr="006367BB" w:rsidRDefault="00FE01AC" w:rsidP="00FE01A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367BB">
        <w:rPr>
          <w:rFonts w:asciiTheme="majorBidi" w:hAnsiTheme="majorBid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40AABD8C" w14:textId="77777777" w:rsidR="00FE01AC" w:rsidRPr="00FE01AC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679A6" w14:textId="04A894C4" w:rsidR="00FE01AC" w:rsidRPr="007A2A77" w:rsidRDefault="00FE01AC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 เมื่อ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17228AE4" w14:textId="51E5D4AF" w:rsidR="00A177C9" w:rsidRPr="00FE01AC" w:rsidRDefault="00A177C9" w:rsidP="00FE01A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B02501" w14:textId="5AC6C93A" w:rsidR="008568B5" w:rsidRPr="00FA2792" w:rsidRDefault="008568B5" w:rsidP="0045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Theme="majorBidi" w:eastAsia="MS Mincho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39FD925" w14:textId="77777777" w:rsidR="00A177C9" w:rsidRPr="00556575" w:rsidRDefault="00A177C9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8B079A" w14:textId="37CE07FF" w:rsidR="00556575" w:rsidRPr="007A2A77" w:rsidRDefault="00556575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556575">
        <w:rPr>
          <w:rFonts w:asciiTheme="majorBidi" w:hAnsiTheme="majorBidi" w:cstheme="majorBidi"/>
          <w:sz w:val="30"/>
          <w:szCs w:val="30"/>
          <w:cs/>
        </w:rPr>
        <w:t>โดย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56575">
        <w:rPr>
          <w:rFonts w:asciiTheme="majorBidi" w:hAnsiTheme="majorBidi" w:cstheme="majorBidi"/>
          <w:sz w:val="30"/>
          <w:szCs w:val="30"/>
          <w:cs/>
        </w:rPr>
        <w:t>และรับรู้ในกำไรหรือ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ขาดทุน ทั้งนี้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14:paraId="4CAF5B0A" w14:textId="77777777" w:rsidR="00556575" w:rsidRPr="007A2A77" w:rsidRDefault="00556575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66F8A3" w14:textId="77777777" w:rsidR="00556575" w:rsidRDefault="0055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445C08" w14:textId="79FB398C" w:rsidR="00556575" w:rsidRPr="00556575" w:rsidRDefault="00556575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  <w:r w:rsidR="009D53D4">
        <w:rPr>
          <w:rFonts w:asciiTheme="majorBidi" w:hAnsiTheme="majorBidi" w:cstheme="majorBidi"/>
          <w:sz w:val="30"/>
          <w:szCs w:val="30"/>
        </w:rPr>
        <w:t xml:space="preserve"> </w:t>
      </w:r>
    </w:p>
    <w:p w14:paraId="3CBF1BBA" w14:textId="77777777" w:rsidR="00A177C9" w:rsidRPr="00556575" w:rsidRDefault="00A177C9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41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0"/>
        <w:gridCol w:w="900"/>
        <w:gridCol w:w="1591"/>
      </w:tblGrid>
      <w:tr w:rsidR="008568B5" w:rsidRPr="00FA2792" w14:paraId="3FF4C692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3F03" w14:textId="761582AC" w:rsidR="008568B5" w:rsidRPr="00FA2792" w:rsidRDefault="008568B5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โรงงาน เครื่องจักร อุปกรณ์</w:t>
            </w:r>
            <w:r w:rsidRPr="00FA279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และเครื่องมือเครื่องใช้โรงงาน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1600" w14:textId="6EB480D0" w:rsidR="008568B5" w:rsidRPr="009D53D4" w:rsidRDefault="00F97EA7" w:rsidP="00A177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8568B5"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98746F"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8568B5"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FBE2" w14:textId="77777777" w:rsidR="008568B5" w:rsidRPr="009D53D4" w:rsidRDefault="008568B5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FA2792" w14:paraId="1F64610C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B518" w14:textId="3242F3CD" w:rsidR="00D07130" w:rsidRPr="00FA2792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1C54" w14:textId="42C7062C" w:rsidR="00D07130" w:rsidRPr="009D53D4" w:rsidRDefault="00F97EA7" w:rsidP="00A177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D07130"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DAEB5" w14:textId="77777777" w:rsidR="00D07130" w:rsidRPr="009D53D4" w:rsidRDefault="00D07130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FA2792" w14:paraId="293CE188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D69C" w14:textId="77777777" w:rsidR="00D07130" w:rsidRPr="00FA2792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02ED" w14:textId="26771249" w:rsidR="00D07130" w:rsidRPr="009D53D4" w:rsidRDefault="00F97EA7" w:rsidP="00A177C9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D07130"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E194A" w14:textId="77777777" w:rsidR="00D07130" w:rsidRPr="009D53D4" w:rsidRDefault="00D07130" w:rsidP="00A177C9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FA2792" w14:paraId="61D590B9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FA59" w14:textId="77777777" w:rsidR="00D07130" w:rsidRPr="00FA2792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E271" w14:textId="03AA88CC" w:rsidR="00D07130" w:rsidRPr="009D53D4" w:rsidRDefault="00F97EA7" w:rsidP="00A177C9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D07130"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01580A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-</w:t>
            </w:r>
            <w:r w:rsidR="00D07130" w:rsidRPr="009D53D4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F97EA7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CA6C" w14:textId="77777777" w:rsidR="00D07130" w:rsidRPr="009D53D4" w:rsidRDefault="00D07130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07130" w:rsidRPr="00FA2792" w14:paraId="55E2454E" w14:textId="77777777" w:rsidTr="00556575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DF8A0" w14:textId="77F7469A" w:rsidR="00D07130" w:rsidRPr="00FA2792" w:rsidRDefault="00D07130" w:rsidP="0055657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EFC8" w14:textId="2A5C1B42" w:rsidR="00D07130" w:rsidRPr="009D53D4" w:rsidRDefault="00F97EA7" w:rsidP="00A177C9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6CDCF" w14:textId="77777777" w:rsidR="00D07130" w:rsidRPr="009D53D4" w:rsidRDefault="00D07130" w:rsidP="00A177C9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4A3D7624" w14:textId="08A46E4F" w:rsidR="004559DC" w:rsidRPr="00556575" w:rsidRDefault="004559DC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45D7D4" w14:textId="5381BD15" w:rsidR="00A152E3" w:rsidRDefault="00A152E3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ค่าความนิยม</w:t>
      </w:r>
    </w:p>
    <w:p w14:paraId="333FB8F4" w14:textId="77777777" w:rsidR="00A152E3" w:rsidRPr="00556575" w:rsidRDefault="00A152E3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88379" w14:textId="0D141B7C" w:rsidR="00A152E3" w:rsidRPr="00556575" w:rsidRDefault="00A152E3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56575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71EF9C64" w14:textId="104FAD67" w:rsidR="00A152E3" w:rsidRPr="00556575" w:rsidRDefault="00A152E3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925403" w14:textId="08852052" w:rsidR="00A43AF0" w:rsidRPr="00566FA6" w:rsidRDefault="00A43AF0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สินทรัพย์ไม่มีตัวตน</w:t>
      </w:r>
    </w:p>
    <w:p w14:paraId="609FC7EB" w14:textId="77777777" w:rsidR="00A43AF0" w:rsidRPr="00556575" w:rsidRDefault="00A43AF0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8BBCF9" w14:textId="558E99EA" w:rsidR="00A43AF0" w:rsidRPr="00556575" w:rsidRDefault="006760A9" w:rsidP="005565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</w:t>
      </w:r>
      <w:r w:rsidRPr="007A2A77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</w:t>
      </w:r>
      <w:r w:rsidRPr="007A2A77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7A2A77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Pr="007A2A77">
        <w:rPr>
          <w:rFonts w:asciiTheme="majorBidi" w:hAnsiTheme="majorBidi" w:cstheme="majorBidi" w:hint="cs"/>
          <w:sz w:val="30"/>
          <w:szCs w:val="30"/>
          <w:cs/>
        </w:rPr>
        <w:t>สะสม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2A77">
        <w:rPr>
          <w:rFonts w:asciiTheme="majorBidi" w:hAnsiTheme="majorBidi" w:cstheme="majorBidi" w:hint="cs"/>
          <w:sz w:val="30"/>
          <w:szCs w:val="30"/>
          <w:cs/>
        </w:rPr>
        <w:t>ค่าใช้จ่าย</w:t>
      </w:r>
      <w:r w:rsidRPr="007A2A77">
        <w:rPr>
          <w:rFonts w:asciiTheme="majorBidi" w:hAnsiTheme="majorBidi" w:cstheme="majorBidi"/>
          <w:sz w:val="30"/>
          <w:szCs w:val="30"/>
          <w:cs/>
        </w:rPr>
        <w:t>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7A2A77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และรับรู้ในกำไรหรือขาดทุน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7A2A77">
        <w:rPr>
          <w:rFonts w:asciiTheme="majorBidi" w:hAnsi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081ECABF" w14:textId="182B34CC" w:rsidR="00A43AF0" w:rsidRPr="00566FA6" w:rsidRDefault="00A43AF0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3D8F51A" w14:textId="28818522" w:rsidR="006760A9" w:rsidRPr="009D53D4" w:rsidRDefault="006760A9" w:rsidP="006760A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 xml:space="preserve">ประมาณการระยะเวลาที่คาดว่าจะได้รับประโยชน์แสดงได้ดังนี้ </w:t>
      </w:r>
      <w:r w:rsidR="009D53D4">
        <w:rPr>
          <w:rFonts w:asciiTheme="majorBidi" w:hAnsiTheme="majorBidi" w:cstheme="majorBidi"/>
          <w:sz w:val="30"/>
          <w:szCs w:val="30"/>
        </w:rPr>
        <w:t xml:space="preserve"> </w:t>
      </w:r>
    </w:p>
    <w:p w14:paraId="4C9539D8" w14:textId="3AAB3A2B" w:rsidR="006760A9" w:rsidRPr="00566FA6" w:rsidRDefault="006760A9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341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0"/>
        <w:gridCol w:w="900"/>
        <w:gridCol w:w="1591"/>
      </w:tblGrid>
      <w:tr w:rsidR="006760A9" w:rsidRPr="00FA2792" w14:paraId="345AB211" w14:textId="77777777" w:rsidTr="00D82BE3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23119" w14:textId="06F7B609" w:rsidR="006760A9" w:rsidRPr="00FA2792" w:rsidRDefault="006760A9" w:rsidP="00D82BE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</w:t>
            </w:r>
            <w:bookmarkStart w:id="1" w:name="_Hlk125539412"/>
            <w:r w:rsidRPr="00FA27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ลิขสิทธิ์สำหรับกระบวนการผลิต</w:t>
            </w:r>
            <w:bookmarkEnd w:id="1"/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26ACA" w14:textId="25A84231" w:rsidR="006760A9" w:rsidRPr="009D53D4" w:rsidRDefault="00F97EA7" w:rsidP="00D82BE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B800" w14:textId="77777777" w:rsidR="006760A9" w:rsidRPr="009D53D4" w:rsidRDefault="006760A9" w:rsidP="00D82BE3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6760A9" w:rsidRPr="00FA2792" w14:paraId="3E2F8655" w14:textId="77777777" w:rsidTr="00D82BE3">
        <w:tc>
          <w:tcPr>
            <w:tcW w:w="6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DF664" w14:textId="6A1ECD4F" w:rsidR="006760A9" w:rsidRPr="00FA2792" w:rsidRDefault="006760A9" w:rsidP="00D82BE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275C" w14:textId="75D10431" w:rsidR="006760A9" w:rsidRPr="009D53D4" w:rsidRDefault="00F97EA7" w:rsidP="00D82BE3">
            <w:pPr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6760A9"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9D68" w14:textId="77777777" w:rsidR="006760A9" w:rsidRPr="009D53D4" w:rsidRDefault="006760A9" w:rsidP="00D82BE3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</w:pPr>
            <w:r w:rsidRPr="009D53D4">
              <w:rPr>
                <w:rFonts w:asciiTheme="majorBidi" w:eastAsia="MS Mincho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55E35272" w14:textId="485CE493" w:rsidR="006760A9" w:rsidRPr="008867FB" w:rsidRDefault="006760A9" w:rsidP="008867F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2174CC1" w14:textId="78F35AB8" w:rsidR="008867FB" w:rsidRPr="008867FB" w:rsidRDefault="008867FB" w:rsidP="008867F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460CC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ค่าตัดจำหน่ายของ</w:t>
      </w:r>
      <w:r w:rsidR="007D261C" w:rsidRPr="00FA2792">
        <w:rPr>
          <w:rFonts w:asciiTheme="majorBidi" w:eastAsia="MS Mincho" w:hAnsiTheme="majorBidi" w:cstheme="majorBidi"/>
          <w:sz w:val="30"/>
          <w:szCs w:val="30"/>
          <w:cs/>
        </w:rPr>
        <w:t>ลิขสิทธิ์สำหรับกระบวนการผลิต</w:t>
      </w:r>
      <w:r w:rsidRPr="002460CC">
        <w:rPr>
          <w:rFonts w:asciiTheme="majorBidi" w:eastAsia="Calibri" w:hAnsiTheme="majorBidi" w:cstheme="majorBidi"/>
          <w:spacing w:val="-2"/>
          <w:sz w:val="30"/>
          <w:szCs w:val="30"/>
          <w:cs/>
        </w:rPr>
        <w:t>ถูกปันส่วนไปยังต้นทุนของสินค้าคงเหลือ และรับรู้ในต้นทุนขาย</w:t>
      </w:r>
      <w:r w:rsidRPr="008867FB">
        <w:rPr>
          <w:rFonts w:asciiTheme="majorBidi" w:eastAsia="Calibri" w:hAnsiTheme="majorBidi" w:cstheme="majorBidi"/>
          <w:sz w:val="30"/>
          <w:szCs w:val="30"/>
          <w:cs/>
        </w:rPr>
        <w:t>เมื่อสินค้าถูกจำหน่าย</w:t>
      </w:r>
      <w:r w:rsidRPr="008867F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867FB">
        <w:rPr>
          <w:rFonts w:asciiTheme="majorBidi" w:eastAsia="Calibr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ค่าตัดจำหน่ายของสินทรัพย์ไม่มีตัวตนอื่นบันทึกใน</w:t>
      </w:r>
      <w:r w:rsidRPr="008867FB">
        <w:rPr>
          <w:rFonts w:asciiTheme="majorBidi" w:eastAsia="Calibri" w:hAnsiTheme="majorBidi" w:cstheme="majorBidi" w:hint="cs"/>
          <w:sz w:val="30"/>
          <w:szCs w:val="30"/>
          <w:cs/>
        </w:rPr>
        <w:t>ค่าใช้จ่ายในการบริหาร</w:t>
      </w:r>
    </w:p>
    <w:p w14:paraId="6A3B7329" w14:textId="77777777" w:rsidR="008867FB" w:rsidRPr="00566FA6" w:rsidRDefault="008867FB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DEB6C9C" w14:textId="77777777" w:rsidR="008867FB" w:rsidRPr="00B5412B" w:rsidRDefault="00886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eastAsia="x-none"/>
        </w:rPr>
      </w:pPr>
      <w: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br w:type="page"/>
      </w:r>
    </w:p>
    <w:p w14:paraId="2818711B" w14:textId="30C5C38B" w:rsidR="007E51A5" w:rsidRPr="00566FA6" w:rsidRDefault="004C5C3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lastRenderedPageBreak/>
        <w:t>สัญญาเช่า</w:t>
      </w:r>
    </w:p>
    <w:p w14:paraId="7C1B902C" w14:textId="58E9AF1A" w:rsidR="00A177C9" w:rsidRPr="00566FA6" w:rsidRDefault="00A177C9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3514AE6" w14:textId="77777777" w:rsidR="00566FA6" w:rsidRPr="007A2A77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0B33018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549010E" w14:textId="20196DE1" w:rsidR="00566FA6" w:rsidRPr="00F00491" w:rsidRDefault="00566FA6" w:rsidP="00566FA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00491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7CBA4522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0FB1B65" w14:textId="77777777" w:rsidR="00566FA6" w:rsidRPr="007A2A77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0C56B6DB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75B195C5" w14:textId="77777777" w:rsidR="00566FA6" w:rsidRPr="007A2A77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A2A77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8CB98D5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5B2FD5D" w14:textId="77777777" w:rsidR="00566FA6" w:rsidRPr="007A2A77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2A7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</w:t>
      </w:r>
      <w:r w:rsidRPr="007A2A77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7A2A77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Pr="007A2A77">
        <w:rPr>
          <w:rFonts w:asciiTheme="majorBidi" w:hAnsiTheme="majorBidi" w:cstheme="majorBidi" w:hint="cs"/>
          <w:sz w:val="30"/>
          <w:szCs w:val="30"/>
          <w:cs/>
        </w:rPr>
        <w:t>าสะสม</w:t>
      </w:r>
      <w:r w:rsidRPr="007A2A77">
        <w:rPr>
          <w:rFonts w:asciiTheme="majorBidi" w:hAnsiTheme="majorBidi" w:cstheme="majorBidi"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7A2A77">
        <w:rPr>
          <w:rFonts w:asciiTheme="majorBidi" w:hAnsiTheme="majorBidi" w:cstheme="majorBidi"/>
          <w:sz w:val="30"/>
          <w:szCs w:val="30"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7A2A77">
        <w:rPr>
          <w:rFonts w:asciiTheme="majorBidi" w:hAnsiTheme="majorBidi" w:cstheme="majorBidi"/>
          <w:sz w:val="30"/>
          <w:szCs w:val="30"/>
        </w:rPr>
        <w:t xml:space="preserve"> </w:t>
      </w:r>
    </w:p>
    <w:p w14:paraId="6EAEDEC1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45A489A0" w14:textId="77777777" w:rsidR="00566FA6" w:rsidRPr="00566FA6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FA6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บริษัทใช้อัตราดอกเบี้ยตามนัยของสัญญาเช่า แต่หากอัตรานั้นไม่สามารถกำหนดได้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บริษัทใช้อัตราดอกเบี้ยเงินกู้ยืมส่วนเพิ่มของบริษัทในการคิดลดเป็นมูลค่าปัจจุบัน </w:t>
      </w:r>
    </w:p>
    <w:p w14:paraId="54408E2C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928718E" w14:textId="64189EC7" w:rsidR="00566FA6" w:rsidRPr="00566FA6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FA6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6FA6">
        <w:rPr>
          <w:rFonts w:asciiTheme="majorBidi" w:hAnsiTheme="majorBidi" w:cstheme="majorBidi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Pr="00566FA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sz w:val="30"/>
          <w:szCs w:val="30"/>
          <w:cs/>
        </w:rPr>
        <w:t>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F99133A" w14:textId="5C8B6D47" w:rsid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7283C18" w14:textId="77777777" w:rsidR="009E6BE0" w:rsidRDefault="009E6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eastAsia="x-none"/>
        </w:rPr>
        <w:br w:type="page"/>
      </w:r>
    </w:p>
    <w:p w14:paraId="5C31B6F8" w14:textId="1F901FFF" w:rsidR="00B719B7" w:rsidRPr="00566FA6" w:rsidRDefault="00B719B7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lastRenderedPageBreak/>
        <w:t>การด้อยค่า</w:t>
      </w:r>
      <w:r w:rsidR="00516ABF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สินทรัพย์</w:t>
      </w:r>
      <w:r w:rsidR="00DD6A29" w:rsidRPr="00566FA6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ที่ไม่</w:t>
      </w:r>
      <w:r w:rsidR="008821B3" w:rsidRPr="00566FA6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ใช่สินทรัพย์</w:t>
      </w:r>
      <w:r w:rsidR="00195CD6" w:rsidRPr="00566FA6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ทางการเงิน</w:t>
      </w:r>
    </w:p>
    <w:p w14:paraId="34E8BD71" w14:textId="15CDFFD3" w:rsidR="00E82DE6" w:rsidRPr="00820F08" w:rsidRDefault="00E82DE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54BEE29" w14:textId="58B33E15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ยอดสินทรัพย์ตามบัญชีของ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 w:rsidR="00516ABF">
        <w:rPr>
          <w:rFonts w:asciiTheme="majorBidi" w:hAnsiTheme="majorBidi" w:cstheme="majorBidi"/>
          <w:b/>
          <w:sz w:val="30"/>
          <w:szCs w:val="30"/>
          <w:cs/>
        </w:rPr>
        <w:br/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หรือยังไม่พร้อมใช้งาน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4CFC59C2" w14:textId="77777777" w:rsidR="00566FA6" w:rsidRPr="00820F08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80C5088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5B7A17D8" w14:textId="77777777" w:rsidR="00566FA6" w:rsidRPr="00820F08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5F19A46" w14:textId="6A6B52DF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25726E7" w14:textId="77777777" w:rsidR="00566FA6" w:rsidRPr="00820F08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p w14:paraId="50B86358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ADC022B" w14:textId="6F6190DB" w:rsid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A523875" w14:textId="4486BE86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ผลประโยชน์ของพนักงาน</w:t>
      </w: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  <w:t xml:space="preserve"> </w:t>
      </w:r>
    </w:p>
    <w:p w14:paraId="102D7333" w14:textId="585A8FA1" w:rsidR="00E3629F" w:rsidRPr="00820F08" w:rsidRDefault="00E3629F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055BCA3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566FA6">
        <w:rPr>
          <w:rFonts w:asciiTheme="majorBidi" w:hAnsiTheme="majorBidi" w:cstheme="majorBidi"/>
          <w:b/>
          <w:i/>
          <w:iCs/>
          <w:sz w:val="30"/>
          <w:szCs w:val="30"/>
          <w:cs/>
        </w:rPr>
        <w:t>โครงการสมทบเงิน</w:t>
      </w:r>
    </w:p>
    <w:p w14:paraId="54329779" w14:textId="77777777" w:rsidR="00566FA6" w:rsidRPr="00820F08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3E9EA21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บริษัท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2FC7C06B" w14:textId="77777777" w:rsidR="00566FA6" w:rsidRPr="00820F08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1D2D86D7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566FA6">
        <w:rPr>
          <w:rFonts w:asciiTheme="majorBidi" w:hAnsiTheme="majorBidi" w:cstheme="majorBidi"/>
          <w:b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69AA1E5" w14:textId="77777777" w:rsidR="00566FA6" w:rsidRPr="00820F08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541CC73" w14:textId="3CC1C06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ภาระผูกพันสุทธิของ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516ABF">
        <w:rPr>
          <w:rFonts w:asciiTheme="majorBidi" w:hAnsiTheme="majorBidi" w:cstheme="majorBidi"/>
          <w:b/>
          <w:sz w:val="30"/>
          <w:szCs w:val="30"/>
          <w:cs/>
        </w:rPr>
        <w:t>ทุก</w:t>
      </w:r>
      <w:r w:rsidRPr="00516ABF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F97EA7" w:rsidRPr="00F97EA7">
        <w:rPr>
          <w:rFonts w:asciiTheme="majorBidi" w:hAnsiTheme="majorBidi" w:cstheme="majorBidi"/>
          <w:bCs/>
          <w:sz w:val="30"/>
          <w:szCs w:val="30"/>
        </w:rPr>
        <w:t>3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ปี โดยวิธี</w:t>
      </w:r>
      <w:r>
        <w:rPr>
          <w:rFonts w:asciiTheme="majorBidi" w:hAnsiTheme="majorBidi" w:cstheme="majorBidi"/>
          <w:b/>
          <w:sz w:val="30"/>
          <w:szCs w:val="30"/>
          <w:cs/>
        </w:rPr>
        <w:br/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คิดลดแต่ละหน่วยที่ประมาณการไว้ </w:t>
      </w:r>
    </w:p>
    <w:p w14:paraId="684D0DCC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F1749E3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lastRenderedPageBreak/>
        <w:t xml:space="preserve">ในการวัดมูลค่าใหม่ของหนี้สินผลประโยชน์ที่กำหนดไว้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กำหนดดอกเบี้ยจ่ายของหนี้สินผลประโยชน์ที่กำหนดไว้โดยใช้อัตราคิดลดที่ใช้วัดมูลค่าภาระผูกพันตามโครงการผลประโยชน์ โดยคำนึงถึงการเปลี่ยนแปลงใด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ดอกเบี้ยจ่ายและค่าใช้จ่ายอื่น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6B7A7030" w14:textId="77777777" w:rsidR="00566FA6" w:rsidRPr="002460CC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32EE2D6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48C12041" w14:textId="77777777" w:rsidR="00566FA6" w:rsidRPr="002460CC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33FF48C3" w14:textId="56D49D66" w:rsid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ภาระผูกพันสุทธิของ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</w:t>
      </w:r>
      <w:r>
        <w:rPr>
          <w:rFonts w:asciiTheme="majorBidi" w:hAnsiTheme="majorBidi" w:cstheme="majorBidi"/>
          <w:b/>
          <w:sz w:val="30"/>
          <w:szCs w:val="30"/>
          <w:cs/>
        </w:rPr>
        <w:br/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การทำงานของพนักงานในงวดปัจจุบันและงวดก่อน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5A7449F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639730F0" w14:textId="373EAD41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บริษัทไม่สามารถยกเลิกข้อเสนอการให้ผลประโยชน์ดังกล่าวได้อีกต่อไป หรือเมื่อ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="00F97EA7" w:rsidRPr="00F97EA7">
        <w:rPr>
          <w:rFonts w:asciiTheme="majorBidi" w:hAnsiTheme="majorBidi" w:cstheme="majorBidi"/>
          <w:bCs/>
          <w:sz w:val="30"/>
          <w:szCs w:val="30"/>
        </w:rPr>
        <w:t>12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3D47B2" w14:textId="77777777" w:rsidR="00566FA6" w:rsidRPr="002460CC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BF44FB4" w14:textId="77777777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5FE3944" w14:textId="77777777" w:rsidR="00BA31BE" w:rsidRPr="002460CC" w:rsidRDefault="00BA31BE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2FEC81D4" w14:textId="3249ECAC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ประมาณการหนี้สิน</w:t>
      </w:r>
    </w:p>
    <w:p w14:paraId="1E8A1F4D" w14:textId="77777777" w:rsidR="00BA31BE" w:rsidRPr="002460CC" w:rsidRDefault="00BA31BE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07708D20" w14:textId="17A700B8" w:rsidR="00566FA6" w:rsidRP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</w:t>
      </w:r>
      <w:r w:rsidRPr="00566FA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500D8DD9" w14:textId="77777777" w:rsidR="00BA31BE" w:rsidRPr="00566FA6" w:rsidRDefault="00BA31BE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9FD99D4" w14:textId="00B4631E" w:rsidR="0066615C" w:rsidRPr="00566FA6" w:rsidRDefault="0066615C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lastRenderedPageBreak/>
        <w:t xml:space="preserve">การวัดมูลค่ายุติธรรม </w:t>
      </w:r>
    </w:p>
    <w:p w14:paraId="61030BEB" w14:textId="7A52406D" w:rsidR="0066615C" w:rsidRPr="0031135D" w:rsidRDefault="0066615C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0152F842" w14:textId="77777777" w:rsidR="00566FA6" w:rsidRPr="00516ABF" w:rsidRDefault="00566FA6" w:rsidP="002460C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pacing w:val="-2"/>
          <w:sz w:val="30"/>
          <w:szCs w:val="30"/>
        </w:rPr>
      </w:pPr>
      <w:r w:rsidRPr="00516ABF">
        <w:rPr>
          <w:rFonts w:asciiTheme="majorBidi" w:hAnsiTheme="majorBidi" w:cstheme="majorBidi"/>
          <w:b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516ABF">
        <w:rPr>
          <w:rFonts w:asciiTheme="majorBidi" w:hAnsiTheme="majorBidi" w:cstheme="majorBidi" w:hint="cs"/>
          <w:b/>
          <w:spacing w:val="-2"/>
          <w:sz w:val="30"/>
          <w:szCs w:val="30"/>
          <w:cs/>
        </w:rPr>
        <w:t>กลุ่ม</w:t>
      </w:r>
      <w:r w:rsidRPr="00516ABF">
        <w:rPr>
          <w:rFonts w:asciiTheme="majorBidi" w:hAnsiTheme="majorBidi" w:cstheme="majorBidi"/>
          <w:b/>
          <w:spacing w:val="-2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0AABB4" w14:textId="77777777" w:rsidR="00566FA6" w:rsidRPr="002460CC" w:rsidRDefault="00566FA6" w:rsidP="002460C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1F6A0D48" w14:textId="2E69A9A2" w:rsidR="00566FA6" w:rsidRPr="00566FA6" w:rsidRDefault="00566FA6" w:rsidP="002460C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6FA6">
        <w:rPr>
          <w:rFonts w:asciiTheme="majorBidi" w:hAnsiTheme="majorBidi" w:cstheme="majorBidi"/>
          <w:b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566FA6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="0031135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6FA6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428C4FE2" w14:textId="77777777" w:rsidR="00566FA6" w:rsidRDefault="00566FA6" w:rsidP="00246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039475" w14:textId="508D1625" w:rsidR="00566FA6" w:rsidRPr="007A2A77" w:rsidRDefault="00566FA6" w:rsidP="002460CC">
      <w:pPr>
        <w:pStyle w:val="block"/>
        <w:numPr>
          <w:ilvl w:val="0"/>
          <w:numId w:val="21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A2A7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r w:rsidRPr="00D62C8B">
        <w:rPr>
          <w:rFonts w:asciiTheme="majorBidi" w:hAnsiTheme="majorBidi"/>
          <w:sz w:val="30"/>
          <w:szCs w:val="30"/>
          <w:cs/>
          <w:lang w:bidi="th-TH"/>
        </w:rPr>
        <w:t>และกิจการสามารถเข้าถึงตลาดนั้น ณ วันที่วัดมูลค่า</w:t>
      </w:r>
    </w:p>
    <w:p w14:paraId="1862F232" w14:textId="05D42201" w:rsidR="00566FA6" w:rsidRPr="007A2A77" w:rsidRDefault="00566FA6" w:rsidP="00ED2F13">
      <w:pPr>
        <w:pStyle w:val="block"/>
        <w:numPr>
          <w:ilvl w:val="0"/>
          <w:numId w:val="2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6F229A7" w14:textId="28072426" w:rsidR="00566FA6" w:rsidRPr="007A2A77" w:rsidRDefault="00566FA6" w:rsidP="00ED2F13">
      <w:pPr>
        <w:pStyle w:val="block"/>
        <w:numPr>
          <w:ilvl w:val="0"/>
          <w:numId w:val="2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A2A77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A2A7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334BC11" w14:textId="77777777" w:rsidR="00566FA6" w:rsidRPr="00566FA6" w:rsidRDefault="00566FA6" w:rsidP="00566FA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FAE32" w14:textId="77777777" w:rsidR="00566FA6" w:rsidRDefault="00566FA6" w:rsidP="00566F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82792">
        <w:rPr>
          <w:rFonts w:asciiTheme="majorBidi" w:hAnsi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882792">
        <w:rPr>
          <w:rFonts w:asciiTheme="majorBidi" w:hAnsiTheme="majorBidi" w:hint="cs"/>
          <w:sz w:val="30"/>
          <w:szCs w:val="30"/>
          <w:cs/>
        </w:rPr>
        <w:t xml:space="preserve"> </w:t>
      </w:r>
      <w:r w:rsidRPr="00882792">
        <w:rPr>
          <w:rFonts w:asciiTheme="majorBidi" w:hAnsiTheme="majorBidi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07E86E4" w14:textId="5109A4E1" w:rsidR="00566FA6" w:rsidRDefault="00566FA6" w:rsidP="00566F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338A415" w14:textId="59F3D57F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รายได้</w:t>
      </w:r>
      <w:r w:rsidR="00B32190" w:rsidRPr="00566FA6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x-none" w:eastAsia="x-none"/>
        </w:rPr>
        <w:t>จากสัญญาที่ทำกับลูกค้า</w:t>
      </w:r>
    </w:p>
    <w:p w14:paraId="29E0F7AC" w14:textId="77777777" w:rsidR="00601D50" w:rsidRPr="00434EB8" w:rsidRDefault="00601D50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7235D91" w14:textId="7777777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434EB8">
        <w:rPr>
          <w:rFonts w:asciiTheme="majorBidi" w:hAnsiTheme="majorBidi"/>
          <w:i/>
          <w:iCs/>
          <w:sz w:val="30"/>
          <w:szCs w:val="30"/>
          <w:cs/>
        </w:rPr>
        <w:t>การรับรู้รายได้</w:t>
      </w:r>
    </w:p>
    <w:p w14:paraId="42C93068" w14:textId="77777777" w:rsidR="00434EB8" w:rsidRPr="00434EB8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3B52F07B" w14:textId="68F4757C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434EB8">
        <w:rPr>
          <w:rFonts w:asciiTheme="majorBidi" w:hAnsi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Pr="00434EB8">
        <w:rPr>
          <w:rFonts w:asciiTheme="majorBidi" w:hAnsiTheme="majorBidi"/>
          <w:sz w:val="30"/>
          <w:szCs w:val="30"/>
        </w:rPr>
        <w:t xml:space="preserve"> </w:t>
      </w:r>
      <w:r w:rsidRPr="00434EB8">
        <w:rPr>
          <w:rFonts w:asciiTheme="majorBidi" w:hAnsiTheme="majorBidi"/>
          <w:sz w:val="30"/>
          <w:szCs w:val="30"/>
          <w:cs/>
        </w:rPr>
        <w:t>ๆ และแสดงสุทธิจากส่วนลดการค้าและส่วนลดตามปริมาณ</w:t>
      </w:r>
    </w:p>
    <w:p w14:paraId="77E06B55" w14:textId="77777777" w:rsidR="00434EB8" w:rsidRPr="00434EB8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782951C" w14:textId="1B00C2BF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202D2378" w14:textId="063CDB18" w:rsidR="00C419B0" w:rsidRPr="00434EB8" w:rsidRDefault="00C419B0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33013B6" w14:textId="77777777" w:rsidR="0031135D" w:rsidRDefault="0031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br w:type="page"/>
      </w:r>
    </w:p>
    <w:p w14:paraId="6972EB0F" w14:textId="269D7F79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lastRenderedPageBreak/>
        <w:t>ภาษีเงินได้</w:t>
      </w:r>
    </w:p>
    <w:p w14:paraId="181A5150" w14:textId="77777777" w:rsidR="00693140" w:rsidRPr="00434EB8" w:rsidRDefault="00693140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4C09F170" w14:textId="7777777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Pr="00DF6A32">
        <w:rPr>
          <w:rFonts w:asciiTheme="majorBidi" w:hAnsiTheme="majorBidi" w:hint="cs"/>
          <w:sz w:val="30"/>
          <w:szCs w:val="30"/>
          <w:cs/>
        </w:rPr>
        <w:t>รายการที่เกี่ยวข้องในการรวมธุรกิจ</w:t>
      </w:r>
      <w:r w:rsidRPr="00DF6A32">
        <w:rPr>
          <w:rFonts w:asciiTheme="majorBidi" w:hAnsiTheme="majorBidi"/>
          <w:sz w:val="30"/>
          <w:szCs w:val="30"/>
          <w:cs/>
        </w:rPr>
        <w:t xml:space="preserve"> </w:t>
      </w:r>
      <w:r w:rsidRPr="00DF6A32">
        <w:rPr>
          <w:rFonts w:asciiTheme="majorBidi" w:hAnsiTheme="majorBidi" w:hint="cs"/>
          <w:sz w:val="30"/>
          <w:szCs w:val="30"/>
          <w:cs/>
        </w:rPr>
        <w:t>หรือ</w:t>
      </w:r>
      <w:r w:rsidRPr="00434EB8">
        <w:rPr>
          <w:rFonts w:asciiTheme="majorBidi" w:hAnsiTheme="majorBidi"/>
          <w:sz w:val="30"/>
          <w:szCs w:val="30"/>
          <w:cs/>
        </w:rPr>
        <w:t xml:space="preserve">รายการที่รับรู้โดยตรงในส่วนของผู้ถือหุ้นหรือกำไรขาดทุนเบ็ดเสร็จอื่น </w:t>
      </w:r>
    </w:p>
    <w:p w14:paraId="34803B84" w14:textId="77777777" w:rsidR="00434EB8" w:rsidRPr="00434EB8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36780B06" w14:textId="7777777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</w:t>
      </w:r>
      <w:r w:rsidRPr="00434EB8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</w:t>
      </w:r>
      <w:r w:rsidRPr="00434EB8">
        <w:rPr>
          <w:rFonts w:asciiTheme="majorBidi" w:hAnsiTheme="majorBidi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</w:t>
      </w:r>
      <w:r w:rsidRPr="00434EB8">
        <w:rPr>
          <w:rFonts w:asciiTheme="majorBidi" w:hAnsiTheme="majorBidi"/>
          <w:sz w:val="30"/>
          <w:szCs w:val="30"/>
        </w:rPr>
        <w:t xml:space="preserve"> </w:t>
      </w:r>
      <w:r w:rsidRPr="00434EB8">
        <w:rPr>
          <w:rFonts w:asciiTheme="majorBidi" w:hAnsiTheme="majorBidi"/>
          <w:sz w:val="30"/>
          <w:szCs w:val="30"/>
          <w:cs/>
        </w:rPr>
        <w:t xml:space="preserve">ๆ </w:t>
      </w:r>
    </w:p>
    <w:p w14:paraId="364BB760" w14:textId="77777777" w:rsidR="00434EB8" w:rsidRPr="00434EB8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11C6C1AF" w14:textId="02D120BB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434EB8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 w:rsidRPr="00434EB8">
        <w:rPr>
          <w:rFonts w:asciiTheme="majorBidi" w:hAnsiTheme="majorBidi"/>
          <w:sz w:val="30"/>
          <w:szCs w:val="30"/>
          <w:cs/>
        </w:rPr>
        <w:t>ผลแตกต่างชั่วคราวสำหรับ</w:t>
      </w:r>
      <w:r w:rsidRPr="00DF6A32">
        <w:rPr>
          <w:rFonts w:asciiTheme="majorBidi" w:hAnsiTheme="majorBidi" w:hint="cs"/>
          <w:sz w:val="30"/>
          <w:szCs w:val="30"/>
          <w:cs/>
        </w:rPr>
        <w:t>การรับรู้ค่าความนิยมในครั้งแรก</w:t>
      </w:r>
      <w:r>
        <w:rPr>
          <w:rFonts w:asciiTheme="majorBidi" w:hAnsiTheme="majorBidi"/>
          <w:sz w:val="30"/>
          <w:szCs w:val="30"/>
        </w:rPr>
        <w:t xml:space="preserve"> </w:t>
      </w:r>
      <w:r w:rsidRPr="00434EB8">
        <w:rPr>
          <w:rFonts w:asciiTheme="majorBidi" w:hAnsi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Pr="00DF6A32">
        <w:rPr>
          <w:rFonts w:asciiTheme="majorBidi" w:hAnsiTheme="majorBidi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10107F5" w14:textId="77777777" w:rsidR="00434EB8" w:rsidRPr="00434EB8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6F9AEA03" w14:textId="56F052F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434EB8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434EB8">
        <w:rPr>
          <w:rFonts w:asciiTheme="majorBidi" w:hAnsiTheme="majorBidi"/>
          <w:spacing w:val="-2"/>
          <w:sz w:val="30"/>
          <w:szCs w:val="30"/>
          <w:cs/>
        </w:rPr>
        <w:t>บริษั</w:t>
      </w:r>
      <w:r w:rsidRPr="00434EB8">
        <w:rPr>
          <w:rFonts w:asciiTheme="majorBidi" w:hAnsiTheme="majorBidi"/>
          <w:sz w:val="30"/>
          <w:szCs w:val="30"/>
          <w:cs/>
        </w:rPr>
        <w:t>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Pr="00DF6A32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25107525" w14:textId="77777777" w:rsidR="00434EB8" w:rsidRPr="00434EB8" w:rsidRDefault="00434EB8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036AD041" w14:textId="77777777" w:rsidR="00434EB8" w:rsidRPr="00434EB8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</w:t>
      </w:r>
      <w:r w:rsidRPr="00434EB8">
        <w:rPr>
          <w:rFonts w:asciiTheme="majorBidi" w:hAnsiTheme="majorBidi" w:hint="cs"/>
          <w:sz w:val="30"/>
          <w:szCs w:val="30"/>
          <w:cs/>
        </w:rPr>
        <w:t>สิ้นรอบระยะเวลารายงานและ</w:t>
      </w:r>
      <w:r w:rsidRPr="00434EB8">
        <w:rPr>
          <w:rFonts w:asciiTheme="majorBidi" w:hAnsiTheme="majorBidi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6F8872D1" w14:textId="77777777" w:rsidR="00C419B0" w:rsidRPr="00434EB8" w:rsidRDefault="00C419B0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D5B5ACA" w14:textId="147A5937" w:rsidR="008568B5" w:rsidRPr="00566FA6" w:rsidRDefault="008568B5" w:rsidP="00ED2F1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x-none" w:eastAsia="x-none"/>
        </w:rPr>
      </w:pPr>
      <w:r w:rsidRPr="00566FA6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x-none" w:eastAsia="x-none"/>
        </w:rPr>
        <w:t>กำไรต่อหุ้น</w:t>
      </w:r>
    </w:p>
    <w:p w14:paraId="31F4CF57" w14:textId="77777777" w:rsidR="00693140" w:rsidRPr="00434EB8" w:rsidRDefault="00693140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6A32BDD" w14:textId="164700CE" w:rsidR="00C419B0" w:rsidRDefault="00434EB8" w:rsidP="00434EB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34EB8">
        <w:rPr>
          <w:rFonts w:asciiTheme="majorBidi" w:hAnsiTheme="majorBidi"/>
          <w:sz w:val="30"/>
          <w:szCs w:val="30"/>
          <w:cs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12D81F3C" w14:textId="77777777" w:rsidR="0031135D" w:rsidRDefault="0031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C770473" w14:textId="6670DCEB" w:rsidR="0070607A" w:rsidRPr="0008365F" w:rsidRDefault="0070607A" w:rsidP="0008365F">
      <w:pPr>
        <w:pStyle w:val="NFS1"/>
        <w:ind w:left="540" w:hanging="540"/>
        <w:rPr>
          <w:b/>
          <w:bCs/>
        </w:rPr>
      </w:pPr>
      <w:r w:rsidRPr="0008365F">
        <w:rPr>
          <w:rFonts w:hint="cs"/>
          <w:b/>
          <w:bCs/>
          <w:cs/>
        </w:rPr>
        <w:lastRenderedPageBreak/>
        <w:t xml:space="preserve">การรับโอนกิจการ </w:t>
      </w:r>
    </w:p>
    <w:p w14:paraId="5F472584" w14:textId="77777777" w:rsidR="00820F08" w:rsidRPr="00820F08" w:rsidRDefault="00820F08" w:rsidP="00820F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887D278" w14:textId="34BD5A8A" w:rsidR="00B91542" w:rsidRPr="00CE3984" w:rsidRDefault="00B91542" w:rsidP="00B91542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CE3984">
        <w:rPr>
          <w:rFonts w:ascii="Angsana New" w:eastAsia="MS Mincho" w:hAnsi="Angsana New"/>
          <w:i/>
          <w:iCs/>
          <w:sz w:val="30"/>
          <w:szCs w:val="30"/>
          <w:cs/>
        </w:rPr>
        <w:t xml:space="preserve">การรับโอนกิจการทั้งหมดของบริษัท ไทยแฟตตี้แอลกอฮอลส์ จำกัด  </w:t>
      </w:r>
    </w:p>
    <w:p w14:paraId="7DA20B93" w14:textId="77777777" w:rsidR="00B91542" w:rsidRPr="00A65467" w:rsidRDefault="00B91542" w:rsidP="00434EB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CA2F944" w14:textId="40581E4C" w:rsidR="00B91542" w:rsidRPr="00A65467" w:rsidRDefault="00B91542" w:rsidP="00B91542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65467">
        <w:rPr>
          <w:rFonts w:ascii="Angsana New" w:eastAsia="MS Mincho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="00F97EA7" w:rsidRPr="00F97EA7">
        <w:rPr>
          <w:rFonts w:ascii="Angsana New" w:eastAsia="MS Mincho" w:hAnsi="Angsana New"/>
          <w:sz w:val="30"/>
          <w:szCs w:val="30"/>
        </w:rPr>
        <w:t>27</w:t>
      </w:r>
      <w:r w:rsidRPr="00A65467">
        <w:rPr>
          <w:rFonts w:ascii="Angsana New" w:eastAsia="MS Mincho" w:hAnsi="Angsana New"/>
          <w:sz w:val="30"/>
          <w:szCs w:val="30"/>
        </w:rPr>
        <w:t xml:space="preserve"> </w:t>
      </w:r>
      <w:r w:rsidRPr="00A65467">
        <w:rPr>
          <w:rFonts w:ascii="Angsana New" w:eastAsia="MS Mincho" w:hAnsi="Angsana New"/>
          <w:sz w:val="30"/>
          <w:szCs w:val="30"/>
          <w:cs/>
        </w:rPr>
        <w:t xml:space="preserve">เมษายน </w:t>
      </w:r>
      <w:r w:rsidR="00F97EA7" w:rsidRPr="00F97EA7">
        <w:rPr>
          <w:rFonts w:ascii="Angsana New" w:eastAsia="MS Mincho" w:hAnsi="Angsana New"/>
          <w:sz w:val="30"/>
          <w:szCs w:val="30"/>
        </w:rPr>
        <w:t>2565</w:t>
      </w:r>
      <w:r w:rsidRPr="00A65467">
        <w:rPr>
          <w:rFonts w:ascii="Angsana New" w:eastAsia="MS Mincho" w:hAnsi="Angsana New"/>
          <w:sz w:val="30"/>
          <w:szCs w:val="30"/>
          <w:cs/>
        </w:rPr>
        <w:t xml:space="preserve"> คณะกรรมการได้มีมติอนุมัติการรับโอนกิจการทั้งหมด</w:t>
      </w:r>
      <w:r w:rsidR="00516ABF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A65467">
        <w:rPr>
          <w:rFonts w:ascii="Angsana New" w:eastAsia="MS Mincho" w:hAnsi="Angsana New"/>
          <w:sz w:val="30"/>
          <w:szCs w:val="30"/>
          <w:cs/>
        </w:rPr>
        <w:t>และการเลิกกิจการของบริษัท</w:t>
      </w:r>
      <w:r w:rsidR="001E499D" w:rsidRPr="001E499D">
        <w:rPr>
          <w:rFonts w:ascii="Angsana New" w:eastAsia="MS Mincho" w:hAnsi="Angsana New"/>
          <w:sz w:val="30"/>
          <w:szCs w:val="30"/>
          <w:cs/>
        </w:rPr>
        <w:t>ไทยแฟตตี้แอลกอฮอลส์ จำกัด</w:t>
      </w:r>
      <w:r w:rsidRPr="00A65467">
        <w:rPr>
          <w:rFonts w:ascii="Angsana New" w:eastAsia="MS Mincho" w:hAnsi="Angsana New"/>
          <w:sz w:val="30"/>
          <w:szCs w:val="30"/>
          <w:cs/>
        </w:rPr>
        <w:t xml:space="preserve">ที่บริษัทเป็นผู้ถือหุ้นร้อยละ </w:t>
      </w:r>
      <w:r w:rsidR="00F97EA7" w:rsidRPr="00F97EA7">
        <w:rPr>
          <w:rFonts w:ascii="Angsana New" w:eastAsia="MS Mincho" w:hAnsi="Angsana New"/>
          <w:sz w:val="30"/>
          <w:szCs w:val="30"/>
        </w:rPr>
        <w:t>100</w:t>
      </w:r>
      <w:r w:rsidRPr="00A65467">
        <w:rPr>
          <w:rFonts w:ascii="Angsana New" w:eastAsia="MS Mincho" w:hAnsi="Angsana New"/>
          <w:sz w:val="30"/>
          <w:szCs w:val="30"/>
          <w:cs/>
        </w:rPr>
        <w:t xml:space="preserve"> โดยการปรับโครงสร้างการดำเนินธุรกิจดังกล่าว</w:t>
      </w:r>
      <w:r w:rsidRPr="00A65467">
        <w:rPr>
          <w:rFonts w:ascii="Angsana New" w:eastAsia="MS Mincho" w:hAnsi="Angsana New" w:hint="cs"/>
          <w:sz w:val="30"/>
          <w:szCs w:val="30"/>
          <w:cs/>
        </w:rPr>
        <w:t>จะช่วยสนับสนุนในการเพิ่มประสิทธิภาพการดำเนินงานภายในบริษัท ตลอดจนเพิ่มขีดความสามารถทางการแข่งขันในธุรกิจแฟตตี้แอลกอฮอล์ของบริษัท</w:t>
      </w:r>
      <w:r w:rsidRPr="00A65467">
        <w:rPr>
          <w:rFonts w:ascii="Angsana New" w:eastAsia="MS Mincho" w:hAnsi="Angsana New"/>
          <w:sz w:val="30"/>
          <w:szCs w:val="30"/>
        </w:rPr>
        <w:t xml:space="preserve"> </w:t>
      </w:r>
    </w:p>
    <w:p w14:paraId="4B61F7C0" w14:textId="77777777" w:rsidR="00EF02E9" w:rsidRPr="00A65467" w:rsidRDefault="00EF02E9" w:rsidP="00434EB8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016C5896" w14:textId="540B3AF0" w:rsidR="00A65467" w:rsidRPr="00A65467" w:rsidRDefault="00A65467" w:rsidP="00A65467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A65467">
        <w:rPr>
          <w:rFonts w:ascii="Angsana New" w:hAnsi="Angsana New" w:hint="cs"/>
          <w:color w:val="000000"/>
          <w:sz w:val="30"/>
          <w:szCs w:val="30"/>
          <w:cs/>
        </w:rPr>
        <w:t>ข้อมูลของสิ่งตอบแทนที่โอนให้และมูลค่าตามบัญชีที่รับรู้สำหรับสินทรัพย์ที่ได้มาและหนี้สินที่รับมา ณ วันที่</w:t>
      </w:r>
      <w:r w:rsidRPr="00A65467">
        <w:rPr>
          <w:rFonts w:ascii="Angsana New" w:hAnsi="Angsana New"/>
          <w:color w:val="000000"/>
          <w:sz w:val="30"/>
          <w:szCs w:val="30"/>
        </w:rPr>
        <w:t xml:space="preserve"> </w:t>
      </w:r>
      <w:r w:rsidRPr="00A65467">
        <w:rPr>
          <w:rFonts w:ascii="Angsana New" w:hAnsi="Angsana New"/>
          <w:color w:val="000000"/>
          <w:sz w:val="30"/>
          <w:szCs w:val="30"/>
        </w:rPr>
        <w:br/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Pr="00A65467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A65467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ตุลาคม</w:t>
      </w:r>
      <w:r w:rsidRPr="00A6546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2565</w:t>
      </w:r>
      <w:r w:rsidRPr="00A65467">
        <w:rPr>
          <w:rFonts w:ascii="Angsana New" w:hAnsi="Angsana New"/>
          <w:color w:val="000000"/>
          <w:sz w:val="30"/>
          <w:szCs w:val="30"/>
        </w:rPr>
        <w:t xml:space="preserve"> </w:t>
      </w:r>
      <w:r w:rsidRPr="00A65467">
        <w:rPr>
          <w:rFonts w:ascii="Angsana New" w:hAnsi="Angsana New" w:hint="cs"/>
          <w:color w:val="000000"/>
          <w:sz w:val="30"/>
          <w:szCs w:val="30"/>
          <w:cs/>
          <w:lang w:bidi="th-TH"/>
        </w:rPr>
        <w:t>มีรายละเอียดดังนี้</w:t>
      </w:r>
    </w:p>
    <w:p w14:paraId="52DE39D4" w14:textId="325D65D7" w:rsidR="00A65467" w:rsidRDefault="00A65467" w:rsidP="00434EB8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tbl>
      <w:tblPr>
        <w:tblW w:w="9104" w:type="dxa"/>
        <w:tblInd w:w="450" w:type="dxa"/>
        <w:tblLook w:val="04A0" w:firstRow="1" w:lastRow="0" w:firstColumn="1" w:lastColumn="0" w:noHBand="0" w:noVBand="1"/>
      </w:tblPr>
      <w:tblGrid>
        <w:gridCol w:w="7560"/>
        <w:gridCol w:w="1544"/>
      </w:tblGrid>
      <w:tr w:rsidR="00A65467" w:rsidRPr="00FC032A" w14:paraId="0AE7DCCE" w14:textId="77777777" w:rsidTr="00D82BE3">
        <w:trPr>
          <w:trHeight w:val="420"/>
          <w:tblHeader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9FF09" w14:textId="77777777" w:rsidR="00A65467" w:rsidRPr="00FC032A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D59D908" w14:textId="77777777" w:rsidR="00A65467" w:rsidRPr="00FC032A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03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C03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65467" w:rsidRPr="00FC032A" w14:paraId="5FD22F05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7697" w14:textId="77777777" w:rsidR="00A65467" w:rsidRPr="00FC032A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032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1E8820E" w14:textId="20D984CC" w:rsidR="00A65467" w:rsidRPr="00EA50B2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50B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450</w:t>
            </w:r>
            <w:r w:rsidRPr="00EA50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193</w:t>
            </w:r>
          </w:p>
        </w:tc>
      </w:tr>
      <w:tr w:rsidR="00A65467" w:rsidRPr="00FC032A" w14:paraId="681109E8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CE27" w14:textId="77777777" w:rsidR="00A65467" w:rsidRPr="00FC032A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032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28B60E4" w14:textId="570D420F" w:rsidR="00A65467" w:rsidRPr="00EA50B2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50B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994</w:t>
            </w:r>
            <w:r w:rsidRPr="00EA50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735</w:t>
            </w:r>
            <w:r w:rsidRPr="00EA50B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FC032A" w14:paraId="753FFFDD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E584" w14:textId="77777777" w:rsidR="00A65467" w:rsidRPr="00FC032A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C032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D32E9CC" w14:textId="121BA524" w:rsidR="00A65467" w:rsidRPr="00EA50B2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50B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EA50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779</w:t>
            </w:r>
            <w:r w:rsidRPr="00EA50B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FC032A" w14:paraId="1A02B9DC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A970" w14:textId="77777777" w:rsidR="00A65467" w:rsidRPr="00FC032A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032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F3BF3BE" w14:textId="47D130F2" w:rsidR="00A65467" w:rsidRPr="00EA50B2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624</w:t>
            </w: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334</w:t>
            </w: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FC032A" w14:paraId="0DDFAB80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EDBB" w14:textId="77777777" w:rsidR="00A65467" w:rsidRPr="00FC032A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032A">
              <w:rPr>
                <w:rFonts w:ascii="Angsana New" w:hAnsi="Angsana New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39CD23B5" w14:textId="11B45E65" w:rsidR="00A65467" w:rsidRPr="00EA50B2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174</w:t>
            </w: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FC032A" w14:paraId="2A8520C8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11AF" w14:textId="77777777" w:rsidR="00A65467" w:rsidRPr="00FC032A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032A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E8A4BA7" w14:textId="43A67D8B" w:rsidR="00A65467" w:rsidRPr="00EA50B2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802</w:t>
            </w: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FC032A" w14:paraId="739BBC95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6DB3" w14:textId="77777777" w:rsidR="00A65467" w:rsidRPr="00FC032A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032A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F484C15" w14:textId="410E5135" w:rsidR="00A65467" w:rsidRPr="00EA50B2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243</w:t>
            </w: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804</w:t>
            </w: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CD3210" w14:paraId="1F577E92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A31B" w14:textId="77777777" w:rsidR="00A65467" w:rsidRPr="00CD3210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321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38E409C4" w14:textId="1D26BE41" w:rsidR="00A65467" w:rsidRPr="00CC4E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065</w:t>
            </w: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CD3210" w14:paraId="4B827B3C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5CC2" w14:textId="77777777" w:rsidR="00A65467" w:rsidRPr="00CD3210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321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สินทรัพย์ไม่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มีตัวตน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EB687BF" w14:textId="4A92B14A" w:rsidR="00A65467" w:rsidRPr="00CC4E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CD3210" w14:paraId="6F0F8866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8642" w14:textId="77777777" w:rsidR="00A65467" w:rsidRPr="00CD3210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321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18D89" w14:textId="5A602E8D" w:rsidR="00A65467" w:rsidRPr="00CC4E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262</w:t>
            </w:r>
            <w:r w:rsidRPr="00CC4EF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CD3210" w14:paraId="4F6BDF3F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0A3C5" w14:textId="77777777" w:rsidR="00A65467" w:rsidRPr="00CD3210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3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79A00" w14:textId="0DEBA38D" w:rsidR="00A65467" w:rsidRPr="00B05DCB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5D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B05D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532</w:t>
            </w:r>
            <w:r w:rsidRPr="00B05D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211</w:t>
            </w:r>
            <w:r w:rsidRPr="00B05D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820F08" w:rsidRPr="00CD3210" w14:paraId="11458F4A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BA04F" w14:textId="77777777" w:rsidR="00820F08" w:rsidRPr="00CD3210" w:rsidRDefault="00820F08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9D1D0D6" w14:textId="77777777" w:rsidR="00820F08" w:rsidRPr="00D16C9D" w:rsidRDefault="00820F08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1135D" w:rsidRPr="00CD3210" w14:paraId="1635F5CE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09625" w14:textId="77777777" w:rsidR="0031135D" w:rsidRPr="00CD3210" w:rsidRDefault="0031135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10CE18E" w14:textId="77777777" w:rsidR="0031135D" w:rsidRPr="00D16C9D" w:rsidRDefault="0031135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1135D" w:rsidRPr="00CD3210" w14:paraId="010542F0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45CD2" w14:textId="77777777" w:rsidR="0031135D" w:rsidRPr="00CD3210" w:rsidRDefault="0031135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429C206" w14:textId="77777777" w:rsidR="0031135D" w:rsidRPr="00D16C9D" w:rsidRDefault="0031135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1135D" w:rsidRPr="00CD3210" w14:paraId="1AEB4E19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EE4E2" w14:textId="77777777" w:rsidR="0031135D" w:rsidRPr="00CD3210" w:rsidRDefault="0031135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23F8C04" w14:textId="77777777" w:rsidR="0031135D" w:rsidRPr="00D16C9D" w:rsidRDefault="0031135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276D" w:rsidRPr="00CD3210" w14:paraId="5F233639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B908D" w14:textId="77777777" w:rsidR="0092276D" w:rsidRPr="00CD3210" w:rsidRDefault="0092276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D054B36" w14:textId="77777777" w:rsidR="0092276D" w:rsidRPr="00D16C9D" w:rsidRDefault="0092276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E499D" w:rsidRPr="00CD3210" w14:paraId="601AC392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AC33C" w14:textId="77777777" w:rsidR="001E499D" w:rsidRPr="00CD3210" w:rsidRDefault="001E499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BB09397" w14:textId="77777777" w:rsidR="001E499D" w:rsidRPr="00D16C9D" w:rsidRDefault="001E499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E499D" w:rsidRPr="00CD3210" w14:paraId="08336BBB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06305" w14:textId="77777777" w:rsidR="001E499D" w:rsidRPr="00CD3210" w:rsidRDefault="001E499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2A39260" w14:textId="77777777" w:rsidR="001E499D" w:rsidRPr="00D16C9D" w:rsidRDefault="001E499D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65467" w:rsidRPr="00CD3210" w14:paraId="40A563F0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B3220" w14:textId="77777777" w:rsidR="00A65467" w:rsidRPr="00CD3210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3210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18EDC46" w14:textId="09D91A90" w:rsidR="00A65467" w:rsidRPr="00CC4E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532</w:t>
            </w: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702</w:t>
            </w: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CD3210" w14:paraId="01CD0C5C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7C75B" w14:textId="77777777" w:rsidR="00A65467" w:rsidRPr="00CD3210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3210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3A7A760" w14:textId="750FE03A" w:rsidR="00A65467" w:rsidRPr="00CC4E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598</w:t>
            </w: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740</w:t>
            </w: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CD3210" w14:paraId="50CF0454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FC9EA" w14:textId="458A2195" w:rsidR="00A65467" w:rsidRPr="00CD3210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700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="00516A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</w:t>
            </w:r>
            <w:r w:rsidRPr="00B7700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FD1DB19" w14:textId="42E798CC" w:rsidR="00A65467" w:rsidRPr="00CC4E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438</w:t>
            </w: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CD3210" w14:paraId="1A5492E6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5F7D6" w14:textId="77777777" w:rsidR="00A65467" w:rsidRPr="00B77002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001D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161A71C" w14:textId="6A9FCCFD" w:rsidR="00A65467" w:rsidRPr="00D16C9D" w:rsidRDefault="00F97EA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A65467" w:rsidRPr="00CD3210" w14:paraId="5052611C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43E19" w14:textId="77777777" w:rsidR="00A65467" w:rsidRPr="00CD3210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321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Pr="00CD321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</w:tcPr>
          <w:p w14:paraId="071F216F" w14:textId="4EE3ABBE" w:rsidR="00A65467" w:rsidRPr="00CC4E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977</w:t>
            </w: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CD3210" w14:paraId="095FD856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45B73" w14:textId="77777777" w:rsidR="00A65467" w:rsidRPr="00CD3210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D3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4E9F3" w14:textId="56F5D24D" w:rsidR="00A65467" w:rsidRPr="001215EE" w:rsidRDefault="00F97EA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A654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154</w:t>
            </w:r>
            <w:r w:rsidR="00A654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867</w:t>
            </w:r>
          </w:p>
        </w:tc>
      </w:tr>
      <w:tr w:rsidR="00A65467" w:rsidRPr="00CD3210" w14:paraId="1C200BC5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128A" w14:textId="01E6100E" w:rsidR="00A65467" w:rsidRPr="00CD3210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D321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มูลค่าตามบัญชีของสินทรัพย์สุทธิ</w:t>
            </w:r>
            <w:r w:rsidR="00516AB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ที่ได้มา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D321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/ สิ่งตอบแทน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ในการโอน</w:t>
            </w:r>
            <w:r w:rsidR="00584CD2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nil"/>
            </w:tcBorders>
          </w:tcPr>
          <w:p w14:paraId="070313EC" w14:textId="69751F1A" w:rsidR="00A65467" w:rsidRPr="001215EE" w:rsidRDefault="00F97EA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A654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377</w:t>
            </w:r>
            <w:r w:rsidR="00A654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344</w:t>
            </w:r>
          </w:p>
        </w:tc>
      </w:tr>
      <w:tr w:rsidR="00A65467" w:rsidRPr="00CD3210" w14:paraId="56070993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03F8A" w14:textId="77777777" w:rsidR="00A65467" w:rsidRPr="00CD3210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D32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D3210">
              <w:rPr>
                <w:rFonts w:ascii="Angsana New" w:hAnsi="Angsana New"/>
                <w:sz w:val="30"/>
                <w:szCs w:val="30"/>
                <w:cs/>
              </w:rPr>
              <w:t xml:space="preserve"> เงินสดและรายการเทียบเท่าเงินสด</w:t>
            </w:r>
          </w:p>
        </w:tc>
        <w:tc>
          <w:tcPr>
            <w:tcW w:w="1544" w:type="dxa"/>
            <w:tcBorders>
              <w:left w:val="nil"/>
              <w:right w:val="nil"/>
            </w:tcBorders>
          </w:tcPr>
          <w:p w14:paraId="314242BD" w14:textId="6B68D15E" w:rsidR="00A65467" w:rsidRPr="00CC4EFF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450</w:t>
            </w: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193</w:t>
            </w:r>
            <w:r w:rsidRPr="00D16C9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A65467" w:rsidRPr="00CD3210" w14:paraId="5CD40DD5" w14:textId="77777777" w:rsidTr="00D82BE3">
        <w:trPr>
          <w:trHeight w:val="42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74017" w14:textId="078D5C75" w:rsidR="00A65467" w:rsidRPr="00CD3210" w:rsidRDefault="00A6546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3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</w:t>
            </w:r>
            <w:r w:rsidR="00516A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จ่าย</w:t>
            </w:r>
            <w:r w:rsidRPr="00CD3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สุทธิจากการ</w:t>
            </w:r>
            <w:r w:rsidR="00516A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CD32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โอนกิจการทั้งหมด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29D95" w14:textId="77AE58E5" w:rsidR="00A65467" w:rsidRPr="001215EE" w:rsidRDefault="00F97EA7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927</w:t>
            </w:r>
            <w:r w:rsidR="00A6546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151</w:t>
            </w:r>
          </w:p>
        </w:tc>
      </w:tr>
    </w:tbl>
    <w:p w14:paraId="2A2C172E" w14:textId="332D3D70" w:rsidR="00A65467" w:rsidRDefault="00A65467" w:rsidP="00434EB8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p w14:paraId="6E73FA45" w14:textId="57F9BBC4" w:rsidR="00A65467" w:rsidRPr="0056325A" w:rsidRDefault="00A65467" w:rsidP="00A65467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56325A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56325A">
        <w:rPr>
          <w:rFonts w:ascii="Angsana New" w:hAnsi="Angsana New"/>
          <w:sz w:val="30"/>
          <w:szCs w:val="30"/>
          <w:cs/>
        </w:rPr>
        <w:t xml:space="preserve">ได้จดทะเบียนเลิกบริษัทกับกรมพัฒนาธุรกิจการค้า กระทรวงพาณิชย์ เมื่อวันที่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ตุลาคม</w:t>
      </w:r>
      <w:r>
        <w:rPr>
          <w:rFonts w:ascii="Angsana New" w:hAnsi="Angsana New"/>
          <w:sz w:val="30"/>
          <w:szCs w:val="30"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2565</w:t>
      </w:r>
      <w:r w:rsidRPr="0056325A">
        <w:rPr>
          <w:rFonts w:ascii="Angsana New" w:hAnsi="Angsana New"/>
          <w:sz w:val="30"/>
          <w:szCs w:val="30"/>
        </w:rPr>
        <w:t xml:space="preserve"> </w:t>
      </w:r>
      <w:r w:rsidRPr="0056325A">
        <w:rPr>
          <w:rFonts w:ascii="Angsana New" w:hAnsi="Angsana New"/>
          <w:sz w:val="30"/>
          <w:szCs w:val="30"/>
          <w:cs/>
        </w:rPr>
        <w:t xml:space="preserve">และ 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6325A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2565</w:t>
      </w:r>
      <w:r w:rsidRPr="0056325A">
        <w:rPr>
          <w:rFonts w:ascii="Angsana New" w:hAnsi="Angsana New"/>
          <w:sz w:val="30"/>
          <w:szCs w:val="30"/>
        </w:rPr>
        <w:t xml:space="preserve"> </w:t>
      </w:r>
      <w:r w:rsidRPr="0056325A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56325A">
        <w:rPr>
          <w:rFonts w:ascii="Angsana New" w:hAnsi="Angsana New"/>
          <w:sz w:val="30"/>
          <w:szCs w:val="30"/>
          <w:cs/>
        </w:rPr>
        <w:t xml:space="preserve">ดังกล่าวยังอยู่ระหว่างการชำระบัญชี </w:t>
      </w:r>
      <w:r w:rsidRPr="0056325A">
        <w:rPr>
          <w:rFonts w:ascii="Angsana New" w:hAnsi="Angsana New"/>
          <w:sz w:val="30"/>
          <w:szCs w:val="30"/>
        </w:rPr>
        <w:t>(</w:t>
      </w:r>
      <w:r w:rsidRPr="0056325A">
        <w:rPr>
          <w:rFonts w:ascii="Angsana New" w:hAnsi="Angsana New"/>
          <w:sz w:val="30"/>
          <w:szCs w:val="30"/>
          <w:cs/>
        </w:rPr>
        <w:t xml:space="preserve">ดูหมายเหตุ </w:t>
      </w:r>
      <w:r w:rsidR="00F97EA7" w:rsidRPr="00F97EA7">
        <w:rPr>
          <w:rFonts w:ascii="Angsana New" w:hAnsi="Angsana New"/>
          <w:sz w:val="30"/>
          <w:szCs w:val="30"/>
        </w:rPr>
        <w:t>9</w:t>
      </w:r>
      <w:r w:rsidRPr="0056325A">
        <w:rPr>
          <w:rFonts w:ascii="Angsana New" w:hAnsi="Angsana New"/>
          <w:sz w:val="30"/>
          <w:szCs w:val="30"/>
        </w:rPr>
        <w:t>)</w:t>
      </w:r>
    </w:p>
    <w:p w14:paraId="481F7F26" w14:textId="41E5B440" w:rsidR="00A65467" w:rsidRDefault="00A65467" w:rsidP="00434EB8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p w14:paraId="211A59B0" w14:textId="10B32EA8" w:rsidR="00246E4A" w:rsidRPr="0008365F" w:rsidRDefault="00246E4A" w:rsidP="0008365F">
      <w:pPr>
        <w:pStyle w:val="NFS1"/>
        <w:ind w:left="540" w:hanging="540"/>
        <w:rPr>
          <w:b/>
          <w:bCs/>
        </w:rPr>
      </w:pPr>
      <w:r w:rsidRPr="0008365F">
        <w:rPr>
          <w:rFonts w:hint="cs"/>
          <w:b/>
          <w:bCs/>
          <w:cs/>
        </w:rPr>
        <w:t>บุคคลหรือกิจการที่เกี่ยวข้องกัน</w:t>
      </w:r>
    </w:p>
    <w:p w14:paraId="0AEF7AD9" w14:textId="77777777" w:rsidR="00246E4A" w:rsidRPr="00434EB8" w:rsidRDefault="00246E4A" w:rsidP="00434EB8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p w14:paraId="1F2EDEE6" w14:textId="5EC26CFA" w:rsidR="00086BE5" w:rsidRPr="00086BE5" w:rsidRDefault="00086BE5" w:rsidP="00086B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086BE5">
        <w:rPr>
          <w:rFonts w:asciiTheme="majorBidi" w:hAnsi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</w:t>
      </w:r>
      <w:r w:rsidR="00820F08">
        <w:rPr>
          <w:rFonts w:asciiTheme="majorBidi" w:hAnsiTheme="majorBidi"/>
          <w:b/>
          <w:sz w:val="30"/>
          <w:szCs w:val="30"/>
          <w:cs/>
        </w:rPr>
        <w:br/>
      </w:r>
      <w:r w:rsidRPr="00086BE5">
        <w:rPr>
          <w:rFonts w:asciiTheme="majorBidi" w:hAnsiTheme="majorBidi"/>
          <w:b/>
          <w:sz w:val="30"/>
          <w:szCs w:val="30"/>
          <w:cs/>
        </w:rPr>
        <w:t>กลุ่มบริษั</w:t>
      </w:r>
      <w:r w:rsidR="007978FD">
        <w:rPr>
          <w:rFonts w:asciiTheme="majorBidi" w:hAnsiTheme="majorBidi" w:hint="cs"/>
          <w:b/>
          <w:sz w:val="30"/>
          <w:szCs w:val="30"/>
          <w:cs/>
        </w:rPr>
        <w:t>ท</w:t>
      </w:r>
      <w:r w:rsidRPr="00086BE5">
        <w:rPr>
          <w:rFonts w:asciiTheme="majorBidi" w:hAnsiTheme="majorBidi"/>
          <w:b/>
          <w:sz w:val="30"/>
          <w:szCs w:val="30"/>
          <w:cs/>
        </w:rPr>
        <w:t xml:space="preserve"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4BF6F1E" w14:textId="77777777" w:rsidR="00086BE5" w:rsidRPr="0056144C" w:rsidRDefault="00086BE5" w:rsidP="0056144C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p w14:paraId="20489C5E" w14:textId="1CC0889F" w:rsidR="00246E4A" w:rsidRPr="00BF2E13" w:rsidRDefault="00246E4A" w:rsidP="00BF2E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7658AA">
        <w:rPr>
          <w:rFonts w:asciiTheme="majorBidi" w:hAnsiTheme="majorBidi" w:hint="cs"/>
          <w:b/>
          <w:sz w:val="30"/>
          <w:szCs w:val="30"/>
          <w:cs/>
        </w:rPr>
        <w:t>ความสัมพันธ์ที่มีกับ</w:t>
      </w:r>
      <w:r w:rsidR="00943A1F">
        <w:rPr>
          <w:rFonts w:asciiTheme="majorBidi" w:hAnsiTheme="majorBidi" w:hint="cs"/>
          <w:b/>
          <w:sz w:val="30"/>
          <w:szCs w:val="30"/>
          <w:cs/>
        </w:rPr>
        <w:t>บริษัทใหญ่</w:t>
      </w:r>
      <w:r w:rsidR="00E64894">
        <w:rPr>
          <w:rFonts w:asciiTheme="majorBidi" w:hAnsiTheme="majorBidi"/>
          <w:b/>
          <w:sz w:val="30"/>
          <w:szCs w:val="30"/>
        </w:rPr>
        <w:t xml:space="preserve"> </w:t>
      </w:r>
      <w:r w:rsidR="00E64894">
        <w:rPr>
          <w:rFonts w:asciiTheme="majorBidi" w:hAnsiTheme="majorBidi" w:hint="cs"/>
          <w:b/>
          <w:sz w:val="30"/>
          <w:szCs w:val="30"/>
          <w:cs/>
        </w:rPr>
        <w:t>บริษัทใหญ่ในลำดับสูงสุด</w:t>
      </w:r>
      <w:r w:rsidR="00FA7276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7658AA">
        <w:rPr>
          <w:rFonts w:asciiTheme="majorBidi" w:hAnsiTheme="majorBidi" w:hint="cs"/>
          <w:b/>
          <w:sz w:val="30"/>
          <w:szCs w:val="30"/>
          <w:cs/>
        </w:rPr>
        <w:t>บริษัทย่อย</w:t>
      </w:r>
      <w:r w:rsidRPr="007658AA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FA7276">
        <w:rPr>
          <w:rFonts w:asciiTheme="majorBidi" w:hAnsiTheme="majorBidi" w:hint="cs"/>
          <w:b/>
          <w:sz w:val="30"/>
          <w:szCs w:val="30"/>
          <w:cs/>
        </w:rPr>
        <w:t>บร</w:t>
      </w:r>
      <w:r w:rsidR="00F51B59">
        <w:rPr>
          <w:rFonts w:asciiTheme="majorBidi" w:hAnsiTheme="majorBidi" w:hint="cs"/>
          <w:b/>
          <w:sz w:val="30"/>
          <w:szCs w:val="30"/>
          <w:cs/>
        </w:rPr>
        <w:t>ิษั</w:t>
      </w:r>
      <w:r w:rsidR="00FA7276">
        <w:rPr>
          <w:rFonts w:asciiTheme="majorBidi" w:hAnsiTheme="majorBidi" w:hint="cs"/>
          <w:b/>
          <w:sz w:val="30"/>
          <w:szCs w:val="30"/>
          <w:cs/>
        </w:rPr>
        <w:t>ท</w:t>
      </w:r>
      <w:r w:rsidR="00F51B59">
        <w:rPr>
          <w:rFonts w:asciiTheme="majorBidi" w:hAnsiTheme="majorBidi" w:hint="cs"/>
          <w:b/>
          <w:sz w:val="30"/>
          <w:szCs w:val="30"/>
          <w:cs/>
        </w:rPr>
        <w:t>ร่วม</w:t>
      </w:r>
      <w:r w:rsidRPr="007658AA">
        <w:rPr>
          <w:rFonts w:asciiTheme="majorBidi" w:hAnsiTheme="majorBidi" w:hint="cs"/>
          <w:b/>
          <w:sz w:val="30"/>
          <w:szCs w:val="30"/>
          <w:cs/>
        </w:rPr>
        <w:t>และการร่วมค้าได้เปิดเผยใน</w:t>
      </w:r>
      <w:r w:rsidR="00BF2E13">
        <w:rPr>
          <w:rFonts w:asciiTheme="majorBidi" w:hAnsiTheme="majorBidi"/>
          <w:b/>
          <w:sz w:val="30"/>
          <w:szCs w:val="30"/>
        </w:rPr>
        <w:br/>
      </w:r>
      <w:r w:rsidRPr="007658AA">
        <w:rPr>
          <w:rFonts w:asciiTheme="majorBidi" w:hAnsiTheme="majorBidi" w:hint="cs"/>
          <w:b/>
          <w:sz w:val="30"/>
          <w:szCs w:val="30"/>
          <w:cs/>
        </w:rPr>
        <w:t>หมายเหตุข้อ</w:t>
      </w:r>
      <w:r w:rsidR="00C5275D" w:rsidRPr="00C5275D">
        <w:rPr>
          <w:rFonts w:asciiTheme="majorBidi" w:hAnsiTheme="majorBidi"/>
          <w:bCs/>
          <w:sz w:val="30"/>
          <w:szCs w:val="30"/>
        </w:rPr>
        <w:t xml:space="preserve"> </w:t>
      </w:r>
      <w:r w:rsidR="00F97EA7" w:rsidRPr="00F97EA7">
        <w:rPr>
          <w:rFonts w:asciiTheme="majorBidi" w:hAnsiTheme="majorBidi"/>
          <w:bCs/>
          <w:sz w:val="30"/>
          <w:szCs w:val="30"/>
        </w:rPr>
        <w:t>1</w:t>
      </w:r>
      <w:r w:rsidR="00C5275D">
        <w:rPr>
          <w:rFonts w:asciiTheme="majorBidi" w:hAnsiTheme="majorBidi"/>
          <w:b/>
          <w:sz w:val="30"/>
          <w:szCs w:val="30"/>
        </w:rPr>
        <w:t>,</w:t>
      </w:r>
      <w:r w:rsidRPr="00BF2E13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F97EA7" w:rsidRPr="00F97EA7">
        <w:rPr>
          <w:rFonts w:asciiTheme="majorBidi" w:hAnsiTheme="majorBidi"/>
          <w:bCs/>
          <w:sz w:val="30"/>
          <w:szCs w:val="30"/>
        </w:rPr>
        <w:t>9</w:t>
      </w:r>
      <w:r w:rsidR="00792B79" w:rsidRPr="00BF2E13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Pr="0056144C">
        <w:rPr>
          <w:rFonts w:asciiTheme="majorBidi" w:hAnsiTheme="majorBidi" w:hint="cs"/>
          <w:b/>
          <w:sz w:val="30"/>
          <w:szCs w:val="30"/>
          <w:cs/>
        </w:rPr>
        <w:t>และ</w:t>
      </w:r>
      <w:r w:rsidRPr="0056144C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F97EA7" w:rsidRPr="00F97EA7">
        <w:rPr>
          <w:rFonts w:asciiTheme="majorBidi" w:hAnsiTheme="majorBidi"/>
          <w:bCs/>
          <w:sz w:val="30"/>
          <w:szCs w:val="30"/>
        </w:rPr>
        <w:t>10</w:t>
      </w:r>
      <w:r w:rsidR="00792B79" w:rsidRPr="00BF2E13">
        <w:rPr>
          <w:rFonts w:asciiTheme="majorBidi" w:hAnsiTheme="majorBidi" w:hint="cs"/>
          <w:bCs/>
          <w:sz w:val="30"/>
          <w:szCs w:val="30"/>
          <w:cs/>
        </w:rPr>
        <w:t xml:space="preserve"> </w:t>
      </w:r>
      <w:r w:rsidRPr="007658AA">
        <w:rPr>
          <w:rFonts w:asciiTheme="majorBidi" w:hAnsiTheme="majorBidi" w:hint="cs"/>
          <w:b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</w:t>
      </w:r>
      <w:r w:rsidR="00516ABF">
        <w:rPr>
          <w:rFonts w:asciiTheme="majorBidi" w:hAnsiTheme="majorBidi" w:hint="cs"/>
          <w:b/>
          <w:sz w:val="30"/>
          <w:szCs w:val="30"/>
          <w:cs/>
        </w:rPr>
        <w:t>กับกลุ่มบริษัท</w:t>
      </w:r>
      <w:r w:rsidRPr="007658AA">
        <w:rPr>
          <w:rFonts w:asciiTheme="majorBidi" w:hAnsiTheme="majorBidi" w:hint="cs"/>
          <w:b/>
          <w:sz w:val="30"/>
          <w:szCs w:val="30"/>
          <w:cs/>
        </w:rPr>
        <w:t>ในระหว่าง</w:t>
      </w:r>
      <w:r w:rsidR="00792B79">
        <w:rPr>
          <w:rFonts w:asciiTheme="majorBidi" w:hAnsiTheme="majorBidi" w:hint="cs"/>
          <w:b/>
          <w:sz w:val="30"/>
          <w:szCs w:val="30"/>
          <w:cs/>
        </w:rPr>
        <w:t>ปี</w:t>
      </w:r>
      <w:r w:rsidRPr="007658AA">
        <w:rPr>
          <w:rFonts w:asciiTheme="majorBidi" w:hAnsiTheme="majorBidi" w:hint="cs"/>
          <w:b/>
          <w:sz w:val="30"/>
          <w:szCs w:val="30"/>
          <w:cs/>
        </w:rPr>
        <w:t>มีดังต่อไปนี้</w:t>
      </w:r>
    </w:p>
    <w:p w14:paraId="1CA38B35" w14:textId="289C1551" w:rsidR="00246E4A" w:rsidRDefault="00246E4A" w:rsidP="0056144C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tbl>
      <w:tblPr>
        <w:tblW w:w="89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1"/>
        <w:gridCol w:w="1393"/>
        <w:gridCol w:w="3744"/>
      </w:tblGrid>
      <w:tr w:rsidR="001E499D" w14:paraId="23A55505" w14:textId="77777777" w:rsidTr="001A4B8C">
        <w:trPr>
          <w:trHeight w:val="21"/>
          <w:tblHeader/>
        </w:trPr>
        <w:tc>
          <w:tcPr>
            <w:tcW w:w="3831" w:type="dxa"/>
            <w:hideMark/>
          </w:tcPr>
          <w:p w14:paraId="44035E00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F9139E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93" w:type="dxa"/>
            <w:hideMark/>
          </w:tcPr>
          <w:p w14:paraId="503A0E00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39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  <w:r w:rsidRPr="00991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991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44" w:type="dxa"/>
            <w:hideMark/>
          </w:tcPr>
          <w:p w14:paraId="5E37F455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6" w:right="-103"/>
              <w:rPr>
                <w:rFonts w:ascii="Angsana New" w:hAnsi="Angsana New"/>
                <w:bCs/>
                <w:sz w:val="30"/>
                <w:szCs w:val="30"/>
              </w:rPr>
            </w:pPr>
            <w:r w:rsidRPr="00F9139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E499D" w:rsidRPr="00F9139E" w14:paraId="19B82D83" w14:textId="77777777" w:rsidTr="001A4B8C">
        <w:trPr>
          <w:trHeight w:val="21"/>
        </w:trPr>
        <w:tc>
          <w:tcPr>
            <w:tcW w:w="3831" w:type="dxa"/>
          </w:tcPr>
          <w:p w14:paraId="18BB6920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บริษัท จีซี ไกลคอล จำกัด</w:t>
            </w:r>
          </w:p>
        </w:tc>
        <w:tc>
          <w:tcPr>
            <w:tcW w:w="1393" w:type="dxa"/>
          </w:tcPr>
          <w:p w14:paraId="68BCAEF7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3E60916F" w14:textId="2BF80780" w:rsidR="001E499D" w:rsidRPr="001E499D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11392E9B" w14:textId="77777777" w:rsidTr="001A4B8C">
        <w:trPr>
          <w:trHeight w:val="21"/>
        </w:trPr>
        <w:tc>
          <w:tcPr>
            <w:tcW w:w="3831" w:type="dxa"/>
          </w:tcPr>
          <w:p w14:paraId="021ADE83" w14:textId="65448EB1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บริษัท โซลูชั่น ครีเอชั่น จำกัด</w:t>
            </w:r>
          </w:p>
        </w:tc>
        <w:tc>
          <w:tcPr>
            <w:tcW w:w="1393" w:type="dxa"/>
          </w:tcPr>
          <w:p w14:paraId="5BD7052E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62EE9B64" w14:textId="77777777" w:rsidR="001E499D" w:rsidRDefault="001E499D" w:rsidP="001A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  <w:p w14:paraId="76CC2876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499D" w:rsidRPr="00F9139E" w14:paraId="6C1F4EFB" w14:textId="77777777" w:rsidTr="001A4B8C">
        <w:trPr>
          <w:trHeight w:val="21"/>
        </w:trPr>
        <w:tc>
          <w:tcPr>
            <w:tcW w:w="3831" w:type="dxa"/>
          </w:tcPr>
          <w:p w14:paraId="59BDADF9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จีซี เมนเทนแนนซ์ แอนด์ เอนจิเนียริง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9139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93" w:type="dxa"/>
          </w:tcPr>
          <w:p w14:paraId="5CC8161A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0304CBD3" w14:textId="77777777" w:rsidR="001E499D" w:rsidRDefault="001E499D" w:rsidP="001A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  <w:p w14:paraId="6A0C121A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499D" w:rsidRPr="00F9139E" w14:paraId="3D4CDD09" w14:textId="77777777" w:rsidTr="001A4B8C">
        <w:trPr>
          <w:trHeight w:val="21"/>
        </w:trPr>
        <w:tc>
          <w:tcPr>
            <w:tcW w:w="3831" w:type="dxa"/>
          </w:tcPr>
          <w:p w14:paraId="0825D45F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บริษัท จีซี โลจิสติกส์ โซลูชั่นส์ จำกัด</w:t>
            </w:r>
          </w:p>
        </w:tc>
        <w:tc>
          <w:tcPr>
            <w:tcW w:w="1393" w:type="dxa"/>
          </w:tcPr>
          <w:p w14:paraId="2E50E441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7C860A7A" w14:textId="12230A4C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25994745" w14:textId="77777777" w:rsidTr="001A4B8C">
        <w:trPr>
          <w:trHeight w:val="21"/>
        </w:trPr>
        <w:tc>
          <w:tcPr>
            <w:tcW w:w="3831" w:type="dxa"/>
          </w:tcPr>
          <w:p w14:paraId="48C87FB4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บริษัท จีซี เอสเตท จำกัด</w:t>
            </w:r>
          </w:p>
        </w:tc>
        <w:tc>
          <w:tcPr>
            <w:tcW w:w="1393" w:type="dxa"/>
          </w:tcPr>
          <w:p w14:paraId="4ED809A3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1C7091E2" w14:textId="654ED1F6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211DE52B" w14:textId="77777777" w:rsidTr="001A4B8C">
        <w:trPr>
          <w:trHeight w:val="21"/>
        </w:trPr>
        <w:tc>
          <w:tcPr>
            <w:tcW w:w="3831" w:type="dxa"/>
          </w:tcPr>
          <w:p w14:paraId="044FF671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บริษัท จีซี โพลีออลส์ จำกัด</w:t>
            </w:r>
          </w:p>
        </w:tc>
        <w:tc>
          <w:tcPr>
            <w:tcW w:w="1393" w:type="dxa"/>
          </w:tcPr>
          <w:p w14:paraId="0AADEE66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77FF8854" w14:textId="1BD9A7BB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034A74FE" w14:textId="77777777" w:rsidTr="001A4B8C">
        <w:trPr>
          <w:trHeight w:val="21"/>
        </w:trPr>
        <w:tc>
          <w:tcPr>
            <w:tcW w:w="3831" w:type="dxa"/>
          </w:tcPr>
          <w:p w14:paraId="12ED76C5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จำกัด</w:t>
            </w:r>
          </w:p>
        </w:tc>
        <w:tc>
          <w:tcPr>
            <w:tcW w:w="1393" w:type="dxa"/>
          </w:tcPr>
          <w:p w14:paraId="3AF2165E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60A70A7E" w14:textId="080470DA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7EBC7298" w14:textId="77777777" w:rsidTr="001A4B8C">
        <w:trPr>
          <w:trHeight w:val="21"/>
        </w:trPr>
        <w:tc>
          <w:tcPr>
            <w:tcW w:w="3831" w:type="dxa"/>
          </w:tcPr>
          <w:p w14:paraId="5A76F95B" w14:textId="064DB93B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บริษัท เอ็นพีซี เซฟตี้ แอนด์ เอ็นไวรอน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9139E">
              <w:rPr>
                <w:rFonts w:ascii="Angsana New" w:hAnsi="Angsana New"/>
                <w:sz w:val="30"/>
                <w:szCs w:val="30"/>
                <w:cs/>
              </w:rPr>
              <w:t>เมนทอล เซอร์วิส จำกัด</w:t>
            </w:r>
          </w:p>
        </w:tc>
        <w:tc>
          <w:tcPr>
            <w:tcW w:w="1393" w:type="dxa"/>
          </w:tcPr>
          <w:p w14:paraId="21490409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092C8DF0" w14:textId="77777777" w:rsidR="001E499D" w:rsidRDefault="001E499D" w:rsidP="001A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  <w:p w14:paraId="0D4DDA4D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499D" w:rsidRPr="00F9139E" w14:paraId="679E5047" w14:textId="77777777" w:rsidTr="001A4B8C">
        <w:trPr>
          <w:trHeight w:val="21"/>
        </w:trPr>
        <w:tc>
          <w:tcPr>
            <w:tcW w:w="3831" w:type="dxa"/>
          </w:tcPr>
          <w:p w14:paraId="1E851B05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บริษัท จีซี ออกซีเรน จำกัด</w:t>
            </w:r>
          </w:p>
        </w:tc>
        <w:tc>
          <w:tcPr>
            <w:tcW w:w="1393" w:type="dxa"/>
          </w:tcPr>
          <w:p w14:paraId="736A5492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6F45E63B" w14:textId="2D6A0C5A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เป็นบริษัทย่อยทางตรงของบริษัทใหญ่</w:t>
            </w:r>
          </w:p>
        </w:tc>
      </w:tr>
      <w:tr w:rsidR="001E499D" w:rsidRPr="00F9139E" w14:paraId="3940FEF5" w14:textId="77777777" w:rsidTr="001A4B8C">
        <w:trPr>
          <w:trHeight w:val="21"/>
        </w:trPr>
        <w:tc>
          <w:tcPr>
            <w:tcW w:w="3831" w:type="dxa"/>
          </w:tcPr>
          <w:p w14:paraId="617A8DC1" w14:textId="5EB2F262" w:rsidR="001E499D" w:rsidRPr="001E499D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รักษาความปลอดภัย เอ็นพีซี เอส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แอนด์อี จำกัด</w:t>
            </w:r>
          </w:p>
        </w:tc>
        <w:tc>
          <w:tcPr>
            <w:tcW w:w="1393" w:type="dxa"/>
          </w:tcPr>
          <w:p w14:paraId="359D19C7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08D6F350" w14:textId="38E7E5CE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1E499D" w:rsidRPr="00F9139E" w14:paraId="380963C1" w14:textId="77777777" w:rsidTr="001A4B8C">
        <w:trPr>
          <w:trHeight w:val="21"/>
        </w:trPr>
        <w:tc>
          <w:tcPr>
            <w:tcW w:w="3831" w:type="dxa"/>
          </w:tcPr>
          <w:p w14:paraId="47C8BD67" w14:textId="78481106" w:rsidR="001E499D" w:rsidRPr="001E499D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คุราเร่ จีซี แอดวานซ์ แมททีเรียลส์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393" w:type="dxa"/>
          </w:tcPr>
          <w:p w14:paraId="7B16E55E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5DA257A6" w14:textId="31612DEA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46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1E499D" w:rsidRPr="00F9139E" w14:paraId="213830DF" w14:textId="77777777" w:rsidTr="001A4B8C">
        <w:trPr>
          <w:trHeight w:val="21"/>
        </w:trPr>
        <w:tc>
          <w:tcPr>
            <w:tcW w:w="3831" w:type="dxa"/>
          </w:tcPr>
          <w:p w14:paraId="7842609A" w14:textId="62600238" w:rsidR="001E499D" w:rsidRPr="001E499D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เอจีซี วีนิไทย จำกัด (มหาชน)</w:t>
            </w:r>
          </w:p>
        </w:tc>
        <w:tc>
          <w:tcPr>
            <w:tcW w:w="1393" w:type="dxa"/>
          </w:tcPr>
          <w:p w14:paraId="2580E4DD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0294CAE4" w14:textId="782B2533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46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1E499D" w:rsidRPr="00F9139E" w14:paraId="17465654" w14:textId="77777777" w:rsidTr="001A4B8C">
        <w:trPr>
          <w:trHeight w:val="21"/>
        </w:trPr>
        <w:tc>
          <w:tcPr>
            <w:tcW w:w="3831" w:type="dxa"/>
          </w:tcPr>
          <w:p w14:paraId="360181A5" w14:textId="184204A0" w:rsidR="001E499D" w:rsidRPr="001E499D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พีทีที ดิจิตอล โซลูชั่น จำกัด</w:t>
            </w:r>
          </w:p>
        </w:tc>
        <w:tc>
          <w:tcPr>
            <w:tcW w:w="1393" w:type="dxa"/>
          </w:tcPr>
          <w:p w14:paraId="72D75BA6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22E71CBD" w14:textId="2A3F0266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46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1E499D" w:rsidRPr="00F9139E" w14:paraId="079D8B55" w14:textId="77777777" w:rsidTr="001A4B8C">
        <w:trPr>
          <w:trHeight w:val="21"/>
        </w:trPr>
        <w:tc>
          <w:tcPr>
            <w:tcW w:w="3831" w:type="dxa"/>
          </w:tcPr>
          <w:p w14:paraId="14EC8A8C" w14:textId="367C029E" w:rsidR="001E499D" w:rsidRPr="001E499D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อีสเทิร์น ฟลูอิด ทรานสปอร์ต จำกัด</w:t>
            </w:r>
          </w:p>
        </w:tc>
        <w:tc>
          <w:tcPr>
            <w:tcW w:w="1393" w:type="dxa"/>
          </w:tcPr>
          <w:p w14:paraId="518BE038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7E25B4FF" w14:textId="4EF8D3C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46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เป็นบริษัทร่วมทางตรงของบริษัทใหญ่ </w:t>
            </w:r>
          </w:p>
        </w:tc>
      </w:tr>
      <w:tr w:rsidR="001E499D" w:rsidRPr="00F9139E" w14:paraId="37F17745" w14:textId="77777777" w:rsidTr="001A4B8C">
        <w:trPr>
          <w:trHeight w:val="21"/>
        </w:trPr>
        <w:tc>
          <w:tcPr>
            <w:tcW w:w="3831" w:type="dxa"/>
          </w:tcPr>
          <w:p w14:paraId="3A5D3B51" w14:textId="4E7D4A01" w:rsidR="001E499D" w:rsidRPr="001E499D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บริษัทพีทีที อาซาฮี เคมิคอล จำกัด</w:t>
            </w:r>
          </w:p>
        </w:tc>
        <w:tc>
          <w:tcPr>
            <w:tcW w:w="1393" w:type="dxa"/>
          </w:tcPr>
          <w:p w14:paraId="25B95FD4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726C1869" w14:textId="6E6CBA87" w:rsidR="001E499D" w:rsidRPr="001E499D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เป็นการร่วมค้าทางตรงของบริษัทใหญ่</w:t>
            </w:r>
          </w:p>
        </w:tc>
      </w:tr>
      <w:tr w:rsidR="00C27F8E" w:rsidRPr="00F9139E" w14:paraId="63E09C1C" w14:textId="77777777" w:rsidTr="001A4B8C">
        <w:trPr>
          <w:trHeight w:val="21"/>
        </w:trPr>
        <w:tc>
          <w:tcPr>
            <w:tcW w:w="3831" w:type="dxa"/>
          </w:tcPr>
          <w:p w14:paraId="754F6FC4" w14:textId="460A4BDA" w:rsidR="00C27F8E" w:rsidRPr="00C27F8E" w:rsidRDefault="00C27F8E" w:rsidP="001A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27F8E">
              <w:rPr>
                <w:rFonts w:ascii="Angsana New" w:eastAsia="Times New Roman" w:hAnsi="Angsana New" w:hint="cs"/>
                <w:color w:val="000000"/>
                <w:spacing w:val="-4"/>
                <w:sz w:val="30"/>
                <w:szCs w:val="30"/>
                <w:cs/>
              </w:rPr>
              <w:t>บริษัท แอดวานซ์ ไบโอเคมิคอล (ประเทศไทย)</w:t>
            </w:r>
            <w:r w:rsidRPr="00E0290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E0290B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จำกัด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3" w:type="dxa"/>
          </w:tcPr>
          <w:p w14:paraId="037FB9FA" w14:textId="77777777" w:rsidR="00C27F8E" w:rsidRDefault="00C27F8E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ไทย  </w:t>
            </w:r>
          </w:p>
        </w:tc>
        <w:tc>
          <w:tcPr>
            <w:tcW w:w="3744" w:type="dxa"/>
          </w:tcPr>
          <w:p w14:paraId="012E2F7E" w14:textId="1A7D8970" w:rsidR="00C27F8E" w:rsidRDefault="00C27F8E" w:rsidP="001A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เป็นบริษัทร่วมทางอ้อมของบริษัทใหญ่</w:t>
            </w:r>
          </w:p>
        </w:tc>
      </w:tr>
      <w:tr w:rsidR="00C27F8E" w:rsidRPr="00F9139E" w14:paraId="134C5070" w14:textId="77777777" w:rsidTr="001A4B8C">
        <w:trPr>
          <w:trHeight w:val="21"/>
        </w:trPr>
        <w:tc>
          <w:tcPr>
            <w:tcW w:w="3831" w:type="dxa"/>
          </w:tcPr>
          <w:p w14:paraId="3AD1C5E0" w14:textId="5349877A" w:rsidR="00C27F8E" w:rsidRDefault="00C27F8E" w:rsidP="001A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290B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Emery Oleochemicals LLC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.       </w:t>
            </w:r>
          </w:p>
        </w:tc>
        <w:tc>
          <w:tcPr>
            <w:tcW w:w="1393" w:type="dxa"/>
          </w:tcPr>
          <w:p w14:paraId="1CA0F04E" w14:textId="77777777" w:rsidR="00C27F8E" w:rsidRDefault="00C27F8E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744" w:type="dxa"/>
          </w:tcPr>
          <w:p w14:paraId="6CBC6A71" w14:textId="46DF4656" w:rsidR="00C27F8E" w:rsidRDefault="00C27F8E" w:rsidP="001A4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เป็นบริษัทร่วมทางอ้อมของบริษัทใหญ่</w:t>
            </w:r>
          </w:p>
        </w:tc>
      </w:tr>
      <w:tr w:rsidR="001E499D" w:rsidRPr="00F9139E" w14:paraId="002280C7" w14:textId="77777777" w:rsidTr="001A4B8C">
        <w:trPr>
          <w:trHeight w:val="21"/>
        </w:trPr>
        <w:tc>
          <w:tcPr>
            <w:tcW w:w="3831" w:type="dxa"/>
          </w:tcPr>
          <w:p w14:paraId="5D757D3A" w14:textId="2ED5271E" w:rsidR="001E499D" w:rsidRPr="00C27F8E" w:rsidRDefault="001E499D" w:rsidP="00C2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1393" w:type="dxa"/>
          </w:tcPr>
          <w:p w14:paraId="7F521506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3BA9E77D" w14:textId="102321D2" w:rsidR="001E499D" w:rsidRPr="00F9139E" w:rsidRDefault="00C27F8E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27F8E" w:rsidRPr="00F9139E" w14:paraId="6E96EF9B" w14:textId="77777777" w:rsidTr="001A4B8C">
        <w:trPr>
          <w:trHeight w:val="21"/>
        </w:trPr>
        <w:tc>
          <w:tcPr>
            <w:tcW w:w="3831" w:type="dxa"/>
          </w:tcPr>
          <w:p w14:paraId="5D47645C" w14:textId="4922B368" w:rsidR="00C27F8E" w:rsidRPr="00C27F8E" w:rsidRDefault="00C27F8E" w:rsidP="00C2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ปตท.น้ำมันและการค้าปลีก จำกัด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(มหาชน)</w:t>
            </w:r>
          </w:p>
        </w:tc>
        <w:tc>
          <w:tcPr>
            <w:tcW w:w="1393" w:type="dxa"/>
          </w:tcPr>
          <w:p w14:paraId="16E1FCA9" w14:textId="77777777" w:rsidR="00C27F8E" w:rsidRPr="00F9139E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76A68DB2" w14:textId="182A6587" w:rsidR="00C27F8E" w:rsidRPr="008A4D5C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27F8E" w:rsidRPr="00F9139E" w14:paraId="373A8948" w14:textId="77777777" w:rsidTr="001A4B8C">
        <w:trPr>
          <w:trHeight w:val="21"/>
        </w:trPr>
        <w:tc>
          <w:tcPr>
            <w:tcW w:w="3831" w:type="dxa"/>
          </w:tcPr>
          <w:p w14:paraId="686A93E8" w14:textId="47875DBB" w:rsidR="00C27F8E" w:rsidRPr="00C27F8E" w:rsidRDefault="00C27F8E" w:rsidP="00C2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เอนเนอร์ยี่ คอมเพล็กซ์ จำกัด</w:t>
            </w:r>
          </w:p>
        </w:tc>
        <w:tc>
          <w:tcPr>
            <w:tcW w:w="1393" w:type="dxa"/>
          </w:tcPr>
          <w:p w14:paraId="5BB92D0E" w14:textId="77777777" w:rsidR="00C27F8E" w:rsidRPr="00F9139E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789CECEF" w14:textId="2D85B4F4" w:rsidR="00C27F8E" w:rsidRPr="008A4D5C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27F8E" w:rsidRPr="00F9139E" w14:paraId="3A1C501E" w14:textId="77777777" w:rsidTr="001A4B8C">
        <w:trPr>
          <w:trHeight w:val="21"/>
        </w:trPr>
        <w:tc>
          <w:tcPr>
            <w:tcW w:w="3831" w:type="dxa"/>
          </w:tcPr>
          <w:p w14:paraId="3E66A3B5" w14:textId="34FF7710" w:rsidR="00C27F8E" w:rsidRPr="00C27F8E" w:rsidRDefault="00C27F8E" w:rsidP="00C2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1393" w:type="dxa"/>
          </w:tcPr>
          <w:p w14:paraId="02A3347E" w14:textId="77777777" w:rsidR="00C27F8E" w:rsidRPr="00F9139E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028B6E8A" w14:textId="7D7BB500" w:rsidR="00C27F8E" w:rsidRPr="008A4D5C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27F8E" w:rsidRPr="00F9139E" w14:paraId="12998D52" w14:textId="77777777" w:rsidTr="001A4B8C">
        <w:trPr>
          <w:trHeight w:val="21"/>
        </w:trPr>
        <w:tc>
          <w:tcPr>
            <w:tcW w:w="3831" w:type="dxa"/>
          </w:tcPr>
          <w:p w14:paraId="38A63C4C" w14:textId="2F239C43" w:rsidR="00C27F8E" w:rsidRPr="00C27F8E" w:rsidRDefault="00C27F8E" w:rsidP="00C2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1393" w:type="dxa"/>
          </w:tcPr>
          <w:p w14:paraId="5C63F5AA" w14:textId="22384B00" w:rsidR="00C27F8E" w:rsidRPr="00F9139E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4E89AC08" w14:textId="64A1F9F7" w:rsidR="00C27F8E" w:rsidRPr="00F9139E" w:rsidRDefault="00C27F8E" w:rsidP="00C2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C27F8E" w14:paraId="72C2E538" w14:textId="77777777" w:rsidTr="001A4B8C">
        <w:trPr>
          <w:trHeight w:val="21"/>
        </w:trPr>
        <w:tc>
          <w:tcPr>
            <w:tcW w:w="3831" w:type="dxa"/>
            <w:hideMark/>
          </w:tcPr>
          <w:p w14:paraId="05E0C143" w14:textId="3297C0CE" w:rsidR="00C27F8E" w:rsidRPr="00AE0D8A" w:rsidRDefault="00C27F8E" w:rsidP="00AE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93" w:type="dxa"/>
            <w:hideMark/>
          </w:tcPr>
          <w:p w14:paraId="1A62D92B" w14:textId="69C4DEE4" w:rsidR="00C27F8E" w:rsidRPr="00F9139E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139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  <w:hideMark/>
          </w:tcPr>
          <w:p w14:paraId="65E08E60" w14:textId="40A7C6EA" w:rsidR="00C27F8E" w:rsidRPr="00F9139E" w:rsidRDefault="00C27F8E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เป็นบริษัทย่อยของบริษัทใหญ่ลำดับสูงสุด</w:t>
            </w:r>
          </w:p>
        </w:tc>
      </w:tr>
      <w:tr w:rsidR="00AE0D8A" w14:paraId="6DB3E473" w14:textId="77777777" w:rsidTr="001A4B8C">
        <w:trPr>
          <w:trHeight w:val="21"/>
        </w:trPr>
        <w:tc>
          <w:tcPr>
            <w:tcW w:w="3831" w:type="dxa"/>
          </w:tcPr>
          <w:p w14:paraId="202ABD9D" w14:textId="77777777" w:rsidR="00AE0D8A" w:rsidRDefault="00AE0D8A" w:rsidP="00AE0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3" w:type="dxa"/>
          </w:tcPr>
          <w:p w14:paraId="22B906A8" w14:textId="77777777" w:rsidR="00AE0D8A" w:rsidRPr="00F9139E" w:rsidRDefault="00AE0D8A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44" w:type="dxa"/>
          </w:tcPr>
          <w:p w14:paraId="2F410D9C" w14:textId="77777777" w:rsidR="00AE0D8A" w:rsidRDefault="00AE0D8A" w:rsidP="00C27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499D" w:rsidRPr="00F9139E" w14:paraId="40C789A3" w14:textId="77777777" w:rsidTr="001A4B8C">
        <w:trPr>
          <w:trHeight w:val="21"/>
        </w:trPr>
        <w:tc>
          <w:tcPr>
            <w:tcW w:w="3831" w:type="dxa"/>
          </w:tcPr>
          <w:p w14:paraId="39E08836" w14:textId="77777777" w:rsidR="001E499D" w:rsidRDefault="001E499D" w:rsidP="001E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>บริษัท สานพลัง วิสาหกิจเพื่อสังคม จำกัด</w:t>
            </w:r>
          </w:p>
          <w:p w14:paraId="75D644A0" w14:textId="77777777" w:rsidR="001E499D" w:rsidRPr="00F9139E" w:rsidRDefault="001E499D" w:rsidP="001E4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3" w:type="dxa"/>
          </w:tcPr>
          <w:p w14:paraId="38139321" w14:textId="77777777" w:rsidR="001E499D" w:rsidRPr="00F9139E" w:rsidRDefault="001E499D" w:rsidP="001A4B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" w:hanging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44" w:type="dxa"/>
          </w:tcPr>
          <w:p w14:paraId="3BD04A84" w14:textId="7F86E309" w:rsidR="001E499D" w:rsidRPr="00C27F8E" w:rsidRDefault="001E499D" w:rsidP="00C2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เป็นกิจการอื่นที่เกี่ยวข้องกันที่มีบริษัทใหญ่ลำดับสูงสุดและบริษัทใหญ่เป็นผู้ถือหุ้น</w:t>
            </w:r>
          </w:p>
        </w:tc>
      </w:tr>
    </w:tbl>
    <w:p w14:paraId="06EA96DA" w14:textId="70A9D52D" w:rsidR="001E499D" w:rsidRDefault="001E499D" w:rsidP="0056144C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</w:rPr>
      </w:pP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170"/>
        <w:gridCol w:w="180"/>
        <w:gridCol w:w="1161"/>
        <w:gridCol w:w="180"/>
        <w:gridCol w:w="1170"/>
      </w:tblGrid>
      <w:tr w:rsidR="0056144C" w:rsidRPr="00FA2792" w14:paraId="13CA8D71" w14:textId="77777777" w:rsidTr="005E45D9">
        <w:trPr>
          <w:tblHeader/>
        </w:trPr>
        <w:tc>
          <w:tcPr>
            <w:tcW w:w="4140" w:type="dxa"/>
            <w:vAlign w:val="bottom"/>
          </w:tcPr>
          <w:p w14:paraId="288107E0" w14:textId="7ADA2F32" w:rsidR="0056144C" w:rsidRPr="0056144C" w:rsidRDefault="0056144C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430" w:type="dxa"/>
            <w:gridSpan w:val="3"/>
          </w:tcPr>
          <w:p w14:paraId="7917E880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253F6552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0C1EC725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6144C" w:rsidRPr="00FA2792" w14:paraId="5F9ABEC4" w14:textId="77777777" w:rsidTr="005E45D9">
        <w:trPr>
          <w:tblHeader/>
        </w:trPr>
        <w:tc>
          <w:tcPr>
            <w:tcW w:w="4140" w:type="dxa"/>
            <w:vAlign w:val="bottom"/>
          </w:tcPr>
          <w:p w14:paraId="5CA0E7F7" w14:textId="7E4A502E" w:rsidR="0056144C" w:rsidRPr="0056144C" w:rsidRDefault="0056144C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5614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614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EFC640" w14:textId="28B9550D" w:rsidR="0056144C" w:rsidRPr="00FA2792" w:rsidRDefault="00F97EA7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0953EB8" w14:textId="77777777" w:rsidR="0056144C" w:rsidRPr="00FA2792" w:rsidRDefault="0056144C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893FEE6" w14:textId="59E1410D" w:rsidR="0056144C" w:rsidRPr="00FA2792" w:rsidRDefault="00F97EA7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0A6802B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E8FB775" w14:textId="03B41C2C" w:rsidR="0056144C" w:rsidRPr="00FA2792" w:rsidRDefault="00F97EA7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7DC211" w14:textId="77777777" w:rsidR="0056144C" w:rsidRPr="00FA2792" w:rsidRDefault="0056144C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8AF9B8" w14:textId="13EE34D1" w:rsidR="0056144C" w:rsidRPr="00FA2792" w:rsidRDefault="00F97EA7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46E4A" w:rsidRPr="00FA2792" w14:paraId="6AD75D87" w14:textId="77777777" w:rsidTr="005E45D9">
        <w:trPr>
          <w:tblHeader/>
        </w:trPr>
        <w:tc>
          <w:tcPr>
            <w:tcW w:w="4140" w:type="dxa"/>
            <w:vAlign w:val="bottom"/>
          </w:tcPr>
          <w:p w14:paraId="4E954483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  <w:tcBorders>
              <w:left w:val="nil"/>
              <w:right w:val="nil"/>
            </w:tcBorders>
          </w:tcPr>
          <w:p w14:paraId="4F72313A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6E4A" w:rsidRPr="00FA2792" w14:paraId="52F052C9" w14:textId="77777777" w:rsidTr="005E45D9">
        <w:tc>
          <w:tcPr>
            <w:tcW w:w="4140" w:type="dxa"/>
            <w:vAlign w:val="bottom"/>
          </w:tcPr>
          <w:p w14:paraId="632BED9D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479DB1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795A3C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87557D" w14:textId="77777777" w:rsidR="00246E4A" w:rsidRPr="00FA2792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E75DE7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00A1C75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F272CF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62B372B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E4A" w:rsidRPr="00FA2792" w14:paraId="420814F8" w14:textId="77777777" w:rsidTr="005E45D9">
        <w:tc>
          <w:tcPr>
            <w:tcW w:w="4140" w:type="dxa"/>
            <w:vAlign w:val="bottom"/>
          </w:tcPr>
          <w:p w14:paraId="68A4C93A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C8989B" w14:textId="0E77F3EC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E932050" w14:textId="77777777" w:rsidR="00246E4A" w:rsidRPr="004E0E1F" w:rsidRDefault="00246E4A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D4B8B22" w14:textId="055DD85D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80" w:type="dxa"/>
            <w:vAlign w:val="bottom"/>
          </w:tcPr>
          <w:p w14:paraId="76256ABE" w14:textId="77777777" w:rsidR="00246E4A" w:rsidRPr="004E0E1F" w:rsidRDefault="00246E4A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147D0199" w14:textId="31671618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AB306C1" w14:textId="77777777" w:rsidR="00246E4A" w:rsidRPr="004E0E1F" w:rsidRDefault="00246E4A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116C81E" w14:textId="101C7F81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246E4A" w:rsidRPr="00FA2792" w14:paraId="292D5111" w14:textId="77777777" w:rsidTr="005E45D9">
        <w:tc>
          <w:tcPr>
            <w:tcW w:w="4140" w:type="dxa"/>
            <w:vAlign w:val="bottom"/>
          </w:tcPr>
          <w:p w14:paraId="4B19416A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EF58C0" w14:textId="24B7EF66" w:rsidR="00246E4A" w:rsidRPr="00FA2792" w:rsidRDefault="000A0AB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32C7E0A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EC19A0" w14:textId="18AADDC7" w:rsidR="00246E4A" w:rsidRPr="00FA2792" w:rsidRDefault="00F97EA7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38A000B8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6D485467" w14:textId="10B6165C" w:rsidR="00246E4A" w:rsidRPr="00FA2792" w:rsidRDefault="000A0AB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0ADAF127" w14:textId="77777777" w:rsidR="00246E4A" w:rsidRPr="004E0E1F" w:rsidRDefault="00246E4A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C6210DB" w14:textId="315779F8" w:rsidR="00246E4A" w:rsidRPr="00FA2792" w:rsidRDefault="00F97EA7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46E4A" w:rsidRPr="00C27F8E" w14:paraId="7EC61FC7" w14:textId="77777777" w:rsidTr="005E45D9">
        <w:tc>
          <w:tcPr>
            <w:tcW w:w="4140" w:type="dxa"/>
            <w:vAlign w:val="bottom"/>
          </w:tcPr>
          <w:p w14:paraId="4A8BB2CC" w14:textId="77777777" w:rsidR="00246E4A" w:rsidRPr="00C27F8E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5709BC" w14:textId="77777777" w:rsidR="00246E4A" w:rsidRPr="00C27F8E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21D5207" w14:textId="77777777" w:rsidR="00246E4A" w:rsidRPr="00C27F8E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9E0C391" w14:textId="77777777" w:rsidR="00246E4A" w:rsidRPr="00C27F8E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BB502A" w14:textId="77777777" w:rsidR="00246E4A" w:rsidRPr="00C27F8E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52FF47D4" w14:textId="77777777" w:rsidR="00246E4A" w:rsidRPr="00C27F8E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2673716D" w14:textId="77777777" w:rsidR="00246E4A" w:rsidRPr="00C27F8E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5D31B2B" w14:textId="77777777" w:rsidR="00246E4A" w:rsidRPr="00C27F8E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E4A" w:rsidRPr="00FA2792" w14:paraId="3326B2F9" w14:textId="77777777" w:rsidTr="005E45D9">
        <w:tc>
          <w:tcPr>
            <w:tcW w:w="4140" w:type="dxa"/>
            <w:vAlign w:val="bottom"/>
          </w:tcPr>
          <w:p w14:paraId="11BE095C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279CFD6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6270E2C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578820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0DFACF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735BA01A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D19FB89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8D37470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E4A" w:rsidRPr="00FA2792" w14:paraId="69E1D7D2" w14:textId="77777777" w:rsidTr="005E45D9">
        <w:tc>
          <w:tcPr>
            <w:tcW w:w="4140" w:type="dxa"/>
            <w:vAlign w:val="bottom"/>
          </w:tcPr>
          <w:p w14:paraId="6EACBC77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C72267" w14:textId="3B0BE825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A0AB7" w:rsidRPr="000A0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97FCF51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74120AD" w14:textId="41D986C4" w:rsidR="00246E4A" w:rsidRPr="00FA2792" w:rsidRDefault="00F97EA7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6E4A" w:rsidRPr="00FA2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180" w:type="dxa"/>
            <w:vAlign w:val="bottom"/>
          </w:tcPr>
          <w:p w14:paraId="188F8D47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562B9D28" w14:textId="697C5C4F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A0AB7" w:rsidRPr="000A0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238E27E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B55E93F" w14:textId="01B63824" w:rsidR="00246E4A" w:rsidRPr="00FA2792" w:rsidRDefault="00F97EA7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6E4A" w:rsidRPr="00FA2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246E4A" w:rsidRPr="00FA2792" w14:paraId="5EB316C8" w14:textId="77777777" w:rsidTr="005E45D9">
        <w:tc>
          <w:tcPr>
            <w:tcW w:w="4140" w:type="dxa"/>
            <w:vAlign w:val="bottom"/>
          </w:tcPr>
          <w:p w14:paraId="18218D80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3E24CA" w14:textId="5BC916B6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D16498E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B107CD6" w14:textId="6EE38416" w:rsidR="00246E4A" w:rsidRPr="00FA2792" w:rsidRDefault="00F97EA7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80" w:type="dxa"/>
            <w:vAlign w:val="bottom"/>
          </w:tcPr>
          <w:p w14:paraId="42921D0C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7A712036" w14:textId="62531A10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0EDA310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79588F0" w14:textId="025416E8" w:rsidR="00246E4A" w:rsidRPr="00FA2792" w:rsidRDefault="00F97EA7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246E4A" w:rsidRPr="00FA2792" w14:paraId="19AA4FD5" w14:textId="77777777" w:rsidTr="005E45D9">
        <w:tc>
          <w:tcPr>
            <w:tcW w:w="4140" w:type="dxa"/>
            <w:vAlign w:val="bottom"/>
          </w:tcPr>
          <w:p w14:paraId="177DEE52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2C7656" w14:textId="46A65528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25C4A413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3D736C9" w14:textId="2A87DDD4" w:rsidR="00246E4A" w:rsidRPr="00FA2792" w:rsidRDefault="00F97EA7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725D743D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06414359" w14:textId="70120403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0C15220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3785038" w14:textId="2BF7F8E9" w:rsidR="00246E4A" w:rsidRPr="00FA2792" w:rsidRDefault="00F97EA7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46E4A" w:rsidRPr="00FA2792" w14:paraId="65868C31" w14:textId="77777777" w:rsidTr="005E45D9">
        <w:tc>
          <w:tcPr>
            <w:tcW w:w="4140" w:type="dxa"/>
            <w:vAlign w:val="bottom"/>
          </w:tcPr>
          <w:p w14:paraId="35C56FE7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62BC5E" w14:textId="2F1F77F7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0E15EFA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1058E56" w14:textId="2B0FF094" w:rsidR="00246E4A" w:rsidRPr="00FA2792" w:rsidRDefault="00F97EA7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80" w:type="dxa"/>
            <w:vAlign w:val="bottom"/>
          </w:tcPr>
          <w:p w14:paraId="7D325A32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0FBB322B" w14:textId="3EB367CB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B8054CB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541B9ED" w14:textId="049289A7" w:rsidR="00246E4A" w:rsidRPr="00FA2792" w:rsidRDefault="00F97EA7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246E4A" w:rsidRPr="00FA2792" w14:paraId="32DE1E07" w14:textId="77777777" w:rsidTr="005E45D9">
        <w:tc>
          <w:tcPr>
            <w:tcW w:w="4140" w:type="dxa"/>
            <w:vAlign w:val="bottom"/>
          </w:tcPr>
          <w:p w14:paraId="75BD1E7F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47E126" w14:textId="39BADA43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2795681E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9C7FD5F" w14:textId="35BB7345" w:rsidR="00246E4A" w:rsidRPr="00FA2792" w:rsidRDefault="00F97EA7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80" w:type="dxa"/>
            <w:vAlign w:val="bottom"/>
          </w:tcPr>
          <w:p w14:paraId="7850015F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0518DE0" w14:textId="537ED9A5" w:rsidR="00246E4A" w:rsidRPr="00FA2792" w:rsidRDefault="00F97EA7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43BCA7A9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778DDB4" w14:textId="426EEC5F" w:rsidR="00246E4A" w:rsidRPr="00FA2792" w:rsidRDefault="00F97EA7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  <w:tr w:rsidR="00246E4A" w:rsidRPr="00C27F8E" w14:paraId="1481B664" w14:textId="77777777" w:rsidTr="005E45D9">
        <w:tc>
          <w:tcPr>
            <w:tcW w:w="4140" w:type="dxa"/>
            <w:vAlign w:val="bottom"/>
          </w:tcPr>
          <w:p w14:paraId="2B61382F" w14:textId="77777777" w:rsidR="00246E4A" w:rsidRPr="00C27F8E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B5387E" w14:textId="77777777" w:rsidR="00246E4A" w:rsidRPr="00C27F8E" w:rsidRDefault="00246E4A" w:rsidP="0031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02451650" w14:textId="77777777" w:rsidR="00246E4A" w:rsidRPr="00C27F8E" w:rsidRDefault="00246E4A" w:rsidP="0031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F75BB0D" w14:textId="77777777" w:rsidR="00246E4A" w:rsidRPr="00C27F8E" w:rsidRDefault="00246E4A" w:rsidP="0031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95C035" w14:textId="77777777" w:rsidR="00246E4A" w:rsidRPr="00C27F8E" w:rsidRDefault="00246E4A" w:rsidP="0031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55FBA3F8" w14:textId="77777777" w:rsidR="00246E4A" w:rsidRPr="00C27F8E" w:rsidRDefault="00246E4A" w:rsidP="0031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1CE3E75" w14:textId="77777777" w:rsidR="00246E4A" w:rsidRPr="00C27F8E" w:rsidRDefault="00246E4A" w:rsidP="0031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03ECE6B" w14:textId="77777777" w:rsidR="00246E4A" w:rsidRPr="00C27F8E" w:rsidRDefault="00246E4A" w:rsidP="00311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E4A" w:rsidRPr="00FA2792" w14:paraId="5DD5D2CE" w14:textId="77777777" w:rsidTr="005E45D9">
        <w:tc>
          <w:tcPr>
            <w:tcW w:w="4140" w:type="dxa"/>
            <w:vAlign w:val="bottom"/>
          </w:tcPr>
          <w:p w14:paraId="4F3ED3CC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501F2A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74C850DE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D340D8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6B8366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299CAD3C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7AAE8DB7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57FAB28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0AB7" w:rsidRPr="00FA2792" w14:paraId="79E47E37" w14:textId="77777777" w:rsidTr="005E45D9">
        <w:tc>
          <w:tcPr>
            <w:tcW w:w="4140" w:type="dxa"/>
            <w:vAlign w:val="bottom"/>
          </w:tcPr>
          <w:p w14:paraId="6F05084B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1C0ED2" w14:textId="6E68D2CB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2716594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52D00F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049B81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4ACE655A" w14:textId="48C6FE97" w:rsidR="000A0AB7" w:rsidRPr="00FA2792" w:rsidRDefault="00F97EA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A0AB7" w:rsidRPr="000A0A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B12FE17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2AAB4BC" w14:textId="4BF2B270" w:rsidR="000A0AB7" w:rsidRPr="00FA2792" w:rsidRDefault="00F97EA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A0AB7" w:rsidRPr="00FA2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0A0AB7" w:rsidRPr="00FA2792" w14:paraId="268747CC" w14:textId="77777777" w:rsidTr="005E45D9">
        <w:tc>
          <w:tcPr>
            <w:tcW w:w="4140" w:type="dxa"/>
            <w:vAlign w:val="bottom"/>
          </w:tcPr>
          <w:p w14:paraId="504D0843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42CD87" w14:textId="2C07EA45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BD3900E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E4A4506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46CC26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3112A6E5" w14:textId="65F192F9" w:rsidR="000A0AB7" w:rsidRPr="00FA2792" w:rsidRDefault="00F97EA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39977E8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199DB85" w14:textId="66302FA0" w:rsidR="000A0AB7" w:rsidRPr="00FA2792" w:rsidRDefault="00F97EA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0A0AB7" w:rsidRPr="00FA2792" w14:paraId="1A8B377F" w14:textId="77777777" w:rsidTr="005E45D9">
        <w:tc>
          <w:tcPr>
            <w:tcW w:w="4140" w:type="dxa"/>
            <w:vAlign w:val="bottom"/>
          </w:tcPr>
          <w:p w14:paraId="2EDA25B7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E5B7B3" w14:textId="46B334EE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4C4F5D0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1717B6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7F58838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0177A3CA" w14:textId="4219C13A" w:rsidR="000A0AB7" w:rsidRPr="00FA2792" w:rsidRDefault="00F97EA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604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5D32EE2" w14:textId="77777777" w:rsidR="000A0AB7" w:rsidRPr="00FA2792" w:rsidRDefault="000A0AB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1BA7E46" w14:textId="0D3FE6CD" w:rsidR="000A0AB7" w:rsidRPr="00FA2792" w:rsidRDefault="00F97EA7" w:rsidP="000A0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246E4A" w:rsidRPr="00C27F8E" w14:paraId="6F020B8E" w14:textId="77777777" w:rsidTr="005E45D9">
        <w:tc>
          <w:tcPr>
            <w:tcW w:w="4140" w:type="dxa"/>
            <w:vAlign w:val="bottom"/>
          </w:tcPr>
          <w:p w14:paraId="69DCC48C" w14:textId="77777777" w:rsidR="00246E4A" w:rsidRPr="00C27F8E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6D1EA7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63DC6CE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B00BA62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FB0A83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0ACEECF4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F650A4F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493EFC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E4A" w:rsidRPr="00FA2792" w14:paraId="35BB347C" w14:textId="77777777" w:rsidTr="005E45D9">
        <w:tc>
          <w:tcPr>
            <w:tcW w:w="4140" w:type="dxa"/>
            <w:vAlign w:val="bottom"/>
          </w:tcPr>
          <w:p w14:paraId="3C8247C3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07E35F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2AAA40D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7648055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9C0F26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7EFE0F93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73A87475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88A8AA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2D0A" w:rsidRPr="00FA2792" w14:paraId="3E20F638" w14:textId="77777777" w:rsidTr="005E45D9">
        <w:tc>
          <w:tcPr>
            <w:tcW w:w="4140" w:type="dxa"/>
            <w:vAlign w:val="bottom"/>
          </w:tcPr>
          <w:p w14:paraId="69D951C2" w14:textId="77777777" w:rsidR="00C52D0A" w:rsidRPr="00FA2792" w:rsidRDefault="00C52D0A" w:rsidP="00C5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228213" w14:textId="2A099D08" w:rsidR="00C52D0A" w:rsidRPr="00FA2792" w:rsidRDefault="00C52D0A" w:rsidP="004E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3E503BF" w14:textId="77777777" w:rsidR="00C52D0A" w:rsidRPr="00FA2792" w:rsidRDefault="00C52D0A" w:rsidP="00C5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CD7EFD" w14:textId="7883E1BA" w:rsidR="00C52D0A" w:rsidRPr="00FA2792" w:rsidRDefault="00F97EA7" w:rsidP="00C5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0" w:type="dxa"/>
            <w:vAlign w:val="bottom"/>
          </w:tcPr>
          <w:p w14:paraId="2D8DB07D" w14:textId="77777777" w:rsidR="00C52D0A" w:rsidRPr="00FA2792" w:rsidRDefault="00C52D0A" w:rsidP="00C5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2FB87990" w14:textId="1DA7168F" w:rsidR="00C52D0A" w:rsidRPr="00FA2792" w:rsidRDefault="00C52D0A" w:rsidP="00C5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31C4E19" w14:textId="77777777" w:rsidR="00C52D0A" w:rsidRPr="00FA2792" w:rsidRDefault="00C52D0A" w:rsidP="00C5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FECE52D" w14:textId="66DA1D42" w:rsidR="00C52D0A" w:rsidRPr="00FA2792" w:rsidRDefault="00F97EA7" w:rsidP="00C52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246E4A" w:rsidRPr="00C27F8E" w14:paraId="0F062268" w14:textId="77777777" w:rsidTr="005E45D9">
        <w:tc>
          <w:tcPr>
            <w:tcW w:w="4140" w:type="dxa"/>
            <w:vAlign w:val="bottom"/>
          </w:tcPr>
          <w:p w14:paraId="431A5437" w14:textId="77777777" w:rsidR="00246E4A" w:rsidRPr="00C27F8E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1D9EF7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5F685387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0594E2A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187F38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6FD558A3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66B6687D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ED3663D" w14:textId="77777777" w:rsidR="00246E4A" w:rsidRPr="00C27F8E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E4A" w:rsidRPr="00FA2792" w14:paraId="350EFD78" w14:textId="77777777" w:rsidTr="005E45D9">
        <w:tc>
          <w:tcPr>
            <w:tcW w:w="4140" w:type="dxa"/>
            <w:vAlign w:val="bottom"/>
          </w:tcPr>
          <w:p w14:paraId="7962A726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B365EC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59F828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92062D" w14:textId="77777777" w:rsidR="00246E4A" w:rsidRPr="00FA2792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03B8B3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1D18864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6A243D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8FD360A" w14:textId="77777777" w:rsidR="00246E4A" w:rsidRPr="00FA2792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246E4A" w:rsidRPr="00FA2792" w14:paraId="5223801E" w14:textId="77777777" w:rsidTr="005E45D9">
        <w:tc>
          <w:tcPr>
            <w:tcW w:w="4140" w:type="dxa"/>
            <w:vAlign w:val="bottom"/>
          </w:tcPr>
          <w:p w14:paraId="1B1EA449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914723" w14:textId="2DAB6DA1" w:rsidR="00246E4A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0E1F" w:rsidRPr="004E0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62A92F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D015502" w14:textId="2FDE8FE9" w:rsidR="00246E4A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6E4A" w:rsidRPr="00FA2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80" w:type="dxa"/>
          </w:tcPr>
          <w:p w14:paraId="0726E002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96C5BA1" w14:textId="671045C4" w:rsidR="00246E4A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D042473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F73E73" w14:textId="77777777" w:rsidR="00246E4A" w:rsidRPr="00FA2792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6E4A" w:rsidRPr="00FA2792" w14:paraId="1A19DE39" w14:textId="77777777" w:rsidTr="005E45D9">
        <w:tc>
          <w:tcPr>
            <w:tcW w:w="4140" w:type="dxa"/>
            <w:vAlign w:val="bottom"/>
          </w:tcPr>
          <w:p w14:paraId="36F6DD89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9D940E" w14:textId="431758B2" w:rsidR="00246E4A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45BB46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2E2C46" w14:textId="4AFD6FBF" w:rsidR="00246E4A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0" w:type="dxa"/>
          </w:tcPr>
          <w:p w14:paraId="2765239E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E1421FD" w14:textId="6613BEE6" w:rsidR="00246E4A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68CC97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7D8310" w14:textId="712D9AA8" w:rsidR="00246E4A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23</w:t>
            </w:r>
          </w:p>
        </w:tc>
      </w:tr>
      <w:tr w:rsidR="00246E4A" w:rsidRPr="00FA2792" w14:paraId="457D788B" w14:textId="77777777" w:rsidTr="005E45D9">
        <w:tc>
          <w:tcPr>
            <w:tcW w:w="4140" w:type="dxa"/>
            <w:vAlign w:val="bottom"/>
          </w:tcPr>
          <w:p w14:paraId="6D6EE947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F827F3" w14:textId="54C79B3B" w:rsidR="00246E4A" w:rsidRPr="00FA2792" w:rsidRDefault="004E0E1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21897E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A4760C" w14:textId="77777777" w:rsidR="00246E4A" w:rsidRPr="00FA2792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518AF1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54C1E8F" w14:textId="1D0E8BB5" w:rsidR="00246E4A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3D3A14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BE9DAD9" w14:textId="241778F1" w:rsidR="00246E4A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91</w:t>
            </w:r>
          </w:p>
        </w:tc>
      </w:tr>
      <w:tr w:rsidR="00246E4A" w:rsidRPr="00820F08" w14:paraId="1C975679" w14:textId="77777777" w:rsidTr="005E45D9">
        <w:tc>
          <w:tcPr>
            <w:tcW w:w="4140" w:type="dxa"/>
            <w:vAlign w:val="bottom"/>
          </w:tcPr>
          <w:p w14:paraId="798651CC" w14:textId="224AC320" w:rsidR="0078034A" w:rsidRPr="00820F08" w:rsidRDefault="0078034A" w:rsidP="00780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FCEF21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26E8DBE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409A2D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47677668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7364740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58496E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05B901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46E4A" w:rsidRPr="00FA2792" w14:paraId="5F5DE294" w14:textId="77777777" w:rsidTr="005E45D9">
        <w:tc>
          <w:tcPr>
            <w:tcW w:w="4140" w:type="dxa"/>
            <w:vAlign w:val="bottom"/>
          </w:tcPr>
          <w:p w14:paraId="74DD2424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C05E28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E8FFB9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A711DA" w14:textId="77777777" w:rsidR="00246E4A" w:rsidRPr="00FA2792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64DA7F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11F0F2E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9637C4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E65529" w14:textId="77777777" w:rsidR="00246E4A" w:rsidRPr="00FA2792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246E4A" w:rsidRPr="00FA2792" w14:paraId="254D135A" w14:textId="77777777" w:rsidTr="005E45D9">
        <w:tc>
          <w:tcPr>
            <w:tcW w:w="4140" w:type="dxa"/>
            <w:vAlign w:val="bottom"/>
          </w:tcPr>
          <w:p w14:paraId="2FCA3C0E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6EBB53" w14:textId="5D2D2A4F" w:rsidR="00246E4A" w:rsidRPr="00FA2792" w:rsidRDefault="002460CC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8,618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1561FA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5C935B" w14:textId="2E8249C1" w:rsidR="00246E4A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46E4A" w:rsidRPr="00FA2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80" w:type="dxa"/>
          </w:tcPr>
          <w:p w14:paraId="248DD43D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013FB41" w14:textId="130DFDBA" w:rsidR="00246E4A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97EA7">
              <w:rPr>
                <w:rFonts w:asciiTheme="majorBidi" w:hAnsiTheme="majorBidi"/>
                <w:sz w:val="30"/>
                <w:szCs w:val="30"/>
                <w:lang w:eastAsia="zh-CN"/>
              </w:rPr>
              <w:t>8</w:t>
            </w:r>
            <w:r w:rsidR="004E0E1F" w:rsidRPr="004E0E1F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F97EA7">
              <w:rPr>
                <w:rFonts w:asciiTheme="majorBidi" w:hAnsiTheme="majorBidi"/>
                <w:sz w:val="30"/>
                <w:szCs w:val="30"/>
                <w:lang w:eastAsia="zh-CN"/>
              </w:rPr>
              <w:t>545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9AD750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42E4B7" w14:textId="53F81069" w:rsidR="00246E4A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46E4A" w:rsidRPr="00FA2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246E4A" w:rsidRPr="00FA2792" w14:paraId="46919680" w14:textId="77777777" w:rsidTr="005E45D9">
        <w:tc>
          <w:tcPr>
            <w:tcW w:w="4140" w:type="dxa"/>
            <w:vAlign w:val="bottom"/>
          </w:tcPr>
          <w:p w14:paraId="18EC397E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66496D" w14:textId="0F0F369B" w:rsidR="00246E4A" w:rsidRPr="00FA2792" w:rsidRDefault="002460CC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1BAC59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AF8C53" w14:textId="4876B1CA" w:rsidR="00246E4A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80" w:type="dxa"/>
          </w:tcPr>
          <w:p w14:paraId="6DA73C9E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3CD6BE4" w14:textId="7A1A8465" w:rsidR="00246E4A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814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AB0D249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8006CC" w14:textId="3EEABD43" w:rsidR="00246E4A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246E4A" w:rsidRPr="00FA2792" w14:paraId="42177480" w14:textId="77777777" w:rsidTr="005E45D9">
        <w:tc>
          <w:tcPr>
            <w:tcW w:w="4140" w:type="dxa"/>
            <w:vAlign w:val="bottom"/>
          </w:tcPr>
          <w:p w14:paraId="5A4796E6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รายได้อื่น</w:t>
            </w:r>
            <w:r w:rsidRPr="00FA279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74CCB3" w14:textId="7CEF5B7C" w:rsidR="00246E4A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DDAC05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11D101D" w14:textId="77777777" w:rsidR="00246E4A" w:rsidRPr="00FA2792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FFE945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EA4F9DF" w14:textId="583E2368" w:rsidR="00246E4A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12B8F3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4E336B" w14:textId="77777777" w:rsidR="00246E4A" w:rsidRPr="00FA2792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6E4A" w:rsidRPr="00FF4F81" w14:paraId="65E6DE5E" w14:textId="77777777" w:rsidTr="005E45D9">
        <w:tc>
          <w:tcPr>
            <w:tcW w:w="4140" w:type="dxa"/>
            <w:vAlign w:val="bottom"/>
          </w:tcPr>
          <w:p w14:paraId="18DD2A2B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A77B06" w14:textId="6D5EF60B" w:rsidR="00246E4A" w:rsidRPr="00FA2792" w:rsidRDefault="004E0E1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27995A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32FB6B" w14:textId="7F1757BD" w:rsidR="00246E4A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7E41D1A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53D3121" w14:textId="460D3AAB" w:rsidR="00246E4A" w:rsidRPr="00FA2792" w:rsidRDefault="004E0E1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92B228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C962FA" w14:textId="77777777" w:rsidR="00246E4A" w:rsidRPr="00FF4F81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B07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6E4A" w:rsidRPr="00FA2792" w14:paraId="515A2A8A" w14:textId="77777777" w:rsidTr="005E45D9">
        <w:tc>
          <w:tcPr>
            <w:tcW w:w="4140" w:type="dxa"/>
            <w:vAlign w:val="bottom"/>
          </w:tcPr>
          <w:p w14:paraId="64EDBC46" w14:textId="77777777" w:rsidR="00246E4A" w:rsidRPr="00FA2792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5CBA80" w14:textId="46D04B24" w:rsidR="00246E4A" w:rsidRPr="00FA2792" w:rsidRDefault="002460CC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6B77A5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D9E927" w14:textId="0FC6275E" w:rsidR="00246E4A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80" w:type="dxa"/>
          </w:tcPr>
          <w:p w14:paraId="4ED272E1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A8E095C" w14:textId="131449AC" w:rsidR="00246E4A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0A16A4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C13741C" w14:textId="35F85A12" w:rsidR="00246E4A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246E4A" w:rsidRPr="00FA2792" w14:paraId="775D3F95" w14:textId="77777777" w:rsidTr="005E45D9">
        <w:tc>
          <w:tcPr>
            <w:tcW w:w="4140" w:type="dxa"/>
            <w:vAlign w:val="bottom"/>
          </w:tcPr>
          <w:p w14:paraId="0B1EDE35" w14:textId="02735248" w:rsidR="00246E4A" w:rsidRPr="007C754B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7C754B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ค่าใช้จ่ายที่รวมเข้าเป็นต้นทุนของ</w:t>
            </w:r>
            <w:r w:rsidR="00EE5149" w:rsidRPr="007C754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3F4436" w14:textId="797999A8" w:rsidR="00246E4A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28A4DC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494C36" w14:textId="77B2DBCB" w:rsidR="00246E4A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8FD879D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1485D44" w14:textId="6E611CF1" w:rsidR="00246E4A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2EBB43" w14:textId="77777777" w:rsidR="00246E4A" w:rsidRPr="00FA2792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D2F712" w14:textId="59631DAC" w:rsidR="00246E4A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46E4A" w:rsidRPr="00820F08" w14:paraId="10CB0F72" w14:textId="77777777" w:rsidTr="005E45D9">
        <w:tc>
          <w:tcPr>
            <w:tcW w:w="4140" w:type="dxa"/>
            <w:vAlign w:val="bottom"/>
          </w:tcPr>
          <w:p w14:paraId="4F5D335C" w14:textId="77777777" w:rsidR="00246E4A" w:rsidRPr="003415A7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88308E" w14:textId="77777777" w:rsidR="00246E4A" w:rsidRPr="003415A7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BB9327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B08F14B" w14:textId="77777777" w:rsidR="00246E4A" w:rsidRPr="003415A7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11DB7F1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C266F65" w14:textId="77777777" w:rsidR="00246E4A" w:rsidRPr="003415A7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8C3D2C" w14:textId="77777777" w:rsidR="00246E4A" w:rsidRPr="00820F08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13A5C3" w14:textId="77777777" w:rsidR="00246E4A" w:rsidRPr="003415A7" w:rsidRDefault="00246E4A" w:rsidP="00820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46E4A" w:rsidRPr="00FA2792" w14:paraId="1234D748" w14:textId="77777777" w:rsidTr="005E45D9">
        <w:tc>
          <w:tcPr>
            <w:tcW w:w="4140" w:type="dxa"/>
            <w:vAlign w:val="bottom"/>
          </w:tcPr>
          <w:p w14:paraId="591C4794" w14:textId="77777777" w:rsidR="00246E4A" w:rsidRPr="00273DB4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D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F2D754" w14:textId="77777777" w:rsidR="00246E4A" w:rsidRPr="00273DB4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3B6DD4" w14:textId="77777777" w:rsidR="00246E4A" w:rsidRPr="00273DB4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F166B0" w14:textId="77777777" w:rsidR="00246E4A" w:rsidRPr="00273DB4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FD2D68" w14:textId="77777777" w:rsidR="00246E4A" w:rsidRPr="00273DB4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FC39C7D" w14:textId="77777777" w:rsidR="00246E4A" w:rsidRPr="00273DB4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57399C" w14:textId="77777777" w:rsidR="00246E4A" w:rsidRPr="00273DB4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49D31E" w14:textId="77777777" w:rsidR="00246E4A" w:rsidRPr="00273DB4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6E4A" w:rsidRPr="00FA2792" w14:paraId="46131B3E" w14:textId="77777777" w:rsidTr="005E45D9">
        <w:tc>
          <w:tcPr>
            <w:tcW w:w="4140" w:type="dxa"/>
            <w:vAlign w:val="bottom"/>
          </w:tcPr>
          <w:p w14:paraId="10338D2C" w14:textId="77777777" w:rsidR="00246E4A" w:rsidRPr="00273DB4" w:rsidRDefault="00246E4A" w:rsidP="005E4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3DB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BB8450" w14:textId="77777777" w:rsidR="00246E4A" w:rsidRPr="00273DB4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CFB4CC" w14:textId="77777777" w:rsidR="00246E4A" w:rsidRPr="00273DB4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57D7BD" w14:textId="77777777" w:rsidR="00246E4A" w:rsidRPr="00273DB4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FC6180" w14:textId="77777777" w:rsidR="00246E4A" w:rsidRPr="00273DB4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C353E4B" w14:textId="77777777" w:rsidR="00246E4A" w:rsidRPr="00273DB4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A3B870" w14:textId="77777777" w:rsidR="00246E4A" w:rsidRPr="00273DB4" w:rsidRDefault="00246E4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E75777" w14:textId="77777777" w:rsidR="00246E4A" w:rsidRPr="00273DB4" w:rsidRDefault="00246E4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3DB4" w:rsidRPr="00FA2792" w14:paraId="099B3B5F" w14:textId="77777777" w:rsidTr="000F634F">
        <w:tc>
          <w:tcPr>
            <w:tcW w:w="4140" w:type="dxa"/>
            <w:vAlign w:val="bottom"/>
          </w:tcPr>
          <w:p w14:paraId="6608E289" w14:textId="72029345" w:rsidR="00273DB4" w:rsidRPr="00273DB4" w:rsidRDefault="00273DB4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DB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73D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E79E86" w14:textId="4561D3B1" w:rsidR="00273DB4" w:rsidRPr="00273DB4" w:rsidRDefault="00F97EA7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B96514" w14:textId="77777777" w:rsidR="00273DB4" w:rsidRPr="00273DB4" w:rsidRDefault="00273DB4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678769" w14:textId="26E2B29C" w:rsidR="00273DB4" w:rsidRPr="00273DB4" w:rsidRDefault="00F97EA7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</w:tcPr>
          <w:p w14:paraId="56C28423" w14:textId="77777777" w:rsidR="00273DB4" w:rsidRPr="00273DB4" w:rsidRDefault="00273DB4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F540701" w14:textId="72384A99" w:rsidR="00273DB4" w:rsidRPr="00273DB4" w:rsidRDefault="00F97EA7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9DBED4" w14:textId="77777777" w:rsidR="00273DB4" w:rsidRPr="00273DB4" w:rsidRDefault="00273DB4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AEA276" w14:textId="3E6E42D3" w:rsidR="00273DB4" w:rsidRPr="00273DB4" w:rsidRDefault="00F97EA7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273DB4" w:rsidRPr="00FA2792" w14:paraId="567D38DD" w14:textId="77777777" w:rsidTr="0001580A">
        <w:tc>
          <w:tcPr>
            <w:tcW w:w="4140" w:type="dxa"/>
            <w:vAlign w:val="bottom"/>
          </w:tcPr>
          <w:p w14:paraId="1E1CCC7C" w14:textId="7FBC108A" w:rsidR="00273DB4" w:rsidRPr="00273DB4" w:rsidRDefault="00273DB4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"/>
              </w:tabs>
              <w:autoSpaceDE w:val="0"/>
              <w:autoSpaceDN w:val="0"/>
              <w:spacing w:line="240" w:lineRule="auto"/>
              <w:ind w:left="90" w:right="-86" w:hanging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D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273D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3DB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1DD73A8" w14:textId="6E112017" w:rsidR="00273DB4" w:rsidRPr="00273DB4" w:rsidRDefault="00F97EA7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AAE03B" w14:textId="77777777" w:rsidR="00273DB4" w:rsidRPr="00273DB4" w:rsidRDefault="00273DB4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168F600" w14:textId="50EB3FC7" w:rsidR="00273DB4" w:rsidRPr="00273DB4" w:rsidRDefault="00273DB4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2B22B2E" w14:textId="77777777" w:rsidR="00273DB4" w:rsidRPr="00273DB4" w:rsidRDefault="00273DB4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282F3AA3" w14:textId="4E598975" w:rsidR="00273DB4" w:rsidRPr="00273DB4" w:rsidRDefault="00F97EA7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E93829" w14:textId="77777777" w:rsidR="00273DB4" w:rsidRPr="00273DB4" w:rsidRDefault="00273DB4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C1C5889" w14:textId="6BFA844D" w:rsidR="00273DB4" w:rsidRPr="00273DB4" w:rsidRDefault="00273DB4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34F" w:rsidRPr="00FA2792" w14:paraId="0873C63C" w14:textId="77777777" w:rsidTr="0001580A">
        <w:tc>
          <w:tcPr>
            <w:tcW w:w="4140" w:type="dxa"/>
            <w:vAlign w:val="bottom"/>
          </w:tcPr>
          <w:p w14:paraId="393FDD22" w14:textId="42AB2D50" w:rsidR="000F634F" w:rsidRPr="000F634F" w:rsidRDefault="000F634F" w:rsidP="00044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"/>
              </w:tabs>
              <w:autoSpaceDE w:val="0"/>
              <w:autoSpaceDN w:val="0"/>
              <w:spacing w:line="240" w:lineRule="auto"/>
              <w:ind w:left="90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3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33CC4" w14:textId="0C32898D" w:rsidR="000F634F" w:rsidRPr="000F634F" w:rsidRDefault="00F97EA7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0F0CC3" w14:textId="77777777" w:rsidR="000F634F" w:rsidRPr="00273DB4" w:rsidRDefault="000F634F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5B59" w14:textId="39584E12" w:rsidR="000F634F" w:rsidRPr="000F634F" w:rsidRDefault="00F97EA7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80" w:type="dxa"/>
          </w:tcPr>
          <w:p w14:paraId="5FE23C3F" w14:textId="77777777" w:rsidR="000F634F" w:rsidRPr="00273DB4" w:rsidRDefault="000F634F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E31B4" w14:textId="1529A04C" w:rsidR="000F634F" w:rsidRPr="000F634F" w:rsidRDefault="00F97EA7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3580AF" w14:textId="77777777" w:rsidR="000F634F" w:rsidRPr="00273DB4" w:rsidRDefault="000F634F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69F8E" w14:textId="22E1E424" w:rsidR="000F634F" w:rsidRPr="000F634F" w:rsidRDefault="00F97EA7" w:rsidP="00273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</w:tr>
    </w:tbl>
    <w:p w14:paraId="6E6875FA" w14:textId="6FAA6A06" w:rsidR="0056144C" w:rsidRDefault="0056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4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169"/>
        <w:gridCol w:w="180"/>
        <w:gridCol w:w="1170"/>
        <w:gridCol w:w="180"/>
        <w:gridCol w:w="1160"/>
        <w:gridCol w:w="180"/>
        <w:gridCol w:w="1169"/>
      </w:tblGrid>
      <w:tr w:rsidR="0056144C" w:rsidRPr="00FA2792" w14:paraId="6014AC9E" w14:textId="77777777" w:rsidTr="00FD6518">
        <w:trPr>
          <w:tblHeader/>
        </w:trPr>
        <w:tc>
          <w:tcPr>
            <w:tcW w:w="4138" w:type="dxa"/>
          </w:tcPr>
          <w:p w14:paraId="0E2D0ABF" w14:textId="07D0B2EC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19" w:type="dxa"/>
            <w:gridSpan w:val="3"/>
          </w:tcPr>
          <w:p w14:paraId="71020CD6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6B36A92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09" w:type="dxa"/>
            <w:gridSpan w:val="3"/>
          </w:tcPr>
          <w:p w14:paraId="5C0C548E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6144C" w:rsidRPr="00FA2792" w14:paraId="45E02105" w14:textId="77777777" w:rsidTr="00FD6518">
        <w:trPr>
          <w:tblHeader/>
        </w:trPr>
        <w:tc>
          <w:tcPr>
            <w:tcW w:w="4138" w:type="dxa"/>
          </w:tcPr>
          <w:p w14:paraId="142F0BDB" w14:textId="3DD89399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BE69DF5" w14:textId="1EA3A4CB" w:rsidR="0056144C" w:rsidRPr="00FA2792" w:rsidRDefault="00F97EA7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46B233" w14:textId="77777777" w:rsidR="0056144C" w:rsidRPr="00FA2792" w:rsidRDefault="0056144C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2EFB1B" w14:textId="1C1FD56A" w:rsidR="0056144C" w:rsidRPr="00FA2792" w:rsidRDefault="00F97EA7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D643DEF" w14:textId="77777777" w:rsidR="0056144C" w:rsidRPr="00FA2792" w:rsidRDefault="0056144C" w:rsidP="0056144C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49A8CEDE" w14:textId="352B199D" w:rsidR="0056144C" w:rsidRPr="00FA2792" w:rsidRDefault="00F97EA7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14FAB4" w14:textId="77777777" w:rsidR="0056144C" w:rsidRPr="00FA2792" w:rsidRDefault="0056144C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BE2C658" w14:textId="1352F6AC" w:rsidR="0056144C" w:rsidRPr="00FA2792" w:rsidRDefault="00F97EA7" w:rsidP="005614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6144C" w:rsidRPr="00FA2792" w14:paraId="24FE840F" w14:textId="77777777" w:rsidTr="00FD6518">
        <w:trPr>
          <w:tblHeader/>
        </w:trPr>
        <w:tc>
          <w:tcPr>
            <w:tcW w:w="4138" w:type="dxa"/>
          </w:tcPr>
          <w:p w14:paraId="425F8AD1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08" w:type="dxa"/>
            <w:gridSpan w:val="7"/>
            <w:tcBorders>
              <w:left w:val="nil"/>
              <w:right w:val="nil"/>
            </w:tcBorders>
          </w:tcPr>
          <w:p w14:paraId="665D5122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144C" w:rsidRPr="0056144C" w14:paraId="7C2F409B" w14:textId="77777777" w:rsidTr="00FD6518">
        <w:tc>
          <w:tcPr>
            <w:tcW w:w="4138" w:type="dxa"/>
          </w:tcPr>
          <w:p w14:paraId="531CECD8" w14:textId="517CAC3C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17B6F98E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1908351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0AA640" w14:textId="77777777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98A756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02587007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CE7F3B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2DF3C73D" w14:textId="77777777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6144C" w:rsidRPr="00FA2792" w14:paraId="44F03B75" w14:textId="77777777" w:rsidTr="00FD6518">
        <w:tc>
          <w:tcPr>
            <w:tcW w:w="4138" w:type="dxa"/>
          </w:tcPr>
          <w:p w14:paraId="3BCE6528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80B8A44" w14:textId="362F97E1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C451A1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7C824E" w14:textId="22A8979C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80" w:type="dxa"/>
          </w:tcPr>
          <w:p w14:paraId="069FA4B5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357E7A56" w14:textId="3B639BD3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281320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2C72A352" w14:textId="7FC747F7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155</w:t>
            </w:r>
          </w:p>
        </w:tc>
      </w:tr>
      <w:tr w:rsidR="0056144C" w:rsidRPr="00FA2792" w14:paraId="7EC8E784" w14:textId="77777777" w:rsidTr="00FD6518">
        <w:tc>
          <w:tcPr>
            <w:tcW w:w="4138" w:type="dxa"/>
          </w:tcPr>
          <w:p w14:paraId="4F25D9F6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A277FC4" w14:textId="00BCDEB0" w:rsidR="0056144C" w:rsidRPr="00FA2792" w:rsidRDefault="00AB071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5D7465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4719A4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AF5EFB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10DB71B8" w14:textId="4AACA8F3" w:rsidR="0056144C" w:rsidRPr="00FA2792" w:rsidRDefault="0011742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DA64B9A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FAF2FC7" w14:textId="21281407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144C" w:rsidRPr="00FA2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</w:tr>
      <w:tr w:rsidR="0056144C" w:rsidRPr="00FA2792" w14:paraId="6387E566" w14:textId="77777777" w:rsidTr="00FD6518">
        <w:tc>
          <w:tcPr>
            <w:tcW w:w="4138" w:type="dxa"/>
          </w:tcPr>
          <w:p w14:paraId="7C66A777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09336B75" w14:textId="2DC009CB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AE1849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5E66582" w14:textId="41B819C1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80" w:type="dxa"/>
          </w:tcPr>
          <w:p w14:paraId="22D126E3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4CCD9347" w14:textId="6EFD23B3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97E935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2FDA44A3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144C" w:rsidRPr="00FA2792" w14:paraId="03F2A807" w14:textId="77777777" w:rsidTr="00FD6518">
        <w:tc>
          <w:tcPr>
            <w:tcW w:w="4138" w:type="dxa"/>
          </w:tcPr>
          <w:p w14:paraId="6F785F21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77E67676" w14:textId="6967220B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5B8846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587C590" w14:textId="658409E1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180" w:type="dxa"/>
          </w:tcPr>
          <w:p w14:paraId="54B300E0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723569DD" w14:textId="5CF3DAAB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2B30FC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4202E407" w14:textId="501F412C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</w:tr>
      <w:tr w:rsidR="0056144C" w:rsidRPr="00FA2792" w14:paraId="06A8D60E" w14:textId="77777777" w:rsidTr="00FD6518">
        <w:tc>
          <w:tcPr>
            <w:tcW w:w="4138" w:type="dxa"/>
          </w:tcPr>
          <w:p w14:paraId="0F24D2F6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12BDE69C" w14:textId="063240B3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A44ADD7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7CDC94D" w14:textId="6954166B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144C" w:rsidRPr="00FA2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80" w:type="dxa"/>
          </w:tcPr>
          <w:p w14:paraId="0CB071A8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</w:tcPr>
          <w:p w14:paraId="6804F5F9" w14:textId="0C212F77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15D3749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101EBF98" w14:textId="0866E338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144C" w:rsidRPr="00FA2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</w:tr>
      <w:tr w:rsidR="0056144C" w:rsidRPr="00FA2792" w14:paraId="56C6D7B6" w14:textId="77777777" w:rsidTr="00FD6518">
        <w:tc>
          <w:tcPr>
            <w:tcW w:w="4138" w:type="dxa"/>
          </w:tcPr>
          <w:p w14:paraId="16289488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2DD6D6C9" w14:textId="766DD507" w:rsidR="0056144C" w:rsidRPr="00FA2792" w:rsidRDefault="0011742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5FAAB65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C8E1B62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BD4257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01A6BEE1" w14:textId="6E92680C" w:rsidR="0056144C" w:rsidRPr="00FA2792" w:rsidRDefault="0011742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F564D9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052AD1FF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144C" w:rsidRPr="00FA2792" w14:paraId="44CBF9A4" w14:textId="77777777" w:rsidTr="00FD6518">
        <w:tc>
          <w:tcPr>
            <w:tcW w:w="4138" w:type="dxa"/>
          </w:tcPr>
          <w:p w14:paraId="254E442D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A2AC5" w14:textId="176EFB0E" w:rsidR="0056144C" w:rsidRPr="000F634F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6798CA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D5353" w14:textId="3265827B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144C" w:rsidRPr="00FA2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80" w:type="dxa"/>
          </w:tcPr>
          <w:p w14:paraId="0F527E1B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C9B50" w14:textId="3BEC189B" w:rsidR="0056144C" w:rsidRPr="000F634F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9F2D2B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4B40B" w14:textId="67DD3D2F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144C" w:rsidRPr="00FA2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</w:tr>
      <w:tr w:rsidR="0056144C" w:rsidRPr="00FD6518" w14:paraId="687F12A9" w14:textId="77777777" w:rsidTr="006B7D18">
        <w:tc>
          <w:tcPr>
            <w:tcW w:w="4138" w:type="dxa"/>
          </w:tcPr>
          <w:p w14:paraId="6034D4C7" w14:textId="77777777" w:rsidR="0056144C" w:rsidRPr="00FD6518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65D3CC14" w14:textId="77777777" w:rsidR="0056144C" w:rsidRPr="00FD6518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4909CA" w14:textId="77777777" w:rsidR="0056144C" w:rsidRPr="00FD6518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2093AC9" w14:textId="77777777" w:rsidR="0056144C" w:rsidRPr="00FD6518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2117E5" w14:textId="77777777" w:rsidR="0056144C" w:rsidRPr="00FD6518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</w:tcPr>
          <w:p w14:paraId="5B9E9517" w14:textId="77777777" w:rsidR="0056144C" w:rsidRPr="00FD6518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CA7895" w14:textId="77777777" w:rsidR="0056144C" w:rsidRPr="00FD6518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0B80D52F" w14:textId="77777777" w:rsidR="0056144C" w:rsidRPr="00FD6518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1F51" w:rsidRPr="0056144C" w14:paraId="6692FF62" w14:textId="77777777" w:rsidTr="00FD6518">
        <w:tc>
          <w:tcPr>
            <w:tcW w:w="4138" w:type="dxa"/>
          </w:tcPr>
          <w:p w14:paraId="44269CC4" w14:textId="77777777" w:rsidR="00EC1F51" w:rsidRPr="0056144C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1858DF20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7492E3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33D426" w14:textId="77777777" w:rsidR="00EC1F51" w:rsidRPr="0056144C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5E8CCD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684C4387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C76E94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0DEA0A1F" w14:textId="77777777" w:rsidR="00EC1F51" w:rsidRPr="0056144C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C1F51" w:rsidRPr="0056144C" w14:paraId="21E8B63B" w14:textId="77777777" w:rsidTr="00FD6518">
        <w:tc>
          <w:tcPr>
            <w:tcW w:w="4138" w:type="dxa"/>
          </w:tcPr>
          <w:p w14:paraId="33341B0A" w14:textId="77777777" w:rsidR="00EC1F51" w:rsidRPr="0056144C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0FE1703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C5B9C3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74486D" w14:textId="77777777" w:rsidR="00EC1F51" w:rsidRPr="0056144C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0B6E97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2B9E6D66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7D7B406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29223F72" w14:textId="77777777" w:rsidR="00EC1F51" w:rsidRPr="0056144C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C1F51" w:rsidRPr="0056144C" w14:paraId="79DA3243" w14:textId="77777777" w:rsidTr="00FD6518">
        <w:tc>
          <w:tcPr>
            <w:tcW w:w="4138" w:type="dxa"/>
          </w:tcPr>
          <w:p w14:paraId="57E37016" w14:textId="77777777" w:rsidR="00EC1F51" w:rsidRPr="0056144C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4B4FD95A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5237F9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3A22F9" w14:textId="77777777" w:rsidR="00EC1F51" w:rsidRPr="0056144C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35C8A4B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10321EF0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D99FCC" w14:textId="77777777" w:rsidR="00EC1F51" w:rsidRPr="0056144C" w:rsidRDefault="00EC1F51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50D4414E" w14:textId="77777777" w:rsidR="00EC1F51" w:rsidRPr="0056144C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6144C" w:rsidRPr="0056144C" w14:paraId="32CF7FB5" w14:textId="77777777" w:rsidTr="00FD6518">
        <w:tc>
          <w:tcPr>
            <w:tcW w:w="4138" w:type="dxa"/>
          </w:tcPr>
          <w:p w14:paraId="6DFBCC23" w14:textId="36E86B64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ลูกหนี้อื่น 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FD34662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401E8E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E0F84B" w14:textId="77777777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A20C64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29C24C8B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FF3FD9" w14:textId="77777777" w:rsidR="0056144C" w:rsidRPr="0056144C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4412905" w14:textId="77777777" w:rsidR="0056144C" w:rsidRPr="0056144C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6144C" w:rsidRPr="00FA2792" w14:paraId="6C268540" w14:textId="77777777" w:rsidTr="00FD6518">
        <w:tc>
          <w:tcPr>
            <w:tcW w:w="4138" w:type="dxa"/>
          </w:tcPr>
          <w:p w14:paraId="5D6302E4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3A72D140" w14:textId="40D512AF" w:rsidR="0056144C" w:rsidRPr="00FA2792" w:rsidRDefault="0011742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1D257B8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7C1505" w14:textId="50958696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80" w:type="dxa"/>
          </w:tcPr>
          <w:p w14:paraId="7C3F3F39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216968D1" w14:textId="493AA1AF" w:rsidR="0056144C" w:rsidRPr="00FA2792" w:rsidRDefault="0011742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E6DE2F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2AE69D1F" w14:textId="588D4A9E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</w:tr>
      <w:tr w:rsidR="0056144C" w:rsidRPr="00FA2792" w14:paraId="4BA906E0" w14:textId="77777777" w:rsidTr="00FD6518">
        <w:tc>
          <w:tcPr>
            <w:tcW w:w="4138" w:type="dxa"/>
          </w:tcPr>
          <w:p w14:paraId="1CD2E409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182E371" w14:textId="7264F91F" w:rsidR="0056144C" w:rsidRPr="00FA2792" w:rsidRDefault="0011742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5C4C66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EBE9E6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791EB5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329BCCDD" w14:textId="046A0596" w:rsidR="0056144C" w:rsidRPr="00FA2792" w:rsidRDefault="0011742A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0EFC39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3FEEEA8D" w14:textId="407719EE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</w:tr>
      <w:tr w:rsidR="0056144C" w:rsidRPr="00FA2792" w14:paraId="0E5957F9" w14:textId="77777777" w:rsidTr="00FD6518">
        <w:tc>
          <w:tcPr>
            <w:tcW w:w="4138" w:type="dxa"/>
          </w:tcPr>
          <w:p w14:paraId="2E79AF8B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0D503E1E" w14:textId="5E625202" w:rsidR="0056144C" w:rsidRPr="0011742A" w:rsidRDefault="00F97EA7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1742A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6BB779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16A8E19" w14:textId="4E8BF2D0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80" w:type="dxa"/>
          </w:tcPr>
          <w:p w14:paraId="1FDA3990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11DF131F" w14:textId="46548DCA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ED3C84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9376CE4" w14:textId="0EA2513F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</w:t>
            </w:r>
          </w:p>
        </w:tc>
      </w:tr>
      <w:tr w:rsidR="0056144C" w:rsidRPr="00FA2792" w14:paraId="18B9B7F9" w14:textId="77777777" w:rsidTr="00FD6518">
        <w:tc>
          <w:tcPr>
            <w:tcW w:w="4138" w:type="dxa"/>
          </w:tcPr>
          <w:p w14:paraId="1490A993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0CC63623" w14:textId="34CA4F3F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B178600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07C8B10" w14:textId="0196982D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80" w:type="dxa"/>
          </w:tcPr>
          <w:p w14:paraId="04EFAF38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7A21B8FA" w14:textId="2B04837B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C25384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0C0AE32C" w14:textId="6F5ADCD9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56144C" w:rsidRPr="00FA2792" w14:paraId="70475D1A" w14:textId="77777777" w:rsidTr="00FD6518">
        <w:tc>
          <w:tcPr>
            <w:tcW w:w="4138" w:type="dxa"/>
          </w:tcPr>
          <w:p w14:paraId="27D38CA5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79C770D4" w14:textId="29BD21C4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405B84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703C361" w14:textId="06C116B3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366B0D6C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</w:tcPr>
          <w:p w14:paraId="43EEB004" w14:textId="42FF1DF2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E363BE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4C764524" w14:textId="26836BC7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11742A" w:rsidRPr="00FA2792" w14:paraId="430D9018" w14:textId="77777777" w:rsidTr="00FD6518">
        <w:tc>
          <w:tcPr>
            <w:tcW w:w="4138" w:type="dxa"/>
          </w:tcPr>
          <w:p w14:paraId="7CCBA547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B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2B90984B" w14:textId="6AC5E452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2F46B1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1B7DF26" w14:textId="3C48E956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F88F64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0BA1E053" w14:textId="542C6AFF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C278054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72730ED9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56144C" w:rsidRPr="00FA2792" w14:paraId="5E5C025E" w14:textId="77777777" w:rsidTr="00FD6518">
        <w:tc>
          <w:tcPr>
            <w:tcW w:w="4138" w:type="dxa"/>
          </w:tcPr>
          <w:p w14:paraId="7A5DCCE5" w14:textId="77777777" w:rsidR="0056144C" w:rsidRPr="000B1B0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8A67C5" w14:textId="5B3CD4D6" w:rsidR="0056144C" w:rsidRPr="0011742A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BBF711" w14:textId="77777777" w:rsidR="0056144C" w:rsidRPr="0011742A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1FC73" w14:textId="1C464E62" w:rsidR="0056144C" w:rsidRPr="0011742A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543EA73C" w14:textId="77777777" w:rsidR="0056144C" w:rsidRPr="0011742A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29260" w14:textId="5F88572D" w:rsidR="0056144C" w:rsidRPr="0011742A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D61DBB" w14:textId="77777777" w:rsidR="0056144C" w:rsidRPr="0011742A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3F52E4" w14:textId="666DF2DA" w:rsidR="0056144C" w:rsidRPr="0011742A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  <w:tr w:rsidR="0056144C" w:rsidRPr="00EC1F51" w14:paraId="5606224C" w14:textId="77777777" w:rsidTr="00820F08">
        <w:tc>
          <w:tcPr>
            <w:tcW w:w="4138" w:type="dxa"/>
          </w:tcPr>
          <w:p w14:paraId="24EE5568" w14:textId="77777777" w:rsidR="0056144C" w:rsidRPr="00EC1F51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664F3545" w14:textId="77777777" w:rsidR="0056144C" w:rsidRPr="00EC1F51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BB84A4" w14:textId="77777777" w:rsidR="0056144C" w:rsidRPr="00EC1F51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FDC429F" w14:textId="77777777" w:rsidR="0056144C" w:rsidRPr="00EC1F51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F4ACB1" w14:textId="77777777" w:rsidR="0056144C" w:rsidRPr="00EC1F51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</w:tcPr>
          <w:p w14:paraId="689207D2" w14:textId="77777777" w:rsidR="0056144C" w:rsidRPr="00EC1F51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42F781" w14:textId="77777777" w:rsidR="0056144C" w:rsidRPr="00EC1F51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351DDF23" w14:textId="77777777" w:rsidR="0056144C" w:rsidRPr="00EC1F51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44C" w:rsidRPr="00FA2792" w14:paraId="076B4A68" w14:textId="77777777" w:rsidTr="00FD6518">
        <w:tc>
          <w:tcPr>
            <w:tcW w:w="4138" w:type="dxa"/>
          </w:tcPr>
          <w:p w14:paraId="16833DA4" w14:textId="04C2344B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43E077FF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684D0D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60B646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3D915D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6EFE993D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49AE0D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DA6E9FB" w14:textId="77777777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44C" w:rsidRPr="00FA2792" w14:paraId="5280AF5F" w14:textId="77777777" w:rsidTr="00FD6518">
        <w:tc>
          <w:tcPr>
            <w:tcW w:w="4138" w:type="dxa"/>
            <w:vAlign w:val="center"/>
          </w:tcPr>
          <w:p w14:paraId="5A04A96D" w14:textId="295CC690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7FE494E2" w14:textId="62F2D9C5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7F309D94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071A4429" w14:textId="6D5FC63A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15B58315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vAlign w:val="center"/>
          </w:tcPr>
          <w:p w14:paraId="6F727A38" w14:textId="29C939EC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15C79C06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25B95864" w14:textId="784621B1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6144C" w:rsidRPr="00FA2792" w14:paraId="6EA44047" w14:textId="77777777" w:rsidTr="00FD6518">
        <w:tc>
          <w:tcPr>
            <w:tcW w:w="4138" w:type="dxa"/>
          </w:tcPr>
          <w:p w14:paraId="2DD4AE73" w14:textId="3C51B4E4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53352A92" w14:textId="01544514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AF171B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D162826" w14:textId="62D8531B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80" w:type="dxa"/>
          </w:tcPr>
          <w:p w14:paraId="260EFC45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27F09AF7" w14:textId="7F2AFB4D" w:rsidR="0056144C" w:rsidRPr="00FA2792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75BC89" w14:textId="77777777" w:rsidR="0056144C" w:rsidRPr="00FA2792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43CEC68F" w14:textId="6DFCB26C" w:rsidR="0056144C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56144C" w:rsidRPr="00FA2792" w14:paraId="59BE3840" w14:textId="77777777" w:rsidTr="00FD6518">
        <w:tc>
          <w:tcPr>
            <w:tcW w:w="4138" w:type="dxa"/>
          </w:tcPr>
          <w:p w14:paraId="07BDB4CA" w14:textId="3485411F" w:rsidR="0056144C" w:rsidRPr="00FA2792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D7105" w14:textId="77F96040" w:rsidR="0056144C" w:rsidRPr="0011742A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7589CC" w14:textId="77777777" w:rsidR="0056144C" w:rsidRPr="0011742A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44284" w14:textId="6332B3DA" w:rsidR="0056144C" w:rsidRPr="0011742A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14:paraId="2AE8BD96" w14:textId="77777777" w:rsidR="0056144C" w:rsidRPr="0011742A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DF23E" w14:textId="38BD4DAB" w:rsidR="0056144C" w:rsidRPr="0011742A" w:rsidRDefault="00F97EA7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030AB1" w14:textId="77777777" w:rsidR="0056144C" w:rsidRPr="0011742A" w:rsidRDefault="0056144C" w:rsidP="00561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DFDCA" w14:textId="27C668E8" w:rsidR="0056144C" w:rsidRPr="0011742A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</w:tr>
      <w:tr w:rsidR="0056144C" w:rsidRPr="00EC1F51" w14:paraId="198090DF" w14:textId="77777777" w:rsidTr="00FD6518">
        <w:tc>
          <w:tcPr>
            <w:tcW w:w="4138" w:type="dxa"/>
          </w:tcPr>
          <w:p w14:paraId="7180D17A" w14:textId="77777777" w:rsidR="0056144C" w:rsidRPr="00EC1F51" w:rsidRDefault="0056144C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75F13A8A" w14:textId="77777777" w:rsidR="0056144C" w:rsidRPr="00EC1F51" w:rsidRDefault="0056144C" w:rsidP="00DE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5FBED6" w14:textId="77777777" w:rsidR="0056144C" w:rsidRPr="00EC1F51" w:rsidRDefault="0056144C" w:rsidP="00DE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E28F793" w14:textId="77777777" w:rsidR="0056144C" w:rsidRPr="00EC1F51" w:rsidRDefault="0056144C" w:rsidP="00DE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AEA875" w14:textId="77777777" w:rsidR="0056144C" w:rsidRPr="00EC1F51" w:rsidRDefault="0056144C" w:rsidP="00DE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</w:tcPr>
          <w:p w14:paraId="2B815344" w14:textId="77777777" w:rsidR="0056144C" w:rsidRPr="00EC1F51" w:rsidRDefault="0056144C" w:rsidP="00DE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642B7A" w14:textId="77777777" w:rsidR="0056144C" w:rsidRPr="00EC1F51" w:rsidRDefault="0056144C" w:rsidP="00DE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6CE49DA4" w14:textId="77777777" w:rsidR="0056144C" w:rsidRPr="00EC1F51" w:rsidRDefault="0056144C" w:rsidP="00DE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6518" w:rsidRPr="00FA2792" w14:paraId="048B9375" w14:textId="77777777" w:rsidTr="00FD6518">
        <w:tc>
          <w:tcPr>
            <w:tcW w:w="4138" w:type="dxa"/>
          </w:tcPr>
          <w:p w14:paraId="659F250D" w14:textId="5D86E740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255D4AFA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1217D7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293D5D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52403B5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41AF1850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447B91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5F4566F4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1742A" w:rsidRPr="00FA2792" w14:paraId="701C45FF" w14:textId="77777777" w:rsidTr="00FD6518">
        <w:tc>
          <w:tcPr>
            <w:tcW w:w="4138" w:type="dxa"/>
          </w:tcPr>
          <w:p w14:paraId="0A767C0A" w14:textId="1B625E44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E814D6B" w14:textId="44E315A8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83EE25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53C70C" w14:textId="11617419" w:rsidR="0011742A" w:rsidRPr="00FA2792" w:rsidRDefault="00F97EA7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2080DC0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5A0431ED" w14:textId="47897833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174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FC2D42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E6126D9" w14:textId="0591793A" w:rsidR="0011742A" w:rsidRPr="00FA2792" w:rsidRDefault="00F97EA7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1742A" w:rsidRPr="00FA2792" w14:paraId="1DDD4885" w14:textId="77777777" w:rsidTr="00FD6518">
        <w:tc>
          <w:tcPr>
            <w:tcW w:w="4138" w:type="dxa"/>
          </w:tcPr>
          <w:p w14:paraId="07B62886" w14:textId="11A515EF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23D4AE8" w14:textId="6E423E35" w:rsidR="0011742A" w:rsidRPr="0011742A" w:rsidRDefault="00F97EA7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6FA942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BD0FEF" w14:textId="5587BCCD" w:rsidR="0011742A" w:rsidRPr="00FA2792" w:rsidRDefault="00F97EA7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0" w:type="dxa"/>
          </w:tcPr>
          <w:p w14:paraId="02191E31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18A7F387" w14:textId="0B1F326E" w:rsidR="0011742A" w:rsidRPr="00FA2792" w:rsidRDefault="00F97EA7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363E95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020BE859" w14:textId="6A5BF273" w:rsidR="0011742A" w:rsidRPr="00FA2792" w:rsidRDefault="00F97EA7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11742A" w:rsidRPr="00FA2792" w14:paraId="4FFCA2DD" w14:textId="77777777" w:rsidTr="00FD6518">
        <w:tc>
          <w:tcPr>
            <w:tcW w:w="4138" w:type="dxa"/>
          </w:tcPr>
          <w:p w14:paraId="473C8331" w14:textId="608D7AF8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7781CCE8" w14:textId="153C319E" w:rsidR="0011742A" w:rsidRPr="00FA2792" w:rsidRDefault="00F97EA7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11742A" w:rsidRPr="001174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9EE5E1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FE5BD7B" w14:textId="2B25D9AD" w:rsidR="0011742A" w:rsidRPr="00FA2792" w:rsidRDefault="00F97EA7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</w:tcPr>
          <w:p w14:paraId="5BA3023B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179976AA" w14:textId="0962588F" w:rsidR="0011742A" w:rsidRPr="00FA2792" w:rsidRDefault="00F97EA7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6A1A71" w14:textId="77777777" w:rsidR="0011742A" w:rsidRPr="00FA2792" w:rsidRDefault="0011742A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02855438" w14:textId="4B3D3E7A" w:rsidR="0011742A" w:rsidRPr="00FA2792" w:rsidRDefault="00F97EA7" w:rsidP="00117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FD6518" w:rsidRPr="00FA2792" w14:paraId="0168D135" w14:textId="77777777" w:rsidTr="00FD6518">
        <w:tc>
          <w:tcPr>
            <w:tcW w:w="4138" w:type="dxa"/>
          </w:tcPr>
          <w:p w14:paraId="2A00CCCF" w14:textId="28F61DB2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DE77B" w14:textId="72AD1F2F" w:rsidR="00FD6518" w:rsidRPr="0011742A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66420F" w14:textId="77777777" w:rsidR="00FD6518" w:rsidRPr="0011742A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11456" w14:textId="002AAA8B" w:rsidR="00FD6518" w:rsidRPr="0011742A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80" w:type="dxa"/>
          </w:tcPr>
          <w:p w14:paraId="31760DBF" w14:textId="77777777" w:rsidR="00FD6518" w:rsidRPr="0011742A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A1E73" w14:textId="64B53844" w:rsidR="00FD6518" w:rsidRPr="0011742A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6ECEE2" w14:textId="77777777" w:rsidR="00FD6518" w:rsidRPr="0011742A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39B48" w14:textId="063516CA" w:rsidR="00FD6518" w:rsidRPr="0011742A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</w:tr>
      <w:tr w:rsidR="00FD6518" w:rsidRPr="00EC1F51" w14:paraId="339A7851" w14:textId="77777777" w:rsidTr="00FD6518">
        <w:tc>
          <w:tcPr>
            <w:tcW w:w="4138" w:type="dxa"/>
          </w:tcPr>
          <w:p w14:paraId="7322819C" w14:textId="77777777" w:rsidR="00FD6518" w:rsidRPr="00EC1F51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0DD32CF2" w14:textId="77777777" w:rsidR="00FD6518" w:rsidRPr="00EC1F51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6FE959" w14:textId="77777777" w:rsidR="00FD6518" w:rsidRPr="00EC1F51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557E654" w14:textId="77777777" w:rsidR="00FD6518" w:rsidRPr="00EC1F51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2C0D0B" w14:textId="77777777" w:rsidR="00FD6518" w:rsidRPr="00EC1F51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</w:tcPr>
          <w:p w14:paraId="3CFD2162" w14:textId="77777777" w:rsidR="00FD6518" w:rsidRPr="00EC1F51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F683E4" w14:textId="77777777" w:rsidR="00FD6518" w:rsidRPr="00EC1F51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6D2EB31E" w14:textId="77777777" w:rsidR="00FD6518" w:rsidRPr="00EC1F51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6518" w:rsidRPr="00FA2792" w14:paraId="4462228C" w14:textId="77777777" w:rsidTr="00FD6518">
        <w:tc>
          <w:tcPr>
            <w:tcW w:w="4138" w:type="dxa"/>
          </w:tcPr>
          <w:p w14:paraId="0F4B3E65" w14:textId="7BB475A5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54A554C0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B11C18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68FB675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579C5D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56169146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ACFFD14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582CA927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6518" w:rsidRPr="00FA2792" w14:paraId="3E3EB4FA" w14:textId="77777777" w:rsidTr="00FD6518">
        <w:tc>
          <w:tcPr>
            <w:tcW w:w="4138" w:type="dxa"/>
          </w:tcPr>
          <w:p w14:paraId="37CFF897" w14:textId="110CBBB5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408085CF" w14:textId="2FC346B0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9A1E95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C93FF70" w14:textId="19390E38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4BB4634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</w:tcPr>
          <w:p w14:paraId="6F80FC8C" w14:textId="2E31225D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6587E3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4C1AE136" w14:textId="743ECD7D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D6518" w:rsidRPr="00FA2792" w14:paraId="45CB49D7" w14:textId="77777777" w:rsidTr="00FD6518">
        <w:tc>
          <w:tcPr>
            <w:tcW w:w="4138" w:type="dxa"/>
          </w:tcPr>
          <w:p w14:paraId="6E56781B" w14:textId="2BE026B6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A848B" w14:textId="56F8FC12" w:rsidR="00FD6518" w:rsidRPr="00FB5528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CB8F27" w14:textId="77777777" w:rsidR="00FD6518" w:rsidRPr="00FB552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FB005" w14:textId="41FB3270" w:rsidR="00FD6518" w:rsidRPr="00FB5528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D509C8A" w14:textId="77777777" w:rsidR="00FD6518" w:rsidRPr="00FB552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2231D" w14:textId="60633844" w:rsidR="00FD6518" w:rsidRPr="00FB5528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959E63A" w14:textId="77777777" w:rsidR="00FD6518" w:rsidRPr="00FB552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21EFA" w14:textId="68A564C7" w:rsidR="00FD6518" w:rsidRPr="00FB5528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FD6518" w:rsidRPr="00FD6518" w14:paraId="4729DA35" w14:textId="77777777" w:rsidTr="00FD6518">
        <w:tc>
          <w:tcPr>
            <w:tcW w:w="4138" w:type="dxa"/>
          </w:tcPr>
          <w:p w14:paraId="5ED2E52E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5BAF04E7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5C0109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8A09E6C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EA5B25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</w:tcPr>
          <w:p w14:paraId="2DB75FFA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E9C2DF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18E5E90A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1F51" w:rsidRPr="00FA2792" w14:paraId="7C5FFDF6" w14:textId="77777777" w:rsidTr="00FD6518">
        <w:tc>
          <w:tcPr>
            <w:tcW w:w="4138" w:type="dxa"/>
          </w:tcPr>
          <w:p w14:paraId="51A728CD" w14:textId="77777777" w:rsidR="00EC1F51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14D5118C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D0EEFDD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14E07A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F49771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4A628BD6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9B7D04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0517C7FE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1F51" w:rsidRPr="00FA2792" w14:paraId="6ADFFE45" w14:textId="77777777" w:rsidTr="00FD6518">
        <w:tc>
          <w:tcPr>
            <w:tcW w:w="4138" w:type="dxa"/>
          </w:tcPr>
          <w:p w14:paraId="2604F583" w14:textId="77777777" w:rsidR="00EC1F51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274B76BC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16E377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21058D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DECA56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31053676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00711F4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1A488340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1F51" w:rsidRPr="00FA2792" w14:paraId="4A07B449" w14:textId="77777777" w:rsidTr="00FD6518">
        <w:tc>
          <w:tcPr>
            <w:tcW w:w="4138" w:type="dxa"/>
          </w:tcPr>
          <w:p w14:paraId="59999EC3" w14:textId="77777777" w:rsidR="00EC1F51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56C8F61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C575B2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411871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53544E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25D62973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00F6F2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540E7768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1F51" w:rsidRPr="00FA2792" w14:paraId="25A8DD79" w14:textId="77777777" w:rsidTr="00FD6518">
        <w:tc>
          <w:tcPr>
            <w:tcW w:w="4138" w:type="dxa"/>
          </w:tcPr>
          <w:p w14:paraId="56DBF214" w14:textId="77777777" w:rsidR="00EC1F51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4EE2D204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9FBABE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CBFC52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9B7B7B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63DCDF2C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B6A76E3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2E5FA0CE" w14:textId="77777777" w:rsidR="00EC1F51" w:rsidRPr="00FA2792" w:rsidRDefault="00EC1F51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6518" w:rsidRPr="00FA2792" w14:paraId="5C8376C5" w14:textId="77777777" w:rsidTr="00FD6518">
        <w:tc>
          <w:tcPr>
            <w:tcW w:w="4138" w:type="dxa"/>
          </w:tcPr>
          <w:p w14:paraId="755E1A8A" w14:textId="42CC1499" w:rsidR="00DE2860" w:rsidRDefault="00EE5149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ส่วนของ</w:t>
            </w:r>
            <w:r w:rsidR="00FD6518"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52B47810" w14:textId="04DE2AB0" w:rsidR="00FD6518" w:rsidRPr="00FA2792" w:rsidRDefault="00DE2860" w:rsidP="00DE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D6518"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="00FD6518"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06EED3A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A8FCE17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E24AA8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56E3FF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</w:tcPr>
          <w:p w14:paraId="4575AD17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7E2412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583AA2C6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6518" w:rsidRPr="00FA2792" w14:paraId="0A6DEE01" w14:textId="77777777" w:rsidTr="00FD6518">
        <w:tc>
          <w:tcPr>
            <w:tcW w:w="4138" w:type="dxa"/>
          </w:tcPr>
          <w:p w14:paraId="0B16F5FE" w14:textId="4250A2C1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0AE7DB02" w14:textId="3181B63D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7BC98502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00A126" w14:textId="7FE7FBDA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  <w:vAlign w:val="center"/>
          </w:tcPr>
          <w:p w14:paraId="1C331FB9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vAlign w:val="center"/>
          </w:tcPr>
          <w:p w14:paraId="7054CBDA" w14:textId="1F61BB4A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001D6DA0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04033752" w14:textId="35AB4DB5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FD6518" w:rsidRPr="00FA2792" w14:paraId="556435BE" w14:textId="77777777" w:rsidTr="00FD6518">
        <w:tc>
          <w:tcPr>
            <w:tcW w:w="4138" w:type="dxa"/>
          </w:tcPr>
          <w:p w14:paraId="3478D41D" w14:textId="7D47280E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6E35ED" w14:textId="534D0133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11179353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07BA2E7" w14:textId="4DE7092B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  <w:vAlign w:val="center"/>
          </w:tcPr>
          <w:p w14:paraId="32256A42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6A46DB" w14:textId="7DEEE5BF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682D3A70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2A27D6B2" w14:textId="192C0744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D6518" w:rsidRPr="00FA2792" w14:paraId="45621D80" w14:textId="77777777" w:rsidTr="00FD6518">
        <w:tc>
          <w:tcPr>
            <w:tcW w:w="4138" w:type="dxa"/>
          </w:tcPr>
          <w:p w14:paraId="41E7B88A" w14:textId="6902BFD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9F4EA9" w14:textId="66495431" w:rsidR="00FD6518" w:rsidRPr="0011742A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0799A302" w14:textId="77777777" w:rsidR="00FD6518" w:rsidRPr="0011742A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F2FB6" w14:textId="40654F47" w:rsidR="00FD6518" w:rsidRPr="0011742A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80" w:type="dxa"/>
            <w:vAlign w:val="center"/>
          </w:tcPr>
          <w:p w14:paraId="5DA6247E" w14:textId="77777777" w:rsidR="00FD6518" w:rsidRPr="0011742A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D2EBA3" w14:textId="10945807" w:rsidR="00FD6518" w:rsidRPr="0011742A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3BA69B57" w14:textId="77777777" w:rsidR="00FD6518" w:rsidRPr="0011742A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22B41" w14:textId="6E180A7F" w:rsidR="00FD6518" w:rsidRPr="0011742A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FD6518" w:rsidRPr="00FD6518" w14:paraId="2CDB5723" w14:textId="77777777" w:rsidTr="00FD6518">
        <w:tc>
          <w:tcPr>
            <w:tcW w:w="4138" w:type="dxa"/>
          </w:tcPr>
          <w:p w14:paraId="29E6A7D4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0C12E70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5E1F2E91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D4A4D23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67E1719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E48FCC3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1115A726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06BA1C46" w14:textId="77777777" w:rsidR="00FD6518" w:rsidRPr="00FD6518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6518" w:rsidRPr="00FA2792" w14:paraId="76282326" w14:textId="77777777" w:rsidTr="00FD6518">
        <w:tc>
          <w:tcPr>
            <w:tcW w:w="4138" w:type="dxa"/>
          </w:tcPr>
          <w:p w14:paraId="5F3FF159" w14:textId="232701DC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4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331AD885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27F14374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B58A83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8FA778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vAlign w:val="center"/>
          </w:tcPr>
          <w:p w14:paraId="6A188560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49C1AB76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25DBA3D0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6518" w:rsidRPr="00FA2792" w14:paraId="32163AE3" w14:textId="77777777" w:rsidTr="00FD6518">
        <w:tc>
          <w:tcPr>
            <w:tcW w:w="4138" w:type="dxa"/>
          </w:tcPr>
          <w:p w14:paraId="2A1A3BD6" w14:textId="2A7F179C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4B763DBC" w14:textId="50DCE1B2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122B2998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E76CF6" w14:textId="5907DD84" w:rsidR="00FD6518" w:rsidRPr="00FA2792" w:rsidRDefault="0011742A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54BCA71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vAlign w:val="center"/>
          </w:tcPr>
          <w:p w14:paraId="77A25047" w14:textId="463F8E25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28EE9E1E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6534B525" w14:textId="1DC9E720" w:rsidR="00FD6518" w:rsidRPr="00FA2792" w:rsidRDefault="0011742A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D6518" w:rsidRPr="00FA2792" w14:paraId="632C3120" w14:textId="77777777" w:rsidTr="00FD6518">
        <w:tc>
          <w:tcPr>
            <w:tcW w:w="4138" w:type="dxa"/>
          </w:tcPr>
          <w:p w14:paraId="7A44AF79" w14:textId="68B98879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69" w:type="dxa"/>
            <w:tcBorders>
              <w:left w:val="nil"/>
              <w:right w:val="nil"/>
            </w:tcBorders>
            <w:vAlign w:val="center"/>
          </w:tcPr>
          <w:p w14:paraId="380CB336" w14:textId="4655C025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5A43FB01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012DC6" w14:textId="726862E3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80" w:type="dxa"/>
            <w:vAlign w:val="center"/>
          </w:tcPr>
          <w:p w14:paraId="31461205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right w:val="nil"/>
            </w:tcBorders>
            <w:vAlign w:val="center"/>
          </w:tcPr>
          <w:p w14:paraId="682E24DA" w14:textId="7644F0E4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4D48B3A2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79203207" w14:textId="5A405F2E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FD6518" w:rsidRPr="00FA2792" w14:paraId="71A4983C" w14:textId="77777777" w:rsidTr="00FD6518">
        <w:tc>
          <w:tcPr>
            <w:tcW w:w="4138" w:type="dxa"/>
          </w:tcPr>
          <w:p w14:paraId="529FF33C" w14:textId="52712C1C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431B43" w14:textId="477BA195" w:rsidR="00FD6518" w:rsidRPr="00FA2792" w:rsidRDefault="009C0D4F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7279CAB4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56254C6" w14:textId="1436DFBD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  <w:vAlign w:val="center"/>
          </w:tcPr>
          <w:p w14:paraId="685B13A8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0E0B2C" w14:textId="1DEA7AF4" w:rsidR="00FD6518" w:rsidRPr="00FA2792" w:rsidRDefault="009C0D4F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7ACF431D" w14:textId="77777777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14:paraId="7C4EAF36" w14:textId="678BB1BE" w:rsidR="00FD6518" w:rsidRPr="00FA2792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D6518" w:rsidRPr="00FA2792" w14:paraId="4BA017A9" w14:textId="77777777" w:rsidTr="00FD6518">
        <w:tc>
          <w:tcPr>
            <w:tcW w:w="4138" w:type="dxa"/>
          </w:tcPr>
          <w:p w14:paraId="0E6E0C7B" w14:textId="57B87B32" w:rsidR="00FD6518" w:rsidRPr="00FA2792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E18654" w14:textId="3228D9B3" w:rsidR="00FD6518" w:rsidRPr="0011742A" w:rsidRDefault="009C0D4F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1CEB0E79" w14:textId="77777777" w:rsidR="00FD6518" w:rsidRPr="0011742A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96F627" w14:textId="4BA6E1E1" w:rsidR="00FD6518" w:rsidRPr="0011742A" w:rsidRDefault="00F97EA7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180" w:type="dxa"/>
            <w:vAlign w:val="center"/>
          </w:tcPr>
          <w:p w14:paraId="3A6DE081" w14:textId="77777777" w:rsidR="00FD6518" w:rsidRPr="0011742A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4A8065" w14:textId="4E866663" w:rsidR="00FD6518" w:rsidRPr="0011742A" w:rsidRDefault="009C0D4F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center"/>
          </w:tcPr>
          <w:p w14:paraId="592C653A" w14:textId="77777777" w:rsidR="00FD6518" w:rsidRPr="0011742A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4474D" w14:textId="770264CC" w:rsidR="00FD6518" w:rsidRPr="0011742A" w:rsidRDefault="00FD6518" w:rsidP="00FD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4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</w:tr>
    </w:tbl>
    <w:p w14:paraId="0BEBA044" w14:textId="77777777" w:rsidR="0056144C" w:rsidRPr="003415A7" w:rsidRDefault="0056144C" w:rsidP="0034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122B287C" w14:textId="714A64D6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10F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1CBCCDAE" w14:textId="7777777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2B3B45" w14:textId="5DA3365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0F8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410F8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410F85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กลุ่มบริษัทมีสัญญาสำคัญที่ทำกับกิจการที่เกี่ยวข้องกัน ดังนี้</w:t>
      </w:r>
    </w:p>
    <w:p w14:paraId="1F8D7C3E" w14:textId="7777777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E41684" w14:textId="7777777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10F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410F8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6407E12" w14:textId="7777777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864362" w14:textId="1B518292" w:rsidR="004B7FCE" w:rsidRPr="003415A7" w:rsidRDefault="004B7FCE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บริษัทมีสัญญาซื้อขายเมทิลเอสเทอร์รวมจำนวน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5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 ฉบับ กับบริษัทใหญ่และกิจการที่เกี่ยวข้องกัน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3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100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 ที่ประกาศโดยสำนักงานนโยบายและ</w:t>
      </w:r>
      <w:r w:rsidR="00410F85">
        <w:rPr>
          <w:rFonts w:ascii="Angsana New" w:hAnsi="Angsana New"/>
          <w:color w:val="000000"/>
          <w:sz w:val="30"/>
          <w:szCs w:val="30"/>
        </w:rPr>
        <w:br/>
      </w:r>
      <w:r w:rsidRPr="00410F85">
        <w:rPr>
          <w:rFonts w:ascii="Angsana New" w:hAnsi="Angsana New"/>
          <w:color w:val="000000"/>
          <w:sz w:val="30"/>
          <w:szCs w:val="30"/>
          <w:cs/>
        </w:rPr>
        <w:t>แผนพลังงานกระทรวงพลังงาน</w:t>
      </w:r>
      <w:r w:rsidRPr="00410F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10F85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410F85">
        <w:rPr>
          <w:rFonts w:ascii="Angsana New" w:hAnsi="Angsana New"/>
          <w:color w:val="000000"/>
          <w:sz w:val="30"/>
          <w:szCs w:val="30"/>
        </w:rPr>
        <w:t xml:space="preserve"> </w:t>
      </w:r>
      <w:r w:rsidR="00410F85">
        <w:rPr>
          <w:rFonts w:ascii="Angsana New" w:hAnsi="Angsana New"/>
          <w:color w:val="000000"/>
          <w:sz w:val="30"/>
          <w:szCs w:val="30"/>
        </w:rPr>
        <w:br/>
      </w:r>
      <w:r w:rsidR="00F97EA7" w:rsidRPr="00F97EA7">
        <w:rPr>
          <w:rFonts w:ascii="Angsana New" w:hAnsi="Angsana New"/>
          <w:color w:val="000000"/>
          <w:sz w:val="30"/>
          <w:szCs w:val="30"/>
        </w:rPr>
        <w:t>3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410F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1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</w:t>
      </w:r>
      <w:r w:rsidR="004A513C" w:rsidRPr="00410F85">
        <w:rPr>
          <w:rFonts w:ascii="Angsana New" w:hAnsi="Angsana New"/>
          <w:color w:val="000000"/>
          <w:sz w:val="30"/>
          <w:szCs w:val="30"/>
          <w:cs/>
        </w:rPr>
        <w:t>และจะมีผลสิ้นสุด</w:t>
      </w:r>
      <w:r w:rsidR="00410F85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4A513C" w:rsidRPr="00410F85">
        <w:rPr>
          <w:rFonts w:ascii="Angsana New" w:hAnsi="Angsana New"/>
          <w:color w:val="000000"/>
          <w:sz w:val="30"/>
          <w:szCs w:val="30"/>
          <w:cs/>
        </w:rPr>
        <w:t>เดือนมีนาคม</w:t>
      </w:r>
      <w:r w:rsidR="00410F85" w:rsidRPr="00410F85">
        <w:rPr>
          <w:rFonts w:ascii="Angsana New" w:hAnsi="Angsana New"/>
          <w:color w:val="000000"/>
          <w:sz w:val="30"/>
          <w:szCs w:val="30"/>
        </w:rPr>
        <w:t xml:space="preserve"> </w:t>
      </w:r>
      <w:r w:rsidR="004A513C" w:rsidRPr="00410F85">
        <w:rPr>
          <w:rFonts w:ascii="Angsana New" w:hAnsi="Angsana New"/>
          <w:color w:val="000000"/>
          <w:sz w:val="30"/>
          <w:szCs w:val="30"/>
          <w:cs/>
        </w:rPr>
        <w:t xml:space="preserve">พฤษภาคม </w:t>
      </w:r>
      <w:r w:rsidR="004A513C" w:rsidRPr="00410F8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4A513C" w:rsidRPr="00410F85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2566</w:t>
      </w:r>
      <w:r w:rsidR="004A513C" w:rsidRPr="00410F85">
        <w:rPr>
          <w:rFonts w:ascii="Angsana New" w:hAnsi="Angsana New"/>
          <w:color w:val="000000"/>
          <w:sz w:val="30"/>
          <w:szCs w:val="30"/>
        </w:rPr>
        <w:t xml:space="preserve"> </w:t>
      </w:r>
      <w:r w:rsidR="004A513C" w:rsidRPr="00410F85">
        <w:rPr>
          <w:rFonts w:ascii="Angsana New" w:hAnsi="Angsana New"/>
          <w:color w:val="000000"/>
          <w:sz w:val="30"/>
          <w:szCs w:val="30"/>
          <w:cs/>
        </w:rPr>
        <w:t>ตามลำดับ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โดยสัญญาทั้งหมดสามารถต่ออายุได้จนกระทั่งฝ่ายหนึ่งฝ่ายใดบอกเลิกสัญญา </w:t>
      </w:r>
    </w:p>
    <w:p w14:paraId="0E72F753" w14:textId="01BB691A" w:rsidR="00246E4A" w:rsidRPr="003415A7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264BB2CE" w14:textId="77777777" w:rsidR="00FB5528" w:rsidRDefault="00FB5528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B86DC61" w14:textId="5E560D5E" w:rsidR="00246E4A" w:rsidRPr="00DE2860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E286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สัญญาซื้อขายแฟตตี้แอลกอฮอล์</w:t>
      </w:r>
    </w:p>
    <w:p w14:paraId="2FC15C0B" w14:textId="77777777" w:rsidR="00246E4A" w:rsidRPr="00EC1F51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102D4625" w14:textId="61431F78" w:rsidR="00DE2860" w:rsidRPr="003415A7" w:rsidRDefault="00DE2860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2860">
        <w:rPr>
          <w:rFonts w:asciiTheme="majorBidi" w:hAnsiTheme="majorBidi" w:cstheme="majorBidi"/>
          <w:sz w:val="30"/>
          <w:szCs w:val="30"/>
          <w:cs/>
        </w:rPr>
        <w:t>บริษัทมีสัญญาซื้อขายแฟตตี้แอลกอฮอล์รวมจำนวน</w:t>
      </w:r>
      <w:r w:rsidRPr="00DE2860">
        <w:rPr>
          <w:rFonts w:asciiTheme="majorBidi" w:hAnsiTheme="majorBidi" w:cstheme="majorBidi"/>
          <w:sz w:val="30"/>
          <w:szCs w:val="30"/>
        </w:rPr>
        <w:t xml:space="preserve"> 1</w:t>
      </w:r>
      <w:r w:rsidRPr="00DE2860">
        <w:rPr>
          <w:rFonts w:asciiTheme="majorBidi" w:hAnsiTheme="majorBidi" w:cstheme="majorBidi"/>
          <w:sz w:val="30"/>
          <w:szCs w:val="30"/>
          <w:cs/>
        </w:rPr>
        <w:t xml:space="preserve"> ฉบับกับ</w:t>
      </w:r>
      <w:r w:rsidR="00593D8C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DE2860">
        <w:rPr>
          <w:rFonts w:asciiTheme="majorBidi" w:hAnsiTheme="majorBidi" w:cstheme="majorBidi"/>
          <w:sz w:val="30"/>
          <w:szCs w:val="30"/>
          <w:cs/>
        </w:rPr>
        <w:t>ร่วมค้า</w:t>
      </w:r>
      <w:r w:rsidRPr="00DE2860">
        <w:rPr>
          <w:rFonts w:asciiTheme="majorBidi" w:hAnsiTheme="majorBidi" w:cstheme="majorBidi"/>
          <w:sz w:val="30"/>
          <w:szCs w:val="30"/>
        </w:rPr>
        <w:t xml:space="preserve"> 1 </w:t>
      </w:r>
      <w:r w:rsidRPr="00DE2860">
        <w:rPr>
          <w:rFonts w:asciiTheme="majorBidi" w:hAnsiTheme="majorBidi" w:cstheme="majorBidi"/>
          <w:sz w:val="30"/>
          <w:szCs w:val="30"/>
          <w:cs/>
        </w:rPr>
        <w:t>แห่ง โดยตามสัญญากำหนด</w:t>
      </w:r>
      <w:r>
        <w:rPr>
          <w:rFonts w:asciiTheme="majorBidi" w:hAnsiTheme="majorBidi" w:cstheme="majorBidi"/>
          <w:sz w:val="30"/>
          <w:szCs w:val="30"/>
        </w:rPr>
        <w:br/>
      </w:r>
      <w:r w:rsidRPr="00DE2860">
        <w:rPr>
          <w:rFonts w:asciiTheme="majorBidi" w:hAnsiTheme="majorBidi" w:cstheme="majorBidi"/>
          <w:sz w:val="30"/>
          <w:szCs w:val="30"/>
          <w:cs/>
        </w:rPr>
        <w:t xml:space="preserve">ราคาขายเฉลี่ยแฟตตี้แอลกอฮอล์โดยอ้างอิงจากประกาศ </w:t>
      </w:r>
      <w:r w:rsidRPr="00DE2860">
        <w:rPr>
          <w:rFonts w:asciiTheme="majorBidi" w:hAnsiTheme="majorBidi" w:cstheme="majorBidi"/>
          <w:sz w:val="30"/>
          <w:szCs w:val="30"/>
        </w:rPr>
        <w:t xml:space="preserve">ICIS </w:t>
      </w:r>
      <w:r w:rsidRPr="00DE2860">
        <w:rPr>
          <w:rFonts w:asciiTheme="majorBidi" w:hAnsiTheme="majorBidi" w:cstheme="majorBidi"/>
          <w:sz w:val="30"/>
          <w:szCs w:val="30"/>
          <w:cs/>
        </w:rPr>
        <w:t>ปรับปรุงด้วยส่วนต่างตามที่ระบุในสัญญาตามประเภทการขนส่ง โดยสัญญามีระยะเวลา</w:t>
      </w:r>
      <w:r w:rsidRPr="00DE2860">
        <w:rPr>
          <w:rFonts w:asciiTheme="majorBidi" w:hAnsiTheme="majorBidi" w:cstheme="majorBidi"/>
          <w:sz w:val="30"/>
          <w:szCs w:val="30"/>
        </w:rPr>
        <w:t xml:space="preserve"> 1 </w:t>
      </w:r>
      <w:r w:rsidRPr="00DE2860">
        <w:rPr>
          <w:rFonts w:asciiTheme="majorBidi" w:hAnsiTheme="majorBidi" w:cstheme="majorBidi"/>
          <w:sz w:val="30"/>
          <w:szCs w:val="30"/>
          <w:cs/>
        </w:rPr>
        <w:t>ปีนับจากวันที่ที่มีผลบังคับตามที่ระบุไว้ในสัญญา และจะมีผลสิ้นสุดในเดือนตุลาคม</w:t>
      </w:r>
      <w:r w:rsidRPr="00DE2860">
        <w:rPr>
          <w:rFonts w:asciiTheme="majorBidi" w:hAnsiTheme="majorBidi" w:cstheme="majorBidi"/>
          <w:sz w:val="30"/>
          <w:szCs w:val="30"/>
        </w:rPr>
        <w:t xml:space="preserve"> 2565 </w:t>
      </w:r>
      <w:r w:rsidRPr="00DE2860">
        <w:rPr>
          <w:rFonts w:asciiTheme="majorBidi" w:hAnsiTheme="majorBidi" w:hint="cs"/>
          <w:sz w:val="30"/>
          <w:szCs w:val="30"/>
          <w:cs/>
        </w:rPr>
        <w:t>ขณะนี้บริษัทอยู่ในระหว่างดำเนินการต่อสัญญา</w:t>
      </w:r>
      <w:r w:rsidR="00EC1F51">
        <w:rPr>
          <w:rFonts w:asciiTheme="majorBidi" w:hAnsiTheme="majorBidi" w:hint="cs"/>
          <w:sz w:val="30"/>
          <w:szCs w:val="30"/>
          <w:cs/>
        </w:rPr>
        <w:t xml:space="preserve"> และยังคงซื้อขายกับการร่วมค้าภายใต้เงื่อนไขเดิม</w:t>
      </w:r>
    </w:p>
    <w:p w14:paraId="757EF6A9" w14:textId="77777777" w:rsidR="00246E4A" w:rsidRPr="00EC1F51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4A1AF134" w14:textId="7BF17DA1" w:rsidR="00246E4A" w:rsidRPr="003415A7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15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06A445D0" w14:textId="77777777" w:rsidR="00246E4A" w:rsidRPr="00EC1F51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671701F2" w14:textId="00CEF186" w:rsidR="00246E4A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บริษัทมีสัญญาซื้อขายกลีเซอรีนรวมจำนวน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ฉบับ กับกิจการที่เกี่ยวข้องกัน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แห่ง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โดยตามสัญญากำหนดราคาขายอ้างอิงราคารีไฟน์กลีเซอรีนประกาศอ้างอิงรายสัปดาห์เฉลี่ยของ 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ICIS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ภูมิภาคเอเชียตะวันออกเฉียงใต้ ในรูปแบบบรรจุภัณฑ์ดรัม แบบส่งถึงท่าเรือต้นทาง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โดยสัญญามีระยะเวลา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โดยสัญญาทั้งหมดสามารถต่ออายุได้จนกระทั่งฝ่ายหนึ่งฝ่ายใดบอกเลิกสัญญา</w:t>
      </w:r>
    </w:p>
    <w:p w14:paraId="2E787C95" w14:textId="77777777" w:rsidR="00410F85" w:rsidRPr="00EC1F51" w:rsidRDefault="00410F85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73414297" w14:textId="4341244A" w:rsidR="00246E4A" w:rsidRPr="003415A7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15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</w:t>
      </w:r>
      <w:r w:rsidR="00DE286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3415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29A49C42" w14:textId="77777777" w:rsidR="00246E4A" w:rsidRPr="00EC1F51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2B0B5E21" w14:textId="256B9629" w:rsidR="00246E4A" w:rsidRPr="003415A7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2571</w:t>
      </w:r>
    </w:p>
    <w:p w14:paraId="6E26DCC5" w14:textId="77777777" w:rsidR="00246E4A" w:rsidRPr="00EC1F51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63F06807" w14:textId="7EE6D62C" w:rsidR="00246E4A" w:rsidRPr="00410F85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บริษัทมีสัญญาซื้อขายสาธารณูปการเพื่อซื้อไอน้ำ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ไฟฟ้า และน้ำ รวม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ฉบับ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8D3B521" w14:textId="77777777" w:rsidR="00246E4A" w:rsidRPr="00EC1F51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0CD86BA3" w14:textId="04B94CAE" w:rsidR="00246E4A" w:rsidRPr="00410F85" w:rsidRDefault="00246E4A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20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2582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184912D3" w14:textId="77777777" w:rsidR="00406FCB" w:rsidRPr="00EC1F51" w:rsidRDefault="00406FCB" w:rsidP="00DE2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65A60BFA" w14:textId="060E894D" w:rsidR="00246E4A" w:rsidRDefault="00246E4A" w:rsidP="00DE2860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2580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โดยมีอัตราค่าบริการตาม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เงื่อนไขที่ระบุไว้ในสัญญา</w:t>
      </w:r>
    </w:p>
    <w:p w14:paraId="121AD1EB" w14:textId="4F05A448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บริษัทมีสัญญาการใช้สิทธิวางท่อกับบริษัทใหญ่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2580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0DBD425E" w14:textId="77777777" w:rsidR="006C475D" w:rsidRPr="00410F85" w:rsidRDefault="006C475D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D97BDB" w14:textId="0971014D" w:rsidR="00EC49CB" w:rsidRPr="00410F85" w:rsidRDefault="00EC49CB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10F85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410F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15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7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 เดือน นับแต่วันที่ที่มีผลบังคับตามที่ระบุไว้ในสัญญา และจะมีผลสิ้นสุดในเดือนธันวาคม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2580</w:t>
      </w:r>
      <w:r w:rsidRPr="00410F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10F85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0CCEB2BB" w14:textId="77777777" w:rsidR="003415A7" w:rsidRPr="00410F85" w:rsidRDefault="003415A7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643DB8" w14:textId="00C26F0E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กิจการที่เกี่ยวข้องกันแห่งหนึ่ง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และจะมีการต่ออายุอัตโนมัติทุกๆ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ปีจนกระทั่งทั้งสองฝ่ายตกลงยกเลิกร่วมกัน โดยมีอัตราค่าบริการตามเงื่อนไขที่ระบุไว้ในสัญญา</w:t>
      </w:r>
    </w:p>
    <w:p w14:paraId="7CA08485" w14:textId="7777777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08E9DD" w14:textId="78FEBD56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10F8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32008D64" w14:textId="7777777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D0174" w14:textId="3E2B0CAE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และจะมีผลสิ้นสุดในเดือนธันวาคม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716DADF5" w14:textId="7777777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4A2EDA" w14:textId="56FD4B8B" w:rsidR="004A513C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กลุ่มบริษัทมีสัญญาบริการกับบริษัทใหญ่ เพื่อรับบริการด้านงานสำนักงาน การทดสอบคุณภาพผลิตภัณฑ์</w:t>
      </w:r>
      <w:r w:rsidR="00993E9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และด้านต่างๆ 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และจะมีผลสิ้นสุดในเดือนธันวาคม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  <w:r w:rsidR="004A513C" w:rsidRPr="00410F85">
        <w:rPr>
          <w:rFonts w:asciiTheme="majorBidi" w:hAnsiTheme="majorBidi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</w:t>
      </w:r>
    </w:p>
    <w:p w14:paraId="761BCA7B" w14:textId="77777777" w:rsidR="00246E4A" w:rsidRPr="00410F85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B393DE" w14:textId="04172863" w:rsidR="00246E4A" w:rsidRPr="003415A7" w:rsidRDefault="00246E4A" w:rsidP="00593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บริษัทมีสัญญาบริการซ่อมแซมบำรุงรักษาอาคารสถานที่กับกิจการที่เกี่ยวข้องกันแห่งหนึ่ง โดยสัญญามีระยะเวลา</w:t>
      </w:r>
      <w:r w:rsidR="00410F85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483C7753" w14:textId="77777777" w:rsidR="00246E4A" w:rsidRPr="00993E97" w:rsidRDefault="00246E4A" w:rsidP="0099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BA9686" w14:textId="4206EABD" w:rsidR="00246E4A" w:rsidRPr="00410F85" w:rsidRDefault="00246E4A" w:rsidP="00410F85">
      <w:pPr>
        <w:tabs>
          <w:tab w:val="clear" w:pos="227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เพื่อรับ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7444FD2B" w14:textId="77777777" w:rsidR="001E2306" w:rsidRPr="00410F85" w:rsidRDefault="001E2306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47F062" w14:textId="3F45293B" w:rsidR="001E2306" w:rsidRPr="00410F85" w:rsidRDefault="001E2306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และจะมีผลสิ้นสุดในเดือนธันวาคม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  <w:r w:rsidR="004A513C"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A513C" w:rsidRPr="00410F85">
        <w:rPr>
          <w:rFonts w:asciiTheme="majorBidi" w:hAnsiTheme="majorBidi" w:hint="cs"/>
          <w:sz w:val="30"/>
          <w:szCs w:val="30"/>
          <w:cs/>
        </w:rPr>
        <w:t>ขณะนี้บริษัทอยู่ในระหว่างดำเนินการต่อสัญญา</w:t>
      </w:r>
    </w:p>
    <w:p w14:paraId="1E9A2F13" w14:textId="77777777" w:rsidR="00FD6518" w:rsidRPr="00410F85" w:rsidRDefault="00FD6518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3E1F090" w14:textId="4EF7010B" w:rsidR="00246E4A" w:rsidRPr="00410F85" w:rsidRDefault="00246E4A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บริษัทมีสัญญาบริหารจัดการควบคุมภาวะฉุกเฉินกับกิจการที่เกี่ยวข้องกันแห่งหนึ่งจำนวน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 ซึ่งจะให้บริการที่ปรึกษาและจัดฝึกอบรมด้านความปลอดภัย อาชีวอนามัยและสิ่งแวดล้อม และจัดตั้งศูนย์ควบคุมภาวะฉุกเฉิน โดยสัญญามีระยะเวลา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 และจะมีผลสิ้นสุดในเดือน</w:t>
      </w:r>
      <w:r w:rsidR="006922FC" w:rsidRPr="00410F8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993E97">
        <w:rPr>
          <w:rFonts w:asciiTheme="majorBidi" w:hAnsiTheme="majorBidi" w:cstheme="majorBidi" w:hint="cs"/>
          <w:color w:val="000000"/>
          <w:sz w:val="30"/>
          <w:szCs w:val="30"/>
          <w:cs/>
        </w:rPr>
        <w:t>มกราคม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93E9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และมีนาคม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DD68400" w14:textId="59842778" w:rsidR="00246E4A" w:rsidRPr="00410F85" w:rsidRDefault="00246E4A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92DCFA" w14:textId="5B9B2F25" w:rsidR="00246E4A" w:rsidRPr="003415A7" w:rsidRDefault="00246E4A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993E9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993E97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993E9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โดยสัญญามีระยะเวลา </w:t>
      </w:r>
      <w:r w:rsidR="00F97EA7" w:rsidRPr="00993E97">
        <w:rPr>
          <w:rFonts w:asciiTheme="majorBidi" w:hAnsiTheme="majorBidi" w:cstheme="majorBidi"/>
          <w:color w:val="000000"/>
          <w:spacing w:val="-4"/>
          <w:sz w:val="30"/>
          <w:szCs w:val="30"/>
        </w:rPr>
        <w:t>3</w:t>
      </w:r>
      <w:r w:rsidRPr="00993E9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ปี</w:t>
      </w:r>
      <w:r w:rsidRPr="00993E97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นับแต่วันที่ที่มีผลบังคับตามที่ระบุไว้ในแต่ละสัญญา และจะมีผลสิ้นสุดในเดือนมกราคม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2568</w:t>
      </w:r>
      <w:r w:rsidRPr="00410F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10F85">
        <w:rPr>
          <w:rFonts w:asciiTheme="majorBidi" w:hAnsiTheme="majorBidi" w:cstheme="majorBidi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023428BC" w14:textId="77777777" w:rsidR="00246E4A" w:rsidRPr="003415A7" w:rsidRDefault="00246E4A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0B5378" w14:textId="521A7617" w:rsidR="00246E4A" w:rsidRPr="003415A7" w:rsidRDefault="00246E4A" w:rsidP="00410F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อุปกรณ์ระบบน้ำดับเพลิง และการดูแลรักษาอุปกรณ์ระบบน้ำดับเพลิงภายในโรงงานแห่งที่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eastAsia="Yu Mincho" w:hAnsiTheme="majorBidi" w:cstheme="majorBidi"/>
          <w:color w:val="000000"/>
          <w:sz w:val="30"/>
          <w:szCs w:val="30"/>
          <w:cs/>
          <w:lang w:eastAsia="ja-JP"/>
        </w:rPr>
        <w:t>โดย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สัญญามีระยะเวลา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ปี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นับแต่วันที่ที่มีผลบังคับตามที่ระบุไว้ในแต่ละสัญญา และจะมีผลสิ้นสุดในเดือนธันวาคม </w:t>
      </w:r>
      <w:r w:rsidR="00F97EA7" w:rsidRPr="00F97EA7">
        <w:rPr>
          <w:rFonts w:asciiTheme="majorBidi" w:hAnsiTheme="majorBidi" w:cstheme="majorBidi"/>
          <w:color w:val="000000"/>
          <w:sz w:val="30"/>
          <w:szCs w:val="30"/>
        </w:rPr>
        <w:t>2577</w:t>
      </w:r>
      <w:r w:rsidRPr="003415A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15A7">
        <w:rPr>
          <w:rFonts w:asciiTheme="majorBidi" w:hAnsiTheme="majorBidi" w:cstheme="majorBidi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B8DEBA7" w14:textId="77777777" w:rsidR="00246E4A" w:rsidRPr="003415A7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9633F8" w14:textId="77777777" w:rsidR="00246E4A" w:rsidRPr="003415A7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15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535483D0" w14:textId="77777777" w:rsidR="00246E4A" w:rsidRPr="003415A7" w:rsidRDefault="00246E4A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6A7811" w14:textId="66DBCC79" w:rsidR="00612965" w:rsidRPr="003415A7" w:rsidRDefault="00612965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15A7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บริษัทมีสัญญาเช่าที่ดินกับบริษัทใหญ่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3</w:t>
      </w:r>
      <w:r w:rsidRPr="003415A7">
        <w:rPr>
          <w:rFonts w:ascii="Angsana New" w:hAnsi="Angsana New"/>
          <w:color w:val="000000"/>
          <w:sz w:val="30"/>
          <w:szCs w:val="30"/>
        </w:rPr>
        <w:t xml:space="preserve"> 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3415A7">
        <w:rPr>
          <w:rFonts w:ascii="Angsana New" w:hAnsi="Angsana New"/>
          <w:color w:val="000000"/>
          <w:sz w:val="30"/>
          <w:szCs w:val="30"/>
        </w:rPr>
        <w:t xml:space="preserve"> </w:t>
      </w:r>
      <w:r w:rsidRPr="003415A7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17</w:t>
      </w:r>
      <w:r w:rsidRPr="003415A7">
        <w:rPr>
          <w:rFonts w:ascii="Angsana New" w:hAnsi="Angsana New"/>
          <w:color w:val="000000"/>
          <w:sz w:val="30"/>
          <w:szCs w:val="30"/>
        </w:rPr>
        <w:t xml:space="preserve"> 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3415A7">
        <w:rPr>
          <w:rFonts w:ascii="Angsana New" w:hAnsi="Angsana New"/>
          <w:color w:val="000000"/>
          <w:sz w:val="30"/>
          <w:szCs w:val="30"/>
        </w:rPr>
        <w:t xml:space="preserve"> 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30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Pr="003415A7">
        <w:rPr>
          <w:rFonts w:ascii="Angsana New" w:hAnsi="Angsana New"/>
          <w:color w:val="000000"/>
          <w:sz w:val="30"/>
          <w:szCs w:val="30"/>
          <w:cs/>
        </w:rPr>
        <w:t>ระบุไว้ใน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และจะมีผลสิ้นสุดในเดือนกรกฎาคม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2579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</w:t>
      </w:r>
      <w:r w:rsidRPr="003415A7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3415A7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3415A7">
        <w:rPr>
          <w:rFonts w:ascii="Angsana New" w:hAnsi="Angsana New"/>
          <w:color w:val="000000"/>
          <w:sz w:val="30"/>
          <w:szCs w:val="30"/>
        </w:rPr>
        <w:t xml:space="preserve"> 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20</w:t>
      </w:r>
      <w:r w:rsidRPr="003415A7">
        <w:rPr>
          <w:rFonts w:ascii="Angsana New" w:hAnsi="Angsana New"/>
          <w:color w:val="000000"/>
          <w:sz w:val="30"/>
          <w:szCs w:val="30"/>
        </w:rPr>
        <w:t xml:space="preserve"> 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1</w:t>
      </w:r>
      <w:r w:rsidRPr="003415A7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</w:p>
    <w:p w14:paraId="458D01C3" w14:textId="77777777" w:rsidR="00612965" w:rsidRPr="003415A7" w:rsidRDefault="00612965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896AA8" w14:textId="0A0E28AB" w:rsidR="00612965" w:rsidRPr="003415A7" w:rsidRDefault="00612965" w:rsidP="0041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2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3</w:t>
      </w:r>
      <w:r w:rsidRPr="00410F85">
        <w:rPr>
          <w:rFonts w:ascii="Angsana New" w:hAnsi="Angsana New"/>
          <w:color w:val="000000"/>
          <w:sz w:val="30"/>
          <w:szCs w:val="30"/>
          <w:cs/>
        </w:rPr>
        <w:t xml:space="preserve"> ปี และจะมี</w:t>
      </w:r>
      <w:r w:rsidRPr="00410F85">
        <w:rPr>
          <w:rFonts w:ascii="Angsana New" w:hAnsi="Angsana New"/>
          <w:color w:val="000000"/>
          <w:sz w:val="30"/>
          <w:szCs w:val="30"/>
          <w:cs/>
        </w:rPr>
        <w:br/>
        <w:t>ผลสิ้นสุดในเดือน</w:t>
      </w:r>
      <w:r w:rsidR="00C73B22">
        <w:rPr>
          <w:rFonts w:ascii="Angsana New" w:hAnsi="Angsana New" w:hint="cs"/>
          <w:color w:val="000000"/>
          <w:sz w:val="30"/>
          <w:szCs w:val="30"/>
          <w:cs/>
        </w:rPr>
        <w:t xml:space="preserve">สิงหาคม </w:t>
      </w:r>
      <w:r w:rsidR="00C73B22">
        <w:rPr>
          <w:rFonts w:ascii="Angsana New" w:hAnsi="Angsana New"/>
          <w:color w:val="000000"/>
          <w:sz w:val="30"/>
          <w:szCs w:val="30"/>
        </w:rPr>
        <w:t>2566</w:t>
      </w:r>
      <w:r w:rsidRPr="00410F85">
        <w:rPr>
          <w:rFonts w:ascii="Angsana New" w:hAnsi="Angsana New"/>
          <w:color w:val="000000"/>
          <w:sz w:val="30"/>
          <w:szCs w:val="30"/>
        </w:rPr>
        <w:t xml:space="preserve"> </w:t>
      </w:r>
      <w:r w:rsidR="004A513C" w:rsidRPr="00410F85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4A513C" w:rsidRPr="00410F85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="00F97EA7" w:rsidRPr="00F97EA7">
        <w:rPr>
          <w:rFonts w:ascii="Angsana New" w:hAnsi="Angsana New" w:hint="cs"/>
          <w:color w:val="000000"/>
          <w:sz w:val="30"/>
          <w:szCs w:val="30"/>
        </w:rPr>
        <w:t>2567</w:t>
      </w:r>
      <w:r w:rsidR="004A513C" w:rsidRPr="00410F8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10F85">
        <w:rPr>
          <w:rFonts w:ascii="Angsana New" w:hAnsi="Angsana New"/>
          <w:color w:val="000000"/>
          <w:sz w:val="30"/>
          <w:szCs w:val="30"/>
          <w:cs/>
        </w:rPr>
        <w:t>ตามลำดับ โดยมีอัตราค่าเช่าและค่าบริการ และเงื่อนไข</w:t>
      </w:r>
      <w:r w:rsidR="00C73B22">
        <w:rPr>
          <w:rFonts w:ascii="Angsana New" w:hAnsi="Angsana New"/>
          <w:color w:val="000000"/>
          <w:sz w:val="30"/>
          <w:szCs w:val="30"/>
        </w:rPr>
        <w:br/>
      </w:r>
      <w:r w:rsidRPr="00410F85">
        <w:rPr>
          <w:rFonts w:ascii="Angsana New" w:hAnsi="Angsana New"/>
          <w:color w:val="000000"/>
          <w:sz w:val="30"/>
          <w:szCs w:val="30"/>
          <w:cs/>
        </w:rPr>
        <w:t>ข้อผูกพันเป็นไปตามที่กำหนดในสัญญา</w:t>
      </w:r>
      <w:r w:rsidRPr="00410F85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2461950" w14:textId="77777777" w:rsidR="00993E97" w:rsidRDefault="0099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b/>
          <w:bCs/>
          <w:cs/>
        </w:rPr>
        <w:br w:type="page"/>
      </w:r>
    </w:p>
    <w:p w14:paraId="702594F8" w14:textId="65F3BA7C" w:rsidR="001D208F" w:rsidRPr="0008365F" w:rsidRDefault="001D208F" w:rsidP="0008365F">
      <w:pPr>
        <w:pStyle w:val="NFS1"/>
        <w:ind w:left="540" w:hanging="540"/>
        <w:rPr>
          <w:b/>
          <w:bCs/>
        </w:rPr>
      </w:pPr>
      <w:r w:rsidRPr="0008365F">
        <w:rPr>
          <w:b/>
          <w:bCs/>
          <w:cs/>
        </w:rPr>
        <w:lastRenderedPageBreak/>
        <w:t>ลูกหนี้การค้า</w:t>
      </w:r>
      <w:r w:rsidR="008A419B" w:rsidRPr="0008365F">
        <w:rPr>
          <w:b/>
          <w:bCs/>
        </w:rPr>
        <w:t xml:space="preserve"> </w:t>
      </w:r>
    </w:p>
    <w:p w14:paraId="6CD0D412" w14:textId="77777777" w:rsidR="001D208F" w:rsidRPr="00410F85" w:rsidRDefault="001D208F" w:rsidP="001D2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4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1D208F" w:rsidRPr="005B4056" w14:paraId="069BD5FE" w14:textId="77777777" w:rsidTr="000154ED">
        <w:trPr>
          <w:tblHeader/>
        </w:trPr>
        <w:tc>
          <w:tcPr>
            <w:tcW w:w="2880" w:type="dxa"/>
          </w:tcPr>
          <w:p w14:paraId="2264989F" w14:textId="77777777" w:rsidR="001D208F" w:rsidRPr="005B405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83FDCC3" w14:textId="77777777" w:rsidR="001D208F" w:rsidRPr="005B405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</w:tcPr>
          <w:p w14:paraId="1504E5E1" w14:textId="77777777" w:rsidR="001D208F" w:rsidRPr="005B405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" w:type="dxa"/>
          </w:tcPr>
          <w:p w14:paraId="77F3B5B0" w14:textId="77777777" w:rsidR="001D208F" w:rsidRPr="005B405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5B8E0FAE" w14:textId="77777777" w:rsidR="001D208F" w:rsidRPr="003C439B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3FC7208" w14:textId="77777777" w:rsidR="001D208F" w:rsidRPr="00160F2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36AF855B" w14:textId="77777777" w:rsidR="001D208F" w:rsidRPr="003C439B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D208F" w:rsidRPr="005B4056" w14:paraId="7F267313" w14:textId="77777777" w:rsidTr="000154ED">
        <w:trPr>
          <w:tblHeader/>
        </w:trPr>
        <w:tc>
          <w:tcPr>
            <w:tcW w:w="2880" w:type="dxa"/>
          </w:tcPr>
          <w:p w14:paraId="6F6AE5BE" w14:textId="25E13959" w:rsidR="001D208F" w:rsidRPr="005B4056" w:rsidRDefault="000154ED" w:rsidP="0001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  <w:r w:rsidRPr="0081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1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1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15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158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158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dxa"/>
          </w:tcPr>
          <w:p w14:paraId="72FCA7C0" w14:textId="77777777" w:rsidR="001D208F" w:rsidRPr="003C439B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61BC6928" w14:textId="77777777" w:rsidR="001D208F" w:rsidRPr="005043D0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43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dxa"/>
          </w:tcPr>
          <w:p w14:paraId="141B1FD7" w14:textId="77777777" w:rsidR="001D208F" w:rsidRPr="003C439B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FA13BB1" w14:textId="0B3BAC22" w:rsidR="001D208F" w:rsidRPr="00160F26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7BE52C" w14:textId="77777777" w:rsidR="001D208F" w:rsidRPr="00160F2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71383CF" w14:textId="483C85F4" w:rsidR="001D208F" w:rsidRPr="00160F26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2B43FDE" w14:textId="77777777" w:rsidR="001D208F" w:rsidRPr="00160F2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802ECCF" w14:textId="7594EC0C" w:rsidR="001D208F" w:rsidRPr="00160F26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438DC7" w14:textId="77777777" w:rsidR="001D208F" w:rsidRPr="00160F2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A2D733" w14:textId="78028481" w:rsidR="001D208F" w:rsidRPr="00160F26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D208F" w:rsidRPr="005B4056" w14:paraId="4954F423" w14:textId="77777777" w:rsidTr="000154ED">
        <w:trPr>
          <w:tblHeader/>
        </w:trPr>
        <w:tc>
          <w:tcPr>
            <w:tcW w:w="2880" w:type="dxa"/>
          </w:tcPr>
          <w:p w14:paraId="01199EE9" w14:textId="77777777" w:rsidR="001D208F" w:rsidRPr="005B4056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EF1FFA0" w14:textId="77777777" w:rsidR="001D208F" w:rsidRPr="007D3307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34E872B2" w14:textId="77777777" w:rsidR="001D208F" w:rsidRPr="007D3307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5484E63D" w14:textId="77777777" w:rsidR="001D208F" w:rsidRPr="007D3307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09818842" w14:textId="77777777" w:rsidR="001D208F" w:rsidRPr="003C439B" w:rsidRDefault="001D208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33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43C4" w:rsidRPr="005B4056" w14:paraId="26A5F5EC" w14:textId="77777777" w:rsidTr="00410F85">
        <w:tc>
          <w:tcPr>
            <w:tcW w:w="2880" w:type="dxa"/>
          </w:tcPr>
          <w:p w14:paraId="5B26CA57" w14:textId="77777777" w:rsidR="00D443C4" w:rsidRPr="005B4056" w:rsidRDefault="00D443C4" w:rsidP="00D443C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7A2D4D75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37018A40" w14:textId="52941CCD" w:rsidR="00D443C4" w:rsidRPr="005043D0" w:rsidRDefault="00F97EA7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7EA7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" w:type="dxa"/>
          </w:tcPr>
          <w:p w14:paraId="51217FC2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D2F0C66" w14:textId="4B031D1A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FB4D24" w14:textId="77777777" w:rsidR="00D443C4" w:rsidRPr="00AA1075" w:rsidRDefault="00D443C4" w:rsidP="00D443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23CB3EBD" w14:textId="2EA11E5C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="00D443C4" w:rsidRPr="00AA1075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80" w:type="dxa"/>
          </w:tcPr>
          <w:p w14:paraId="47329846" w14:textId="77777777" w:rsidR="00D443C4" w:rsidRPr="0027058F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08976F" w14:textId="3F092539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A66DA5" w14:textId="77777777" w:rsidR="00D443C4" w:rsidRPr="0027058F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C91134" w14:textId="0C00D153" w:rsidR="00D443C4" w:rsidRPr="005B4056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="00D443C4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D443C4" w:rsidRPr="005B4056" w14:paraId="560D0FB3" w14:textId="77777777" w:rsidTr="00410F85">
        <w:tc>
          <w:tcPr>
            <w:tcW w:w="2880" w:type="dxa"/>
          </w:tcPr>
          <w:p w14:paraId="47D8264A" w14:textId="77777777" w:rsidR="00D443C4" w:rsidRPr="005B4056" w:rsidRDefault="00D443C4" w:rsidP="00D443C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4" w:type="dxa"/>
          </w:tcPr>
          <w:p w14:paraId="4A41D0A1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9ED91F8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A05BD00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9305DAD" w14:textId="1555DD4B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="00D443C4" w:rsidRPr="00D443C4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8683EC" w14:textId="77777777" w:rsidR="00D443C4" w:rsidRPr="00AA1075" w:rsidRDefault="00D443C4" w:rsidP="00D443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</w:tcPr>
          <w:p w14:paraId="167FD8EB" w14:textId="1D61905D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="00D443C4" w:rsidRPr="00AA1075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80" w:type="dxa"/>
          </w:tcPr>
          <w:p w14:paraId="41B15D4D" w14:textId="77777777" w:rsidR="00D443C4" w:rsidRPr="0027058F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C553A13" w14:textId="7E5FB7B2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="00D443C4" w:rsidRPr="00D443C4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CA1C257" w14:textId="77777777" w:rsidR="00D443C4" w:rsidRPr="0027058F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4A982D5" w14:textId="6297403F" w:rsidR="00D443C4" w:rsidRPr="005B4056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574</w:t>
            </w:r>
          </w:p>
        </w:tc>
      </w:tr>
      <w:tr w:rsidR="00D443C4" w:rsidRPr="005B4056" w14:paraId="07158DDB" w14:textId="77777777" w:rsidTr="00410F85">
        <w:tc>
          <w:tcPr>
            <w:tcW w:w="2880" w:type="dxa"/>
          </w:tcPr>
          <w:p w14:paraId="4E203C90" w14:textId="77777777" w:rsidR="00D443C4" w:rsidRPr="005B4056" w:rsidRDefault="00D443C4" w:rsidP="00D443C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45C047CA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C8EE44D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0D94899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AC2DB56" w14:textId="5D944DEC" w:rsidR="00D443C4" w:rsidRPr="0027058F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443C4" w:rsidRPr="002705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0657691" w14:textId="77777777" w:rsidR="00D443C4" w:rsidRPr="0027058F" w:rsidRDefault="00D443C4" w:rsidP="0027058F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</w:tcPr>
          <w:p w14:paraId="6F826A1F" w14:textId="23F10798" w:rsidR="00D443C4" w:rsidRPr="0027058F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443C4" w:rsidRPr="002705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</w:tcPr>
          <w:p w14:paraId="792E121B" w14:textId="77777777" w:rsidR="00D443C4" w:rsidRPr="0027058F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77996E8" w14:textId="0D3CC787" w:rsidR="00D443C4" w:rsidRPr="0027058F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443C4" w:rsidRPr="002705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9F414A" w14:textId="77777777" w:rsidR="00D443C4" w:rsidRPr="0027058F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E9862DE" w14:textId="537DE70F" w:rsidR="00D443C4" w:rsidRPr="0027058F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443C4" w:rsidRPr="002705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  <w:tr w:rsidR="00D443C4" w:rsidRPr="005B4056" w14:paraId="2047D032" w14:textId="77777777" w:rsidTr="00410F85">
        <w:tc>
          <w:tcPr>
            <w:tcW w:w="2880" w:type="dxa"/>
          </w:tcPr>
          <w:p w14:paraId="60EFCEAB" w14:textId="77777777" w:rsidR="00D443C4" w:rsidRPr="005B4056" w:rsidRDefault="00D443C4" w:rsidP="00D443C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6AD8543B" w14:textId="77777777" w:rsidR="00D443C4" w:rsidRPr="005B4056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8243AAC" w14:textId="77777777" w:rsidR="00D443C4" w:rsidRPr="005B4056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0EB86DD" w14:textId="77777777" w:rsidR="00D443C4" w:rsidRPr="005B4056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6A1B6D6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EFEE9B" w14:textId="77777777" w:rsidR="00D443C4" w:rsidRPr="00AA1075" w:rsidRDefault="00D443C4" w:rsidP="00D443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13A1995C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852B39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4D80A84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F183781" w14:textId="77777777" w:rsidR="00D443C4" w:rsidRPr="005B4056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1629A0" w14:textId="77777777" w:rsidR="00D443C4" w:rsidRPr="005B4056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3C4" w:rsidRPr="005B4056" w14:paraId="12E1B008" w14:textId="77777777" w:rsidTr="00410F85">
        <w:tc>
          <w:tcPr>
            <w:tcW w:w="2880" w:type="dxa"/>
          </w:tcPr>
          <w:p w14:paraId="7E0AC54F" w14:textId="77777777" w:rsidR="00D443C4" w:rsidRPr="005B4056" w:rsidRDefault="00D443C4" w:rsidP="00D443C4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7E405BE9" w14:textId="77777777" w:rsidR="00D443C4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612EF5C" w14:textId="77777777" w:rsidR="00D443C4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F755DB0" w14:textId="77777777" w:rsidR="00D443C4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497E46D" w14:textId="44547A8E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233259" w14:textId="77777777" w:rsidR="00D443C4" w:rsidRPr="00AA1075" w:rsidRDefault="00D443C4" w:rsidP="00D443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</w:tcPr>
          <w:p w14:paraId="1B4F207B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9DBF3D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FBE6C9D" w14:textId="6BA5F375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599AA0" w14:textId="77777777" w:rsidR="00D443C4" w:rsidRPr="005B4056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38DD2EE" w14:textId="77777777" w:rsidR="00D443C4" w:rsidRPr="005B4056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43C4" w:rsidRPr="005B4056" w14:paraId="105742AB" w14:textId="77777777" w:rsidTr="00410F85">
        <w:tc>
          <w:tcPr>
            <w:tcW w:w="2880" w:type="dxa"/>
          </w:tcPr>
          <w:p w14:paraId="772AE5E4" w14:textId="77777777" w:rsidR="00D443C4" w:rsidRPr="005B4056" w:rsidRDefault="00D443C4" w:rsidP="00D443C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43C24481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ECAD944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6FDB55C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351FB" w14:textId="1453C8E8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443C4" w:rsidRPr="00D443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0CCF91" w14:textId="77777777" w:rsidR="00D443C4" w:rsidRPr="00AA1075" w:rsidRDefault="00D443C4" w:rsidP="008D16DF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3CF29" w14:textId="21702E3B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443C4" w:rsidRPr="00AA10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</w:tcPr>
          <w:p w14:paraId="35AF176F" w14:textId="77777777" w:rsidR="00D443C4" w:rsidRPr="008D16DF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2D85D" w14:textId="129003FA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443C4" w:rsidRPr="00D443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D335DC" w14:textId="77777777" w:rsidR="00D443C4" w:rsidRPr="005B4056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61D1B" w14:textId="0B2D5456" w:rsidR="00D443C4" w:rsidRPr="005B4056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443C4" w:rsidRPr="005B4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  <w:tr w:rsidR="00D443C4" w:rsidRPr="005043D0" w14:paraId="68153411" w14:textId="77777777" w:rsidTr="00410F85">
        <w:tc>
          <w:tcPr>
            <w:tcW w:w="2880" w:type="dxa"/>
          </w:tcPr>
          <w:p w14:paraId="7EA553E3" w14:textId="77777777" w:rsidR="00D443C4" w:rsidRPr="005043D0" w:rsidRDefault="00D443C4" w:rsidP="00D443C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27902D64" w14:textId="77777777" w:rsidR="00D443C4" w:rsidRPr="005043D0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612A2DF7" w14:textId="77777777" w:rsidR="00D443C4" w:rsidRPr="005043D0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2A32585D" w14:textId="77777777" w:rsidR="00D443C4" w:rsidRPr="005043D0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6874B662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85BC32" w14:textId="77777777" w:rsidR="00D443C4" w:rsidRPr="00AA1075" w:rsidRDefault="00D443C4" w:rsidP="00D443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4" w:space="0" w:color="auto"/>
              <w:left w:val="nil"/>
              <w:right w:val="nil"/>
            </w:tcBorders>
          </w:tcPr>
          <w:p w14:paraId="0591A7E7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FE3054F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034F90FA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79822A" w14:textId="77777777" w:rsidR="00D443C4" w:rsidRPr="005043D0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68359B5" w14:textId="77777777" w:rsidR="00D443C4" w:rsidRPr="005043D0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443C4" w:rsidRPr="005B4056" w14:paraId="47A01B95" w14:textId="77777777" w:rsidTr="00410F85">
        <w:tc>
          <w:tcPr>
            <w:tcW w:w="2880" w:type="dxa"/>
          </w:tcPr>
          <w:p w14:paraId="613F1EE2" w14:textId="77777777" w:rsidR="00D443C4" w:rsidRPr="005B4056" w:rsidRDefault="00D443C4" w:rsidP="00D443C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4D90B29F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3215487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0B4A5EB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D4E1145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6F9694C" w14:textId="77777777" w:rsidR="00D443C4" w:rsidRPr="00AA1075" w:rsidRDefault="00D443C4" w:rsidP="00D443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79494B4B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DA6F6A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5F0F007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351111" w14:textId="77777777" w:rsidR="00D443C4" w:rsidRPr="005B4056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DC6874" w14:textId="77777777" w:rsidR="00D443C4" w:rsidRPr="003C439B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43C4" w:rsidRPr="005B4056" w14:paraId="5A076DD4" w14:textId="77777777" w:rsidTr="00410F85">
        <w:tc>
          <w:tcPr>
            <w:tcW w:w="2880" w:type="dxa"/>
          </w:tcPr>
          <w:p w14:paraId="644EFD1E" w14:textId="77777777" w:rsidR="00D443C4" w:rsidRPr="005B4056" w:rsidRDefault="00D443C4" w:rsidP="00D443C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45514782" w14:textId="77777777" w:rsidR="00D443C4" w:rsidRPr="00795228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A31175F" w14:textId="77777777" w:rsidR="00D443C4" w:rsidRPr="00795228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85A8CDA" w14:textId="77777777" w:rsidR="00D443C4" w:rsidRPr="00795228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4DA4BE8" w14:textId="45E5FE0D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9ECC6A" w14:textId="77777777" w:rsidR="00D443C4" w:rsidRPr="00AA1075" w:rsidRDefault="00D443C4" w:rsidP="00933C7A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2814BCC6" w14:textId="526C09E8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="00D443C4" w:rsidRPr="00AA1075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80" w:type="dxa"/>
          </w:tcPr>
          <w:p w14:paraId="3E9ACF99" w14:textId="77777777" w:rsidR="00D443C4" w:rsidRPr="00933C7A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41AE7FD" w14:textId="3CF0D1F1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42B2B9" w14:textId="77777777" w:rsidR="00D443C4" w:rsidRPr="00795228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CF2691" w14:textId="0C5D5BBB" w:rsidR="00D443C4" w:rsidRPr="00795228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="00D443C4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D443C4" w:rsidRPr="005B4056" w14:paraId="759AA80E" w14:textId="77777777" w:rsidTr="00410F85">
        <w:tc>
          <w:tcPr>
            <w:tcW w:w="2880" w:type="dxa"/>
          </w:tcPr>
          <w:p w14:paraId="6A0D4018" w14:textId="77777777" w:rsidR="00D443C4" w:rsidRPr="005B4056" w:rsidRDefault="00D443C4" w:rsidP="00D443C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1960D002" w14:textId="77777777" w:rsidR="00D443C4" w:rsidRPr="00795228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321896CC" w14:textId="77777777" w:rsidR="00D443C4" w:rsidRPr="00795228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45DE12E" w14:textId="77777777" w:rsidR="00D443C4" w:rsidRPr="00795228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0949014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683E88" w14:textId="77777777" w:rsidR="00D443C4" w:rsidRPr="00AA1075" w:rsidRDefault="00D443C4" w:rsidP="00D443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3033DD7F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C50ECD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D5BB1F" w14:textId="77777777" w:rsidR="00D443C4" w:rsidRPr="00AA1075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785646" w14:textId="77777777" w:rsidR="00D443C4" w:rsidRPr="00795228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92963E" w14:textId="77777777" w:rsidR="00D443C4" w:rsidRPr="00795228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3C4" w:rsidRPr="005B4056" w14:paraId="3C808FC0" w14:textId="77777777" w:rsidTr="00410F85">
        <w:tc>
          <w:tcPr>
            <w:tcW w:w="2880" w:type="dxa"/>
          </w:tcPr>
          <w:p w14:paraId="492E11A1" w14:textId="0536CCEB" w:rsidR="00D443C4" w:rsidRPr="005B4056" w:rsidRDefault="00D443C4" w:rsidP="00D443C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076720BD" w14:textId="77777777" w:rsidR="00D443C4" w:rsidRPr="00795228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A5F9E92" w14:textId="77777777" w:rsidR="00D443C4" w:rsidRPr="00795228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1530B72" w14:textId="77777777" w:rsidR="00D443C4" w:rsidRPr="00795228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9EB0E66" w14:textId="54993549" w:rsidR="00D443C4" w:rsidRPr="00AA1075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9942DCE" w14:textId="77777777" w:rsidR="00D443C4" w:rsidRPr="00AA1075" w:rsidRDefault="00D443C4" w:rsidP="00A67AA2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</w:tcPr>
          <w:p w14:paraId="24AE0E01" w14:textId="656B8D6A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80" w:type="dxa"/>
          </w:tcPr>
          <w:p w14:paraId="445C11DB" w14:textId="77777777" w:rsidR="00D443C4" w:rsidRPr="00A67AA2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B25E211" w14:textId="149E0631" w:rsidR="00D443C4" w:rsidRPr="00AA1075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5E620C" w14:textId="77777777" w:rsidR="00D443C4" w:rsidRPr="00795228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E41EDC" w14:textId="761C708F" w:rsidR="00D443C4" w:rsidRPr="00795228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D443C4" w:rsidRPr="005B4056" w14:paraId="46FFEB19" w14:textId="77777777" w:rsidTr="00410F85">
        <w:tc>
          <w:tcPr>
            <w:tcW w:w="2880" w:type="dxa"/>
          </w:tcPr>
          <w:p w14:paraId="2B178A93" w14:textId="77777777" w:rsidR="00D443C4" w:rsidRPr="00D47DD3" w:rsidRDefault="00D443C4" w:rsidP="00D443C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412BEA5E" w14:textId="77777777" w:rsidR="00D443C4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CCADE22" w14:textId="77777777" w:rsidR="00D443C4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B88ADB" w14:textId="77777777" w:rsidR="00D443C4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3B87E" w14:textId="54C52CEB" w:rsidR="00D443C4" w:rsidRPr="008A419B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B997CF" w14:textId="77777777" w:rsidR="00D443C4" w:rsidRPr="00AA1075" w:rsidRDefault="00D443C4" w:rsidP="007D5A92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1B878" w14:textId="0CE370DB" w:rsidR="00D443C4" w:rsidRPr="00AA1075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443C4" w:rsidRPr="00AA10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80" w:type="dxa"/>
          </w:tcPr>
          <w:p w14:paraId="440E8605" w14:textId="77777777" w:rsidR="00D443C4" w:rsidRPr="007D5A92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85105" w14:textId="151FC27A" w:rsidR="00D443C4" w:rsidRPr="008A419B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89198A" w14:textId="77777777" w:rsidR="00D443C4" w:rsidRPr="005B4056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58C31" w14:textId="69AD0522" w:rsidR="00D443C4" w:rsidRPr="003C439B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443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</w:p>
        </w:tc>
      </w:tr>
      <w:tr w:rsidR="00D443C4" w:rsidRPr="00820F08" w14:paraId="48CAE0F5" w14:textId="77777777" w:rsidTr="00410F85">
        <w:tc>
          <w:tcPr>
            <w:tcW w:w="2880" w:type="dxa"/>
          </w:tcPr>
          <w:p w14:paraId="62EAF9DE" w14:textId="77777777" w:rsidR="00D443C4" w:rsidRPr="00820F08" w:rsidRDefault="00D443C4" w:rsidP="00D443C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44" w:type="dxa"/>
          </w:tcPr>
          <w:p w14:paraId="6B80B281" w14:textId="77777777" w:rsidR="00D443C4" w:rsidRPr="00820F08" w:rsidRDefault="00D443C4" w:rsidP="00820F0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936" w:type="dxa"/>
          </w:tcPr>
          <w:p w14:paraId="434CFE8B" w14:textId="77777777" w:rsidR="00D443C4" w:rsidRPr="00820F08" w:rsidRDefault="00D443C4" w:rsidP="00820F0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44" w:type="dxa"/>
          </w:tcPr>
          <w:p w14:paraId="7BCDE1C0" w14:textId="77777777" w:rsidR="00D443C4" w:rsidRPr="00820F08" w:rsidRDefault="00D443C4" w:rsidP="00820F0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45A78FD" w14:textId="77777777" w:rsidR="00D443C4" w:rsidRPr="00820F08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E04DAA" w14:textId="77777777" w:rsidR="00D443C4" w:rsidRPr="00820F08" w:rsidRDefault="00D443C4" w:rsidP="00820F0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</w:tcPr>
          <w:p w14:paraId="61103EBC" w14:textId="77777777" w:rsidR="00D443C4" w:rsidRPr="00820F08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80" w:type="dxa"/>
          </w:tcPr>
          <w:p w14:paraId="4743932E" w14:textId="77777777" w:rsidR="00D443C4" w:rsidRPr="00820F08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672203C" w14:textId="77777777" w:rsidR="00D443C4" w:rsidRPr="00820F08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4B4D13" w14:textId="77777777" w:rsidR="00D443C4" w:rsidRPr="00820F08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AD8C358" w14:textId="77777777" w:rsidR="00D443C4" w:rsidRPr="00820F08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</w:rPr>
            </w:pPr>
          </w:p>
        </w:tc>
      </w:tr>
      <w:tr w:rsidR="00D443C4" w:rsidRPr="005B4056" w14:paraId="7A78DFFF" w14:textId="77777777" w:rsidTr="00410F85">
        <w:tc>
          <w:tcPr>
            <w:tcW w:w="2880" w:type="dxa"/>
          </w:tcPr>
          <w:p w14:paraId="2A24F69D" w14:textId="77777777" w:rsidR="00D443C4" w:rsidRPr="00D47DD3" w:rsidRDefault="00D443C4" w:rsidP="00D443C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" w:type="dxa"/>
          </w:tcPr>
          <w:p w14:paraId="6715B62E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6FAF80C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50ACF6F" w14:textId="77777777" w:rsidR="00D443C4" w:rsidRPr="003C439B" w:rsidRDefault="00D443C4" w:rsidP="00D4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AC49E75" w14:textId="77777777" w:rsidR="00D443C4" w:rsidRPr="003C439B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FFACC5" w14:textId="77777777" w:rsidR="00D443C4" w:rsidRPr="005B4056" w:rsidRDefault="00D443C4" w:rsidP="00D443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1293D93C" w14:textId="77777777" w:rsidR="00D443C4" w:rsidRPr="003C439B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019A34" w14:textId="77777777" w:rsidR="00D443C4" w:rsidRPr="005B4056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1859AB3" w14:textId="77777777" w:rsidR="00D443C4" w:rsidRPr="003C439B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D8CAEC1" w14:textId="77777777" w:rsidR="00D443C4" w:rsidRPr="005B4056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18E0E7" w14:textId="77777777" w:rsidR="00D443C4" w:rsidRPr="003C439B" w:rsidRDefault="00D443C4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419B" w:rsidRPr="005B4056" w14:paraId="13B16BEC" w14:textId="77777777" w:rsidTr="00410F85">
        <w:tc>
          <w:tcPr>
            <w:tcW w:w="2880" w:type="dxa"/>
          </w:tcPr>
          <w:p w14:paraId="0A3630ED" w14:textId="77777777" w:rsidR="008A419B" w:rsidRPr="00D47DD3" w:rsidRDefault="008A419B" w:rsidP="008A419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5BFFAE2A" w14:textId="77777777" w:rsidR="008A419B" w:rsidRPr="00795228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AC978B1" w14:textId="77777777" w:rsidR="008A419B" w:rsidRPr="00795228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E280CAC" w14:textId="77777777" w:rsidR="008A419B" w:rsidRPr="00795228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17AEB65" w14:textId="5813BF89" w:rsidR="008A419B" w:rsidRPr="00795228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="008A419B" w:rsidRPr="008A419B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A52B0D" w14:textId="77777777" w:rsidR="008A419B" w:rsidRPr="00795228" w:rsidRDefault="008A419B" w:rsidP="006C76C4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527175C1" w14:textId="277EE2B9" w:rsidR="008A419B" w:rsidRPr="00795228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="008A419B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80" w:type="dxa"/>
          </w:tcPr>
          <w:p w14:paraId="65BF3EDC" w14:textId="77777777" w:rsidR="008A419B" w:rsidRPr="00616530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4DB5E47" w14:textId="4BFAB853" w:rsidR="008A419B" w:rsidRPr="00795228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</w:t>
            </w:r>
            <w:r w:rsidR="008A419B" w:rsidRPr="008A419B">
              <w:rPr>
                <w:rFonts w:ascii="Angsana New" w:hAnsi="Angsana New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BCBA43" w14:textId="77777777" w:rsidR="008A419B" w:rsidRPr="00795228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42688B" w14:textId="02CB8547" w:rsidR="008A419B" w:rsidRPr="00795228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8A419B" w:rsidRPr="005B4056" w14:paraId="4BB4B017" w14:textId="77777777" w:rsidTr="00410F85">
        <w:tc>
          <w:tcPr>
            <w:tcW w:w="2880" w:type="dxa"/>
          </w:tcPr>
          <w:p w14:paraId="188604E5" w14:textId="77777777" w:rsidR="008A419B" w:rsidRPr="00D47DD3" w:rsidRDefault="008A419B" w:rsidP="008A419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68767598" w14:textId="77777777" w:rsidR="008A419B" w:rsidRPr="00795228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38A2F19" w14:textId="77777777" w:rsidR="008A419B" w:rsidRPr="00795228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73D949F" w14:textId="77777777" w:rsidR="008A419B" w:rsidRPr="00795228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07B56A0" w14:textId="77777777" w:rsidR="008A419B" w:rsidRPr="00795228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B7212C" w14:textId="77777777" w:rsidR="008A419B" w:rsidRPr="00795228" w:rsidRDefault="008A419B" w:rsidP="006C76C4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6A808826" w14:textId="77777777" w:rsidR="008A419B" w:rsidRPr="00795228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F3FAAF" w14:textId="77777777" w:rsidR="008A419B" w:rsidRPr="00616530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E50675" w14:textId="77777777" w:rsidR="008A419B" w:rsidRPr="00795228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358C26" w14:textId="77777777" w:rsidR="008A419B" w:rsidRPr="00795228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4E58E3" w14:textId="77777777" w:rsidR="008A419B" w:rsidRPr="00795228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419B" w:rsidRPr="005B4056" w14:paraId="38ECFDE0" w14:textId="77777777" w:rsidTr="00410F85">
        <w:tc>
          <w:tcPr>
            <w:tcW w:w="2880" w:type="dxa"/>
          </w:tcPr>
          <w:p w14:paraId="6DD441F6" w14:textId="33D5905B" w:rsidR="008A419B" w:rsidRPr="00D47DD3" w:rsidRDefault="008A419B" w:rsidP="008A419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02F371E2" w14:textId="77777777" w:rsidR="008A419B" w:rsidRPr="00795228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6493C9" w14:textId="77777777" w:rsidR="008A419B" w:rsidRPr="00795228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D867810" w14:textId="77777777" w:rsidR="008A419B" w:rsidRPr="00795228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AB8D9D2" w14:textId="6B7EFAA7" w:rsidR="008A419B" w:rsidRPr="00795228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894F97" w14:textId="77777777" w:rsidR="008A419B" w:rsidRPr="00795228" w:rsidRDefault="008A419B" w:rsidP="006C76C4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</w:tcPr>
          <w:p w14:paraId="3EBF28D3" w14:textId="169DBA92" w:rsidR="008A419B" w:rsidRPr="00795228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468DFFBE" w14:textId="77777777" w:rsidR="008A419B" w:rsidRPr="00616530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098F4BD" w14:textId="1A79543E" w:rsidR="008A419B" w:rsidRPr="00795228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6F1D2E6" w14:textId="77777777" w:rsidR="008A419B" w:rsidRPr="00795228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348C08" w14:textId="15A85339" w:rsidR="008A419B" w:rsidRPr="00795228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8A419B" w:rsidRPr="005B4056" w14:paraId="4321FE64" w14:textId="77777777" w:rsidTr="00410F85">
        <w:tc>
          <w:tcPr>
            <w:tcW w:w="2880" w:type="dxa"/>
          </w:tcPr>
          <w:p w14:paraId="76D45496" w14:textId="77777777" w:rsidR="008A419B" w:rsidRDefault="008A419B" w:rsidP="008A419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4ABDF301" w14:textId="77777777" w:rsidR="008A419B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4205895" w14:textId="77777777" w:rsidR="008A419B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7F34990" w14:textId="77777777" w:rsidR="008A419B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9CF7C" w14:textId="551C1BCA" w:rsidR="008A419B" w:rsidRPr="008A419B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419B" w:rsidRPr="008A41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79AE65" w14:textId="77777777" w:rsidR="008A419B" w:rsidRPr="005B4056" w:rsidRDefault="008A419B" w:rsidP="003F75A4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45DB1" w14:textId="1D0CBA3F" w:rsidR="008A419B" w:rsidRPr="003C439B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41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180" w:type="dxa"/>
          </w:tcPr>
          <w:p w14:paraId="502B12A9" w14:textId="77777777" w:rsidR="008A419B" w:rsidRPr="003F75A4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7C28D" w14:textId="4C887C98" w:rsidR="008A419B" w:rsidRPr="008A419B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419B" w:rsidRPr="008A41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6F56F1" w14:textId="77777777" w:rsidR="008A419B" w:rsidRPr="008A419B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72C79" w14:textId="26B1AA0B" w:rsidR="008A419B" w:rsidRPr="003C439B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</w:tr>
      <w:tr w:rsidR="008A419B" w:rsidRPr="000154ED" w14:paraId="3962FC72" w14:textId="77777777" w:rsidTr="00410F85">
        <w:tc>
          <w:tcPr>
            <w:tcW w:w="2880" w:type="dxa"/>
          </w:tcPr>
          <w:p w14:paraId="0A291367" w14:textId="77777777" w:rsidR="008A419B" w:rsidRPr="000154ED" w:rsidRDefault="008A419B" w:rsidP="008A419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44" w:type="dxa"/>
          </w:tcPr>
          <w:p w14:paraId="64DA1E6C" w14:textId="77777777" w:rsidR="008A419B" w:rsidRPr="000154ED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6" w:type="dxa"/>
          </w:tcPr>
          <w:p w14:paraId="1ECE046E" w14:textId="77777777" w:rsidR="008A419B" w:rsidRPr="000154ED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</w:tcPr>
          <w:p w14:paraId="608CB8B7" w14:textId="77777777" w:rsidR="008A419B" w:rsidRPr="000154ED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1972CA2" w14:textId="77777777" w:rsidR="008A419B" w:rsidRPr="000154ED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9808C2" w14:textId="77777777" w:rsidR="008A419B" w:rsidRPr="000154ED" w:rsidRDefault="008A419B" w:rsidP="008A419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</w:tcPr>
          <w:p w14:paraId="3694E660" w14:textId="77777777" w:rsidR="008A419B" w:rsidRPr="000154ED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0956B9EF" w14:textId="77777777" w:rsidR="008A419B" w:rsidRPr="000154ED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F27BD1F" w14:textId="77777777" w:rsidR="008A419B" w:rsidRPr="000154ED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28F2A0D" w14:textId="77777777" w:rsidR="008A419B" w:rsidRPr="000154ED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94CFBC2" w14:textId="77777777" w:rsidR="008A419B" w:rsidRPr="000154ED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</w:tr>
      <w:tr w:rsidR="008A419B" w:rsidRPr="005B4056" w14:paraId="67A08604" w14:textId="77777777" w:rsidTr="00410F85">
        <w:tc>
          <w:tcPr>
            <w:tcW w:w="2880" w:type="dxa"/>
          </w:tcPr>
          <w:p w14:paraId="257B7962" w14:textId="77777777" w:rsidR="008A419B" w:rsidRPr="00D47DD3" w:rsidRDefault="008A419B" w:rsidP="008A419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0CEC6186" w14:textId="77777777" w:rsidR="008A419B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365F8A4" w14:textId="77777777" w:rsidR="008A419B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A0096CD" w14:textId="77777777" w:rsidR="008A419B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A60D8A" w14:textId="77777777" w:rsidR="008A419B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624384" w14:textId="77777777" w:rsidR="008A419B" w:rsidRPr="005B4056" w:rsidRDefault="008A419B" w:rsidP="008A419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78C51DBB" w14:textId="77777777" w:rsidR="008A419B" w:rsidRPr="003C439B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1275A9" w14:textId="77777777" w:rsidR="008A419B" w:rsidRPr="005B4056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38AF70" w14:textId="77777777" w:rsidR="008A419B" w:rsidRPr="003C439B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AF0367" w14:textId="77777777" w:rsidR="008A419B" w:rsidRPr="005B4056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22443C" w14:textId="77777777" w:rsidR="008A419B" w:rsidRPr="003C439B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419B" w:rsidRPr="005B4056" w14:paraId="1548C773" w14:textId="77777777" w:rsidTr="00410F85">
        <w:tc>
          <w:tcPr>
            <w:tcW w:w="2880" w:type="dxa"/>
          </w:tcPr>
          <w:p w14:paraId="14423E98" w14:textId="77777777" w:rsidR="008A419B" w:rsidRPr="00D47DD3" w:rsidRDefault="008A419B" w:rsidP="008A419B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4C67F95A" w14:textId="77777777" w:rsidR="008A419B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BD5CB02" w14:textId="77777777" w:rsidR="008A419B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3D9F958" w14:textId="77777777" w:rsidR="008A419B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C3F9B35" w14:textId="6359BD2E" w:rsidR="008A419B" w:rsidRPr="00A420E0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320BDB" w14:textId="77777777" w:rsidR="008A419B" w:rsidRPr="00A420E0" w:rsidRDefault="008A419B" w:rsidP="005B57EC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</w:tcPr>
          <w:p w14:paraId="6DFDB4F6" w14:textId="77777777" w:rsidR="008A419B" w:rsidRPr="00A420E0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A420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142A7E" w14:textId="77777777" w:rsidR="008A419B" w:rsidRPr="005B57EC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5AEF79E" w14:textId="04BB812E" w:rsidR="008A419B" w:rsidRPr="00A420E0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5E4C0E" w14:textId="77777777" w:rsidR="008A419B" w:rsidRPr="00A420E0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0987EE4" w14:textId="77777777" w:rsidR="008A419B" w:rsidRPr="00A420E0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A420E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419B" w:rsidRPr="005B4056" w14:paraId="0C7931F1" w14:textId="77777777" w:rsidTr="00410F85">
        <w:tc>
          <w:tcPr>
            <w:tcW w:w="2880" w:type="dxa"/>
          </w:tcPr>
          <w:p w14:paraId="2418395B" w14:textId="77777777" w:rsidR="008A419B" w:rsidRPr="00D47DD3" w:rsidRDefault="008A419B" w:rsidP="008A419B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505D22D6" w14:textId="77777777" w:rsidR="008A419B" w:rsidRPr="003C439B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00E5039" w14:textId="77777777" w:rsidR="008A419B" w:rsidRPr="003C439B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028646F" w14:textId="77777777" w:rsidR="008A419B" w:rsidRPr="003C439B" w:rsidRDefault="008A419B" w:rsidP="008A4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1EC57" w14:textId="4DD3FDB6" w:rsidR="008A419B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41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F47C4E" w14:textId="77777777" w:rsidR="008A419B" w:rsidRPr="005B4056" w:rsidRDefault="008A419B" w:rsidP="005B57EC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186BE" w14:textId="0DDDA025" w:rsidR="008A419B" w:rsidRPr="003C439B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A419B" w:rsidRPr="005B4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</w:tcPr>
          <w:p w14:paraId="4EAAE8A9" w14:textId="77777777" w:rsidR="008A419B" w:rsidRPr="005B57EC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C79BC" w14:textId="4BB68667" w:rsidR="008A419B" w:rsidRPr="003C439B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41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C6C8B6" w14:textId="77777777" w:rsidR="008A419B" w:rsidRPr="005B4056" w:rsidRDefault="008A419B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EB66C" w14:textId="5C1DC4CF" w:rsidR="008A419B" w:rsidRPr="003C439B" w:rsidRDefault="00F97EA7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A419B" w:rsidRPr="005B4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</w:tbl>
    <w:p w14:paraId="207DA2D3" w14:textId="295F3428" w:rsidR="001D208F" w:rsidRPr="003D7BFE" w:rsidRDefault="001D208F" w:rsidP="001D2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475850E" w14:textId="1FE6A6C3" w:rsidR="005C7C7B" w:rsidRDefault="005C7C7B" w:rsidP="005C7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FE1E0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E1E01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Pr="008A419B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F97EA7" w:rsidRPr="00F97EA7">
        <w:rPr>
          <w:rFonts w:asciiTheme="majorBidi" w:hAnsiTheme="majorBidi" w:cstheme="majorBidi"/>
          <w:sz w:val="30"/>
          <w:szCs w:val="30"/>
        </w:rPr>
        <w:t>15</w:t>
      </w:r>
      <w:r w:rsidRPr="008A41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A419B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F97EA7" w:rsidRPr="00F97EA7">
        <w:rPr>
          <w:rFonts w:asciiTheme="majorBidi" w:hAnsiTheme="majorBidi" w:cstheme="majorBidi"/>
          <w:sz w:val="30"/>
          <w:szCs w:val="30"/>
        </w:rPr>
        <w:t>60</w:t>
      </w:r>
      <w:r w:rsidRPr="008A419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6A18CC9B" w14:textId="77777777" w:rsidR="003D7BFE" w:rsidRDefault="003D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b/>
          <w:bCs/>
          <w:cs/>
        </w:rPr>
        <w:br w:type="page"/>
      </w:r>
    </w:p>
    <w:p w14:paraId="3F0297CE" w14:textId="17DF3C4B" w:rsidR="0038747F" w:rsidRPr="0008365F" w:rsidRDefault="0038747F" w:rsidP="0008365F">
      <w:pPr>
        <w:pStyle w:val="NFS1"/>
        <w:ind w:left="540" w:hanging="540"/>
        <w:rPr>
          <w:b/>
          <w:bCs/>
        </w:rPr>
      </w:pPr>
      <w:r w:rsidRPr="0008365F">
        <w:rPr>
          <w:b/>
          <w:bCs/>
          <w:cs/>
        </w:rPr>
        <w:lastRenderedPageBreak/>
        <w:t>สินค้าคงเหลือ</w:t>
      </w:r>
    </w:p>
    <w:p w14:paraId="7858417E" w14:textId="77777777" w:rsidR="000154ED" w:rsidRPr="003D7BFE" w:rsidRDefault="000154ED" w:rsidP="000154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080"/>
        <w:gridCol w:w="180"/>
        <w:gridCol w:w="1170"/>
      </w:tblGrid>
      <w:tr w:rsidR="0038747F" w:rsidRPr="00FA2792" w14:paraId="2517F964" w14:textId="77777777" w:rsidTr="00C409ED">
        <w:tc>
          <w:tcPr>
            <w:tcW w:w="4050" w:type="dxa"/>
          </w:tcPr>
          <w:p w14:paraId="01C831F0" w14:textId="77777777" w:rsidR="0038747F" w:rsidRPr="00FA2792" w:rsidRDefault="0038747F" w:rsidP="00C409E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78308333" w14:textId="77777777" w:rsidR="0038747F" w:rsidRPr="00FA2792" w:rsidRDefault="0038747F" w:rsidP="003830D8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8263283" w14:textId="77777777" w:rsidR="0038747F" w:rsidRPr="00FA2792" w:rsidRDefault="0038747F" w:rsidP="003830D8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6C6CCD97" w14:textId="77777777" w:rsidR="0038747F" w:rsidRPr="00FA2792" w:rsidRDefault="0038747F" w:rsidP="003830D8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8747F" w:rsidRPr="00FA2792" w14:paraId="21459C85" w14:textId="77777777" w:rsidTr="00C409ED">
        <w:tc>
          <w:tcPr>
            <w:tcW w:w="4050" w:type="dxa"/>
          </w:tcPr>
          <w:p w14:paraId="23C73B96" w14:textId="77777777" w:rsidR="0038747F" w:rsidRPr="00FA2792" w:rsidRDefault="0038747F" w:rsidP="00C409E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459D32" w14:textId="635DFDC8" w:rsidR="0038747F" w:rsidRPr="00FA2792" w:rsidRDefault="00F97EA7" w:rsidP="003830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2AC4760" w14:textId="77777777" w:rsidR="0038747F" w:rsidRPr="00FA2792" w:rsidRDefault="0038747F" w:rsidP="003830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63B2145" w14:textId="013DBF80" w:rsidR="0038747F" w:rsidRPr="00FA2792" w:rsidRDefault="00F97EA7" w:rsidP="003830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577FD0E" w14:textId="77777777" w:rsidR="0038747F" w:rsidRPr="00FA2792" w:rsidRDefault="0038747F" w:rsidP="003830D8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33C347" w14:textId="4320ABAE" w:rsidR="0038747F" w:rsidRPr="00FA2792" w:rsidRDefault="00F97EA7" w:rsidP="003830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D72F51" w14:textId="77777777" w:rsidR="0038747F" w:rsidRPr="00FA2792" w:rsidRDefault="0038747F" w:rsidP="003830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3F1CED" w14:textId="29206B0F" w:rsidR="0038747F" w:rsidRPr="00FA2792" w:rsidRDefault="00F97EA7" w:rsidP="003830D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8747F" w:rsidRPr="00FA2792" w14:paraId="730A1F92" w14:textId="77777777" w:rsidTr="00CA566F">
        <w:trPr>
          <w:trHeight w:val="127"/>
        </w:trPr>
        <w:tc>
          <w:tcPr>
            <w:tcW w:w="4050" w:type="dxa"/>
          </w:tcPr>
          <w:p w14:paraId="06926DCA" w14:textId="77777777" w:rsidR="0038747F" w:rsidRPr="00FA2792" w:rsidRDefault="0038747F" w:rsidP="00C409E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right w:val="nil"/>
            </w:tcBorders>
          </w:tcPr>
          <w:p w14:paraId="3A8A9F32" w14:textId="77777777" w:rsidR="0038747F" w:rsidRPr="00FA2792" w:rsidRDefault="0038747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566F" w:rsidRPr="00FA2792" w14:paraId="53508216" w14:textId="77777777" w:rsidTr="00C409ED">
        <w:tc>
          <w:tcPr>
            <w:tcW w:w="4050" w:type="dxa"/>
          </w:tcPr>
          <w:p w14:paraId="666A1F25" w14:textId="77777777" w:rsidR="00CA566F" w:rsidRPr="00FA2792" w:rsidRDefault="00CA566F" w:rsidP="00CA566F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39B911" w14:textId="3FDA8692" w:rsidR="00CA566F" w:rsidRPr="00FA2792" w:rsidRDefault="00CA566F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7D86DD" w14:textId="77777777" w:rsidR="00CA566F" w:rsidRPr="00FA2792" w:rsidRDefault="00CA566F" w:rsidP="00CA56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AB7CEB" w14:textId="62217A2A" w:rsidR="00CA566F" w:rsidRPr="00FA2792" w:rsidRDefault="00F97EA7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180" w:type="dxa"/>
          </w:tcPr>
          <w:p w14:paraId="28E3F26E" w14:textId="77777777" w:rsidR="00CA566F" w:rsidRPr="00FA2792" w:rsidRDefault="00CA566F" w:rsidP="00CA566F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D81C22" w14:textId="11116418" w:rsidR="00CA566F" w:rsidRPr="00FA2792" w:rsidRDefault="00CA566F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BC2AB4" w14:textId="77777777" w:rsidR="00CA566F" w:rsidRPr="00FA2792" w:rsidRDefault="00CA566F" w:rsidP="00CA56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BF19E1" w14:textId="37815150" w:rsidR="00CA566F" w:rsidRPr="00FA2792" w:rsidRDefault="00F97EA7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</w:tr>
      <w:tr w:rsidR="00CA566F" w:rsidRPr="00FA2792" w14:paraId="16EDDF9F" w14:textId="77777777" w:rsidTr="00C409ED">
        <w:tc>
          <w:tcPr>
            <w:tcW w:w="4050" w:type="dxa"/>
          </w:tcPr>
          <w:p w14:paraId="529B6C6B" w14:textId="77777777" w:rsidR="00CA566F" w:rsidRPr="00FA2792" w:rsidRDefault="00CA566F" w:rsidP="00CA566F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9B2A53" w14:textId="134DBB34" w:rsidR="00CA566F" w:rsidRPr="00FA2792" w:rsidRDefault="00CA566F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B389BE" w14:textId="77777777" w:rsidR="00CA566F" w:rsidRPr="00FA2792" w:rsidRDefault="00CA566F" w:rsidP="00CA56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B824D2" w14:textId="0DB6310C" w:rsidR="00CA566F" w:rsidRPr="00FA2792" w:rsidRDefault="00F97EA7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80" w:type="dxa"/>
          </w:tcPr>
          <w:p w14:paraId="4B699495" w14:textId="77777777" w:rsidR="00CA566F" w:rsidRPr="00FA2792" w:rsidRDefault="00CA566F" w:rsidP="00CA566F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76018E" w14:textId="6AD8072C" w:rsidR="00CA566F" w:rsidRPr="00FA2792" w:rsidRDefault="00CA566F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266DDE" w14:textId="77777777" w:rsidR="00CA566F" w:rsidRPr="00FA2792" w:rsidRDefault="00CA566F" w:rsidP="00CA56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51A9DA" w14:textId="70491FB0" w:rsidR="00CA566F" w:rsidRPr="00FA2792" w:rsidRDefault="00F97EA7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CA566F" w:rsidRPr="00FA2792" w14:paraId="4109ECFD" w14:textId="77777777" w:rsidTr="00C409ED">
        <w:tc>
          <w:tcPr>
            <w:tcW w:w="4050" w:type="dxa"/>
          </w:tcPr>
          <w:p w14:paraId="3EA89EEB" w14:textId="77777777" w:rsidR="00CA566F" w:rsidRPr="00FA2792" w:rsidRDefault="00CA566F" w:rsidP="00CA566F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E57423" w14:textId="3018096C" w:rsidR="00CA566F" w:rsidRPr="00FA2792" w:rsidRDefault="00CA566F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A54998" w14:textId="77777777" w:rsidR="00CA566F" w:rsidRPr="00FA2792" w:rsidRDefault="00CA566F" w:rsidP="00CA56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050EC2" w14:textId="53F51945" w:rsidR="00CA566F" w:rsidRPr="00FA2792" w:rsidRDefault="00F97EA7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180" w:type="dxa"/>
          </w:tcPr>
          <w:p w14:paraId="5B13E757" w14:textId="77777777" w:rsidR="00CA566F" w:rsidRPr="00FA2792" w:rsidRDefault="00CA566F" w:rsidP="00CA56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9EDDA8" w14:textId="6446A088" w:rsidR="00CA566F" w:rsidRPr="00FA2792" w:rsidRDefault="00CA566F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AA42D5" w14:textId="77777777" w:rsidR="00CA566F" w:rsidRPr="00FA2792" w:rsidRDefault="00CA566F" w:rsidP="00CA566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D2C630" w14:textId="4EB981A8" w:rsidR="00CA566F" w:rsidRPr="00FA2792" w:rsidRDefault="00F97EA7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CA566F" w:rsidRPr="00FA2792" w14:paraId="525C40AC" w14:textId="77777777" w:rsidTr="00C409ED">
        <w:tc>
          <w:tcPr>
            <w:tcW w:w="4050" w:type="dxa"/>
          </w:tcPr>
          <w:p w14:paraId="34D57FAD" w14:textId="77777777" w:rsidR="00CA566F" w:rsidRPr="00FA2792" w:rsidRDefault="00CA566F" w:rsidP="00CA566F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8FDA8C" w14:textId="2988F77E" w:rsidR="00CA566F" w:rsidRPr="00FA2792" w:rsidRDefault="00CA566F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2C030BC" w14:textId="77777777" w:rsidR="00CA566F" w:rsidRPr="00FA2792" w:rsidRDefault="00CA566F" w:rsidP="00CA56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1A6A25" w14:textId="63D15F37" w:rsidR="00CA566F" w:rsidRPr="00FA2792" w:rsidRDefault="00F97EA7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80" w:type="dxa"/>
          </w:tcPr>
          <w:p w14:paraId="7A670313" w14:textId="77777777" w:rsidR="00CA566F" w:rsidRPr="00FA2792" w:rsidRDefault="00CA566F" w:rsidP="00CA566F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EDF6FF" w14:textId="2DEAE6E0" w:rsidR="00CA566F" w:rsidRPr="00FA2792" w:rsidRDefault="00CA566F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02981A9" w14:textId="77777777" w:rsidR="00CA566F" w:rsidRPr="00FA2792" w:rsidRDefault="00CA566F" w:rsidP="00CA56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5FEEE3" w14:textId="08EAA641" w:rsidR="00CA566F" w:rsidRPr="00FA2792" w:rsidRDefault="00F97EA7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CA566F" w:rsidRPr="00FA2792" w14:paraId="2A6EF43F" w14:textId="77777777" w:rsidTr="00C409ED">
        <w:tc>
          <w:tcPr>
            <w:tcW w:w="4050" w:type="dxa"/>
          </w:tcPr>
          <w:p w14:paraId="3829E7E4" w14:textId="77777777" w:rsidR="00CA566F" w:rsidRPr="00FA2792" w:rsidRDefault="00CA566F" w:rsidP="00CA566F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B1F4C3" w14:textId="6EB50B51" w:rsidR="00CA566F" w:rsidRPr="00FA2792" w:rsidRDefault="00CA566F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07BBFF" w14:textId="77777777" w:rsidR="00CA566F" w:rsidRPr="00FA2792" w:rsidRDefault="00CA566F" w:rsidP="00CA566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BC419B4" w14:textId="3DD84662" w:rsidR="00CA566F" w:rsidRPr="00FA2792" w:rsidRDefault="00F97EA7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</w:tcPr>
          <w:p w14:paraId="6D1ACFBA" w14:textId="77777777" w:rsidR="00CA566F" w:rsidRPr="00FA2792" w:rsidRDefault="00CA566F" w:rsidP="00CA566F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89FFB65" w14:textId="795B6532" w:rsidR="00CA566F" w:rsidRPr="00FA2792" w:rsidRDefault="00CA566F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A56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7C3006" w14:textId="77777777" w:rsidR="00CA566F" w:rsidRPr="00FA2792" w:rsidRDefault="00CA566F" w:rsidP="00CA566F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34B4A51" w14:textId="33FA4D0F" w:rsidR="00CA566F" w:rsidRPr="00FA2792" w:rsidRDefault="00F97EA7" w:rsidP="00CA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8747F" w:rsidRPr="00FA2792" w14:paraId="30ABDB1B" w14:textId="77777777" w:rsidTr="00C409ED">
        <w:tc>
          <w:tcPr>
            <w:tcW w:w="4050" w:type="dxa"/>
          </w:tcPr>
          <w:p w14:paraId="7D9CE13C" w14:textId="77777777" w:rsidR="0038747F" w:rsidRPr="00FA2792" w:rsidRDefault="0038747F" w:rsidP="00C409E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679BE86" w14:textId="5BF5FBFA" w:rsidR="0038747F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A566F"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8EDABF" w14:textId="77777777" w:rsidR="0038747F" w:rsidRPr="00FA2792" w:rsidRDefault="0038747F" w:rsidP="003830D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E6A907B" w14:textId="7F078F09" w:rsidR="0038747F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8747F" w:rsidRPr="00FA2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180" w:type="dxa"/>
          </w:tcPr>
          <w:p w14:paraId="29356FEA" w14:textId="77777777" w:rsidR="0038747F" w:rsidRPr="00FA2792" w:rsidRDefault="0038747F" w:rsidP="003830D8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2132473" w14:textId="09FD2E34" w:rsidR="0038747F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A566F"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6A0B59" w14:textId="77777777" w:rsidR="0038747F" w:rsidRPr="00FA2792" w:rsidRDefault="0038747F" w:rsidP="003830D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6421853" w14:textId="0FA3B706" w:rsidR="0038747F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8747F" w:rsidRPr="00FA2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607</w:t>
            </w:r>
          </w:p>
        </w:tc>
      </w:tr>
      <w:tr w:rsidR="0038747F" w:rsidRPr="00FA2792" w14:paraId="4B7ED5F1" w14:textId="77777777" w:rsidTr="00CB27DD">
        <w:trPr>
          <w:trHeight w:val="370"/>
        </w:trPr>
        <w:tc>
          <w:tcPr>
            <w:tcW w:w="4050" w:type="dxa"/>
          </w:tcPr>
          <w:p w14:paraId="4C016211" w14:textId="447CE821" w:rsidR="0038747F" w:rsidRPr="00FA2792" w:rsidRDefault="0038747F" w:rsidP="00C409E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54ED" w:rsidRPr="00EE7A4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C1BF60C" w14:textId="1660BFD5" w:rsidR="0038747F" w:rsidRPr="00FA2792" w:rsidRDefault="00CA566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BB1C54" w14:textId="77777777" w:rsidR="0038747F" w:rsidRPr="00FA2792" w:rsidRDefault="0038747F" w:rsidP="003830D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03A80A2" w14:textId="76FD54B2" w:rsidR="0038747F" w:rsidRPr="00FA2792" w:rsidRDefault="0038747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F659095" w14:textId="77777777" w:rsidR="0038747F" w:rsidRPr="00FA2792" w:rsidRDefault="0038747F" w:rsidP="003830D8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66873C8" w14:textId="199F226F" w:rsidR="0038747F" w:rsidRPr="00FA2792" w:rsidRDefault="00CA566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2E765A" w14:textId="77777777" w:rsidR="0038747F" w:rsidRPr="00FA2792" w:rsidRDefault="0038747F" w:rsidP="003830D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17F4B76" w14:textId="79A64203" w:rsidR="0038747F" w:rsidRPr="00FA2792" w:rsidRDefault="0038747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8747F" w:rsidRPr="00FA2792" w14:paraId="18421263" w14:textId="77777777" w:rsidTr="00CB27DD">
        <w:tc>
          <w:tcPr>
            <w:tcW w:w="4050" w:type="dxa"/>
          </w:tcPr>
          <w:p w14:paraId="5BE263DA" w14:textId="77777777" w:rsidR="0038747F" w:rsidRPr="00FA2792" w:rsidRDefault="0038747F" w:rsidP="00C409E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D9237" w14:textId="7E1894C9" w:rsidR="0038747F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A566F"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7F10A9" w14:textId="77777777" w:rsidR="0038747F" w:rsidRPr="00FA2792" w:rsidRDefault="0038747F" w:rsidP="003830D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AF0493" w14:textId="21726E37" w:rsidR="0038747F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8747F" w:rsidRPr="00FA2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180" w:type="dxa"/>
          </w:tcPr>
          <w:p w14:paraId="4A4F6BCB" w14:textId="77777777" w:rsidR="0038747F" w:rsidRPr="00FA2792" w:rsidRDefault="0038747F" w:rsidP="003830D8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73644" w14:textId="746F3AE3" w:rsidR="0038747F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A566F"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19C1A5" w14:textId="77777777" w:rsidR="0038747F" w:rsidRPr="00FA2792" w:rsidRDefault="0038747F" w:rsidP="003830D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6A2D8" w14:textId="466C096E" w:rsidR="0038747F" w:rsidRPr="00FA2792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8747F" w:rsidRPr="00FA2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</w:p>
        </w:tc>
      </w:tr>
      <w:tr w:rsidR="00C409ED" w:rsidRPr="00F9139E" w14:paraId="1839C369" w14:textId="77777777" w:rsidTr="00CB27DD">
        <w:tc>
          <w:tcPr>
            <w:tcW w:w="4050" w:type="dxa"/>
          </w:tcPr>
          <w:p w14:paraId="34BA55A6" w14:textId="77777777" w:rsidR="00C409ED" w:rsidRPr="00F9139E" w:rsidRDefault="00C409ED" w:rsidP="00C409E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B74A2EF" w14:textId="77777777" w:rsidR="00C409ED" w:rsidRPr="00F9139E" w:rsidRDefault="00C409E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9B9EA9" w14:textId="77777777" w:rsidR="00C409ED" w:rsidRPr="00F9139E" w:rsidRDefault="00C409ED" w:rsidP="003830D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122B2B5" w14:textId="77777777" w:rsidR="00C409ED" w:rsidRPr="00F9139E" w:rsidRDefault="00C409E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B2E8039" w14:textId="77777777" w:rsidR="00C409ED" w:rsidRPr="00F9139E" w:rsidRDefault="00C409ED" w:rsidP="003830D8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1FA0CEF" w14:textId="77777777" w:rsidR="00C409ED" w:rsidRPr="00F9139E" w:rsidRDefault="00C409E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0CEFAFA" w14:textId="77777777" w:rsidR="00C409ED" w:rsidRPr="00F9139E" w:rsidRDefault="00C409ED" w:rsidP="003830D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F7F0D9C" w14:textId="77777777" w:rsidR="00C409ED" w:rsidRPr="00F9139E" w:rsidRDefault="00C409E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B27DD" w:rsidRPr="00FA2792" w14:paraId="0C5E781D" w14:textId="77777777" w:rsidTr="00C409ED">
        <w:tc>
          <w:tcPr>
            <w:tcW w:w="4050" w:type="dxa"/>
          </w:tcPr>
          <w:p w14:paraId="60075AD7" w14:textId="2FFEBDF7" w:rsidR="00CB27DD" w:rsidRPr="00FA2792" w:rsidRDefault="00CB27DD" w:rsidP="00CB27D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A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34D987" w14:textId="77777777" w:rsidR="00CB27DD" w:rsidRPr="00FA2792" w:rsidRDefault="00CB27DD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89C758" w14:textId="77777777" w:rsidR="00CB27DD" w:rsidRPr="00FA2792" w:rsidRDefault="00CB27DD" w:rsidP="00CB27D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B13064" w14:textId="77777777" w:rsidR="00CB27DD" w:rsidRPr="00FA2792" w:rsidRDefault="00CB27DD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9A59BA" w14:textId="77777777" w:rsidR="00CB27DD" w:rsidRPr="00FA2792" w:rsidRDefault="00CB27DD" w:rsidP="00CB27D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70EF8A" w14:textId="77777777" w:rsidR="00CB27DD" w:rsidRPr="00FA2792" w:rsidRDefault="00CB27DD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2A25919" w14:textId="77777777" w:rsidR="00CB27DD" w:rsidRPr="00FA2792" w:rsidRDefault="00CB27DD" w:rsidP="00CB27D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940F75D" w14:textId="77777777" w:rsidR="00CB27DD" w:rsidRPr="00FA2792" w:rsidRDefault="00CB27DD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27DD" w:rsidRPr="00FA2792" w14:paraId="61CA2D5C" w14:textId="77777777" w:rsidTr="00C409ED">
        <w:tc>
          <w:tcPr>
            <w:tcW w:w="4050" w:type="dxa"/>
          </w:tcPr>
          <w:p w14:paraId="05E7F651" w14:textId="2EF7544A" w:rsidR="00CB27DD" w:rsidRPr="00FA2792" w:rsidRDefault="00257BA5" w:rsidP="00CB27D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="00CB27DD" w:rsidRPr="00EE7A4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EE14097" w14:textId="77777777" w:rsidR="00CB27DD" w:rsidRPr="00FA2792" w:rsidRDefault="00CB27DD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277BF6B" w14:textId="77777777" w:rsidR="00CB27DD" w:rsidRPr="00FA2792" w:rsidRDefault="00CB27DD" w:rsidP="00CB27D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F72831" w14:textId="77777777" w:rsidR="00CB27DD" w:rsidRPr="00FA2792" w:rsidRDefault="00CB27DD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CD9BBF" w14:textId="77777777" w:rsidR="00CB27DD" w:rsidRPr="00FA2792" w:rsidRDefault="00CB27DD" w:rsidP="00CB27D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DCADDA" w14:textId="77777777" w:rsidR="00CB27DD" w:rsidRPr="00FA2792" w:rsidRDefault="00CB27DD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1065843" w14:textId="77777777" w:rsidR="00CB27DD" w:rsidRPr="00FA2792" w:rsidRDefault="00CB27DD" w:rsidP="00CB27D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74FAE6" w14:textId="77777777" w:rsidR="00CB27DD" w:rsidRPr="00FA2792" w:rsidRDefault="00CB27DD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27DD" w:rsidRPr="00FA2792" w14:paraId="71735F7C" w14:textId="77777777" w:rsidTr="002C6D33">
        <w:tc>
          <w:tcPr>
            <w:tcW w:w="4050" w:type="dxa"/>
          </w:tcPr>
          <w:p w14:paraId="221DD039" w14:textId="76C49CA0" w:rsidR="00CB27DD" w:rsidRPr="00FA2792" w:rsidRDefault="00CB27DD" w:rsidP="00410F8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7191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ต้นทุน</w:t>
            </w:r>
            <w:r w:rsidRPr="00EE7A4E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CC9EC14" w14:textId="60B600D5" w:rsidR="00CB27DD" w:rsidRPr="00CA566F" w:rsidRDefault="00F97EA7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CA566F" w:rsidRPr="00CA56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729F26" w14:textId="77777777" w:rsidR="00CB27DD" w:rsidRPr="00CA566F" w:rsidRDefault="00CB27DD" w:rsidP="00CB27D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502D39" w14:textId="79146DAD" w:rsidR="00CB27DD" w:rsidRPr="00CA566F" w:rsidRDefault="00F97EA7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CB27DD" w:rsidRPr="00CA56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80" w:type="dxa"/>
          </w:tcPr>
          <w:p w14:paraId="67E3DB4A" w14:textId="77777777" w:rsidR="00CB27DD" w:rsidRPr="00CA566F" w:rsidRDefault="00CB27DD" w:rsidP="00CB27D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60A231" w14:textId="711A31DC" w:rsidR="00CB27DD" w:rsidRPr="00CA566F" w:rsidRDefault="00F97EA7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CA566F" w:rsidRPr="00CA56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3AF264" w14:textId="77777777" w:rsidR="00CB27DD" w:rsidRPr="00CA566F" w:rsidRDefault="00CB27DD" w:rsidP="00CB27D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71AFD6" w14:textId="5278D664" w:rsidR="00CB27DD" w:rsidRPr="00CA566F" w:rsidRDefault="00F97EA7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CB27DD" w:rsidRPr="00CA56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CB27DD" w:rsidRPr="00FA2792" w14:paraId="353C7E24" w14:textId="77777777" w:rsidTr="00CB27DD">
        <w:tc>
          <w:tcPr>
            <w:tcW w:w="4050" w:type="dxa"/>
          </w:tcPr>
          <w:p w14:paraId="5BF2DF6A" w14:textId="4BF87DC7" w:rsidR="00CB27DD" w:rsidRPr="008003DB" w:rsidRDefault="00CB27DD" w:rsidP="00410F85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8003DB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- </w:t>
            </w:r>
            <w:r w:rsidRPr="008003D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การปรับลดมูลค่า</w:t>
            </w:r>
            <w:r w:rsidRPr="008003D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71C5A5" w14:textId="370E6494" w:rsidR="00CB27DD" w:rsidRPr="00CA566F" w:rsidRDefault="00F97EA7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AB80025" w14:textId="77777777" w:rsidR="00CB27DD" w:rsidRPr="00CA566F" w:rsidRDefault="00CB27DD" w:rsidP="00CB27D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EA3D92" w14:textId="23523F4A" w:rsidR="00CB27DD" w:rsidRPr="00CA566F" w:rsidRDefault="00CB27DD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48D15E" w14:textId="77777777" w:rsidR="00CB27DD" w:rsidRPr="00CA566F" w:rsidRDefault="00CB27DD" w:rsidP="00CB27D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95005B" w14:textId="1E7E582A" w:rsidR="00CB27DD" w:rsidRPr="00CA566F" w:rsidRDefault="00F97EA7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3B6A9E" w14:textId="77777777" w:rsidR="00CB27DD" w:rsidRPr="00CA566F" w:rsidRDefault="00CB27DD" w:rsidP="00CB27D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75F4C8" w14:textId="2552B574" w:rsidR="00CB27DD" w:rsidRPr="00CA566F" w:rsidRDefault="00CB27DD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A56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27DD" w:rsidRPr="00FA2792" w14:paraId="04775E92" w14:textId="77777777" w:rsidTr="00CB27DD">
        <w:tc>
          <w:tcPr>
            <w:tcW w:w="4050" w:type="dxa"/>
          </w:tcPr>
          <w:p w14:paraId="155CD156" w14:textId="73E557D8" w:rsidR="00CB27DD" w:rsidRPr="00FA2792" w:rsidRDefault="00CB27DD" w:rsidP="00CB27DD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A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7958E" w14:textId="7F639907" w:rsidR="00CB27DD" w:rsidRPr="00FA2792" w:rsidRDefault="00F97EA7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CA566F"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911CBC" w14:textId="77777777" w:rsidR="00CB27DD" w:rsidRPr="00FA2792" w:rsidRDefault="00CB27DD" w:rsidP="00CB27D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084252" w14:textId="79C880C5" w:rsidR="00CB27DD" w:rsidRPr="00CB27DD" w:rsidRDefault="00F97EA7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CB27DD" w:rsidRPr="00CB27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180" w:type="dxa"/>
          </w:tcPr>
          <w:p w14:paraId="2EE51E87" w14:textId="77777777" w:rsidR="00CB27DD" w:rsidRPr="00FA2792" w:rsidRDefault="00CB27DD" w:rsidP="00CB27D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0F99C" w14:textId="38A7148C" w:rsidR="00CB27DD" w:rsidRPr="00FA2792" w:rsidRDefault="00F97EA7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CA566F" w:rsidRPr="00CA56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A04A3F9" w14:textId="77777777" w:rsidR="00CB27DD" w:rsidRPr="00FA2792" w:rsidRDefault="00CB27DD" w:rsidP="00CB27D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35A2D" w14:textId="7018D35C" w:rsidR="00CB27DD" w:rsidRPr="00CB27DD" w:rsidRDefault="00F97EA7" w:rsidP="00CB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CB27DD" w:rsidRPr="00CB27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</w:tr>
    </w:tbl>
    <w:p w14:paraId="065958E4" w14:textId="77777777" w:rsidR="00CE5284" w:rsidRPr="003D7BFE" w:rsidRDefault="00CE5284" w:rsidP="00CB27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4"/>
          <w:szCs w:val="24"/>
        </w:rPr>
      </w:pPr>
    </w:p>
    <w:p w14:paraId="58475606" w14:textId="4D71BFEB" w:rsidR="0038747F" w:rsidRPr="008F3E9F" w:rsidRDefault="0038747F" w:rsidP="00CB2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F3E9F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31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Pr="008F3E9F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2565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Pr="008F3E9F">
        <w:rPr>
          <w:rFonts w:ascii="Angsana New" w:hAnsi="Angsana New"/>
          <w:color w:val="000000"/>
          <w:sz w:val="30"/>
          <w:szCs w:val="30"/>
          <w:cs/>
        </w:rPr>
        <w:t>และ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2564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Pr="008F3E9F">
        <w:rPr>
          <w:rFonts w:ascii="Angsana New" w:hAnsi="Angsana New"/>
          <w:color w:val="000000"/>
          <w:sz w:val="30"/>
          <w:szCs w:val="30"/>
          <w:cs/>
        </w:rPr>
        <w:t>สินค้าคงเหลือของบริษัทได้รวมสำรองน้ำมันตามกฎหมายไว้แล้วจำนวน</w:t>
      </w:r>
      <w:r w:rsidR="008F3E9F">
        <w:rPr>
          <w:rFonts w:ascii="Angsana New" w:hAnsi="Angsana New"/>
          <w:color w:val="000000"/>
          <w:sz w:val="30"/>
          <w:szCs w:val="30"/>
        </w:rPr>
        <w:br/>
      </w:r>
      <w:r w:rsidR="00F97EA7" w:rsidRPr="00F97EA7">
        <w:rPr>
          <w:rFonts w:ascii="Angsana New" w:hAnsi="Angsana New" w:hint="cs"/>
          <w:color w:val="000000"/>
          <w:sz w:val="30"/>
          <w:szCs w:val="30"/>
        </w:rPr>
        <w:t>2</w:t>
      </w:r>
      <w:r w:rsidR="00B43264" w:rsidRPr="008F3E9F">
        <w:rPr>
          <w:rFonts w:ascii="Angsana New" w:hAnsi="Angsana New"/>
          <w:color w:val="000000"/>
          <w:sz w:val="30"/>
          <w:szCs w:val="30"/>
        </w:rPr>
        <w:t>,</w:t>
      </w:r>
      <w:r w:rsidR="00F97EA7" w:rsidRPr="00F97EA7">
        <w:rPr>
          <w:rFonts w:ascii="Angsana New" w:hAnsi="Angsana New" w:hint="cs"/>
          <w:color w:val="000000"/>
          <w:sz w:val="30"/>
          <w:szCs w:val="30"/>
        </w:rPr>
        <w:t>000</w:t>
      </w:r>
      <w:r w:rsidR="000308E7">
        <w:rPr>
          <w:rFonts w:ascii="Angsana New" w:hAnsi="Angsana New"/>
          <w:color w:val="000000"/>
          <w:sz w:val="30"/>
          <w:szCs w:val="30"/>
        </w:rPr>
        <w:t xml:space="preserve"> </w:t>
      </w:r>
      <w:r w:rsidRPr="005674A8">
        <w:rPr>
          <w:rFonts w:ascii="Angsana New" w:hAnsi="Angsana New"/>
          <w:color w:val="000000"/>
          <w:sz w:val="30"/>
          <w:szCs w:val="30"/>
          <w:cs/>
        </w:rPr>
        <w:t>ลิตร คิดเป็นจำนวนเงิน</w:t>
      </w:r>
      <w:r w:rsidRPr="005674A8">
        <w:rPr>
          <w:rFonts w:ascii="Angsana New" w:hAnsi="Angsana New"/>
          <w:color w:val="000000"/>
          <w:sz w:val="30"/>
          <w:szCs w:val="30"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0</w:t>
      </w:r>
      <w:r w:rsidR="005674A8" w:rsidRPr="005674A8">
        <w:rPr>
          <w:rFonts w:ascii="Angsana New" w:hAnsi="Angsana New"/>
          <w:color w:val="000000"/>
          <w:sz w:val="30"/>
          <w:szCs w:val="30"/>
        </w:rPr>
        <w:t>.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07</w:t>
      </w:r>
      <w:r w:rsidR="005674A8" w:rsidRPr="005674A8">
        <w:rPr>
          <w:rFonts w:ascii="Angsana New" w:hAnsi="Angsana New"/>
          <w:color w:val="000000"/>
          <w:sz w:val="30"/>
          <w:szCs w:val="30"/>
        </w:rPr>
        <w:t xml:space="preserve"> </w:t>
      </w:r>
      <w:r w:rsidRPr="005674A8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8F3E9F">
        <w:rPr>
          <w:rFonts w:ascii="Angsana New" w:hAnsi="Angsana New"/>
          <w:color w:val="000000"/>
          <w:sz w:val="30"/>
          <w:szCs w:val="30"/>
          <w:cs/>
        </w:rPr>
        <w:t xml:space="preserve"> และจำนวน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680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Pr="008F3E9F">
        <w:rPr>
          <w:rFonts w:ascii="Angsana New" w:hAnsi="Angsana New"/>
          <w:color w:val="000000"/>
          <w:sz w:val="30"/>
          <w:szCs w:val="30"/>
          <w:cs/>
        </w:rPr>
        <w:t xml:space="preserve">ลิตร คิดเป็นจำนวนเงิน 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0</w:t>
      </w:r>
      <w:r w:rsidRPr="008F3E9F">
        <w:rPr>
          <w:rFonts w:ascii="Angsana New" w:hAnsi="Angsana New"/>
          <w:color w:val="000000"/>
          <w:sz w:val="30"/>
          <w:szCs w:val="30"/>
        </w:rPr>
        <w:t>.</w:t>
      </w:r>
      <w:r w:rsidR="00F97EA7" w:rsidRPr="00F97EA7">
        <w:rPr>
          <w:rFonts w:ascii="Angsana New" w:hAnsi="Angsana New"/>
          <w:color w:val="000000"/>
          <w:sz w:val="30"/>
          <w:szCs w:val="30"/>
        </w:rPr>
        <w:t>03</w:t>
      </w:r>
      <w:r w:rsidRPr="008F3E9F">
        <w:rPr>
          <w:rFonts w:ascii="Angsana New" w:hAnsi="Angsana New"/>
          <w:color w:val="000000"/>
          <w:sz w:val="30"/>
          <w:szCs w:val="30"/>
        </w:rPr>
        <w:t xml:space="preserve"> </w:t>
      </w:r>
      <w:r w:rsidRPr="008F3E9F">
        <w:rPr>
          <w:rFonts w:ascii="Angsana New" w:hAnsi="Angsana New"/>
          <w:color w:val="000000"/>
          <w:sz w:val="30"/>
          <w:szCs w:val="30"/>
          <w:cs/>
        </w:rPr>
        <w:t>ล้านบาท ตามลำดับ</w:t>
      </w:r>
    </w:p>
    <w:p w14:paraId="6E3F923B" w14:textId="74629A49" w:rsidR="00741650" w:rsidRPr="003D7BFE" w:rsidRDefault="00741650" w:rsidP="00CB27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2"/>
        </w:rPr>
      </w:pPr>
    </w:p>
    <w:p w14:paraId="4469E1B1" w14:textId="61697206" w:rsidR="00130BFE" w:rsidRPr="0008365F" w:rsidRDefault="00C43DEB" w:rsidP="0008365F">
      <w:pPr>
        <w:pStyle w:val="NFS1"/>
        <w:ind w:left="540" w:hanging="540"/>
        <w:rPr>
          <w:b/>
          <w:bCs/>
        </w:rPr>
      </w:pPr>
      <w:r w:rsidRPr="0008365F">
        <w:rPr>
          <w:b/>
          <w:bCs/>
          <w:cs/>
        </w:rPr>
        <w:t>สินทรัพย์ทางการเงินหมุนเวียน</w:t>
      </w:r>
      <w:r w:rsidR="00561007" w:rsidRPr="0008365F">
        <w:rPr>
          <w:b/>
          <w:bCs/>
        </w:rPr>
        <w:t xml:space="preserve"> </w:t>
      </w:r>
    </w:p>
    <w:p w14:paraId="01699143" w14:textId="77777777" w:rsidR="008B539F" w:rsidRPr="003D7BFE" w:rsidRDefault="008B539F" w:rsidP="00F913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2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55"/>
        <w:gridCol w:w="1185"/>
        <w:gridCol w:w="246"/>
        <w:gridCol w:w="27"/>
        <w:gridCol w:w="1167"/>
        <w:gridCol w:w="247"/>
        <w:gridCol w:w="1193"/>
      </w:tblGrid>
      <w:tr w:rsidR="004545B0" w:rsidRPr="00FA2792" w14:paraId="54F01102" w14:textId="77777777" w:rsidTr="004545B0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C299FA" w14:textId="77777777" w:rsidR="004545B0" w:rsidRPr="00FA2792" w:rsidRDefault="004545B0" w:rsidP="00856CFE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9EBF4" w14:textId="77777777" w:rsidR="004545B0" w:rsidRPr="00FA2792" w:rsidRDefault="004545B0" w:rsidP="00856CFE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8FDCB33" w14:textId="77777777" w:rsidR="004545B0" w:rsidRPr="00FA2792" w:rsidRDefault="004545B0" w:rsidP="00856CFE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696262" w14:textId="77777777" w:rsidR="004545B0" w:rsidRPr="00FA2792" w:rsidRDefault="004545B0" w:rsidP="00856CFE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45B0" w:rsidRPr="00FA2792" w14:paraId="2588EB4A" w14:textId="77777777" w:rsidTr="0045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C9578A" w14:textId="77777777" w:rsidR="004545B0" w:rsidRPr="00FA2792" w:rsidRDefault="004545B0" w:rsidP="00856CFE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300C7D" w14:textId="345BA98B" w:rsidR="004545B0" w:rsidRPr="00FA2792" w:rsidRDefault="00F97EA7" w:rsidP="00856CFE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15C22ED" w14:textId="77777777" w:rsidR="004545B0" w:rsidRPr="00FA2792" w:rsidRDefault="004545B0" w:rsidP="00856CFE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6B4C053" w14:textId="53A1CA87" w:rsidR="004545B0" w:rsidRPr="00FA2792" w:rsidRDefault="00F97EA7" w:rsidP="00856CFE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F433574" w14:textId="77777777" w:rsidR="004545B0" w:rsidRPr="00FA2792" w:rsidRDefault="004545B0" w:rsidP="00856CFE">
            <w:pPr>
              <w:spacing w:line="240" w:lineRule="auto"/>
              <w:ind w:left="-108" w:right="-90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65C03" w14:textId="320F655E" w:rsidR="004545B0" w:rsidRPr="00FA2792" w:rsidRDefault="00F97EA7" w:rsidP="00856CFE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E4B3C3" w14:textId="77777777" w:rsidR="004545B0" w:rsidRPr="00FA2792" w:rsidRDefault="004545B0" w:rsidP="00856CFE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DD0FD0F" w14:textId="7A2586B1" w:rsidR="004545B0" w:rsidRPr="00FA2792" w:rsidRDefault="00F97EA7" w:rsidP="00856CFE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545B0" w:rsidRPr="00FA2792" w14:paraId="021DE8CD" w14:textId="77777777" w:rsidTr="0045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0B72A43" w14:textId="77777777" w:rsidR="004545B0" w:rsidRPr="00FA2792" w:rsidRDefault="004545B0" w:rsidP="00856CFE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DDCFE8A" w14:textId="77777777" w:rsidR="004545B0" w:rsidRPr="00FA2792" w:rsidRDefault="004545B0" w:rsidP="00856CFE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545B0" w:rsidRPr="00FA2792" w14:paraId="4A39F4A8" w14:textId="77777777" w:rsidTr="0045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078ACD4" w14:textId="2613C51A" w:rsidR="004545B0" w:rsidRPr="00FA2792" w:rsidRDefault="004545B0" w:rsidP="00856C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เงินฝากประจำธนาคารที่ถึงกำหนดจ่ายคืน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B2F3D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0090F" w14:textId="77777777" w:rsidR="004545B0" w:rsidRPr="00FA2792" w:rsidRDefault="004545B0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84C62" w14:textId="639271FB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70D76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C5B1C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002BD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FB5BDAB" w14:textId="3315BA22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45B0" w:rsidRPr="00FA2792" w14:paraId="7272A046" w14:textId="77777777" w:rsidTr="0045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C6BA477" w14:textId="34305DB2" w:rsidR="004545B0" w:rsidRPr="00FA2792" w:rsidRDefault="004545B0" w:rsidP="00856C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แต่ไม่เกิน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139B4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F8B61" w14:textId="77777777" w:rsidR="004545B0" w:rsidRPr="00FA2792" w:rsidRDefault="004545B0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2CBAD" w14:textId="5E42F749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C719A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F2545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59984" w14:textId="77777777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FBF2170" w14:textId="182F00EB" w:rsidR="004545B0" w:rsidRPr="00FA2792" w:rsidRDefault="004545B0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1007" w:rsidRPr="00FA2792" w14:paraId="14715E6D" w14:textId="77777777" w:rsidTr="004545B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27B8E6C" w14:textId="67492E73" w:rsidR="00561007" w:rsidRPr="00FA2792" w:rsidRDefault="00561007" w:rsidP="00561007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(อัตราดอกเบี้ยร้อยละ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ต่อปี)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39BC7" w14:textId="6318DED4" w:rsidR="00561007" w:rsidRPr="00FA2792" w:rsidRDefault="00F97EA7" w:rsidP="0056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1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BF345" w14:textId="77777777" w:rsidR="00561007" w:rsidRPr="00FA2792" w:rsidRDefault="00561007" w:rsidP="00561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0469A" w14:textId="68E9B8B5" w:rsidR="00561007" w:rsidRPr="00FA2792" w:rsidRDefault="00F97EA7" w:rsidP="0056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660E" w14:textId="77777777" w:rsidR="00561007" w:rsidRPr="00FA2792" w:rsidRDefault="00561007" w:rsidP="0056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CDF9" w14:textId="1FA19BBC" w:rsidR="00561007" w:rsidRPr="00FA2792" w:rsidRDefault="00F97EA7" w:rsidP="0056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1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ADB5" w14:textId="77777777" w:rsidR="00561007" w:rsidRPr="00FA2792" w:rsidRDefault="00561007" w:rsidP="0056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14AFA4E" w14:textId="544135AB" w:rsidR="00561007" w:rsidRPr="00FA2792" w:rsidRDefault="00F97EA7" w:rsidP="0056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561007" w:rsidRPr="00FA2792" w14:paraId="48A9C4A7" w14:textId="77777777" w:rsidTr="004545B0">
        <w:trPr>
          <w:trHeight w:val="40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C403823" w14:textId="05621E52" w:rsidR="00561007" w:rsidRPr="00FA2792" w:rsidRDefault="00561007" w:rsidP="00561007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B68DED" w14:textId="0885D23A" w:rsidR="00561007" w:rsidRPr="00FA2792" w:rsidRDefault="00F97EA7" w:rsidP="0056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1007" w:rsidRPr="005610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F9690" w14:textId="77777777" w:rsidR="00561007" w:rsidRPr="00FA2792" w:rsidRDefault="00561007" w:rsidP="00561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EFE782" w14:textId="4A707BCE" w:rsidR="00561007" w:rsidRPr="00FA2792" w:rsidRDefault="00F97EA7" w:rsidP="0056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12DDC" w14:textId="77777777" w:rsidR="00561007" w:rsidRPr="00FA2792" w:rsidRDefault="00561007" w:rsidP="0056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991D45" w14:textId="3BC84EE1" w:rsidR="00561007" w:rsidRPr="00FA2792" w:rsidRDefault="00F97EA7" w:rsidP="0056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61007" w:rsidRPr="005610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4E3CB" w14:textId="77777777" w:rsidR="00561007" w:rsidRPr="00FA2792" w:rsidRDefault="00561007" w:rsidP="0056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3A2CF" w14:textId="679FF3BF" w:rsidR="00561007" w:rsidRPr="00FA2792" w:rsidRDefault="00F97EA7" w:rsidP="0056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</w:tr>
    </w:tbl>
    <w:p w14:paraId="40AFD4CC" w14:textId="754ED954" w:rsidR="00C53349" w:rsidRDefault="00C53349" w:rsidP="00C53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CAAE1D4" w14:textId="4C69DA3A" w:rsidR="000F2705" w:rsidRPr="00FA2792" w:rsidRDefault="000F2705" w:rsidP="00497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rPr>
          <w:rFonts w:asciiTheme="majorBidi" w:hAnsiTheme="majorBidi" w:cstheme="majorBidi"/>
          <w:color w:val="FF0000"/>
          <w:sz w:val="32"/>
          <w:szCs w:val="32"/>
        </w:rPr>
        <w:sectPr w:rsidR="000F2705" w:rsidRPr="00FA2792" w:rsidSect="00C932A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17" w:chapStyle="1"/>
          <w:cols w:space="708"/>
          <w:titlePg/>
          <w:docGrid w:linePitch="360"/>
        </w:sectPr>
      </w:pPr>
    </w:p>
    <w:p w14:paraId="234E6943" w14:textId="317537FC" w:rsidR="00CB27DD" w:rsidRPr="0008365F" w:rsidRDefault="00CB27DD" w:rsidP="0008365F">
      <w:pPr>
        <w:pStyle w:val="NFS1"/>
        <w:ind w:left="540" w:hanging="540"/>
        <w:rPr>
          <w:b/>
          <w:bCs/>
        </w:rPr>
      </w:pPr>
      <w:r w:rsidRPr="0008365F">
        <w:rPr>
          <w:b/>
          <w:bCs/>
          <w:cs/>
        </w:rPr>
        <w:lastRenderedPageBreak/>
        <w:t>เงินลงทุนในบริษัทย่อย</w:t>
      </w:r>
      <w:r w:rsidR="000B2223" w:rsidRPr="0008365F">
        <w:rPr>
          <w:b/>
          <w:bCs/>
        </w:rPr>
        <w:t xml:space="preserve"> </w:t>
      </w:r>
    </w:p>
    <w:p w14:paraId="6AC08A2B" w14:textId="472EA779" w:rsidR="00CB27DD" w:rsidRDefault="00CB27DD" w:rsidP="0009774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11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2"/>
        <w:gridCol w:w="1762"/>
        <w:gridCol w:w="1086"/>
        <w:gridCol w:w="638"/>
        <w:gridCol w:w="185"/>
        <w:gridCol w:w="693"/>
        <w:gridCol w:w="12"/>
        <w:gridCol w:w="187"/>
        <w:gridCol w:w="660"/>
        <w:gridCol w:w="190"/>
        <w:gridCol w:w="651"/>
        <w:gridCol w:w="195"/>
        <w:gridCol w:w="646"/>
        <w:gridCol w:w="192"/>
        <w:gridCol w:w="649"/>
        <w:gridCol w:w="196"/>
        <w:gridCol w:w="645"/>
        <w:gridCol w:w="185"/>
        <w:gridCol w:w="656"/>
        <w:gridCol w:w="189"/>
        <w:gridCol w:w="652"/>
        <w:gridCol w:w="188"/>
        <w:gridCol w:w="743"/>
      </w:tblGrid>
      <w:tr w:rsidR="006B7D18" w:rsidRPr="00887B43" w14:paraId="26C03AF4" w14:textId="77777777" w:rsidTr="00922974">
        <w:trPr>
          <w:cantSplit/>
          <w:tblHeader/>
        </w:trPr>
        <w:tc>
          <w:tcPr>
            <w:tcW w:w="2912" w:type="dxa"/>
          </w:tcPr>
          <w:p w14:paraId="1259D3BA" w14:textId="77777777" w:rsidR="006B7D18" w:rsidRPr="00887B43" w:rsidRDefault="006B7D18" w:rsidP="00D82BE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48" w:type="dxa"/>
            <w:gridSpan w:val="2"/>
          </w:tcPr>
          <w:p w14:paraId="392999D2" w14:textId="5712A5A7" w:rsidR="006B7D18" w:rsidRPr="00887B43" w:rsidRDefault="006B7D18" w:rsidP="00257BA5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20"/>
            <w:tcBorders>
              <w:bottom w:val="single" w:sz="4" w:space="0" w:color="auto"/>
            </w:tcBorders>
          </w:tcPr>
          <w:p w14:paraId="1B1C4643" w14:textId="4FEE8DC5" w:rsidR="006B7D18" w:rsidRPr="00887B43" w:rsidRDefault="006B7D18" w:rsidP="00410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7B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7BA5" w:rsidRPr="007907AA" w14:paraId="53904E49" w14:textId="77777777" w:rsidTr="00922974">
        <w:trPr>
          <w:cantSplit/>
          <w:trHeight w:val="717"/>
          <w:tblHeader/>
        </w:trPr>
        <w:tc>
          <w:tcPr>
            <w:tcW w:w="2912" w:type="dxa"/>
          </w:tcPr>
          <w:p w14:paraId="37A2687A" w14:textId="77777777" w:rsidR="00257BA5" w:rsidRPr="00887B43" w:rsidRDefault="00257BA5" w:rsidP="00D82BE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62" w:type="dxa"/>
            <w:vAlign w:val="bottom"/>
          </w:tcPr>
          <w:p w14:paraId="6C8ECEE2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357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086" w:type="dxa"/>
            <w:vAlign w:val="bottom"/>
          </w:tcPr>
          <w:p w14:paraId="3DA3A7A4" w14:textId="77777777" w:rsidR="00257BA5" w:rsidRPr="006347D8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47D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4A631C03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47D8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</w:tcBorders>
            <w:vAlign w:val="bottom"/>
          </w:tcPr>
          <w:p w14:paraId="57368C56" w14:textId="77777777" w:rsidR="00257BA5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62B292A3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199" w:type="dxa"/>
            <w:gridSpan w:val="2"/>
            <w:tcBorders>
              <w:top w:val="single" w:sz="4" w:space="0" w:color="auto"/>
            </w:tcBorders>
            <w:vAlign w:val="bottom"/>
          </w:tcPr>
          <w:p w14:paraId="77B0576B" w14:textId="77777777" w:rsidR="00257BA5" w:rsidRPr="007907AA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</w:tcBorders>
            <w:vAlign w:val="bottom"/>
          </w:tcPr>
          <w:p w14:paraId="4316ACC4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7EEAFA5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5" w:type="dxa"/>
            <w:tcBorders>
              <w:top w:val="single" w:sz="4" w:space="0" w:color="auto"/>
            </w:tcBorders>
            <w:vAlign w:val="bottom"/>
          </w:tcPr>
          <w:p w14:paraId="7AD541FA" w14:textId="77777777" w:rsidR="00257BA5" w:rsidRPr="007907AA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</w:tcBorders>
            <w:vAlign w:val="bottom"/>
          </w:tcPr>
          <w:p w14:paraId="62510962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9E1CE4A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46B3D6FB" w14:textId="77777777" w:rsidR="00257BA5" w:rsidRPr="007907AA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</w:tcBorders>
            <w:vAlign w:val="bottom"/>
          </w:tcPr>
          <w:p w14:paraId="7C4B3CD0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D68EB66" w14:textId="77777777" w:rsidR="00257BA5" w:rsidRPr="007907AA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7907AA">
              <w:rPr>
                <w:rFonts w:ascii="Angsana New" w:hAnsi="Angsana New"/>
                <w:sz w:val="26"/>
                <w:szCs w:val="26"/>
              </w:rPr>
              <w:t>-</w:t>
            </w:r>
            <w:r w:rsidRPr="007907A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" w:type="dxa"/>
            <w:tcBorders>
              <w:top w:val="single" w:sz="4" w:space="0" w:color="auto"/>
            </w:tcBorders>
            <w:vAlign w:val="bottom"/>
          </w:tcPr>
          <w:p w14:paraId="1DB734B3" w14:textId="77777777" w:rsidR="00257BA5" w:rsidRPr="007907AA" w:rsidDel="00685444" w:rsidRDefault="00257BA5" w:rsidP="00CB27D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gridSpan w:val="3"/>
            <w:tcBorders>
              <w:top w:val="single" w:sz="4" w:space="0" w:color="auto"/>
            </w:tcBorders>
            <w:vAlign w:val="bottom"/>
          </w:tcPr>
          <w:p w14:paraId="186D8C00" w14:textId="77777777" w:rsidR="00257BA5" w:rsidRPr="007907AA" w:rsidRDefault="00257BA5" w:rsidP="00CB27D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DA08EBA" w14:textId="77777777" w:rsidR="00257BA5" w:rsidRPr="007907AA" w:rsidRDefault="00257BA5" w:rsidP="00CB27D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7907AA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6B7D18" w:rsidRPr="007907AA" w14:paraId="0700B051" w14:textId="77777777" w:rsidTr="006B7D18">
        <w:trPr>
          <w:cantSplit/>
          <w:tblHeader/>
        </w:trPr>
        <w:tc>
          <w:tcPr>
            <w:tcW w:w="2912" w:type="dxa"/>
          </w:tcPr>
          <w:p w14:paraId="621822C1" w14:textId="77777777" w:rsidR="00257BA5" w:rsidRPr="00887B43" w:rsidRDefault="00257BA5" w:rsidP="00D82BE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62" w:type="dxa"/>
          </w:tcPr>
          <w:p w14:paraId="52FA36F4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641B1D9C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dxa"/>
          </w:tcPr>
          <w:p w14:paraId="7F4BC3E2" w14:textId="6C0A7767" w:rsidR="00257BA5" w:rsidRPr="007907AA" w:rsidRDefault="00F97EA7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5" w:type="dxa"/>
          </w:tcPr>
          <w:p w14:paraId="18A6A99E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3" w:type="dxa"/>
          </w:tcPr>
          <w:p w14:paraId="4CC5D742" w14:textId="00D7EC09" w:rsidR="00257BA5" w:rsidRPr="007907AA" w:rsidRDefault="00F97EA7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99" w:type="dxa"/>
            <w:gridSpan w:val="2"/>
          </w:tcPr>
          <w:p w14:paraId="5CDFD60B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</w:tcPr>
          <w:p w14:paraId="12234063" w14:textId="2E0C1F53" w:rsidR="00257BA5" w:rsidRPr="007907AA" w:rsidRDefault="00F97EA7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90" w:type="dxa"/>
          </w:tcPr>
          <w:p w14:paraId="6D69C804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1" w:type="dxa"/>
          </w:tcPr>
          <w:p w14:paraId="0E2B282F" w14:textId="6F2143A2" w:rsidR="00257BA5" w:rsidRPr="007907AA" w:rsidRDefault="00F97EA7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95" w:type="dxa"/>
          </w:tcPr>
          <w:p w14:paraId="28B147C0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</w:tcPr>
          <w:p w14:paraId="341A5ED4" w14:textId="4B14A3B7" w:rsidR="00257BA5" w:rsidRPr="007907AA" w:rsidRDefault="00F97EA7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92" w:type="dxa"/>
          </w:tcPr>
          <w:p w14:paraId="72B4A8D4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9" w:type="dxa"/>
          </w:tcPr>
          <w:p w14:paraId="17BDC79A" w14:textId="3ED1EE29" w:rsidR="00257BA5" w:rsidRPr="007907AA" w:rsidRDefault="00F97EA7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96" w:type="dxa"/>
          </w:tcPr>
          <w:p w14:paraId="669F18B7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5" w:type="dxa"/>
          </w:tcPr>
          <w:p w14:paraId="0084000C" w14:textId="24921EDE" w:rsidR="00257BA5" w:rsidRPr="007907AA" w:rsidRDefault="00F97EA7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5" w:type="dxa"/>
          </w:tcPr>
          <w:p w14:paraId="63027E7C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6" w:type="dxa"/>
          </w:tcPr>
          <w:p w14:paraId="71BB48BE" w14:textId="48CFE823" w:rsidR="00257BA5" w:rsidRPr="007907AA" w:rsidRDefault="00F97EA7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89" w:type="dxa"/>
            <w:vAlign w:val="bottom"/>
          </w:tcPr>
          <w:p w14:paraId="1FC898D3" w14:textId="77777777" w:rsidR="00257BA5" w:rsidRPr="007907AA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</w:tcPr>
          <w:p w14:paraId="6D9B8807" w14:textId="64425CCE" w:rsidR="00257BA5" w:rsidRPr="007907AA" w:rsidRDefault="00F97EA7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8" w:type="dxa"/>
          </w:tcPr>
          <w:p w14:paraId="02BE6949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43" w:type="dxa"/>
          </w:tcPr>
          <w:p w14:paraId="5DD9C8FE" w14:textId="536FBAB9" w:rsidR="00257BA5" w:rsidRPr="007907AA" w:rsidRDefault="00F97EA7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57BA5" w:rsidRPr="007907AA" w14:paraId="47836B62" w14:textId="77777777" w:rsidTr="006B7D18">
        <w:trPr>
          <w:cantSplit/>
          <w:tblHeader/>
        </w:trPr>
        <w:tc>
          <w:tcPr>
            <w:tcW w:w="2912" w:type="dxa"/>
          </w:tcPr>
          <w:p w14:paraId="4078B718" w14:textId="77777777" w:rsidR="00257BA5" w:rsidRPr="00887B43" w:rsidRDefault="00257BA5" w:rsidP="00D82BE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62" w:type="dxa"/>
          </w:tcPr>
          <w:p w14:paraId="7214D8E0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86" w:type="dxa"/>
          </w:tcPr>
          <w:p w14:paraId="24D0FC51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28" w:type="dxa"/>
            <w:gridSpan w:val="4"/>
          </w:tcPr>
          <w:p w14:paraId="006C7B7B" w14:textId="77777777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7AA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7907A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7907AA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824" w:type="dxa"/>
            <w:gridSpan w:val="16"/>
          </w:tcPr>
          <w:p w14:paraId="5CC9DF2B" w14:textId="728CF59D" w:rsidR="00257BA5" w:rsidRPr="007907AA" w:rsidRDefault="00257BA5" w:rsidP="00D82BE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6B7D18" w:rsidRPr="00887B43" w14:paraId="77ACF528" w14:textId="77777777" w:rsidTr="006B7D18">
        <w:trPr>
          <w:cantSplit/>
        </w:trPr>
        <w:tc>
          <w:tcPr>
            <w:tcW w:w="2912" w:type="dxa"/>
          </w:tcPr>
          <w:p w14:paraId="17BB7016" w14:textId="77777777" w:rsidR="00257BA5" w:rsidRPr="00887B43" w:rsidRDefault="00257BA5" w:rsidP="00D82BE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87B4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62" w:type="dxa"/>
          </w:tcPr>
          <w:p w14:paraId="0CC7BB89" w14:textId="77777777" w:rsidR="00257BA5" w:rsidRPr="00887B43" w:rsidRDefault="00257BA5" w:rsidP="00D82BE3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65722B71" w14:textId="77777777" w:rsidR="00257BA5" w:rsidRPr="00887B43" w:rsidRDefault="00257BA5" w:rsidP="00D82BE3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dxa"/>
            <w:vAlign w:val="bottom"/>
          </w:tcPr>
          <w:p w14:paraId="67F9827D" w14:textId="77777777" w:rsidR="00257BA5" w:rsidRPr="00887B43" w:rsidRDefault="00257BA5" w:rsidP="00D82BE3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6A0FD996" w14:textId="77777777" w:rsidR="00257BA5" w:rsidRPr="00887B43" w:rsidRDefault="00257BA5" w:rsidP="00D82BE3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3" w:type="dxa"/>
            <w:vAlign w:val="bottom"/>
          </w:tcPr>
          <w:p w14:paraId="7D1B4A12" w14:textId="77777777" w:rsidR="00257BA5" w:rsidRPr="00887B43" w:rsidRDefault="00257BA5" w:rsidP="00D82BE3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AF59B0A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5B4983E8" w14:textId="77777777" w:rsidR="00257BA5" w:rsidRPr="00887B43" w:rsidRDefault="00257BA5" w:rsidP="00D82BE3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2E563ABE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3D184E3C" w14:textId="77777777" w:rsidR="00257BA5" w:rsidRPr="00887B43" w:rsidRDefault="00257BA5" w:rsidP="00D82BE3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95" w:type="dxa"/>
            <w:vAlign w:val="bottom"/>
          </w:tcPr>
          <w:p w14:paraId="687E2B03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46" w:type="dxa"/>
            <w:vAlign w:val="bottom"/>
          </w:tcPr>
          <w:p w14:paraId="4B44FC6A" w14:textId="77777777" w:rsidR="00257BA5" w:rsidRPr="00887B43" w:rsidRDefault="00257BA5" w:rsidP="00D82BE3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2" w:type="dxa"/>
            <w:vAlign w:val="bottom"/>
          </w:tcPr>
          <w:p w14:paraId="30943EAF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49" w:type="dxa"/>
            <w:vAlign w:val="bottom"/>
          </w:tcPr>
          <w:p w14:paraId="423580B0" w14:textId="77777777" w:rsidR="00257BA5" w:rsidRPr="00887B43" w:rsidRDefault="00257BA5" w:rsidP="00D82BE3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96" w:type="dxa"/>
            <w:vAlign w:val="bottom"/>
          </w:tcPr>
          <w:p w14:paraId="1996B3DC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45" w:type="dxa"/>
            <w:vAlign w:val="bottom"/>
          </w:tcPr>
          <w:p w14:paraId="457EC32E" w14:textId="77777777" w:rsidR="00257BA5" w:rsidRPr="00887B43" w:rsidRDefault="00257BA5" w:rsidP="00D82BE3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" w:type="dxa"/>
            <w:vAlign w:val="bottom"/>
          </w:tcPr>
          <w:p w14:paraId="2B12A7C2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56" w:type="dxa"/>
            <w:vAlign w:val="bottom"/>
          </w:tcPr>
          <w:p w14:paraId="05BA9479" w14:textId="77777777" w:rsidR="00257BA5" w:rsidRPr="00887B43" w:rsidRDefault="00257BA5" w:rsidP="00D82BE3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5D19988C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vAlign w:val="bottom"/>
          </w:tcPr>
          <w:p w14:paraId="39FE1949" w14:textId="77777777" w:rsidR="00257BA5" w:rsidRPr="00887B43" w:rsidRDefault="00257BA5" w:rsidP="00D82BE3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8" w:type="dxa"/>
          </w:tcPr>
          <w:p w14:paraId="641CEAF8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43" w:type="dxa"/>
            <w:vAlign w:val="bottom"/>
          </w:tcPr>
          <w:p w14:paraId="446F2A0C" w14:textId="77777777" w:rsidR="00257BA5" w:rsidRPr="00887B43" w:rsidRDefault="00257BA5" w:rsidP="00D82BE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9D6164" w:rsidRPr="00887B43" w14:paraId="6D45DFED" w14:textId="77777777" w:rsidTr="006B7D18">
        <w:trPr>
          <w:cantSplit/>
        </w:trPr>
        <w:tc>
          <w:tcPr>
            <w:tcW w:w="2912" w:type="dxa"/>
          </w:tcPr>
          <w:p w14:paraId="414607D3" w14:textId="56BD6B30" w:rsidR="009D6164" w:rsidRPr="00887B43" w:rsidRDefault="009D6164" w:rsidP="009D6164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762" w:type="dxa"/>
          </w:tcPr>
          <w:p w14:paraId="36A71314" w14:textId="73AA5820" w:rsidR="009D6164" w:rsidRPr="008F3E9F" w:rsidRDefault="009D6164" w:rsidP="009D6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8F3E9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8F3E9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86" w:type="dxa"/>
          </w:tcPr>
          <w:p w14:paraId="4293AF8C" w14:textId="77777777" w:rsidR="009D6164" w:rsidRPr="00887B43" w:rsidRDefault="009D6164" w:rsidP="009D616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2F9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8" w:type="dxa"/>
          </w:tcPr>
          <w:p w14:paraId="36C25A10" w14:textId="6331BBB7" w:rsidR="009D6164" w:rsidRPr="00887B43" w:rsidRDefault="009D6164" w:rsidP="009D6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5905E73C" w14:textId="77777777" w:rsidR="009D6164" w:rsidRPr="00887B43" w:rsidRDefault="009D6164" w:rsidP="009D616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14:paraId="5284D751" w14:textId="1649406D" w:rsidR="009D6164" w:rsidRPr="00887B43" w:rsidRDefault="009D6164" w:rsidP="009D6164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9" w:type="dxa"/>
            <w:gridSpan w:val="2"/>
          </w:tcPr>
          <w:p w14:paraId="4D451531" w14:textId="77777777" w:rsidR="009D6164" w:rsidRPr="00887B43" w:rsidRDefault="009D6164" w:rsidP="009D616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</w:tcPr>
          <w:p w14:paraId="6E4ADFAD" w14:textId="6F0BB570" w:rsidR="009D6164" w:rsidRPr="007907AA" w:rsidRDefault="009D6164" w:rsidP="009D6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</w:tcPr>
          <w:p w14:paraId="4973D8BF" w14:textId="77777777" w:rsidR="009D6164" w:rsidRPr="007907AA" w:rsidRDefault="009D6164" w:rsidP="009D616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" w:type="dxa"/>
          </w:tcPr>
          <w:p w14:paraId="7C4EFC9D" w14:textId="29DEBFF0" w:rsidR="009D6164" w:rsidRPr="007907AA" w:rsidRDefault="009D6164" w:rsidP="009D6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</w:t>
            </w:r>
            <w:r w:rsidRPr="00CB5126">
              <w:rPr>
                <w:rFonts w:ascii="Angsana New" w:hAnsi="Angsana New"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sz w:val="26"/>
                <w:szCs w:val="26"/>
              </w:rPr>
              <w:t>685</w:t>
            </w:r>
          </w:p>
        </w:tc>
        <w:tc>
          <w:tcPr>
            <w:tcW w:w="195" w:type="dxa"/>
          </w:tcPr>
          <w:p w14:paraId="7D3DFC15" w14:textId="77777777" w:rsidR="009D6164" w:rsidRPr="007907AA" w:rsidRDefault="009D6164" w:rsidP="009D616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" w:type="dxa"/>
          </w:tcPr>
          <w:p w14:paraId="4DFCA4F1" w14:textId="4612CB6A" w:rsidR="009D6164" w:rsidRPr="007907AA" w:rsidRDefault="009D6164" w:rsidP="009D6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83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7050A05E" w14:textId="77777777" w:rsidR="009D6164" w:rsidRPr="007907AA" w:rsidRDefault="009D6164" w:rsidP="009D616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9" w:type="dxa"/>
          </w:tcPr>
          <w:p w14:paraId="602528C9" w14:textId="77777777" w:rsidR="009D6164" w:rsidRPr="007907AA" w:rsidRDefault="009D6164" w:rsidP="009D6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87" w:right="-80"/>
              <w:rPr>
                <w:rFonts w:ascii="Angsana New" w:hAnsi="Angsana New"/>
                <w:sz w:val="26"/>
                <w:szCs w:val="26"/>
              </w:rPr>
            </w:pPr>
            <w:r w:rsidRPr="00A809E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0C9AA3EE" w14:textId="77777777" w:rsidR="009D6164" w:rsidRPr="007907AA" w:rsidRDefault="009D6164" w:rsidP="009D616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5" w:type="dxa"/>
          </w:tcPr>
          <w:p w14:paraId="238F8D12" w14:textId="28D296CD" w:rsidR="009D6164" w:rsidRPr="007907AA" w:rsidRDefault="009D6164" w:rsidP="009D6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</w:tcPr>
          <w:p w14:paraId="5523BA70" w14:textId="77777777" w:rsidR="009D6164" w:rsidRPr="007907AA" w:rsidRDefault="009D6164" w:rsidP="009D6164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</w:tcPr>
          <w:p w14:paraId="56B43ECA" w14:textId="0E9A0383" w:rsidR="009D6164" w:rsidRPr="007907AA" w:rsidRDefault="009D6164" w:rsidP="009D6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  <w:cs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</w:t>
            </w:r>
            <w:r w:rsidRPr="00CB5126">
              <w:rPr>
                <w:rFonts w:ascii="Angsana New" w:hAnsi="Angsana New"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sz w:val="26"/>
                <w:szCs w:val="26"/>
              </w:rPr>
              <w:t>685</w:t>
            </w:r>
          </w:p>
        </w:tc>
        <w:tc>
          <w:tcPr>
            <w:tcW w:w="189" w:type="dxa"/>
          </w:tcPr>
          <w:p w14:paraId="323F882B" w14:textId="77777777" w:rsidR="009D6164" w:rsidRPr="00887B43" w:rsidRDefault="009D6164" w:rsidP="009D6164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shd w:val="clear" w:color="auto" w:fill="auto"/>
          </w:tcPr>
          <w:p w14:paraId="4A57AEAA" w14:textId="1ADA0B5E" w:rsidR="009D6164" w:rsidRPr="00887B43" w:rsidRDefault="009D6164" w:rsidP="009D6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604</w:t>
            </w:r>
          </w:p>
        </w:tc>
        <w:tc>
          <w:tcPr>
            <w:tcW w:w="188" w:type="dxa"/>
          </w:tcPr>
          <w:p w14:paraId="20D48FD1" w14:textId="77777777" w:rsidR="009D6164" w:rsidRPr="00887B43" w:rsidRDefault="009D6164" w:rsidP="009D6164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3" w:type="dxa"/>
          </w:tcPr>
          <w:p w14:paraId="159E1986" w14:textId="318339BF" w:rsidR="009D6164" w:rsidRPr="00887B43" w:rsidRDefault="009D6164" w:rsidP="009D6164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106</w:t>
            </w:r>
          </w:p>
        </w:tc>
      </w:tr>
      <w:tr w:rsidR="006B7D18" w:rsidRPr="00887B43" w14:paraId="3B7750A7" w14:textId="77777777" w:rsidTr="006B7D18">
        <w:trPr>
          <w:cantSplit/>
        </w:trPr>
        <w:tc>
          <w:tcPr>
            <w:tcW w:w="2912" w:type="dxa"/>
          </w:tcPr>
          <w:p w14:paraId="2CAC746B" w14:textId="3653EFF5" w:rsidR="00257BA5" w:rsidRPr="00887B43" w:rsidRDefault="00257BA5" w:rsidP="008F3E9F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62" w:type="dxa"/>
          </w:tcPr>
          <w:p w14:paraId="6EFB074F" w14:textId="23DC723D" w:rsidR="00257BA5" w:rsidRPr="008F3E9F" w:rsidRDefault="00257BA5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F3E9F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1086" w:type="dxa"/>
          </w:tcPr>
          <w:p w14:paraId="2F5444C1" w14:textId="77777777" w:rsidR="00257BA5" w:rsidRPr="00887B43" w:rsidRDefault="00257BA5" w:rsidP="008F3E9F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2F9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38" w:type="dxa"/>
          </w:tcPr>
          <w:p w14:paraId="4EDE7F0C" w14:textId="48D52B6F" w:rsidR="00257BA5" w:rsidRPr="00887B43" w:rsidRDefault="00F97EA7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85" w:type="dxa"/>
          </w:tcPr>
          <w:p w14:paraId="48BCCE85" w14:textId="77777777" w:rsidR="00257BA5" w:rsidRPr="00887B43" w:rsidRDefault="00257BA5" w:rsidP="008F3E9F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" w:type="dxa"/>
          </w:tcPr>
          <w:p w14:paraId="0E4B9205" w14:textId="662A8D01" w:rsidR="00257BA5" w:rsidRPr="00887B43" w:rsidRDefault="00F97EA7" w:rsidP="008F3E9F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9" w:type="dxa"/>
            <w:gridSpan w:val="2"/>
          </w:tcPr>
          <w:p w14:paraId="042D8B28" w14:textId="77777777" w:rsidR="00257BA5" w:rsidRPr="00887B43" w:rsidRDefault="00257BA5" w:rsidP="008F3E9F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62403FFE" w14:textId="30868FA5" w:rsidR="00257BA5" w:rsidRPr="007907AA" w:rsidRDefault="00F97EA7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</w:t>
            </w:r>
            <w:r w:rsidR="00257BA5">
              <w:rPr>
                <w:rFonts w:ascii="Angsana New" w:hAnsi="Angsana New"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90" w:type="dxa"/>
          </w:tcPr>
          <w:p w14:paraId="55E3D188" w14:textId="77777777" w:rsidR="00257BA5" w:rsidRPr="007907AA" w:rsidRDefault="00257BA5" w:rsidP="008F3E9F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1FEA3B94" w14:textId="4C61EDA2" w:rsidR="00257BA5" w:rsidRPr="007907AA" w:rsidRDefault="00F97EA7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</w:t>
            </w:r>
            <w:r w:rsidR="00257BA5" w:rsidRPr="00CB5126">
              <w:rPr>
                <w:rFonts w:ascii="Angsana New" w:hAnsi="Angsana New"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195" w:type="dxa"/>
          </w:tcPr>
          <w:p w14:paraId="77FC6930" w14:textId="77777777" w:rsidR="00257BA5" w:rsidRPr="007907AA" w:rsidRDefault="00257BA5" w:rsidP="008F3E9F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</w:tcPr>
          <w:p w14:paraId="295C6122" w14:textId="6672DBF6" w:rsidR="00257BA5" w:rsidRPr="007907AA" w:rsidRDefault="00257BA5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83"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58071138" w14:textId="77777777" w:rsidR="00257BA5" w:rsidRPr="007907AA" w:rsidRDefault="00257BA5" w:rsidP="008F3E9F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9" w:type="dxa"/>
            <w:tcBorders>
              <w:bottom w:val="single" w:sz="4" w:space="0" w:color="auto"/>
            </w:tcBorders>
          </w:tcPr>
          <w:p w14:paraId="222C7035" w14:textId="77777777" w:rsidR="00257BA5" w:rsidRPr="007907AA" w:rsidRDefault="00257BA5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87" w:right="-80"/>
              <w:rPr>
                <w:rFonts w:ascii="Angsana New" w:hAnsi="Angsana New"/>
                <w:sz w:val="26"/>
                <w:szCs w:val="26"/>
              </w:rPr>
            </w:pPr>
            <w:r w:rsidRPr="00A809E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1DD95315" w14:textId="77777777" w:rsidR="00257BA5" w:rsidRPr="007907AA" w:rsidRDefault="00257BA5" w:rsidP="008F3E9F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5551E74" w14:textId="2A250323" w:rsidR="00257BA5" w:rsidRPr="007907AA" w:rsidRDefault="00F97EA7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</w:t>
            </w:r>
            <w:r w:rsidR="00257BA5">
              <w:rPr>
                <w:rFonts w:ascii="Angsana New" w:hAnsi="Angsana New"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85" w:type="dxa"/>
          </w:tcPr>
          <w:p w14:paraId="1D7E091B" w14:textId="77777777" w:rsidR="00257BA5" w:rsidRPr="007907AA" w:rsidRDefault="00257BA5" w:rsidP="008F3E9F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14:paraId="073016CC" w14:textId="39939F3B" w:rsidR="00257BA5" w:rsidRPr="007907AA" w:rsidRDefault="00F97EA7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</w:rPr>
            </w:pPr>
            <w:r w:rsidRPr="00F97EA7">
              <w:rPr>
                <w:rFonts w:ascii="Angsana New" w:hAnsi="Angsana New"/>
                <w:sz w:val="26"/>
                <w:szCs w:val="26"/>
              </w:rPr>
              <w:t>1</w:t>
            </w:r>
            <w:r w:rsidR="00257BA5" w:rsidRPr="00CB5126">
              <w:rPr>
                <w:rFonts w:ascii="Angsana New" w:hAnsi="Angsana New"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189" w:type="dxa"/>
          </w:tcPr>
          <w:p w14:paraId="1540F65A" w14:textId="77777777" w:rsidR="00257BA5" w:rsidRPr="00887B43" w:rsidRDefault="00257BA5" w:rsidP="008F3E9F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</w:tcPr>
          <w:p w14:paraId="7837936A" w14:textId="58E03BCB" w:rsidR="00257BA5" w:rsidRPr="00887B43" w:rsidRDefault="00257BA5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8" w:type="dxa"/>
          </w:tcPr>
          <w:p w14:paraId="071F369B" w14:textId="77777777" w:rsidR="00257BA5" w:rsidRPr="00887B43" w:rsidRDefault="00257BA5" w:rsidP="008F3E9F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537E9DC4" w14:textId="3F28441D" w:rsidR="00257BA5" w:rsidRPr="00887B43" w:rsidRDefault="00257BA5" w:rsidP="008F3E9F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7D18" w:rsidRPr="00CB27DD" w14:paraId="46FD37FF" w14:textId="77777777" w:rsidTr="006B7D18">
        <w:trPr>
          <w:cantSplit/>
        </w:trPr>
        <w:tc>
          <w:tcPr>
            <w:tcW w:w="2912" w:type="dxa"/>
          </w:tcPr>
          <w:p w14:paraId="6B5DF872" w14:textId="04DA28C2" w:rsidR="00257BA5" w:rsidRPr="00CB27DD" w:rsidRDefault="00257BA5" w:rsidP="008F3E9F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27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62" w:type="dxa"/>
          </w:tcPr>
          <w:p w14:paraId="0F112F31" w14:textId="5D4BD3B8" w:rsidR="00257BA5" w:rsidRPr="00CB27DD" w:rsidRDefault="00257BA5" w:rsidP="008F3E9F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6" w:type="dxa"/>
          </w:tcPr>
          <w:p w14:paraId="214C355B" w14:textId="4E6A40FC" w:rsidR="00257BA5" w:rsidRPr="00CB27DD" w:rsidRDefault="00257BA5" w:rsidP="008F3E9F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dxa"/>
          </w:tcPr>
          <w:p w14:paraId="03A7B3A3" w14:textId="77777777" w:rsidR="00257BA5" w:rsidRPr="00CB27DD" w:rsidRDefault="00257BA5" w:rsidP="008F3E9F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53A323F1" w14:textId="77777777" w:rsidR="00257BA5" w:rsidRPr="00CB27DD" w:rsidRDefault="00257BA5" w:rsidP="008F3E9F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3" w:type="dxa"/>
          </w:tcPr>
          <w:p w14:paraId="34A6C971" w14:textId="53CFD667" w:rsidR="00257BA5" w:rsidRPr="00CB27DD" w:rsidRDefault="00257BA5" w:rsidP="008F3E9F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9" w:type="dxa"/>
            <w:gridSpan w:val="2"/>
          </w:tcPr>
          <w:p w14:paraId="7D8AB54F" w14:textId="77777777" w:rsidR="00257BA5" w:rsidRPr="00CB27DD" w:rsidRDefault="00257BA5" w:rsidP="008F3E9F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4D5A9FEB" w14:textId="44ED6A64" w:rsidR="00257BA5" w:rsidRPr="00CB27DD" w:rsidRDefault="00F97EA7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257BA5" w:rsidRPr="0022014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190" w:type="dxa"/>
          </w:tcPr>
          <w:p w14:paraId="28B5DCE7" w14:textId="77777777" w:rsidR="00257BA5" w:rsidRPr="00CB27DD" w:rsidRDefault="00257BA5" w:rsidP="008F3E9F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63E85E49" w14:textId="40FBE7E2" w:rsidR="00257BA5" w:rsidRPr="00CB27DD" w:rsidRDefault="00F97EA7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57BA5" w:rsidRPr="00CB27D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006</w:t>
            </w:r>
          </w:p>
        </w:tc>
        <w:tc>
          <w:tcPr>
            <w:tcW w:w="195" w:type="dxa"/>
          </w:tcPr>
          <w:p w14:paraId="64760496" w14:textId="77777777" w:rsidR="00257BA5" w:rsidRPr="00CB27DD" w:rsidRDefault="00257BA5" w:rsidP="008F3E9F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6" w:type="dxa"/>
            <w:tcBorders>
              <w:top w:val="single" w:sz="4" w:space="0" w:color="auto"/>
              <w:bottom w:val="double" w:sz="4" w:space="0" w:color="auto"/>
            </w:tcBorders>
          </w:tcPr>
          <w:p w14:paraId="1E9AE82E" w14:textId="650CCE8C" w:rsidR="00257BA5" w:rsidRPr="00CB27DD" w:rsidRDefault="00257BA5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83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37C9DF97" w14:textId="77777777" w:rsidR="00257BA5" w:rsidRPr="00CB27DD" w:rsidRDefault="00257BA5" w:rsidP="008F3E9F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56936425" w14:textId="77777777" w:rsidR="00257BA5" w:rsidRPr="00CB27DD" w:rsidRDefault="00257BA5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87" w:right="-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B27D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6F75B36F" w14:textId="77777777" w:rsidR="00257BA5" w:rsidRPr="00CB27DD" w:rsidRDefault="00257BA5" w:rsidP="008F3E9F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11719AEB" w14:textId="11B81A22" w:rsidR="00257BA5" w:rsidRPr="00CB27DD" w:rsidRDefault="00F97EA7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257BA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374</w:t>
            </w:r>
          </w:p>
        </w:tc>
        <w:tc>
          <w:tcPr>
            <w:tcW w:w="185" w:type="dxa"/>
          </w:tcPr>
          <w:p w14:paraId="4E50EAEF" w14:textId="77777777" w:rsidR="00257BA5" w:rsidRPr="00CB27DD" w:rsidRDefault="00257BA5" w:rsidP="008F3E9F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</w:tcPr>
          <w:p w14:paraId="1151AA32" w14:textId="5D6EA6FD" w:rsidR="00257BA5" w:rsidRPr="00CB27DD" w:rsidRDefault="00F97EA7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257BA5" w:rsidRPr="00CB27D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006</w:t>
            </w:r>
          </w:p>
        </w:tc>
        <w:tc>
          <w:tcPr>
            <w:tcW w:w="189" w:type="dxa"/>
          </w:tcPr>
          <w:p w14:paraId="1123067A" w14:textId="77777777" w:rsidR="00257BA5" w:rsidRPr="00CB27DD" w:rsidRDefault="00257BA5" w:rsidP="008F3E9F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C3FC1" w14:textId="6D877293" w:rsidR="00257BA5" w:rsidRPr="00CB27DD" w:rsidRDefault="00F97EA7" w:rsidP="008F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604</w:t>
            </w:r>
          </w:p>
        </w:tc>
        <w:tc>
          <w:tcPr>
            <w:tcW w:w="188" w:type="dxa"/>
          </w:tcPr>
          <w:p w14:paraId="5BE682E3" w14:textId="77777777" w:rsidR="00257BA5" w:rsidRPr="00CB27DD" w:rsidRDefault="00257BA5" w:rsidP="008F3E9F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35382C03" w14:textId="319BD068" w:rsidR="00257BA5" w:rsidRPr="00CB27DD" w:rsidRDefault="00F97EA7" w:rsidP="008F3E9F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F97EA7">
              <w:rPr>
                <w:rFonts w:ascii="Angsana New" w:hAnsi="Angsana New"/>
                <w:b/>
                <w:bCs/>
                <w:sz w:val="26"/>
                <w:szCs w:val="26"/>
              </w:rPr>
              <w:t>106</w:t>
            </w:r>
          </w:p>
        </w:tc>
      </w:tr>
    </w:tbl>
    <w:p w14:paraId="63DBA9DE" w14:textId="23016C8C" w:rsidR="00CB27DD" w:rsidRDefault="00CB27DD" w:rsidP="0009774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8ADFEA5" w14:textId="391D70A3" w:rsidR="006B7D18" w:rsidRDefault="006B7D18" w:rsidP="0009774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บริษัทย่อยทั้งหมดจดทะเบียนจัดตั้ง</w:t>
      </w:r>
      <w:r w:rsidR="00410F85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ดำเนินธุรกิจในประเทศไทย</w:t>
      </w:r>
    </w:p>
    <w:p w14:paraId="4EC05287" w14:textId="77777777" w:rsidR="00C62DA0" w:rsidRPr="00FA2792" w:rsidRDefault="00C62DA0" w:rsidP="0009774D">
      <w:pPr>
        <w:pStyle w:val="block"/>
        <w:spacing w:after="0" w:line="240" w:lineRule="auto"/>
        <w:ind w:left="0" w:right="289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</w:p>
    <w:p w14:paraId="50DB96B6" w14:textId="2DE96679" w:rsidR="00F60593" w:rsidRPr="00FA2792" w:rsidRDefault="00F60593" w:rsidP="00CD6E80">
      <w:pPr>
        <w:rPr>
          <w:rFonts w:asciiTheme="majorBidi" w:hAnsiTheme="majorBidi" w:cstheme="majorBidi"/>
          <w:sz w:val="30"/>
          <w:szCs w:val="30"/>
          <w:cs/>
        </w:rPr>
        <w:sectPr w:rsidR="00F60593" w:rsidRPr="00FA2792" w:rsidSect="002978A4">
          <w:headerReference w:type="default" r:id="rId17"/>
          <w:footerReference w:type="default" r:id="rId18"/>
          <w:headerReference w:type="first" r:id="rId19"/>
          <w:footerReference w:type="first" r:id="rId20"/>
          <w:pgSz w:w="16840" w:h="11907" w:orient="landscape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tbl>
      <w:tblPr>
        <w:tblW w:w="90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30"/>
        <w:gridCol w:w="864"/>
        <w:gridCol w:w="1292"/>
        <w:gridCol w:w="238"/>
        <w:gridCol w:w="1297"/>
      </w:tblGrid>
      <w:tr w:rsidR="003D7BFE" w:rsidRPr="00136119" w14:paraId="4E010D5B" w14:textId="77777777" w:rsidTr="003D7BFE">
        <w:trPr>
          <w:tblHeader/>
        </w:trPr>
        <w:tc>
          <w:tcPr>
            <w:tcW w:w="2954" w:type="pct"/>
          </w:tcPr>
          <w:p w14:paraId="0B604311" w14:textId="3A61BC5A" w:rsidR="003D7BFE" w:rsidRPr="00136119" w:rsidRDefault="003D7BFE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479" w:type="pct"/>
            <w:vAlign w:val="bottom"/>
          </w:tcPr>
          <w:p w14:paraId="06F9ABA3" w14:textId="2670E4D0" w:rsidR="003D7BFE" w:rsidRPr="00136119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67" w:type="pct"/>
            <w:gridSpan w:val="3"/>
            <w:vAlign w:val="bottom"/>
          </w:tcPr>
          <w:p w14:paraId="11DC5DA4" w14:textId="1B467F63" w:rsidR="003D7BFE" w:rsidRPr="00F97EA7" w:rsidRDefault="003D7BFE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6119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136119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D7BFE" w:rsidRPr="00136119" w14:paraId="02E38C37" w14:textId="77777777" w:rsidTr="003D7BFE">
        <w:trPr>
          <w:tblHeader/>
        </w:trPr>
        <w:tc>
          <w:tcPr>
            <w:tcW w:w="2954" w:type="pct"/>
          </w:tcPr>
          <w:p w14:paraId="2D48EF3B" w14:textId="083B3338" w:rsidR="003D7BFE" w:rsidRPr="00136119" w:rsidRDefault="003D7BFE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361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79" w:type="pct"/>
            <w:vAlign w:val="bottom"/>
          </w:tcPr>
          <w:p w14:paraId="620E64F3" w14:textId="77777777" w:rsidR="003D7BFE" w:rsidRPr="00136119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6" w:type="pct"/>
            <w:vAlign w:val="bottom"/>
          </w:tcPr>
          <w:p w14:paraId="5D43B929" w14:textId="21D96C3B" w:rsidR="003D7BFE" w:rsidRPr="00136119" w:rsidRDefault="003D7BFE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" w:type="pct"/>
          </w:tcPr>
          <w:p w14:paraId="104E4878" w14:textId="77777777" w:rsidR="003D7BFE" w:rsidRPr="00F97EA7" w:rsidRDefault="003D7BFE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0A232F8B" w14:textId="380E1BD3" w:rsidR="003D7BFE" w:rsidRPr="00136119" w:rsidRDefault="003D7BFE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D7BFE" w:rsidRPr="00136119" w14:paraId="7765DFF3" w14:textId="77777777" w:rsidTr="003D7BFE">
        <w:trPr>
          <w:tblHeader/>
        </w:trPr>
        <w:tc>
          <w:tcPr>
            <w:tcW w:w="2954" w:type="pct"/>
          </w:tcPr>
          <w:p w14:paraId="5753F40D" w14:textId="77777777" w:rsidR="003D7BFE" w:rsidRPr="00136119" w:rsidRDefault="003D7BFE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" w:type="pct"/>
            <w:vAlign w:val="bottom"/>
          </w:tcPr>
          <w:p w14:paraId="4AC67F52" w14:textId="77777777" w:rsidR="003D7BFE" w:rsidRPr="00136119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vAlign w:val="bottom"/>
          </w:tcPr>
          <w:p w14:paraId="6467A65B" w14:textId="685A8E89" w:rsidR="003D7BFE" w:rsidRPr="00F97EA7" w:rsidRDefault="003D7BFE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907AA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3D7BFE" w:rsidRPr="00136119" w14:paraId="0C8AAE2E" w14:textId="77777777" w:rsidTr="003D7BFE">
        <w:trPr>
          <w:trHeight w:val="344"/>
        </w:trPr>
        <w:tc>
          <w:tcPr>
            <w:tcW w:w="2954" w:type="pct"/>
          </w:tcPr>
          <w:p w14:paraId="34253348" w14:textId="77777777" w:rsidR="003D7BFE" w:rsidRPr="00136119" w:rsidRDefault="003D7BFE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122D1A97" w14:textId="77777777" w:rsidR="003D7BFE" w:rsidRPr="00136119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6" w:type="pct"/>
          </w:tcPr>
          <w:p w14:paraId="6761C6A1" w14:textId="77777777" w:rsidR="003D7BFE" w:rsidRPr="00136119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54A81562" w14:textId="77777777" w:rsidR="003D7BFE" w:rsidRPr="00136119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2D0DFC09" w14:textId="263EDCC4" w:rsidR="003D7BFE" w:rsidRPr="00136119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7BFE" w:rsidRPr="00136119" w14:paraId="74E86111" w14:textId="77777777" w:rsidTr="003D7BFE">
        <w:trPr>
          <w:trHeight w:val="344"/>
        </w:trPr>
        <w:tc>
          <w:tcPr>
            <w:tcW w:w="2954" w:type="pct"/>
          </w:tcPr>
          <w:p w14:paraId="3F48C412" w14:textId="352ECDD8" w:rsidR="003D7BFE" w:rsidRPr="00136119" w:rsidRDefault="003D7BFE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</w:t>
            </w:r>
            <w:r w:rsidRPr="0013611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บริษัท จีจีซี ไบโอเคมิคอล</w:t>
            </w:r>
            <w:r w:rsidRPr="0013611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3611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79" w:type="pct"/>
          </w:tcPr>
          <w:p w14:paraId="6596CA91" w14:textId="77777777" w:rsidR="003D7BFE" w:rsidRPr="00136119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6" w:type="pct"/>
          </w:tcPr>
          <w:p w14:paraId="64E60952" w14:textId="49961DEA" w:rsidR="003D7BFE" w:rsidRPr="00136119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2" w:type="pct"/>
          </w:tcPr>
          <w:p w14:paraId="43EB4E5D" w14:textId="77777777" w:rsidR="003D7BFE" w:rsidRPr="00F97EA7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68007729" w14:textId="4F4923B2" w:rsidR="003D7BFE" w:rsidRPr="00136119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  <w:tr w:rsidR="003D7BFE" w:rsidRPr="00136119" w14:paraId="2734A5E9" w14:textId="77777777" w:rsidTr="003D7BFE">
        <w:tc>
          <w:tcPr>
            <w:tcW w:w="2954" w:type="pct"/>
          </w:tcPr>
          <w:p w14:paraId="1E3C0E34" w14:textId="184384AD" w:rsidR="003D7BFE" w:rsidRPr="00136119" w:rsidRDefault="003D7BFE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36119">
              <w:rPr>
                <w:rFonts w:asciiTheme="majorBidi" w:hAnsiTheme="majorBidi" w:hint="cs"/>
                <w:sz w:val="30"/>
                <w:szCs w:val="30"/>
                <w:cs/>
              </w:rPr>
              <w:t>การเลิกกิจการใน</w:t>
            </w:r>
            <w:r w:rsidRPr="0013611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บริษัท</w:t>
            </w:r>
            <w:r w:rsidRPr="0013611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ไทยแฟตตี้แอลกอฮอลส์</w:t>
            </w:r>
            <w:r w:rsidRPr="0013611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13611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479" w:type="pct"/>
          </w:tcPr>
          <w:p w14:paraId="00F9A96D" w14:textId="0DF29AAE" w:rsidR="003D7BFE" w:rsidRPr="00136119" w:rsidRDefault="003D7BFE" w:rsidP="00136119">
            <w:pPr>
              <w:pStyle w:val="acctfourfigures"/>
              <w:tabs>
                <w:tab w:val="clear" w:pos="765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97EA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16" w:type="pct"/>
          </w:tcPr>
          <w:p w14:paraId="04E5677C" w14:textId="2AEB95B6" w:rsidR="003D7BFE" w:rsidRPr="00136119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2A12258F" w14:textId="77777777" w:rsidR="003D7BFE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pct"/>
          </w:tcPr>
          <w:p w14:paraId="6FBFABF4" w14:textId="352A1270" w:rsidR="003D7BFE" w:rsidRPr="00136119" w:rsidRDefault="003D7BFE" w:rsidP="00D82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ABC4C04" w14:textId="24BD295F" w:rsidR="00136119" w:rsidRPr="00136119" w:rsidRDefault="00136119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39E2AE8" w14:textId="77777777" w:rsidR="00BF2E13" w:rsidRPr="00136119" w:rsidRDefault="00BF2E13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36119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>บริษัท จีจีซี ไบโอเคมิคอล จำกัด</w:t>
      </w:r>
    </w:p>
    <w:p w14:paraId="65E0B615" w14:textId="77777777" w:rsidR="00BF2E13" w:rsidRPr="00EF2CFE" w:rsidRDefault="00BF2E13" w:rsidP="00EF2C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7D3FB81C" w14:textId="76CF82B1" w:rsidR="00BF2E13" w:rsidRPr="00E01268" w:rsidRDefault="00E01268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en-US" w:bidi="th-TH"/>
        </w:rPr>
      </w:pP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เมื่อวันที่ </w:t>
      </w:r>
      <w:r w:rsidR="00EC1F51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8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เมษายน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2565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บริษัทจีจีซี ไบโอเคมิคอล จำกัด ซึ่งเป็นบริษัทย่อย ได้เรียกชำระค่าหุ้นเพิ่มเติมจำนวน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575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15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 เป็นจำนวนเงินรวม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53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.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63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เพื่อลงทุนในธุรกิจอ้อยและน้ำตาล ภายใต้การดำเนินโครงการนครสวรรค์ไบโอคอมเพล็กซ์ของการร่วมค้าของบริษัทย่อย</w:t>
      </w:r>
    </w:p>
    <w:p w14:paraId="261EE836" w14:textId="20CF9195" w:rsidR="00BF2E13" w:rsidRDefault="00BF2E13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92E087A" w14:textId="78F18DF8" w:rsidR="00F87125" w:rsidRPr="00F87125" w:rsidRDefault="00F87125" w:rsidP="00F8712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  <w:lang w:bidi="th-TH"/>
        </w:rPr>
      </w:pPr>
      <w:r w:rsidRPr="00F8712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</w:t>
      </w:r>
      <w:r w:rsidRPr="00F8712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ไทยแฟตตี้แอลกอฮอลส์</w:t>
      </w:r>
      <w:r w:rsidRPr="00F87125">
        <w:rPr>
          <w:rFonts w:ascii="Angsana New" w:hAnsi="Angsana New"/>
          <w:i/>
          <w:iCs/>
          <w:color w:val="000000"/>
          <w:sz w:val="30"/>
          <w:szCs w:val="30"/>
          <w:lang w:bidi="th-TH"/>
        </w:rPr>
        <w:t xml:space="preserve"> </w:t>
      </w:r>
      <w:r w:rsidRPr="00F87125">
        <w:rPr>
          <w:rFonts w:ascii="Angsana New" w:hAnsi="Angsana New"/>
          <w:i/>
          <w:iCs/>
          <w:color w:val="000000"/>
          <w:sz w:val="30"/>
          <w:szCs w:val="30"/>
          <w:cs/>
        </w:rPr>
        <w:t>จำกัด</w:t>
      </w:r>
      <w:r w:rsidR="002E2A29">
        <w:rPr>
          <w:rFonts w:ascii="Angsana New" w:hAnsi="Angsana New"/>
          <w:i/>
          <w:iCs/>
          <w:color w:val="000000"/>
          <w:sz w:val="30"/>
          <w:szCs w:val="30"/>
          <w:lang w:bidi="th-TH"/>
        </w:rPr>
        <w:t xml:space="preserve"> </w:t>
      </w:r>
    </w:p>
    <w:p w14:paraId="51FBC637" w14:textId="77777777" w:rsidR="00F87125" w:rsidRPr="00BC687F" w:rsidRDefault="00F87125" w:rsidP="00F8712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</w:p>
    <w:p w14:paraId="7BC6CAB7" w14:textId="30A46B30" w:rsidR="00F87125" w:rsidRPr="00F87125" w:rsidRDefault="00F87125" w:rsidP="00F8712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87125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/>
        </w:rPr>
        <w:t>31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>ตุลาคม</w:t>
      </w:r>
      <w:r w:rsidRPr="00F8712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/>
        </w:rPr>
        <w:t>2565</w:t>
      </w:r>
      <w:r w:rsidRPr="00F87125">
        <w:rPr>
          <w:rFonts w:ascii="Angsana New" w:hAnsi="Angsana New"/>
          <w:color w:val="000000"/>
          <w:sz w:val="30"/>
          <w:szCs w:val="30"/>
        </w:rPr>
        <w:t xml:space="preserve"> </w:t>
      </w:r>
      <w:r w:rsidRPr="00F87125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F87125">
        <w:rPr>
          <w:rFonts w:ascii="Angsana New" w:hAnsi="Angsana New"/>
          <w:color w:val="000000"/>
          <w:sz w:val="30"/>
          <w:szCs w:val="30"/>
          <w:cs/>
        </w:rPr>
        <w:t xml:space="preserve"> ไทยแฟตตี้แอลกอฮอลส์</w:t>
      </w:r>
      <w:r w:rsidRPr="00F87125">
        <w:rPr>
          <w:rFonts w:ascii="Angsana New" w:hAnsi="Angsana New"/>
          <w:color w:val="000000"/>
          <w:sz w:val="30"/>
          <w:szCs w:val="30"/>
        </w:rPr>
        <w:t xml:space="preserve"> </w:t>
      </w:r>
      <w:r w:rsidRPr="00F87125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F87125">
        <w:rPr>
          <w:rFonts w:ascii="Angsana New" w:hAnsi="Angsana New" w:hint="cs"/>
          <w:color w:val="000000"/>
          <w:sz w:val="30"/>
          <w:szCs w:val="30"/>
          <w:cs/>
        </w:rPr>
        <w:t xml:space="preserve"> ซึ่งเป็นบริษัทย่อย ได้จดทะเบียนเลิกบริษัทกับ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Pr="00F87125">
        <w:rPr>
          <w:rFonts w:ascii="Angsana New" w:hAnsi="Angsana New" w:hint="cs"/>
          <w:color w:val="000000"/>
          <w:sz w:val="30"/>
          <w:szCs w:val="30"/>
          <w:cs/>
        </w:rPr>
        <w:t xml:space="preserve">กรมพัฒนาธุรกิจการค้า กระทรวงพาณิชย์ และบริษัทย่อยได้คืนเงินลงทุนแก่บริษัทเป็นจำนวนเงิน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="002E2A29"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F87125">
        <w:rPr>
          <w:rFonts w:ascii="Angsana New" w:hAnsi="Angsana New" w:hint="cs"/>
          <w:color w:val="000000"/>
          <w:sz w:val="30"/>
          <w:szCs w:val="30"/>
          <w:cs/>
        </w:rPr>
        <w:t>ล้านบาท โดยบริษัทรับรู้</w:t>
      </w:r>
      <w:r>
        <w:rPr>
          <w:rFonts w:ascii="Angsana New" w:hAnsi="Angsana New" w:hint="cs"/>
          <w:color w:val="000000"/>
          <w:sz w:val="30"/>
          <w:szCs w:val="30"/>
          <w:cs/>
          <w:lang w:bidi="th-TH"/>
        </w:rPr>
        <w:t>ขาดทุน</w:t>
      </w:r>
      <w:r w:rsidRPr="00F87125">
        <w:rPr>
          <w:rFonts w:ascii="Angsana New" w:hAnsi="Angsana New" w:hint="cs"/>
          <w:color w:val="000000"/>
          <w:sz w:val="30"/>
          <w:szCs w:val="30"/>
          <w:cs/>
        </w:rPr>
        <w:t xml:space="preserve">จากการคืนเงินลงทุนจำนวน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/>
        </w:rPr>
        <w:t>429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F87125">
        <w:rPr>
          <w:rFonts w:ascii="Angsana New" w:hAnsi="Angsana New" w:hint="cs"/>
          <w:color w:val="000000"/>
          <w:sz w:val="30"/>
          <w:szCs w:val="30"/>
          <w:cs/>
        </w:rPr>
        <w:t>ล้านบาท ในงบกำไรขาดทุนเฉพาะกิจการสำหรับ</w:t>
      </w:r>
      <w:r w:rsidRPr="00F87125">
        <w:rPr>
          <w:rFonts w:ascii="Angsana New" w:hAnsi="Angsana New" w:hint="cs"/>
          <w:color w:val="000000"/>
          <w:sz w:val="30"/>
          <w:szCs w:val="30"/>
          <w:cs/>
          <w:lang w:bidi="th-TH"/>
        </w:rPr>
        <w:t>ปี</w:t>
      </w:r>
      <w:r w:rsidRPr="00F87125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F87125">
        <w:rPr>
          <w:rFonts w:ascii="Angsana New" w:hAnsi="Angsana New"/>
          <w:color w:val="000000"/>
          <w:sz w:val="30"/>
          <w:szCs w:val="30"/>
        </w:rPr>
        <w:t xml:space="preserve"> </w:t>
      </w:r>
      <w:r w:rsidRPr="00F87125">
        <w:rPr>
          <w:rFonts w:ascii="Angsana New" w:hAnsi="Angsana New" w:hint="cs"/>
          <w:color w:val="000000"/>
          <w:sz w:val="30"/>
          <w:szCs w:val="30"/>
          <w:cs/>
          <w:lang w:bidi="th-TH"/>
        </w:rPr>
        <w:t>ธันวาคม</w:t>
      </w:r>
      <w:r w:rsidRPr="00F8712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/>
        </w:rPr>
        <w:t>2565</w:t>
      </w:r>
      <w:r w:rsidRPr="00F87125">
        <w:rPr>
          <w:rFonts w:ascii="Angsana New" w:hAnsi="Angsana New" w:hint="cs"/>
          <w:color w:val="000000"/>
          <w:sz w:val="30"/>
          <w:szCs w:val="30"/>
          <w:cs/>
        </w:rPr>
        <w:t xml:space="preserve"> ทั้งนี้ บริษัทย่อยอยู่ระหว่างการชำระบัญชี ณ วันที่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F87125">
        <w:rPr>
          <w:rFonts w:ascii="Angsana New" w:hAnsi="Angsana New"/>
          <w:color w:val="000000"/>
          <w:sz w:val="30"/>
          <w:szCs w:val="30"/>
        </w:rPr>
        <w:t xml:space="preserve"> </w:t>
      </w:r>
      <w:r w:rsidRPr="00F87125">
        <w:rPr>
          <w:rFonts w:ascii="Angsana New" w:hAnsi="Angsana New" w:hint="cs"/>
          <w:color w:val="000000"/>
          <w:sz w:val="30"/>
          <w:szCs w:val="30"/>
          <w:cs/>
          <w:lang w:bidi="th-TH"/>
        </w:rPr>
        <w:t>ธันวาคม</w:t>
      </w:r>
      <w:r w:rsidRPr="00F8712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color w:val="000000"/>
          <w:sz w:val="30"/>
          <w:szCs w:val="30"/>
          <w:lang w:val="en-US"/>
        </w:rPr>
        <w:t>2565</w:t>
      </w:r>
    </w:p>
    <w:p w14:paraId="0800E310" w14:textId="77777777" w:rsidR="00F87125" w:rsidRPr="00136119" w:rsidRDefault="00F87125" w:rsidP="0013611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EF09505" w14:textId="77777777" w:rsidR="00F87125" w:rsidRDefault="00F87125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93C5EFC" w14:textId="6ED25D71" w:rsidR="00F87125" w:rsidRPr="003C2D29" w:rsidRDefault="00F87125" w:rsidP="00F87125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  <w:sectPr w:rsidR="00F87125" w:rsidRPr="003C2D29" w:rsidSect="00116365">
          <w:footerReference w:type="default" r:id="rId21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2AB85BB" w14:textId="6B3B06F6" w:rsidR="00F87125" w:rsidRPr="0008365F" w:rsidRDefault="00F87125" w:rsidP="0008365F">
      <w:pPr>
        <w:pStyle w:val="NFS1"/>
        <w:ind w:left="540" w:hanging="540"/>
        <w:rPr>
          <w:b/>
          <w:bCs/>
        </w:rPr>
      </w:pPr>
      <w:r w:rsidRPr="0008365F">
        <w:rPr>
          <w:b/>
          <w:bCs/>
          <w:cs/>
        </w:rPr>
        <w:lastRenderedPageBreak/>
        <w:t>เงินลงทุนใน</w:t>
      </w:r>
      <w:r w:rsidR="009E06B9" w:rsidRPr="0008365F">
        <w:rPr>
          <w:b/>
          <w:bCs/>
          <w:cs/>
        </w:rPr>
        <w:t>บริษัทร่วม</w:t>
      </w:r>
      <w:r w:rsidR="009E06B9">
        <w:rPr>
          <w:rFonts w:hint="cs"/>
          <w:b/>
          <w:bCs/>
          <w:cs/>
        </w:rPr>
        <w:t>และ</w:t>
      </w:r>
      <w:r w:rsidR="00D14A1C" w:rsidRPr="0008365F">
        <w:rPr>
          <w:rFonts w:hint="cs"/>
          <w:b/>
          <w:bCs/>
          <w:cs/>
        </w:rPr>
        <w:t>การร่วมค้า</w:t>
      </w:r>
      <w:r w:rsidR="007F45F0" w:rsidRPr="0008365F">
        <w:rPr>
          <w:b/>
          <w:bCs/>
        </w:rPr>
        <w:t xml:space="preserve"> </w:t>
      </w:r>
    </w:p>
    <w:p w14:paraId="67B84875" w14:textId="77777777" w:rsidR="00F87125" w:rsidRPr="000308E7" w:rsidRDefault="00F87125" w:rsidP="00AF265F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14958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2172"/>
        <w:gridCol w:w="810"/>
        <w:gridCol w:w="720"/>
        <w:gridCol w:w="182"/>
        <w:gridCol w:w="760"/>
        <w:gridCol w:w="209"/>
        <w:gridCol w:w="714"/>
        <w:gridCol w:w="6"/>
        <w:gridCol w:w="228"/>
        <w:gridCol w:w="6"/>
        <w:gridCol w:w="750"/>
        <w:gridCol w:w="6"/>
        <w:gridCol w:w="192"/>
        <w:gridCol w:w="6"/>
        <w:gridCol w:w="696"/>
        <w:gridCol w:w="6"/>
        <w:gridCol w:w="228"/>
        <w:gridCol w:w="6"/>
        <w:gridCol w:w="660"/>
        <w:gridCol w:w="6"/>
        <w:gridCol w:w="228"/>
        <w:gridCol w:w="6"/>
        <w:gridCol w:w="678"/>
        <w:gridCol w:w="6"/>
        <w:gridCol w:w="228"/>
        <w:gridCol w:w="6"/>
        <w:gridCol w:w="754"/>
        <w:gridCol w:w="6"/>
        <w:gridCol w:w="172"/>
        <w:gridCol w:w="6"/>
        <w:gridCol w:w="699"/>
        <w:gridCol w:w="6"/>
        <w:gridCol w:w="186"/>
        <w:gridCol w:w="14"/>
        <w:gridCol w:w="708"/>
        <w:gridCol w:w="6"/>
        <w:gridCol w:w="6"/>
      </w:tblGrid>
      <w:tr w:rsidR="004769A4" w:rsidRPr="000308E7" w14:paraId="49728880" w14:textId="77777777" w:rsidTr="001E32F4">
        <w:trPr>
          <w:cantSplit/>
          <w:trHeight w:val="343"/>
          <w:tblHeader/>
        </w:trPr>
        <w:tc>
          <w:tcPr>
            <w:tcW w:w="2880" w:type="dxa"/>
          </w:tcPr>
          <w:p w14:paraId="1620DCD1" w14:textId="77777777" w:rsidR="004769A4" w:rsidRPr="000308E7" w:rsidDel="00685444" w:rsidRDefault="004769A4" w:rsidP="000308E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0308E7">
              <w:rPr>
                <w:rFonts w:ascii="Angsana New" w:hAnsi="Angsana New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2172" w:type="dxa"/>
          </w:tcPr>
          <w:p w14:paraId="05C40303" w14:textId="77777777" w:rsidR="004769A4" w:rsidRPr="000308E7" w:rsidRDefault="004769A4" w:rsidP="000308E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BB44FB3" w14:textId="77777777" w:rsidR="004769A4" w:rsidRPr="000308E7" w:rsidRDefault="004769A4" w:rsidP="000308E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96" w:type="dxa"/>
            <w:gridSpan w:val="35"/>
          </w:tcPr>
          <w:p w14:paraId="5A8C0A43" w14:textId="77777777" w:rsidR="004769A4" w:rsidRPr="000308E7" w:rsidRDefault="004769A4" w:rsidP="000308E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08E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87125" w:rsidRPr="000308E7" w14:paraId="68704278" w14:textId="77777777" w:rsidTr="000308E7">
        <w:trPr>
          <w:gridAfter w:val="2"/>
          <w:wAfter w:w="12" w:type="dxa"/>
          <w:cantSplit/>
          <w:trHeight w:val="343"/>
          <w:tblHeader/>
        </w:trPr>
        <w:tc>
          <w:tcPr>
            <w:tcW w:w="2880" w:type="dxa"/>
            <w:vAlign w:val="bottom"/>
          </w:tcPr>
          <w:p w14:paraId="49EB8060" w14:textId="77777777" w:rsidR="00F87125" w:rsidRPr="000308E7" w:rsidRDefault="00F87125" w:rsidP="000308E7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  <w:vAlign w:val="bottom"/>
          </w:tcPr>
          <w:p w14:paraId="6AA8AF99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646580C8" w14:textId="77777777" w:rsidR="00F87125" w:rsidRPr="000308E7" w:rsidRDefault="00F87125" w:rsidP="000308E7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250A70B1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</w:tcBorders>
            <w:vAlign w:val="bottom"/>
          </w:tcPr>
          <w:p w14:paraId="1C920FB1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สัดส่วน</w:t>
            </w:r>
            <w:r w:rsidRPr="000308E7">
              <w:rPr>
                <w:rFonts w:ascii="Angsana New" w:hAnsi="Angsana New" w:hint="cs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09" w:type="dxa"/>
            <w:tcBorders>
              <w:top w:val="single" w:sz="4" w:space="0" w:color="auto"/>
            </w:tcBorders>
            <w:vAlign w:val="bottom"/>
          </w:tcPr>
          <w:p w14:paraId="2A70C787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04" w:type="dxa"/>
            <w:gridSpan w:val="5"/>
            <w:tcBorders>
              <w:top w:val="single" w:sz="4" w:space="0" w:color="auto"/>
            </w:tcBorders>
            <w:vAlign w:val="bottom"/>
          </w:tcPr>
          <w:p w14:paraId="43A351CC" w14:textId="77777777" w:rsidR="00F87125" w:rsidRPr="000308E7" w:rsidRDefault="00F87125" w:rsidP="000308E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6B85CB16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98" w:type="dxa"/>
            <w:gridSpan w:val="2"/>
            <w:tcBorders>
              <w:top w:val="single" w:sz="4" w:space="0" w:color="auto"/>
            </w:tcBorders>
            <w:vAlign w:val="bottom"/>
          </w:tcPr>
          <w:p w14:paraId="06CCEBE1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02" w:type="dxa"/>
            <w:gridSpan w:val="6"/>
            <w:tcBorders>
              <w:top w:val="single" w:sz="4" w:space="0" w:color="auto"/>
            </w:tcBorders>
            <w:vAlign w:val="bottom"/>
          </w:tcPr>
          <w:p w14:paraId="7E81C4F7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</w:tcBorders>
            <w:vAlign w:val="bottom"/>
          </w:tcPr>
          <w:p w14:paraId="536E3AB4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</w:tcBorders>
            <w:vAlign w:val="bottom"/>
          </w:tcPr>
          <w:p w14:paraId="46CEF8B6" w14:textId="77777777" w:rsidR="00F87125" w:rsidRPr="000308E7" w:rsidRDefault="00F87125" w:rsidP="000308E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0D28387C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  <w:r w:rsidRPr="000308E7">
              <w:rPr>
                <w:rFonts w:ascii="Angsana New" w:hAnsi="Angsana New"/>
                <w:sz w:val="24"/>
                <w:szCs w:val="24"/>
              </w:rPr>
              <w:t>-</w:t>
            </w:r>
            <w:r w:rsidRPr="000308E7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97" w:type="dxa"/>
            <w:gridSpan w:val="8"/>
            <w:tcBorders>
              <w:top w:val="single" w:sz="4" w:space="0" w:color="auto"/>
            </w:tcBorders>
            <w:vAlign w:val="bottom"/>
          </w:tcPr>
          <w:p w14:paraId="5B0BA2C5" w14:textId="77777777" w:rsidR="00F87125" w:rsidRPr="000308E7" w:rsidRDefault="00F87125" w:rsidP="000308E7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F87125" w:rsidRPr="000308E7" w14:paraId="621EDE1C" w14:textId="77777777" w:rsidTr="000308E7">
        <w:trPr>
          <w:gridAfter w:val="2"/>
          <w:wAfter w:w="12" w:type="dxa"/>
          <w:cantSplit/>
          <w:trHeight w:val="343"/>
          <w:tblHeader/>
        </w:trPr>
        <w:tc>
          <w:tcPr>
            <w:tcW w:w="2880" w:type="dxa"/>
          </w:tcPr>
          <w:p w14:paraId="35B2ECCE" w14:textId="77777777" w:rsidR="00F87125" w:rsidRPr="000308E7" w:rsidRDefault="00F87125" w:rsidP="000308E7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2C33744D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01832A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E11D041" w14:textId="03A51ADE" w:rsidR="00F87125" w:rsidRPr="000308E7" w:rsidRDefault="00F97EA7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2" w:type="dxa"/>
            <w:vAlign w:val="bottom"/>
          </w:tcPr>
          <w:p w14:paraId="1C6F19F8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vAlign w:val="bottom"/>
          </w:tcPr>
          <w:p w14:paraId="6D43F617" w14:textId="76118C27" w:rsidR="00F87125" w:rsidRPr="000308E7" w:rsidRDefault="00F97EA7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09" w:type="dxa"/>
            <w:vAlign w:val="bottom"/>
          </w:tcPr>
          <w:p w14:paraId="6344B6A1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5E1F3C71" w14:textId="59B06C0D" w:rsidR="00F87125" w:rsidRPr="000308E7" w:rsidRDefault="00F97EA7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4" w:type="dxa"/>
            <w:gridSpan w:val="2"/>
            <w:vAlign w:val="bottom"/>
          </w:tcPr>
          <w:p w14:paraId="6F5EA1DA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1C740A21" w14:textId="611F6D14" w:rsidR="00F87125" w:rsidRPr="000308E7" w:rsidRDefault="00F97EA7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98" w:type="dxa"/>
            <w:gridSpan w:val="2"/>
            <w:vAlign w:val="bottom"/>
          </w:tcPr>
          <w:p w14:paraId="2AB5570D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09D95702" w14:textId="138A17D6" w:rsidR="00F87125" w:rsidRPr="000308E7" w:rsidRDefault="00F97EA7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4" w:type="dxa"/>
            <w:gridSpan w:val="2"/>
            <w:vAlign w:val="bottom"/>
          </w:tcPr>
          <w:p w14:paraId="71EB8D90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4A2C319" w14:textId="12EF76AA" w:rsidR="00F87125" w:rsidRPr="000308E7" w:rsidRDefault="00F97EA7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4" w:type="dxa"/>
            <w:gridSpan w:val="2"/>
            <w:vAlign w:val="bottom"/>
          </w:tcPr>
          <w:p w14:paraId="2323849A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24A2DECA" w14:textId="57C90BAE" w:rsidR="00F87125" w:rsidRPr="000308E7" w:rsidRDefault="00F97EA7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4" w:type="dxa"/>
            <w:gridSpan w:val="2"/>
            <w:vAlign w:val="bottom"/>
          </w:tcPr>
          <w:p w14:paraId="1749B2DE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015FAD11" w14:textId="4EE09A51" w:rsidR="00F87125" w:rsidRPr="000308E7" w:rsidRDefault="00F97EA7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78" w:type="dxa"/>
            <w:gridSpan w:val="2"/>
            <w:vAlign w:val="bottom"/>
          </w:tcPr>
          <w:p w14:paraId="4E7F246A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7EA4DC09" w14:textId="4E6AB962" w:rsidR="00F87125" w:rsidRPr="000308E7" w:rsidRDefault="00F97EA7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06" w:type="dxa"/>
            <w:gridSpan w:val="3"/>
            <w:vAlign w:val="bottom"/>
          </w:tcPr>
          <w:p w14:paraId="159A2F4C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8" w:type="dxa"/>
            <w:vAlign w:val="bottom"/>
          </w:tcPr>
          <w:p w14:paraId="57152AFC" w14:textId="6FA951A4" w:rsidR="00F87125" w:rsidRPr="000308E7" w:rsidRDefault="00F97EA7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F87125" w:rsidRPr="000308E7" w14:paraId="0129E20B" w14:textId="77777777" w:rsidTr="000308E7">
        <w:trPr>
          <w:cantSplit/>
          <w:trHeight w:val="343"/>
          <w:tblHeader/>
        </w:trPr>
        <w:tc>
          <w:tcPr>
            <w:tcW w:w="2880" w:type="dxa"/>
          </w:tcPr>
          <w:p w14:paraId="553BCCD6" w14:textId="77777777" w:rsidR="00F87125" w:rsidRPr="000308E7" w:rsidRDefault="00F87125" w:rsidP="000308E7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22E0076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9D49D16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662" w:type="dxa"/>
            <w:gridSpan w:val="3"/>
            <w:vAlign w:val="bottom"/>
          </w:tcPr>
          <w:p w14:paraId="1C9B3654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0308E7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0308E7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09" w:type="dxa"/>
            <w:vAlign w:val="bottom"/>
          </w:tcPr>
          <w:p w14:paraId="097FE61F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5" w:type="dxa"/>
            <w:gridSpan w:val="31"/>
            <w:vAlign w:val="bottom"/>
          </w:tcPr>
          <w:p w14:paraId="0AABF02F" w14:textId="77777777" w:rsidR="00F87125" w:rsidRPr="000308E7" w:rsidRDefault="00F87125" w:rsidP="000308E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5C4C1D" w:rsidRPr="000308E7" w14:paraId="7B2CA7C4" w14:textId="77777777" w:rsidTr="000308E7">
        <w:trPr>
          <w:gridAfter w:val="1"/>
          <w:wAfter w:w="6" w:type="dxa"/>
          <w:cantSplit/>
          <w:trHeight w:val="343"/>
        </w:trPr>
        <w:tc>
          <w:tcPr>
            <w:tcW w:w="2880" w:type="dxa"/>
            <w:vAlign w:val="bottom"/>
          </w:tcPr>
          <w:p w14:paraId="3ED15E7E" w14:textId="3920DCF0" w:rsidR="00F87125" w:rsidRPr="000308E7" w:rsidRDefault="00F87125" w:rsidP="000308E7">
            <w:pPr>
              <w:tabs>
                <w:tab w:val="left" w:pos="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308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72" w:type="dxa"/>
          </w:tcPr>
          <w:p w14:paraId="0122DED8" w14:textId="77777777" w:rsidR="00F87125" w:rsidRPr="000308E7" w:rsidRDefault="00F87125" w:rsidP="000308E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1CBC5F5" w14:textId="77777777" w:rsidR="00F87125" w:rsidRPr="000308E7" w:rsidRDefault="00F87125" w:rsidP="000308E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1761867" w14:textId="77777777" w:rsidR="00F87125" w:rsidRPr="000308E7" w:rsidRDefault="00F87125" w:rsidP="000308E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2" w:type="dxa"/>
          </w:tcPr>
          <w:p w14:paraId="5A9308F0" w14:textId="77777777" w:rsidR="00F87125" w:rsidRPr="000308E7" w:rsidRDefault="00F87125" w:rsidP="000308E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55CAB56E" w14:textId="77777777" w:rsidR="00F87125" w:rsidRPr="000308E7" w:rsidRDefault="00F87125" w:rsidP="000308E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09" w:type="dxa"/>
          </w:tcPr>
          <w:p w14:paraId="5C9F196C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5E9F239E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A264702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497ECCB3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8" w:type="dxa"/>
            <w:gridSpan w:val="2"/>
          </w:tcPr>
          <w:p w14:paraId="207FD8FA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2" w:type="dxa"/>
            <w:gridSpan w:val="2"/>
          </w:tcPr>
          <w:p w14:paraId="63B3C283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023A17AD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</w:tcPr>
          <w:p w14:paraId="09AAF389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7E4D7E46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7DF23A67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50B78391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B3F3F26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346656BE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51A8ADE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6" w:type="dxa"/>
          </w:tcPr>
          <w:p w14:paraId="764E4A4D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728" w:type="dxa"/>
            <w:gridSpan w:val="3"/>
          </w:tcPr>
          <w:p w14:paraId="34855C24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</w:tr>
      <w:tr w:rsidR="005C4C1D" w:rsidRPr="000308E7" w14:paraId="0DD7EE21" w14:textId="77777777" w:rsidTr="000308E7">
        <w:trPr>
          <w:gridAfter w:val="1"/>
          <w:wAfter w:w="6" w:type="dxa"/>
          <w:cantSplit/>
          <w:trHeight w:val="300"/>
        </w:trPr>
        <w:tc>
          <w:tcPr>
            <w:tcW w:w="2880" w:type="dxa"/>
          </w:tcPr>
          <w:p w14:paraId="0BA0871C" w14:textId="43CB8C21" w:rsidR="00F87125" w:rsidRPr="000308E7" w:rsidRDefault="008C170A" w:rsidP="000308E7">
            <w:pPr>
              <w:tabs>
                <w:tab w:val="left" w:pos="0"/>
                <w:tab w:val="left" w:pos="18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0308E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ไทยอีสเทิร์น ท้อปซีดส์ ออยล์ จำกัด</w:t>
            </w:r>
            <w:r w:rsidRPr="000308E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*</w:t>
            </w:r>
          </w:p>
        </w:tc>
        <w:tc>
          <w:tcPr>
            <w:tcW w:w="2172" w:type="dxa"/>
          </w:tcPr>
          <w:p w14:paraId="286BF2AC" w14:textId="58B02A4E" w:rsidR="00F87125" w:rsidRPr="00976A8D" w:rsidRDefault="00F27494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76A8D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ผลิตและจำหน่ายน้ำมันเมล็ดในปาล์มและน้ำมันพืชชนิดอื่นๆ</w:t>
            </w:r>
          </w:p>
        </w:tc>
        <w:tc>
          <w:tcPr>
            <w:tcW w:w="810" w:type="dxa"/>
          </w:tcPr>
          <w:p w14:paraId="50497E7C" w14:textId="555A69DB" w:rsidR="00F87125" w:rsidRPr="000308E7" w:rsidRDefault="00504BA5" w:rsidP="000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E863842" w14:textId="01065F26" w:rsidR="00F87125" w:rsidRPr="000308E7" w:rsidRDefault="0003337F" w:rsidP="000308E7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6E291451" w14:textId="77777777" w:rsidR="00F87125" w:rsidRPr="000308E7" w:rsidRDefault="00F87125" w:rsidP="000308E7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38FD472F" w14:textId="449D0DA4" w:rsidR="00F87125" w:rsidRPr="000308E7" w:rsidRDefault="00F97EA7" w:rsidP="000308E7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09" w:type="dxa"/>
          </w:tcPr>
          <w:p w14:paraId="67A0B54E" w14:textId="77777777" w:rsidR="00F87125" w:rsidRPr="000308E7" w:rsidRDefault="00F87125" w:rsidP="000308E7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1B586C5F" w14:textId="030D5484" w:rsidR="00F87125" w:rsidRPr="000308E7" w:rsidRDefault="00ED3A0F" w:rsidP="000308E7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4" w:type="dxa"/>
            <w:gridSpan w:val="2"/>
          </w:tcPr>
          <w:p w14:paraId="2A4235BB" w14:textId="77777777" w:rsidR="00F87125" w:rsidRPr="000308E7" w:rsidRDefault="00F87125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491409C5" w14:textId="5109B4BF" w:rsidR="00F87125" w:rsidRPr="000308E7" w:rsidRDefault="008C170A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98" w:type="dxa"/>
            <w:gridSpan w:val="2"/>
          </w:tcPr>
          <w:p w14:paraId="20C7A54F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61D79E7" w14:textId="30A130E5" w:rsidR="00F87125" w:rsidRPr="000308E7" w:rsidRDefault="00ED3A0F" w:rsidP="000308E7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3DA6138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BD07410" w14:textId="7C67DC8C" w:rsidR="00F87125" w:rsidRPr="000308E7" w:rsidRDefault="008C170A" w:rsidP="000308E7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7017809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5E66AC3D" w14:textId="796F00A3" w:rsidR="00F87125" w:rsidRPr="000308E7" w:rsidRDefault="00ED3A0F" w:rsidP="000308E7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4" w:type="dxa"/>
            <w:gridSpan w:val="2"/>
          </w:tcPr>
          <w:p w14:paraId="23EA7821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750F46E7" w14:textId="3784ECE8" w:rsidR="00F87125" w:rsidRPr="000308E7" w:rsidRDefault="008C170A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14:paraId="661FFF9B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49DC887" w14:textId="501BDE47" w:rsidR="00F87125" w:rsidRPr="000308E7" w:rsidRDefault="00ED3A0F" w:rsidP="000308E7">
            <w:pPr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6" w:type="dxa"/>
          </w:tcPr>
          <w:p w14:paraId="6422E079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290A5E7F" w14:textId="0181587A" w:rsidR="00F87125" w:rsidRPr="000308E7" w:rsidRDefault="008C170A" w:rsidP="000308E7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5C4C1D" w:rsidRPr="000308E7" w14:paraId="4CEB020D" w14:textId="77777777" w:rsidTr="000308E7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6C8B7F57" w14:textId="39A4AE0F" w:rsidR="00F87125" w:rsidRPr="000308E7" w:rsidRDefault="00F87125" w:rsidP="000308E7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08E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172" w:type="dxa"/>
          </w:tcPr>
          <w:p w14:paraId="3EA10DDD" w14:textId="77777777" w:rsidR="00F87125" w:rsidRPr="00976A8D" w:rsidRDefault="00F87125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9DA86F" w14:textId="77777777" w:rsidR="00F87125" w:rsidRPr="000308E7" w:rsidRDefault="00F87125" w:rsidP="000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253794D" w14:textId="77777777" w:rsidR="00F87125" w:rsidRPr="000308E7" w:rsidRDefault="00F87125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76143AF" w14:textId="77777777" w:rsidR="00F87125" w:rsidRPr="000308E7" w:rsidRDefault="00F87125" w:rsidP="000308E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596E59B4" w14:textId="77777777" w:rsidR="00F87125" w:rsidRPr="000308E7" w:rsidRDefault="00F87125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dxa"/>
          </w:tcPr>
          <w:p w14:paraId="79743304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61E7B" w14:textId="316FFF48" w:rsidR="00F87125" w:rsidRPr="000308E7" w:rsidRDefault="00ED3A0F" w:rsidP="000308E7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08E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4" w:type="dxa"/>
            <w:gridSpan w:val="2"/>
          </w:tcPr>
          <w:p w14:paraId="265C429B" w14:textId="77777777" w:rsidR="00F87125" w:rsidRPr="000308E7" w:rsidRDefault="00F87125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3F9C5" w14:textId="5A2BEBC7" w:rsidR="00F87125" w:rsidRPr="000308E7" w:rsidRDefault="008C170A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08E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8" w:type="dxa"/>
            <w:gridSpan w:val="2"/>
          </w:tcPr>
          <w:p w14:paraId="4841BCA7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F3474" w14:textId="32DD9377" w:rsidR="00F87125" w:rsidRPr="000308E7" w:rsidRDefault="00ED3A0F" w:rsidP="000308E7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1FBBFB31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0515C" w14:textId="6201189E" w:rsidR="00F87125" w:rsidRPr="000308E7" w:rsidRDefault="008C170A" w:rsidP="000308E7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65DDFA1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591FF2" w14:textId="32786733" w:rsidR="00F87125" w:rsidRPr="000308E7" w:rsidRDefault="00ED3A0F" w:rsidP="000308E7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08E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4" w:type="dxa"/>
            <w:gridSpan w:val="2"/>
          </w:tcPr>
          <w:p w14:paraId="082B5571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799151" w14:textId="5F1A5D35" w:rsidR="00F87125" w:rsidRPr="000308E7" w:rsidRDefault="008C170A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08E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14:paraId="2FC88BEC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C98C1" w14:textId="582B1FF6" w:rsidR="00F87125" w:rsidRPr="000308E7" w:rsidRDefault="00ED3A0F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08E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6" w:type="dxa"/>
          </w:tcPr>
          <w:p w14:paraId="676CF60C" w14:textId="77777777" w:rsidR="00F87125" w:rsidRPr="000308E7" w:rsidRDefault="00F87125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2808EB" w14:textId="1176A51B" w:rsidR="00F87125" w:rsidRPr="000308E7" w:rsidRDefault="008C170A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308E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5C4C1D" w:rsidRPr="000308E7" w14:paraId="36228C2E" w14:textId="77777777" w:rsidTr="000308E7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76CA87C0" w14:textId="77777777" w:rsidR="008C170A" w:rsidRPr="000308E7" w:rsidRDefault="008C170A" w:rsidP="000308E7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72" w:type="dxa"/>
          </w:tcPr>
          <w:p w14:paraId="52C6BCCC" w14:textId="77777777" w:rsidR="008C170A" w:rsidRPr="00976A8D" w:rsidRDefault="008C170A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2D45B541" w14:textId="77777777" w:rsidR="008C170A" w:rsidRPr="000308E7" w:rsidRDefault="008C170A" w:rsidP="000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</w:tcPr>
          <w:p w14:paraId="66473B9A" w14:textId="77777777" w:rsidR="008C170A" w:rsidRPr="000308E7" w:rsidRDefault="008C170A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2" w:type="dxa"/>
          </w:tcPr>
          <w:p w14:paraId="55C67D9A" w14:textId="77777777" w:rsidR="008C170A" w:rsidRPr="000308E7" w:rsidRDefault="008C170A" w:rsidP="000308E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60" w:type="dxa"/>
          </w:tcPr>
          <w:p w14:paraId="3ACD640C" w14:textId="77777777" w:rsidR="008C170A" w:rsidRPr="000308E7" w:rsidRDefault="008C170A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9" w:type="dxa"/>
          </w:tcPr>
          <w:p w14:paraId="7483F7CC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14:paraId="05C64C57" w14:textId="77777777" w:rsidR="008C170A" w:rsidRPr="000308E7" w:rsidRDefault="008C170A" w:rsidP="000308E7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gridSpan w:val="2"/>
          </w:tcPr>
          <w:p w14:paraId="236B6991" w14:textId="77777777" w:rsidR="008C170A" w:rsidRPr="000308E7" w:rsidRDefault="008C170A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</w:tcPr>
          <w:p w14:paraId="6ABDAFD9" w14:textId="77777777" w:rsidR="008C170A" w:rsidRPr="000308E7" w:rsidRDefault="008C170A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8" w:type="dxa"/>
            <w:gridSpan w:val="2"/>
          </w:tcPr>
          <w:p w14:paraId="0A0FFF50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</w:tcBorders>
          </w:tcPr>
          <w:p w14:paraId="22C24D9F" w14:textId="77777777" w:rsidR="008C170A" w:rsidRPr="000308E7" w:rsidRDefault="008C170A" w:rsidP="000308E7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3289106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</w:tcBorders>
          </w:tcPr>
          <w:p w14:paraId="165058DE" w14:textId="77777777" w:rsidR="008C170A" w:rsidRPr="000308E7" w:rsidRDefault="008C170A" w:rsidP="000308E7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236DED47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</w:tcBorders>
          </w:tcPr>
          <w:p w14:paraId="4B349236" w14:textId="77777777" w:rsidR="008C170A" w:rsidRPr="000308E7" w:rsidRDefault="008C170A" w:rsidP="000308E7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gridSpan w:val="2"/>
          </w:tcPr>
          <w:p w14:paraId="3AD9FE27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</w:tcBorders>
          </w:tcPr>
          <w:p w14:paraId="57F80485" w14:textId="77777777" w:rsidR="008C170A" w:rsidRPr="000308E7" w:rsidRDefault="008C170A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  <w:gridSpan w:val="2"/>
          </w:tcPr>
          <w:p w14:paraId="60D240CD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</w:tcBorders>
          </w:tcPr>
          <w:p w14:paraId="7D0CD42E" w14:textId="77777777" w:rsidR="008C170A" w:rsidRPr="000308E7" w:rsidRDefault="008C170A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6" w:type="dxa"/>
          </w:tcPr>
          <w:p w14:paraId="7034F580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</w:tcBorders>
          </w:tcPr>
          <w:p w14:paraId="3ABB1507" w14:textId="77777777" w:rsidR="008C170A" w:rsidRPr="000308E7" w:rsidRDefault="008C170A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C170A" w:rsidRPr="000308E7" w14:paraId="79C3BE0E" w14:textId="77777777" w:rsidTr="000308E7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666883FF" w14:textId="65A1CDD0" w:rsidR="008C170A" w:rsidRPr="000308E7" w:rsidRDefault="008C170A" w:rsidP="000308E7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308E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72" w:type="dxa"/>
          </w:tcPr>
          <w:p w14:paraId="529CABD2" w14:textId="77777777" w:rsidR="008C170A" w:rsidRPr="00976A8D" w:rsidRDefault="008C170A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F787D7D" w14:textId="77777777" w:rsidR="008C170A" w:rsidRPr="000308E7" w:rsidRDefault="008C170A" w:rsidP="000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731B53" w14:textId="77777777" w:rsidR="008C170A" w:rsidRPr="000308E7" w:rsidRDefault="008C170A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56EBFCBE" w14:textId="77777777" w:rsidR="008C170A" w:rsidRPr="000308E7" w:rsidRDefault="008C170A" w:rsidP="000308E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364BEAB4" w14:textId="77777777" w:rsidR="008C170A" w:rsidRPr="000308E7" w:rsidRDefault="008C170A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dxa"/>
          </w:tcPr>
          <w:p w14:paraId="1977C187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22480C1F" w14:textId="77777777" w:rsidR="008C170A" w:rsidRPr="000308E7" w:rsidRDefault="008C170A" w:rsidP="000308E7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4105BDF4" w14:textId="77777777" w:rsidR="008C170A" w:rsidRPr="000308E7" w:rsidRDefault="008C170A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1455186E" w14:textId="77777777" w:rsidR="008C170A" w:rsidRPr="000308E7" w:rsidRDefault="008C170A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  <w:gridSpan w:val="2"/>
          </w:tcPr>
          <w:p w14:paraId="1F96DED2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79EEF43B" w14:textId="77777777" w:rsidR="008C170A" w:rsidRPr="000308E7" w:rsidRDefault="008C170A" w:rsidP="000308E7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5F1C6262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5EF7399E" w14:textId="77777777" w:rsidR="008C170A" w:rsidRPr="000308E7" w:rsidRDefault="008C170A" w:rsidP="000308E7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4D6A5171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02C33D3D" w14:textId="77777777" w:rsidR="008C170A" w:rsidRPr="000308E7" w:rsidRDefault="008C170A" w:rsidP="000308E7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1710F0D4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7FF3BA2C" w14:textId="77777777" w:rsidR="008C170A" w:rsidRPr="000308E7" w:rsidRDefault="008C170A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443A33ED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7E6F460" w14:textId="77777777" w:rsidR="008C170A" w:rsidRPr="000308E7" w:rsidRDefault="008C170A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" w:type="dxa"/>
          </w:tcPr>
          <w:p w14:paraId="4239C238" w14:textId="77777777" w:rsidR="008C170A" w:rsidRPr="000308E7" w:rsidRDefault="008C170A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3CDCB2CA" w14:textId="77777777" w:rsidR="008C170A" w:rsidRPr="000308E7" w:rsidRDefault="008C170A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4C1D" w:rsidRPr="000308E7" w14:paraId="5DF0008B" w14:textId="77777777" w:rsidTr="000308E7">
        <w:trPr>
          <w:gridAfter w:val="1"/>
          <w:wAfter w:w="6" w:type="dxa"/>
          <w:cantSplit/>
          <w:trHeight w:val="108"/>
        </w:trPr>
        <w:tc>
          <w:tcPr>
            <w:tcW w:w="2880" w:type="dxa"/>
          </w:tcPr>
          <w:p w14:paraId="17B34D0F" w14:textId="7AB2769A" w:rsidR="005C4C1D" w:rsidRPr="000308E7" w:rsidRDefault="005C4C1D" w:rsidP="000308E7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0308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72" w:type="dxa"/>
          </w:tcPr>
          <w:p w14:paraId="54A00300" w14:textId="22529F9A" w:rsidR="005C4C1D" w:rsidRPr="00976A8D" w:rsidRDefault="00F27494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76A8D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10" w:type="dxa"/>
          </w:tcPr>
          <w:p w14:paraId="19A00CF1" w14:textId="329E79CE" w:rsidR="005C4C1D" w:rsidRPr="000308E7" w:rsidRDefault="00504BA5" w:rsidP="000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C1D2948" w14:textId="0BC5BD4C" w:rsidR="005C4C1D" w:rsidRPr="000308E7" w:rsidRDefault="00F97EA7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2" w:type="dxa"/>
          </w:tcPr>
          <w:p w14:paraId="75C57DAE" w14:textId="77777777" w:rsidR="005C4C1D" w:rsidRPr="000308E7" w:rsidRDefault="005C4C1D" w:rsidP="000308E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347363D6" w14:textId="41F6D555" w:rsidR="005C4C1D" w:rsidRPr="000308E7" w:rsidRDefault="00F97EA7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09" w:type="dxa"/>
          </w:tcPr>
          <w:p w14:paraId="49C9EAAC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623CB1D5" w14:textId="52C82698" w:rsidR="005C4C1D" w:rsidRPr="000308E7" w:rsidRDefault="00F97EA7" w:rsidP="000308E7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659</w:t>
            </w:r>
          </w:p>
        </w:tc>
        <w:tc>
          <w:tcPr>
            <w:tcW w:w="234" w:type="dxa"/>
            <w:gridSpan w:val="2"/>
          </w:tcPr>
          <w:p w14:paraId="4D7F210E" w14:textId="77777777" w:rsidR="005C4C1D" w:rsidRPr="000308E7" w:rsidRDefault="005C4C1D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2123E669" w14:textId="0693D9C1" w:rsidR="005C4C1D" w:rsidRPr="000308E7" w:rsidRDefault="00F97EA7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  <w:tc>
          <w:tcPr>
            <w:tcW w:w="198" w:type="dxa"/>
            <w:gridSpan w:val="2"/>
          </w:tcPr>
          <w:p w14:paraId="794B1931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51125ED7" w14:textId="7371E3EC" w:rsidR="005C4C1D" w:rsidRPr="000308E7" w:rsidRDefault="005C4C1D" w:rsidP="000308E7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8CD49A1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068E7212" w14:textId="6817D1C6" w:rsidR="005C4C1D" w:rsidRPr="000308E7" w:rsidRDefault="005C4C1D" w:rsidP="000308E7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1BAC215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4B4532F" w14:textId="614D9F43" w:rsidR="005C4C1D" w:rsidRPr="000308E7" w:rsidRDefault="00F97EA7" w:rsidP="000308E7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659</w:t>
            </w:r>
          </w:p>
        </w:tc>
        <w:tc>
          <w:tcPr>
            <w:tcW w:w="234" w:type="dxa"/>
            <w:gridSpan w:val="2"/>
          </w:tcPr>
          <w:p w14:paraId="64E7E459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F3025F7" w14:textId="5DB0E757" w:rsidR="005C4C1D" w:rsidRPr="000308E7" w:rsidRDefault="00F97EA7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  <w:tc>
          <w:tcPr>
            <w:tcW w:w="178" w:type="dxa"/>
            <w:gridSpan w:val="2"/>
          </w:tcPr>
          <w:p w14:paraId="652D4354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47CDC1D" w14:textId="2EBDD6ED" w:rsidR="005C4C1D" w:rsidRPr="000308E7" w:rsidRDefault="00F97EA7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102</w:t>
            </w:r>
          </w:p>
        </w:tc>
        <w:tc>
          <w:tcPr>
            <w:tcW w:w="186" w:type="dxa"/>
          </w:tcPr>
          <w:p w14:paraId="1514FBE9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6110D609" w14:textId="2FB668AF" w:rsidR="005C4C1D" w:rsidRPr="000308E7" w:rsidRDefault="00F97EA7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91</w:t>
            </w:r>
          </w:p>
        </w:tc>
      </w:tr>
      <w:tr w:rsidR="005C4C1D" w:rsidRPr="000308E7" w14:paraId="590EC45E" w14:textId="77777777" w:rsidTr="000308E7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3E4A8F66" w14:textId="5E4AC945" w:rsidR="005C4C1D" w:rsidRPr="000308E7" w:rsidRDefault="005C4C1D" w:rsidP="000308E7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308E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72" w:type="dxa"/>
          </w:tcPr>
          <w:p w14:paraId="4D6C190A" w14:textId="77777777" w:rsidR="005C4C1D" w:rsidRPr="00976A8D" w:rsidRDefault="005C4C1D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7097E6E" w14:textId="77777777" w:rsidR="005C4C1D" w:rsidRPr="000308E7" w:rsidRDefault="005C4C1D" w:rsidP="000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442E15" w14:textId="77777777" w:rsidR="005C4C1D" w:rsidRPr="000308E7" w:rsidRDefault="005C4C1D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1CA8B997" w14:textId="77777777" w:rsidR="005C4C1D" w:rsidRPr="000308E7" w:rsidRDefault="005C4C1D" w:rsidP="000308E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0FE4A728" w14:textId="77777777" w:rsidR="005C4C1D" w:rsidRPr="000308E7" w:rsidRDefault="005C4C1D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dxa"/>
          </w:tcPr>
          <w:p w14:paraId="51ED6014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1A8BC219" w14:textId="77777777" w:rsidR="005C4C1D" w:rsidRPr="000308E7" w:rsidRDefault="005C4C1D" w:rsidP="000308E7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7EA202F5" w14:textId="77777777" w:rsidR="005C4C1D" w:rsidRPr="000308E7" w:rsidRDefault="005C4C1D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285874F4" w14:textId="77777777" w:rsidR="005C4C1D" w:rsidRPr="000308E7" w:rsidRDefault="005C4C1D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  <w:gridSpan w:val="2"/>
          </w:tcPr>
          <w:p w14:paraId="648B8988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58281EE4" w14:textId="77777777" w:rsidR="005C4C1D" w:rsidRPr="000308E7" w:rsidRDefault="005C4C1D" w:rsidP="000308E7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635EDAB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2DEB6E9F" w14:textId="77777777" w:rsidR="005C4C1D" w:rsidRPr="000308E7" w:rsidRDefault="005C4C1D" w:rsidP="000308E7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3BFF97C3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576DF10D" w14:textId="77777777" w:rsidR="005C4C1D" w:rsidRPr="000308E7" w:rsidRDefault="005C4C1D" w:rsidP="000308E7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2FC55810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40D03D92" w14:textId="77777777" w:rsidR="005C4C1D" w:rsidRPr="000308E7" w:rsidRDefault="005C4C1D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0FD6E920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42BA375C" w14:textId="77777777" w:rsidR="005C4C1D" w:rsidRPr="000308E7" w:rsidRDefault="005C4C1D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" w:type="dxa"/>
          </w:tcPr>
          <w:p w14:paraId="7CEA89E1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4CB86530" w14:textId="77777777" w:rsidR="005C4C1D" w:rsidRPr="000308E7" w:rsidRDefault="005C4C1D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4C1D" w:rsidRPr="000308E7" w14:paraId="044C9291" w14:textId="77777777" w:rsidTr="000308E7">
        <w:trPr>
          <w:gridAfter w:val="1"/>
          <w:wAfter w:w="6" w:type="dxa"/>
          <w:cantSplit/>
          <w:trHeight w:val="108"/>
        </w:trPr>
        <w:tc>
          <w:tcPr>
            <w:tcW w:w="2880" w:type="dxa"/>
          </w:tcPr>
          <w:p w14:paraId="298580F9" w14:textId="0260EEA2" w:rsidR="005C4C1D" w:rsidRPr="000308E7" w:rsidRDefault="005C4C1D" w:rsidP="000308E7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0308E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2172" w:type="dxa"/>
          </w:tcPr>
          <w:p w14:paraId="01B18895" w14:textId="011A474A" w:rsidR="005C4C1D" w:rsidRPr="00946507" w:rsidRDefault="00946507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46507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ผลิตและจำหน่ายไฟฟ้าและ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946507">
              <w:rPr>
                <w:rFonts w:ascii="Angsana New" w:hAnsi="Angsana New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10" w:type="dxa"/>
          </w:tcPr>
          <w:p w14:paraId="12D1717B" w14:textId="391F1101" w:rsidR="005C4C1D" w:rsidRPr="000308E7" w:rsidRDefault="00513C34" w:rsidP="0003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7FB3BC1" w14:textId="2A571D7F" w:rsidR="005C4C1D" w:rsidRPr="000308E7" w:rsidRDefault="00F97EA7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2" w:type="dxa"/>
          </w:tcPr>
          <w:p w14:paraId="4C300AD8" w14:textId="77777777" w:rsidR="005C4C1D" w:rsidRPr="000308E7" w:rsidRDefault="005C4C1D" w:rsidP="000308E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6A1CCEFE" w14:textId="5EA91C48" w:rsidR="005C4C1D" w:rsidRPr="000308E7" w:rsidRDefault="00F97EA7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09" w:type="dxa"/>
          </w:tcPr>
          <w:p w14:paraId="6E3DCDE6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5410D269" w14:textId="109BC44B" w:rsidR="005C4C1D" w:rsidRPr="000308E7" w:rsidRDefault="00F97EA7" w:rsidP="000308E7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1</w:t>
            </w:r>
            <w:r w:rsidR="005C4C1D" w:rsidRPr="000308E7">
              <w:rPr>
                <w:rFonts w:ascii="Angsana New" w:hAnsi="Angsana New"/>
                <w:sz w:val="24"/>
                <w:szCs w:val="24"/>
              </w:rPr>
              <w:t>,</w:t>
            </w:r>
            <w:r w:rsidRPr="00F97EA7">
              <w:rPr>
                <w:rFonts w:ascii="Angsana New" w:hAnsi="Angsana New"/>
                <w:sz w:val="24"/>
                <w:szCs w:val="24"/>
              </w:rPr>
              <w:t>223</w:t>
            </w:r>
          </w:p>
        </w:tc>
        <w:tc>
          <w:tcPr>
            <w:tcW w:w="234" w:type="dxa"/>
            <w:gridSpan w:val="2"/>
          </w:tcPr>
          <w:p w14:paraId="2464E8AD" w14:textId="77777777" w:rsidR="005C4C1D" w:rsidRPr="000308E7" w:rsidRDefault="005C4C1D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14:paraId="4E3F0937" w14:textId="2DDE2073" w:rsidR="005C4C1D" w:rsidRPr="000308E7" w:rsidRDefault="00F97EA7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1</w:t>
            </w:r>
            <w:r w:rsidR="005C4C1D" w:rsidRPr="000308E7">
              <w:rPr>
                <w:rFonts w:ascii="Angsana New" w:hAnsi="Angsana New"/>
                <w:sz w:val="24"/>
                <w:szCs w:val="24"/>
              </w:rPr>
              <w:t>,</w:t>
            </w:r>
            <w:r w:rsidRPr="00F97EA7">
              <w:rPr>
                <w:rFonts w:ascii="Angsana New" w:hAnsi="Angsana New"/>
                <w:sz w:val="24"/>
                <w:szCs w:val="24"/>
              </w:rPr>
              <w:t>233</w:t>
            </w:r>
          </w:p>
        </w:tc>
        <w:tc>
          <w:tcPr>
            <w:tcW w:w="198" w:type="dxa"/>
            <w:gridSpan w:val="2"/>
          </w:tcPr>
          <w:p w14:paraId="6351710C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</w:tcPr>
          <w:p w14:paraId="466AD30B" w14:textId="7341B8FC" w:rsidR="005C4C1D" w:rsidRPr="000308E7" w:rsidRDefault="005C4C1D" w:rsidP="000308E7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B2F263D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</w:tcPr>
          <w:p w14:paraId="2ADAB273" w14:textId="74D78FEA" w:rsidR="005C4C1D" w:rsidRPr="000308E7" w:rsidRDefault="005C4C1D" w:rsidP="000308E7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2FCB9C6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bottom w:val="single" w:sz="4" w:space="0" w:color="auto"/>
            </w:tcBorders>
          </w:tcPr>
          <w:p w14:paraId="546FAC28" w14:textId="4BC750A0" w:rsidR="005C4C1D" w:rsidRPr="000308E7" w:rsidRDefault="00F97EA7" w:rsidP="000308E7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1</w:t>
            </w:r>
            <w:r w:rsidR="005C4C1D" w:rsidRPr="000308E7">
              <w:rPr>
                <w:rFonts w:ascii="Angsana New" w:hAnsi="Angsana New"/>
                <w:sz w:val="24"/>
                <w:szCs w:val="24"/>
              </w:rPr>
              <w:t>,</w:t>
            </w:r>
            <w:r w:rsidRPr="00F97EA7">
              <w:rPr>
                <w:rFonts w:ascii="Angsana New" w:hAnsi="Angsana New"/>
                <w:sz w:val="24"/>
                <w:szCs w:val="24"/>
              </w:rPr>
              <w:t>223</w:t>
            </w:r>
          </w:p>
        </w:tc>
        <w:tc>
          <w:tcPr>
            <w:tcW w:w="234" w:type="dxa"/>
            <w:gridSpan w:val="2"/>
          </w:tcPr>
          <w:p w14:paraId="5B2C6275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14:paraId="50C9F9DF" w14:textId="4109AC41" w:rsidR="005C4C1D" w:rsidRPr="000308E7" w:rsidRDefault="00F97EA7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7EA7">
              <w:rPr>
                <w:rFonts w:ascii="Angsana New" w:hAnsi="Angsana New"/>
                <w:sz w:val="24"/>
                <w:szCs w:val="24"/>
              </w:rPr>
              <w:t>1</w:t>
            </w:r>
            <w:r w:rsidR="005C4C1D" w:rsidRPr="000308E7">
              <w:rPr>
                <w:rFonts w:ascii="Angsana New" w:hAnsi="Angsana New"/>
                <w:sz w:val="24"/>
                <w:szCs w:val="24"/>
              </w:rPr>
              <w:t>,</w:t>
            </w:r>
            <w:r w:rsidRPr="00F97EA7">
              <w:rPr>
                <w:rFonts w:ascii="Angsana New" w:hAnsi="Angsana New"/>
                <w:sz w:val="24"/>
                <w:szCs w:val="24"/>
              </w:rPr>
              <w:t>233</w:t>
            </w:r>
          </w:p>
        </w:tc>
        <w:tc>
          <w:tcPr>
            <w:tcW w:w="178" w:type="dxa"/>
            <w:gridSpan w:val="2"/>
          </w:tcPr>
          <w:p w14:paraId="6F83B1E8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2A4CFF94" w14:textId="285CDA08" w:rsidR="005C4C1D" w:rsidRPr="000308E7" w:rsidRDefault="005C4C1D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6" w:type="dxa"/>
          </w:tcPr>
          <w:p w14:paraId="66F592A0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  <w:tcBorders>
              <w:bottom w:val="single" w:sz="4" w:space="0" w:color="auto"/>
            </w:tcBorders>
          </w:tcPr>
          <w:p w14:paraId="7606F75D" w14:textId="1B035968" w:rsidR="005C4C1D" w:rsidRPr="000308E7" w:rsidRDefault="005C4C1D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08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C4C1D" w:rsidRPr="000308E7" w14:paraId="04292298" w14:textId="77777777" w:rsidTr="000308E7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7C1CCFA7" w14:textId="30664AF9" w:rsidR="005C4C1D" w:rsidRPr="000308E7" w:rsidRDefault="005C4C1D" w:rsidP="000308E7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308E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72" w:type="dxa"/>
          </w:tcPr>
          <w:p w14:paraId="7857215E" w14:textId="77777777" w:rsidR="005C4C1D" w:rsidRPr="000308E7" w:rsidRDefault="005C4C1D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1A7FBF9" w14:textId="77777777" w:rsidR="005C4C1D" w:rsidRPr="000308E7" w:rsidRDefault="005C4C1D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47A5DCA" w14:textId="77777777" w:rsidR="005C4C1D" w:rsidRPr="000308E7" w:rsidRDefault="005C4C1D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456D0286" w14:textId="77777777" w:rsidR="005C4C1D" w:rsidRPr="000308E7" w:rsidRDefault="005C4C1D" w:rsidP="000308E7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020696FD" w14:textId="77777777" w:rsidR="005C4C1D" w:rsidRPr="000308E7" w:rsidRDefault="005C4C1D" w:rsidP="000308E7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dxa"/>
          </w:tcPr>
          <w:p w14:paraId="51DB2640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743E3" w14:textId="218BCEF6" w:rsidR="005C4C1D" w:rsidRPr="000308E7" w:rsidRDefault="00F97EA7" w:rsidP="000308E7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C4C1D" w:rsidRPr="000308E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234" w:type="dxa"/>
            <w:gridSpan w:val="2"/>
          </w:tcPr>
          <w:p w14:paraId="31D435C1" w14:textId="77777777" w:rsidR="005C4C1D" w:rsidRPr="000308E7" w:rsidRDefault="005C4C1D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1F023C" w14:textId="7FF11499" w:rsidR="005C4C1D" w:rsidRPr="000308E7" w:rsidRDefault="00F97EA7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C4C1D" w:rsidRPr="000308E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881</w:t>
            </w:r>
          </w:p>
        </w:tc>
        <w:tc>
          <w:tcPr>
            <w:tcW w:w="198" w:type="dxa"/>
            <w:gridSpan w:val="2"/>
          </w:tcPr>
          <w:p w14:paraId="01A57877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0B1757" w14:textId="3B629D40" w:rsidR="005C4C1D" w:rsidRPr="000308E7" w:rsidRDefault="005C4C1D" w:rsidP="000308E7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788B4197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0331F" w14:textId="0CB8EEEF" w:rsidR="005C4C1D" w:rsidRPr="000308E7" w:rsidRDefault="005C4C1D" w:rsidP="000308E7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308E7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295EA14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1D57C" w14:textId="7DEBCA1A" w:rsidR="005C4C1D" w:rsidRPr="000308E7" w:rsidRDefault="00F97EA7" w:rsidP="000308E7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C4C1D" w:rsidRPr="000308E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234" w:type="dxa"/>
            <w:gridSpan w:val="2"/>
          </w:tcPr>
          <w:p w14:paraId="44A7D62E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07E45" w14:textId="291CEC84" w:rsidR="005C4C1D" w:rsidRPr="000308E7" w:rsidRDefault="00F97EA7" w:rsidP="000308E7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C4C1D" w:rsidRPr="000308E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881</w:t>
            </w:r>
          </w:p>
        </w:tc>
        <w:tc>
          <w:tcPr>
            <w:tcW w:w="178" w:type="dxa"/>
            <w:gridSpan w:val="2"/>
          </w:tcPr>
          <w:p w14:paraId="5A891BEB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0F424" w14:textId="076DE44B" w:rsidR="005C4C1D" w:rsidRPr="000308E7" w:rsidRDefault="00F97EA7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186" w:type="dxa"/>
          </w:tcPr>
          <w:p w14:paraId="14A2E6E4" w14:textId="77777777" w:rsidR="005C4C1D" w:rsidRPr="000308E7" w:rsidRDefault="005C4C1D" w:rsidP="000308E7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807C30" w14:textId="7B182618" w:rsidR="005C4C1D" w:rsidRPr="000308E7" w:rsidRDefault="00F97EA7" w:rsidP="000308E7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7EA7">
              <w:rPr>
                <w:rFonts w:ascii="Angsana New" w:hAnsi="Angsana New"/>
                <w:b/>
                <w:bCs/>
                <w:sz w:val="24"/>
                <w:szCs w:val="24"/>
              </w:rPr>
              <w:t>91</w:t>
            </w:r>
          </w:p>
        </w:tc>
      </w:tr>
    </w:tbl>
    <w:p w14:paraId="0B186F02" w14:textId="77777777" w:rsidR="00A55CF2" w:rsidRPr="000308E7" w:rsidRDefault="00A55CF2" w:rsidP="00A55CF2">
      <w:pPr>
        <w:pStyle w:val="block"/>
        <w:spacing w:after="0" w:line="240" w:lineRule="atLeast"/>
        <w:ind w:left="90" w:right="490" w:hanging="86"/>
        <w:jc w:val="thaiDistribute"/>
        <w:rPr>
          <w:rFonts w:asciiTheme="majorBidi" w:eastAsia="Yu Mincho" w:hAnsiTheme="majorBidi" w:cstheme="majorBidi"/>
          <w:szCs w:val="22"/>
          <w:lang w:val="en-US" w:eastAsia="ja-JP" w:bidi="th-TH"/>
        </w:rPr>
      </w:pPr>
    </w:p>
    <w:p w14:paraId="3DE7D10F" w14:textId="3ABFBE00" w:rsidR="00F97EA7" w:rsidRPr="00392CB4" w:rsidRDefault="00F97EA7" w:rsidP="00F97EA7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2CB4">
        <w:rPr>
          <w:rFonts w:asciiTheme="majorBidi" w:hAnsiTheme="majorBidi" w:cstheme="majorBidi"/>
          <w:sz w:val="30"/>
          <w:szCs w:val="30"/>
          <w:cs/>
        </w:rPr>
        <w:t xml:space="preserve">*ในระหว่างปีสิ้นสุดวันที่ </w:t>
      </w:r>
      <w:r w:rsidRPr="00F97EA7">
        <w:rPr>
          <w:rFonts w:asciiTheme="majorBidi" w:hAnsiTheme="majorBidi" w:cstheme="majorBidi"/>
          <w:sz w:val="30"/>
          <w:szCs w:val="30"/>
        </w:rPr>
        <w:t>31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97EA7">
        <w:rPr>
          <w:rFonts w:asciiTheme="majorBidi" w:hAnsiTheme="majorBidi" w:cstheme="majorBidi"/>
          <w:sz w:val="30"/>
          <w:szCs w:val="30"/>
        </w:rPr>
        <w:t>2563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บริษัทรับรู้ผลขาดทุนจากการด้อยค่าของเงินลงทุนในบริษัท ไทยอีสเทิร์น ท้อปซีดส์ ออยล์ จำกัด ในงบการเงินรวมจำนวน </w:t>
      </w:r>
      <w:r w:rsidRPr="00F97EA7">
        <w:rPr>
          <w:rFonts w:asciiTheme="majorBidi" w:hAnsiTheme="majorBidi" w:cstheme="majorBidi"/>
          <w:sz w:val="30"/>
          <w:szCs w:val="30"/>
        </w:rPr>
        <w:t>9</w:t>
      </w:r>
      <w:r w:rsidRPr="00392CB4">
        <w:rPr>
          <w:rFonts w:asciiTheme="majorBidi" w:hAnsiTheme="majorBidi" w:cstheme="majorBidi"/>
          <w:sz w:val="30"/>
          <w:szCs w:val="30"/>
          <w:cs/>
        </w:rPr>
        <w:t>.</w:t>
      </w:r>
      <w:r w:rsidRPr="00F97EA7">
        <w:rPr>
          <w:rFonts w:asciiTheme="majorBidi" w:hAnsiTheme="majorBidi" w:cstheme="majorBidi"/>
          <w:sz w:val="30"/>
          <w:szCs w:val="30"/>
        </w:rPr>
        <w:t>45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ล้านบาท เนื่องจากเงินลงทุนในบริษัทดังกล่าวมีมูลค่าที่คาดว่าจะได้รับคืนต่ำกว่ามูลค่าตามบัญชีของเงินลงทุน ต่อมา เมื่อวันที่ </w:t>
      </w:r>
      <w:r w:rsidRPr="00F97EA7">
        <w:rPr>
          <w:rFonts w:asciiTheme="majorBidi" w:hAnsiTheme="majorBidi" w:cstheme="majorBidi"/>
          <w:sz w:val="30"/>
          <w:szCs w:val="30"/>
        </w:rPr>
        <w:t>15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97EA7">
        <w:rPr>
          <w:rFonts w:asciiTheme="majorBidi" w:hAnsiTheme="majorBidi" w:cstheme="majorBidi"/>
          <w:sz w:val="30"/>
          <w:szCs w:val="30"/>
        </w:rPr>
        <w:t>2564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ที่ประชุมคณะกรรมการของบริษัทได้มีมติอนุมัติให้บริษัทขายหุ้นในบริษัท ไทยอีสเทิร์น ท้อปซีดส์ ออยล์ จำกัด ทั้งจำนวนให้แก่บริษัทแห่งหนึ่งในมูลค่ารวม </w:t>
      </w:r>
      <w:r w:rsidRPr="00F97EA7">
        <w:rPr>
          <w:rFonts w:asciiTheme="majorBidi" w:hAnsiTheme="majorBidi" w:cstheme="majorBidi"/>
          <w:sz w:val="30"/>
          <w:szCs w:val="30"/>
        </w:rPr>
        <w:t>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บาท โดยบริษัทได้ขายและรับชำระเงินค่าขายหุ้นเต็มจำนวนแล้ว เมื่อวันที่</w:t>
      </w:r>
      <w:r>
        <w:rPr>
          <w:rFonts w:asciiTheme="majorBidi" w:hAnsiTheme="majorBidi" w:cstheme="majorBidi"/>
          <w:sz w:val="30"/>
          <w:szCs w:val="30"/>
        </w:rPr>
        <w:br/>
      </w:r>
      <w:r w:rsidRPr="00F97EA7">
        <w:rPr>
          <w:rFonts w:asciiTheme="majorBidi" w:hAnsiTheme="majorBidi" w:cstheme="majorBidi"/>
          <w:sz w:val="30"/>
          <w:szCs w:val="30"/>
        </w:rPr>
        <w:t>13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F97EA7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ดังนั้น บริษัทได้จัดประเภทของเงินลงทุนดังกล่าวเป็นเงินลงทุนเผื่อขายในงบการเงินรวม ณ วันที่ </w:t>
      </w:r>
      <w:r w:rsidRPr="00F97EA7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97EA7">
        <w:rPr>
          <w:rFonts w:asciiTheme="majorBidi" w:hAnsiTheme="majorBidi" w:cstheme="majorBidi"/>
          <w:sz w:val="30"/>
          <w:szCs w:val="30"/>
        </w:rPr>
        <w:t>2564</w:t>
      </w:r>
    </w:p>
    <w:p w14:paraId="344F9419" w14:textId="164AC943" w:rsidR="00F87125" w:rsidRPr="00F97EA7" w:rsidRDefault="00F87125" w:rsidP="003E6754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8"/>
          <w:szCs w:val="8"/>
          <w:lang w:val="en-US" w:bidi="th-TH"/>
        </w:rPr>
      </w:pPr>
    </w:p>
    <w:tbl>
      <w:tblPr>
        <w:tblW w:w="14687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520"/>
        <w:gridCol w:w="918"/>
        <w:gridCol w:w="630"/>
        <w:gridCol w:w="178"/>
        <w:gridCol w:w="658"/>
        <w:gridCol w:w="8"/>
        <w:gridCol w:w="205"/>
        <w:gridCol w:w="8"/>
        <w:gridCol w:w="651"/>
        <w:gridCol w:w="180"/>
        <w:gridCol w:w="622"/>
        <w:gridCol w:w="8"/>
        <w:gridCol w:w="172"/>
        <w:gridCol w:w="8"/>
        <w:gridCol w:w="682"/>
        <w:gridCol w:w="180"/>
        <w:gridCol w:w="621"/>
        <w:gridCol w:w="8"/>
        <w:gridCol w:w="172"/>
        <w:gridCol w:w="8"/>
        <w:gridCol w:w="669"/>
        <w:gridCol w:w="180"/>
        <w:gridCol w:w="712"/>
        <w:gridCol w:w="8"/>
        <w:gridCol w:w="170"/>
        <w:gridCol w:w="8"/>
        <w:gridCol w:w="658"/>
        <w:gridCol w:w="180"/>
        <w:gridCol w:w="687"/>
        <w:gridCol w:w="8"/>
      </w:tblGrid>
      <w:tr w:rsidR="0003337F" w:rsidRPr="000308E7" w14:paraId="5C6C9E65" w14:textId="77777777" w:rsidTr="00F97EA7">
        <w:trPr>
          <w:gridAfter w:val="1"/>
          <w:wAfter w:w="8" w:type="dxa"/>
          <w:cantSplit/>
          <w:tblHeader/>
        </w:trPr>
        <w:tc>
          <w:tcPr>
            <w:tcW w:w="2970" w:type="dxa"/>
          </w:tcPr>
          <w:p w14:paraId="531710E3" w14:textId="77777777" w:rsidR="0003337F" w:rsidRPr="000308E7" w:rsidRDefault="0003337F" w:rsidP="00D82BE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</w:tcPr>
          <w:p w14:paraId="36EFB486" w14:textId="77777777" w:rsidR="0003337F" w:rsidRPr="000308E7" w:rsidRDefault="0003337F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4ED4D47" w14:textId="77777777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1" w:type="dxa"/>
            <w:gridSpan w:val="27"/>
            <w:tcBorders>
              <w:bottom w:val="single" w:sz="4" w:space="0" w:color="auto"/>
            </w:tcBorders>
            <w:vAlign w:val="bottom"/>
          </w:tcPr>
          <w:p w14:paraId="770D8322" w14:textId="5E784EB7" w:rsidR="0003337F" w:rsidRPr="000308E7" w:rsidRDefault="0003337F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3337F" w:rsidRPr="000308E7" w14:paraId="564FA042" w14:textId="77777777" w:rsidTr="00F97EA7">
        <w:trPr>
          <w:gridAfter w:val="1"/>
          <w:wAfter w:w="8" w:type="dxa"/>
          <w:cantSplit/>
          <w:tblHeader/>
        </w:trPr>
        <w:tc>
          <w:tcPr>
            <w:tcW w:w="2970" w:type="dxa"/>
          </w:tcPr>
          <w:p w14:paraId="0DDA1B47" w14:textId="77777777" w:rsidR="0003337F" w:rsidRPr="000308E7" w:rsidRDefault="0003337F" w:rsidP="0003337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  <w:vAlign w:val="bottom"/>
          </w:tcPr>
          <w:p w14:paraId="03552599" w14:textId="7DB27041" w:rsidR="0003337F" w:rsidRPr="000308E7" w:rsidRDefault="0003337F" w:rsidP="0003337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18" w:type="dxa"/>
            <w:vAlign w:val="bottom"/>
          </w:tcPr>
          <w:p w14:paraId="7B2BC158" w14:textId="77777777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749017E6" w14:textId="58A554BD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</w:tcBorders>
            <w:vAlign w:val="bottom"/>
          </w:tcPr>
          <w:p w14:paraId="462C15E0" w14:textId="35C0F1A2" w:rsidR="0003337F" w:rsidRPr="000308E7" w:rsidRDefault="0003337F" w:rsidP="0003337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13" w:type="dxa"/>
            <w:gridSpan w:val="2"/>
            <w:tcBorders>
              <w:top w:val="single" w:sz="4" w:space="0" w:color="auto"/>
            </w:tcBorders>
            <w:vAlign w:val="bottom"/>
          </w:tcPr>
          <w:p w14:paraId="24501B0D" w14:textId="77777777" w:rsidR="0003337F" w:rsidRPr="000308E7" w:rsidRDefault="0003337F" w:rsidP="0003337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4"/>
            <w:tcBorders>
              <w:top w:val="single" w:sz="4" w:space="0" w:color="auto"/>
            </w:tcBorders>
            <w:vAlign w:val="bottom"/>
          </w:tcPr>
          <w:p w14:paraId="46029FD4" w14:textId="77777777" w:rsidR="0003337F" w:rsidRPr="000308E7" w:rsidRDefault="0003337F" w:rsidP="0003337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47A378D2" w14:textId="6DBA68E5" w:rsidR="0003337F" w:rsidRPr="000308E7" w:rsidRDefault="0003337F" w:rsidP="0003337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655EFBCF" w14:textId="77777777" w:rsidR="0003337F" w:rsidRPr="000308E7" w:rsidRDefault="0003337F" w:rsidP="0003337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91" w:type="dxa"/>
            <w:gridSpan w:val="4"/>
            <w:tcBorders>
              <w:top w:val="single" w:sz="4" w:space="0" w:color="auto"/>
            </w:tcBorders>
            <w:vAlign w:val="bottom"/>
          </w:tcPr>
          <w:p w14:paraId="23571413" w14:textId="77777777" w:rsidR="0003337F" w:rsidRPr="000308E7" w:rsidRDefault="0003337F" w:rsidP="0003337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77E861A" w14:textId="5EA9F28B" w:rsidR="0003337F" w:rsidRPr="000308E7" w:rsidRDefault="0003337F" w:rsidP="0003337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1BEB45BA" w14:textId="77777777" w:rsidR="0003337F" w:rsidRPr="000308E7" w:rsidRDefault="0003337F" w:rsidP="0003337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69" w:type="dxa"/>
            <w:gridSpan w:val="4"/>
            <w:tcBorders>
              <w:top w:val="single" w:sz="4" w:space="0" w:color="auto"/>
            </w:tcBorders>
            <w:vAlign w:val="bottom"/>
          </w:tcPr>
          <w:p w14:paraId="38CAAFF0" w14:textId="77777777" w:rsidR="0003337F" w:rsidRPr="000308E7" w:rsidRDefault="0003337F" w:rsidP="0003337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0ECFAF8" w14:textId="52CC642D" w:rsidR="0003337F" w:rsidRPr="000308E7" w:rsidRDefault="0003337F" w:rsidP="0003337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  <w:r w:rsidRPr="000308E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1E64B378" w14:textId="77777777" w:rsidR="0003337F" w:rsidRPr="000308E7" w:rsidRDefault="0003337F" w:rsidP="0003337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3" w:type="dxa"/>
            <w:gridSpan w:val="4"/>
            <w:tcBorders>
              <w:top w:val="single" w:sz="4" w:space="0" w:color="auto"/>
            </w:tcBorders>
            <w:vAlign w:val="bottom"/>
          </w:tcPr>
          <w:p w14:paraId="51DE4025" w14:textId="4CF0FD0C" w:rsidR="0003337F" w:rsidRPr="000308E7" w:rsidRDefault="0003337F" w:rsidP="0003337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03337F" w:rsidRPr="000308E7" w14:paraId="324B6171" w14:textId="77777777" w:rsidTr="00F97EA7">
        <w:trPr>
          <w:cantSplit/>
          <w:tblHeader/>
        </w:trPr>
        <w:tc>
          <w:tcPr>
            <w:tcW w:w="2970" w:type="dxa"/>
          </w:tcPr>
          <w:p w14:paraId="646DF93E" w14:textId="77777777" w:rsidR="0003337F" w:rsidRPr="000308E7" w:rsidRDefault="0003337F" w:rsidP="00D82BE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</w:tcPr>
          <w:p w14:paraId="69FFA533" w14:textId="77777777" w:rsidR="0003337F" w:rsidRPr="000308E7" w:rsidRDefault="0003337F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F718207" w14:textId="77777777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095FA9F" w14:textId="6EEF9D30" w:rsidR="0003337F" w:rsidRPr="000308E7" w:rsidRDefault="00F97EA7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  <w:vAlign w:val="bottom"/>
          </w:tcPr>
          <w:p w14:paraId="64BC6274" w14:textId="77777777" w:rsidR="0003337F" w:rsidRPr="000308E7" w:rsidRDefault="0003337F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2A19DAED" w14:textId="11BBBAB5" w:rsidR="0003337F" w:rsidRPr="000308E7" w:rsidRDefault="00F97EA7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13" w:type="dxa"/>
            <w:gridSpan w:val="2"/>
            <w:vAlign w:val="bottom"/>
          </w:tcPr>
          <w:p w14:paraId="3CF08752" w14:textId="77777777" w:rsidR="0003337F" w:rsidRPr="000308E7" w:rsidRDefault="0003337F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72842ABB" w14:textId="307EAD1A" w:rsidR="0003337F" w:rsidRPr="000308E7" w:rsidRDefault="00F97EA7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53682EE2" w14:textId="77777777" w:rsidR="0003337F" w:rsidRPr="000308E7" w:rsidRDefault="0003337F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EDB841E" w14:textId="16715451" w:rsidR="0003337F" w:rsidRPr="000308E7" w:rsidRDefault="00F97EA7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266861F2" w14:textId="77777777" w:rsidR="0003337F" w:rsidRPr="000308E7" w:rsidRDefault="0003337F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0D823BBC" w14:textId="1CEBF412" w:rsidR="0003337F" w:rsidRPr="000308E7" w:rsidRDefault="00F97EA7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583A6553" w14:textId="77777777" w:rsidR="0003337F" w:rsidRPr="000308E7" w:rsidRDefault="0003337F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534E0CAC" w14:textId="2E32C17D" w:rsidR="0003337F" w:rsidRPr="000308E7" w:rsidRDefault="00F97EA7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7449156C" w14:textId="77777777" w:rsidR="0003337F" w:rsidRPr="000308E7" w:rsidRDefault="0003337F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32C7C280" w14:textId="5F1BBFED" w:rsidR="0003337F" w:rsidRPr="000308E7" w:rsidRDefault="00F97EA7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347D827D" w14:textId="77777777" w:rsidR="0003337F" w:rsidRPr="000308E7" w:rsidRDefault="0003337F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E03D505" w14:textId="55847007" w:rsidR="0003337F" w:rsidRPr="000308E7" w:rsidRDefault="00F97EA7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8" w:type="dxa"/>
            <w:gridSpan w:val="2"/>
          </w:tcPr>
          <w:p w14:paraId="09E9AC87" w14:textId="77777777" w:rsidR="0003337F" w:rsidRPr="000308E7" w:rsidRDefault="0003337F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025A7B49" w14:textId="7D0EA737" w:rsidR="0003337F" w:rsidRPr="000308E7" w:rsidRDefault="00F97EA7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vAlign w:val="bottom"/>
          </w:tcPr>
          <w:p w14:paraId="643840F0" w14:textId="77777777" w:rsidR="0003337F" w:rsidRPr="000308E7" w:rsidRDefault="0003337F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5D20117A" w14:textId="33D7014E" w:rsidR="0003337F" w:rsidRPr="000308E7" w:rsidRDefault="00F97EA7" w:rsidP="00D82BE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03337F" w:rsidRPr="000308E7" w14:paraId="22E5C934" w14:textId="77777777" w:rsidTr="00F97EA7">
        <w:trPr>
          <w:gridAfter w:val="1"/>
          <w:wAfter w:w="8" w:type="dxa"/>
          <w:cantSplit/>
        </w:trPr>
        <w:tc>
          <w:tcPr>
            <w:tcW w:w="2970" w:type="dxa"/>
            <w:vAlign w:val="bottom"/>
          </w:tcPr>
          <w:p w14:paraId="048C84BB" w14:textId="77777777" w:rsidR="0003337F" w:rsidRPr="000308E7" w:rsidRDefault="0003337F" w:rsidP="0003337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1DCC9C1A" w14:textId="77777777" w:rsidR="0003337F" w:rsidRPr="000308E7" w:rsidRDefault="0003337F" w:rsidP="0003337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18" w:type="dxa"/>
          </w:tcPr>
          <w:p w14:paraId="4D8D64B1" w14:textId="77777777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0CB0CA30" w14:textId="75D34910" w:rsidR="0003337F" w:rsidRPr="000308E7" w:rsidRDefault="0003337F" w:rsidP="0003337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0308E7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0308E7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0308E7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13" w:type="dxa"/>
            <w:gridSpan w:val="2"/>
            <w:vAlign w:val="bottom"/>
          </w:tcPr>
          <w:p w14:paraId="75493BD2" w14:textId="77777777" w:rsidR="0003337F" w:rsidRPr="000308E7" w:rsidRDefault="0003337F" w:rsidP="0003337F">
            <w:pPr>
              <w:tabs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92" w:type="dxa"/>
            <w:gridSpan w:val="22"/>
            <w:vAlign w:val="bottom"/>
          </w:tcPr>
          <w:p w14:paraId="446CF452" w14:textId="45A6DC2E" w:rsidR="0003337F" w:rsidRPr="000308E7" w:rsidRDefault="0003337F" w:rsidP="0003337F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0308E7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03337F" w:rsidRPr="000308E7" w14:paraId="014D9A56" w14:textId="77777777" w:rsidTr="00F97EA7">
        <w:trPr>
          <w:cantSplit/>
        </w:trPr>
        <w:tc>
          <w:tcPr>
            <w:tcW w:w="2970" w:type="dxa"/>
            <w:vAlign w:val="bottom"/>
          </w:tcPr>
          <w:p w14:paraId="52503BD3" w14:textId="17A8B18E" w:rsidR="0003337F" w:rsidRPr="000308E7" w:rsidRDefault="0003337F" w:rsidP="0003337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520" w:type="dxa"/>
          </w:tcPr>
          <w:p w14:paraId="6B13E2D8" w14:textId="77777777" w:rsidR="0003337F" w:rsidRPr="000308E7" w:rsidRDefault="0003337F" w:rsidP="0003337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18" w:type="dxa"/>
          </w:tcPr>
          <w:p w14:paraId="74F26676" w14:textId="77777777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251AF96" w14:textId="77777777" w:rsidR="0003337F" w:rsidRPr="000308E7" w:rsidRDefault="0003337F" w:rsidP="0003337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62C9C490" w14:textId="77777777" w:rsidR="0003337F" w:rsidRPr="000308E7" w:rsidRDefault="0003337F" w:rsidP="0003337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</w:tcPr>
          <w:p w14:paraId="7186B58E" w14:textId="77777777" w:rsidR="0003337F" w:rsidRPr="000308E7" w:rsidRDefault="0003337F" w:rsidP="0003337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13" w:type="dxa"/>
            <w:gridSpan w:val="2"/>
          </w:tcPr>
          <w:p w14:paraId="57F00258" w14:textId="77777777" w:rsidR="0003337F" w:rsidRPr="000308E7" w:rsidRDefault="0003337F" w:rsidP="0003337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2D96CA41" w14:textId="77777777" w:rsidR="0003337F" w:rsidRPr="000308E7" w:rsidRDefault="0003337F" w:rsidP="0003337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CD9E2C1" w14:textId="77777777" w:rsidR="0003337F" w:rsidRPr="000308E7" w:rsidRDefault="0003337F" w:rsidP="0003337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</w:tcPr>
          <w:p w14:paraId="1DDCB000" w14:textId="77777777" w:rsidR="0003337F" w:rsidRPr="000308E7" w:rsidRDefault="0003337F" w:rsidP="0003337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3658B815" w14:textId="77777777" w:rsidR="0003337F" w:rsidRPr="000308E7" w:rsidRDefault="0003337F" w:rsidP="0003337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049ACD6E" w14:textId="77777777" w:rsidR="0003337F" w:rsidRPr="000308E7" w:rsidRDefault="0003337F" w:rsidP="0003337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41C7B998" w14:textId="77777777" w:rsidR="0003337F" w:rsidRPr="000308E7" w:rsidRDefault="0003337F" w:rsidP="0003337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gridSpan w:val="2"/>
          </w:tcPr>
          <w:p w14:paraId="2627E4BF" w14:textId="77777777" w:rsidR="0003337F" w:rsidRPr="000308E7" w:rsidRDefault="0003337F" w:rsidP="0003337F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637F35C5" w14:textId="77777777" w:rsidR="0003337F" w:rsidRPr="000308E7" w:rsidRDefault="0003337F" w:rsidP="0003337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</w:tcPr>
          <w:p w14:paraId="223EC439" w14:textId="77777777" w:rsidR="0003337F" w:rsidRPr="000308E7" w:rsidRDefault="0003337F" w:rsidP="0003337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CFA89A2" w14:textId="77777777" w:rsidR="0003337F" w:rsidRPr="000308E7" w:rsidRDefault="0003337F" w:rsidP="0003337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127EFE45" w14:textId="77777777" w:rsidR="0003337F" w:rsidRPr="000308E7" w:rsidRDefault="0003337F" w:rsidP="0003337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782A55A5" w14:textId="77777777" w:rsidR="0003337F" w:rsidRPr="000308E7" w:rsidRDefault="0003337F" w:rsidP="0003337F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8" w:type="dxa"/>
          </w:tcPr>
          <w:p w14:paraId="28627958" w14:textId="648C5F21" w:rsidR="0003337F" w:rsidRPr="000308E7" w:rsidRDefault="0003337F" w:rsidP="0003337F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4D5F285" w14:textId="77777777" w:rsidR="0003337F" w:rsidRPr="000308E7" w:rsidRDefault="0003337F" w:rsidP="0003337F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gridSpan w:val="2"/>
          </w:tcPr>
          <w:p w14:paraId="7EC5B214" w14:textId="77777777" w:rsidR="0003337F" w:rsidRPr="000308E7" w:rsidRDefault="0003337F" w:rsidP="0003337F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A55CF2" w:rsidRPr="000308E7" w14:paraId="72B4FA6A" w14:textId="77777777" w:rsidTr="00F97EA7">
        <w:trPr>
          <w:cantSplit/>
        </w:trPr>
        <w:tc>
          <w:tcPr>
            <w:tcW w:w="2970" w:type="dxa"/>
          </w:tcPr>
          <w:p w14:paraId="19268C78" w14:textId="3DB05E64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0308E7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ไทยอีสเทิร์น ท้อปซีดส์ ออยล์ จำกัด</w:t>
            </w:r>
            <w:r w:rsidRPr="000308E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*</w:t>
            </w:r>
          </w:p>
        </w:tc>
        <w:tc>
          <w:tcPr>
            <w:tcW w:w="2520" w:type="dxa"/>
          </w:tcPr>
          <w:p w14:paraId="76E7860C" w14:textId="67257FE6" w:rsidR="0003337F" w:rsidRPr="000308E7" w:rsidRDefault="00981B2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ผลิตและจำหน่ายน้ำมันเมล็ดในปาล์มและน้ำมันพืชชนิดอื่นๆ</w:t>
            </w:r>
          </w:p>
        </w:tc>
        <w:tc>
          <w:tcPr>
            <w:tcW w:w="918" w:type="dxa"/>
          </w:tcPr>
          <w:p w14:paraId="2B0E7761" w14:textId="4492F83B" w:rsidR="0003337F" w:rsidRPr="000308E7" w:rsidRDefault="000308E7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65068D97" w14:textId="35DB92A7" w:rsidR="0003337F" w:rsidRPr="000308E7" w:rsidRDefault="00593D8C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772D364" w14:textId="77777777" w:rsidR="0003337F" w:rsidRPr="000308E7" w:rsidRDefault="0003337F" w:rsidP="00976A8D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1B246EA2" w14:textId="0D5E4D6E" w:rsidR="0003337F" w:rsidRPr="000308E7" w:rsidRDefault="00F97EA7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13" w:type="dxa"/>
            <w:gridSpan w:val="2"/>
          </w:tcPr>
          <w:p w14:paraId="5FB50561" w14:textId="77777777" w:rsidR="0003337F" w:rsidRPr="000308E7" w:rsidRDefault="0003337F" w:rsidP="00976A8D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3E9C53D9" w14:textId="47B9B20D" w:rsidR="0003337F" w:rsidRPr="000308E7" w:rsidRDefault="005C4C1D" w:rsidP="00976A8D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E497E1B" w14:textId="77777777" w:rsidR="0003337F" w:rsidRPr="000308E7" w:rsidRDefault="0003337F" w:rsidP="00976A8D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34779638" w14:textId="4B1CC23E" w:rsidR="0003337F" w:rsidRPr="000308E7" w:rsidRDefault="00F97EA7" w:rsidP="00976A8D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180" w:type="dxa"/>
            <w:gridSpan w:val="2"/>
          </w:tcPr>
          <w:p w14:paraId="6ACAB5F6" w14:textId="77777777" w:rsidR="0003337F" w:rsidRPr="000308E7" w:rsidRDefault="0003337F" w:rsidP="00976A8D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7DB3937A" w14:textId="58A5481F" w:rsidR="0003337F" w:rsidRPr="000308E7" w:rsidRDefault="005C4C1D" w:rsidP="00976A8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D2DABEC" w14:textId="77777777" w:rsidR="0003337F" w:rsidRPr="000308E7" w:rsidRDefault="0003337F" w:rsidP="00976A8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</w:tcPr>
          <w:p w14:paraId="0C297FA3" w14:textId="2CB119F4" w:rsidR="0003337F" w:rsidRPr="000308E7" w:rsidRDefault="00A55CF2" w:rsidP="00976A8D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0308E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80" w:type="dxa"/>
            <w:gridSpan w:val="2"/>
          </w:tcPr>
          <w:p w14:paraId="2F125048" w14:textId="77777777" w:rsidR="0003337F" w:rsidRPr="000308E7" w:rsidRDefault="0003337F" w:rsidP="00976A8D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6C9E993E" w14:textId="63A605EC" w:rsidR="0003337F" w:rsidRPr="000308E7" w:rsidRDefault="005C4C1D" w:rsidP="00976A8D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69DD7B" w14:textId="77777777" w:rsidR="0003337F" w:rsidRPr="000308E7" w:rsidRDefault="0003337F" w:rsidP="00976A8D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47627832" w14:textId="1E1D9852" w:rsidR="0003337F" w:rsidRPr="000308E7" w:rsidRDefault="00A55CF2" w:rsidP="00976A8D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14:paraId="12729975" w14:textId="77777777" w:rsidR="0003337F" w:rsidRPr="000308E7" w:rsidRDefault="0003337F" w:rsidP="00976A8D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1BE86A21" w14:textId="31231B50" w:rsidR="0003337F" w:rsidRPr="000308E7" w:rsidRDefault="005C4C1D" w:rsidP="00976A8D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3C2764" w14:textId="77777777" w:rsidR="0003337F" w:rsidRPr="000308E7" w:rsidRDefault="0003337F" w:rsidP="00976A8D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</w:tcPr>
          <w:p w14:paraId="24BFF209" w14:textId="4C3383F3" w:rsidR="0003337F" w:rsidRPr="000308E7" w:rsidRDefault="00A55CF2" w:rsidP="00976A8D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55CF2" w:rsidRPr="000308E7" w14:paraId="11EC3057" w14:textId="77777777" w:rsidTr="00F97EA7">
        <w:trPr>
          <w:cantSplit/>
        </w:trPr>
        <w:tc>
          <w:tcPr>
            <w:tcW w:w="2970" w:type="dxa"/>
            <w:vAlign w:val="bottom"/>
          </w:tcPr>
          <w:p w14:paraId="23F7A8B9" w14:textId="3221F8F2" w:rsidR="0003337F" w:rsidRPr="000308E7" w:rsidRDefault="0003337F" w:rsidP="0003337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520" w:type="dxa"/>
          </w:tcPr>
          <w:p w14:paraId="6F10908E" w14:textId="77777777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69867F22" w14:textId="77777777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7C83CC0" w14:textId="77777777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7CF8631" w14:textId="77777777" w:rsidR="0003337F" w:rsidRPr="000308E7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3F5BC39E" w14:textId="03AF72F6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" w:type="dxa"/>
            <w:gridSpan w:val="2"/>
          </w:tcPr>
          <w:p w14:paraId="3E6C589E" w14:textId="77777777" w:rsidR="0003337F" w:rsidRPr="000308E7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14:paraId="5D908588" w14:textId="39F0742A" w:rsidR="0003337F" w:rsidRPr="00F97EA7" w:rsidRDefault="005C4C1D" w:rsidP="0003337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C5F8DF9" w14:textId="77777777" w:rsidR="0003337F" w:rsidRPr="00F97EA7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63B95" w14:textId="4B932E6C" w:rsidR="0003337F" w:rsidRPr="00F97EA7" w:rsidRDefault="00F97EA7" w:rsidP="0003337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80" w:type="dxa"/>
            <w:gridSpan w:val="2"/>
          </w:tcPr>
          <w:p w14:paraId="5DB8B0D3" w14:textId="77777777" w:rsidR="0003337F" w:rsidRPr="00F97EA7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14:paraId="1164657F" w14:textId="57CCB76F" w:rsidR="0003337F" w:rsidRPr="00F97EA7" w:rsidRDefault="005C4C1D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5396809E" w14:textId="77777777" w:rsidR="0003337F" w:rsidRPr="00F97EA7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D1122D" w14:textId="14157D7C" w:rsidR="0003337F" w:rsidRPr="00F97EA7" w:rsidRDefault="00A55CF2" w:rsidP="0003337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</w:t>
            </w: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80" w:type="dxa"/>
            <w:gridSpan w:val="2"/>
          </w:tcPr>
          <w:p w14:paraId="22B32DF4" w14:textId="77777777" w:rsidR="0003337F" w:rsidRPr="00F97EA7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14:paraId="4EF6A8CE" w14:textId="733E1E73" w:rsidR="0003337F" w:rsidRPr="00F97EA7" w:rsidRDefault="005C4C1D" w:rsidP="0003337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7B6C565" w14:textId="77777777" w:rsidR="0003337F" w:rsidRPr="00F97EA7" w:rsidRDefault="0003337F" w:rsidP="0003337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BF965F" w14:textId="70693CD4" w:rsidR="0003337F" w:rsidRPr="00F97EA7" w:rsidRDefault="00A55CF2" w:rsidP="0003337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14:paraId="2E88EE3F" w14:textId="77777777" w:rsidR="0003337F" w:rsidRPr="00F97EA7" w:rsidRDefault="0003337F" w:rsidP="0003337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B3CF5" w14:textId="2ADB9784" w:rsidR="0003337F" w:rsidRPr="00F97EA7" w:rsidRDefault="005C4C1D" w:rsidP="0003337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F2E4DDB" w14:textId="77777777" w:rsidR="0003337F" w:rsidRPr="00F97EA7" w:rsidRDefault="0003337F" w:rsidP="0003337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DB602" w14:textId="6F59DFFC" w:rsidR="0003337F" w:rsidRPr="00F97EA7" w:rsidRDefault="00A55CF2" w:rsidP="0003337F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03337F" w:rsidRPr="00976A8D" w14:paraId="62E9E6E4" w14:textId="77777777" w:rsidTr="00F97EA7">
        <w:trPr>
          <w:cantSplit/>
        </w:trPr>
        <w:tc>
          <w:tcPr>
            <w:tcW w:w="2970" w:type="dxa"/>
            <w:vAlign w:val="bottom"/>
          </w:tcPr>
          <w:p w14:paraId="7AB0244F" w14:textId="77777777" w:rsidR="0003337F" w:rsidRPr="00976A8D" w:rsidRDefault="0003337F" w:rsidP="0003337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</w:tcPr>
          <w:p w14:paraId="526DD9AB" w14:textId="77777777" w:rsidR="0003337F" w:rsidRPr="00976A8D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B444F69" w14:textId="77777777" w:rsidR="0003337F" w:rsidRPr="00976A8D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66A74443" w14:textId="77777777" w:rsidR="0003337F" w:rsidRPr="00976A8D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39F2A55E" w14:textId="77777777" w:rsidR="0003337F" w:rsidRPr="00976A8D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</w:tcPr>
          <w:p w14:paraId="2CBED79F" w14:textId="77777777" w:rsidR="0003337F" w:rsidRPr="00976A8D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3" w:type="dxa"/>
            <w:gridSpan w:val="2"/>
          </w:tcPr>
          <w:p w14:paraId="3062CBC0" w14:textId="77777777" w:rsidR="0003337F" w:rsidRPr="00976A8D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592F482F" w14:textId="77777777" w:rsidR="0003337F" w:rsidRPr="00976A8D" w:rsidRDefault="0003337F" w:rsidP="0003337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5F11F33" w14:textId="77777777" w:rsidR="0003337F" w:rsidRPr="00976A8D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</w:tcPr>
          <w:p w14:paraId="0E469F21" w14:textId="77777777" w:rsidR="0003337F" w:rsidRPr="00976A8D" w:rsidRDefault="0003337F" w:rsidP="0003337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6535FEC" w14:textId="77777777" w:rsidR="0003337F" w:rsidRPr="00976A8D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</w:tcPr>
          <w:p w14:paraId="0793BDA6" w14:textId="77777777" w:rsidR="0003337F" w:rsidRPr="00976A8D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0" w:type="dxa"/>
          </w:tcPr>
          <w:p w14:paraId="49DF45C6" w14:textId="77777777" w:rsidR="0003337F" w:rsidRPr="00976A8D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</w:tcBorders>
          </w:tcPr>
          <w:p w14:paraId="158486D0" w14:textId="77777777" w:rsidR="0003337F" w:rsidRPr="00976A8D" w:rsidRDefault="0003337F" w:rsidP="0003337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0" w:type="dxa"/>
            <w:gridSpan w:val="2"/>
          </w:tcPr>
          <w:p w14:paraId="183490CA" w14:textId="77777777" w:rsidR="0003337F" w:rsidRPr="00976A8D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33A343D7" w14:textId="77777777" w:rsidR="0003337F" w:rsidRPr="00976A8D" w:rsidRDefault="0003337F" w:rsidP="0003337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96E5A43" w14:textId="77777777" w:rsidR="0003337F" w:rsidRPr="00976A8D" w:rsidRDefault="0003337F" w:rsidP="0003337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14:paraId="398976EF" w14:textId="77777777" w:rsidR="0003337F" w:rsidRPr="00976A8D" w:rsidRDefault="0003337F" w:rsidP="0003337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gridSpan w:val="2"/>
          </w:tcPr>
          <w:p w14:paraId="7326205F" w14:textId="77777777" w:rsidR="0003337F" w:rsidRPr="00976A8D" w:rsidRDefault="0003337F" w:rsidP="0003337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14:paraId="45611254" w14:textId="5628B7F5" w:rsidR="0003337F" w:rsidRPr="00976A8D" w:rsidRDefault="0003337F" w:rsidP="0003337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3809043F" w14:textId="77777777" w:rsidR="0003337F" w:rsidRPr="00976A8D" w:rsidRDefault="0003337F" w:rsidP="0003337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</w:tcBorders>
            <w:vAlign w:val="bottom"/>
          </w:tcPr>
          <w:p w14:paraId="4CF4B5A9" w14:textId="77777777" w:rsidR="0003337F" w:rsidRPr="00976A8D" w:rsidRDefault="0003337F" w:rsidP="0003337F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03337F" w:rsidRPr="000308E7" w14:paraId="45878970" w14:textId="77777777" w:rsidTr="00F97EA7">
        <w:trPr>
          <w:cantSplit/>
        </w:trPr>
        <w:tc>
          <w:tcPr>
            <w:tcW w:w="2970" w:type="dxa"/>
            <w:vAlign w:val="bottom"/>
          </w:tcPr>
          <w:p w14:paraId="37B319CD" w14:textId="5C5834DA" w:rsidR="0003337F" w:rsidRPr="000308E7" w:rsidRDefault="0003337F" w:rsidP="0003337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520" w:type="dxa"/>
          </w:tcPr>
          <w:p w14:paraId="6CF18D4F" w14:textId="77777777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9C7069D" w14:textId="77777777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35572B4" w14:textId="77777777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01E29AC" w14:textId="77777777" w:rsidR="0003337F" w:rsidRPr="000308E7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503193DC" w14:textId="77777777" w:rsidR="0003337F" w:rsidRPr="000308E7" w:rsidRDefault="0003337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" w:type="dxa"/>
            <w:gridSpan w:val="2"/>
          </w:tcPr>
          <w:p w14:paraId="190239D0" w14:textId="77777777" w:rsidR="0003337F" w:rsidRPr="000308E7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0570A0B4" w14:textId="77777777" w:rsidR="0003337F" w:rsidRPr="000308E7" w:rsidRDefault="0003337F" w:rsidP="0003337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D1DF73" w14:textId="77777777" w:rsidR="0003337F" w:rsidRPr="000308E7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</w:tcPr>
          <w:p w14:paraId="2A761240" w14:textId="77777777" w:rsidR="0003337F" w:rsidRPr="000308E7" w:rsidRDefault="0003337F" w:rsidP="0003337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0EA6E211" w14:textId="77777777" w:rsidR="0003337F" w:rsidRPr="000308E7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333B5E39" w14:textId="77777777" w:rsidR="0003337F" w:rsidRPr="000308E7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79A8574" w14:textId="77777777" w:rsidR="0003337F" w:rsidRPr="000308E7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gridSpan w:val="2"/>
          </w:tcPr>
          <w:p w14:paraId="4DFE7753" w14:textId="77777777" w:rsidR="0003337F" w:rsidRPr="000308E7" w:rsidRDefault="0003337F" w:rsidP="0003337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gridSpan w:val="2"/>
          </w:tcPr>
          <w:p w14:paraId="3634903B" w14:textId="77777777" w:rsidR="0003337F" w:rsidRPr="000308E7" w:rsidRDefault="0003337F" w:rsidP="0003337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198E028D" w14:textId="77777777" w:rsidR="0003337F" w:rsidRPr="000308E7" w:rsidRDefault="0003337F" w:rsidP="0003337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0489E6" w14:textId="77777777" w:rsidR="0003337F" w:rsidRPr="000308E7" w:rsidRDefault="0003337F" w:rsidP="0003337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12B42F9" w14:textId="77777777" w:rsidR="0003337F" w:rsidRPr="000308E7" w:rsidRDefault="0003337F" w:rsidP="0003337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6AF7A782" w14:textId="77777777" w:rsidR="0003337F" w:rsidRPr="000308E7" w:rsidRDefault="0003337F" w:rsidP="0003337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5A00D3B7" w14:textId="18B4CBB5" w:rsidR="0003337F" w:rsidRPr="000308E7" w:rsidRDefault="0003337F" w:rsidP="0003337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C6E872" w14:textId="77777777" w:rsidR="0003337F" w:rsidRPr="000308E7" w:rsidRDefault="0003337F" w:rsidP="0003337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25D05CDE" w14:textId="77777777" w:rsidR="0003337F" w:rsidRPr="000308E7" w:rsidRDefault="0003337F" w:rsidP="0003337F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4C1D" w:rsidRPr="000308E7" w14:paraId="05681FA6" w14:textId="77777777" w:rsidTr="00F97EA7">
        <w:trPr>
          <w:cantSplit/>
        </w:trPr>
        <w:tc>
          <w:tcPr>
            <w:tcW w:w="2970" w:type="dxa"/>
          </w:tcPr>
          <w:p w14:paraId="55652800" w14:textId="3EF08056" w:rsidR="005C4C1D" w:rsidRPr="000308E7" w:rsidRDefault="005C4C1D" w:rsidP="00976A8D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0308E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308E7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520" w:type="dxa"/>
          </w:tcPr>
          <w:p w14:paraId="24BC6643" w14:textId="0598D54A" w:rsidR="005C4C1D" w:rsidRPr="000308E7" w:rsidRDefault="00981B2F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308E7">
              <w:rPr>
                <w:rFonts w:asciiTheme="majorBidi" w:hAnsiTheme="majorBidi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918" w:type="dxa"/>
          </w:tcPr>
          <w:p w14:paraId="6AABDF25" w14:textId="0B4DED82" w:rsidR="005C4C1D" w:rsidRPr="000308E7" w:rsidRDefault="000308E7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5E9C813B" w14:textId="59DD2AA3" w:rsidR="005C4C1D" w:rsidRPr="000308E7" w:rsidRDefault="00F97EA7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351698C3" w14:textId="77777777" w:rsidR="005C4C1D" w:rsidRPr="000308E7" w:rsidRDefault="005C4C1D" w:rsidP="00976A8D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3EEF52FF" w14:textId="2C08388E" w:rsidR="005C4C1D" w:rsidRPr="000308E7" w:rsidRDefault="00F97EA7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13" w:type="dxa"/>
            <w:gridSpan w:val="2"/>
          </w:tcPr>
          <w:p w14:paraId="7E4FD886" w14:textId="77777777" w:rsidR="005C4C1D" w:rsidRPr="000308E7" w:rsidRDefault="005C4C1D" w:rsidP="00976A8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58328F5A" w14:textId="4692C74A" w:rsidR="005C4C1D" w:rsidRPr="000308E7" w:rsidRDefault="00F97EA7" w:rsidP="00976A8D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26B26782" w14:textId="77777777" w:rsidR="005C4C1D" w:rsidRPr="000308E7" w:rsidRDefault="005C4C1D" w:rsidP="00976A8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2539AAB7" w14:textId="3FB2593C" w:rsidR="005C4C1D" w:rsidRPr="000308E7" w:rsidRDefault="00F97EA7" w:rsidP="00976A8D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  <w:gridSpan w:val="2"/>
          </w:tcPr>
          <w:p w14:paraId="3056E2B5" w14:textId="77777777" w:rsidR="005C4C1D" w:rsidRPr="000308E7" w:rsidRDefault="005C4C1D" w:rsidP="00976A8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10440463" w14:textId="72AA2DB6" w:rsidR="005C4C1D" w:rsidRPr="000308E7" w:rsidRDefault="005C4C1D" w:rsidP="00976A8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C68FA25" w14:textId="77777777" w:rsidR="005C4C1D" w:rsidRPr="000308E7" w:rsidRDefault="005C4C1D" w:rsidP="00976A8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</w:tcPr>
          <w:p w14:paraId="02512F6B" w14:textId="651A0AA5" w:rsidR="005C4C1D" w:rsidRPr="000308E7" w:rsidRDefault="005C4C1D" w:rsidP="00976A8D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308E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gridSpan w:val="2"/>
          </w:tcPr>
          <w:p w14:paraId="7F94C467" w14:textId="77777777" w:rsidR="005C4C1D" w:rsidRPr="000308E7" w:rsidRDefault="005C4C1D" w:rsidP="00976A8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093FADE4" w14:textId="42937F3A" w:rsidR="005C4C1D" w:rsidRPr="000308E7" w:rsidRDefault="00F97EA7" w:rsidP="00976A8D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6AFEC1CB" w14:textId="77777777" w:rsidR="005C4C1D" w:rsidRPr="000308E7" w:rsidRDefault="005C4C1D" w:rsidP="00976A8D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4A5D6AE7" w14:textId="111069CF" w:rsidR="005C4C1D" w:rsidRPr="000308E7" w:rsidRDefault="00F97EA7" w:rsidP="00976A8D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78" w:type="dxa"/>
            <w:gridSpan w:val="2"/>
          </w:tcPr>
          <w:p w14:paraId="304E654C" w14:textId="77777777" w:rsidR="005C4C1D" w:rsidRPr="000308E7" w:rsidRDefault="005C4C1D" w:rsidP="00976A8D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72A46A4B" w14:textId="6F248B15" w:rsidR="005C4C1D" w:rsidRPr="000308E7" w:rsidRDefault="00F97EA7" w:rsidP="00976A8D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180" w:type="dxa"/>
          </w:tcPr>
          <w:p w14:paraId="288EC72B" w14:textId="77777777" w:rsidR="005C4C1D" w:rsidRPr="000308E7" w:rsidRDefault="005C4C1D" w:rsidP="00976A8D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</w:tcPr>
          <w:p w14:paraId="087B8348" w14:textId="54358B32" w:rsidR="005C4C1D" w:rsidRPr="000308E7" w:rsidRDefault="00F97EA7" w:rsidP="00976A8D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</w:tr>
      <w:tr w:rsidR="005C4C1D" w:rsidRPr="000308E7" w14:paraId="46B867C9" w14:textId="77777777" w:rsidTr="00F97EA7">
        <w:trPr>
          <w:cantSplit/>
        </w:trPr>
        <w:tc>
          <w:tcPr>
            <w:tcW w:w="2970" w:type="dxa"/>
            <w:vAlign w:val="bottom"/>
          </w:tcPr>
          <w:p w14:paraId="2D072344" w14:textId="630EBFD6" w:rsidR="005C4C1D" w:rsidRPr="000308E7" w:rsidRDefault="005C4C1D" w:rsidP="005C4C1D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308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520" w:type="dxa"/>
          </w:tcPr>
          <w:p w14:paraId="05E0C13F" w14:textId="77777777" w:rsidR="005C4C1D" w:rsidRPr="000308E7" w:rsidRDefault="005C4C1D" w:rsidP="005C4C1D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A6243B0" w14:textId="77777777" w:rsidR="005C4C1D" w:rsidRPr="000308E7" w:rsidRDefault="005C4C1D" w:rsidP="00976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6CB7A73" w14:textId="77777777" w:rsidR="005C4C1D" w:rsidRPr="000308E7" w:rsidRDefault="005C4C1D" w:rsidP="005C4C1D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7255A82" w14:textId="77777777" w:rsidR="005C4C1D" w:rsidRPr="000308E7" w:rsidRDefault="005C4C1D" w:rsidP="005C4C1D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3F0DE0B4" w14:textId="1E0245AE" w:rsidR="005C4C1D" w:rsidRPr="000308E7" w:rsidRDefault="005C4C1D" w:rsidP="005C4C1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" w:type="dxa"/>
            <w:gridSpan w:val="2"/>
            <w:vAlign w:val="bottom"/>
          </w:tcPr>
          <w:p w14:paraId="12722B11" w14:textId="77777777" w:rsidR="005C4C1D" w:rsidRPr="000308E7" w:rsidRDefault="005C4C1D" w:rsidP="005C4C1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ADE34" w14:textId="53D35462" w:rsidR="005C4C1D" w:rsidRPr="00F97EA7" w:rsidRDefault="00F97EA7" w:rsidP="005C4C1D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vAlign w:val="bottom"/>
          </w:tcPr>
          <w:p w14:paraId="0D5B3F1F" w14:textId="77777777" w:rsidR="005C4C1D" w:rsidRPr="00F97EA7" w:rsidRDefault="005C4C1D" w:rsidP="005C4C1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12DA8" w14:textId="0F7076AE" w:rsidR="005C4C1D" w:rsidRPr="00F97EA7" w:rsidRDefault="00F97EA7" w:rsidP="005C4C1D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gridSpan w:val="2"/>
            <w:vAlign w:val="bottom"/>
          </w:tcPr>
          <w:p w14:paraId="5C912BA5" w14:textId="77777777" w:rsidR="005C4C1D" w:rsidRPr="00F97EA7" w:rsidRDefault="005C4C1D" w:rsidP="005C4C1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439D3" w14:textId="05A893C9" w:rsidR="005C4C1D" w:rsidRPr="00F97EA7" w:rsidRDefault="005C4C1D" w:rsidP="005C4C1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7C6B33A2" w14:textId="77777777" w:rsidR="005C4C1D" w:rsidRPr="00F97EA7" w:rsidRDefault="005C4C1D" w:rsidP="005C4C1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8C1D7" w14:textId="331740CC" w:rsidR="005C4C1D" w:rsidRPr="00F97EA7" w:rsidRDefault="005C4C1D" w:rsidP="005C4C1D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02135D6" w14:textId="77777777" w:rsidR="005C4C1D" w:rsidRPr="00F97EA7" w:rsidRDefault="005C4C1D" w:rsidP="005C4C1D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B3FAF" w14:textId="69598DA0" w:rsidR="005C4C1D" w:rsidRPr="00F97EA7" w:rsidRDefault="00F97EA7" w:rsidP="005C4C1D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vAlign w:val="bottom"/>
          </w:tcPr>
          <w:p w14:paraId="316720D3" w14:textId="77777777" w:rsidR="005C4C1D" w:rsidRPr="00F97EA7" w:rsidRDefault="005C4C1D" w:rsidP="005C4C1D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3090E" w14:textId="7A078677" w:rsidR="005C4C1D" w:rsidRPr="00F97EA7" w:rsidRDefault="00F97EA7" w:rsidP="005C4C1D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78" w:type="dxa"/>
            <w:gridSpan w:val="2"/>
          </w:tcPr>
          <w:p w14:paraId="6D06DF51" w14:textId="77777777" w:rsidR="005C4C1D" w:rsidRPr="00F97EA7" w:rsidRDefault="005C4C1D" w:rsidP="005C4C1D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D0C9A" w14:textId="48205967" w:rsidR="005C4C1D" w:rsidRPr="00F97EA7" w:rsidRDefault="00F97EA7" w:rsidP="005C4C1D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180" w:type="dxa"/>
            <w:vAlign w:val="bottom"/>
          </w:tcPr>
          <w:p w14:paraId="77495578" w14:textId="77777777" w:rsidR="005C4C1D" w:rsidRPr="00F97EA7" w:rsidRDefault="005C4C1D" w:rsidP="005C4C1D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0E184" w14:textId="5CE277D1" w:rsidR="005C4C1D" w:rsidRPr="00F97EA7" w:rsidRDefault="00F97EA7" w:rsidP="005C4C1D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</w:p>
        </w:tc>
      </w:tr>
    </w:tbl>
    <w:p w14:paraId="6FDD72DC" w14:textId="77777777" w:rsidR="00F97EA7" w:rsidRDefault="00F97EA7" w:rsidP="00F97EA7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z w:val="30"/>
          <w:szCs w:val="30"/>
        </w:rPr>
      </w:pPr>
    </w:p>
    <w:p w14:paraId="67CF1E87" w14:textId="119038AD" w:rsidR="00F97EA7" w:rsidRPr="00392CB4" w:rsidRDefault="00F97EA7" w:rsidP="00F97EA7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2CB4">
        <w:rPr>
          <w:rFonts w:asciiTheme="majorBidi" w:hAnsiTheme="majorBidi" w:cstheme="majorBidi"/>
          <w:sz w:val="30"/>
          <w:szCs w:val="30"/>
          <w:cs/>
        </w:rPr>
        <w:t xml:space="preserve">*ในระหว่างปีสิ้นสุดวันที่ </w:t>
      </w:r>
      <w:r w:rsidRPr="00F97EA7">
        <w:rPr>
          <w:rFonts w:asciiTheme="majorBidi" w:hAnsiTheme="majorBidi" w:cstheme="majorBidi"/>
          <w:sz w:val="30"/>
          <w:szCs w:val="30"/>
        </w:rPr>
        <w:t>31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97EA7">
        <w:rPr>
          <w:rFonts w:asciiTheme="majorBidi" w:hAnsiTheme="majorBidi" w:cstheme="majorBidi"/>
          <w:sz w:val="30"/>
          <w:szCs w:val="30"/>
        </w:rPr>
        <w:t>2563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บริษัทรับรู้ผลขาดทุนจากการด้อยค่าของเงินลงทุนในบริษัท ไทยอีสเทิร์น ท้อปซีดส์ ออยล์ จำกัด ในงบการเงิน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F97EA7">
        <w:rPr>
          <w:rFonts w:asciiTheme="majorBidi" w:hAnsiTheme="majorBidi" w:cstheme="majorBidi"/>
          <w:sz w:val="30"/>
          <w:szCs w:val="30"/>
        </w:rPr>
        <w:t>66</w:t>
      </w:r>
      <w:r>
        <w:rPr>
          <w:rFonts w:asciiTheme="majorBidi" w:hAnsiTheme="majorBidi" w:cstheme="majorBidi"/>
          <w:sz w:val="30"/>
          <w:szCs w:val="30"/>
        </w:rPr>
        <w:t>.</w:t>
      </w:r>
      <w:r w:rsidRPr="00F97EA7">
        <w:rPr>
          <w:rFonts w:asciiTheme="majorBidi" w:hAnsiTheme="majorBidi" w:cstheme="majorBidi"/>
          <w:sz w:val="30"/>
          <w:szCs w:val="30"/>
        </w:rPr>
        <w:t>60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ล้านบาท เนื่องจากเงินลงทุนในบริษัทดังกล่าวมีมูลค่าที่คาดว่าจะได้รับคืนต่ำกว่ามูลค่าตามบัญชีของเงินลงทุน ต่อมา เมื่อวันที่ </w:t>
      </w:r>
      <w:r w:rsidRPr="00F97EA7">
        <w:rPr>
          <w:rFonts w:asciiTheme="majorBidi" w:hAnsiTheme="majorBidi" w:cstheme="majorBidi"/>
          <w:sz w:val="30"/>
          <w:szCs w:val="30"/>
        </w:rPr>
        <w:t>15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F97EA7">
        <w:rPr>
          <w:rFonts w:asciiTheme="majorBidi" w:hAnsiTheme="majorBidi" w:cstheme="majorBidi"/>
          <w:sz w:val="30"/>
          <w:szCs w:val="30"/>
        </w:rPr>
        <w:t>2564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ที่ประชุมคณะกรรมการของบริษัทได้มีมติอนุมัติให้บริษัทขายหุ้นในบริษัท ไทยอีสเทิร์น ท้อปซีดส์ ออยล์ จำกัด ทั้งจำนวนให้แก่บริษัทแห่งหนึ่งในมูลค่ารวม </w:t>
      </w:r>
      <w:r w:rsidRPr="00F97EA7">
        <w:rPr>
          <w:rFonts w:asciiTheme="majorBidi" w:hAnsiTheme="majorBidi" w:cstheme="majorBidi"/>
          <w:sz w:val="30"/>
          <w:szCs w:val="30"/>
        </w:rPr>
        <w:t>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บาท โดยบริษัทได้ขายและรับชำระเงินค่าขายหุ้นเต็มจำนวนแล้ว เมื่อวันที่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7EA7">
        <w:rPr>
          <w:rFonts w:asciiTheme="majorBidi" w:hAnsiTheme="majorBidi" w:cstheme="majorBidi"/>
          <w:sz w:val="30"/>
          <w:szCs w:val="30"/>
        </w:rPr>
        <w:t>13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F97EA7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  <w:cs/>
        </w:rPr>
        <w:t xml:space="preserve"> บริษัทได้จัดประเภทของเงินลงทุนดังกล่าวเป็นเงินลงทุนเผื่อขายในงบการเงิน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F97EA7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97EA7">
        <w:rPr>
          <w:rFonts w:asciiTheme="majorBidi" w:hAnsiTheme="majorBidi" w:cstheme="majorBidi"/>
          <w:sz w:val="30"/>
          <w:szCs w:val="30"/>
        </w:rPr>
        <w:t>2564</w:t>
      </w:r>
    </w:p>
    <w:p w14:paraId="47EC6C23" w14:textId="77777777" w:rsidR="000308E7" w:rsidRPr="009466FB" w:rsidRDefault="000308E7" w:rsidP="00A55CF2">
      <w:pPr>
        <w:pStyle w:val="block"/>
        <w:spacing w:after="0" w:line="240" w:lineRule="atLeast"/>
        <w:ind w:left="273" w:right="490" w:hanging="86"/>
        <w:jc w:val="thaiDistribute"/>
        <w:rPr>
          <w:rFonts w:ascii="Angsana New" w:hAnsi="Angsana New"/>
          <w:bCs/>
          <w:sz w:val="30"/>
          <w:szCs w:val="30"/>
          <w:lang w:bidi="th-TH"/>
        </w:rPr>
      </w:pPr>
    </w:p>
    <w:p w14:paraId="16ACBA4A" w14:textId="46BB1468" w:rsidR="00533E0A" w:rsidRPr="00BC687F" w:rsidRDefault="00533E0A" w:rsidP="00BC687F">
      <w:pPr>
        <w:pStyle w:val="block"/>
        <w:spacing w:before="240" w:after="0" w:line="240" w:lineRule="atLeast"/>
        <w:ind w:left="0" w:right="49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en-US" w:bidi="th-TH"/>
        </w:rPr>
        <w:sectPr w:rsidR="00533E0A" w:rsidRPr="00BC687F" w:rsidSect="002978A4">
          <w:footerReference w:type="even" r:id="rId22"/>
          <w:footerReference w:type="default" r:id="rId23"/>
          <w:headerReference w:type="first" r:id="rId24"/>
          <w:footerReference w:type="first" r:id="rId25"/>
          <w:pgSz w:w="16840" w:h="11907" w:orient="landscape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90"/>
        <w:gridCol w:w="180"/>
        <w:gridCol w:w="1170"/>
        <w:gridCol w:w="180"/>
        <w:gridCol w:w="1080"/>
        <w:gridCol w:w="180"/>
        <w:gridCol w:w="1170"/>
      </w:tblGrid>
      <w:tr w:rsidR="00BD1341" w:rsidRPr="00FA2792" w14:paraId="44151652" w14:textId="77777777" w:rsidTr="00BD1341">
        <w:trPr>
          <w:tblHeader/>
        </w:trPr>
        <w:tc>
          <w:tcPr>
            <w:tcW w:w="4230" w:type="dxa"/>
            <w:vAlign w:val="bottom"/>
          </w:tcPr>
          <w:p w14:paraId="26D63B75" w14:textId="37765C2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5A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340" w:type="dxa"/>
            <w:gridSpan w:val="3"/>
          </w:tcPr>
          <w:p w14:paraId="03B3C116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22032AB5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6E8A20B1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D1341" w:rsidRPr="00FA2792" w14:paraId="09AB9916" w14:textId="77777777" w:rsidTr="00BD1341">
        <w:trPr>
          <w:tblHeader/>
        </w:trPr>
        <w:tc>
          <w:tcPr>
            <w:tcW w:w="4230" w:type="dxa"/>
          </w:tcPr>
          <w:p w14:paraId="7806108B" w14:textId="3EF6AA0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5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E54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BB58CA6" w14:textId="66B18FBB" w:rsidR="00BD1341" w:rsidRPr="00FA2792" w:rsidRDefault="00F97EA7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E1825D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52FD41" w14:textId="76D41CAA" w:rsidR="00BD1341" w:rsidRPr="00FA2792" w:rsidRDefault="00F97EA7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6CA8DCB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AE5CCB" w14:textId="73750CDC" w:rsidR="00BD1341" w:rsidRPr="00FA2792" w:rsidRDefault="00F97EA7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2AAC7E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72821F5" w14:textId="4E88AD23" w:rsidR="00BD1341" w:rsidRPr="00FA2792" w:rsidRDefault="00F97EA7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D1341" w:rsidRPr="00FA2792" w14:paraId="0516BF3D" w14:textId="77777777" w:rsidTr="00BD1341">
        <w:trPr>
          <w:tblHeader/>
        </w:trPr>
        <w:tc>
          <w:tcPr>
            <w:tcW w:w="4230" w:type="dxa"/>
          </w:tcPr>
          <w:p w14:paraId="171C95BF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tcBorders>
              <w:left w:val="nil"/>
              <w:right w:val="nil"/>
            </w:tcBorders>
          </w:tcPr>
          <w:p w14:paraId="3EA96F11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D1341" w:rsidRPr="00FA2792" w14:paraId="333F3D94" w14:textId="77777777" w:rsidTr="00BD1341">
        <w:tc>
          <w:tcPr>
            <w:tcW w:w="4230" w:type="dxa"/>
          </w:tcPr>
          <w:p w14:paraId="54B33564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A1419F0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33F981" w14:textId="77777777" w:rsidR="00BD1341" w:rsidRPr="00FA2792" w:rsidRDefault="00BD1341" w:rsidP="00BD134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4F7CAAB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26BEE4" w14:textId="77777777" w:rsidR="00BD1341" w:rsidRPr="00FA2792" w:rsidRDefault="00BD1341" w:rsidP="00BD134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75F038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8D6172" w14:textId="77777777" w:rsidR="00BD1341" w:rsidRPr="00FA2792" w:rsidRDefault="00BD1341" w:rsidP="00BD134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BE03433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</w:tr>
      <w:tr w:rsidR="00BD1341" w:rsidRPr="00FA2792" w14:paraId="674492AE" w14:textId="77777777" w:rsidTr="00BD1341">
        <w:tc>
          <w:tcPr>
            <w:tcW w:w="4230" w:type="dxa"/>
          </w:tcPr>
          <w:p w14:paraId="76562773" w14:textId="2A9BA5D2" w:rsidR="00BD1341" w:rsidRPr="00BD1341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3" w:right="-8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D1341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เพิ่มทุนใน</w:t>
            </w:r>
            <w:r w:rsidRPr="00BD1341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2344E1A" w14:textId="04324D16" w:rsidR="00BD1341" w:rsidRPr="00FA2792" w:rsidRDefault="00F97EA7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A527DF" w14:textId="77777777" w:rsidR="00BD1341" w:rsidRPr="00FA2792" w:rsidRDefault="00BD1341" w:rsidP="00BD134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9F7431E" w14:textId="46A38B5C" w:rsidR="00BD1341" w:rsidRPr="00FA2792" w:rsidRDefault="00F97EA7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236</w:t>
            </w:r>
          </w:p>
        </w:tc>
        <w:tc>
          <w:tcPr>
            <w:tcW w:w="180" w:type="dxa"/>
          </w:tcPr>
          <w:p w14:paraId="7DD6BD12" w14:textId="77777777" w:rsidR="00BD1341" w:rsidRPr="00FA2792" w:rsidRDefault="00BD1341" w:rsidP="00BD1341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206050" w14:textId="280909B6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F1BB1CF" w14:textId="77777777" w:rsidR="00BD1341" w:rsidRPr="00FA2792" w:rsidRDefault="00BD1341" w:rsidP="00BD1341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811663" w14:textId="77777777" w:rsidR="00BD1341" w:rsidRPr="00FA2792" w:rsidRDefault="00BD1341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-</w:t>
            </w:r>
          </w:p>
        </w:tc>
      </w:tr>
    </w:tbl>
    <w:p w14:paraId="011F92C6" w14:textId="334E6D3A" w:rsidR="00BD1341" w:rsidRPr="00976A8D" w:rsidRDefault="00BD1341" w:rsidP="00976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168EFB05" w14:textId="77777777" w:rsidR="003929BC" w:rsidRPr="00AB5C0F" w:rsidRDefault="003929BC" w:rsidP="00976A8D">
      <w:pPr>
        <w:pStyle w:val="block"/>
        <w:spacing w:after="0" w:line="240" w:lineRule="auto"/>
        <w:ind w:left="540" w:right="380" w:firstLine="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AB5C0F">
        <w:rPr>
          <w:rFonts w:ascii="Angsana New" w:hAnsi="Angsana New"/>
          <w:i/>
          <w:iCs/>
          <w:sz w:val="30"/>
          <w:szCs w:val="30"/>
          <w:cs/>
        </w:rPr>
        <w:t>บริษัท จีจีซี เคทิส</w:t>
      </w:r>
      <w:r w:rsidRPr="00AB5C0F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AB5C0F">
        <w:rPr>
          <w:rFonts w:ascii="Angsana New" w:hAnsi="Angsana New"/>
          <w:i/>
          <w:iCs/>
          <w:sz w:val="30"/>
          <w:szCs w:val="30"/>
          <w:cs/>
        </w:rPr>
        <w:t>ไบโออินดัสเทรียล จำกัด</w:t>
      </w:r>
    </w:p>
    <w:p w14:paraId="0640BE8B" w14:textId="77777777" w:rsidR="003929BC" w:rsidRPr="00976A8D" w:rsidRDefault="003929BC" w:rsidP="00976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="Angsana New" w:hAnsi="Angsana New"/>
          <w:sz w:val="24"/>
          <w:szCs w:val="24"/>
        </w:rPr>
      </w:pPr>
    </w:p>
    <w:p w14:paraId="05203C81" w14:textId="37742950" w:rsidR="009466FB" w:rsidRDefault="006B7D18" w:rsidP="00976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7D18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8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เมษายน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2565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บริษัท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จีจีซี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เคทิส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ไบโออินดัสเทรียล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จำกัด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ซึ่งเป็น</w:t>
      </w:r>
      <w:r w:rsidR="002219AD">
        <w:rPr>
          <w:rFonts w:ascii="Angsana New" w:hAnsi="Angsana New" w:hint="cs"/>
          <w:sz w:val="30"/>
          <w:szCs w:val="30"/>
          <w:cs/>
        </w:rPr>
        <w:t>การ</w:t>
      </w:r>
      <w:r w:rsidRPr="006B7D18">
        <w:rPr>
          <w:rFonts w:ascii="Angsana New" w:hAnsi="Angsana New" w:hint="cs"/>
          <w:sz w:val="30"/>
          <w:szCs w:val="30"/>
          <w:cs/>
        </w:rPr>
        <w:t>ร่วมค้าทางอ้อมของกลุ่มบริษัท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ได้เรียกชำระค่าหุ้นจากการเพิ่มทุนจากบริษัท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จีจีซี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ไบโอเคมิคอล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จำกัด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จำนวน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3</w:t>
      </w:r>
      <w:r w:rsidRPr="006B7D18">
        <w:rPr>
          <w:rFonts w:ascii="Angsana New" w:hAnsi="Angsana New"/>
          <w:sz w:val="30"/>
          <w:szCs w:val="30"/>
        </w:rPr>
        <w:t>,</w:t>
      </w:r>
      <w:r w:rsidR="00F97EA7" w:rsidRPr="00F97EA7">
        <w:rPr>
          <w:rFonts w:ascii="Angsana New" w:hAnsi="Angsana New"/>
          <w:sz w:val="30"/>
          <w:szCs w:val="30"/>
        </w:rPr>
        <w:t>575</w:t>
      </w:r>
      <w:r w:rsidRPr="006B7D18">
        <w:rPr>
          <w:rFonts w:ascii="Angsana New" w:hAnsi="Angsana New"/>
          <w:sz w:val="30"/>
          <w:szCs w:val="30"/>
        </w:rPr>
        <w:t>,</w:t>
      </w:r>
      <w:r w:rsidR="00F97EA7" w:rsidRPr="00F97EA7">
        <w:rPr>
          <w:rFonts w:ascii="Angsana New" w:hAnsi="Angsana New"/>
          <w:sz w:val="30"/>
          <w:szCs w:val="30"/>
        </w:rPr>
        <w:t>000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หุ้น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15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บาท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53</w:t>
      </w:r>
      <w:r w:rsidRPr="006B7D18">
        <w:rPr>
          <w:rFonts w:ascii="Angsana New" w:hAnsi="Angsana New"/>
          <w:sz w:val="30"/>
          <w:szCs w:val="30"/>
          <w:cs/>
        </w:rPr>
        <w:t>.</w:t>
      </w:r>
      <w:r w:rsidR="00F97EA7" w:rsidRPr="00F97EA7">
        <w:rPr>
          <w:rFonts w:ascii="Angsana New" w:hAnsi="Angsana New"/>
          <w:sz w:val="30"/>
          <w:szCs w:val="30"/>
        </w:rPr>
        <w:t>63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ล้านบาท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Pr="006B7D18">
        <w:rPr>
          <w:rFonts w:ascii="Angsana New" w:hAnsi="Angsana New" w:hint="cs"/>
          <w:sz w:val="30"/>
          <w:szCs w:val="30"/>
          <w:cs/>
        </w:rPr>
        <w:t>ซึ่งบริษัทย่อยได้จ่ายชำระเงินค่าหุ้นเต็มจำนวนแล้วในเดือนพฤษภาคม</w:t>
      </w:r>
      <w:r w:rsidRPr="006B7D18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2565</w:t>
      </w:r>
    </w:p>
    <w:p w14:paraId="46A0D200" w14:textId="77777777" w:rsidR="006B7D18" w:rsidRPr="00976A8D" w:rsidRDefault="006B7D18" w:rsidP="00976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24"/>
          <w:szCs w:val="24"/>
        </w:rPr>
      </w:pPr>
    </w:p>
    <w:p w14:paraId="4A4C400E" w14:textId="412756C8" w:rsidR="00E37400" w:rsidRDefault="00E37400" w:rsidP="00E3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jc w:val="thaiDistribute"/>
        <w:rPr>
          <w:rFonts w:ascii="Angsana New" w:hAnsi="Angsana New"/>
          <w:sz w:val="30"/>
          <w:szCs w:val="30"/>
        </w:rPr>
      </w:pPr>
      <w:r w:rsidRPr="00F97EA7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รายการเคลื่อนไหวของเงินลงทุนในการร่วมค้าสำหรับปีสิ้นสุดวันที่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F97EA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97EA7" w:rsidRPr="00F97EA7">
        <w:rPr>
          <w:rFonts w:ascii="Angsana New" w:hAnsi="Angsana New"/>
          <w:sz w:val="30"/>
          <w:szCs w:val="30"/>
        </w:rPr>
        <w:t>2565</w:t>
      </w:r>
      <w:r w:rsidRPr="00F97EA7">
        <w:rPr>
          <w:rFonts w:ascii="Angsana New" w:hAnsi="Angsana New"/>
          <w:sz w:val="30"/>
          <w:szCs w:val="30"/>
        </w:rPr>
        <w:t xml:space="preserve"> </w:t>
      </w:r>
      <w:r w:rsidRPr="00F97EA7">
        <w:rPr>
          <w:rFonts w:ascii="Angsana New" w:hAnsi="Angsana New"/>
          <w:sz w:val="30"/>
          <w:szCs w:val="30"/>
          <w:cs/>
        </w:rPr>
        <w:t xml:space="preserve">และ </w:t>
      </w:r>
      <w:r w:rsidR="00F97EA7" w:rsidRPr="00F97EA7">
        <w:rPr>
          <w:rFonts w:ascii="Angsana New" w:hAnsi="Angsana New"/>
          <w:sz w:val="30"/>
          <w:szCs w:val="30"/>
        </w:rPr>
        <w:t>2564</w:t>
      </w:r>
      <w:r w:rsidRPr="00F97EA7">
        <w:rPr>
          <w:rFonts w:ascii="Angsana New" w:hAnsi="Angsana New"/>
          <w:sz w:val="30"/>
          <w:szCs w:val="30"/>
          <w:cs/>
        </w:rPr>
        <w:t xml:space="preserve"> 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6F7E39E1" w14:textId="77777777" w:rsidR="00BD1341" w:rsidRPr="002B65CF" w:rsidRDefault="00BD1341" w:rsidP="00976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992"/>
        <w:gridCol w:w="180"/>
        <w:gridCol w:w="1170"/>
        <w:gridCol w:w="180"/>
        <w:gridCol w:w="1080"/>
        <w:gridCol w:w="180"/>
        <w:gridCol w:w="1170"/>
      </w:tblGrid>
      <w:tr w:rsidR="009466FB" w:rsidRPr="00FA2792" w14:paraId="74D12B52" w14:textId="77777777" w:rsidTr="001E46E0">
        <w:trPr>
          <w:tblHeader/>
        </w:trPr>
        <w:tc>
          <w:tcPr>
            <w:tcW w:w="4228" w:type="dxa"/>
          </w:tcPr>
          <w:p w14:paraId="5089598B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42" w:type="dxa"/>
            <w:gridSpan w:val="3"/>
          </w:tcPr>
          <w:p w14:paraId="403CFD0B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EC456C6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4D41EA95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466FB" w:rsidRPr="00FA2792" w14:paraId="0FF7011C" w14:textId="77777777" w:rsidTr="001E46E0">
        <w:trPr>
          <w:tblHeader/>
        </w:trPr>
        <w:tc>
          <w:tcPr>
            <w:tcW w:w="4228" w:type="dxa"/>
          </w:tcPr>
          <w:p w14:paraId="1777D6C9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B77A95E" w14:textId="473079EE" w:rsidR="009466FB" w:rsidRPr="00FA2792" w:rsidRDefault="00F97EA7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A97EDF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751770" w14:textId="239D7D31" w:rsidR="009466FB" w:rsidRPr="00FA2792" w:rsidRDefault="00F97EA7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C110924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9881AC" w14:textId="6C4A5E6F" w:rsidR="009466FB" w:rsidRPr="00FA2792" w:rsidRDefault="00F97EA7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B363ED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0D36AA" w14:textId="6814534F" w:rsidR="009466FB" w:rsidRPr="00FA2792" w:rsidRDefault="00F97EA7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466FB" w:rsidRPr="00FA2792" w14:paraId="0A8F5591" w14:textId="77777777" w:rsidTr="001E46E0">
        <w:trPr>
          <w:tblHeader/>
        </w:trPr>
        <w:tc>
          <w:tcPr>
            <w:tcW w:w="4228" w:type="dxa"/>
          </w:tcPr>
          <w:p w14:paraId="11F2517D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7"/>
            <w:tcBorders>
              <w:left w:val="nil"/>
              <w:right w:val="nil"/>
            </w:tcBorders>
          </w:tcPr>
          <w:p w14:paraId="182CD25F" w14:textId="77777777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66FB" w:rsidRPr="00FA2792" w14:paraId="3D10CC2A" w14:textId="77777777" w:rsidTr="001E46E0">
        <w:tc>
          <w:tcPr>
            <w:tcW w:w="4228" w:type="dxa"/>
          </w:tcPr>
          <w:p w14:paraId="37D240FE" w14:textId="3822E64B" w:rsidR="009466FB" w:rsidRPr="00FA2792" w:rsidRDefault="009466FB" w:rsidP="00BD1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การร่วมค้า</w:t>
            </w:r>
            <w:r w:rsidR="004769A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ทางตรง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8141549" w14:textId="77777777" w:rsidR="009466FB" w:rsidRPr="00FA2792" w:rsidRDefault="009466FB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815029" w14:textId="77777777" w:rsidR="009466FB" w:rsidRPr="00FA2792" w:rsidRDefault="009466FB" w:rsidP="00D82BE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ED090A" w14:textId="77777777" w:rsidR="009466FB" w:rsidRPr="00FA2792" w:rsidRDefault="009466FB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809DCD" w14:textId="77777777" w:rsidR="009466FB" w:rsidRPr="00FA2792" w:rsidRDefault="009466FB" w:rsidP="00D82BE3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327ACB" w14:textId="77777777" w:rsidR="009466FB" w:rsidRPr="00FA2792" w:rsidRDefault="009466FB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9D95DC" w14:textId="77777777" w:rsidR="009466FB" w:rsidRPr="00FA2792" w:rsidRDefault="009466FB" w:rsidP="00D82BE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8B0A24" w14:textId="77777777" w:rsidR="009466FB" w:rsidRPr="00FA2792" w:rsidRDefault="009466FB" w:rsidP="00D8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</w:tr>
      <w:tr w:rsidR="005C4C1D" w:rsidRPr="00FA2792" w14:paraId="656C6FE2" w14:textId="77777777" w:rsidTr="001E46E0">
        <w:tc>
          <w:tcPr>
            <w:tcW w:w="4228" w:type="dxa"/>
          </w:tcPr>
          <w:p w14:paraId="48752CDE" w14:textId="7299C9C5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24710AC" w14:textId="72D0A13F" w:rsidR="005C4C1D" w:rsidRPr="00976A8D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577007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717258" w14:textId="5A4229D6" w:rsidR="005C4C1D" w:rsidRPr="00FA2792" w:rsidRDefault="00F97EA7" w:rsidP="00E3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180" w:type="dxa"/>
          </w:tcPr>
          <w:p w14:paraId="7F3C5D7A" w14:textId="77777777" w:rsidR="005C4C1D" w:rsidRPr="00FA2792" w:rsidRDefault="005C4C1D" w:rsidP="005C4C1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DB0469" w14:textId="73338880" w:rsidR="005C4C1D" w:rsidRPr="00FA2792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24509FB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9CDA38" w14:textId="30207074" w:rsidR="005C4C1D" w:rsidRPr="00FA2792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sz w:val="30"/>
                <w:szCs w:val="30"/>
              </w:rPr>
              <w:t>691</w:t>
            </w:r>
          </w:p>
        </w:tc>
      </w:tr>
      <w:tr w:rsidR="005C4C1D" w:rsidRPr="00FA2792" w14:paraId="6864BBE3" w14:textId="77777777" w:rsidTr="001E46E0">
        <w:tc>
          <w:tcPr>
            <w:tcW w:w="4228" w:type="dxa"/>
          </w:tcPr>
          <w:p w14:paraId="0C0D0D44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BC2AD36" w14:textId="751392E4" w:rsidR="005C4C1D" w:rsidRPr="00FA2792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7BE3B5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DB7097" w14:textId="2CC4EC51" w:rsidR="005C4C1D" w:rsidRPr="00FA2792" w:rsidRDefault="00F97EA7" w:rsidP="00E3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136</w:t>
            </w:r>
          </w:p>
        </w:tc>
        <w:tc>
          <w:tcPr>
            <w:tcW w:w="180" w:type="dxa"/>
          </w:tcPr>
          <w:p w14:paraId="727B48E3" w14:textId="77777777" w:rsidR="005C4C1D" w:rsidRPr="00FA2792" w:rsidRDefault="005C4C1D" w:rsidP="005C4C1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A82C5D" w14:textId="10C24E70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BAEE63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2581684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-</w:t>
            </w:r>
          </w:p>
        </w:tc>
      </w:tr>
      <w:tr w:rsidR="005C4C1D" w:rsidRPr="00FA2792" w14:paraId="595EB947" w14:textId="77777777" w:rsidTr="001E46E0">
        <w:tc>
          <w:tcPr>
            <w:tcW w:w="4228" w:type="dxa"/>
          </w:tcPr>
          <w:p w14:paraId="7B88EFEB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ส่วนแบ่งกำไร </w:t>
            </w:r>
            <w:r w:rsidRPr="00FA2792">
              <w:rPr>
                <w:rFonts w:asciiTheme="majorBidi" w:eastAsia="MS Mincho" w:hAnsiTheme="majorBidi" w:cstheme="majorBidi"/>
                <w:spacing w:val="-2"/>
                <w:sz w:val="30"/>
                <w:szCs w:val="30"/>
                <w:lang w:eastAsia="ja-JP"/>
              </w:rPr>
              <w:t>(</w:t>
            </w:r>
            <w:r w:rsidRPr="00FA279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ขาดทุน</w:t>
            </w:r>
            <w:r w:rsidRPr="00FA279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) </w:t>
            </w:r>
            <w:r w:rsidRPr="00FA279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เบ็ดเสร็จอื่นในการร่วมค้า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F68FF42" w14:textId="54162816" w:rsidR="005C4C1D" w:rsidRPr="00FA2792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156E9B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40EBCD" w14:textId="75B445E6" w:rsidR="005C4C1D" w:rsidRPr="00FA2792" w:rsidRDefault="00F97EA7" w:rsidP="00E3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CA2F9DB" w14:textId="77777777" w:rsidR="005C4C1D" w:rsidRPr="00FA2792" w:rsidRDefault="005C4C1D" w:rsidP="005C4C1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580D11" w14:textId="0947C98D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FA1C17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D14932B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-</w:t>
            </w:r>
          </w:p>
        </w:tc>
      </w:tr>
      <w:tr w:rsidR="005C4C1D" w:rsidRPr="00FA2792" w14:paraId="1405378F" w14:textId="77777777" w:rsidTr="001E46E0">
        <w:tc>
          <w:tcPr>
            <w:tcW w:w="4228" w:type="dxa"/>
          </w:tcPr>
          <w:p w14:paraId="21F6BEC6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12016D93" w14:textId="73D5670E" w:rsidR="005C4C1D" w:rsidRPr="00FA2792" w:rsidRDefault="005C4C1D" w:rsidP="001E6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D56A5B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55E099D" w14:textId="3D17F95E" w:rsidR="005C4C1D" w:rsidRPr="00FA2792" w:rsidRDefault="005C4C1D" w:rsidP="00E3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Verdana" w:hAnsiTheme="majorBidi" w:cstheme="majorBidi"/>
                <w:sz w:val="30"/>
                <w:szCs w:val="30"/>
              </w:rPr>
              <w:t>91</w:t>
            </w:r>
            <w:r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3A39CBC" w14:textId="77777777" w:rsidR="005C4C1D" w:rsidRPr="00FA2792" w:rsidRDefault="005C4C1D" w:rsidP="005C4C1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C0A3D3" w14:textId="220BD5CE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59B317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38403E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-</w:t>
            </w:r>
          </w:p>
        </w:tc>
      </w:tr>
      <w:tr w:rsidR="005C4C1D" w:rsidRPr="00FA2792" w14:paraId="2FA6E9CB" w14:textId="77777777" w:rsidTr="001E46E0">
        <w:tc>
          <w:tcPr>
            <w:tcW w:w="4228" w:type="dxa"/>
          </w:tcPr>
          <w:p w14:paraId="273122CC" w14:textId="6AF8E2A2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0A847" w14:textId="62850D74" w:rsidR="005C4C1D" w:rsidRPr="005C4C1D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148029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8592F8" w14:textId="11724813" w:rsidR="005C4C1D" w:rsidRPr="00FA2792" w:rsidRDefault="00F97EA7" w:rsidP="00E3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180" w:type="dxa"/>
          </w:tcPr>
          <w:p w14:paraId="1163E10E" w14:textId="77777777" w:rsidR="005C4C1D" w:rsidRPr="00FA2792" w:rsidRDefault="005C4C1D" w:rsidP="005C4C1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D88F6" w14:textId="3E9D7DB4" w:rsidR="005C4C1D" w:rsidRPr="00FA2792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3C2C04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718FCF" w14:textId="12E0DFD8" w:rsidR="005C4C1D" w:rsidRPr="00FA2792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5C4C1D" w:rsidRPr="00F97EA7" w14:paraId="0AEFDA0C" w14:textId="77777777" w:rsidTr="00284871">
        <w:trPr>
          <w:trHeight w:val="170"/>
        </w:trPr>
        <w:tc>
          <w:tcPr>
            <w:tcW w:w="4228" w:type="dxa"/>
          </w:tcPr>
          <w:p w14:paraId="3163D24F" w14:textId="77777777" w:rsidR="005C4C1D" w:rsidRPr="00F97EA7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</w:tcPr>
          <w:p w14:paraId="5D87F810" w14:textId="77777777" w:rsidR="005C4C1D" w:rsidRPr="00F97EA7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4447613" w14:textId="77777777" w:rsidR="005C4C1D" w:rsidRPr="00F97EA7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1727ED6" w14:textId="77777777" w:rsidR="005C4C1D" w:rsidRPr="00F97EA7" w:rsidRDefault="005C4C1D" w:rsidP="00E3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7078999A" w14:textId="77777777" w:rsidR="005C4C1D" w:rsidRPr="00F97EA7" w:rsidRDefault="005C4C1D" w:rsidP="005C4C1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DA99C2F" w14:textId="77777777" w:rsidR="005C4C1D" w:rsidRPr="00F97EA7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D99F00" w14:textId="77777777" w:rsidR="005C4C1D" w:rsidRPr="00F97EA7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DB59A5F" w14:textId="77777777" w:rsidR="005C4C1D" w:rsidRPr="00F97EA7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12"/>
                <w:szCs w:val="12"/>
              </w:rPr>
            </w:pPr>
          </w:p>
        </w:tc>
      </w:tr>
      <w:tr w:rsidR="005C4C1D" w:rsidRPr="00FA2792" w14:paraId="230A3AD2" w14:textId="77777777" w:rsidTr="001E46E0">
        <w:tc>
          <w:tcPr>
            <w:tcW w:w="4228" w:type="dxa"/>
          </w:tcPr>
          <w:p w14:paraId="2E8CC64B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99FED1B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58180D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9F6C23" w14:textId="77777777" w:rsidR="005C4C1D" w:rsidRPr="00FA2792" w:rsidRDefault="005C4C1D" w:rsidP="00E3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044426" w14:textId="77777777" w:rsidR="005C4C1D" w:rsidRPr="00FA2792" w:rsidRDefault="005C4C1D" w:rsidP="005C4C1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B71995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5D3050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1335F8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</w:p>
        </w:tc>
      </w:tr>
      <w:tr w:rsidR="005C4C1D" w:rsidRPr="00FA2792" w14:paraId="5AAC1131" w14:textId="77777777" w:rsidTr="001E46E0">
        <w:tc>
          <w:tcPr>
            <w:tcW w:w="4228" w:type="dxa"/>
          </w:tcPr>
          <w:p w14:paraId="5A7F47F4" w14:textId="1560250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FF84849" w14:textId="0558E5AE" w:rsidR="005C4C1D" w:rsidRPr="00FA2792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4C1D" w:rsidRPr="005C4C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2FA00E5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012C01" w14:textId="04676DB4" w:rsidR="005C4C1D" w:rsidRPr="00FA2792" w:rsidRDefault="00F97EA7" w:rsidP="00E3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sz w:val="30"/>
                <w:szCs w:val="30"/>
              </w:rPr>
              <w:t>1</w:t>
            </w:r>
            <w:r w:rsidR="005C4C1D" w:rsidRPr="00FA2792">
              <w:rPr>
                <w:rFonts w:asciiTheme="majorBidi" w:eastAsia="Verdana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Verdana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80" w:type="dxa"/>
          </w:tcPr>
          <w:p w14:paraId="340201E6" w14:textId="77777777" w:rsidR="005C4C1D" w:rsidRPr="00FA2792" w:rsidRDefault="005C4C1D" w:rsidP="005C4C1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0F9EBC" w14:textId="2A039088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496565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C39807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5C4C1D" w:rsidRPr="00FA2792" w14:paraId="4BFA7201" w14:textId="77777777" w:rsidTr="001E46E0">
        <w:tc>
          <w:tcPr>
            <w:tcW w:w="4228" w:type="dxa"/>
          </w:tcPr>
          <w:p w14:paraId="161C7E0A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E1BF510" w14:textId="466CCDBD" w:rsidR="005C4C1D" w:rsidRPr="00FA2792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953FD3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BE79C4" w14:textId="0571DF5E" w:rsidR="005C4C1D" w:rsidRPr="00FA2792" w:rsidRDefault="00F97EA7" w:rsidP="00E3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263</w:t>
            </w:r>
          </w:p>
        </w:tc>
        <w:tc>
          <w:tcPr>
            <w:tcW w:w="180" w:type="dxa"/>
          </w:tcPr>
          <w:p w14:paraId="77520E45" w14:textId="77777777" w:rsidR="005C4C1D" w:rsidRPr="00FA2792" w:rsidRDefault="005C4C1D" w:rsidP="005C4C1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FA6481" w14:textId="65CC713E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EE7106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72A395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5C4C1D" w:rsidRPr="00FA2792" w14:paraId="2C2E624E" w14:textId="77777777" w:rsidTr="001E46E0">
        <w:tc>
          <w:tcPr>
            <w:tcW w:w="4228" w:type="dxa"/>
          </w:tcPr>
          <w:p w14:paraId="61F47943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ADCE491" w14:textId="25ACF437" w:rsidR="005C4C1D" w:rsidRPr="00FA2792" w:rsidRDefault="005C4C1D" w:rsidP="00D1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3977BB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B2E786" w14:textId="62BB7FEC" w:rsidR="005C4C1D" w:rsidRPr="00FA2792" w:rsidRDefault="005C4C1D" w:rsidP="00E3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(</w:t>
            </w:r>
            <w:r w:rsidR="00F97EA7" w:rsidRPr="00F97EA7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49</w:t>
            </w: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80" w:type="dxa"/>
          </w:tcPr>
          <w:p w14:paraId="6468C80F" w14:textId="77777777" w:rsidR="005C4C1D" w:rsidRPr="00FA2792" w:rsidRDefault="005C4C1D" w:rsidP="005C4C1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CFD320" w14:textId="6F214E6F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E326C7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5363F4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5C4C1D" w:rsidRPr="00FA2792" w14:paraId="049FBF1E" w14:textId="77777777" w:rsidTr="001E46E0">
        <w:tc>
          <w:tcPr>
            <w:tcW w:w="4228" w:type="dxa"/>
          </w:tcPr>
          <w:p w14:paraId="0A7E1BF0" w14:textId="13C9CBF1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6B7D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="006B7D1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6B7D1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D14A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เบ็ดเสร็จอื่นในการร่วมค้า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2302723F" w14:textId="5390CCA2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FE5AD3C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933A22D" w14:textId="68CCBBA8" w:rsidR="005C4C1D" w:rsidRPr="00FA2792" w:rsidRDefault="005C4C1D" w:rsidP="00E3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(</w:t>
            </w:r>
            <w:r w:rsidR="00F97EA7" w:rsidRPr="00F97EA7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2</w:t>
            </w: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80" w:type="dxa"/>
          </w:tcPr>
          <w:p w14:paraId="6CE167D8" w14:textId="77777777" w:rsidR="005C4C1D" w:rsidRPr="00FA2792" w:rsidRDefault="005C4C1D" w:rsidP="005C4C1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E59BEF5" w14:textId="6BCADC4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FF8FA6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E36BA8F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5C4C1D" w:rsidRPr="00FA2792" w14:paraId="2418E32A" w14:textId="77777777" w:rsidTr="002B65CF">
        <w:tc>
          <w:tcPr>
            <w:tcW w:w="4228" w:type="dxa"/>
          </w:tcPr>
          <w:p w14:paraId="7F739A17" w14:textId="312545E9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B6D67" w14:textId="25B4DF84" w:rsidR="005C4C1D" w:rsidRPr="005C4C1D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C4C1D" w:rsidRPr="005C4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D0C470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CC320" w14:textId="0FF4326D" w:rsidR="005C4C1D" w:rsidRPr="00FA2792" w:rsidRDefault="00F97EA7" w:rsidP="00E3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="005C4C1D" w:rsidRPr="00976A8D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F97EA7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233</w:t>
            </w:r>
          </w:p>
        </w:tc>
        <w:tc>
          <w:tcPr>
            <w:tcW w:w="180" w:type="dxa"/>
          </w:tcPr>
          <w:p w14:paraId="1AA64C36" w14:textId="77777777" w:rsidR="005C4C1D" w:rsidRPr="00FA2792" w:rsidRDefault="005C4C1D" w:rsidP="005C4C1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6862F" w14:textId="6071759E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16BFB8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5DF6B" w14:textId="77777777" w:rsidR="005C4C1D" w:rsidRPr="00FA2792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</w:tr>
      <w:tr w:rsidR="005C4C1D" w:rsidRPr="00FA2792" w14:paraId="076F1DB3" w14:textId="77777777" w:rsidTr="002B65CF">
        <w:tc>
          <w:tcPr>
            <w:tcW w:w="4228" w:type="dxa"/>
          </w:tcPr>
          <w:p w14:paraId="69CF8D2F" w14:textId="149E6C7D" w:rsidR="005C4C1D" w:rsidRPr="00BD1341" w:rsidRDefault="005C4C1D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13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รวมเงินลงทุนในการร่วมค้า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A68367D" w14:textId="7A7DE1C5" w:rsidR="005C4C1D" w:rsidRPr="005C4C1D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C4C1D" w:rsidRPr="005C4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AFF4142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D7777BD" w14:textId="140AB425" w:rsidR="005C4C1D" w:rsidRPr="00FA2792" w:rsidRDefault="00F97EA7" w:rsidP="00E3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utoSpaceDE w:val="0"/>
              <w:autoSpaceDN w:val="0"/>
              <w:adjustRightInd w:val="0"/>
              <w:spacing w:line="240" w:lineRule="auto"/>
              <w:ind w:right="89"/>
              <w:jc w:val="right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="005C4C1D" w:rsidRPr="00FA2792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F97EA7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881</w:t>
            </w:r>
          </w:p>
        </w:tc>
        <w:tc>
          <w:tcPr>
            <w:tcW w:w="180" w:type="dxa"/>
          </w:tcPr>
          <w:p w14:paraId="4B3963C1" w14:textId="77777777" w:rsidR="005C4C1D" w:rsidRPr="00FA2792" w:rsidRDefault="005C4C1D" w:rsidP="005C4C1D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3B4B1A3" w14:textId="583D5A64" w:rsidR="005C4C1D" w:rsidRPr="00FA2792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0FA1D6" w14:textId="77777777" w:rsidR="005C4C1D" w:rsidRPr="00FA2792" w:rsidRDefault="005C4C1D" w:rsidP="005C4C1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0C09709" w14:textId="505242A1" w:rsidR="005C4C1D" w:rsidRPr="00FA2792" w:rsidRDefault="00F97EA7" w:rsidP="005C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Verdana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</w:tbl>
    <w:p w14:paraId="3038B8E2" w14:textId="77777777" w:rsidR="009466FB" w:rsidRPr="0091569B" w:rsidRDefault="009466FB" w:rsidP="00E2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0"/>
          <w:szCs w:val="20"/>
        </w:rPr>
      </w:pPr>
    </w:p>
    <w:p w14:paraId="09428A4D" w14:textId="1E51DB7E" w:rsidR="00E37400" w:rsidRPr="00E46E4E" w:rsidRDefault="00E37400" w:rsidP="00E37400">
      <w:pPr>
        <w:pStyle w:val="block"/>
        <w:spacing w:after="0" w:line="240" w:lineRule="auto"/>
        <w:ind w:left="544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en-US" w:bidi="th-TH"/>
        </w:rPr>
      </w:pPr>
      <w:r w:rsidRPr="002B65CF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lastRenderedPageBreak/>
        <w:t>บริษัทร่วมและการร่วมค้</w:t>
      </w:r>
      <w:r w:rsidR="00941FAA" w:rsidRPr="002B65CF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า</w:t>
      </w:r>
      <w:r w:rsidRPr="002B65CF"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  <w:t xml:space="preserve"> </w:t>
      </w:r>
    </w:p>
    <w:p w14:paraId="207A3F66" w14:textId="77777777" w:rsidR="003929BC" w:rsidRPr="0091569B" w:rsidRDefault="003929BC" w:rsidP="00E2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16"/>
          <w:szCs w:val="16"/>
        </w:rPr>
      </w:pPr>
    </w:p>
    <w:p w14:paraId="0CDEEF32" w14:textId="544E31E3" w:rsidR="003929BC" w:rsidRPr="00E26FF0" w:rsidRDefault="003929BC" w:rsidP="00E26FF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26FF0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="00E37400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E26FF0">
        <w:rPr>
          <w:rFonts w:ascii="Angsana New" w:hAnsi="Angsana New" w:hint="cs"/>
          <w:sz w:val="30"/>
          <w:szCs w:val="30"/>
          <w:cs/>
        </w:rPr>
        <w:t>ที่รวมอยู่ในงบการเงินของบริษัทร่วมและ</w:t>
      </w:r>
      <w:r w:rsidR="002B65CF">
        <w:rPr>
          <w:rFonts w:ascii="Angsana New" w:hAnsi="Angsana New"/>
          <w:sz w:val="30"/>
          <w:szCs w:val="30"/>
        </w:rPr>
        <w:br/>
      </w:r>
      <w:r w:rsidRPr="00E26FF0">
        <w:rPr>
          <w:rFonts w:ascii="Angsana New" w:hAnsi="Angsana New" w:hint="cs"/>
          <w:sz w:val="30"/>
          <w:szCs w:val="30"/>
          <w:cs/>
        </w:rPr>
        <w:t>การร่วมค้าปรับปรุงด้วยการปรับมูลค่ายุติธรรม</w:t>
      </w:r>
      <w:r w:rsidRPr="00E26FF0">
        <w:rPr>
          <w:rFonts w:ascii="Angsana New" w:hAnsi="Angsana New"/>
          <w:sz w:val="30"/>
          <w:szCs w:val="30"/>
          <w:cs/>
        </w:rPr>
        <w:t xml:space="preserve"> </w:t>
      </w:r>
      <w:r w:rsidRPr="00E26FF0">
        <w:rPr>
          <w:rFonts w:ascii="Angsana New" w:hAnsi="Angsana New" w:hint="cs"/>
          <w:sz w:val="30"/>
          <w:szCs w:val="30"/>
          <w:cs/>
        </w:rPr>
        <w:t>ณ</w:t>
      </w:r>
      <w:r w:rsidRPr="00E26FF0">
        <w:rPr>
          <w:rFonts w:ascii="Angsana New" w:hAnsi="Angsana New"/>
          <w:sz w:val="30"/>
          <w:szCs w:val="30"/>
          <w:cs/>
        </w:rPr>
        <w:t xml:space="preserve"> </w:t>
      </w:r>
      <w:r w:rsidRPr="00E26FF0">
        <w:rPr>
          <w:rFonts w:ascii="Angsana New" w:hAnsi="Angsana New" w:hint="cs"/>
          <w:sz w:val="30"/>
          <w:szCs w:val="30"/>
          <w:cs/>
        </w:rPr>
        <w:t>วันที่ซื้อ</w:t>
      </w:r>
      <w:r w:rsidRPr="00E26FF0">
        <w:rPr>
          <w:rFonts w:ascii="Angsana New" w:hAnsi="Angsana New"/>
          <w:sz w:val="30"/>
          <w:szCs w:val="30"/>
          <w:cs/>
        </w:rPr>
        <w:t xml:space="preserve"> </w:t>
      </w:r>
      <w:r w:rsidRPr="00E26FF0">
        <w:rPr>
          <w:rFonts w:ascii="Angsana New" w:hAnsi="Angsana New" w:hint="cs"/>
          <w:sz w:val="30"/>
          <w:szCs w:val="30"/>
          <w:cs/>
        </w:rPr>
        <w:t>และความแตกต่างของนโยบายการบัญชี</w:t>
      </w:r>
      <w:r w:rsidRPr="00E26FF0">
        <w:rPr>
          <w:rFonts w:ascii="Angsana New" w:hAnsi="Angsana New"/>
          <w:sz w:val="30"/>
          <w:szCs w:val="30"/>
          <w:cs/>
        </w:rPr>
        <w:t xml:space="preserve"> </w:t>
      </w:r>
      <w:r w:rsidRPr="00E26FF0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tbl>
      <w:tblPr>
        <w:tblW w:w="94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182"/>
        <w:gridCol w:w="809"/>
        <w:gridCol w:w="184"/>
        <w:gridCol w:w="806"/>
        <w:gridCol w:w="178"/>
        <w:gridCol w:w="839"/>
        <w:gridCol w:w="181"/>
        <w:gridCol w:w="827"/>
        <w:gridCol w:w="179"/>
        <w:gridCol w:w="874"/>
      </w:tblGrid>
      <w:tr w:rsidR="00C25C99" w:rsidRPr="0091569B" w14:paraId="5EE2F903" w14:textId="77777777" w:rsidTr="0091569B">
        <w:trPr>
          <w:cantSplit/>
          <w:tblHeader/>
        </w:trPr>
        <w:tc>
          <w:tcPr>
            <w:tcW w:w="3600" w:type="dxa"/>
            <w:vAlign w:val="center"/>
          </w:tcPr>
          <w:p w14:paraId="052D7AA2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1" w:type="dxa"/>
            <w:gridSpan w:val="3"/>
          </w:tcPr>
          <w:p w14:paraId="1F3FBA9F" w14:textId="1D13B2B0" w:rsidR="00C25C99" w:rsidRPr="0091569B" w:rsidRDefault="00C25C99" w:rsidP="0091569B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อีทอกซีเลท</w:t>
            </w:r>
          </w:p>
        </w:tc>
        <w:tc>
          <w:tcPr>
            <w:tcW w:w="184" w:type="dxa"/>
          </w:tcPr>
          <w:p w14:paraId="6AE71ABC" w14:textId="77777777" w:rsidR="00C25C99" w:rsidRPr="0091569B" w:rsidRDefault="00C25C99" w:rsidP="0091569B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3" w:type="dxa"/>
            <w:gridSpan w:val="3"/>
          </w:tcPr>
          <w:p w14:paraId="3EF9883F" w14:textId="5C051C90" w:rsidR="00C25C99" w:rsidRPr="0091569B" w:rsidRDefault="00C25C99" w:rsidP="0091569B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</w:t>
            </w:r>
            <w:r w:rsidR="00BD1341"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ิษั</w:t>
            </w: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ท ไทยอีสเทิร์น</w:t>
            </w:r>
          </w:p>
        </w:tc>
        <w:tc>
          <w:tcPr>
            <w:tcW w:w="181" w:type="dxa"/>
          </w:tcPr>
          <w:p w14:paraId="05ECACBC" w14:textId="77777777" w:rsidR="00C25C99" w:rsidRPr="0091569B" w:rsidRDefault="00C25C99" w:rsidP="0091569B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0" w:type="dxa"/>
            <w:gridSpan w:val="3"/>
          </w:tcPr>
          <w:p w14:paraId="41651BA9" w14:textId="79A79161" w:rsidR="00C25C99" w:rsidRPr="0091569B" w:rsidRDefault="00C25C99" w:rsidP="0091569B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จีจีซี เคทิส</w:t>
            </w:r>
          </w:p>
        </w:tc>
      </w:tr>
      <w:tr w:rsidR="00C25C99" w:rsidRPr="0091569B" w14:paraId="66E38580" w14:textId="77777777" w:rsidTr="0091569B">
        <w:trPr>
          <w:cantSplit/>
          <w:tblHeader/>
        </w:trPr>
        <w:tc>
          <w:tcPr>
            <w:tcW w:w="3600" w:type="dxa"/>
            <w:vAlign w:val="center"/>
          </w:tcPr>
          <w:p w14:paraId="30B4CF76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1" w:type="dxa"/>
            <w:gridSpan w:val="3"/>
          </w:tcPr>
          <w:p w14:paraId="2387A022" w14:textId="66B75A13" w:rsidR="00C25C99" w:rsidRPr="0091569B" w:rsidRDefault="00C25C99" w:rsidP="0091569B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4" w:type="dxa"/>
          </w:tcPr>
          <w:p w14:paraId="25171005" w14:textId="77777777" w:rsidR="00C25C99" w:rsidRPr="0091569B" w:rsidRDefault="00C25C99" w:rsidP="0091569B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3" w:type="dxa"/>
            <w:gridSpan w:val="3"/>
          </w:tcPr>
          <w:p w14:paraId="00CE573A" w14:textId="7D98F97D" w:rsidR="00C25C99" w:rsidRPr="0091569B" w:rsidRDefault="00C25C99" w:rsidP="0091569B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ท้อปซีดส์ ออยล์ จำกัด</w:t>
            </w:r>
          </w:p>
        </w:tc>
        <w:tc>
          <w:tcPr>
            <w:tcW w:w="181" w:type="dxa"/>
          </w:tcPr>
          <w:p w14:paraId="06F50385" w14:textId="77777777" w:rsidR="00C25C99" w:rsidRPr="0091569B" w:rsidRDefault="00C25C99" w:rsidP="0091569B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0" w:type="dxa"/>
            <w:gridSpan w:val="3"/>
          </w:tcPr>
          <w:p w14:paraId="0094C8AF" w14:textId="25B0E616" w:rsidR="00C25C99" w:rsidRPr="0091569B" w:rsidRDefault="00C25C99" w:rsidP="0091569B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ไบโออินดัสเทรียล จำกัด</w:t>
            </w:r>
          </w:p>
        </w:tc>
      </w:tr>
      <w:tr w:rsidR="00C25C99" w:rsidRPr="0091569B" w14:paraId="45CA5063" w14:textId="77777777" w:rsidTr="0091569B">
        <w:trPr>
          <w:cantSplit/>
          <w:tblHeader/>
        </w:trPr>
        <w:tc>
          <w:tcPr>
            <w:tcW w:w="3600" w:type="dxa"/>
            <w:vAlign w:val="center"/>
          </w:tcPr>
          <w:p w14:paraId="4477C108" w14:textId="665DE1C8" w:rsidR="00C25C99" w:rsidRPr="0091569B" w:rsidRDefault="00A346FC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สำหรับปีสิ้นสุดวันที่</w:t>
            </w:r>
            <w:r w:rsidR="00E26FF0"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="00F97EA7" w:rsidRPr="0091569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31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41351AAF" w14:textId="2C69F820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2" w:type="dxa"/>
            <w:vAlign w:val="bottom"/>
          </w:tcPr>
          <w:p w14:paraId="2D4D900E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139C32D2" w14:textId="2FD8EC5B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4" w:type="dxa"/>
            <w:vAlign w:val="bottom"/>
          </w:tcPr>
          <w:p w14:paraId="6A564B93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0B9E2378" w14:textId="2B9BBA0F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78" w:type="dxa"/>
            <w:vAlign w:val="bottom"/>
          </w:tcPr>
          <w:p w14:paraId="4CC356A2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7CDF6CD9" w14:textId="26A7E12A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1" w:type="dxa"/>
            <w:vAlign w:val="bottom"/>
          </w:tcPr>
          <w:p w14:paraId="225FC588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vAlign w:val="bottom"/>
          </w:tcPr>
          <w:p w14:paraId="4F29C042" w14:textId="6E2B5BE5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79" w:type="dxa"/>
            <w:vAlign w:val="bottom"/>
          </w:tcPr>
          <w:p w14:paraId="0FC17341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0B6F3ED6" w14:textId="6772211C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25C99" w:rsidRPr="0091569B" w14:paraId="409E11D6" w14:textId="77777777" w:rsidTr="0091569B">
        <w:trPr>
          <w:cantSplit/>
          <w:tblHeader/>
        </w:trPr>
        <w:tc>
          <w:tcPr>
            <w:tcW w:w="3600" w:type="dxa"/>
            <w:vAlign w:val="center"/>
          </w:tcPr>
          <w:p w14:paraId="7D7ACC17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869" w:type="dxa"/>
            <w:gridSpan w:val="11"/>
          </w:tcPr>
          <w:p w14:paraId="6AF47E4C" w14:textId="528E2099" w:rsidR="00C25C99" w:rsidRPr="0091569B" w:rsidRDefault="00C25C99" w:rsidP="0091569B">
            <w:pPr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652F0" w:rsidRPr="0091569B" w14:paraId="50AB5995" w14:textId="77777777" w:rsidTr="0091569B">
        <w:trPr>
          <w:cantSplit/>
        </w:trPr>
        <w:tc>
          <w:tcPr>
            <w:tcW w:w="3600" w:type="dxa"/>
          </w:tcPr>
          <w:p w14:paraId="0BB402F3" w14:textId="6EB14C95" w:rsidR="00D652F0" w:rsidRPr="0091569B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810" w:type="dxa"/>
          </w:tcPr>
          <w:p w14:paraId="13E1D62F" w14:textId="77777777" w:rsidR="00D652F0" w:rsidRPr="0091569B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59E27B80" w14:textId="77777777" w:rsidR="00D652F0" w:rsidRPr="0091569B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60A8C0B4" w14:textId="77777777" w:rsidR="00D652F0" w:rsidRPr="0091569B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44F5A61D" w14:textId="77777777" w:rsidR="00D652F0" w:rsidRPr="0091569B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1EF26F85" w14:textId="77777777" w:rsidR="00D652F0" w:rsidRPr="0091569B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5ACF1A5" w14:textId="77777777" w:rsidR="00D652F0" w:rsidRPr="0091569B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66BF26D9" w14:textId="77777777" w:rsidR="00D652F0" w:rsidRPr="0091569B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E423FDA" w14:textId="77777777" w:rsidR="00D652F0" w:rsidRPr="0091569B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5E98730C" w14:textId="77777777" w:rsidR="00D652F0" w:rsidRPr="0091569B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</w:tcPr>
          <w:p w14:paraId="19827FEF" w14:textId="77777777" w:rsidR="00D652F0" w:rsidRPr="0091569B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3E72AEDE" w14:textId="77777777" w:rsidR="00D652F0" w:rsidRPr="0091569B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28" w:right="-62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C25C99" w:rsidRPr="0091569B" w14:paraId="1F6F889B" w14:textId="77777777" w:rsidTr="0091569B">
        <w:trPr>
          <w:cantSplit/>
        </w:trPr>
        <w:tc>
          <w:tcPr>
            <w:tcW w:w="3600" w:type="dxa"/>
          </w:tcPr>
          <w:p w14:paraId="1A871CCB" w14:textId="5FE9EE4D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dxa"/>
          </w:tcPr>
          <w:p w14:paraId="4C6856C3" w14:textId="7C04142F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A10F0" w:rsidRPr="009156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084</w:t>
            </w:r>
          </w:p>
        </w:tc>
        <w:tc>
          <w:tcPr>
            <w:tcW w:w="182" w:type="dxa"/>
          </w:tcPr>
          <w:p w14:paraId="59D54776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662364CA" w14:textId="052F1EDA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5</w:t>
            </w:r>
            <w:r w:rsidR="00C25C99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184" w:type="dxa"/>
          </w:tcPr>
          <w:p w14:paraId="76DE7AF0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501F360F" w14:textId="77249138" w:rsidR="00C25C99" w:rsidRPr="0091569B" w:rsidRDefault="003E5E6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869B471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6A3C2877" w14:textId="385B0F94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380</w:t>
            </w:r>
          </w:p>
        </w:tc>
        <w:tc>
          <w:tcPr>
            <w:tcW w:w="181" w:type="dxa"/>
          </w:tcPr>
          <w:p w14:paraId="20E96022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3419B857" w14:textId="19854DD5" w:rsidR="00C25C99" w:rsidRPr="0091569B" w:rsidRDefault="008E5152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59C1C017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78F30E11" w14:textId="332649D3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28" w:right="-62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C25C99" w:rsidRPr="0091569B" w14:paraId="6C950021" w14:textId="77777777" w:rsidTr="0091569B">
        <w:trPr>
          <w:cantSplit/>
        </w:trPr>
        <w:tc>
          <w:tcPr>
            <w:tcW w:w="3600" w:type="dxa"/>
          </w:tcPr>
          <w:p w14:paraId="48A0BED9" w14:textId="146F07D6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 (ขาดทุน)</w:t>
            </w:r>
            <w:r w:rsidR="0035250C" w:rsidRPr="0091569B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35250C"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จากการดำเนินงานอย่างต่อเนื่อง</w:t>
            </w:r>
          </w:p>
        </w:tc>
        <w:tc>
          <w:tcPr>
            <w:tcW w:w="810" w:type="dxa"/>
          </w:tcPr>
          <w:p w14:paraId="59C6589B" w14:textId="523D990C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182" w:type="dxa"/>
          </w:tcPr>
          <w:p w14:paraId="294220FB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68F7FB86" w14:textId="75413A91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184" w:type="dxa"/>
          </w:tcPr>
          <w:p w14:paraId="0C792251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1E2640B7" w14:textId="50E41225" w:rsidR="00C25C99" w:rsidRPr="0091569B" w:rsidRDefault="003E5E6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C8D644D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174DC42D" w14:textId="6268967A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58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1D6BC2E6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4A20AF25" w14:textId="7D520823" w:rsidR="00C25C99" w:rsidRPr="0091569B" w:rsidRDefault="008E5152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hAnsiTheme="majorBidi" w:cstheme="majorBidi"/>
                <w:sz w:val="26"/>
                <w:szCs w:val="26"/>
              </w:rPr>
              <w:t>128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9" w:type="dxa"/>
          </w:tcPr>
          <w:p w14:paraId="62EC041E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1366DF66" w14:textId="7815103B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28" w:right="-62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99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</w:tr>
      <w:tr w:rsidR="00C25C99" w:rsidRPr="0091569B" w14:paraId="3CAD4E51" w14:textId="77777777" w:rsidTr="0091569B">
        <w:trPr>
          <w:cantSplit/>
        </w:trPr>
        <w:tc>
          <w:tcPr>
            <w:tcW w:w="3600" w:type="dxa"/>
          </w:tcPr>
          <w:p w14:paraId="1F49BFB9" w14:textId="5FA24CF8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4CE303" w14:textId="15D7B950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2" w:type="dxa"/>
          </w:tcPr>
          <w:p w14:paraId="7FADDCE0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BFF8811" w14:textId="17864335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4" w:type="dxa"/>
          </w:tcPr>
          <w:p w14:paraId="2513D669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51532A5" w14:textId="5898F892" w:rsidR="00C25C99" w:rsidRPr="0091569B" w:rsidRDefault="003E5E6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94495C5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77327863" w14:textId="773C24BF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641554A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7371E44D" w14:textId="30F5D10F" w:rsidR="00C25C99" w:rsidRPr="0091569B" w:rsidRDefault="008E5152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735057CE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C456129" w14:textId="5826C1F2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28" w:right="-62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</w:tr>
      <w:tr w:rsidR="00C25C99" w:rsidRPr="0091569B" w14:paraId="0DF37BB8" w14:textId="77777777" w:rsidTr="0091569B">
        <w:trPr>
          <w:cantSplit/>
        </w:trPr>
        <w:tc>
          <w:tcPr>
            <w:tcW w:w="3600" w:type="dxa"/>
          </w:tcPr>
          <w:p w14:paraId="5C14FD99" w14:textId="1B221DE2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กำไร (ขาดทุน) เบ็ดเสร็จรวม 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F97EA7"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100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C51CBFF" w14:textId="07A55055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</w:t>
            </w:r>
          </w:p>
        </w:tc>
        <w:tc>
          <w:tcPr>
            <w:tcW w:w="182" w:type="dxa"/>
          </w:tcPr>
          <w:p w14:paraId="590BC150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40570" w14:textId="18E44E5B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272</w:t>
            </w:r>
          </w:p>
        </w:tc>
        <w:tc>
          <w:tcPr>
            <w:tcW w:w="184" w:type="dxa"/>
          </w:tcPr>
          <w:p w14:paraId="3C515854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17B662AA" w14:textId="7F84DECA" w:rsidR="00C25C99" w:rsidRPr="0091569B" w:rsidRDefault="003E5E6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AF3C68F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53BA3" w14:textId="1004DD33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58</w:t>
            </w: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1A9D8DF8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14:paraId="295C2DF3" w14:textId="02A12A61" w:rsidR="00C25C99" w:rsidRPr="0091569B" w:rsidRDefault="008E5152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</w:t>
            </w: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9" w:type="dxa"/>
          </w:tcPr>
          <w:p w14:paraId="505B885C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B1D64" w14:textId="79A29465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28" w:right="-62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102</w:t>
            </w: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25C99" w:rsidRPr="0091569B" w14:paraId="48BAF88A" w14:textId="77777777" w:rsidTr="0091569B">
        <w:trPr>
          <w:cantSplit/>
        </w:trPr>
        <w:tc>
          <w:tcPr>
            <w:tcW w:w="3600" w:type="dxa"/>
          </w:tcPr>
          <w:p w14:paraId="47DDB3FA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7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กำไร (ขาดทุน) เบ็ดเสร็จรวมตามส่วนได้เสีย</w:t>
            </w:r>
          </w:p>
          <w:p w14:paraId="215925AE" w14:textId="1F4E629A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71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ของกลุ่มบริษัท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2EA9B5C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074DDD" w14:textId="16212826" w:rsidR="00DF3343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130</w:t>
            </w:r>
          </w:p>
        </w:tc>
        <w:tc>
          <w:tcPr>
            <w:tcW w:w="182" w:type="dxa"/>
          </w:tcPr>
          <w:p w14:paraId="57430654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4156A5D9" w14:textId="5205FD33" w:rsidR="00C25C99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136</w:t>
            </w:r>
          </w:p>
        </w:tc>
        <w:tc>
          <w:tcPr>
            <w:tcW w:w="184" w:type="dxa"/>
          </w:tcPr>
          <w:p w14:paraId="34254DCD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0060D21C" w14:textId="77777777" w:rsidR="003E5E60" w:rsidRPr="0091569B" w:rsidRDefault="003E5E6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266E64" w14:textId="3D69013A" w:rsidR="00C25C99" w:rsidRPr="0091569B" w:rsidRDefault="003E5E6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B65BFA7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697654E3" w14:textId="27F76DD0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17</w:t>
            </w: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7BA385E4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7C063CE2" w14:textId="77777777" w:rsidR="00502A69" w:rsidRPr="0091569B" w:rsidRDefault="00502A6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547E94" w14:textId="129AA8DE" w:rsidR="00C25C99" w:rsidRPr="0091569B" w:rsidRDefault="00502A6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9" w:type="dxa"/>
          </w:tcPr>
          <w:p w14:paraId="0388CC43" w14:textId="77777777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3210C74F" w14:textId="2DA71AB6" w:rsidR="00C25C99" w:rsidRPr="0091569B" w:rsidRDefault="00C25C99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28" w:right="-62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51</w:t>
            </w: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91569B" w:rsidRPr="0091569B" w14:paraId="1DDE45A2" w14:textId="77777777" w:rsidTr="0091569B">
        <w:trPr>
          <w:cantSplit/>
        </w:trPr>
        <w:tc>
          <w:tcPr>
            <w:tcW w:w="3600" w:type="dxa"/>
          </w:tcPr>
          <w:p w14:paraId="0D509EB7" w14:textId="77777777" w:rsid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46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การตัดกำไรระหว่างกันที่ยังไม่ได้รับรู้</w:t>
            </w:r>
          </w:p>
          <w:p w14:paraId="330551AA" w14:textId="68E58E6C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firstLine="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จากการขายแบบ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</w:rPr>
              <w:t>downstream</w:t>
            </w:r>
          </w:p>
        </w:tc>
        <w:tc>
          <w:tcPr>
            <w:tcW w:w="810" w:type="dxa"/>
          </w:tcPr>
          <w:p w14:paraId="6A2232BC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1AC863" w14:textId="60931E3D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182" w:type="dxa"/>
          </w:tcPr>
          <w:p w14:paraId="148671CF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04C8BEC9" w14:textId="5A0B75A9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4" w:type="dxa"/>
          </w:tcPr>
          <w:p w14:paraId="244BDB6B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3E1ADE17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2D6CC5" w14:textId="2AA60502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2B26D54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3218E5FD" w14:textId="5B4F008E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03BF6C7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10FA3665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76D7EF" w14:textId="0ED4B396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4546A2AC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41DB8731" w14:textId="576548D4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28" w:right="-62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91569B" w:rsidRPr="0091569B" w14:paraId="76D2B71B" w14:textId="77777777" w:rsidTr="0091569B">
        <w:trPr>
          <w:cantSplit/>
        </w:trPr>
        <w:tc>
          <w:tcPr>
            <w:tcW w:w="3600" w:type="dxa"/>
          </w:tcPr>
          <w:p w14:paraId="0DD058E3" w14:textId="77777777" w:rsid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46" w:hanging="28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1569B">
              <w:rPr>
                <w:rFonts w:asciiTheme="majorBidi" w:eastAsia="Calibri" w:hAnsiTheme="majorBidi" w:cstheme="majorBidi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ส่วนที่ขาดทุนเกินเงินลงทุน</w:t>
            </w:r>
          </w:p>
          <w:p w14:paraId="74DB6B65" w14:textId="0CEEA84D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10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ตามส่วนได้เสียของกลุ่มบริษัท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AEBE93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B3EBF1" w14:textId="69D1C90B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16F45E8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4D9A874" w14:textId="301A9B51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D203571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7C5309F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AF1EF2" w14:textId="32E6EE19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442FD28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48F6E02A" w14:textId="5FDA772A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1" w:type="dxa"/>
          </w:tcPr>
          <w:p w14:paraId="4202962E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6BA93E1B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484444" w14:textId="56C07F0E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076FD194" w14:textId="77777777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7C7CB64" w14:textId="31D70FA2" w:rsidR="0091569B" w:rsidRPr="0091569B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28" w:right="-62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09270A" w:rsidRPr="0091569B" w14:paraId="1FD0324A" w14:textId="77777777" w:rsidTr="0091569B">
        <w:trPr>
          <w:cantSplit/>
        </w:trPr>
        <w:tc>
          <w:tcPr>
            <w:tcW w:w="3600" w:type="dxa"/>
          </w:tcPr>
          <w:p w14:paraId="7FB89A63" w14:textId="1125FE2D" w:rsidR="0009270A" w:rsidRPr="0091569B" w:rsidRDefault="0009270A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71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กำไร (ขาดทุน) เบ็ดเสร็จรวมส่วนที่เป็นของ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br/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กลุ่มบริษัท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6E5A6E9" w14:textId="77777777" w:rsidR="0009270A" w:rsidRPr="0091569B" w:rsidRDefault="0009270A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07CF6F" w14:textId="03B74C44" w:rsidR="0009270A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113</w:t>
            </w:r>
          </w:p>
        </w:tc>
        <w:tc>
          <w:tcPr>
            <w:tcW w:w="182" w:type="dxa"/>
          </w:tcPr>
          <w:p w14:paraId="0EADBEC0" w14:textId="77777777" w:rsidR="0009270A" w:rsidRPr="0091569B" w:rsidRDefault="0009270A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B9508" w14:textId="09A5B752" w:rsidR="0009270A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137</w:t>
            </w:r>
          </w:p>
        </w:tc>
        <w:tc>
          <w:tcPr>
            <w:tcW w:w="184" w:type="dxa"/>
          </w:tcPr>
          <w:p w14:paraId="3211201C" w14:textId="77777777" w:rsidR="0009270A" w:rsidRPr="0091569B" w:rsidRDefault="0009270A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17DEC60E" w14:textId="77777777" w:rsidR="0009270A" w:rsidRPr="0091569B" w:rsidRDefault="0009270A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09A198" w14:textId="5860D0E4" w:rsidR="0009270A" w:rsidRPr="0091569B" w:rsidRDefault="0009270A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A8932BD" w14:textId="77777777" w:rsidR="0009270A" w:rsidRPr="0091569B" w:rsidRDefault="0009270A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C536E" w14:textId="756EE8ED" w:rsidR="0009270A" w:rsidRPr="0091569B" w:rsidRDefault="0009270A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9</w:t>
            </w: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32C9637A" w14:textId="77777777" w:rsidR="0009270A" w:rsidRPr="0091569B" w:rsidRDefault="0009270A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14:paraId="7FBCDB38" w14:textId="77777777" w:rsidR="0009270A" w:rsidRPr="0091569B" w:rsidRDefault="0009270A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FA01DB" w14:textId="6D69D00C" w:rsidR="0009270A" w:rsidRPr="0091569B" w:rsidRDefault="0009270A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9" w:type="dxa"/>
          </w:tcPr>
          <w:p w14:paraId="7C2613C9" w14:textId="77777777" w:rsidR="0009270A" w:rsidRPr="0091569B" w:rsidRDefault="0009270A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1EF24" w14:textId="0612803A" w:rsidR="0009270A" w:rsidRPr="0091569B" w:rsidRDefault="0009270A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28" w:right="-62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51</w:t>
            </w: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2E8D7E27" w14:textId="682D8F70" w:rsidR="00C25C99" w:rsidRDefault="00C25C99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36E4A650" w14:textId="7CCD1C35" w:rsidR="00946507" w:rsidRDefault="00946507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63C01297" w14:textId="5A961614" w:rsidR="00946507" w:rsidRDefault="00946507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4AD9D455" w14:textId="21B39D45" w:rsidR="00946507" w:rsidRDefault="00946507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02A5121F" w14:textId="11B4EFA1" w:rsidR="00946507" w:rsidRDefault="00946507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6559A817" w14:textId="3B925877" w:rsidR="00946507" w:rsidRDefault="00946507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7858AC76" w14:textId="7CDD25E5" w:rsidR="00946507" w:rsidRDefault="00946507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4B03CC49" w14:textId="6BC0DD5D" w:rsidR="00946507" w:rsidRDefault="00946507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60F9389C" w14:textId="53FDB461" w:rsidR="00946507" w:rsidRDefault="00946507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46FDC2CE" w14:textId="10274350" w:rsidR="00946507" w:rsidRDefault="00946507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4D4E0BCF" w14:textId="4627E36F" w:rsidR="00946507" w:rsidRDefault="00946507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p w14:paraId="034CEDFF" w14:textId="77777777" w:rsidR="00946507" w:rsidRPr="003C49AF" w:rsidRDefault="00946507" w:rsidP="00504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jc w:val="thaiDistribute"/>
        <w:rPr>
          <w:rFonts w:asciiTheme="majorBidi" w:eastAsia="Verdana" w:hAnsiTheme="majorBidi" w:cstheme="majorBidi"/>
          <w:sz w:val="22"/>
          <w:szCs w:val="22"/>
        </w:rPr>
      </w:pPr>
    </w:p>
    <w:tbl>
      <w:tblPr>
        <w:tblW w:w="95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810"/>
        <w:gridCol w:w="182"/>
        <w:gridCol w:w="809"/>
        <w:gridCol w:w="184"/>
        <w:gridCol w:w="809"/>
        <w:gridCol w:w="178"/>
        <w:gridCol w:w="839"/>
        <w:gridCol w:w="181"/>
        <w:gridCol w:w="827"/>
        <w:gridCol w:w="179"/>
        <w:gridCol w:w="874"/>
      </w:tblGrid>
      <w:tr w:rsidR="00A346FC" w:rsidRPr="0091569B" w14:paraId="389F0F20" w14:textId="77777777" w:rsidTr="003C49AF">
        <w:trPr>
          <w:cantSplit/>
          <w:tblHeader/>
        </w:trPr>
        <w:tc>
          <w:tcPr>
            <w:tcW w:w="3690" w:type="dxa"/>
            <w:vAlign w:val="center"/>
          </w:tcPr>
          <w:p w14:paraId="7249CA79" w14:textId="42D48B76" w:rsidR="00A346FC" w:rsidRPr="0091569B" w:rsidRDefault="00A346FC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1" w:type="dxa"/>
            <w:gridSpan w:val="3"/>
          </w:tcPr>
          <w:p w14:paraId="13E968AA" w14:textId="77777777" w:rsidR="00A346FC" w:rsidRPr="0091569B" w:rsidRDefault="00A346FC" w:rsidP="00856CFE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อีทอกซีเลท</w:t>
            </w:r>
          </w:p>
        </w:tc>
        <w:tc>
          <w:tcPr>
            <w:tcW w:w="184" w:type="dxa"/>
          </w:tcPr>
          <w:p w14:paraId="7C610591" w14:textId="77777777" w:rsidR="00A346FC" w:rsidRPr="0091569B" w:rsidRDefault="00A346FC" w:rsidP="00856CFE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6" w:type="dxa"/>
            <w:gridSpan w:val="3"/>
          </w:tcPr>
          <w:p w14:paraId="311F7447" w14:textId="0018C37D" w:rsidR="00A346FC" w:rsidRPr="0091569B" w:rsidRDefault="00A346FC" w:rsidP="00856CFE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</w:t>
            </w:r>
            <w:r w:rsidR="00A514C3" w:rsidRPr="0091569B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ิษั</w:t>
            </w: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ท ไทยอีสเทิร์น</w:t>
            </w:r>
          </w:p>
        </w:tc>
        <w:tc>
          <w:tcPr>
            <w:tcW w:w="181" w:type="dxa"/>
          </w:tcPr>
          <w:p w14:paraId="1EBC9126" w14:textId="77777777" w:rsidR="00A346FC" w:rsidRPr="0091569B" w:rsidRDefault="00A346FC" w:rsidP="00856CFE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0" w:type="dxa"/>
            <w:gridSpan w:val="3"/>
          </w:tcPr>
          <w:p w14:paraId="431931FA" w14:textId="77777777" w:rsidR="00A346FC" w:rsidRPr="0091569B" w:rsidRDefault="00A346FC" w:rsidP="00856CFE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จีจีซี เคทิส</w:t>
            </w:r>
          </w:p>
        </w:tc>
      </w:tr>
      <w:tr w:rsidR="00A346FC" w:rsidRPr="0091569B" w14:paraId="1CC3B831" w14:textId="77777777" w:rsidTr="003C49AF">
        <w:trPr>
          <w:cantSplit/>
          <w:tblHeader/>
        </w:trPr>
        <w:tc>
          <w:tcPr>
            <w:tcW w:w="3690" w:type="dxa"/>
            <w:vAlign w:val="center"/>
          </w:tcPr>
          <w:p w14:paraId="49140728" w14:textId="77777777" w:rsidR="00A346FC" w:rsidRPr="0091569B" w:rsidRDefault="00A346FC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1" w:type="dxa"/>
            <w:gridSpan w:val="3"/>
          </w:tcPr>
          <w:p w14:paraId="20635CC7" w14:textId="77777777" w:rsidR="00A346FC" w:rsidRPr="0091569B" w:rsidRDefault="00A346FC" w:rsidP="00856CFE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4" w:type="dxa"/>
          </w:tcPr>
          <w:p w14:paraId="1EEB1091" w14:textId="77777777" w:rsidR="00A346FC" w:rsidRPr="0091569B" w:rsidRDefault="00A346FC" w:rsidP="00856CFE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6" w:type="dxa"/>
            <w:gridSpan w:val="3"/>
          </w:tcPr>
          <w:p w14:paraId="3AE74F16" w14:textId="77777777" w:rsidR="00A346FC" w:rsidRPr="0091569B" w:rsidRDefault="00A346FC" w:rsidP="00856CFE">
            <w:pPr>
              <w:spacing w:line="240" w:lineRule="auto"/>
              <w:ind w:left="-108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ท้อปซีดส์ ออยล์ จำกัด</w:t>
            </w:r>
          </w:p>
        </w:tc>
        <w:tc>
          <w:tcPr>
            <w:tcW w:w="181" w:type="dxa"/>
          </w:tcPr>
          <w:p w14:paraId="56D1D29C" w14:textId="77777777" w:rsidR="00A346FC" w:rsidRPr="0091569B" w:rsidRDefault="00A346FC" w:rsidP="00856CFE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0" w:type="dxa"/>
            <w:gridSpan w:val="3"/>
          </w:tcPr>
          <w:p w14:paraId="4A899FC9" w14:textId="77777777" w:rsidR="00A346FC" w:rsidRPr="0091569B" w:rsidRDefault="00A346FC" w:rsidP="00856CFE">
            <w:pPr>
              <w:spacing w:line="240" w:lineRule="auto"/>
              <w:ind w:left="-108" w:right="-110" w:firstLine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ไบโออินดัสเทรียล จำกัด</w:t>
            </w:r>
          </w:p>
        </w:tc>
      </w:tr>
      <w:tr w:rsidR="00A346FC" w:rsidRPr="0091569B" w14:paraId="3E9261AF" w14:textId="77777777" w:rsidTr="003C49AF">
        <w:trPr>
          <w:cantSplit/>
          <w:tblHeader/>
        </w:trPr>
        <w:tc>
          <w:tcPr>
            <w:tcW w:w="3690" w:type="dxa"/>
            <w:vAlign w:val="center"/>
          </w:tcPr>
          <w:p w14:paraId="1B7DDEEF" w14:textId="47FF14FF" w:rsidR="00A346FC" w:rsidRPr="0091569B" w:rsidRDefault="00A346FC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97EA7" w:rsidRPr="0091569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31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91569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</w:tcPr>
          <w:p w14:paraId="46DE33F7" w14:textId="55EDCED3" w:rsidR="00A346FC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2" w:type="dxa"/>
          </w:tcPr>
          <w:p w14:paraId="557C6CF6" w14:textId="77777777" w:rsidR="00A346FC" w:rsidRPr="0091569B" w:rsidRDefault="00A346FC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216CF83B" w14:textId="4E90AD32" w:rsidR="00A346FC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4" w:type="dxa"/>
          </w:tcPr>
          <w:p w14:paraId="6C7BA142" w14:textId="77777777" w:rsidR="00A346FC" w:rsidRPr="0091569B" w:rsidRDefault="00A346FC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5DE65929" w14:textId="096A1E2F" w:rsidR="00A346FC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78" w:type="dxa"/>
          </w:tcPr>
          <w:p w14:paraId="68F76138" w14:textId="77777777" w:rsidR="00A346FC" w:rsidRPr="0091569B" w:rsidRDefault="00A346FC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</w:tcPr>
          <w:p w14:paraId="75598DB0" w14:textId="7FAB935D" w:rsidR="00A346FC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1" w:type="dxa"/>
          </w:tcPr>
          <w:p w14:paraId="079D8BCE" w14:textId="77777777" w:rsidR="00A346FC" w:rsidRPr="0091569B" w:rsidRDefault="00A346FC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420922D8" w14:textId="085CE8FA" w:rsidR="00A346FC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79" w:type="dxa"/>
          </w:tcPr>
          <w:p w14:paraId="738A9D78" w14:textId="77777777" w:rsidR="00A346FC" w:rsidRPr="0091569B" w:rsidRDefault="00A346FC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27C7FF1A" w14:textId="2D7A2E49" w:rsidR="00A346FC" w:rsidRPr="0091569B" w:rsidRDefault="00F97EA7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346FC" w:rsidRPr="0091569B" w14:paraId="3F9AAD67" w14:textId="77777777" w:rsidTr="003C49AF">
        <w:trPr>
          <w:cantSplit/>
          <w:tblHeader/>
        </w:trPr>
        <w:tc>
          <w:tcPr>
            <w:tcW w:w="3690" w:type="dxa"/>
            <w:vAlign w:val="center"/>
          </w:tcPr>
          <w:p w14:paraId="10BA5D3B" w14:textId="77777777" w:rsidR="00A346FC" w:rsidRPr="0091569B" w:rsidRDefault="00A346FC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872" w:type="dxa"/>
            <w:gridSpan w:val="11"/>
          </w:tcPr>
          <w:p w14:paraId="58974E10" w14:textId="77777777" w:rsidR="00A346FC" w:rsidRPr="0091569B" w:rsidRDefault="00A346FC" w:rsidP="00856CFE">
            <w:pPr>
              <w:spacing w:line="240" w:lineRule="auto"/>
              <w:ind w:left="-1" w:right="-11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346FC" w:rsidRPr="0091569B" w14:paraId="49FCFFAB" w14:textId="77777777" w:rsidTr="00A70A2B">
        <w:trPr>
          <w:cantSplit/>
        </w:trPr>
        <w:tc>
          <w:tcPr>
            <w:tcW w:w="3690" w:type="dxa"/>
            <w:vAlign w:val="bottom"/>
          </w:tcPr>
          <w:p w14:paraId="2BFB3058" w14:textId="20A718E0" w:rsidR="00A346FC" w:rsidRPr="0091569B" w:rsidRDefault="00A346FC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  <w:tc>
          <w:tcPr>
            <w:tcW w:w="810" w:type="dxa"/>
          </w:tcPr>
          <w:p w14:paraId="5E7A7755" w14:textId="77777777" w:rsidR="00A346FC" w:rsidRPr="0091569B" w:rsidRDefault="00A346FC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B40F024" w14:textId="77777777" w:rsidR="00A346FC" w:rsidRPr="0091569B" w:rsidRDefault="00A346FC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25495D03" w14:textId="77777777" w:rsidR="00A346FC" w:rsidRPr="0091569B" w:rsidRDefault="00A346FC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0A81FDF5" w14:textId="77777777" w:rsidR="00A346FC" w:rsidRPr="0091569B" w:rsidRDefault="00A346FC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37F84685" w14:textId="77777777" w:rsidR="00A346FC" w:rsidRPr="0091569B" w:rsidRDefault="00A346FC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AB61DBA" w14:textId="77777777" w:rsidR="00A346FC" w:rsidRPr="0091569B" w:rsidRDefault="00A346FC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</w:tcPr>
          <w:p w14:paraId="479F585D" w14:textId="77777777" w:rsidR="00A346FC" w:rsidRPr="0091569B" w:rsidRDefault="00A346FC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70DC1EC" w14:textId="77777777" w:rsidR="00A346FC" w:rsidRPr="0091569B" w:rsidRDefault="00A346FC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75D56847" w14:textId="77777777" w:rsidR="00A346FC" w:rsidRPr="0091569B" w:rsidRDefault="00A346FC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</w:tcPr>
          <w:p w14:paraId="170E5B10" w14:textId="77777777" w:rsidR="00A346FC" w:rsidRPr="0091569B" w:rsidRDefault="00A346FC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</w:tcPr>
          <w:p w14:paraId="1CC8449D" w14:textId="77777777" w:rsidR="00A346FC" w:rsidRPr="0091569B" w:rsidRDefault="00A346FC" w:rsidP="00A34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46FC" w:rsidRPr="0091569B" w14:paraId="245EC899" w14:textId="77777777" w:rsidTr="00E26FF0">
        <w:trPr>
          <w:cantSplit/>
        </w:trPr>
        <w:tc>
          <w:tcPr>
            <w:tcW w:w="3690" w:type="dxa"/>
            <w:shd w:val="clear" w:color="auto" w:fill="auto"/>
          </w:tcPr>
          <w:p w14:paraId="09E92BA6" w14:textId="45721607" w:rsidR="00A346FC" w:rsidRPr="0091569B" w:rsidRDefault="00A346FC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3C41B1" w14:textId="572AB7F6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71DCF" w:rsidRPr="009156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C1F51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82" w:type="dxa"/>
            <w:vAlign w:val="bottom"/>
          </w:tcPr>
          <w:p w14:paraId="0FB0FA98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138A6426" w14:textId="201317AB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2</w:t>
            </w:r>
            <w:r w:rsidR="00A346FC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84" w:type="dxa"/>
            <w:vAlign w:val="bottom"/>
          </w:tcPr>
          <w:p w14:paraId="3F30D1DB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4EEFA669" w14:textId="2A55C59E" w:rsidR="00A346FC" w:rsidRPr="0091569B" w:rsidRDefault="005A160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5ACFDA8B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72FFDC83" w14:textId="1EE5D038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81" w:type="dxa"/>
            <w:vAlign w:val="bottom"/>
          </w:tcPr>
          <w:p w14:paraId="5CBB7B82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vAlign w:val="bottom"/>
          </w:tcPr>
          <w:p w14:paraId="1F7E160D" w14:textId="3547BB06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179" w:type="dxa"/>
            <w:vAlign w:val="bottom"/>
          </w:tcPr>
          <w:p w14:paraId="4320B2CF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587890FB" w14:textId="295DE507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312</w:t>
            </w:r>
          </w:p>
        </w:tc>
      </w:tr>
      <w:tr w:rsidR="00A346FC" w:rsidRPr="0091569B" w14:paraId="0277A866" w14:textId="77777777" w:rsidTr="00E26FF0">
        <w:trPr>
          <w:cantSplit/>
        </w:trPr>
        <w:tc>
          <w:tcPr>
            <w:tcW w:w="3690" w:type="dxa"/>
            <w:shd w:val="clear" w:color="auto" w:fill="auto"/>
          </w:tcPr>
          <w:p w14:paraId="3C4AFD28" w14:textId="43841145" w:rsidR="00A346FC" w:rsidRPr="0091569B" w:rsidRDefault="00A346FC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DEC2CC" w14:textId="7B59E49E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182" w:type="dxa"/>
            <w:vAlign w:val="bottom"/>
          </w:tcPr>
          <w:p w14:paraId="33E3C8BA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44985F63" w14:textId="1AD5FC00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448</w:t>
            </w:r>
          </w:p>
        </w:tc>
        <w:tc>
          <w:tcPr>
            <w:tcW w:w="184" w:type="dxa"/>
            <w:vAlign w:val="bottom"/>
          </w:tcPr>
          <w:p w14:paraId="24902E4F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4A4D6244" w14:textId="378B11F2" w:rsidR="00A346FC" w:rsidRPr="0091569B" w:rsidRDefault="005A160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5BFB52E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76965D74" w14:textId="7859110D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181" w:type="dxa"/>
            <w:vAlign w:val="bottom"/>
          </w:tcPr>
          <w:p w14:paraId="018C30BE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vAlign w:val="bottom"/>
          </w:tcPr>
          <w:p w14:paraId="7A369767" w14:textId="6F7BFE5D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77487" w:rsidRPr="009156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C1F51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79" w:type="dxa"/>
            <w:vAlign w:val="bottom"/>
          </w:tcPr>
          <w:p w14:paraId="1B5B34F8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150BD85A" w14:textId="32586025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6</w:t>
            </w:r>
            <w:r w:rsidR="00A346FC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794</w:t>
            </w:r>
          </w:p>
        </w:tc>
      </w:tr>
      <w:tr w:rsidR="00A346FC" w:rsidRPr="0091569B" w14:paraId="551DE2CE" w14:textId="77777777" w:rsidTr="00E26FF0">
        <w:trPr>
          <w:cantSplit/>
        </w:trPr>
        <w:tc>
          <w:tcPr>
            <w:tcW w:w="3690" w:type="dxa"/>
            <w:shd w:val="clear" w:color="auto" w:fill="auto"/>
          </w:tcPr>
          <w:p w14:paraId="50C75F38" w14:textId="7692DE96" w:rsidR="00A346FC" w:rsidRPr="0091569B" w:rsidRDefault="00A346FC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9CB80C" w14:textId="7548101E" w:rsidR="00A346FC" w:rsidRPr="0091569B" w:rsidRDefault="00471DCF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EA7" w:rsidRPr="009156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C1F51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bottom"/>
          </w:tcPr>
          <w:p w14:paraId="164D4987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2E0A771E" w14:textId="0956E44A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1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="00F97EA7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253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bottom"/>
          </w:tcPr>
          <w:p w14:paraId="628880C7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29C14C0E" w14:textId="6D3C38B1" w:rsidR="00A346FC" w:rsidRPr="0091569B" w:rsidRDefault="005A160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78F6EED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549F82FE" w14:textId="20B52184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228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06711EB9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vAlign w:val="bottom"/>
          </w:tcPr>
          <w:p w14:paraId="3CB44785" w14:textId="0F41ACC6" w:rsidR="00A346FC" w:rsidRPr="0091569B" w:rsidRDefault="0057748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EA7" w:rsidRPr="0091569B">
              <w:rPr>
                <w:rFonts w:asciiTheme="majorBidi" w:hAnsiTheme="majorBidi" w:cstheme="majorBidi"/>
                <w:sz w:val="26"/>
                <w:szCs w:val="26"/>
              </w:rPr>
              <w:t>496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9" w:type="dxa"/>
            <w:vAlign w:val="bottom"/>
          </w:tcPr>
          <w:p w14:paraId="6B288883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0D0A0992" w14:textId="2D4C5CAC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155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</w:tr>
      <w:tr w:rsidR="00A346FC" w:rsidRPr="0091569B" w14:paraId="7A3B6F3C" w14:textId="77777777" w:rsidTr="00E26FF0">
        <w:trPr>
          <w:cantSplit/>
        </w:trPr>
        <w:tc>
          <w:tcPr>
            <w:tcW w:w="3690" w:type="dxa"/>
            <w:shd w:val="clear" w:color="auto" w:fill="auto"/>
          </w:tcPr>
          <w:p w14:paraId="396F5736" w14:textId="552752CC" w:rsidR="00A346FC" w:rsidRPr="0091569B" w:rsidRDefault="00A346FC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175E6" w14:textId="3AD6D3DA" w:rsidR="00A346FC" w:rsidRPr="0091569B" w:rsidRDefault="00471DCF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bottom"/>
          </w:tcPr>
          <w:p w14:paraId="3EC4FD1A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262EB4B9" w14:textId="5223FE93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68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bottom"/>
          </w:tcPr>
          <w:p w14:paraId="68D7F4B9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3FD43D0A" w14:textId="3A57DEF4" w:rsidR="00A346FC" w:rsidRPr="0091569B" w:rsidRDefault="005A160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C368EAF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640CB88C" w14:textId="41A0C991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127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5710BF0E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387E6104" w14:textId="05875CFE" w:rsidR="00A346FC" w:rsidRPr="0091569B" w:rsidRDefault="0057748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EA7" w:rsidRPr="0091569B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EC1F5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9" w:type="dxa"/>
            <w:vAlign w:val="bottom"/>
          </w:tcPr>
          <w:p w14:paraId="635CA3A1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73FE34C5" w14:textId="11FA289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="00F97EA7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486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</w:tr>
      <w:tr w:rsidR="00A346FC" w:rsidRPr="0091569B" w14:paraId="5A123B66" w14:textId="77777777" w:rsidTr="00E26FF0">
        <w:trPr>
          <w:cantSplit/>
        </w:trPr>
        <w:tc>
          <w:tcPr>
            <w:tcW w:w="3690" w:type="dxa"/>
            <w:shd w:val="clear" w:color="auto" w:fill="auto"/>
          </w:tcPr>
          <w:p w14:paraId="61B09645" w14:textId="771C40E8" w:rsidR="00A346FC" w:rsidRPr="0091569B" w:rsidRDefault="00A346FC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สินทรัพย์สุทธิ 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(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F97EA7"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100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81CB9A" w14:textId="13EB6F31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71DCF"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365</w:t>
            </w:r>
          </w:p>
        </w:tc>
        <w:tc>
          <w:tcPr>
            <w:tcW w:w="182" w:type="dxa"/>
            <w:vAlign w:val="bottom"/>
          </w:tcPr>
          <w:p w14:paraId="646CBA6B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89528" w14:textId="3247FA00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</w:t>
            </w:r>
            <w:r w:rsidR="00A346FC"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,</w:t>
            </w: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305</w:t>
            </w:r>
          </w:p>
        </w:tc>
        <w:tc>
          <w:tcPr>
            <w:tcW w:w="184" w:type="dxa"/>
            <w:vAlign w:val="bottom"/>
          </w:tcPr>
          <w:p w14:paraId="27BEE3CB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5A86D" w14:textId="58110BD5" w:rsidR="00A346FC" w:rsidRPr="0091569B" w:rsidRDefault="005A160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28B5AF3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D1810" w14:textId="4CDABCA6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27</w:t>
            </w: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3800D3FD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150E7" w14:textId="313616CF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577487"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446</w:t>
            </w:r>
          </w:p>
        </w:tc>
        <w:tc>
          <w:tcPr>
            <w:tcW w:w="179" w:type="dxa"/>
            <w:vAlign w:val="bottom"/>
          </w:tcPr>
          <w:p w14:paraId="0319660B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C6959" w14:textId="797FD249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</w:t>
            </w:r>
            <w:r w:rsidR="00A346FC"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,</w:t>
            </w: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465</w:t>
            </w:r>
          </w:p>
        </w:tc>
      </w:tr>
      <w:tr w:rsidR="00A346FC" w:rsidRPr="0091569B" w14:paraId="7C6355DD" w14:textId="77777777" w:rsidTr="00E26FF0">
        <w:trPr>
          <w:cantSplit/>
        </w:trPr>
        <w:tc>
          <w:tcPr>
            <w:tcW w:w="3690" w:type="dxa"/>
            <w:shd w:val="clear" w:color="auto" w:fill="auto"/>
          </w:tcPr>
          <w:p w14:paraId="6E8F46A6" w14:textId="4D536227" w:rsidR="00A346FC" w:rsidRPr="0091569B" w:rsidRDefault="00A514C3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65375" w14:textId="59F0FF35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682</w:t>
            </w:r>
          </w:p>
        </w:tc>
        <w:tc>
          <w:tcPr>
            <w:tcW w:w="182" w:type="dxa"/>
            <w:vAlign w:val="bottom"/>
          </w:tcPr>
          <w:p w14:paraId="670C5A70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5FF65799" w14:textId="54EE1FE5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653</w:t>
            </w:r>
          </w:p>
        </w:tc>
        <w:tc>
          <w:tcPr>
            <w:tcW w:w="184" w:type="dxa"/>
            <w:vAlign w:val="bottom"/>
          </w:tcPr>
          <w:p w14:paraId="088B6B6B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67A48B63" w14:textId="0B8C44A4" w:rsidR="00A346FC" w:rsidRPr="0091569B" w:rsidRDefault="00B9029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2E84328D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2094200B" w14:textId="5266A9F6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8</w:t>
            </w: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6D9E1126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6404BFC3" w14:textId="4483378A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577487"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</w:t>
            </w:r>
          </w:p>
        </w:tc>
        <w:tc>
          <w:tcPr>
            <w:tcW w:w="179" w:type="dxa"/>
            <w:vAlign w:val="bottom"/>
          </w:tcPr>
          <w:p w14:paraId="253D777B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21D62C7" w14:textId="706A226C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</w:t>
            </w:r>
            <w:r w:rsidR="00A346FC"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,</w:t>
            </w: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</w:tr>
      <w:tr w:rsidR="00A346FC" w:rsidRPr="0091569B" w14:paraId="37CDDB86" w14:textId="77777777" w:rsidTr="00E26FF0">
        <w:trPr>
          <w:cantSplit/>
        </w:trPr>
        <w:tc>
          <w:tcPr>
            <w:tcW w:w="3690" w:type="dxa"/>
            <w:shd w:val="clear" w:color="auto" w:fill="auto"/>
          </w:tcPr>
          <w:p w14:paraId="68E3ACF9" w14:textId="77777777" w:rsidR="0091569B" w:rsidRDefault="00A514C3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46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การตัดกำไรระหว่างกันที่ยังไม่ได้รับรู้</w:t>
            </w:r>
          </w:p>
          <w:p w14:paraId="6752E0D1" w14:textId="5DFDB3B2" w:rsidR="00A346FC" w:rsidRPr="0091569B" w:rsidRDefault="00A514C3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จากการขายแบบ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</w:rPr>
              <w:t>downstream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846364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87B1D3" w14:textId="468D9A85" w:rsidR="00471DCF" w:rsidRPr="0091569B" w:rsidRDefault="00471DCF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bottom"/>
          </w:tcPr>
          <w:p w14:paraId="7DBDEE2D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7A671E5E" w14:textId="5C049234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5</w:t>
            </w: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bottom"/>
          </w:tcPr>
          <w:p w14:paraId="6104FD40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26E943D5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7458E5" w14:textId="28AD4113" w:rsidR="00A70A2B" w:rsidRPr="0091569B" w:rsidRDefault="00A70A2B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582F818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6C74A5AE" w14:textId="59FD8041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5204F2CE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vAlign w:val="bottom"/>
          </w:tcPr>
          <w:p w14:paraId="2C0E4B58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E3A693" w14:textId="61B87048" w:rsidR="000678BA" w:rsidRPr="0091569B" w:rsidRDefault="000678BA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vAlign w:val="bottom"/>
          </w:tcPr>
          <w:p w14:paraId="127A11CC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70098205" w14:textId="5F1D7B0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A346FC" w:rsidRPr="0091569B" w14:paraId="3C2366C3" w14:textId="77777777" w:rsidTr="00E26FF0">
        <w:trPr>
          <w:cantSplit/>
        </w:trPr>
        <w:tc>
          <w:tcPr>
            <w:tcW w:w="3690" w:type="dxa"/>
          </w:tcPr>
          <w:p w14:paraId="43416A72" w14:textId="77777777" w:rsidR="0091569B" w:rsidRDefault="00A346FC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46" w:hanging="284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="00A514C3" w:rsidRPr="0091569B">
              <w:rPr>
                <w:rFonts w:asciiTheme="majorBidi" w:eastAsia="Calibri" w:hAnsiTheme="majorBidi" w:cstheme="majorBidi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ส่วนที่ขาดทุนเกินเงินลงทุน</w:t>
            </w:r>
          </w:p>
          <w:p w14:paraId="1B9931C6" w14:textId="58CCC8D5" w:rsidR="00A346FC" w:rsidRPr="0091569B" w:rsidRDefault="00A346FC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ตามส่วนได้เสียของกลุ่มบริษัท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C44CBEA" w14:textId="77777777" w:rsidR="00471DCF" w:rsidRPr="0091569B" w:rsidRDefault="00471DCF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173ED6" w14:textId="3A153FFE" w:rsidR="00A346FC" w:rsidRPr="0091569B" w:rsidRDefault="00471DCF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9D283A4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3C10F3A2" w14:textId="2A7548E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vAlign w:val="bottom"/>
          </w:tcPr>
          <w:p w14:paraId="715F6B82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010957CE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AC5C60" w14:textId="5E7A2A17" w:rsidR="00A70A2B" w:rsidRPr="0091569B" w:rsidRDefault="00A70A2B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360BC59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20DB5A0D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right="31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  <w:p w14:paraId="01266459" w14:textId="7151F310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1" w:type="dxa"/>
            <w:vAlign w:val="bottom"/>
          </w:tcPr>
          <w:p w14:paraId="38E45EC8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164C7C2F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14FE31" w14:textId="0F44C948" w:rsidR="000678BA" w:rsidRPr="0091569B" w:rsidRDefault="000678BA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vAlign w:val="bottom"/>
          </w:tcPr>
          <w:p w14:paraId="3C687372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0E21A77F" w14:textId="371278D5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A346FC" w:rsidRPr="0091569B" w14:paraId="28147823" w14:textId="77777777" w:rsidTr="00E26FF0">
        <w:trPr>
          <w:cantSplit/>
        </w:trPr>
        <w:tc>
          <w:tcPr>
            <w:tcW w:w="3690" w:type="dxa"/>
          </w:tcPr>
          <w:p w14:paraId="3451944F" w14:textId="77777777" w:rsidR="00A346FC" w:rsidRPr="0091569B" w:rsidRDefault="00A346FC" w:rsidP="00A514C3">
            <w:pPr>
              <w:tabs>
                <w:tab w:val="clear" w:pos="3515"/>
                <w:tab w:val="left" w:pos="3163"/>
              </w:tabs>
              <w:spacing w:line="240" w:lineRule="auto"/>
              <w:ind w:left="186" w:right="-288" w:hanging="188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ของเงินลงทุน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ในบริษัทร่วม</w:t>
            </w: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7AC82208" w14:textId="66EDC43B" w:rsidR="00A346FC" w:rsidRPr="0091569B" w:rsidRDefault="00A346FC" w:rsidP="00A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46" w:hanging="188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ab/>
              <w:t>และการร่วมค้า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6877A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CE8457" w14:textId="112673ED" w:rsidR="00471DCF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659</w:t>
            </w:r>
          </w:p>
        </w:tc>
        <w:tc>
          <w:tcPr>
            <w:tcW w:w="182" w:type="dxa"/>
            <w:vAlign w:val="bottom"/>
          </w:tcPr>
          <w:p w14:paraId="0FB7EC21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A5E78" w14:textId="7C3B2A38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648</w:t>
            </w:r>
          </w:p>
        </w:tc>
        <w:tc>
          <w:tcPr>
            <w:tcW w:w="184" w:type="dxa"/>
            <w:vAlign w:val="bottom"/>
          </w:tcPr>
          <w:p w14:paraId="4336E913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272DB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9862AF" w14:textId="2ECCF1A8" w:rsidR="00A70A2B" w:rsidRPr="0091569B" w:rsidRDefault="00A70A2B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D0E92D0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31B17" w14:textId="00A7E35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54D31FFD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7A671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7F168F" w14:textId="2A0CBC63" w:rsidR="000678BA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678BA"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156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</w:t>
            </w:r>
          </w:p>
        </w:tc>
        <w:tc>
          <w:tcPr>
            <w:tcW w:w="179" w:type="dxa"/>
            <w:vAlign w:val="bottom"/>
          </w:tcPr>
          <w:p w14:paraId="20914A23" w14:textId="77777777" w:rsidR="00A346FC" w:rsidRPr="0091569B" w:rsidRDefault="00A346FC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5E08F" w14:textId="6DD06ED3" w:rsidR="00A346FC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30" w:hanging="29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</w:t>
            </w:r>
            <w:r w:rsidR="00A346FC"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,</w:t>
            </w:r>
            <w:r w:rsidRPr="0091569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</w:tr>
      <w:tr w:rsidR="00A514C3" w:rsidRPr="0091569B" w14:paraId="5DD50A4A" w14:textId="77777777" w:rsidTr="00B9029C">
        <w:trPr>
          <w:cantSplit/>
        </w:trPr>
        <w:tc>
          <w:tcPr>
            <w:tcW w:w="3690" w:type="dxa"/>
          </w:tcPr>
          <w:p w14:paraId="596EB373" w14:textId="77777777" w:rsidR="00A514C3" w:rsidRPr="0091569B" w:rsidRDefault="00A514C3" w:rsidP="00A514C3">
            <w:pPr>
              <w:tabs>
                <w:tab w:val="clear" w:pos="3515"/>
                <w:tab w:val="left" w:pos="3163"/>
              </w:tabs>
              <w:spacing w:line="240" w:lineRule="auto"/>
              <w:ind w:left="186" w:right="-288" w:hanging="1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6E7216A" w14:textId="77777777" w:rsidR="00A514C3" w:rsidRPr="0091569B" w:rsidRDefault="00A514C3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BF9A2CB" w14:textId="77777777" w:rsidR="00A514C3" w:rsidRPr="0091569B" w:rsidRDefault="00A514C3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62E723EE" w14:textId="77777777" w:rsidR="00A514C3" w:rsidRPr="0091569B" w:rsidRDefault="00A514C3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585A47BD" w14:textId="77777777" w:rsidR="00A514C3" w:rsidRPr="0091569B" w:rsidRDefault="00A514C3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bottom"/>
          </w:tcPr>
          <w:p w14:paraId="1A7EF52E" w14:textId="77777777" w:rsidR="00A514C3" w:rsidRPr="0091569B" w:rsidRDefault="00A514C3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3909F2F" w14:textId="77777777" w:rsidR="00A514C3" w:rsidRPr="0091569B" w:rsidRDefault="00A514C3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2E378DC4" w14:textId="77777777" w:rsidR="00A514C3" w:rsidRPr="0091569B" w:rsidRDefault="00A514C3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4465AD1" w14:textId="77777777" w:rsidR="00A514C3" w:rsidRPr="0091569B" w:rsidRDefault="00A514C3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3A16C9C2" w14:textId="77777777" w:rsidR="00A514C3" w:rsidRPr="0091569B" w:rsidRDefault="00A514C3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1746FC68" w14:textId="77777777" w:rsidR="00A514C3" w:rsidRPr="0091569B" w:rsidRDefault="00A514C3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194DEEF6" w14:textId="77777777" w:rsidR="00A514C3" w:rsidRPr="0091569B" w:rsidRDefault="00A514C3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A762E6" w:rsidRPr="0091569B" w14:paraId="0D284097" w14:textId="77777777" w:rsidTr="00E26FF0">
        <w:trPr>
          <w:cantSplit/>
        </w:trPr>
        <w:tc>
          <w:tcPr>
            <w:tcW w:w="3690" w:type="dxa"/>
            <w:vAlign w:val="bottom"/>
          </w:tcPr>
          <w:p w14:paraId="0CBF655F" w14:textId="5585848B" w:rsidR="00A762E6" w:rsidRPr="0091569B" w:rsidRDefault="00A762E6" w:rsidP="0024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25A0A5A3" w14:textId="77777777" w:rsidR="00A762E6" w:rsidRPr="0091569B" w:rsidRDefault="00A762E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EFF1391" w14:textId="77777777" w:rsidR="00A762E6" w:rsidRPr="0091569B" w:rsidRDefault="00A762E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3A9E61BD" w14:textId="77777777" w:rsidR="00A762E6" w:rsidRPr="0091569B" w:rsidRDefault="00A762E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vAlign w:val="bottom"/>
          </w:tcPr>
          <w:p w14:paraId="6918751C" w14:textId="77777777" w:rsidR="00A762E6" w:rsidRPr="0091569B" w:rsidRDefault="00A762E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6A51B120" w14:textId="77777777" w:rsidR="00A762E6" w:rsidRPr="0091569B" w:rsidRDefault="00A762E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04FF6D" w14:textId="77777777" w:rsidR="00A762E6" w:rsidRPr="0091569B" w:rsidRDefault="00A762E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69C7DA87" w14:textId="77777777" w:rsidR="00A762E6" w:rsidRPr="0091569B" w:rsidRDefault="00A762E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3175665" w14:textId="77777777" w:rsidR="00A762E6" w:rsidRPr="0091569B" w:rsidRDefault="00A762E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vAlign w:val="bottom"/>
          </w:tcPr>
          <w:p w14:paraId="215A2301" w14:textId="77777777" w:rsidR="00A762E6" w:rsidRPr="0091569B" w:rsidRDefault="00A762E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19FDADB0" w14:textId="77777777" w:rsidR="00A762E6" w:rsidRPr="0091569B" w:rsidRDefault="00A762E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33FD07FD" w14:textId="77777777" w:rsidR="00A762E6" w:rsidRPr="0091569B" w:rsidRDefault="00A762E6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40" w:lineRule="exact"/>
              <w:ind w:right="-130" w:hanging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52F0" w:rsidRPr="0091569B" w14:paraId="6E3A8179" w14:textId="77777777" w:rsidTr="00E26FF0">
        <w:trPr>
          <w:cantSplit/>
        </w:trPr>
        <w:tc>
          <w:tcPr>
            <w:tcW w:w="3690" w:type="dxa"/>
          </w:tcPr>
          <w:p w14:paraId="651DE4BC" w14:textId="62DE47C7" w:rsidR="00D652F0" w:rsidRPr="0091569B" w:rsidRDefault="00D652F0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6DCF868" w14:textId="520A668F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182" w:type="dxa"/>
            <w:vAlign w:val="bottom"/>
          </w:tcPr>
          <w:p w14:paraId="26328E24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7C83C52E" w14:textId="153FA98E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184" w:type="dxa"/>
            <w:vAlign w:val="bottom"/>
          </w:tcPr>
          <w:p w14:paraId="66306833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6A1A5B58" w14:textId="075F996B" w:rsidR="00D652F0" w:rsidRPr="0091569B" w:rsidRDefault="00A70A2B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02F319D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7D8F0410" w14:textId="1104CD28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1" w:type="dxa"/>
            <w:vAlign w:val="bottom"/>
          </w:tcPr>
          <w:p w14:paraId="729BC435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vAlign w:val="bottom"/>
          </w:tcPr>
          <w:p w14:paraId="5CC322C2" w14:textId="77EE9821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79" w:type="dxa"/>
            <w:vAlign w:val="bottom"/>
          </w:tcPr>
          <w:p w14:paraId="45194FE8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771B528A" w14:textId="78FE217A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40" w:lineRule="exact"/>
              <w:ind w:right="-130" w:hanging="29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D652F0" w:rsidRPr="0091569B" w14:paraId="4327DE11" w14:textId="77777777" w:rsidTr="00E26FF0">
        <w:trPr>
          <w:cantSplit/>
        </w:trPr>
        <w:tc>
          <w:tcPr>
            <w:tcW w:w="3690" w:type="dxa"/>
          </w:tcPr>
          <w:p w14:paraId="5390DBFE" w14:textId="704C6B37" w:rsidR="00D652F0" w:rsidRPr="0091569B" w:rsidRDefault="00D652F0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vAlign w:val="bottom"/>
          </w:tcPr>
          <w:p w14:paraId="7754827A" w14:textId="69A9DB2E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2" w:type="dxa"/>
            <w:vAlign w:val="bottom"/>
          </w:tcPr>
          <w:p w14:paraId="001E6F0C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2A96C20E" w14:textId="251D22E6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84" w:type="dxa"/>
            <w:vAlign w:val="bottom"/>
          </w:tcPr>
          <w:p w14:paraId="749F4A62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1DF57BC7" w14:textId="2A7A4466" w:rsidR="00D652F0" w:rsidRPr="0091569B" w:rsidRDefault="00A70A2B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D9A439A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522061A2" w14:textId="2BCAEAE7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81" w:type="dxa"/>
            <w:vAlign w:val="bottom"/>
          </w:tcPr>
          <w:p w14:paraId="3F4E52E7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vAlign w:val="bottom"/>
          </w:tcPr>
          <w:p w14:paraId="3ACF3399" w14:textId="1FB53813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9" w:type="dxa"/>
            <w:vAlign w:val="bottom"/>
          </w:tcPr>
          <w:p w14:paraId="39FB3997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75DD3ADB" w14:textId="27BE2823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40" w:lineRule="exact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652F0" w:rsidRPr="0091569B" w14:paraId="1DA3DBA4" w14:textId="77777777" w:rsidTr="00E26FF0">
        <w:trPr>
          <w:cantSplit/>
        </w:trPr>
        <w:tc>
          <w:tcPr>
            <w:tcW w:w="3690" w:type="dxa"/>
          </w:tcPr>
          <w:p w14:paraId="6F0350E4" w14:textId="192D07C1" w:rsidR="00D652F0" w:rsidRPr="0091569B" w:rsidRDefault="00D652F0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5" w:right="-46" w:hanging="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6D433E2D" w14:textId="3B26757D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82" w:type="dxa"/>
            <w:vAlign w:val="bottom"/>
          </w:tcPr>
          <w:p w14:paraId="47B52E39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0CBB0D83" w14:textId="4C73CCAD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84" w:type="dxa"/>
            <w:vAlign w:val="bottom"/>
          </w:tcPr>
          <w:p w14:paraId="7F021508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0DEDC7D3" w14:textId="2F9EC729" w:rsidR="00D652F0" w:rsidRPr="0091569B" w:rsidRDefault="00A70A2B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6179D20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02F3CCAA" w14:textId="5B21B609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40" w:lineRule="exact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5DFF48EF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vAlign w:val="bottom"/>
          </w:tcPr>
          <w:p w14:paraId="259DD4FE" w14:textId="04ED37A3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79" w:type="dxa"/>
            <w:vAlign w:val="bottom"/>
          </w:tcPr>
          <w:p w14:paraId="3300C86D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4015C142" w14:textId="4FC83184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40" w:lineRule="exact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D652F0" w:rsidRPr="0091569B" w14:paraId="38BFE8E1" w14:textId="77777777" w:rsidTr="00E26FF0">
        <w:trPr>
          <w:cantSplit/>
        </w:trPr>
        <w:tc>
          <w:tcPr>
            <w:tcW w:w="3690" w:type="dxa"/>
          </w:tcPr>
          <w:p w14:paraId="4A744F6D" w14:textId="2678B518" w:rsidR="00D652F0" w:rsidRPr="0091569B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340" w:lineRule="exact"/>
              <w:ind w:left="104" w:right="-4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รวมรายการหนี้สินทางการเงินหมุนเวียน </w:t>
            </w:r>
          </w:p>
          <w:p w14:paraId="620E11E0" w14:textId="77777777" w:rsidR="005622ED" w:rsidRDefault="0091569B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(ไม่รวมเจ้าหนี้การค้าและเจ้าหนี้อื่น และ</w:t>
            </w:r>
          </w:p>
          <w:p w14:paraId="6B2D1E2F" w14:textId="6E329EBA" w:rsidR="00D652F0" w:rsidRPr="0091569B" w:rsidRDefault="005622E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91569B"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ประมาณการหนี้สิน)</w:t>
            </w:r>
          </w:p>
        </w:tc>
        <w:tc>
          <w:tcPr>
            <w:tcW w:w="810" w:type="dxa"/>
            <w:vAlign w:val="bottom"/>
          </w:tcPr>
          <w:p w14:paraId="35312886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C7CFC3" w14:textId="77777777" w:rsidR="00A70A2B" w:rsidRPr="0091569B" w:rsidRDefault="00A70A2B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EBE271" w14:textId="735BDDC5" w:rsidR="00A70A2B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82" w:type="dxa"/>
            <w:vAlign w:val="bottom"/>
          </w:tcPr>
          <w:p w14:paraId="405ADC26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78BC6223" w14:textId="4CAB6AC5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4" w:type="dxa"/>
            <w:vAlign w:val="bottom"/>
          </w:tcPr>
          <w:p w14:paraId="6E0DCBBA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564A7AA2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4D0A5A" w14:textId="77777777" w:rsidR="00A70A2B" w:rsidRPr="0091569B" w:rsidRDefault="00A70A2B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4D97E2" w14:textId="339325DE" w:rsidR="00A70A2B" w:rsidRPr="0091569B" w:rsidRDefault="00A70A2B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5C86F94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456D3644" w14:textId="543BB838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181" w:type="dxa"/>
            <w:vAlign w:val="bottom"/>
          </w:tcPr>
          <w:p w14:paraId="09C79CB5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vAlign w:val="bottom"/>
          </w:tcPr>
          <w:p w14:paraId="7F38DDFB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F4D43C" w14:textId="77777777" w:rsidR="004401A7" w:rsidRPr="0091569B" w:rsidRDefault="004401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D3829A" w14:textId="1DC5D7B3" w:rsidR="004401A7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45998" w:rsidRPr="009156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179" w:type="dxa"/>
            <w:vAlign w:val="bottom"/>
          </w:tcPr>
          <w:p w14:paraId="52462649" w14:textId="77777777" w:rsidR="00D652F0" w:rsidRPr="0091569B" w:rsidRDefault="00D652F0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68379E47" w14:textId="6054A943" w:rsidR="00D652F0" w:rsidRPr="0091569B" w:rsidRDefault="00F97EA7" w:rsidP="00E2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40" w:lineRule="exact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</w:tr>
      <w:tr w:rsidR="00D652F0" w:rsidRPr="0091569B" w14:paraId="59510287" w14:textId="77777777" w:rsidTr="00A70A2B">
        <w:trPr>
          <w:cantSplit/>
        </w:trPr>
        <w:tc>
          <w:tcPr>
            <w:tcW w:w="3690" w:type="dxa"/>
          </w:tcPr>
          <w:p w14:paraId="7A12D4A0" w14:textId="77777777" w:rsidR="0091569B" w:rsidRDefault="00D652F0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รวมรายการหนี้สินทางการเงินไม่หมุนเวียน </w:t>
            </w: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  <w:p w14:paraId="1B9E80CE" w14:textId="77777777" w:rsidR="005622ED" w:rsidRDefault="00D652F0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(ไม่รวมเจ้าหนี้การค้าและเจ้าหนี้อื่น และ</w:t>
            </w:r>
          </w:p>
          <w:p w14:paraId="196A2C48" w14:textId="27A200AE" w:rsidR="00D652F0" w:rsidRPr="0091569B" w:rsidRDefault="005622ED" w:rsidP="00915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  <w:tab w:val="left" w:pos="502"/>
              </w:tabs>
              <w:spacing w:line="340" w:lineRule="exact"/>
              <w:ind w:left="194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D652F0" w:rsidRPr="0091569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ประมาณการหนี้สิน)</w:t>
            </w:r>
          </w:p>
        </w:tc>
        <w:tc>
          <w:tcPr>
            <w:tcW w:w="810" w:type="dxa"/>
          </w:tcPr>
          <w:p w14:paraId="5B9F0665" w14:textId="77777777" w:rsidR="00D652F0" w:rsidRPr="0091569B" w:rsidRDefault="00D652F0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6CE1FE" w14:textId="77777777" w:rsidR="00471DCF" w:rsidRPr="0091569B" w:rsidRDefault="00471DCF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317CA2" w14:textId="254D6B86" w:rsidR="00471DCF" w:rsidRPr="0091569B" w:rsidRDefault="00F97EA7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82" w:type="dxa"/>
          </w:tcPr>
          <w:p w14:paraId="1A87085A" w14:textId="77777777" w:rsidR="00D652F0" w:rsidRPr="0091569B" w:rsidRDefault="00D652F0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495832B2" w14:textId="1770C239" w:rsidR="00D652F0" w:rsidRPr="0091569B" w:rsidRDefault="00F97EA7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eastAsia="Verdana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84" w:type="dxa"/>
          </w:tcPr>
          <w:p w14:paraId="579DB3E0" w14:textId="77777777" w:rsidR="00D652F0" w:rsidRPr="0091569B" w:rsidRDefault="00D652F0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0D56154B" w14:textId="77777777" w:rsidR="00D652F0" w:rsidRPr="0091569B" w:rsidRDefault="00D652F0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0D4FCA" w14:textId="77777777" w:rsidR="00A70A2B" w:rsidRPr="0091569B" w:rsidRDefault="00A70A2B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0A70B7" w14:textId="5ABAC63B" w:rsidR="00A70A2B" w:rsidRPr="0091569B" w:rsidRDefault="00A70A2B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392FC3E" w14:textId="77777777" w:rsidR="00D652F0" w:rsidRPr="0091569B" w:rsidRDefault="00D652F0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58E38F3E" w14:textId="2EAAF6B7" w:rsidR="00D652F0" w:rsidRPr="0091569B" w:rsidRDefault="00F97EA7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81" w:type="dxa"/>
          </w:tcPr>
          <w:p w14:paraId="2CFB2A9F" w14:textId="77777777" w:rsidR="00D652F0" w:rsidRPr="0091569B" w:rsidRDefault="00D652F0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03143EF2" w14:textId="77777777" w:rsidR="00D652F0" w:rsidRPr="0091569B" w:rsidRDefault="00D652F0" w:rsidP="0044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CF84C4" w14:textId="77777777" w:rsidR="004401A7" w:rsidRPr="0091569B" w:rsidRDefault="004401A7" w:rsidP="0044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9EDB39" w14:textId="0EBBAEBD" w:rsidR="004401A7" w:rsidRPr="0091569B" w:rsidRDefault="00F97EA7" w:rsidP="00440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/>
              <w:rPr>
                <w:rFonts w:asciiTheme="majorBidi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79" w:type="dxa"/>
          </w:tcPr>
          <w:p w14:paraId="7B4CDBCA" w14:textId="77777777" w:rsidR="00D652F0" w:rsidRPr="0091569B" w:rsidRDefault="00D652F0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40" w:lineRule="exact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4" w:type="dxa"/>
            <w:vAlign w:val="bottom"/>
          </w:tcPr>
          <w:p w14:paraId="4E98DC87" w14:textId="1A283C4F" w:rsidR="00D652F0" w:rsidRPr="0091569B" w:rsidRDefault="00F97EA7" w:rsidP="00D6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40" w:lineRule="exact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1569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652F0" w:rsidRPr="009156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1569B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</w:tr>
    </w:tbl>
    <w:p w14:paraId="15B5D4B3" w14:textId="77777777" w:rsidR="00CC0AFB" w:rsidRPr="00FA2792" w:rsidRDefault="00CC0AFB" w:rsidP="0020768F">
      <w:pPr>
        <w:ind w:right="667"/>
        <w:rPr>
          <w:rFonts w:asciiTheme="majorBidi" w:hAnsiTheme="majorBidi" w:cstheme="majorBidi"/>
          <w:b/>
          <w:bCs/>
          <w:sz w:val="24"/>
          <w:szCs w:val="24"/>
          <w:cs/>
        </w:rPr>
        <w:sectPr w:rsidR="00CC0AFB" w:rsidRPr="00FA2792" w:rsidSect="002978A4">
          <w:headerReference w:type="default" r:id="rId26"/>
          <w:footerReference w:type="default" r:id="rId27"/>
          <w:pgSz w:w="11907" w:h="16840" w:code="9"/>
          <w:pgMar w:top="691" w:right="1152" w:bottom="576" w:left="1152" w:header="720" w:footer="720" w:gutter="0"/>
          <w:paperSrc w:first="7" w:other="7"/>
          <w:cols w:space="708"/>
          <w:docGrid w:linePitch="360"/>
        </w:sectPr>
      </w:pPr>
    </w:p>
    <w:p w14:paraId="7BAD9FC8" w14:textId="527D09EA" w:rsidR="00E7057E" w:rsidRPr="0008365F" w:rsidRDefault="00CC0AFB" w:rsidP="0008365F">
      <w:pPr>
        <w:pStyle w:val="NFS1"/>
        <w:ind w:left="540" w:hanging="540"/>
        <w:rPr>
          <w:b/>
          <w:bCs/>
        </w:rPr>
      </w:pPr>
      <w:r w:rsidRPr="0008365F">
        <w:rPr>
          <w:b/>
          <w:bCs/>
          <w:cs/>
        </w:rPr>
        <w:lastRenderedPageBreak/>
        <w:t>อาคารและอุปกรณ์</w:t>
      </w:r>
      <w:r w:rsidR="00A35686" w:rsidRPr="0008365F">
        <w:rPr>
          <w:b/>
          <w:bCs/>
        </w:rPr>
        <w:t xml:space="preserve"> </w:t>
      </w:r>
    </w:p>
    <w:p w14:paraId="0A28BC71" w14:textId="77777777" w:rsidR="001060B3" w:rsidRDefault="001060B3" w:rsidP="00106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137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584"/>
        <w:gridCol w:w="182"/>
        <w:gridCol w:w="1296"/>
        <w:gridCol w:w="184"/>
        <w:gridCol w:w="1301"/>
        <w:gridCol w:w="178"/>
        <w:gridCol w:w="1296"/>
        <w:gridCol w:w="181"/>
        <w:gridCol w:w="1296"/>
        <w:gridCol w:w="178"/>
        <w:gridCol w:w="1296"/>
        <w:gridCol w:w="182"/>
        <w:gridCol w:w="1296"/>
      </w:tblGrid>
      <w:tr w:rsidR="00F20B7E" w:rsidRPr="00D50432" w14:paraId="74DD8373" w14:textId="77777777" w:rsidTr="003211C7">
        <w:trPr>
          <w:cantSplit/>
          <w:trHeight w:val="191"/>
          <w:tblHeader/>
        </w:trPr>
        <w:tc>
          <w:tcPr>
            <w:tcW w:w="2448" w:type="dxa"/>
            <w:vAlign w:val="center"/>
          </w:tcPr>
          <w:p w14:paraId="0786FF4C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60FCCC97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50" w:type="dxa"/>
            <w:gridSpan w:val="13"/>
          </w:tcPr>
          <w:p w14:paraId="781265EF" w14:textId="5BAA228E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50432" w:rsidRPr="00D50432" w14:paraId="76E2C5C7" w14:textId="77777777" w:rsidTr="00D50432">
        <w:trPr>
          <w:cantSplit/>
          <w:trHeight w:val="191"/>
          <w:tblHeader/>
        </w:trPr>
        <w:tc>
          <w:tcPr>
            <w:tcW w:w="2448" w:type="dxa"/>
            <w:vAlign w:val="center"/>
          </w:tcPr>
          <w:p w14:paraId="109E98E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18182AE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F5C79CF" w14:textId="0348BA1A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182" w:type="dxa"/>
          </w:tcPr>
          <w:p w14:paraId="09B9D44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10F4EB" w14:textId="477EE8A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 w:hanging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84" w:type="dxa"/>
          </w:tcPr>
          <w:p w14:paraId="5A90A86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A99206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F7CF6F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1B6321" w14:textId="4B217DDB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81" w:type="dxa"/>
          </w:tcPr>
          <w:p w14:paraId="2DB6DD6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982C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3FAE08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83E1BA" w14:textId="09ECC6D0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2" w:type="dxa"/>
          </w:tcPr>
          <w:p w14:paraId="507751C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88CB0F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0432" w:rsidRPr="00D50432" w14:paraId="64174449" w14:textId="77777777" w:rsidTr="00D50432">
        <w:trPr>
          <w:cantSplit/>
          <w:tblHeader/>
        </w:trPr>
        <w:tc>
          <w:tcPr>
            <w:tcW w:w="2448" w:type="dxa"/>
            <w:vAlign w:val="center"/>
          </w:tcPr>
          <w:p w14:paraId="38F7F26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3A92932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B1C2AE6" w14:textId="7233716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และเครื่องมือ</w:t>
            </w:r>
          </w:p>
        </w:tc>
        <w:tc>
          <w:tcPr>
            <w:tcW w:w="182" w:type="dxa"/>
          </w:tcPr>
          <w:p w14:paraId="22A6713B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529655" w14:textId="753AA53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 w:hanging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84" w:type="dxa"/>
          </w:tcPr>
          <w:p w14:paraId="095E3A09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EE5281C" w14:textId="6DA3AE8E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</w:tcPr>
          <w:p w14:paraId="3840A6E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4F6840" w14:textId="4893477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81" w:type="dxa"/>
          </w:tcPr>
          <w:p w14:paraId="385F168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F0D4A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C1AAB5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2BE394" w14:textId="5A8A61ED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82" w:type="dxa"/>
          </w:tcPr>
          <w:p w14:paraId="5CC6565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EC376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0432" w:rsidRPr="00D50432" w14:paraId="43DBC39D" w14:textId="66371BE9" w:rsidTr="00D50432">
        <w:trPr>
          <w:cantSplit/>
          <w:tblHeader/>
        </w:trPr>
        <w:tc>
          <w:tcPr>
            <w:tcW w:w="2448" w:type="dxa"/>
            <w:vAlign w:val="center"/>
          </w:tcPr>
          <w:p w14:paraId="590E1C6B" w14:textId="191F7761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374549CE" w14:textId="453E160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D6526D7" w14:textId="2424EA82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182" w:type="dxa"/>
          </w:tcPr>
          <w:p w14:paraId="7C8FC42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64A891" w14:textId="7B31CFDB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 w:hanging="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84" w:type="dxa"/>
          </w:tcPr>
          <w:p w14:paraId="5AA3968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0D24FF8" w14:textId="500E10C0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</w:tcPr>
          <w:p w14:paraId="2F52CD43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9959F6" w14:textId="6318B8E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1" w:type="dxa"/>
          </w:tcPr>
          <w:p w14:paraId="141CE4F2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87E2B2" w14:textId="2FFC45C6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8" w:type="dxa"/>
          </w:tcPr>
          <w:p w14:paraId="7F1084C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C2B663" w14:textId="7039863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82" w:type="dxa"/>
          </w:tcPr>
          <w:p w14:paraId="450186D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36AA69" w14:textId="60B4319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20B7E" w:rsidRPr="00F20B7E" w14:paraId="619B0E92" w14:textId="77777777" w:rsidTr="006B3CE0">
        <w:trPr>
          <w:cantSplit/>
          <w:tblHeader/>
        </w:trPr>
        <w:tc>
          <w:tcPr>
            <w:tcW w:w="2448" w:type="dxa"/>
            <w:vAlign w:val="center"/>
          </w:tcPr>
          <w:p w14:paraId="785B5EAC" w14:textId="77777777" w:rsidR="00F20B7E" w:rsidRPr="00F20B7E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788D3F92" w14:textId="77777777" w:rsidR="00F20B7E" w:rsidRPr="00F20B7E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50" w:type="dxa"/>
            <w:gridSpan w:val="13"/>
          </w:tcPr>
          <w:p w14:paraId="46F289BE" w14:textId="15A77C05" w:rsidR="00F20B7E" w:rsidRPr="00F20B7E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20B7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50432" w:rsidRPr="00D50432" w14:paraId="285B9A85" w14:textId="61E2DB11" w:rsidTr="00D50432">
        <w:trPr>
          <w:cantSplit/>
        </w:trPr>
        <w:tc>
          <w:tcPr>
            <w:tcW w:w="2448" w:type="dxa"/>
          </w:tcPr>
          <w:p w14:paraId="7F457D77" w14:textId="43A2CCE4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4" w:type="dxa"/>
          </w:tcPr>
          <w:p w14:paraId="1363525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EB3C56" w14:textId="5DCCC30B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6767DB2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C0CFF6" w14:textId="209FB822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21F6CFF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1495B23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DE1CBC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528FAA" w14:textId="373FAB6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C5E63D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283AD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E65415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8953AB" w14:textId="7D72C6C0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A5F4DE0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FB09D8" w14:textId="467F3D4B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D50432" w:rsidRPr="00D50432" w14:paraId="239EAB54" w14:textId="77B5882B" w:rsidTr="00D50432">
        <w:trPr>
          <w:cantSplit/>
        </w:trPr>
        <w:tc>
          <w:tcPr>
            <w:tcW w:w="2448" w:type="dxa"/>
          </w:tcPr>
          <w:p w14:paraId="5D439A29" w14:textId="6D405B6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64" w:type="dxa"/>
          </w:tcPr>
          <w:p w14:paraId="0518E77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57DF96E" w14:textId="085E7965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50432" w:rsidRPr="00D504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182" w:type="dxa"/>
            <w:vAlign w:val="bottom"/>
          </w:tcPr>
          <w:p w14:paraId="4CD69EF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9D57CC" w14:textId="347B4978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184" w:type="dxa"/>
            <w:vAlign w:val="bottom"/>
          </w:tcPr>
          <w:p w14:paraId="0F3E26C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14:paraId="5E6312FC" w14:textId="6742F16C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178" w:type="dxa"/>
            <w:vAlign w:val="bottom"/>
          </w:tcPr>
          <w:p w14:paraId="19DC343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CB5C86" w14:textId="46723819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81" w:type="dxa"/>
            <w:vAlign w:val="bottom"/>
          </w:tcPr>
          <w:p w14:paraId="27A94BE9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D1EB35" w14:textId="3838D62A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78" w:type="dxa"/>
            <w:vAlign w:val="bottom"/>
          </w:tcPr>
          <w:p w14:paraId="2439279F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B1D0A9" w14:textId="16D21603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82" w:type="dxa"/>
            <w:vAlign w:val="bottom"/>
          </w:tcPr>
          <w:p w14:paraId="5DF4380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35DE9F" w14:textId="09C86E4C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50432" w:rsidRPr="00D504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</w:tr>
      <w:tr w:rsidR="00D50432" w:rsidRPr="00D50432" w14:paraId="4C893136" w14:textId="77777777" w:rsidTr="00D50432">
        <w:trPr>
          <w:cantSplit/>
        </w:trPr>
        <w:tc>
          <w:tcPr>
            <w:tcW w:w="2448" w:type="dxa"/>
          </w:tcPr>
          <w:p w14:paraId="377B9BC7" w14:textId="7671C415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346BD34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C14057A" w14:textId="51AA8141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82" w:type="dxa"/>
            <w:vAlign w:val="center"/>
          </w:tcPr>
          <w:p w14:paraId="4722C72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3FE97C" w14:textId="0D1822CC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84" w:type="dxa"/>
          </w:tcPr>
          <w:p w14:paraId="5AECEF3F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4EA31C60" w14:textId="71FBA461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</w:tcPr>
          <w:p w14:paraId="62847C9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FABC3E2" w14:textId="7722D9E5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1" w:type="dxa"/>
            <w:vAlign w:val="center"/>
          </w:tcPr>
          <w:p w14:paraId="4B867C9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6644E9" w14:textId="3FCED6AA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78" w:type="dxa"/>
            <w:vAlign w:val="center"/>
          </w:tcPr>
          <w:p w14:paraId="4B6E5DE2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4148CA1" w14:textId="21265958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82" w:type="dxa"/>
            <w:vAlign w:val="center"/>
          </w:tcPr>
          <w:p w14:paraId="0363E68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A8F0A41" w14:textId="27EF5C9E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</w:tr>
      <w:tr w:rsidR="00D50432" w:rsidRPr="00D50432" w14:paraId="066D48FA" w14:textId="77777777" w:rsidTr="00D50432">
        <w:trPr>
          <w:cantSplit/>
        </w:trPr>
        <w:tc>
          <w:tcPr>
            <w:tcW w:w="2448" w:type="dxa"/>
          </w:tcPr>
          <w:p w14:paraId="3DF66A88" w14:textId="29956195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136559E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161C963" w14:textId="0E3652C3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82" w:type="dxa"/>
            <w:vAlign w:val="center"/>
          </w:tcPr>
          <w:p w14:paraId="0F77969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9D9A89F" w14:textId="71F03996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4" w:type="dxa"/>
            <w:vAlign w:val="center"/>
          </w:tcPr>
          <w:p w14:paraId="2E26E6A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256C720F" w14:textId="7F8B4F99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vAlign w:val="center"/>
          </w:tcPr>
          <w:p w14:paraId="4C6082EA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8B2034" w14:textId="1E79A523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81" w:type="dxa"/>
            <w:vAlign w:val="center"/>
          </w:tcPr>
          <w:p w14:paraId="4D5F328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220B08" w14:textId="3BC0E032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</w:tcPr>
          <w:p w14:paraId="2D0E0F4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F6C89FC" w14:textId="54F0766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51F639B3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1067DC" w14:textId="63908FB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D50432" w:rsidRPr="00D50432" w14:paraId="673BFB0E" w14:textId="77777777" w:rsidTr="00D50432">
        <w:trPr>
          <w:cantSplit/>
        </w:trPr>
        <w:tc>
          <w:tcPr>
            <w:tcW w:w="2448" w:type="dxa"/>
          </w:tcPr>
          <w:p w14:paraId="61D399C8" w14:textId="031B30EA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5569152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DBF81F3" w14:textId="714D625E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06E8F729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5E95FE" w14:textId="0F99AB4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71AD10A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764DFA4" w14:textId="50603B00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</w:tcPr>
          <w:p w14:paraId="13E44B8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334A2C" w14:textId="16C4520F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81" w:type="dxa"/>
            <w:vAlign w:val="center"/>
          </w:tcPr>
          <w:p w14:paraId="22B14DA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FDE1EF" w14:textId="2B2F36DF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54D13982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980617" w14:textId="26F6593C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82" w:type="dxa"/>
          </w:tcPr>
          <w:p w14:paraId="582EA6B3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BE1518" w14:textId="63013986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20B7E" w:rsidRPr="00D50432" w14:paraId="42F9A091" w14:textId="77777777" w:rsidTr="00D50432">
        <w:trPr>
          <w:cantSplit/>
        </w:trPr>
        <w:tc>
          <w:tcPr>
            <w:tcW w:w="2448" w:type="dxa"/>
          </w:tcPr>
          <w:p w14:paraId="399BB47C" w14:textId="0A5B0904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4" w:type="dxa"/>
          </w:tcPr>
          <w:p w14:paraId="74D62E3D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67D4C3" w14:textId="3B5CDEA5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B59FCE8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480F5E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582871A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B85D740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9F6DD1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4D447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6906A1B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435E22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7F0D66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31F419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46E2817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04DF5C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F20B7E" w:rsidRPr="00D50432" w14:paraId="52653E03" w14:textId="77777777" w:rsidTr="00D50432">
        <w:trPr>
          <w:cantSplit/>
        </w:trPr>
        <w:tc>
          <w:tcPr>
            <w:tcW w:w="2448" w:type="dxa"/>
          </w:tcPr>
          <w:p w14:paraId="56DB229F" w14:textId="780176E5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688CDFBE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FCC1670" w14:textId="4A511FAF" w:rsidR="00F20B7E" w:rsidRPr="00D50432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F20B7E"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494</w:t>
            </w:r>
          </w:p>
        </w:tc>
        <w:tc>
          <w:tcPr>
            <w:tcW w:w="182" w:type="dxa"/>
            <w:vAlign w:val="center"/>
          </w:tcPr>
          <w:p w14:paraId="43859703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6FF1D23" w14:textId="1FB4AD08" w:rsidR="00F20B7E" w:rsidRPr="00D50432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804</w:t>
            </w:r>
          </w:p>
        </w:tc>
        <w:tc>
          <w:tcPr>
            <w:tcW w:w="184" w:type="dxa"/>
            <w:vAlign w:val="center"/>
          </w:tcPr>
          <w:p w14:paraId="340DB9C2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0D9C0CA4" w14:textId="57AD31FD" w:rsidR="00F20B7E" w:rsidRPr="00D50432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78" w:type="dxa"/>
            <w:vAlign w:val="center"/>
          </w:tcPr>
          <w:p w14:paraId="369D95CB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68858A6" w14:textId="0587013E" w:rsidR="00F20B7E" w:rsidRPr="00D50432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181" w:type="dxa"/>
            <w:vAlign w:val="center"/>
          </w:tcPr>
          <w:p w14:paraId="47BDB238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36AE6FC" w14:textId="7E8EBF34" w:rsidR="00F20B7E" w:rsidRPr="00D50432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78" w:type="dxa"/>
            <w:vAlign w:val="center"/>
          </w:tcPr>
          <w:p w14:paraId="472C26D1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3D9EE88" w14:textId="77DB2C56" w:rsidR="00F20B7E" w:rsidRPr="00D50432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</w:t>
            </w:r>
          </w:p>
        </w:tc>
        <w:tc>
          <w:tcPr>
            <w:tcW w:w="182" w:type="dxa"/>
            <w:vAlign w:val="center"/>
          </w:tcPr>
          <w:p w14:paraId="5AA07946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959502A" w14:textId="5E843A5F" w:rsidR="00F20B7E" w:rsidRPr="00D50432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F20B7E"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561</w:t>
            </w:r>
          </w:p>
        </w:tc>
      </w:tr>
      <w:tr w:rsidR="00D50432" w:rsidRPr="00D50432" w14:paraId="138898D6" w14:textId="77777777" w:rsidTr="00D50432">
        <w:trPr>
          <w:cantSplit/>
        </w:trPr>
        <w:tc>
          <w:tcPr>
            <w:tcW w:w="2448" w:type="dxa"/>
          </w:tcPr>
          <w:p w14:paraId="3B62DC5F" w14:textId="7A5BF486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14B7642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AACEC05" w14:textId="2FBA7972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51C4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2" w:type="dxa"/>
          </w:tcPr>
          <w:p w14:paraId="36E76EE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96941E" w14:textId="11E7269B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16BD3AF0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48ABC36" w14:textId="0586B49A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963583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3BB502" w14:textId="16ABB576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1" w:type="dxa"/>
          </w:tcPr>
          <w:p w14:paraId="649BD9B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FBAF46" w14:textId="7D57F131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</w:tcPr>
          <w:p w14:paraId="577FE4F3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7F13EB" w14:textId="1B18A47C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211</w:t>
            </w:r>
          </w:p>
        </w:tc>
        <w:tc>
          <w:tcPr>
            <w:tcW w:w="182" w:type="dxa"/>
          </w:tcPr>
          <w:p w14:paraId="062C0FD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67788D" w14:textId="7EF8ED59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24</w:t>
            </w:r>
            <w:r w:rsidR="00C51C4B">
              <w:rPr>
                <w:rFonts w:asciiTheme="majorBidi" w:eastAsia="Verdana" w:hAnsiTheme="majorBidi" w:cstheme="majorBidi"/>
                <w:sz w:val="26"/>
                <w:szCs w:val="26"/>
              </w:rPr>
              <w:t>7</w:t>
            </w:r>
          </w:p>
        </w:tc>
      </w:tr>
      <w:tr w:rsidR="00D50432" w:rsidRPr="00D50432" w14:paraId="6C3267F8" w14:textId="77777777" w:rsidTr="00D50432">
        <w:trPr>
          <w:cantSplit/>
        </w:trPr>
        <w:tc>
          <w:tcPr>
            <w:tcW w:w="2448" w:type="dxa"/>
          </w:tcPr>
          <w:p w14:paraId="04F28A75" w14:textId="64CB9166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5377EE9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7B64C72" w14:textId="09268182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82" w:type="dxa"/>
          </w:tcPr>
          <w:p w14:paraId="579F961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4EDB89" w14:textId="4CAF8FC5" w:rsidR="00D50432" w:rsidRPr="00D50432" w:rsidRDefault="00C51C4B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4" w:type="dxa"/>
          </w:tcPr>
          <w:p w14:paraId="0C48DA0F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1E22945" w14:textId="1BCB1D43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C56224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6D819D" w14:textId="5D1BED18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1" w:type="dxa"/>
          </w:tcPr>
          <w:p w14:paraId="371247F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609A96" w14:textId="40E0F401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C1758F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BDBC59" w14:textId="490D7A0B" w:rsidR="00D50432" w:rsidRPr="00D50432" w:rsidRDefault="007A72E0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18</w:t>
            </w:r>
            <w:r w:rsidR="00C51C4B"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17EF856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DD05BF" w14:textId="212FBE3E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D50432" w:rsidRPr="00D50432" w14:paraId="5EFF7404" w14:textId="77777777" w:rsidTr="00D50432">
        <w:trPr>
          <w:cantSplit/>
        </w:trPr>
        <w:tc>
          <w:tcPr>
            <w:tcW w:w="2448" w:type="dxa"/>
          </w:tcPr>
          <w:p w14:paraId="1E459C90" w14:textId="0912A7C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09E2F7B9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940039" w14:textId="51FD857C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51C4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1BD9889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59C254" w14:textId="3F86CF81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2580D03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59C043DD" w14:textId="5A2E5859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FF8617B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C0909D" w14:textId="6B7146AB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1478A43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4088E6" w14:textId="62D307F8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0DD0E53B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F6BDB6" w14:textId="10FDAA46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1D8A83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BA0931" w14:textId="28014B2C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1</w:t>
            </w:r>
            <w:r w:rsidR="00C51C4B">
              <w:rPr>
                <w:rFonts w:asciiTheme="majorBidi" w:eastAsia="Verdana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</w:tr>
      <w:tr w:rsidR="00D50432" w:rsidRPr="003C49AF" w14:paraId="1C6EA884" w14:textId="77777777" w:rsidTr="001027D8">
        <w:trPr>
          <w:cantSplit/>
        </w:trPr>
        <w:tc>
          <w:tcPr>
            <w:tcW w:w="2448" w:type="dxa"/>
          </w:tcPr>
          <w:p w14:paraId="131BB607" w14:textId="47854823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15E310F2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922D986" w14:textId="397876C9" w:rsidR="00D50432" w:rsidRPr="003C49AF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F627CF"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695</w:t>
            </w:r>
          </w:p>
        </w:tc>
        <w:tc>
          <w:tcPr>
            <w:tcW w:w="182" w:type="dxa"/>
          </w:tcPr>
          <w:p w14:paraId="38FFBF40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8BE5C" w14:textId="651B256C" w:rsidR="00D50432" w:rsidRPr="003C49AF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81</w:t>
            </w:r>
            <w:r w:rsidR="00C51C4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84" w:type="dxa"/>
          </w:tcPr>
          <w:p w14:paraId="558BAD88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6A8D19A3" w14:textId="79910024" w:rsidR="00D50432" w:rsidRPr="003C49AF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78" w:type="dxa"/>
          </w:tcPr>
          <w:p w14:paraId="421D7D3F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5ABD78" w14:textId="71D3063B" w:rsidR="00D50432" w:rsidRPr="003C49AF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81" w:type="dxa"/>
          </w:tcPr>
          <w:p w14:paraId="3423676E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43C1B3" w14:textId="291969E0" w:rsidR="00D50432" w:rsidRPr="003C49AF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78" w:type="dxa"/>
          </w:tcPr>
          <w:p w14:paraId="3B6AD6FB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C624B1" w14:textId="6E13CC54" w:rsidR="00D50432" w:rsidRPr="003C49AF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19</w:t>
            </w:r>
            <w:r w:rsidR="00C51C4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2" w:type="dxa"/>
          </w:tcPr>
          <w:p w14:paraId="287A550C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1D706B" w14:textId="054068D4" w:rsidR="00D50432" w:rsidRPr="003C49AF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10</w:t>
            </w:r>
            <w:r w:rsidR="00F627CF" w:rsidRPr="003C49A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796</w:t>
            </w:r>
          </w:p>
        </w:tc>
      </w:tr>
      <w:tr w:rsidR="00D50432" w:rsidRPr="00D50432" w14:paraId="4B939B22" w14:textId="77777777" w:rsidTr="001027D8">
        <w:trPr>
          <w:cantSplit/>
        </w:trPr>
        <w:tc>
          <w:tcPr>
            <w:tcW w:w="2448" w:type="dxa"/>
          </w:tcPr>
          <w:p w14:paraId="5539AD7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0602925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C070FE" w14:textId="430DDDCB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1BB940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2B46A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6B43757F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15FF85BF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6BAA690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94A24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E23427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B95E3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7604A6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135D3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5EC9E6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8522C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F20B7E" w:rsidRPr="00D50432" w14:paraId="7A1BB87B" w14:textId="77777777" w:rsidTr="00F20B7E">
        <w:trPr>
          <w:cantSplit/>
        </w:trPr>
        <w:tc>
          <w:tcPr>
            <w:tcW w:w="2448" w:type="dxa"/>
          </w:tcPr>
          <w:p w14:paraId="034882B6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0FCB21D7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EDDDE8A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0AF5623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8835E4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61880FA4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3BCD000A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874F6E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FF19F5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493B487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8187CC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1434E0A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15A08F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EBD805E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F257B5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F20B7E" w:rsidRPr="00D50432" w14:paraId="35067991" w14:textId="77777777" w:rsidTr="00F20B7E">
        <w:trPr>
          <w:cantSplit/>
        </w:trPr>
        <w:tc>
          <w:tcPr>
            <w:tcW w:w="2448" w:type="dxa"/>
          </w:tcPr>
          <w:p w14:paraId="0C78F4EB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175899A4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D0AD9E2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4557A82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49AB0A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2B3361FF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D43326D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5F261AE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9A2134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79F8D5A7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295AFB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F943E00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1B78A3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9F0021F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8E314F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F20B7E" w:rsidRPr="00D50432" w14:paraId="080A0CBE" w14:textId="77777777" w:rsidTr="00F20B7E">
        <w:trPr>
          <w:cantSplit/>
        </w:trPr>
        <w:tc>
          <w:tcPr>
            <w:tcW w:w="2448" w:type="dxa"/>
          </w:tcPr>
          <w:p w14:paraId="14E49695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207182D6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DB501C4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411949E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7F5821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5D649E96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824CDF6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FE3EAB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2B6F9F7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0A05C62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050BC5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3A15B2F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33F304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3FEAB3C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FBDAE9" w14:textId="77777777" w:rsidR="00F20B7E" w:rsidRPr="00D50432" w:rsidRDefault="00F20B7E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D50432" w:rsidRPr="00D50432" w14:paraId="600B3A60" w14:textId="77777777" w:rsidTr="00B36C89">
        <w:trPr>
          <w:cantSplit/>
          <w:trHeight w:val="227"/>
        </w:trPr>
        <w:tc>
          <w:tcPr>
            <w:tcW w:w="2448" w:type="dxa"/>
          </w:tcPr>
          <w:p w14:paraId="638F0B96" w14:textId="0E16BBCF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 w:rsidR="00F20B7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864" w:type="dxa"/>
          </w:tcPr>
          <w:p w14:paraId="4AC5ED2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1BC671E" w14:textId="2BB49BB3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3CC9369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3FEEC0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11B710C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370C1BC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693826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FF9293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3EA6D85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C71BCA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E81CA1B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3350B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FAC4D5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1F68FB" w14:textId="77777777" w:rsidR="00D50432" w:rsidRPr="00D50432" w:rsidRDefault="00D50432" w:rsidP="0080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92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D50432" w:rsidRPr="00D50432" w14:paraId="586EB82E" w14:textId="77777777" w:rsidTr="00D50432">
        <w:trPr>
          <w:cantSplit/>
        </w:trPr>
        <w:tc>
          <w:tcPr>
            <w:tcW w:w="2448" w:type="dxa"/>
          </w:tcPr>
          <w:p w14:paraId="2A7E04D1" w14:textId="6B03E4FC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64" w:type="dxa"/>
          </w:tcPr>
          <w:p w14:paraId="08F3219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F8B89BC" w14:textId="5DA8E62A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672FD9E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1C715E9" w14:textId="52B4B123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444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center"/>
          </w:tcPr>
          <w:p w14:paraId="3DA05ED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4C62433A" w14:textId="50A5E303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70B9F6F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94434FA" w14:textId="0CE025D6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38B12D2B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01E9601" w14:textId="57687F5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306D4D80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C42F6A0" w14:textId="1ABF9E66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82" w:type="dxa"/>
            <w:vAlign w:val="center"/>
          </w:tcPr>
          <w:p w14:paraId="5FFC392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A29960F" w14:textId="7598053F" w:rsidR="00D50432" w:rsidRPr="00D50432" w:rsidRDefault="00D50432" w:rsidP="002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50432" w:rsidRPr="00D50432" w14:paraId="57525802" w14:textId="77777777" w:rsidTr="00D50432">
        <w:trPr>
          <w:cantSplit/>
        </w:trPr>
        <w:tc>
          <w:tcPr>
            <w:tcW w:w="2448" w:type="dxa"/>
          </w:tcPr>
          <w:p w14:paraId="2DAAA7D1" w14:textId="0D073486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7BE85C9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06F4BB58" w14:textId="069526CC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445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75C3DE3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6307CC7" w14:textId="58081B68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center"/>
          </w:tcPr>
          <w:p w14:paraId="3D2FE34B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712F779B" w14:textId="114B65D1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450C5A7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5F7431A" w14:textId="62FE186E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79D5F4F0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02299BE" w14:textId="55B83DC3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6A70DFEB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74B28AB" w14:textId="513F890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82" w:type="dxa"/>
            <w:vAlign w:val="center"/>
          </w:tcPr>
          <w:p w14:paraId="6963E9FB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914356D" w14:textId="0E97C5BC" w:rsidR="00D50432" w:rsidRPr="00D50432" w:rsidRDefault="00D50432" w:rsidP="002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498</w:t>
            </w:r>
            <w:r w:rsidRPr="00D5043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50432" w:rsidRPr="00D50432" w14:paraId="2287564D" w14:textId="77777777" w:rsidTr="00D50432">
        <w:trPr>
          <w:cantSplit/>
        </w:trPr>
        <w:tc>
          <w:tcPr>
            <w:tcW w:w="2448" w:type="dxa"/>
          </w:tcPr>
          <w:p w14:paraId="35A33917" w14:textId="3D0681BE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5C42C299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1D1E7F1" w14:textId="054505A4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2" w:type="dxa"/>
            <w:vAlign w:val="center"/>
          </w:tcPr>
          <w:p w14:paraId="7CBBF86A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3601FA" w14:textId="313F6F44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4" w:type="dxa"/>
            <w:vAlign w:val="center"/>
          </w:tcPr>
          <w:p w14:paraId="7CF6BD3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14:paraId="20C6E32B" w14:textId="1EA56A4E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vAlign w:val="center"/>
          </w:tcPr>
          <w:p w14:paraId="0905B4FA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FC91D1" w14:textId="4AEC0236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81" w:type="dxa"/>
            <w:vAlign w:val="center"/>
          </w:tcPr>
          <w:p w14:paraId="0672E53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CFD369" w14:textId="3A902095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8" w:type="dxa"/>
            <w:vAlign w:val="center"/>
          </w:tcPr>
          <w:p w14:paraId="3FEE1C9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CC9917" w14:textId="1A2551C0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82" w:type="dxa"/>
            <w:vAlign w:val="center"/>
          </w:tcPr>
          <w:p w14:paraId="4019D56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1DC124" w14:textId="098CC44C" w:rsidR="00D50432" w:rsidRPr="00D50432" w:rsidRDefault="00F97EA7" w:rsidP="002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F20B7E" w:rsidRPr="00D50432" w14:paraId="67A97518" w14:textId="77777777" w:rsidTr="00D50432">
        <w:trPr>
          <w:cantSplit/>
        </w:trPr>
        <w:tc>
          <w:tcPr>
            <w:tcW w:w="2448" w:type="dxa"/>
          </w:tcPr>
          <w:p w14:paraId="73639820" w14:textId="536A3E3B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4" w:type="dxa"/>
          </w:tcPr>
          <w:p w14:paraId="3DB244C3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ECFE841" w14:textId="08303D74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190DDD5B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F1BA6F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2B8A0E04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6A487330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7877DA11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F5B204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74BB1665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5723D1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5205DDF8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215327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77FD3C4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EBBC73" w14:textId="77777777" w:rsidR="00F20B7E" w:rsidRPr="00D50432" w:rsidRDefault="00F20B7E" w:rsidP="002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F20B7E" w:rsidRPr="00D50432" w14:paraId="3D1DE6B8" w14:textId="77777777" w:rsidTr="00D50432">
        <w:trPr>
          <w:cantSplit/>
        </w:trPr>
        <w:tc>
          <w:tcPr>
            <w:tcW w:w="2448" w:type="dxa"/>
          </w:tcPr>
          <w:p w14:paraId="6841F239" w14:textId="5BBF9AF8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7F7247F6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44F6578A" w14:textId="5465D72D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764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39891303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AAB37AD" w14:textId="6EBBDF71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483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center"/>
          </w:tcPr>
          <w:p w14:paraId="7583BCAA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59E9B746" w14:textId="66B11CDC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7628D975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82B6653" w14:textId="06874FCE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54014BB4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0C21227" w14:textId="6CB22642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403F533C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869024E" w14:textId="7618C36A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82" w:type="dxa"/>
            <w:vAlign w:val="center"/>
          </w:tcPr>
          <w:p w14:paraId="4F8A5E8D" w14:textId="77777777" w:rsidR="00F20B7E" w:rsidRPr="00D50432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A5A1680" w14:textId="0E6434E5" w:rsidR="00F20B7E" w:rsidRPr="00D50432" w:rsidRDefault="00F20B7E" w:rsidP="002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302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D50432" w:rsidRPr="00D50432" w14:paraId="0551C72D" w14:textId="77777777" w:rsidTr="00D50432">
        <w:trPr>
          <w:cantSplit/>
        </w:trPr>
        <w:tc>
          <w:tcPr>
            <w:tcW w:w="2448" w:type="dxa"/>
          </w:tcPr>
          <w:p w14:paraId="76A5566C" w14:textId="2D52C3A5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4852DBE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FF15F33" w14:textId="219FB74A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C51C4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29DE0C02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7F7275" w14:textId="60103953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24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2256C22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75632F3A" w14:textId="60A8891B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51C4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7917B4D6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815DD2" w14:textId="7D3D9743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C51C4B"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06F9004F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8D80F6" w14:textId="1ADA8AE4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649921E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B762A7" w14:textId="74EDADFB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3508D8A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52BE0C" w14:textId="55A1CDEE" w:rsidR="00D50432" w:rsidRPr="00D50432" w:rsidRDefault="00F627CF" w:rsidP="002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43</w:t>
            </w:r>
            <w:r w:rsidR="00C51C4B"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</w:tr>
      <w:tr w:rsidR="00D50432" w:rsidRPr="00D50432" w14:paraId="768E43F1" w14:textId="77777777" w:rsidTr="00D50432">
        <w:trPr>
          <w:cantSplit/>
        </w:trPr>
        <w:tc>
          <w:tcPr>
            <w:tcW w:w="2448" w:type="dxa"/>
          </w:tcPr>
          <w:p w14:paraId="4FF752AD" w14:textId="4AD1768D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5369CC6F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2B8838" w14:textId="57EE618B" w:rsidR="00D50432" w:rsidRPr="00D50432" w:rsidRDefault="00C51C4B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2" w:type="dxa"/>
          </w:tcPr>
          <w:p w14:paraId="4715B039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16596B" w14:textId="2281022F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42712820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A1D2DB1" w14:textId="15551BE0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C6E9F8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EA57FA" w14:textId="2B6C618B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B3E078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B3D3F5" w14:textId="69599E9B" w:rsidR="00D50432" w:rsidRPr="00D50432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8" w:type="dxa"/>
          </w:tcPr>
          <w:p w14:paraId="1ED7390B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B42912" w14:textId="5D3862AE" w:rsidR="00D50432" w:rsidRPr="00D50432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7987BB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CF1610" w14:textId="553447CE" w:rsidR="00D50432" w:rsidRPr="00D50432" w:rsidRDefault="00F97EA7" w:rsidP="002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1</w:t>
            </w:r>
            <w:r w:rsidR="00C51C4B">
              <w:rPr>
                <w:rFonts w:asciiTheme="majorBidi" w:eastAsia="Verdana" w:hAnsiTheme="majorBidi" w:cstheme="majorBidi"/>
                <w:sz w:val="26"/>
                <w:szCs w:val="26"/>
              </w:rPr>
              <w:t>2</w:t>
            </w:r>
          </w:p>
        </w:tc>
      </w:tr>
      <w:tr w:rsidR="00D50432" w:rsidRPr="003C49AF" w14:paraId="34D2329C" w14:textId="77777777" w:rsidTr="001027D8">
        <w:trPr>
          <w:cantSplit/>
        </w:trPr>
        <w:tc>
          <w:tcPr>
            <w:tcW w:w="2448" w:type="dxa"/>
          </w:tcPr>
          <w:p w14:paraId="171D12EA" w14:textId="345B557B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23B02B7E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16B53BA" w14:textId="2E57874F" w:rsidR="00D50432" w:rsidRPr="003C49AF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162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1D77F3AB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BAC95" w14:textId="782C3DBD" w:rsidR="00D50432" w:rsidRPr="003C49AF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3C49A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507</w:t>
            </w:r>
            <w:r w:rsidRPr="003C49A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29A89238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42FE29C3" w14:textId="09364994" w:rsidR="00D50432" w:rsidRPr="003C49AF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51C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2B94F941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2AFD2C" w14:textId="6D300D39" w:rsidR="00D50432" w:rsidRPr="003C49AF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3C49A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</w:t>
            </w:r>
            <w:r w:rsidR="00C51C4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3</w:t>
            </w:r>
            <w:r w:rsidRPr="003C49A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453F2A32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429642" w14:textId="109D9596" w:rsidR="00D50432" w:rsidRPr="003C49AF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3C49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4C8B3080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D08621" w14:textId="572E87A6" w:rsidR="00D50432" w:rsidRPr="003C49AF" w:rsidRDefault="00F627CF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3C49AF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4B65B7B" w14:textId="77777777" w:rsidR="00D50432" w:rsidRPr="003C49AF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E06011" w14:textId="149E297D" w:rsidR="00D50432" w:rsidRPr="003C49AF" w:rsidRDefault="00C51C4B" w:rsidP="002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6</w:t>
            </w:r>
            <w:r w:rsidR="00230439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,</w:t>
            </w:r>
            <w:r w:rsidR="00F97EA7"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72</w:t>
            </w:r>
            <w:r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4)</w:t>
            </w:r>
          </w:p>
        </w:tc>
      </w:tr>
      <w:tr w:rsidR="00D50432" w:rsidRPr="00230439" w14:paraId="1CA3B1A2" w14:textId="77777777" w:rsidTr="001027D8">
        <w:trPr>
          <w:cantSplit/>
        </w:trPr>
        <w:tc>
          <w:tcPr>
            <w:tcW w:w="2448" w:type="dxa"/>
          </w:tcPr>
          <w:p w14:paraId="3BFF46BC" w14:textId="77777777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095E339" w14:textId="77777777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4968F9" w14:textId="388139DF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</w:tcPr>
          <w:p w14:paraId="5A4CE7A8" w14:textId="77777777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5FF1A5" w14:textId="77777777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</w:tcPr>
          <w:p w14:paraId="22C62A13" w14:textId="77777777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748DA4B" w14:textId="77777777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</w:tcPr>
          <w:p w14:paraId="30EB3C59" w14:textId="77777777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76F8A6" w14:textId="77777777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</w:tcPr>
          <w:p w14:paraId="2E2DDBBC" w14:textId="77777777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539690" w14:textId="77777777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" w:type="dxa"/>
          </w:tcPr>
          <w:p w14:paraId="11C3CEEF" w14:textId="77777777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65847" w14:textId="77777777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</w:tcPr>
          <w:p w14:paraId="62D57122" w14:textId="77777777" w:rsidR="00D50432" w:rsidRPr="00230439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622149" w14:textId="77777777" w:rsidR="00D50432" w:rsidRPr="00230439" w:rsidRDefault="00D50432" w:rsidP="002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sz w:val="20"/>
                <w:szCs w:val="20"/>
              </w:rPr>
            </w:pPr>
          </w:p>
        </w:tc>
      </w:tr>
      <w:tr w:rsidR="00D50432" w:rsidRPr="00D50432" w14:paraId="0B31B2A5" w14:textId="77777777" w:rsidTr="00F9302B">
        <w:trPr>
          <w:cantSplit/>
        </w:trPr>
        <w:tc>
          <w:tcPr>
            <w:tcW w:w="2448" w:type="dxa"/>
          </w:tcPr>
          <w:p w14:paraId="344CE0D6" w14:textId="1B15B8BC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64" w:type="dxa"/>
          </w:tcPr>
          <w:p w14:paraId="69A0C00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045A42D2" w14:textId="213AD8ED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15C213EF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8380A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</w:tcPr>
          <w:p w14:paraId="3CEB75CA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01" w:type="dxa"/>
          </w:tcPr>
          <w:p w14:paraId="3012882C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</w:tcPr>
          <w:p w14:paraId="51FEC5E4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FAA7BA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C01539F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F1FECA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</w:tcPr>
          <w:p w14:paraId="23C840F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70CBF9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</w:tcPr>
          <w:p w14:paraId="064DE88D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DF1B92" w14:textId="77777777" w:rsidR="00D50432" w:rsidRPr="00D50432" w:rsidRDefault="00D50432" w:rsidP="002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50432" w:rsidRPr="00D50432" w14:paraId="07D9B0FB" w14:textId="77777777" w:rsidTr="00F9302B">
        <w:trPr>
          <w:cantSplit/>
        </w:trPr>
        <w:tc>
          <w:tcPr>
            <w:tcW w:w="2448" w:type="dxa"/>
          </w:tcPr>
          <w:p w14:paraId="63491D34" w14:textId="6E63C2D3" w:rsidR="00D50432" w:rsidRPr="00D50432" w:rsidRDefault="00D50432" w:rsidP="00D50432">
            <w:pPr>
              <w:spacing w:line="240" w:lineRule="auto"/>
              <w:ind w:left="101" w:right="-1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4" w:type="dxa"/>
          </w:tcPr>
          <w:p w14:paraId="3DC3A299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center"/>
          </w:tcPr>
          <w:p w14:paraId="06F248EF" w14:textId="12F36D06" w:rsidR="00D50432" w:rsidRPr="00F9302B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B044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730</w:t>
            </w:r>
          </w:p>
        </w:tc>
        <w:tc>
          <w:tcPr>
            <w:tcW w:w="182" w:type="dxa"/>
            <w:vAlign w:val="center"/>
          </w:tcPr>
          <w:p w14:paraId="17E4A1AA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391AAA02" w14:textId="3F3AA1F0" w:rsidR="00D50432" w:rsidRPr="00F9302B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321</w:t>
            </w:r>
          </w:p>
        </w:tc>
        <w:tc>
          <w:tcPr>
            <w:tcW w:w="184" w:type="dxa"/>
            <w:vAlign w:val="center"/>
          </w:tcPr>
          <w:p w14:paraId="4EF8F1DB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vAlign w:val="center"/>
          </w:tcPr>
          <w:p w14:paraId="3F634450" w14:textId="25A751E2" w:rsidR="00D50432" w:rsidRPr="00F9302B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178" w:type="dxa"/>
            <w:vAlign w:val="center"/>
          </w:tcPr>
          <w:p w14:paraId="5E407E2A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6B34E793" w14:textId="15C6EE5E" w:rsidR="00D50432" w:rsidRPr="00F9302B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1" w:type="dxa"/>
            <w:vAlign w:val="center"/>
          </w:tcPr>
          <w:p w14:paraId="67A4D5D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39AC27B8" w14:textId="61351EF9" w:rsidR="00D50432" w:rsidRPr="00F9302B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78" w:type="dxa"/>
            <w:vAlign w:val="center"/>
          </w:tcPr>
          <w:p w14:paraId="1C7C816E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6F7E2CA7" w14:textId="23012C30" w:rsidR="00D50432" w:rsidRPr="00F9302B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</w:t>
            </w:r>
          </w:p>
        </w:tc>
        <w:tc>
          <w:tcPr>
            <w:tcW w:w="182" w:type="dxa"/>
            <w:vAlign w:val="center"/>
          </w:tcPr>
          <w:p w14:paraId="5683FEC0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20D0DDCC" w14:textId="2F80A31B" w:rsidR="00D50432" w:rsidRPr="00F9302B" w:rsidRDefault="00F97EA7" w:rsidP="002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F9302B" w:rsidRPr="00F930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259</w:t>
            </w:r>
          </w:p>
        </w:tc>
      </w:tr>
      <w:tr w:rsidR="00D50432" w:rsidRPr="00D50432" w14:paraId="4BCA9EFA" w14:textId="77777777" w:rsidTr="00F9302B">
        <w:trPr>
          <w:cantSplit/>
        </w:trPr>
        <w:tc>
          <w:tcPr>
            <w:tcW w:w="2448" w:type="dxa"/>
          </w:tcPr>
          <w:p w14:paraId="401A662A" w14:textId="6DA20433" w:rsidR="00D50432" w:rsidRPr="00D50432" w:rsidRDefault="00D50432" w:rsidP="00D50432">
            <w:pPr>
              <w:spacing w:line="240" w:lineRule="auto"/>
              <w:ind w:left="101"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2B950F18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9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4FCE2276" w14:textId="1A58FDFF" w:rsidR="00D50432" w:rsidRPr="00F9302B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F9302B" w:rsidRPr="00F930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</w:t>
            </w:r>
          </w:p>
        </w:tc>
        <w:tc>
          <w:tcPr>
            <w:tcW w:w="182" w:type="dxa"/>
          </w:tcPr>
          <w:p w14:paraId="320CF477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360B4CC7" w14:textId="641957D1" w:rsidR="00D50432" w:rsidRPr="00F9302B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79" w:right="-55" w:hanging="38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303</w:t>
            </w:r>
          </w:p>
        </w:tc>
        <w:tc>
          <w:tcPr>
            <w:tcW w:w="184" w:type="dxa"/>
          </w:tcPr>
          <w:p w14:paraId="6A8D3612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46605131" w14:textId="1A43819B" w:rsidR="00D50432" w:rsidRPr="00F9302B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78" w:type="dxa"/>
          </w:tcPr>
          <w:p w14:paraId="781799EB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C78B366" w14:textId="7F33FB8E" w:rsidR="00D50432" w:rsidRPr="00F9302B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</w:t>
            </w:r>
            <w:r w:rsidR="00094986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1" w:type="dxa"/>
          </w:tcPr>
          <w:p w14:paraId="7D872099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43FA97E6" w14:textId="0B64EF3D" w:rsidR="00D50432" w:rsidRPr="00F9302B" w:rsidRDefault="00C51C4B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78" w:type="dxa"/>
          </w:tcPr>
          <w:p w14:paraId="7FA23861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D59DBAD" w14:textId="76BCABE0" w:rsidR="00D50432" w:rsidRPr="00F9302B" w:rsidRDefault="00F97EA7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19</w:t>
            </w:r>
            <w:r w:rsidR="00C51C4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2" w:type="dxa"/>
          </w:tcPr>
          <w:p w14:paraId="4B4D27D5" w14:textId="77777777" w:rsidR="00D50432" w:rsidRPr="00D50432" w:rsidRDefault="00D50432" w:rsidP="00D5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69FDE1C1" w14:textId="4397A6BF" w:rsidR="00D50432" w:rsidRPr="00F9302B" w:rsidRDefault="00F97EA7" w:rsidP="002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79" w:right="-89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4</w:t>
            </w:r>
            <w:r w:rsidR="00F9302B" w:rsidRPr="00F9302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072</w:t>
            </w:r>
          </w:p>
        </w:tc>
      </w:tr>
    </w:tbl>
    <w:p w14:paraId="1C9E0298" w14:textId="23C51FFA" w:rsidR="00CC0AFB" w:rsidRDefault="00CC0AFB" w:rsidP="00DD6FBA">
      <w:pPr>
        <w:ind w:left="720" w:right="478"/>
        <w:rPr>
          <w:rFonts w:asciiTheme="majorBidi" w:hAnsiTheme="majorBidi" w:cstheme="majorBidi"/>
          <w:spacing w:val="-2"/>
          <w:sz w:val="26"/>
          <w:szCs w:val="26"/>
        </w:rPr>
      </w:pPr>
      <w:r w:rsidRPr="00FA2792">
        <w:rPr>
          <w:rFonts w:asciiTheme="majorBidi" w:hAnsiTheme="majorBidi" w:cstheme="majorBidi"/>
          <w:spacing w:val="-2"/>
          <w:sz w:val="26"/>
          <w:szCs w:val="26"/>
        </w:rPr>
        <w:br w:type="page"/>
      </w:r>
    </w:p>
    <w:tbl>
      <w:tblPr>
        <w:tblW w:w="137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8"/>
        <w:gridCol w:w="864"/>
        <w:gridCol w:w="1584"/>
        <w:gridCol w:w="182"/>
        <w:gridCol w:w="1296"/>
        <w:gridCol w:w="184"/>
        <w:gridCol w:w="1301"/>
        <w:gridCol w:w="178"/>
        <w:gridCol w:w="1296"/>
        <w:gridCol w:w="181"/>
        <w:gridCol w:w="1296"/>
        <w:gridCol w:w="181"/>
        <w:gridCol w:w="1296"/>
        <w:gridCol w:w="182"/>
        <w:gridCol w:w="1256"/>
      </w:tblGrid>
      <w:tr w:rsidR="00F20B7E" w:rsidRPr="00FA2792" w14:paraId="1687248D" w14:textId="77777777" w:rsidTr="002F66CA">
        <w:trPr>
          <w:cantSplit/>
          <w:tblHeader/>
        </w:trPr>
        <w:tc>
          <w:tcPr>
            <w:tcW w:w="2448" w:type="dxa"/>
            <w:vAlign w:val="center"/>
          </w:tcPr>
          <w:p w14:paraId="0C54458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3C641B07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13" w:type="dxa"/>
            <w:gridSpan w:val="13"/>
          </w:tcPr>
          <w:p w14:paraId="5F49351B" w14:textId="0F9A8C69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0B7E" w:rsidRPr="00FA2792" w14:paraId="47867CFE" w14:textId="77777777" w:rsidTr="002F66CA">
        <w:trPr>
          <w:cantSplit/>
          <w:tblHeader/>
        </w:trPr>
        <w:tc>
          <w:tcPr>
            <w:tcW w:w="2448" w:type="dxa"/>
            <w:vAlign w:val="center"/>
          </w:tcPr>
          <w:p w14:paraId="0892648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74CED98D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3262B2F" w14:textId="676DA7E5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182" w:type="dxa"/>
          </w:tcPr>
          <w:p w14:paraId="1A539C1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8F00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84" w:type="dxa"/>
          </w:tcPr>
          <w:p w14:paraId="4A3E3C0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091A47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E5E835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E1062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81" w:type="dxa"/>
          </w:tcPr>
          <w:p w14:paraId="75B601D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72C3F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7D3DF2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25870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2" w:type="dxa"/>
          </w:tcPr>
          <w:p w14:paraId="28BA14E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05C090F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0B7E" w:rsidRPr="00FA2792" w14:paraId="07A846C8" w14:textId="77777777" w:rsidTr="002F66CA">
        <w:trPr>
          <w:cantSplit/>
          <w:tblHeader/>
        </w:trPr>
        <w:tc>
          <w:tcPr>
            <w:tcW w:w="2448" w:type="dxa"/>
            <w:vAlign w:val="center"/>
          </w:tcPr>
          <w:p w14:paraId="0D7602A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5723F217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34F929D" w14:textId="3E7CDC80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และเครื่องมือ</w:t>
            </w:r>
          </w:p>
        </w:tc>
        <w:tc>
          <w:tcPr>
            <w:tcW w:w="182" w:type="dxa"/>
          </w:tcPr>
          <w:p w14:paraId="1EB8466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71040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84" w:type="dxa"/>
          </w:tcPr>
          <w:p w14:paraId="70B47CF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72C378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</w:tcPr>
          <w:p w14:paraId="565AF74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ACE4D3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81" w:type="dxa"/>
          </w:tcPr>
          <w:p w14:paraId="5774332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DC589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33F230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3051D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82" w:type="dxa"/>
          </w:tcPr>
          <w:p w14:paraId="40BF52D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06DA818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0B7E" w:rsidRPr="00FA2792" w14:paraId="1884C30C" w14:textId="77777777" w:rsidTr="002F66CA">
        <w:trPr>
          <w:cantSplit/>
          <w:tblHeader/>
        </w:trPr>
        <w:tc>
          <w:tcPr>
            <w:tcW w:w="2448" w:type="dxa"/>
            <w:vAlign w:val="center"/>
          </w:tcPr>
          <w:p w14:paraId="5DB00A3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601C3776" w14:textId="22AF9C4D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84" w:type="dxa"/>
          </w:tcPr>
          <w:p w14:paraId="4585F771" w14:textId="190B4329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182" w:type="dxa"/>
          </w:tcPr>
          <w:p w14:paraId="3F727AC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DBE34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84" w:type="dxa"/>
          </w:tcPr>
          <w:p w14:paraId="7FAAF83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D01B65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</w:tcPr>
          <w:p w14:paraId="25BC14F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7D5C3D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1" w:type="dxa"/>
          </w:tcPr>
          <w:p w14:paraId="53486A7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2892E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1" w:type="dxa"/>
          </w:tcPr>
          <w:p w14:paraId="5B98423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312ED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82" w:type="dxa"/>
          </w:tcPr>
          <w:p w14:paraId="28DDE4E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63A3A88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20B7E" w:rsidRPr="00FA2792" w14:paraId="68927A31" w14:textId="77777777" w:rsidTr="002F66CA">
        <w:trPr>
          <w:cantSplit/>
          <w:tblHeader/>
        </w:trPr>
        <w:tc>
          <w:tcPr>
            <w:tcW w:w="2448" w:type="dxa"/>
          </w:tcPr>
          <w:p w14:paraId="3166AC0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53848DA8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3" w:type="dxa"/>
            <w:gridSpan w:val="13"/>
            <w:vAlign w:val="bottom"/>
          </w:tcPr>
          <w:p w14:paraId="412FF9E4" w14:textId="216E6ADA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20B7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F20B7E" w:rsidRPr="00FA2792" w14:paraId="25C3A96A" w14:textId="77777777" w:rsidTr="002F66CA">
        <w:trPr>
          <w:cantSplit/>
        </w:trPr>
        <w:tc>
          <w:tcPr>
            <w:tcW w:w="2448" w:type="dxa"/>
          </w:tcPr>
          <w:p w14:paraId="658F1DC7" w14:textId="586A08AC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64" w:type="dxa"/>
          </w:tcPr>
          <w:p w14:paraId="3DA1101C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764D69" w14:textId="1F3B365B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B84811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5A6326" w14:textId="7E62ADEC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79A56F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14:paraId="7706F102" w14:textId="2AB735F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58CB3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79EA8E" w14:textId="519E08B1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5282C0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2E6F65" w14:textId="36C03E7A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D7467E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C21C0B" w14:textId="08298F70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2BAD53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4491BB1A" w14:textId="3D70693F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F20B7E" w:rsidRPr="00FA2792" w14:paraId="39FED8E6" w14:textId="77777777" w:rsidTr="002F66CA">
        <w:trPr>
          <w:cantSplit/>
        </w:trPr>
        <w:tc>
          <w:tcPr>
            <w:tcW w:w="2448" w:type="dxa"/>
          </w:tcPr>
          <w:p w14:paraId="5E472099" w14:textId="2B9A58C1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64" w:type="dxa"/>
          </w:tcPr>
          <w:p w14:paraId="322CE935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9BA664B" w14:textId="127B5231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20B7E" w:rsidRPr="00F20B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182" w:type="dxa"/>
            <w:vAlign w:val="center"/>
          </w:tcPr>
          <w:p w14:paraId="2EF34DD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6FE4850" w14:textId="0E757E4B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4" w:type="dxa"/>
            <w:vAlign w:val="center"/>
          </w:tcPr>
          <w:p w14:paraId="2428EDA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51329356" w14:textId="1A8A7382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78" w:type="dxa"/>
            <w:vAlign w:val="center"/>
          </w:tcPr>
          <w:p w14:paraId="1C4B186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7F39F7B" w14:textId="4CEAB22C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81" w:type="dxa"/>
            <w:vAlign w:val="center"/>
          </w:tcPr>
          <w:p w14:paraId="2839DB6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EA37861" w14:textId="04D8356F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81" w:type="dxa"/>
            <w:vAlign w:val="center"/>
          </w:tcPr>
          <w:p w14:paraId="704DF94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A61030A" w14:textId="46196FD0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2" w:type="dxa"/>
            <w:vAlign w:val="center"/>
          </w:tcPr>
          <w:p w14:paraId="76BE865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0634FDF2" w14:textId="017B980E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20B7E" w:rsidRPr="00F20B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</w:tr>
      <w:tr w:rsidR="00F20B7E" w:rsidRPr="00FA2792" w14:paraId="54E775B8" w14:textId="77777777" w:rsidTr="002F66CA">
        <w:trPr>
          <w:cantSplit/>
        </w:trPr>
        <w:tc>
          <w:tcPr>
            <w:tcW w:w="2448" w:type="dxa"/>
          </w:tcPr>
          <w:p w14:paraId="00D3BAF0" w14:textId="615F8EEC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67F4A955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55B73252" w14:textId="1B63DCBB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82" w:type="dxa"/>
            <w:vAlign w:val="center"/>
          </w:tcPr>
          <w:p w14:paraId="7012694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5DA6E8" w14:textId="2391AB55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5CD8CB2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03F66BD7" w14:textId="2666A071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center"/>
          </w:tcPr>
          <w:p w14:paraId="1F93D45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54536FE" w14:textId="62FE4C90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1" w:type="dxa"/>
            <w:vAlign w:val="center"/>
          </w:tcPr>
          <w:p w14:paraId="4B5B62A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E452E0" w14:textId="462355DA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81" w:type="dxa"/>
            <w:vAlign w:val="center"/>
          </w:tcPr>
          <w:p w14:paraId="514C035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C27E6C8" w14:textId="142B4C7A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182" w:type="dxa"/>
            <w:vAlign w:val="center"/>
          </w:tcPr>
          <w:p w14:paraId="51CD74E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520996B5" w14:textId="28B4E714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</w:tr>
      <w:tr w:rsidR="00F20B7E" w:rsidRPr="00FA2792" w14:paraId="6968A669" w14:textId="77777777" w:rsidTr="002F66CA">
        <w:trPr>
          <w:cantSplit/>
        </w:trPr>
        <w:tc>
          <w:tcPr>
            <w:tcW w:w="2448" w:type="dxa"/>
          </w:tcPr>
          <w:p w14:paraId="7719A693" w14:textId="6EC4F331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1C3E5256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E184F03" w14:textId="230B261E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82" w:type="dxa"/>
            <w:vAlign w:val="center"/>
          </w:tcPr>
          <w:p w14:paraId="759BF86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B96AC10" w14:textId="5D131B59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vAlign w:val="center"/>
          </w:tcPr>
          <w:p w14:paraId="5E53D7D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518B96CA" w14:textId="410D075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center"/>
          </w:tcPr>
          <w:p w14:paraId="732494C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D6B93FE" w14:textId="2BDF5E90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0319561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074EAB" w14:textId="333B7881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7961F26D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D9E3D8D" w14:textId="1AA8A59B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7AAC311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3AE474FB" w14:textId="649708D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0B7E" w:rsidRPr="00FA2792" w14:paraId="54E4D36A" w14:textId="77777777" w:rsidTr="002F66CA">
        <w:trPr>
          <w:cantSplit/>
        </w:trPr>
        <w:tc>
          <w:tcPr>
            <w:tcW w:w="2448" w:type="dxa"/>
          </w:tcPr>
          <w:p w14:paraId="6D40AD56" w14:textId="698F7ED8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220FCC64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546A5F7" w14:textId="717A6C1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6259D9F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0B750E" w14:textId="5D2605A9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</w:tcPr>
          <w:p w14:paraId="4E9666E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AF5F345" w14:textId="4A6C50A2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488291F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272406" w14:textId="385E370F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7C9DCBD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A24396" w14:textId="579AD6F3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08079FC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8A0178" w14:textId="082B9D8E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7467207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3354BD09" w14:textId="0FC9FD20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20B7E" w:rsidRPr="00FA2792" w14:paraId="00502886" w14:textId="77777777" w:rsidTr="002F66CA">
        <w:trPr>
          <w:cantSplit/>
        </w:trPr>
        <w:tc>
          <w:tcPr>
            <w:tcW w:w="2448" w:type="dxa"/>
          </w:tcPr>
          <w:p w14:paraId="6CBEF5B4" w14:textId="670E5254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4" w:type="dxa"/>
          </w:tcPr>
          <w:p w14:paraId="2E53D732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4E4DB1F" w14:textId="5320D9E4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AB7214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E84AC1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32CA952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20C96FE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6AD6F69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BEDA7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5BD0F34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12E7E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425675D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F3572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576346C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169F822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F20B7E" w:rsidRPr="00FA2792" w14:paraId="4738EC41" w14:textId="77777777" w:rsidTr="002F66CA">
        <w:trPr>
          <w:cantSplit/>
        </w:trPr>
        <w:tc>
          <w:tcPr>
            <w:tcW w:w="2448" w:type="dxa"/>
          </w:tcPr>
          <w:p w14:paraId="2112C26B" w14:textId="64F4446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23DF0CBF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7B941F5" w14:textId="50FC201C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F20B7E"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750</w:t>
            </w:r>
          </w:p>
        </w:tc>
        <w:tc>
          <w:tcPr>
            <w:tcW w:w="182" w:type="dxa"/>
            <w:vAlign w:val="center"/>
          </w:tcPr>
          <w:p w14:paraId="492451F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1690ACF" w14:textId="16AB240D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712</w:t>
            </w:r>
          </w:p>
        </w:tc>
        <w:tc>
          <w:tcPr>
            <w:tcW w:w="184" w:type="dxa"/>
            <w:vAlign w:val="center"/>
          </w:tcPr>
          <w:p w14:paraId="05D062C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2669E28E" w14:textId="7D811B06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78" w:type="dxa"/>
            <w:vAlign w:val="center"/>
          </w:tcPr>
          <w:p w14:paraId="472523E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6DEFEE0" w14:textId="7F7C83A3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81" w:type="dxa"/>
            <w:vAlign w:val="center"/>
          </w:tcPr>
          <w:p w14:paraId="63E4CCC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B912D22" w14:textId="1A4F89C5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81" w:type="dxa"/>
            <w:vAlign w:val="center"/>
          </w:tcPr>
          <w:p w14:paraId="6B7D63B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665E2F" w14:textId="1F56F8AF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171</w:t>
            </w:r>
          </w:p>
        </w:tc>
        <w:tc>
          <w:tcPr>
            <w:tcW w:w="182" w:type="dxa"/>
            <w:vAlign w:val="center"/>
          </w:tcPr>
          <w:p w14:paraId="263805A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4E3E4DBB" w14:textId="6C05A22F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F20B7E"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722</w:t>
            </w:r>
          </w:p>
        </w:tc>
      </w:tr>
      <w:tr w:rsidR="00F20B7E" w:rsidRPr="00FA2792" w14:paraId="390759E5" w14:textId="77777777" w:rsidTr="002F66CA">
        <w:trPr>
          <w:cantSplit/>
        </w:trPr>
        <w:tc>
          <w:tcPr>
            <w:tcW w:w="2448" w:type="dxa"/>
          </w:tcPr>
          <w:p w14:paraId="1F1D2E0E" w14:textId="6A106BDF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67810D20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D7C8689" w14:textId="15EC210D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82" w:type="dxa"/>
            <w:vAlign w:val="center"/>
          </w:tcPr>
          <w:p w14:paraId="6D41F92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FF4C25" w14:textId="2957281C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5B18E34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4D52C8E" w14:textId="514F91BF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11B422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DC530E6" w14:textId="26BBFB29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1" w:type="dxa"/>
            <w:vAlign w:val="center"/>
          </w:tcPr>
          <w:p w14:paraId="40F1CEE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9A7A2A" w14:textId="350971EC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1" w:type="dxa"/>
            <w:vAlign w:val="center"/>
          </w:tcPr>
          <w:p w14:paraId="1C4D4A5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C2AB8F6" w14:textId="1843C2F8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20</w:t>
            </w:r>
            <w:r w:rsidR="00C51C4B">
              <w:rPr>
                <w:rFonts w:asciiTheme="majorBidi" w:eastAsia="Verdana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2" w:type="dxa"/>
            <w:vAlign w:val="center"/>
          </w:tcPr>
          <w:p w14:paraId="6E0693C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0D600E0A" w14:textId="50CB74C2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235</w:t>
            </w:r>
          </w:p>
        </w:tc>
      </w:tr>
      <w:tr w:rsidR="00F20B7E" w:rsidRPr="00FA2792" w14:paraId="1D9634EE" w14:textId="77777777" w:rsidTr="002F66CA">
        <w:trPr>
          <w:cantSplit/>
        </w:trPr>
        <w:tc>
          <w:tcPr>
            <w:tcW w:w="2448" w:type="dxa"/>
          </w:tcPr>
          <w:p w14:paraId="6F916FBD" w14:textId="765876DA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</w:t>
            </w:r>
            <w:r w:rsidR="009118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รับโอนกิจการ</w:t>
            </w:r>
          </w:p>
        </w:tc>
        <w:tc>
          <w:tcPr>
            <w:tcW w:w="864" w:type="dxa"/>
          </w:tcPr>
          <w:p w14:paraId="3978995A" w14:textId="315E7252" w:rsidR="00F20B7E" w:rsidRPr="00230439" w:rsidRDefault="00230439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3043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84" w:type="dxa"/>
            <w:vAlign w:val="center"/>
          </w:tcPr>
          <w:p w14:paraId="629FD68D" w14:textId="1087894F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09498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2" w:type="dxa"/>
            <w:vAlign w:val="center"/>
          </w:tcPr>
          <w:p w14:paraId="28F6DCA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7BCF0F" w14:textId="3CFD0C12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84" w:type="dxa"/>
          </w:tcPr>
          <w:p w14:paraId="25C3248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4A5C293A" w14:textId="59F76CC1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8" w:type="dxa"/>
          </w:tcPr>
          <w:p w14:paraId="4CA6710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84B2D61" w14:textId="03709BA0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6718A42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5F2631" w14:textId="6B41C45B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5849097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4FC9750" w14:textId="34E888CC" w:rsidR="00F20B7E" w:rsidRPr="00F20B7E" w:rsidRDefault="00C51C4B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2" w:type="dxa"/>
            <w:vAlign w:val="center"/>
          </w:tcPr>
          <w:p w14:paraId="6945885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2B8B645E" w14:textId="2D863560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850</w:t>
            </w:r>
          </w:p>
        </w:tc>
      </w:tr>
      <w:tr w:rsidR="00F20B7E" w:rsidRPr="00FA2792" w14:paraId="26525C0E" w14:textId="77777777" w:rsidTr="002F66CA">
        <w:trPr>
          <w:cantSplit/>
        </w:trPr>
        <w:tc>
          <w:tcPr>
            <w:tcW w:w="2448" w:type="dxa"/>
          </w:tcPr>
          <w:p w14:paraId="23C6EA23" w14:textId="40A25050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864" w:type="dxa"/>
          </w:tcPr>
          <w:p w14:paraId="4F0874D9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110F3BE" w14:textId="3748565E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82" w:type="dxa"/>
            <w:vAlign w:val="center"/>
          </w:tcPr>
          <w:p w14:paraId="22638E4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54F900" w14:textId="78341308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4" w:type="dxa"/>
          </w:tcPr>
          <w:p w14:paraId="36E1675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0046557E" w14:textId="67A1F9B8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54A70E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3DB301B" w14:textId="2ED16B03" w:rsidR="00F20B7E" w:rsidRPr="00F20B7E" w:rsidRDefault="00C51C4B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1" w:type="dxa"/>
            <w:vAlign w:val="center"/>
          </w:tcPr>
          <w:p w14:paraId="7AD1554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BC1339F" w14:textId="5516D6CF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4DE648D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684E6B4" w14:textId="1A49E929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17</w:t>
            </w:r>
            <w:r w:rsidR="00C51C4B">
              <w:rPr>
                <w:rFonts w:asciiTheme="majorBidi" w:eastAsia="Verdana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03933A4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422F295B" w14:textId="65699BFE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F20B7E" w:rsidRPr="00FA2792" w14:paraId="55DA14D3" w14:textId="77777777" w:rsidTr="00B044AD">
        <w:trPr>
          <w:cantSplit/>
        </w:trPr>
        <w:tc>
          <w:tcPr>
            <w:tcW w:w="2448" w:type="dxa"/>
          </w:tcPr>
          <w:p w14:paraId="62EC71E6" w14:textId="2A5DB3CD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0DE851A4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3DA5E2C" w14:textId="269F0AB0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0B5B7AC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80FD81" w14:textId="0FAA7B5D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228A0AF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24D37C0D" w14:textId="103199BC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04ABBC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130FA6" w14:textId="120EE9B9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2C4C0FE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BA88C" w14:textId="76EFDF2B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434DFE9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2BD652" w14:textId="42815095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06C9D2D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07AB68A4" w14:textId="177B078D" w:rsidR="00F20B7E" w:rsidRPr="00F20B7E" w:rsidRDefault="001C1D84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>
              <w:rPr>
                <w:rFonts w:asciiTheme="majorBidi" w:eastAsia="Verdana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eastAsia="Verdana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eastAsia="Verdana" w:hAnsiTheme="majorBidi" w:cstheme="majorBidi"/>
                <w:sz w:val="26"/>
                <w:szCs w:val="26"/>
              </w:rPr>
              <w:t>)</w:t>
            </w:r>
          </w:p>
        </w:tc>
      </w:tr>
      <w:tr w:rsidR="00F20B7E" w:rsidRPr="00FA2792" w14:paraId="1D0E74F4" w14:textId="77777777" w:rsidTr="00B044AD">
        <w:trPr>
          <w:cantSplit/>
        </w:trPr>
        <w:tc>
          <w:tcPr>
            <w:tcW w:w="2448" w:type="dxa"/>
          </w:tcPr>
          <w:p w14:paraId="2DDE0507" w14:textId="0B9E4B5F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618E69C5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3A64D" w14:textId="7EA4478C" w:rsidR="00F20B7E" w:rsidRPr="00F9302B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1C1D84" w:rsidRPr="00F930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  <w:r w:rsidR="00C51C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2" w:type="dxa"/>
            <w:vAlign w:val="center"/>
          </w:tcPr>
          <w:p w14:paraId="24BF99C3" w14:textId="77777777" w:rsidR="00F20B7E" w:rsidRPr="00F9302B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7A93BF" w14:textId="5AEC0461" w:rsidR="00F20B7E" w:rsidRPr="00F9302B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810</w:t>
            </w:r>
          </w:p>
        </w:tc>
        <w:tc>
          <w:tcPr>
            <w:tcW w:w="184" w:type="dxa"/>
          </w:tcPr>
          <w:p w14:paraId="2A82F249" w14:textId="77777777" w:rsidR="00F20B7E" w:rsidRPr="00F9302B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7C95A392" w14:textId="1CB4F7B8" w:rsidR="00F20B7E" w:rsidRPr="00F9302B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78" w:type="dxa"/>
          </w:tcPr>
          <w:p w14:paraId="13B11C11" w14:textId="77777777" w:rsidR="00F20B7E" w:rsidRPr="00F9302B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E6DC1" w14:textId="29E29A2C" w:rsidR="00F20B7E" w:rsidRPr="00F9302B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81" w:type="dxa"/>
            <w:vAlign w:val="center"/>
          </w:tcPr>
          <w:p w14:paraId="4F1533B8" w14:textId="77777777" w:rsidR="00F20B7E" w:rsidRPr="00F9302B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6DF2EE" w14:textId="62AEC004" w:rsidR="00F20B7E" w:rsidRPr="00F9302B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1" w:type="dxa"/>
            <w:vAlign w:val="center"/>
          </w:tcPr>
          <w:p w14:paraId="440D938A" w14:textId="77777777" w:rsidR="00F20B7E" w:rsidRPr="00F9302B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1F15E" w14:textId="45A8BC2A" w:rsidR="00F20B7E" w:rsidRPr="00F9302B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19</w:t>
            </w:r>
            <w:r w:rsidR="00094986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2" w:type="dxa"/>
            <w:vAlign w:val="center"/>
          </w:tcPr>
          <w:p w14:paraId="11F593FE" w14:textId="77777777" w:rsidR="00F20B7E" w:rsidRPr="00F9302B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B3FE2" w14:textId="247EDA5A" w:rsidR="00F20B7E" w:rsidRPr="00F9302B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10</w:t>
            </w:r>
            <w:r w:rsidR="001C1D84" w:rsidRPr="00F9302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796</w:t>
            </w:r>
          </w:p>
        </w:tc>
      </w:tr>
      <w:tr w:rsidR="00F20B7E" w:rsidRPr="00FA2792" w14:paraId="2534675E" w14:textId="77777777" w:rsidTr="00B044AD">
        <w:trPr>
          <w:cantSplit/>
        </w:trPr>
        <w:tc>
          <w:tcPr>
            <w:tcW w:w="2448" w:type="dxa"/>
          </w:tcPr>
          <w:p w14:paraId="7F87464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587749DD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3A130FA" w14:textId="2F7C8E99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59E0861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840A3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0588201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5243085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0A3B51D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680CA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59B92FF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71E86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1CED90C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D9236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530D85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3DE8C0A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F20B7E" w:rsidRPr="00FA2792" w14:paraId="37F9DB19" w14:textId="77777777" w:rsidTr="002F66CA">
        <w:trPr>
          <w:cantSplit/>
        </w:trPr>
        <w:tc>
          <w:tcPr>
            <w:tcW w:w="2448" w:type="dxa"/>
          </w:tcPr>
          <w:p w14:paraId="2F8BDD6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4D4FAD35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3BA3D2C" w14:textId="73598BA8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AC978A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269D4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0A6D456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1D0C3D4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996F9B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F6110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DF7509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DAB88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8E5AB1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E19D5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535D385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3A465A1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F20B7E" w:rsidRPr="00FA2792" w14:paraId="35E20452" w14:textId="77777777" w:rsidTr="002F66CA">
        <w:trPr>
          <w:cantSplit/>
        </w:trPr>
        <w:tc>
          <w:tcPr>
            <w:tcW w:w="2448" w:type="dxa"/>
          </w:tcPr>
          <w:p w14:paraId="400D3D2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21E27490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6F03D63" w14:textId="04B4A9CB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596FE39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7B15E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71036CD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2B7484D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018560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A8963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4E98AA9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D5CD3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122F30D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7285B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F80D23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4C0D50C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F20B7E" w:rsidRPr="00FA2792" w14:paraId="2CDFE8C1" w14:textId="77777777" w:rsidTr="002F66CA">
        <w:trPr>
          <w:cantSplit/>
        </w:trPr>
        <w:tc>
          <w:tcPr>
            <w:tcW w:w="2448" w:type="dxa"/>
          </w:tcPr>
          <w:p w14:paraId="59809C5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35FA8089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21D3D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AC8072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C6C07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31D2DE5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01A8772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F04BA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92B41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61294D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E3E8F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6F6C6FA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E03DDB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55D882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503C1AE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F20B7E" w:rsidRPr="00FA2792" w14:paraId="27505EB0" w14:textId="77777777" w:rsidTr="002F66CA">
        <w:trPr>
          <w:cantSplit/>
        </w:trPr>
        <w:tc>
          <w:tcPr>
            <w:tcW w:w="2448" w:type="dxa"/>
          </w:tcPr>
          <w:p w14:paraId="4D4478A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56D6771D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CA46D7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B07AD6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94B73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64458E8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5B7A7B5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4DA5575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0D1A5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CB8FF61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2A22C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2B84ED6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9482B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D66F7A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0237875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F20B7E" w:rsidRPr="00FA2792" w14:paraId="6C3A5E1F" w14:textId="77777777" w:rsidTr="002F66CA">
        <w:trPr>
          <w:cantSplit/>
        </w:trPr>
        <w:tc>
          <w:tcPr>
            <w:tcW w:w="2448" w:type="dxa"/>
          </w:tcPr>
          <w:p w14:paraId="4A763A23" w14:textId="276F7082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 w:rsidR="00B36C8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สะสม</w:t>
            </w:r>
          </w:p>
        </w:tc>
        <w:tc>
          <w:tcPr>
            <w:tcW w:w="864" w:type="dxa"/>
          </w:tcPr>
          <w:p w14:paraId="6856FF7A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4A11AD2" w14:textId="079E8B69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38EB66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F8EF5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</w:tcPr>
          <w:p w14:paraId="4D0235C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8D6832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871C01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EE3EFA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596EA33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77D63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</w:tcPr>
          <w:p w14:paraId="0460B02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5385C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7B406F3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</w:tcPr>
          <w:p w14:paraId="71F8AE0F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</w:tr>
      <w:tr w:rsidR="00F20B7E" w:rsidRPr="00FA2792" w14:paraId="69EF45E5" w14:textId="77777777" w:rsidTr="002F66CA">
        <w:trPr>
          <w:cantSplit/>
        </w:trPr>
        <w:tc>
          <w:tcPr>
            <w:tcW w:w="2448" w:type="dxa"/>
          </w:tcPr>
          <w:p w14:paraId="36BDC397" w14:textId="4FE0CB3C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64" w:type="dxa"/>
          </w:tcPr>
          <w:p w14:paraId="7FC55C1C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9053898" w14:textId="0B4E38EF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838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4858F6A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7FB8A43" w14:textId="202B7871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388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center"/>
          </w:tcPr>
          <w:p w14:paraId="27F3F02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5450CA67" w14:textId="4F203F92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3A71C12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90B2EE3" w14:textId="70B4D6B6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7D1285C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AA29F19" w14:textId="4D6FAA91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5BBE555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FDC49CA" w14:textId="63679D9F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31078EC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09FDD55F" w14:textId="1BFEDC36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275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20B7E" w:rsidRPr="00FA2792" w14:paraId="5F63FE59" w14:textId="77777777" w:rsidTr="002F66CA">
        <w:trPr>
          <w:cantSplit/>
        </w:trPr>
        <w:tc>
          <w:tcPr>
            <w:tcW w:w="2448" w:type="dxa"/>
          </w:tcPr>
          <w:p w14:paraId="17F117E2" w14:textId="1A218EAD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28122159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72DE756" w14:textId="0D8C1F9D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5710847D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FB79CBB" w14:textId="7909058C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center"/>
          </w:tcPr>
          <w:p w14:paraId="32048C4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73871BB2" w14:textId="59AE5DE1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213E5E9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0BED7E2" w14:textId="3A121AC8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646CF8ED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39697CE" w14:textId="41672824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034A8F6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E6C4CE4" w14:textId="03BF2EF2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7BCEA4F0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419A816D" w14:textId="2CB14DCC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460</w:t>
            </w:r>
            <w:r w:rsidRPr="00F20B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20B7E" w:rsidRPr="00FA2792" w14:paraId="618AE04E" w14:textId="77777777" w:rsidTr="002F66CA">
        <w:trPr>
          <w:cantSplit/>
        </w:trPr>
        <w:tc>
          <w:tcPr>
            <w:tcW w:w="2448" w:type="dxa"/>
          </w:tcPr>
          <w:p w14:paraId="0FA1FD9E" w14:textId="27CBF5B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4CE872D2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8B5350" w14:textId="0D867F71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2" w:type="dxa"/>
            <w:vAlign w:val="center"/>
          </w:tcPr>
          <w:p w14:paraId="000817C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1840BF9" w14:textId="7DC230C1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4" w:type="dxa"/>
            <w:vAlign w:val="center"/>
          </w:tcPr>
          <w:p w14:paraId="51CC268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14:paraId="1FEECCB5" w14:textId="071B35B5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center"/>
          </w:tcPr>
          <w:p w14:paraId="272FF00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191AAE" w14:textId="39E82743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5F217DF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EB71FC" w14:textId="7E910DCD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1" w:type="dxa"/>
            <w:vAlign w:val="center"/>
          </w:tcPr>
          <w:p w14:paraId="3D809BED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EAA29A" w14:textId="4CDE0E6D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096C96B6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25DE7067" w14:textId="6A251986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B36C89" w:rsidRPr="00FA2792" w14:paraId="063A20D3" w14:textId="77777777" w:rsidTr="002F66CA">
        <w:trPr>
          <w:cantSplit/>
        </w:trPr>
        <w:tc>
          <w:tcPr>
            <w:tcW w:w="2448" w:type="dxa"/>
          </w:tcPr>
          <w:p w14:paraId="009ACD14" w14:textId="0733935F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4" w:type="dxa"/>
          </w:tcPr>
          <w:p w14:paraId="1D67541E" w14:textId="77777777" w:rsidR="00B36C89" w:rsidRPr="00F20B7E" w:rsidRDefault="00B36C89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DBA1EA1" w14:textId="0C89CC1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7835E053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EBD3A7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03237F1E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03D06663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6CF49831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7F716B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7A2F20DC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0C9606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66E458FE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36E901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1295B850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14CC8C96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6C89" w:rsidRPr="00FA2792" w14:paraId="1BFEEA6B" w14:textId="77777777" w:rsidTr="002F66CA">
        <w:trPr>
          <w:cantSplit/>
        </w:trPr>
        <w:tc>
          <w:tcPr>
            <w:tcW w:w="2448" w:type="dxa"/>
          </w:tcPr>
          <w:p w14:paraId="3E4A6DF8" w14:textId="5DC55F33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และ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D504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09896B70" w14:textId="77777777" w:rsidR="00B36C89" w:rsidRPr="00F20B7E" w:rsidRDefault="00B36C89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48699DE8" w14:textId="13123CCB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16DBACD1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481981C" w14:textId="51996EA2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422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center"/>
          </w:tcPr>
          <w:p w14:paraId="7AB516E7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103C869E" w14:textId="1369F8B9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7D05280C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9DE4D98" w14:textId="67CABEC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70539629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1B489D8" w14:textId="5AE4DB96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1619137D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B0D6B17" w14:textId="1A433795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2CD2328A" w14:textId="77777777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16E9A22A" w14:textId="718BDA18" w:rsidR="00B36C89" w:rsidRPr="00F20B7E" w:rsidRDefault="00B36C89" w:rsidP="00B3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720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F20B7E" w:rsidRPr="00FA2792" w14:paraId="75A9BF11" w14:textId="77777777" w:rsidTr="002F66CA">
        <w:trPr>
          <w:cantSplit/>
        </w:trPr>
        <w:tc>
          <w:tcPr>
            <w:tcW w:w="2448" w:type="dxa"/>
          </w:tcPr>
          <w:p w14:paraId="4D7EC41F" w14:textId="0C13F29A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1B8B06A1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336B1AE" w14:textId="72EC5876" w:rsidR="00F20B7E" w:rsidRPr="002F66CA" w:rsidRDefault="00732B6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2F66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380</w:t>
            </w:r>
            <w:r w:rsidRPr="002F66C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344B2093" w14:textId="77777777" w:rsidR="00F20B7E" w:rsidRPr="002F66CA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12D825E" w14:textId="79566D84" w:rsidR="00F20B7E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center"/>
          </w:tcPr>
          <w:p w14:paraId="09EF1742" w14:textId="77777777" w:rsidR="00F20B7E" w:rsidRPr="002F66CA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345C00EA" w14:textId="0D62E0C6" w:rsidR="00F20B7E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51C4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489BE4DA" w14:textId="77777777" w:rsidR="00F20B7E" w:rsidRPr="002F66CA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FA762DA" w14:textId="07F0950F" w:rsidR="00F20B7E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51C4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73880EFF" w14:textId="77777777" w:rsidR="00F20B7E" w:rsidRPr="002F66CA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5B4499E" w14:textId="1C494406" w:rsidR="00F20B7E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51C4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30790B57" w14:textId="77777777" w:rsidR="00F20B7E" w:rsidRPr="002F66CA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EB4D363" w14:textId="50F32CA2" w:rsidR="00F20B7E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6A1E3B14" w14:textId="77777777" w:rsidR="00F20B7E" w:rsidRPr="002F66CA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24CD5E5C" w14:textId="59A2F515" w:rsidR="00F20B7E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9498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32B67" w:rsidRPr="00FA2792" w14:paraId="6EC05A2A" w14:textId="77777777" w:rsidTr="002F66CA">
        <w:trPr>
          <w:cantSplit/>
        </w:trPr>
        <w:tc>
          <w:tcPr>
            <w:tcW w:w="2448" w:type="dxa"/>
          </w:tcPr>
          <w:p w14:paraId="4499ADA9" w14:textId="3DC33355" w:rsidR="00732B67" w:rsidRPr="00F20B7E" w:rsidRDefault="00732B6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49AF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ได้มาจาก</w:t>
            </w:r>
            <w:r w:rsidR="009118C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3C49A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รับโอนกิจการ</w:t>
            </w:r>
          </w:p>
        </w:tc>
        <w:tc>
          <w:tcPr>
            <w:tcW w:w="864" w:type="dxa"/>
          </w:tcPr>
          <w:p w14:paraId="56A7F9F2" w14:textId="39F9F2FC" w:rsidR="00732B67" w:rsidRPr="00230439" w:rsidRDefault="00230439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5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3043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84" w:type="dxa"/>
            <w:vAlign w:val="center"/>
          </w:tcPr>
          <w:p w14:paraId="052C92AF" w14:textId="51CB0CB7" w:rsidR="00732B67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1A03E7EB" w14:textId="77777777" w:rsidR="00732B67" w:rsidRPr="002F66CA" w:rsidRDefault="00732B6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2E4D985" w14:textId="34C87FE8" w:rsidR="00732B67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center"/>
          </w:tcPr>
          <w:p w14:paraId="4079912B" w14:textId="77777777" w:rsidR="00732B67" w:rsidRPr="002F66CA" w:rsidRDefault="00732B6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12C2EDE6" w14:textId="66408F67" w:rsidR="00732B67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center"/>
          </w:tcPr>
          <w:p w14:paraId="5B2D4AC6" w14:textId="77777777" w:rsidR="00732B67" w:rsidRPr="002F66CA" w:rsidRDefault="00732B6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39A6CF0" w14:textId="7BCFA415" w:rsidR="00732B67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06521952" w14:textId="77777777" w:rsidR="00732B67" w:rsidRPr="002F66CA" w:rsidRDefault="00732B6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6A20215" w14:textId="1692560A" w:rsidR="00732B67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6036A84F" w14:textId="77777777" w:rsidR="00732B67" w:rsidRPr="002F66CA" w:rsidRDefault="00732B6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BE3BFE2" w14:textId="1C041F8A" w:rsidR="00732B67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5B450B21" w14:textId="77777777" w:rsidR="00732B67" w:rsidRPr="002F66CA" w:rsidRDefault="00732B6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02C8DC84" w14:textId="3348BBC8" w:rsidR="00732B67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606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20B7E" w:rsidRPr="00FA2792" w14:paraId="05E8D8E2" w14:textId="77777777" w:rsidTr="002F66CA">
        <w:trPr>
          <w:cantSplit/>
        </w:trPr>
        <w:tc>
          <w:tcPr>
            <w:tcW w:w="2448" w:type="dxa"/>
          </w:tcPr>
          <w:p w14:paraId="1FE0B509" w14:textId="50D51185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64" w:type="dxa"/>
          </w:tcPr>
          <w:p w14:paraId="2FD88B9B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A8DE5F3" w14:textId="49E52D9D" w:rsidR="00F20B7E" w:rsidRPr="002F66CA" w:rsidRDefault="00C51C4B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2" w:type="dxa"/>
            <w:vAlign w:val="center"/>
          </w:tcPr>
          <w:p w14:paraId="00BB604A" w14:textId="77777777" w:rsidR="00F20B7E" w:rsidRPr="002F66CA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F69B586" w14:textId="4E64B7AB" w:rsidR="00F20B7E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vAlign w:val="center"/>
          </w:tcPr>
          <w:p w14:paraId="0565A9D4" w14:textId="77777777" w:rsidR="00F20B7E" w:rsidRPr="002F66CA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14:paraId="2830E852" w14:textId="55CA3E0E" w:rsidR="00F20B7E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center"/>
          </w:tcPr>
          <w:p w14:paraId="774D59C1" w14:textId="77777777" w:rsidR="00F20B7E" w:rsidRPr="002F66CA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794000" w14:textId="67D6B209" w:rsidR="00F20B7E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center"/>
          </w:tcPr>
          <w:p w14:paraId="5F994466" w14:textId="77777777" w:rsidR="00F20B7E" w:rsidRPr="002F66CA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E1D566" w14:textId="65BA1AEB" w:rsidR="00F20B7E" w:rsidRPr="002F66CA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1" w:type="dxa"/>
            <w:vAlign w:val="center"/>
          </w:tcPr>
          <w:p w14:paraId="13C46374" w14:textId="77777777" w:rsidR="00F20B7E" w:rsidRPr="002F66CA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2811DC" w14:textId="653ABF0E" w:rsidR="00F20B7E" w:rsidRPr="002F66CA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4C421204" w14:textId="77777777" w:rsidR="00F20B7E" w:rsidRPr="002F66CA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1DBA0F47" w14:textId="721D5364" w:rsidR="00F20B7E" w:rsidRPr="002F66CA" w:rsidRDefault="00094986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F20B7E" w:rsidRPr="00FA2792" w14:paraId="25EC86D7" w14:textId="77777777" w:rsidTr="002F66CA">
        <w:trPr>
          <w:cantSplit/>
        </w:trPr>
        <w:tc>
          <w:tcPr>
            <w:tcW w:w="2448" w:type="dxa"/>
          </w:tcPr>
          <w:p w14:paraId="19DF3A47" w14:textId="4F39F732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756B3A40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B8598" w14:textId="28081576" w:rsidR="00F20B7E" w:rsidRPr="00800C94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  <w:r w:rsidR="00C51C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  <w:vAlign w:val="center"/>
          </w:tcPr>
          <w:p w14:paraId="51D0DCDA" w14:textId="77777777" w:rsidR="00F20B7E" w:rsidRPr="00800C94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7FB8" w14:textId="4F743D46" w:rsidR="00F20B7E" w:rsidRPr="00800C94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507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4" w:type="dxa"/>
            <w:vAlign w:val="center"/>
          </w:tcPr>
          <w:p w14:paraId="51F19E98" w14:textId="77777777" w:rsidR="00F20B7E" w:rsidRPr="00800C94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E0483" w14:textId="68F563E9" w:rsidR="00F20B7E" w:rsidRPr="00800C94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51C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5ADFE084" w14:textId="77777777" w:rsidR="00F20B7E" w:rsidRPr="00800C94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1A5E" w14:textId="2E086A68" w:rsidR="00F20B7E" w:rsidRPr="00800C94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51C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13C17001" w14:textId="77777777" w:rsidR="00F20B7E" w:rsidRPr="00800C94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28065" w14:textId="7FF69020" w:rsidR="00F20B7E" w:rsidRPr="00800C94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C51C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center"/>
          </w:tcPr>
          <w:p w14:paraId="38349F13" w14:textId="77777777" w:rsidR="00F20B7E" w:rsidRPr="00800C94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76375" w14:textId="19C078B2" w:rsidR="00F20B7E" w:rsidRPr="00800C94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center"/>
          </w:tcPr>
          <w:p w14:paraId="5D3F6B40" w14:textId="77777777" w:rsidR="00F20B7E" w:rsidRPr="00800C94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257BB" w14:textId="14E49CCD" w:rsidR="00F20B7E" w:rsidRPr="00800C94" w:rsidRDefault="002F66CA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  <w:r w:rsidR="00C51C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800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F20B7E" w:rsidRPr="00230439" w14:paraId="728DB47B" w14:textId="77777777" w:rsidTr="002F66CA">
        <w:trPr>
          <w:cantSplit/>
        </w:trPr>
        <w:tc>
          <w:tcPr>
            <w:tcW w:w="2448" w:type="dxa"/>
          </w:tcPr>
          <w:p w14:paraId="358A8580" w14:textId="77777777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6E4992AD" w14:textId="77777777" w:rsidR="00F20B7E" w:rsidRPr="00230439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E3055BF" w14:textId="2DA6AD0D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3F56367C" w14:textId="77777777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75126E" w14:textId="77777777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center"/>
          </w:tcPr>
          <w:p w14:paraId="4B50E891" w14:textId="77777777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79F6DE03" w14:textId="77777777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EB0030B" w14:textId="77777777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716A7B" w14:textId="77777777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center"/>
          </w:tcPr>
          <w:p w14:paraId="470EADFA" w14:textId="77777777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3519A1" w14:textId="77777777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center"/>
          </w:tcPr>
          <w:p w14:paraId="2524E5BE" w14:textId="77777777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8E82F7" w14:textId="77777777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5D430882" w14:textId="77777777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center"/>
          </w:tcPr>
          <w:p w14:paraId="6FAA47B4" w14:textId="77777777" w:rsidR="00F20B7E" w:rsidRPr="00230439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0B7E" w:rsidRPr="00F20B7E" w14:paraId="6D282F09" w14:textId="77777777" w:rsidTr="00494A5D">
        <w:trPr>
          <w:cantSplit/>
        </w:trPr>
        <w:tc>
          <w:tcPr>
            <w:tcW w:w="2448" w:type="dxa"/>
          </w:tcPr>
          <w:p w14:paraId="2C8742EB" w14:textId="478110A6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4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64" w:type="dxa"/>
          </w:tcPr>
          <w:p w14:paraId="16029EA4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5C1F08F6" w14:textId="178CF794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2DA7AC2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484CF8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461B3D9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01" w:type="dxa"/>
            <w:vAlign w:val="center"/>
          </w:tcPr>
          <w:p w14:paraId="1E15F2B7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4B0D26CE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2967BE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721B7F2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3E97374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1" w:type="dxa"/>
            <w:vAlign w:val="center"/>
          </w:tcPr>
          <w:p w14:paraId="4DFEE7D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71197AC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8F47688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56" w:type="dxa"/>
            <w:vAlign w:val="center"/>
          </w:tcPr>
          <w:p w14:paraId="2573F91A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20B7E" w:rsidRPr="00FA2792" w14:paraId="2720074F" w14:textId="77777777" w:rsidTr="00494A5D">
        <w:trPr>
          <w:cantSplit/>
        </w:trPr>
        <w:tc>
          <w:tcPr>
            <w:tcW w:w="2448" w:type="dxa"/>
          </w:tcPr>
          <w:p w14:paraId="727E9735" w14:textId="131AA7CC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18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4" w:type="dxa"/>
          </w:tcPr>
          <w:p w14:paraId="5F214385" w14:textId="77777777" w:rsidR="00F20B7E" w:rsidRPr="00F20B7E" w:rsidRDefault="00F20B7E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</w:tcPr>
          <w:p w14:paraId="7D7BC928" w14:textId="21D990F2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494A5D"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506</w:t>
            </w:r>
          </w:p>
        </w:tc>
        <w:tc>
          <w:tcPr>
            <w:tcW w:w="182" w:type="dxa"/>
          </w:tcPr>
          <w:p w14:paraId="10E0FBF2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222E227F" w14:textId="64F94A41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290</w:t>
            </w:r>
          </w:p>
        </w:tc>
        <w:tc>
          <w:tcPr>
            <w:tcW w:w="184" w:type="dxa"/>
          </w:tcPr>
          <w:p w14:paraId="5EEE22B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70B70313" w14:textId="731114FA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178" w:type="dxa"/>
          </w:tcPr>
          <w:p w14:paraId="37FDD10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F482327" w14:textId="2BC700FD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1" w:type="dxa"/>
          </w:tcPr>
          <w:p w14:paraId="2D795873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2342FFFB" w14:textId="7A670AAD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1" w:type="dxa"/>
          </w:tcPr>
          <w:p w14:paraId="5C630F9B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5F5A9BD4" w14:textId="4D8C8849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171</w:t>
            </w:r>
          </w:p>
        </w:tc>
        <w:tc>
          <w:tcPr>
            <w:tcW w:w="182" w:type="dxa"/>
          </w:tcPr>
          <w:p w14:paraId="3218EAC9" w14:textId="77777777" w:rsidR="00F20B7E" w:rsidRPr="00F20B7E" w:rsidRDefault="00F20B7E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00F3E189" w14:textId="2A1F47EB" w:rsidR="00F20B7E" w:rsidRPr="00F20B7E" w:rsidRDefault="00F97EA7" w:rsidP="00F2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494A5D" w:rsidRPr="00F20B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002</w:t>
            </w:r>
          </w:p>
        </w:tc>
      </w:tr>
      <w:tr w:rsidR="00494A5D" w:rsidRPr="00FA2792" w14:paraId="025581A5" w14:textId="77777777" w:rsidTr="00494A5D">
        <w:trPr>
          <w:cantSplit/>
        </w:trPr>
        <w:tc>
          <w:tcPr>
            <w:tcW w:w="2448" w:type="dxa"/>
          </w:tcPr>
          <w:p w14:paraId="129A78FC" w14:textId="5A8E7326" w:rsidR="00494A5D" w:rsidRPr="00F20B7E" w:rsidRDefault="00494A5D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20B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4" w:type="dxa"/>
          </w:tcPr>
          <w:p w14:paraId="48B49642" w14:textId="77777777" w:rsidR="00494A5D" w:rsidRPr="00F20B7E" w:rsidRDefault="00494A5D" w:rsidP="005D5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vAlign w:val="center"/>
          </w:tcPr>
          <w:p w14:paraId="4B20176A" w14:textId="2EE08464" w:rsidR="00494A5D" w:rsidRPr="00F20B7E" w:rsidRDefault="00F97EA7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494A5D" w:rsidRPr="006661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</w:t>
            </w:r>
          </w:p>
        </w:tc>
        <w:tc>
          <w:tcPr>
            <w:tcW w:w="182" w:type="dxa"/>
            <w:vAlign w:val="center"/>
          </w:tcPr>
          <w:p w14:paraId="292F1C5E" w14:textId="77777777" w:rsidR="00494A5D" w:rsidRPr="00F20B7E" w:rsidRDefault="00494A5D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0F601A58" w14:textId="3F9AE5D8" w:rsidR="00494A5D" w:rsidRPr="00F20B7E" w:rsidRDefault="00F97EA7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303</w:t>
            </w:r>
          </w:p>
        </w:tc>
        <w:tc>
          <w:tcPr>
            <w:tcW w:w="184" w:type="dxa"/>
            <w:vAlign w:val="center"/>
          </w:tcPr>
          <w:p w14:paraId="74DF4D6D" w14:textId="77777777" w:rsidR="00494A5D" w:rsidRPr="00F20B7E" w:rsidRDefault="00494A5D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vAlign w:val="center"/>
          </w:tcPr>
          <w:p w14:paraId="35AA35ED" w14:textId="7C7A671D" w:rsidR="00494A5D" w:rsidRPr="00F20B7E" w:rsidRDefault="00F97EA7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78" w:type="dxa"/>
            <w:vAlign w:val="center"/>
          </w:tcPr>
          <w:p w14:paraId="5DE38B27" w14:textId="77777777" w:rsidR="00494A5D" w:rsidRPr="00F20B7E" w:rsidRDefault="00494A5D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7D5E50FF" w14:textId="72A3CDB0" w:rsidR="00494A5D" w:rsidRPr="00F20B7E" w:rsidRDefault="00094986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181" w:type="dxa"/>
            <w:vAlign w:val="center"/>
          </w:tcPr>
          <w:p w14:paraId="2656542E" w14:textId="77777777" w:rsidR="00494A5D" w:rsidRPr="00F20B7E" w:rsidRDefault="00494A5D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58E820D5" w14:textId="34F3E77C" w:rsidR="00494A5D" w:rsidRPr="00F20B7E" w:rsidRDefault="00094986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1" w:type="dxa"/>
            <w:vAlign w:val="center"/>
          </w:tcPr>
          <w:p w14:paraId="5C406717" w14:textId="77777777" w:rsidR="00494A5D" w:rsidRPr="00F20B7E" w:rsidRDefault="00494A5D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3" w:hanging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2DBFC3C9" w14:textId="06A00B40" w:rsidR="00494A5D" w:rsidRPr="00F20B7E" w:rsidRDefault="00F97EA7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="000949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2" w:type="dxa"/>
            <w:vAlign w:val="center"/>
          </w:tcPr>
          <w:p w14:paraId="30C6B51C" w14:textId="77777777" w:rsidR="00494A5D" w:rsidRPr="00F20B7E" w:rsidRDefault="00494A5D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30" w:hanging="29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center"/>
          </w:tcPr>
          <w:p w14:paraId="521ECAC3" w14:textId="56039EB3" w:rsidR="00494A5D" w:rsidRPr="00F20B7E" w:rsidRDefault="00F97EA7" w:rsidP="004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9" w:right="-55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494A5D" w:rsidRPr="006661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072</w:t>
            </w:r>
          </w:p>
        </w:tc>
      </w:tr>
    </w:tbl>
    <w:p w14:paraId="57B38563" w14:textId="77777777" w:rsidR="00B36C89" w:rsidRDefault="00B36C89" w:rsidP="00FA2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</w:rPr>
        <w:sectPr w:rsidR="00B36C89" w:rsidSect="002978A4">
          <w:headerReference w:type="default" r:id="rId28"/>
          <w:footerReference w:type="default" r:id="rId29"/>
          <w:headerReference w:type="first" r:id="rId30"/>
          <w:footerReference w:type="first" r:id="rId31"/>
          <w:pgSz w:w="16840" w:h="11907" w:orient="landscape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0FBACAA1" w14:textId="4319F391" w:rsidR="008304DF" w:rsidRPr="00825627" w:rsidRDefault="008304DF" w:rsidP="008304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i/>
          <w:iCs/>
          <w:color w:val="242424"/>
          <w:sz w:val="30"/>
          <w:szCs w:val="30"/>
          <w:cs/>
        </w:rPr>
      </w:pPr>
      <w:r w:rsidRPr="00825627">
        <w:rPr>
          <w:rFonts w:asciiTheme="majorBidi" w:eastAsia="Times New Roman" w:hAnsiTheme="majorBidi" w:hint="cs"/>
          <w:i/>
          <w:iCs/>
          <w:color w:val="242424"/>
          <w:sz w:val="30"/>
          <w:szCs w:val="30"/>
          <w:cs/>
        </w:rPr>
        <w:lastRenderedPageBreak/>
        <w:t>การทบทวนอายุการให้ประโยชน์ของสินทรัพย์</w:t>
      </w:r>
      <w:r w:rsidR="00A64408">
        <w:rPr>
          <w:rFonts w:asciiTheme="majorBidi" w:eastAsia="Times New Roman" w:hAnsiTheme="majorBidi"/>
          <w:i/>
          <w:iCs/>
          <w:color w:val="242424"/>
          <w:sz w:val="30"/>
          <w:szCs w:val="30"/>
        </w:rPr>
        <w:t xml:space="preserve"> </w:t>
      </w:r>
    </w:p>
    <w:p w14:paraId="0BFC48D9" w14:textId="77777777" w:rsidR="008304DF" w:rsidRPr="00DD124B" w:rsidRDefault="008304DF" w:rsidP="008304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</w:rPr>
      </w:pPr>
    </w:p>
    <w:p w14:paraId="688375CF" w14:textId="6C81CA8E" w:rsidR="008304DF" w:rsidRPr="00825627" w:rsidRDefault="008304DF" w:rsidP="008304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ในปี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97EA7" w:rsidRPr="00F97EA7">
        <w:rPr>
          <w:rFonts w:asciiTheme="majorBidi" w:eastAsia="Times New Roman" w:hAnsiTheme="majorBidi"/>
          <w:color w:val="242424"/>
          <w:sz w:val="30"/>
          <w:szCs w:val="30"/>
        </w:rPr>
        <w:t>2565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ผู้บริหารได้ทบทวนอายุการให้ประโยชน์ของสินทรัพย์ ซึ่งประเมินโดยวิศวกรของกลุ่มบริษัท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ส่งผลให้เกิดการเปลี่ยนแปลงประมาณการอายุการให้ประโยชน์ของสินทรัพย์บางประเภท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โดยใช้วิธีเปลี่ยนทันทีตั้งแต่วันที่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97EA7" w:rsidRPr="00F97EA7">
        <w:rPr>
          <w:rFonts w:asciiTheme="majorBidi" w:eastAsia="Times New Roman" w:hAnsiTheme="majorBidi"/>
          <w:color w:val="242424"/>
          <w:sz w:val="30"/>
          <w:szCs w:val="30"/>
        </w:rPr>
        <w:t>1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มกราคม</w:t>
      </w:r>
      <w:r w:rsidRPr="00825627">
        <w:rPr>
          <w:rFonts w:asciiTheme="majorBidi" w:eastAsia="Times New Roman" w:hAnsiTheme="majorBidi"/>
          <w:color w:val="242424"/>
          <w:sz w:val="30"/>
          <w:szCs w:val="30"/>
        </w:rPr>
        <w:t xml:space="preserve"> </w:t>
      </w:r>
      <w:r w:rsidR="00F97EA7" w:rsidRPr="00F97EA7">
        <w:rPr>
          <w:rFonts w:asciiTheme="majorBidi" w:eastAsia="Times New Roman" w:hAnsiTheme="majorBidi"/>
          <w:color w:val="242424"/>
          <w:sz w:val="30"/>
          <w:szCs w:val="30"/>
        </w:rPr>
        <w:t>2565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เป็นต้นไป</w:t>
      </w:r>
      <w:r w:rsidRPr="00825627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825627">
        <w:rPr>
          <w:rFonts w:asciiTheme="majorBidi" w:eastAsia="Times New Roman" w:hAnsiTheme="majorBidi" w:hint="cs"/>
          <w:color w:val="242424"/>
          <w:sz w:val="30"/>
          <w:szCs w:val="30"/>
          <w:cs/>
        </w:rPr>
        <w:t>ดังนี้</w:t>
      </w:r>
    </w:p>
    <w:p w14:paraId="164B8342" w14:textId="77777777" w:rsidR="008304DF" w:rsidRPr="00DD124B" w:rsidRDefault="008304DF" w:rsidP="008304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3"/>
        <w:gridCol w:w="266"/>
        <w:gridCol w:w="1093"/>
        <w:gridCol w:w="270"/>
        <w:gridCol w:w="1121"/>
        <w:gridCol w:w="238"/>
        <w:gridCol w:w="1150"/>
      </w:tblGrid>
      <w:tr w:rsidR="008304DF" w:rsidRPr="00825627" w14:paraId="18360C4B" w14:textId="77777777" w:rsidTr="00837A40">
        <w:tc>
          <w:tcPr>
            <w:tcW w:w="2110" w:type="pct"/>
            <w:vAlign w:val="bottom"/>
          </w:tcPr>
          <w:p w14:paraId="69F73485" w14:textId="77777777" w:rsidR="008304DF" w:rsidRPr="00825627" w:rsidRDefault="008304DF" w:rsidP="00DD12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i/>
                <w:iCs/>
                <w:color w:val="242424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4BA6BF56" w14:textId="77777777" w:rsidR="008304DF" w:rsidRPr="00825627" w:rsidRDefault="008304DF" w:rsidP="0083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072B18" w14:textId="77777777" w:rsidR="008304DF" w:rsidRPr="00825627" w:rsidRDefault="008304DF" w:rsidP="0083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490D244A" w14:textId="77777777" w:rsidR="008304DF" w:rsidRPr="00825627" w:rsidRDefault="008304DF" w:rsidP="00830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5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304DF" w:rsidRPr="00825627" w14:paraId="0E3F6C9E" w14:textId="77777777" w:rsidTr="008304DF">
        <w:tc>
          <w:tcPr>
            <w:tcW w:w="2110" w:type="pct"/>
            <w:vAlign w:val="bottom"/>
          </w:tcPr>
          <w:p w14:paraId="6C8251D1" w14:textId="77777777" w:rsidR="008304DF" w:rsidRDefault="008304DF" w:rsidP="00DD12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i/>
                <w:iCs/>
                <w:color w:val="242424"/>
                <w:sz w:val="30"/>
                <w:szCs w:val="30"/>
              </w:rPr>
            </w:pPr>
            <w:r w:rsidRPr="008E4D61">
              <w:rPr>
                <w:rFonts w:asciiTheme="majorBidi" w:eastAsia="Times New Roman" w:hAnsiTheme="majorBidi" w:hint="cs"/>
                <w:b/>
                <w:bCs/>
                <w:i/>
                <w:iCs/>
                <w:color w:val="242424"/>
                <w:sz w:val="30"/>
                <w:szCs w:val="30"/>
                <w:cs/>
              </w:rPr>
              <w:t>สำหรับรอบระยะเวลารายงานสิ้นสุด</w:t>
            </w:r>
          </w:p>
          <w:p w14:paraId="5E899E15" w14:textId="4B17BB64" w:rsidR="008304DF" w:rsidRPr="008E4D61" w:rsidRDefault="008304DF" w:rsidP="00DD12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/>
                <w:b/>
                <w:bCs/>
                <w:i/>
                <w:iCs/>
                <w:color w:val="242424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hint="cs"/>
                <w:b/>
                <w:bCs/>
                <w:i/>
                <w:iCs/>
                <w:color w:val="242424"/>
                <w:sz w:val="30"/>
                <w:szCs w:val="30"/>
                <w:cs/>
              </w:rPr>
              <w:t xml:space="preserve">   </w:t>
            </w:r>
            <w:r w:rsidRPr="008E4D61">
              <w:rPr>
                <w:rFonts w:asciiTheme="majorBidi" w:eastAsia="Times New Roman" w:hAnsiTheme="majorBidi" w:hint="cs"/>
                <w:b/>
                <w:bCs/>
                <w:i/>
                <w:iCs/>
                <w:color w:val="242424"/>
                <w:sz w:val="30"/>
                <w:szCs w:val="30"/>
                <w:cs/>
              </w:rPr>
              <w:t xml:space="preserve">วันที่ </w:t>
            </w:r>
            <w:r w:rsidR="00F97EA7" w:rsidRPr="00F97EA7">
              <w:rPr>
                <w:rFonts w:asciiTheme="majorBidi" w:eastAsia="Times New Roman" w:hAnsiTheme="majorBidi"/>
                <w:b/>
                <w:bCs/>
                <w:i/>
                <w:iCs/>
                <w:color w:val="242424"/>
                <w:sz w:val="30"/>
                <w:szCs w:val="30"/>
              </w:rPr>
              <w:t>31</w:t>
            </w:r>
            <w:r w:rsidRPr="008E4D61">
              <w:rPr>
                <w:rFonts w:asciiTheme="majorBidi" w:eastAsia="Times New Roman" w:hAnsiTheme="majorBidi"/>
                <w:b/>
                <w:bCs/>
                <w:i/>
                <w:iCs/>
                <w:color w:val="242424"/>
                <w:sz w:val="30"/>
                <w:szCs w:val="30"/>
              </w:rPr>
              <w:t xml:space="preserve"> </w:t>
            </w:r>
            <w:r w:rsidRPr="008E4D61">
              <w:rPr>
                <w:rFonts w:asciiTheme="majorBidi" w:eastAsia="Times New Roman" w:hAnsiTheme="majorBidi" w:hint="cs"/>
                <w:b/>
                <w:bCs/>
                <w:i/>
                <w:iCs/>
                <w:color w:val="24242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4" w:type="pct"/>
            <w:vAlign w:val="bottom"/>
          </w:tcPr>
          <w:p w14:paraId="60827FD7" w14:textId="77777777" w:rsidR="008304DF" w:rsidRPr="00A64408" w:rsidRDefault="008304DF" w:rsidP="0083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096F50BF" w14:textId="42C02F58" w:rsidR="008304DF" w:rsidRPr="00A64408" w:rsidRDefault="00F97EA7" w:rsidP="0083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45" w:type="pct"/>
            <w:vAlign w:val="bottom"/>
          </w:tcPr>
          <w:p w14:paraId="0E79699C" w14:textId="77777777" w:rsidR="008304DF" w:rsidRPr="00A64408" w:rsidRDefault="008304DF" w:rsidP="0083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2D53E51" w14:textId="77777777" w:rsidR="008304DF" w:rsidRPr="00A64408" w:rsidRDefault="008304DF" w:rsidP="0083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9C48F8E" w14:textId="2BE2B624" w:rsidR="008304DF" w:rsidRPr="00A64408" w:rsidRDefault="00F97EA7" w:rsidP="0083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47" w:type="pct"/>
            <w:vAlign w:val="bottom"/>
          </w:tcPr>
          <w:p w14:paraId="74C4042A" w14:textId="77777777" w:rsidR="008304DF" w:rsidRPr="00A64408" w:rsidRDefault="008304DF" w:rsidP="0083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EE0A756" w14:textId="77777777" w:rsidR="008304DF" w:rsidRPr="00A64408" w:rsidRDefault="008304DF" w:rsidP="0083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B804D42" w14:textId="455AD56E" w:rsidR="008304DF" w:rsidRPr="00A64408" w:rsidRDefault="00F97EA7" w:rsidP="0083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0" w:type="pct"/>
            <w:vAlign w:val="bottom"/>
          </w:tcPr>
          <w:p w14:paraId="7420AD99" w14:textId="77777777" w:rsidR="008304DF" w:rsidRPr="00A64408" w:rsidRDefault="008304DF" w:rsidP="0083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4B0B182" w14:textId="77777777" w:rsidR="008304DF" w:rsidRPr="00A64408" w:rsidRDefault="008304DF" w:rsidP="0083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996837F" w14:textId="3FCCB395" w:rsidR="008304DF" w:rsidRPr="00A64408" w:rsidRDefault="00F97EA7" w:rsidP="0083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DD124B" w:rsidRPr="00755A56" w14:paraId="2F3B7677" w14:textId="77777777" w:rsidTr="00837A40">
        <w:tc>
          <w:tcPr>
            <w:tcW w:w="2110" w:type="pct"/>
          </w:tcPr>
          <w:p w14:paraId="28CFDFCD" w14:textId="77777777" w:rsidR="00DD124B" w:rsidRPr="004762B8" w:rsidRDefault="00DD124B" w:rsidP="00DD12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อาคาร</w:t>
            </w:r>
            <w:r w:rsidRPr="004762B8">
              <w:rPr>
                <w:rFonts w:asciiTheme="majorBidi" w:eastAsia="Times New Roman" w:hAnsiTheme="majorBidi"/>
                <w:color w:val="242424"/>
                <w:sz w:val="30"/>
                <w:szCs w:val="30"/>
              </w:rPr>
              <w:t xml:space="preserve"> </w:t>
            </w:r>
            <w:r w:rsidRPr="004762B8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และ ส่วนปรับปรุงอาคาร</w:t>
            </w:r>
          </w:p>
        </w:tc>
        <w:tc>
          <w:tcPr>
            <w:tcW w:w="634" w:type="pct"/>
          </w:tcPr>
          <w:p w14:paraId="49C97D56" w14:textId="3BC5FCEF" w:rsidR="00DD124B" w:rsidRPr="00D90663" w:rsidRDefault="004553A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DD124B"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="00F97EA7"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  <w:r w:rsidR="00DD124B"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DD124B"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</w:tcPr>
          <w:p w14:paraId="51DA191E" w14:textId="77777777" w:rsidR="00DD124B" w:rsidRPr="00D90663" w:rsidRDefault="00DD124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6" w:type="pct"/>
          </w:tcPr>
          <w:p w14:paraId="37027BAD" w14:textId="55A9F0AB" w:rsidR="00DD124B" w:rsidRPr="00D90663" w:rsidRDefault="00064C2D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754F6546" w14:textId="77777777" w:rsidR="00DD124B" w:rsidRPr="00D90663" w:rsidRDefault="00DD124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11" w:type="pct"/>
          </w:tcPr>
          <w:p w14:paraId="01ED2EF0" w14:textId="35853743" w:rsidR="00DD124B" w:rsidRPr="00D90663" w:rsidRDefault="004553A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="00DD124B"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="00F97EA7"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  <w:r w:rsidR="00DD124B"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DD124B"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</w:tcPr>
          <w:p w14:paraId="032E4E16" w14:textId="77777777" w:rsidR="00DD124B" w:rsidRPr="00D90663" w:rsidRDefault="00DD124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27" w:type="pct"/>
          </w:tcPr>
          <w:p w14:paraId="22764B82" w14:textId="713B27E0" w:rsidR="00DD124B" w:rsidRPr="00D90663" w:rsidRDefault="00064C2D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DD124B" w:rsidRPr="00755A56" w14:paraId="0A5E780A" w14:textId="77777777" w:rsidTr="00837A40">
        <w:tc>
          <w:tcPr>
            <w:tcW w:w="2110" w:type="pct"/>
          </w:tcPr>
          <w:p w14:paraId="202F3850" w14:textId="57A53AD5" w:rsidR="00DD124B" w:rsidRPr="004762B8" w:rsidRDefault="00DD124B" w:rsidP="00DD12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โรงงาน</w:t>
            </w:r>
            <w:r w:rsidRPr="00825627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เครื่องจักร</w:t>
            </w:r>
            <w:r w:rsidRPr="00825627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อุปกรณ์</w:t>
            </w:r>
            <w:r w:rsidRPr="00825627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4" w:type="pct"/>
          </w:tcPr>
          <w:p w14:paraId="4E901114" w14:textId="77777777" w:rsidR="00DD124B" w:rsidRPr="00D90663" w:rsidRDefault="00DD124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7EC1911" w14:textId="77777777" w:rsidR="00DD124B" w:rsidRPr="00D90663" w:rsidRDefault="00DD124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6" w:type="pct"/>
          </w:tcPr>
          <w:p w14:paraId="078A4AC4" w14:textId="77777777" w:rsidR="00DD124B" w:rsidRPr="00D90663" w:rsidRDefault="00DD124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62ED69" w14:textId="77777777" w:rsidR="00DD124B" w:rsidRPr="00D90663" w:rsidRDefault="00DD124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11" w:type="pct"/>
          </w:tcPr>
          <w:p w14:paraId="713AB56D" w14:textId="77777777" w:rsidR="00DD124B" w:rsidRPr="00D90663" w:rsidRDefault="00DD124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0" w:type="pct"/>
          </w:tcPr>
          <w:p w14:paraId="744F0018" w14:textId="77777777" w:rsidR="00DD124B" w:rsidRPr="00D90663" w:rsidRDefault="00DD124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C38F55" w14:textId="77777777" w:rsidR="00DD124B" w:rsidRPr="00D90663" w:rsidRDefault="00DD124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DD124B" w:rsidRPr="00755A56" w14:paraId="6ADCCA85" w14:textId="77777777" w:rsidTr="00837A40">
        <w:tc>
          <w:tcPr>
            <w:tcW w:w="2110" w:type="pct"/>
          </w:tcPr>
          <w:p w14:paraId="33C9D2A3" w14:textId="6E58D8CC" w:rsidR="00DD124B" w:rsidRPr="004762B8" w:rsidRDefault="00DD124B" w:rsidP="00DD12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 xml:space="preserve">   </w:t>
            </w: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และเครื่องมือ</w:t>
            </w:r>
            <w:r w:rsidRPr="00825627"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  <w:t xml:space="preserve"> </w:t>
            </w:r>
            <w:r w:rsidRPr="00825627">
              <w:rPr>
                <w:rFonts w:asciiTheme="majorBidi" w:eastAsia="Times New Roman" w:hAnsiTheme="majorBidi" w:hint="cs"/>
                <w:color w:val="242424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634" w:type="pct"/>
          </w:tcPr>
          <w:p w14:paraId="60A28E0E" w14:textId="52A5E865" w:rsidR="00DD124B" w:rsidRPr="00D90663" w:rsidRDefault="004553A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DD124B"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="00F97EA7"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  <w:r w:rsidR="00DD124B"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DD124B"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</w:tcPr>
          <w:p w14:paraId="57309CEE" w14:textId="77777777" w:rsidR="00DD124B" w:rsidRPr="00D90663" w:rsidRDefault="00DD124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6" w:type="pct"/>
          </w:tcPr>
          <w:p w14:paraId="7F013B3C" w14:textId="76717787" w:rsidR="00DD124B" w:rsidRPr="00D90663" w:rsidRDefault="00064C2D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6D4A78C3" w14:textId="77777777" w:rsidR="00DD124B" w:rsidRPr="00D90663" w:rsidRDefault="00DD124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11" w:type="pct"/>
          </w:tcPr>
          <w:p w14:paraId="5D07B65E" w14:textId="41D1497A" w:rsidR="00DD124B" w:rsidRPr="00D90663" w:rsidRDefault="004553A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DD124B"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="00F97EA7"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  <w:r w:rsidR="00DD124B"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DD124B"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</w:tcPr>
          <w:p w14:paraId="0BEC12C9" w14:textId="77777777" w:rsidR="00DD124B" w:rsidRPr="00D90663" w:rsidRDefault="00DD124B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27" w:type="pct"/>
          </w:tcPr>
          <w:p w14:paraId="7A996C4D" w14:textId="0C248151" w:rsidR="00DD124B" w:rsidRPr="00D90663" w:rsidRDefault="00064C2D" w:rsidP="00DD12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</w:t>
            </w:r>
            <w:r w:rsidRPr="00D9066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D906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173C86EE" w14:textId="77777777" w:rsidR="008304DF" w:rsidRPr="00DD124B" w:rsidRDefault="008304DF" w:rsidP="008304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</w:rPr>
      </w:pPr>
    </w:p>
    <w:p w14:paraId="081107D2" w14:textId="2B6A6389" w:rsidR="008304DF" w:rsidRPr="00755A56" w:rsidRDefault="008304DF" w:rsidP="008304D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>การเปลี่ยนแปลงประมาณการอายุการให้ประโยชน์ของสินทรัพย์ดังกล่าวมีผลให้ค่าเสื่อมราคาของกลุ่มบริษัทและของ</w:t>
      </w:r>
      <w:r w:rsidRPr="00095DED">
        <w:rPr>
          <w:rFonts w:asciiTheme="majorBidi" w:eastAsia="Times New Roman" w:hAnsiTheme="majorBidi" w:hint="cs"/>
          <w:color w:val="242424"/>
          <w:sz w:val="30"/>
          <w:szCs w:val="30"/>
          <w:cs/>
        </w:rPr>
        <w:t>บริษัทสำหรับ</w:t>
      </w:r>
      <w:r>
        <w:rPr>
          <w:rFonts w:asciiTheme="majorBidi" w:eastAsia="Times New Roman" w:hAnsiTheme="majorBidi" w:hint="cs"/>
          <w:color w:val="242424"/>
          <w:sz w:val="30"/>
          <w:szCs w:val="30"/>
          <w:cs/>
        </w:rPr>
        <w:t>ปี</w:t>
      </w:r>
      <w:r w:rsidRPr="00095DED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สิ้นสุดวันที่</w:t>
      </w:r>
      <w:r w:rsidRPr="00095DED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97EA7" w:rsidRPr="00F97EA7">
        <w:rPr>
          <w:rFonts w:asciiTheme="majorBidi" w:eastAsia="Times New Roman" w:hAnsiTheme="majorBidi"/>
          <w:color w:val="242424"/>
          <w:sz w:val="30"/>
          <w:szCs w:val="30"/>
        </w:rPr>
        <w:t>31</w:t>
      </w:r>
      <w:r w:rsidRPr="00095DED">
        <w:rPr>
          <w:rFonts w:asciiTheme="majorBidi" w:eastAsia="Times New Roman" w:hAnsiTheme="majorBidi"/>
          <w:color w:val="242424"/>
          <w:sz w:val="30"/>
          <w:szCs w:val="30"/>
        </w:rPr>
        <w:t xml:space="preserve"> </w:t>
      </w:r>
      <w:r>
        <w:rPr>
          <w:rFonts w:asciiTheme="majorBidi" w:eastAsia="Times New Roman" w:hAnsiTheme="majorBidi" w:hint="cs"/>
          <w:color w:val="242424"/>
          <w:sz w:val="30"/>
          <w:szCs w:val="30"/>
          <w:cs/>
        </w:rPr>
        <w:t>ธันวาคม</w:t>
      </w:r>
      <w:r w:rsidRPr="00095DED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97EA7" w:rsidRPr="00F97EA7">
        <w:rPr>
          <w:rFonts w:asciiTheme="majorBidi" w:eastAsia="Times New Roman" w:hAnsiTheme="majorBidi"/>
          <w:color w:val="242424"/>
          <w:sz w:val="30"/>
          <w:szCs w:val="30"/>
        </w:rPr>
        <w:t>2565</w:t>
      </w:r>
      <w:r w:rsidRPr="00095DED">
        <w:rPr>
          <w:rFonts w:asciiTheme="majorBidi" w:eastAsia="Times New Roman" w:hAnsiTheme="majorBidi"/>
          <w:color w:val="242424"/>
          <w:sz w:val="30"/>
          <w:szCs w:val="30"/>
        </w:rPr>
        <w:t xml:space="preserve"> </w:t>
      </w:r>
      <w:r w:rsidRPr="00095DED">
        <w:rPr>
          <w:rFonts w:asciiTheme="majorBidi" w:eastAsia="Times New Roman" w:hAnsiTheme="majorBidi" w:hint="cs"/>
          <w:color w:val="242424"/>
          <w:sz w:val="30"/>
          <w:szCs w:val="30"/>
          <w:cs/>
        </w:rPr>
        <w:t>ลดลงจำนวน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</w:t>
      </w:r>
      <w:r w:rsidR="00F97EA7" w:rsidRPr="00F97EA7">
        <w:rPr>
          <w:rFonts w:asciiTheme="majorBidi" w:eastAsia="Times New Roman" w:hAnsiTheme="majorBidi"/>
          <w:color w:val="242424"/>
          <w:sz w:val="30"/>
          <w:szCs w:val="30"/>
        </w:rPr>
        <w:t>72</w:t>
      </w:r>
      <w:r w:rsidRPr="00755A56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ล้านบาท และ </w:t>
      </w:r>
      <w:r w:rsidR="00F97EA7" w:rsidRPr="00F97EA7">
        <w:rPr>
          <w:rFonts w:asciiTheme="majorBidi" w:eastAsia="Times New Roman" w:hAnsiTheme="majorBidi"/>
          <w:color w:val="242424"/>
          <w:sz w:val="30"/>
          <w:szCs w:val="30"/>
        </w:rPr>
        <w:t>72</w:t>
      </w:r>
      <w:r w:rsidRPr="00755A56">
        <w:rPr>
          <w:rFonts w:asciiTheme="majorBidi" w:eastAsia="Times New Roman" w:hAnsiTheme="majorBidi" w:hint="cs"/>
          <w:color w:val="242424"/>
          <w:sz w:val="30"/>
          <w:szCs w:val="30"/>
          <w:cs/>
        </w:rPr>
        <w:t xml:space="preserve"> ล้านบาท ตามลำดับ</w:t>
      </w:r>
    </w:p>
    <w:p w14:paraId="6F6D3CED" w14:textId="4CC742E3" w:rsidR="008304DF" w:rsidRPr="00DD124B" w:rsidRDefault="008304DF" w:rsidP="00DD124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</w:rPr>
      </w:pPr>
    </w:p>
    <w:p w14:paraId="3A4C8DE8" w14:textId="70784BC4" w:rsidR="00D96916" w:rsidRPr="0008365F" w:rsidRDefault="00D96916" w:rsidP="0008365F">
      <w:pPr>
        <w:pStyle w:val="NFS1"/>
        <w:ind w:left="540" w:hanging="540"/>
        <w:rPr>
          <w:b/>
          <w:bCs/>
        </w:rPr>
      </w:pPr>
      <w:r w:rsidRPr="0008365F">
        <w:rPr>
          <w:rFonts w:hint="cs"/>
          <w:b/>
          <w:bCs/>
          <w:cs/>
        </w:rPr>
        <w:t>สัญญาเช่า</w:t>
      </w:r>
    </w:p>
    <w:p w14:paraId="5867F548" w14:textId="77777777" w:rsidR="00B36C89" w:rsidRPr="00DD124B" w:rsidRDefault="00B36C89" w:rsidP="00DD124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185B3D" w:rsidRPr="005A327F" w14:paraId="78D0737C" w14:textId="77777777" w:rsidTr="00837A40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3512F416" w14:textId="77777777" w:rsidR="00185B3D" w:rsidRPr="00427B5B" w:rsidRDefault="00185B3D" w:rsidP="008304DF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7B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332AB7A0" w14:textId="77777777" w:rsidR="00185B3D" w:rsidRPr="00427B5B" w:rsidRDefault="00185B3D" w:rsidP="00837A4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7B5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8D3417B" w14:textId="77777777" w:rsidR="00185B3D" w:rsidRPr="00427B5B" w:rsidRDefault="00185B3D" w:rsidP="00837A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2B83C2AF" w14:textId="77777777" w:rsidR="00185B3D" w:rsidRPr="00427B5B" w:rsidRDefault="00185B3D" w:rsidP="00837A4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7B5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5B3D" w:rsidRPr="005A327F" w14:paraId="40FAB519" w14:textId="77777777" w:rsidTr="00837A40">
        <w:trPr>
          <w:cantSplit/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6FEB59EC" w14:textId="2B8739A0" w:rsidR="00185B3D" w:rsidRPr="00E5505B" w:rsidRDefault="00185B3D" w:rsidP="008304DF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55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550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32E5B8EF" w14:textId="144F4B11" w:rsidR="00185B3D" w:rsidRPr="00427B5B" w:rsidRDefault="00F97EA7" w:rsidP="00837A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1F46897" w14:textId="77777777" w:rsidR="00185B3D" w:rsidRPr="00427B5B" w:rsidRDefault="00185B3D" w:rsidP="00837A4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85D3270" w14:textId="2673A9C7" w:rsidR="00185B3D" w:rsidRPr="00427B5B" w:rsidRDefault="00F97EA7" w:rsidP="00837A4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A64B465" w14:textId="77777777" w:rsidR="00185B3D" w:rsidRPr="00427B5B" w:rsidRDefault="00185B3D" w:rsidP="00837A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469925D" w14:textId="7A27FD19" w:rsidR="00185B3D" w:rsidRPr="00427B5B" w:rsidRDefault="00F97EA7" w:rsidP="00837A4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61209D13" w14:textId="77777777" w:rsidR="00185B3D" w:rsidRPr="00427B5B" w:rsidRDefault="00185B3D" w:rsidP="00837A4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B36D0F2" w14:textId="1EEC67E3" w:rsidR="00185B3D" w:rsidRPr="00427B5B" w:rsidRDefault="00F97EA7" w:rsidP="00837A4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85B3D" w:rsidRPr="00453B87" w14:paraId="781B1C50" w14:textId="77777777" w:rsidTr="00837A40">
        <w:trPr>
          <w:cantSplit/>
          <w:trHeight w:val="20"/>
          <w:tblHeader/>
        </w:trPr>
        <w:tc>
          <w:tcPr>
            <w:tcW w:w="4050" w:type="dxa"/>
            <w:shd w:val="clear" w:color="auto" w:fill="auto"/>
          </w:tcPr>
          <w:p w14:paraId="6D024A1C" w14:textId="77777777" w:rsidR="00185B3D" w:rsidRPr="001E2CE0" w:rsidRDefault="00185B3D" w:rsidP="008304DF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12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0BE1FFB3" w14:textId="5022D439" w:rsidR="00185B3D" w:rsidRPr="00427B5B" w:rsidRDefault="00185B3D" w:rsidP="00837A40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427B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D56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</w:t>
            </w:r>
            <w:r w:rsidRPr="00427B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427B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0397" w:rsidRPr="009573C6" w14:paraId="0553F6EB" w14:textId="77777777" w:rsidTr="00837A40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431A224C" w14:textId="11671308" w:rsidR="00170397" w:rsidRPr="001E2CE0" w:rsidRDefault="00170397" w:rsidP="00170397">
            <w:pPr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5CA2938D" w14:textId="14C73489" w:rsidR="00170397" w:rsidRPr="00427B5B" w:rsidRDefault="00F97EA7" w:rsidP="0017039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  <w:tc>
          <w:tcPr>
            <w:tcW w:w="178" w:type="dxa"/>
            <w:vAlign w:val="bottom"/>
          </w:tcPr>
          <w:p w14:paraId="64036F2C" w14:textId="77777777" w:rsidR="00170397" w:rsidRPr="00427B5B" w:rsidRDefault="00170397" w:rsidP="001703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2CCDAD9" w14:textId="1197127F" w:rsidR="00170397" w:rsidRPr="008304DF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0" w:type="dxa"/>
            <w:vAlign w:val="bottom"/>
          </w:tcPr>
          <w:p w14:paraId="37F4BE4E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3357966" w14:textId="6FC7BB8D" w:rsidR="00170397" w:rsidRPr="00427B5B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  <w:tc>
          <w:tcPr>
            <w:tcW w:w="180" w:type="dxa"/>
            <w:vAlign w:val="bottom"/>
          </w:tcPr>
          <w:p w14:paraId="757F0755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5493A72" w14:textId="4DC07E48" w:rsidR="00170397" w:rsidRPr="00427B5B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</w:tr>
      <w:tr w:rsidR="00170397" w:rsidRPr="009573C6" w14:paraId="5D11DD63" w14:textId="77777777" w:rsidTr="00837A40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4028B172" w14:textId="756DDFD0" w:rsidR="00170397" w:rsidRPr="001E2CE0" w:rsidRDefault="00170397" w:rsidP="00170397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742C26F8" w14:textId="44FB29E7" w:rsidR="00170397" w:rsidRPr="00427B5B" w:rsidRDefault="00F97EA7" w:rsidP="0017039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  <w:vAlign w:val="bottom"/>
          </w:tcPr>
          <w:p w14:paraId="5CE00003" w14:textId="77777777" w:rsidR="00170397" w:rsidRPr="00427B5B" w:rsidRDefault="00170397" w:rsidP="001703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86D601D" w14:textId="60C10C27" w:rsidR="00170397" w:rsidRPr="00427B5B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  <w:r w:rsidRPr="00F97EA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370CF707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76D8DC1" w14:textId="37225246" w:rsidR="00170397" w:rsidRPr="00427B5B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10E3E029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11B3D78" w14:textId="2B4FF644" w:rsidR="00170397" w:rsidRPr="00427B5B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  <w:r w:rsidRPr="00F97EA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170397" w:rsidRPr="009573C6" w14:paraId="2999CBDF" w14:textId="77777777" w:rsidTr="00837A40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03F7C805" w14:textId="5465183D" w:rsidR="00170397" w:rsidRPr="001E2CE0" w:rsidRDefault="00170397" w:rsidP="00170397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 อุปกรณ์และเครื่องมือ</w:t>
            </w:r>
          </w:p>
        </w:tc>
        <w:tc>
          <w:tcPr>
            <w:tcW w:w="1260" w:type="dxa"/>
            <w:vAlign w:val="bottom"/>
          </w:tcPr>
          <w:p w14:paraId="53C128A1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44086E6" w14:textId="77777777" w:rsidR="00170397" w:rsidRPr="00427B5B" w:rsidRDefault="00170397" w:rsidP="001703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A83FA4D" w14:textId="56F1A50D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262029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5AC839C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41D2C9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6403E10" w14:textId="5D62086D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0397" w:rsidRPr="00526C5A" w14:paraId="11112C5E" w14:textId="77777777" w:rsidTr="00B9029C">
        <w:trPr>
          <w:cantSplit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1343E23" w14:textId="40FB1B8E" w:rsidR="00170397" w:rsidRPr="001E2CE0" w:rsidRDefault="00170397" w:rsidP="00170397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E2C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1260" w:type="dxa"/>
            <w:vAlign w:val="bottom"/>
          </w:tcPr>
          <w:p w14:paraId="4C4070FF" w14:textId="38FADA1A" w:rsidR="00170397" w:rsidRPr="00427B5B" w:rsidRDefault="00F97EA7" w:rsidP="0017039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78" w:type="dxa"/>
            <w:vAlign w:val="bottom"/>
          </w:tcPr>
          <w:p w14:paraId="5F3BCDE3" w14:textId="77777777" w:rsidR="00170397" w:rsidRPr="00427B5B" w:rsidRDefault="00170397" w:rsidP="001703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4566E4F" w14:textId="69492A57" w:rsidR="00170397" w:rsidRPr="00B9029C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954E" w14:textId="77777777" w:rsidR="00170397" w:rsidRPr="00B9029C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3B6AB8C" w14:textId="7E85FC31" w:rsidR="00170397" w:rsidRPr="00B9029C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E00E60" w14:textId="77777777" w:rsidR="00170397" w:rsidRPr="00B9029C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B943DBC" w14:textId="227172CD" w:rsidR="00170397" w:rsidRPr="00B9029C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</w:p>
        </w:tc>
      </w:tr>
      <w:tr w:rsidR="00170397" w14:paraId="347B932D" w14:textId="77777777" w:rsidTr="00837A40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5ADFC82C" w14:textId="4EEC6338" w:rsidR="00170397" w:rsidRPr="001E2CE0" w:rsidRDefault="00170397" w:rsidP="00170397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60" w:type="dxa"/>
            <w:vAlign w:val="bottom"/>
          </w:tcPr>
          <w:p w14:paraId="560F1866" w14:textId="6DE09908" w:rsidR="00170397" w:rsidRPr="00427B5B" w:rsidRDefault="00170397" w:rsidP="0017039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C27E7C9" w14:textId="77777777" w:rsidR="00170397" w:rsidRPr="00427B5B" w:rsidRDefault="00170397" w:rsidP="001703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1F3BE9F" w14:textId="5623C2BB" w:rsidR="00170397" w:rsidRPr="00427B5B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3EE4A0DE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3FC4CF2" w14:textId="2A80328F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120DA1F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45CBAEB" w14:textId="5441E65F" w:rsidR="00170397" w:rsidRPr="00427B5B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170397" w14:paraId="6E44A25C" w14:textId="77777777" w:rsidTr="00837A40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729296FA" w14:textId="77777777" w:rsidR="00170397" w:rsidRPr="001E2CE0" w:rsidRDefault="00170397" w:rsidP="00170397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B6EC1A" w14:textId="156D4A0F" w:rsidR="00170397" w:rsidRPr="00427B5B" w:rsidRDefault="00F97EA7" w:rsidP="0017039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178" w:type="dxa"/>
            <w:vAlign w:val="bottom"/>
          </w:tcPr>
          <w:p w14:paraId="108CA83F" w14:textId="77777777" w:rsidR="00170397" w:rsidRPr="00427B5B" w:rsidRDefault="00170397" w:rsidP="001703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F1F23AB" w14:textId="2FE8C2AB" w:rsidR="00170397" w:rsidRPr="00427B5B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180" w:type="dxa"/>
            <w:vAlign w:val="bottom"/>
          </w:tcPr>
          <w:p w14:paraId="68A84C75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B8A0FBB" w14:textId="633454A7" w:rsidR="00170397" w:rsidRPr="00427B5B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180" w:type="dxa"/>
            <w:vAlign w:val="bottom"/>
          </w:tcPr>
          <w:p w14:paraId="1A8A29A4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16C2E9A" w14:textId="5C872ACD" w:rsidR="00170397" w:rsidRPr="00427B5B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</w:tr>
      <w:tr w:rsidR="00170397" w14:paraId="0A0425B7" w14:textId="77777777" w:rsidTr="00837A40">
        <w:trPr>
          <w:cantSplit/>
          <w:trHeight w:val="20"/>
        </w:trPr>
        <w:tc>
          <w:tcPr>
            <w:tcW w:w="4050" w:type="dxa"/>
          </w:tcPr>
          <w:p w14:paraId="5A158A26" w14:textId="77777777" w:rsidR="00170397" w:rsidRPr="001E2CE0" w:rsidRDefault="00170397" w:rsidP="00170397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1AED9" w14:textId="3EE1F38A" w:rsidR="00170397" w:rsidRPr="00427B5B" w:rsidRDefault="00F97EA7" w:rsidP="0017039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178" w:type="dxa"/>
            <w:vAlign w:val="bottom"/>
          </w:tcPr>
          <w:p w14:paraId="497D628B" w14:textId="77777777" w:rsidR="00170397" w:rsidRPr="00427B5B" w:rsidRDefault="00170397" w:rsidP="0017039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A52AC" w14:textId="5559D6A5" w:rsidR="00170397" w:rsidRPr="00427B5B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</w:p>
        </w:tc>
        <w:tc>
          <w:tcPr>
            <w:tcW w:w="180" w:type="dxa"/>
            <w:vAlign w:val="bottom"/>
          </w:tcPr>
          <w:p w14:paraId="5A828B11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DEB4F" w14:textId="6BDA47E7" w:rsidR="00170397" w:rsidRPr="00427B5B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180" w:type="dxa"/>
            <w:vAlign w:val="bottom"/>
          </w:tcPr>
          <w:p w14:paraId="5FD91143" w14:textId="77777777" w:rsidR="00170397" w:rsidRPr="00427B5B" w:rsidRDefault="0017039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5780FD5" w14:textId="4A25766C" w:rsidR="00170397" w:rsidRPr="00427B5B" w:rsidRDefault="00F97EA7" w:rsidP="0017039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456</w:t>
            </w:r>
          </w:p>
        </w:tc>
      </w:tr>
    </w:tbl>
    <w:p w14:paraId="6C7839E8" w14:textId="0AEF79DF" w:rsidR="00B36C89" w:rsidRDefault="00B36C89" w:rsidP="003C2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C7884B6" w14:textId="19E9D7B0" w:rsidR="005B3176" w:rsidRPr="005B3176" w:rsidRDefault="005B3176" w:rsidP="005B317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5B4B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F97EA7" w:rsidRPr="005D5B4B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5D5B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5B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F97EA7" w:rsidRPr="005D5B4B">
        <w:rPr>
          <w:rFonts w:asciiTheme="majorBidi" w:hAnsiTheme="majorBidi" w:cstheme="majorBidi"/>
          <w:spacing w:val="-4"/>
          <w:sz w:val="30"/>
          <w:szCs w:val="30"/>
        </w:rPr>
        <w:t>49</w:t>
      </w:r>
      <w:r w:rsidRPr="005D5B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5B4B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 </w:t>
      </w:r>
      <w:r w:rsidR="00F97EA7" w:rsidRPr="005D5B4B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7613BF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5D5B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5B4B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5D5B4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D5B4B">
        <w:rPr>
          <w:rFonts w:asciiTheme="majorBidi" w:hAnsiTheme="majorBidi" w:cstheme="majorBidi"/>
          <w:spacing w:val="-4"/>
          <w:sz w:val="30"/>
          <w:szCs w:val="30"/>
          <w:cs/>
        </w:rPr>
        <w:t>ตามลำดับ</w:t>
      </w:r>
      <w:r w:rsidRPr="005B317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317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5B317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27</w:t>
      </w:r>
      <w:r w:rsidRPr="005B31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B317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27</w:t>
      </w:r>
      <w:r w:rsidRPr="005B31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B317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5B317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0687EB80" w14:textId="77777777" w:rsidR="005B3176" w:rsidRPr="005B3176" w:rsidRDefault="005B3176" w:rsidP="005B317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3286F78E" w14:textId="645E5B6A" w:rsidR="00740D3C" w:rsidRPr="00740D3C" w:rsidRDefault="00740D3C" w:rsidP="005B317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0D3C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บริษัทเช่าที่ดิน อาคาร ระบบโครงสร้างวางท่อ ถังเก็บผลิตภัณฑ์ อุปกรณ์และรถยนต์หลายสัญญา </w:t>
      </w:r>
      <w:r w:rsidR="00647D84">
        <w:rPr>
          <w:rFonts w:asciiTheme="majorBidi" w:hAnsiTheme="majorBidi" w:cstheme="majorBidi" w:hint="cs"/>
          <w:sz w:val="30"/>
          <w:szCs w:val="30"/>
          <w:cs/>
        </w:rPr>
        <w:t>เป็นระยะเวลา</w:t>
      </w:r>
      <w:r w:rsidR="007613BF">
        <w:rPr>
          <w:rFonts w:asciiTheme="majorBidi" w:hAnsiTheme="majorBidi" w:cstheme="majorBidi"/>
          <w:sz w:val="30"/>
          <w:szCs w:val="30"/>
        </w:rPr>
        <w:br/>
        <w:t>2</w:t>
      </w:r>
      <w:r w:rsidR="00BC0EC0">
        <w:rPr>
          <w:rFonts w:asciiTheme="majorBidi" w:hAnsiTheme="majorBidi" w:cstheme="majorBidi"/>
          <w:sz w:val="30"/>
          <w:szCs w:val="30"/>
        </w:rPr>
        <w:t xml:space="preserve"> </w:t>
      </w:r>
      <w:r w:rsidR="007613BF">
        <w:rPr>
          <w:rFonts w:asciiTheme="majorBidi" w:hAnsiTheme="majorBidi" w:cstheme="majorBidi"/>
          <w:sz w:val="30"/>
          <w:szCs w:val="30"/>
        </w:rPr>
        <w:t>-</w:t>
      </w:r>
      <w:r w:rsidR="00BC0EC0">
        <w:rPr>
          <w:rFonts w:asciiTheme="majorBidi" w:hAnsiTheme="majorBidi" w:cstheme="majorBidi"/>
          <w:sz w:val="30"/>
          <w:szCs w:val="30"/>
        </w:rPr>
        <w:t xml:space="preserve"> </w:t>
      </w:r>
      <w:r w:rsidR="007613BF">
        <w:rPr>
          <w:rFonts w:asciiTheme="majorBidi" w:hAnsiTheme="majorBidi" w:cstheme="majorBidi"/>
          <w:sz w:val="30"/>
          <w:szCs w:val="30"/>
        </w:rPr>
        <w:t>29</w:t>
      </w:r>
      <w:r w:rsidR="00647D84">
        <w:rPr>
          <w:rFonts w:asciiTheme="majorBidi" w:hAnsiTheme="majorBidi" w:cstheme="majorBidi"/>
          <w:sz w:val="30"/>
          <w:szCs w:val="30"/>
        </w:rPr>
        <w:t xml:space="preserve"> </w:t>
      </w:r>
      <w:r w:rsidR="00647D84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740D3C">
        <w:rPr>
          <w:rFonts w:asciiTheme="majorBidi" w:hAnsiTheme="majorBidi" w:cstheme="majorBidi" w:hint="cs"/>
          <w:sz w:val="30"/>
          <w:szCs w:val="30"/>
          <w:cs/>
        </w:rPr>
        <w:t>โด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  <w:r w:rsidRPr="00740D3C">
        <w:rPr>
          <w:rFonts w:asciiTheme="majorBidi" w:hAnsiTheme="majorBidi" w:cstheme="majorBidi" w:hint="cs"/>
          <w:sz w:val="30"/>
          <w:szCs w:val="30"/>
          <w:cs/>
        </w:rPr>
        <w:t>มีสิทธิต่ออายุสัญญาเช่าเมื่อสิ้นสุดสัญญา อัตราและกำหนดการชำระค่าเช่าเป็นไปตามที่ระบุไว้ในสัญญา</w:t>
      </w:r>
    </w:p>
    <w:p w14:paraId="1F4F03B2" w14:textId="77777777" w:rsidR="00740D3C" w:rsidRPr="001E2CE0" w:rsidRDefault="00740D3C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3B1A907" w14:textId="7ED3D2E8" w:rsidR="005B3176" w:rsidRPr="005B3176" w:rsidRDefault="005B3176" w:rsidP="005B317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3176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1AE4EAF" w14:textId="77777777" w:rsidR="005B3176" w:rsidRPr="001E2CE0" w:rsidRDefault="005B3176" w:rsidP="005B3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6F1C420" w14:textId="670D3A95" w:rsidR="005B3176" w:rsidRPr="005B3176" w:rsidRDefault="005B3176" w:rsidP="005B3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B3176">
        <w:rPr>
          <w:rFonts w:asciiTheme="majorBidi" w:hAnsiTheme="majorBidi" w:cs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5EF6813" w14:textId="77777777" w:rsidR="005B3176" w:rsidRPr="001E2CE0" w:rsidRDefault="005B3176" w:rsidP="005B3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4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1181"/>
        <w:gridCol w:w="1080"/>
        <w:gridCol w:w="179"/>
        <w:gridCol w:w="1170"/>
        <w:gridCol w:w="1144"/>
      </w:tblGrid>
      <w:tr w:rsidR="005B3176" w:rsidRPr="00C52BBD" w14:paraId="3808B481" w14:textId="77777777" w:rsidTr="00837A40">
        <w:trPr>
          <w:tblHeader/>
        </w:trPr>
        <w:tc>
          <w:tcPr>
            <w:tcW w:w="2428" w:type="pct"/>
          </w:tcPr>
          <w:p w14:paraId="02F29AEA" w14:textId="77777777" w:rsidR="005B3176" w:rsidRPr="00C52BBD" w:rsidRDefault="005B3176" w:rsidP="005B3176">
            <w:pPr>
              <w:tabs>
                <w:tab w:val="left" w:pos="282"/>
              </w:tabs>
              <w:spacing w:line="240" w:lineRule="auto"/>
              <w:ind w:left="180" w:right="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3" w:type="pct"/>
            <w:gridSpan w:val="2"/>
            <w:hideMark/>
          </w:tcPr>
          <w:p w14:paraId="302DB0A4" w14:textId="77777777" w:rsidR="005B3176" w:rsidRPr="00C52BBD" w:rsidRDefault="005B3176" w:rsidP="00837A40">
            <w:pPr>
              <w:spacing w:line="240" w:lineRule="auto"/>
              <w:ind w:left="-126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2B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</w:tcPr>
          <w:p w14:paraId="63DE4ECE" w14:textId="77777777" w:rsidR="005B3176" w:rsidRPr="00C52BBD" w:rsidRDefault="005B3176" w:rsidP="00837A40">
            <w:pPr>
              <w:spacing w:line="240" w:lineRule="auto"/>
              <w:ind w:left="-126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pct"/>
            <w:gridSpan w:val="2"/>
            <w:hideMark/>
          </w:tcPr>
          <w:p w14:paraId="628233C3" w14:textId="77777777" w:rsidR="005B3176" w:rsidRPr="00C52BBD" w:rsidRDefault="005B3176" w:rsidP="00837A40">
            <w:pPr>
              <w:spacing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2B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176" w:rsidRPr="00C52BBD" w14:paraId="4D9BAD5F" w14:textId="77777777" w:rsidTr="00837A40">
        <w:trPr>
          <w:tblHeader/>
        </w:trPr>
        <w:tc>
          <w:tcPr>
            <w:tcW w:w="2428" w:type="pct"/>
          </w:tcPr>
          <w:p w14:paraId="41018B96" w14:textId="28C33093" w:rsidR="005B3176" w:rsidRPr="00C52BBD" w:rsidRDefault="005B3176" w:rsidP="005B3176">
            <w:pPr>
              <w:tabs>
                <w:tab w:val="left" w:pos="282"/>
              </w:tabs>
              <w:spacing w:line="240" w:lineRule="auto"/>
              <w:ind w:left="180" w:right="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52BB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52B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52B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2BB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  <w:hideMark/>
          </w:tcPr>
          <w:p w14:paraId="7354C158" w14:textId="561520B6" w:rsidR="005B3176" w:rsidRPr="00C52BBD" w:rsidRDefault="00F97EA7" w:rsidP="00837A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584" w:type="pct"/>
          </w:tcPr>
          <w:p w14:paraId="158A5498" w14:textId="7E0A9ADC" w:rsidR="005B3176" w:rsidRPr="00C52BBD" w:rsidRDefault="00F97EA7" w:rsidP="00837A4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97" w:type="pct"/>
          </w:tcPr>
          <w:p w14:paraId="76DBF600" w14:textId="77777777" w:rsidR="005B3176" w:rsidRPr="00C52BBD" w:rsidRDefault="005B3176" w:rsidP="00837A4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hideMark/>
          </w:tcPr>
          <w:p w14:paraId="6F795356" w14:textId="7DBC1DD1" w:rsidR="005B3176" w:rsidRPr="00C52BBD" w:rsidRDefault="00F97EA7" w:rsidP="00837A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619" w:type="pct"/>
          </w:tcPr>
          <w:p w14:paraId="1C7EF578" w14:textId="4AC6DA7F" w:rsidR="005B3176" w:rsidRPr="00C52BBD" w:rsidRDefault="00F97EA7" w:rsidP="00837A4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E701D" w:rsidRPr="00C52BBD" w14:paraId="34ED1831" w14:textId="77777777" w:rsidTr="009E701D">
        <w:tc>
          <w:tcPr>
            <w:tcW w:w="2428" w:type="pct"/>
            <w:vAlign w:val="bottom"/>
          </w:tcPr>
          <w:p w14:paraId="56E22698" w14:textId="51494A24" w:rsidR="009E701D" w:rsidRPr="00C52BBD" w:rsidRDefault="009E701D" w:rsidP="005B3176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2" w:type="pct"/>
            <w:gridSpan w:val="5"/>
            <w:vAlign w:val="bottom"/>
          </w:tcPr>
          <w:p w14:paraId="6F4B4042" w14:textId="2E66826E" w:rsidR="009E701D" w:rsidRPr="00C52BBD" w:rsidRDefault="009E701D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2B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52B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52B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7F86" w:rsidRPr="00947F86" w14:paraId="1EAED9ED" w14:textId="77777777" w:rsidTr="005B3176">
        <w:tc>
          <w:tcPr>
            <w:tcW w:w="2428" w:type="pct"/>
            <w:vAlign w:val="bottom"/>
          </w:tcPr>
          <w:p w14:paraId="641C1486" w14:textId="3CBE1DE8" w:rsidR="005B3176" w:rsidRPr="00947F86" w:rsidRDefault="005B3176" w:rsidP="005B3176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จำนวนที่รับรู้ในงบกำไรขาดทุน</w:t>
            </w:r>
          </w:p>
        </w:tc>
        <w:tc>
          <w:tcPr>
            <w:tcW w:w="639" w:type="pct"/>
            <w:vAlign w:val="bottom"/>
          </w:tcPr>
          <w:p w14:paraId="244C42B5" w14:textId="77777777" w:rsidR="005B3176" w:rsidRPr="00947F86" w:rsidRDefault="005B3176" w:rsidP="00837A40">
            <w:pPr>
              <w:tabs>
                <w:tab w:val="decimal" w:pos="1265"/>
              </w:tabs>
              <w:spacing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CA7CE0E" w14:textId="77777777" w:rsidR="005B3176" w:rsidRPr="00947F86" w:rsidRDefault="005B3176" w:rsidP="00837A4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6C98C0AE" w14:textId="77777777" w:rsidR="005B3176" w:rsidRPr="00947F86" w:rsidRDefault="005B3176" w:rsidP="00837A40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B24CBFF" w14:textId="77777777" w:rsidR="005B3176" w:rsidRPr="00947F86" w:rsidRDefault="005B3176" w:rsidP="00837A40">
            <w:pPr>
              <w:tabs>
                <w:tab w:val="decimal" w:pos="1438"/>
              </w:tabs>
              <w:spacing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DB2C7FC" w14:textId="77777777" w:rsidR="005B3176" w:rsidRPr="00947F86" w:rsidRDefault="005B3176" w:rsidP="00837A4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F86" w:rsidRPr="00947F86" w14:paraId="5769BDBB" w14:textId="77777777" w:rsidTr="00837A40">
        <w:tc>
          <w:tcPr>
            <w:tcW w:w="2428" w:type="pct"/>
            <w:vAlign w:val="bottom"/>
          </w:tcPr>
          <w:p w14:paraId="06C5DF27" w14:textId="77777777" w:rsidR="005B3176" w:rsidRPr="00947F86" w:rsidRDefault="005B3176" w:rsidP="005B3176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39" w:type="pct"/>
            <w:vAlign w:val="bottom"/>
          </w:tcPr>
          <w:p w14:paraId="700E9C5A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B9129F1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0B030F7F" w14:textId="77777777" w:rsidR="005B3176" w:rsidRPr="00947F86" w:rsidRDefault="005B3176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F7621E1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1FE64B1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F86" w:rsidRPr="00947F86" w14:paraId="704FF067" w14:textId="77777777" w:rsidTr="00837A40">
        <w:tc>
          <w:tcPr>
            <w:tcW w:w="2428" w:type="pct"/>
          </w:tcPr>
          <w:p w14:paraId="0EA08A33" w14:textId="38628634" w:rsidR="005B3176" w:rsidRPr="00947F86" w:rsidRDefault="005B3176" w:rsidP="00ED2F13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 w:firstLine="0"/>
              <w:contextualSpacing w:val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39" w:type="pct"/>
            <w:vAlign w:val="bottom"/>
          </w:tcPr>
          <w:p w14:paraId="3FE28325" w14:textId="4F1FD5EB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584" w:type="pct"/>
            <w:vAlign w:val="bottom"/>
          </w:tcPr>
          <w:p w14:paraId="6FCDFA41" w14:textId="2AD181F6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7" w:type="pct"/>
            <w:vAlign w:val="bottom"/>
          </w:tcPr>
          <w:p w14:paraId="4C068B52" w14:textId="77777777" w:rsidR="005B3176" w:rsidRPr="00947F86" w:rsidRDefault="005B3176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21B9E6F" w14:textId="64B3A1D3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19" w:type="pct"/>
            <w:vAlign w:val="bottom"/>
          </w:tcPr>
          <w:p w14:paraId="6899D366" w14:textId="63E65E75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47F86" w:rsidRPr="00947F86" w14:paraId="5E96945E" w14:textId="77777777" w:rsidTr="00837A40">
        <w:tc>
          <w:tcPr>
            <w:tcW w:w="2428" w:type="pct"/>
          </w:tcPr>
          <w:p w14:paraId="5A7888AC" w14:textId="52315456" w:rsidR="009E701D" w:rsidRPr="00947F86" w:rsidRDefault="009E701D" w:rsidP="00ED2F13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 w:firstLine="0"/>
              <w:contextualSpacing w:val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39" w:type="pct"/>
            <w:vAlign w:val="bottom"/>
          </w:tcPr>
          <w:p w14:paraId="5D201D87" w14:textId="01E93EB4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584" w:type="pct"/>
            <w:vAlign w:val="bottom"/>
          </w:tcPr>
          <w:p w14:paraId="3419A53A" w14:textId="5A09E8F8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7" w:type="pct"/>
            <w:vAlign w:val="bottom"/>
          </w:tcPr>
          <w:p w14:paraId="56E46C19" w14:textId="77777777" w:rsidR="009E701D" w:rsidRPr="00947F86" w:rsidRDefault="009E701D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413E69B" w14:textId="4ED0F9CD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19" w:type="pct"/>
            <w:vAlign w:val="bottom"/>
          </w:tcPr>
          <w:p w14:paraId="5A8294E2" w14:textId="03BA378B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47F86" w:rsidRPr="00947F86" w14:paraId="0B5B3B13" w14:textId="77777777" w:rsidTr="00837A40">
        <w:tc>
          <w:tcPr>
            <w:tcW w:w="2428" w:type="pct"/>
            <w:vAlign w:val="bottom"/>
          </w:tcPr>
          <w:p w14:paraId="45C6A564" w14:textId="6D39F3EC" w:rsidR="005B3176" w:rsidRPr="00947F86" w:rsidRDefault="005B3176" w:rsidP="00ED2F13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 w:firstLine="0"/>
              <w:contextualSpacing w:val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โรงงาน เครื่องจักร </w:t>
            </w: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39" w:type="pct"/>
            <w:vAlign w:val="bottom"/>
          </w:tcPr>
          <w:p w14:paraId="70C3BE79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206F1D4C" w14:textId="178E5B53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61C3B177" w14:textId="77777777" w:rsidR="005B3176" w:rsidRPr="00947F86" w:rsidRDefault="005B3176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B7C1FA9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3D772C8" w14:textId="708CE8C0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F86" w:rsidRPr="00947F86" w14:paraId="46A6EA25" w14:textId="77777777" w:rsidTr="00837A40">
        <w:tc>
          <w:tcPr>
            <w:tcW w:w="2428" w:type="pct"/>
            <w:vAlign w:val="bottom"/>
          </w:tcPr>
          <w:p w14:paraId="29F5F9A6" w14:textId="2C5DCFBE" w:rsidR="009E701D" w:rsidRPr="00947F86" w:rsidRDefault="009E701D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72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และเครื่องมือเครื่องใช้โรงงาน</w:t>
            </w:r>
          </w:p>
        </w:tc>
        <w:tc>
          <w:tcPr>
            <w:tcW w:w="639" w:type="pct"/>
            <w:vAlign w:val="bottom"/>
          </w:tcPr>
          <w:p w14:paraId="5C7715AB" w14:textId="7B47D940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584" w:type="pct"/>
            <w:vAlign w:val="bottom"/>
          </w:tcPr>
          <w:p w14:paraId="5F871C15" w14:textId="2122B989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97" w:type="pct"/>
            <w:vAlign w:val="bottom"/>
          </w:tcPr>
          <w:p w14:paraId="5D4D3F19" w14:textId="77777777" w:rsidR="009E701D" w:rsidRPr="00947F86" w:rsidRDefault="009E701D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77A8A61" w14:textId="0952FBCA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619" w:type="pct"/>
            <w:vAlign w:val="bottom"/>
          </w:tcPr>
          <w:p w14:paraId="331BA573" w14:textId="258AF4D5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947F86" w:rsidRPr="00947F86" w14:paraId="36EE99C2" w14:textId="77777777" w:rsidTr="00837A40">
        <w:tc>
          <w:tcPr>
            <w:tcW w:w="2428" w:type="pct"/>
          </w:tcPr>
          <w:p w14:paraId="27B8EA23" w14:textId="16A19B8C" w:rsidR="005B3176" w:rsidRPr="00947F86" w:rsidRDefault="005B3176" w:rsidP="00ED2F13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 w:firstLine="0"/>
              <w:contextualSpacing w:val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</w:t>
            </w:r>
            <w:r w:rsidR="009E701D" w:rsidRPr="00947F8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639" w:type="pct"/>
            <w:vAlign w:val="bottom"/>
          </w:tcPr>
          <w:p w14:paraId="7BFB19A7" w14:textId="5EDD9B0D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584" w:type="pct"/>
            <w:vAlign w:val="bottom"/>
          </w:tcPr>
          <w:p w14:paraId="6B140CCF" w14:textId="258CC3D8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7" w:type="pct"/>
            <w:vAlign w:val="bottom"/>
          </w:tcPr>
          <w:p w14:paraId="7B3C45D3" w14:textId="77777777" w:rsidR="005B3176" w:rsidRPr="00947F86" w:rsidRDefault="005B3176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24FADC2" w14:textId="620F48C1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19" w:type="pct"/>
            <w:vAlign w:val="bottom"/>
          </w:tcPr>
          <w:p w14:paraId="55C9B9ED" w14:textId="1446C767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47F86" w:rsidRPr="00947F86" w14:paraId="116CC319" w14:textId="77777777" w:rsidTr="00837A40">
        <w:tc>
          <w:tcPr>
            <w:tcW w:w="2428" w:type="pct"/>
          </w:tcPr>
          <w:p w14:paraId="7A8D6716" w14:textId="77777777" w:rsidR="005B3176" w:rsidRPr="00947F86" w:rsidRDefault="005B3176" w:rsidP="00ED2F13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 w:firstLine="0"/>
              <w:contextualSpacing w:val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9" w:type="pct"/>
            <w:vAlign w:val="bottom"/>
          </w:tcPr>
          <w:p w14:paraId="1DB8BF5D" w14:textId="46D11D49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584" w:type="pct"/>
            <w:vAlign w:val="bottom"/>
          </w:tcPr>
          <w:p w14:paraId="53921CBD" w14:textId="168C5860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7" w:type="pct"/>
            <w:vAlign w:val="bottom"/>
          </w:tcPr>
          <w:p w14:paraId="27656337" w14:textId="77777777" w:rsidR="005B3176" w:rsidRPr="00947F86" w:rsidRDefault="005B3176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79C05AD" w14:textId="1B50B6B7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619" w:type="pct"/>
            <w:vAlign w:val="bottom"/>
          </w:tcPr>
          <w:p w14:paraId="3792AFBD" w14:textId="73417A26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47F86" w:rsidRPr="00947F86" w14:paraId="49EE4A38" w14:textId="77777777" w:rsidTr="00837A40">
        <w:tc>
          <w:tcPr>
            <w:tcW w:w="2428" w:type="pct"/>
            <w:vAlign w:val="bottom"/>
            <w:hideMark/>
          </w:tcPr>
          <w:p w14:paraId="5B4C4320" w14:textId="1E07D9FB" w:rsidR="005B3176" w:rsidRPr="00947F86" w:rsidRDefault="005B3176" w:rsidP="009E701D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639" w:type="pct"/>
            <w:vAlign w:val="bottom"/>
          </w:tcPr>
          <w:p w14:paraId="17B802D6" w14:textId="61116A49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584" w:type="pct"/>
            <w:vAlign w:val="bottom"/>
          </w:tcPr>
          <w:p w14:paraId="095187EA" w14:textId="0FE19361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7" w:type="pct"/>
            <w:vAlign w:val="bottom"/>
          </w:tcPr>
          <w:p w14:paraId="17D7CA04" w14:textId="77777777" w:rsidR="005B3176" w:rsidRPr="00947F86" w:rsidRDefault="005B3176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C6DC329" w14:textId="26E7C636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619" w:type="pct"/>
            <w:vAlign w:val="bottom"/>
          </w:tcPr>
          <w:p w14:paraId="29E4CF37" w14:textId="7A732C16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947F86" w:rsidRPr="00947F86" w14:paraId="2615B740" w14:textId="77777777" w:rsidTr="00837A40">
        <w:tc>
          <w:tcPr>
            <w:tcW w:w="2428" w:type="pct"/>
            <w:vAlign w:val="bottom"/>
            <w:hideMark/>
          </w:tcPr>
          <w:p w14:paraId="55A22CFF" w14:textId="77777777" w:rsidR="005B3176" w:rsidRPr="00947F86" w:rsidRDefault="005B3176" w:rsidP="005B3176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  <w:r w:rsidRPr="00947F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  <w:vAlign w:val="bottom"/>
          </w:tcPr>
          <w:p w14:paraId="49A506A2" w14:textId="26D0895B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84" w:type="pct"/>
            <w:vAlign w:val="bottom"/>
          </w:tcPr>
          <w:p w14:paraId="5AFC4014" w14:textId="12EB30C0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7" w:type="pct"/>
            <w:vAlign w:val="bottom"/>
          </w:tcPr>
          <w:p w14:paraId="1A332732" w14:textId="77777777" w:rsidR="005B3176" w:rsidRPr="00947F86" w:rsidRDefault="005B3176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7735A2B" w14:textId="6D1C060A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19" w:type="pct"/>
            <w:vAlign w:val="bottom"/>
          </w:tcPr>
          <w:p w14:paraId="5F56F584" w14:textId="2FC8FBEF" w:rsidR="005B3176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47F86" w:rsidRPr="00947F86" w14:paraId="1B2A9511" w14:textId="77777777" w:rsidTr="00837A40">
        <w:tc>
          <w:tcPr>
            <w:tcW w:w="2428" w:type="pct"/>
            <w:vAlign w:val="bottom"/>
            <w:hideMark/>
          </w:tcPr>
          <w:p w14:paraId="2A23D41D" w14:textId="319A2BCC" w:rsidR="005B3176" w:rsidRPr="00947F86" w:rsidRDefault="005B3176" w:rsidP="005B3176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  <w:r w:rsidRPr="00947F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  <w:vAlign w:val="bottom"/>
          </w:tcPr>
          <w:p w14:paraId="3B8D296A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317A88EC" w14:textId="4046DF8D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44E38F2A" w14:textId="77777777" w:rsidR="005B3176" w:rsidRPr="00947F86" w:rsidRDefault="005B3176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8F81865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0CCC83D" w14:textId="56601D0A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F86" w:rsidRPr="00947F86" w14:paraId="5045B630" w14:textId="77777777" w:rsidTr="00837A40">
        <w:tc>
          <w:tcPr>
            <w:tcW w:w="2428" w:type="pct"/>
            <w:vAlign w:val="bottom"/>
          </w:tcPr>
          <w:p w14:paraId="04A4C85B" w14:textId="7B9C6146" w:rsidR="009E701D" w:rsidRPr="00947F86" w:rsidRDefault="009E701D" w:rsidP="005B3176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ซึ่งสินทรัพย์มีมูลค่าต่ำ</w:t>
            </w:r>
          </w:p>
        </w:tc>
        <w:tc>
          <w:tcPr>
            <w:tcW w:w="639" w:type="pct"/>
            <w:vAlign w:val="bottom"/>
          </w:tcPr>
          <w:p w14:paraId="40A6F4A5" w14:textId="432F4E3E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584" w:type="pct"/>
            <w:vAlign w:val="bottom"/>
          </w:tcPr>
          <w:p w14:paraId="60043083" w14:textId="34160159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7" w:type="pct"/>
            <w:vAlign w:val="bottom"/>
          </w:tcPr>
          <w:p w14:paraId="1BC5F1E0" w14:textId="77777777" w:rsidR="009E701D" w:rsidRPr="00947F86" w:rsidRDefault="009E701D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3DCE184" w14:textId="17A8C7F3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19" w:type="pct"/>
            <w:vAlign w:val="bottom"/>
          </w:tcPr>
          <w:p w14:paraId="1BC42ED7" w14:textId="384AB336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47F86" w:rsidRPr="00947F86" w14:paraId="79D322C8" w14:textId="77777777" w:rsidTr="00837A40">
        <w:tc>
          <w:tcPr>
            <w:tcW w:w="2428" w:type="pct"/>
            <w:vAlign w:val="bottom"/>
            <w:hideMark/>
          </w:tcPr>
          <w:p w14:paraId="4BA57CE6" w14:textId="625DF846" w:rsidR="005B3176" w:rsidRPr="00947F86" w:rsidRDefault="005B3176" w:rsidP="005B3176">
            <w:pPr>
              <w:tabs>
                <w:tab w:val="clear" w:pos="227"/>
              </w:tabs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ค่าใช้จ่ายที่เกี่ยวข้องกับค่าเช่าผันแปร</w:t>
            </w:r>
            <w:r w:rsidR="009E701D"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ซึ่งไม่รวมอยู่</w:t>
            </w:r>
          </w:p>
        </w:tc>
        <w:tc>
          <w:tcPr>
            <w:tcW w:w="639" w:type="pct"/>
            <w:vAlign w:val="bottom"/>
          </w:tcPr>
          <w:p w14:paraId="26B56796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853ABC7" w14:textId="2B3C9125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5CF1B34E" w14:textId="77777777" w:rsidR="005B3176" w:rsidRPr="00947F86" w:rsidRDefault="005B3176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F789226" w14:textId="77777777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F8B9B57" w14:textId="79FAF2AB" w:rsidR="005B3176" w:rsidRPr="00947F86" w:rsidRDefault="005B3176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7F86" w:rsidRPr="00947F86" w14:paraId="6F7739D0" w14:textId="77777777" w:rsidTr="00837A40">
        <w:tc>
          <w:tcPr>
            <w:tcW w:w="2428" w:type="pct"/>
            <w:vAlign w:val="bottom"/>
          </w:tcPr>
          <w:p w14:paraId="4B293D2F" w14:textId="072CF274" w:rsidR="009E701D" w:rsidRPr="00947F86" w:rsidRDefault="009E701D" w:rsidP="005B3176">
            <w:pPr>
              <w:tabs>
                <w:tab w:val="clear" w:pos="227"/>
              </w:tabs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8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47F86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ในการวัดมูลค่าของหนี้สินตามสัญญาเช่า</w:t>
            </w:r>
          </w:p>
        </w:tc>
        <w:tc>
          <w:tcPr>
            <w:tcW w:w="639" w:type="pct"/>
            <w:vAlign w:val="bottom"/>
          </w:tcPr>
          <w:p w14:paraId="081D1748" w14:textId="0BA57991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584" w:type="pct"/>
            <w:vAlign w:val="bottom"/>
          </w:tcPr>
          <w:p w14:paraId="5F12EB83" w14:textId="6B5800E2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7" w:type="pct"/>
            <w:vAlign w:val="bottom"/>
          </w:tcPr>
          <w:p w14:paraId="73E1EFEE" w14:textId="77777777" w:rsidR="009E701D" w:rsidRPr="00947F86" w:rsidRDefault="009E701D" w:rsidP="005B317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DBE7A84" w14:textId="6F25D59E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19" w:type="pct"/>
            <w:vAlign w:val="bottom"/>
          </w:tcPr>
          <w:p w14:paraId="4F6EF9F0" w14:textId="049338DF" w:rsidR="009E701D" w:rsidRPr="00947F86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47F86" w:rsidRPr="00947F86" w14:paraId="46B2CE12" w14:textId="77777777" w:rsidTr="00B2710A">
        <w:tc>
          <w:tcPr>
            <w:tcW w:w="2428" w:type="pct"/>
          </w:tcPr>
          <w:p w14:paraId="7DAC040F" w14:textId="6D1FC25B" w:rsidR="00947F86" w:rsidRPr="005C56DB" w:rsidRDefault="005C56DB" w:rsidP="00947F86">
            <w:pPr>
              <w:tabs>
                <w:tab w:val="clear" w:pos="227"/>
              </w:tabs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6D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</w:t>
            </w:r>
            <w:r w:rsidR="00947F86" w:rsidRPr="005C56DB">
              <w:rPr>
                <w:rFonts w:asciiTheme="majorBidi" w:hAnsiTheme="majorBidi" w:cstheme="majorBidi"/>
                <w:sz w:val="30"/>
                <w:szCs w:val="30"/>
                <w:cs/>
              </w:rPr>
              <w:t>การยกเลิกและเปลี่ยนแปลงสัญญา</w:t>
            </w:r>
          </w:p>
        </w:tc>
        <w:tc>
          <w:tcPr>
            <w:tcW w:w="639" w:type="pct"/>
            <w:vAlign w:val="bottom"/>
          </w:tcPr>
          <w:p w14:paraId="4B24A6C3" w14:textId="44593985" w:rsidR="00947F86" w:rsidRPr="005C56DB" w:rsidRDefault="00F97EA7" w:rsidP="0094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584" w:type="pct"/>
            <w:vAlign w:val="bottom"/>
          </w:tcPr>
          <w:p w14:paraId="581E75A8" w14:textId="64A2EFA2" w:rsidR="00947F86" w:rsidRPr="005C56DB" w:rsidRDefault="00F97EA7" w:rsidP="0094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hanging="6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7" w:type="pct"/>
            <w:vAlign w:val="bottom"/>
          </w:tcPr>
          <w:p w14:paraId="2394A0AC" w14:textId="77777777" w:rsidR="00947F86" w:rsidRPr="005C56DB" w:rsidRDefault="00947F86" w:rsidP="00947F86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7E4BCE1" w14:textId="19FE1C64" w:rsidR="00947F86" w:rsidRPr="005C56DB" w:rsidRDefault="00F97EA7" w:rsidP="0094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619" w:type="pct"/>
            <w:vAlign w:val="bottom"/>
          </w:tcPr>
          <w:p w14:paraId="3D2EC7C6" w14:textId="76788A1C" w:rsidR="00947F86" w:rsidRPr="005C56DB" w:rsidRDefault="00F97EA7" w:rsidP="0094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303D3149" w14:textId="77777777" w:rsidR="009E701D" w:rsidRDefault="009E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6BF0D32" w14:textId="42B7CDB7" w:rsidR="00F25A18" w:rsidRPr="0008365F" w:rsidRDefault="00F25A18" w:rsidP="0008365F">
      <w:pPr>
        <w:pStyle w:val="NFS1"/>
        <w:ind w:left="540" w:hanging="540"/>
        <w:rPr>
          <w:b/>
          <w:bCs/>
        </w:rPr>
      </w:pPr>
      <w:r w:rsidRPr="0008365F">
        <w:rPr>
          <w:b/>
          <w:bCs/>
          <w:cs/>
        </w:rPr>
        <w:lastRenderedPageBreak/>
        <w:t>สินทรัพย์ไม่มีตัวตน</w:t>
      </w:r>
    </w:p>
    <w:p w14:paraId="158DDAFA" w14:textId="77777777" w:rsidR="003C239A" w:rsidRPr="009E701D" w:rsidRDefault="003C239A" w:rsidP="009E7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48"/>
        <w:gridCol w:w="864"/>
        <w:gridCol w:w="236"/>
        <w:gridCol w:w="1247"/>
        <w:gridCol w:w="236"/>
        <w:gridCol w:w="1253"/>
        <w:gridCol w:w="236"/>
        <w:gridCol w:w="1253"/>
        <w:gridCol w:w="236"/>
        <w:gridCol w:w="1253"/>
      </w:tblGrid>
      <w:tr w:rsidR="00894849" w:rsidRPr="009E701D" w14:paraId="28335F3A" w14:textId="77777777" w:rsidTr="00F537ED">
        <w:trPr>
          <w:tblHeader/>
        </w:trPr>
        <w:tc>
          <w:tcPr>
            <w:tcW w:w="2448" w:type="dxa"/>
          </w:tcPr>
          <w:p w14:paraId="6EC1D00D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238E3C8C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57C5A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4" w:type="dxa"/>
            <w:gridSpan w:val="7"/>
          </w:tcPr>
          <w:p w14:paraId="01E779AC" w14:textId="5875AA1B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F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4849" w:rsidRPr="009E701D" w14:paraId="6AFF03A7" w14:textId="77777777" w:rsidTr="00894849">
        <w:trPr>
          <w:tblHeader/>
        </w:trPr>
        <w:tc>
          <w:tcPr>
            <w:tcW w:w="2448" w:type="dxa"/>
          </w:tcPr>
          <w:p w14:paraId="156EA689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2ACEFCA0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BEECCC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50F792E9" w14:textId="29476A1F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36" w:type="dxa"/>
          </w:tcPr>
          <w:p w14:paraId="44CBD6E0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FF2E3C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9D8BF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9103ABB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9FF42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3AB27353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849" w:rsidRPr="009E701D" w14:paraId="5368208F" w14:textId="77777777" w:rsidTr="00894849">
        <w:trPr>
          <w:tblHeader/>
        </w:trPr>
        <w:tc>
          <w:tcPr>
            <w:tcW w:w="2448" w:type="dxa"/>
          </w:tcPr>
          <w:p w14:paraId="1104EB82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5EA84195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7883EC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4CB99FF" w14:textId="3E8F172A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</w:t>
            </w:r>
          </w:p>
        </w:tc>
        <w:tc>
          <w:tcPr>
            <w:tcW w:w="236" w:type="dxa"/>
          </w:tcPr>
          <w:p w14:paraId="11DF6EDB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43AC8945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1B015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010632B" w14:textId="69C5C623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FB9314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EA53827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849" w:rsidRPr="009E701D" w14:paraId="60B99D1C" w14:textId="77777777" w:rsidTr="00894849">
        <w:trPr>
          <w:tblHeader/>
        </w:trPr>
        <w:tc>
          <w:tcPr>
            <w:tcW w:w="2448" w:type="dxa"/>
          </w:tcPr>
          <w:p w14:paraId="5FB44582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3C48D507" w14:textId="1783D856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4B1ADED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1DB7581" w14:textId="3469AA29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236" w:type="dxa"/>
          </w:tcPr>
          <w:p w14:paraId="7B379134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DCA72B3" w14:textId="727ADC1D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7A9F0BC6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4293A776" w14:textId="22C4ABC2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236" w:type="dxa"/>
          </w:tcPr>
          <w:p w14:paraId="358C2F83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E077FAB" w14:textId="0CB04275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94849" w:rsidRPr="00894849" w14:paraId="6EC22830" w14:textId="77777777" w:rsidTr="005578AB">
        <w:trPr>
          <w:tblHeader/>
        </w:trPr>
        <w:tc>
          <w:tcPr>
            <w:tcW w:w="2448" w:type="dxa"/>
          </w:tcPr>
          <w:p w14:paraId="2C82F8B6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059C8231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E9D9ED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4" w:type="dxa"/>
            <w:gridSpan w:val="7"/>
          </w:tcPr>
          <w:p w14:paraId="7B14F9DA" w14:textId="6A165993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948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948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948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4849" w:rsidRPr="009E701D" w14:paraId="7EB36296" w14:textId="77777777" w:rsidTr="00894849">
        <w:tc>
          <w:tcPr>
            <w:tcW w:w="2448" w:type="dxa"/>
          </w:tcPr>
          <w:p w14:paraId="09B42446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64" w:type="dxa"/>
          </w:tcPr>
          <w:p w14:paraId="5A9EA054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B2290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5EE03EE9" w14:textId="4B5A3C61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DA544C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1E0D7C6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C2C3EA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FE29A96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513746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DC2368B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849" w:rsidRPr="009E701D" w14:paraId="16B6D1A6" w14:textId="77777777" w:rsidTr="00894849">
        <w:tc>
          <w:tcPr>
            <w:tcW w:w="2448" w:type="dxa"/>
            <w:shd w:val="clear" w:color="auto" w:fill="auto"/>
          </w:tcPr>
          <w:p w14:paraId="42DA2182" w14:textId="5BCCB0ED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64" w:type="dxa"/>
          </w:tcPr>
          <w:p w14:paraId="5F5B656F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1B33D7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45444C5F" w14:textId="0A578A6A" w:rsidR="00894849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14:paraId="6832B1AD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7BD71987" w14:textId="2CDDF465" w:rsidR="00894849" w:rsidRPr="009E701D" w:rsidRDefault="00F97EA7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05FB4E87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5003589" w14:textId="60687DB6" w:rsidR="00894849" w:rsidRPr="009E701D" w:rsidRDefault="00F97EA7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44128DDA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6D8D02B" w14:textId="6B582D4C" w:rsidR="00894849" w:rsidRPr="009E701D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894849" w:rsidRPr="009E701D" w14:paraId="40F76B53" w14:textId="77777777" w:rsidTr="00894849">
        <w:tc>
          <w:tcPr>
            <w:tcW w:w="2448" w:type="dxa"/>
            <w:shd w:val="clear" w:color="auto" w:fill="auto"/>
          </w:tcPr>
          <w:p w14:paraId="7E95807A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0878F673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BA4B68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486ECAD8" w14:textId="08A07522" w:rsidR="00894849" w:rsidRPr="009E701D" w:rsidRDefault="00894849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68AA7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3617E71" w14:textId="65CC4465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3C6049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0D46A2F2" w14:textId="442803CD" w:rsidR="00894849" w:rsidRPr="009E701D" w:rsidRDefault="00F97EA7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9E5C9E5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F7F47EF" w14:textId="3DCF8180" w:rsidR="00894849" w:rsidRPr="009E701D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94849" w:rsidRPr="009E701D" w14:paraId="1BEE0955" w14:textId="77777777" w:rsidTr="00894849">
        <w:tc>
          <w:tcPr>
            <w:tcW w:w="2448" w:type="dxa"/>
            <w:shd w:val="clear" w:color="auto" w:fill="auto"/>
          </w:tcPr>
          <w:p w14:paraId="73249DA3" w14:textId="2D56096B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64" w:type="dxa"/>
          </w:tcPr>
          <w:p w14:paraId="16C69144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E657C5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5EC062EF" w14:textId="2FE867E4" w:rsidR="00894849" w:rsidRPr="009E701D" w:rsidRDefault="00894849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A05A3F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43B2DA2F" w14:textId="61CE1348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6918DD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3DEB9D51" w14:textId="63A5918F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F0DC3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DBFA371" w14:textId="52034CC9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4849" w:rsidRPr="009E701D" w14:paraId="3732A929" w14:textId="77777777" w:rsidTr="00894849">
        <w:tc>
          <w:tcPr>
            <w:tcW w:w="2448" w:type="dxa"/>
            <w:shd w:val="clear" w:color="auto" w:fill="auto"/>
          </w:tcPr>
          <w:p w14:paraId="075A8F0A" w14:textId="1095779D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64" w:type="dxa"/>
          </w:tcPr>
          <w:p w14:paraId="0220242A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A8604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382E20DD" w14:textId="010D53EF" w:rsidR="00894849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5CAF9AE5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7D63083" w14:textId="17A127F2" w:rsidR="00894849" w:rsidRPr="009E701D" w:rsidRDefault="00F97EA7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4F0FEBF4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30DBCBBB" w14:textId="36CA57B0" w:rsidR="00894849" w:rsidRPr="009E701D" w:rsidRDefault="00F97EA7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7B238179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1C2AF62C" w14:textId="60304DE0" w:rsidR="00894849" w:rsidRPr="009E701D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</w:tr>
      <w:tr w:rsidR="00894849" w:rsidRPr="009E701D" w14:paraId="638794BD" w14:textId="77777777" w:rsidTr="00894849">
        <w:tc>
          <w:tcPr>
            <w:tcW w:w="2448" w:type="dxa"/>
            <w:shd w:val="clear" w:color="auto" w:fill="auto"/>
          </w:tcPr>
          <w:p w14:paraId="15E8CF35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64" w:type="dxa"/>
          </w:tcPr>
          <w:p w14:paraId="0277204A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C3FC2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1F61E91E" w14:textId="703CE7BA" w:rsidR="00894849" w:rsidRPr="009E701D" w:rsidRDefault="000F3FDD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38D49B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4140F455" w14:textId="6B92D0EA" w:rsidR="00894849" w:rsidRPr="009E701D" w:rsidRDefault="000F3FDD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EA394B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BA4D8F8" w14:textId="600C8B21" w:rsidR="00894849" w:rsidRPr="009E701D" w:rsidRDefault="00F97EA7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7E24A37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EA10D49" w14:textId="7A370AE7" w:rsidR="00894849" w:rsidRPr="009E701D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894849" w:rsidRPr="009E701D" w14:paraId="4C6A99EC" w14:textId="77777777" w:rsidTr="00894849">
        <w:tc>
          <w:tcPr>
            <w:tcW w:w="2448" w:type="dxa"/>
            <w:shd w:val="clear" w:color="auto" w:fill="auto"/>
          </w:tcPr>
          <w:p w14:paraId="1A112900" w14:textId="00BBC183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64" w:type="dxa"/>
          </w:tcPr>
          <w:p w14:paraId="140CE131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2ED6AF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E9542" w14:textId="037EBF32" w:rsidR="00894849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0A90B78F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CDE8D5D" w14:textId="744E69DA" w:rsidR="00894849" w:rsidRPr="009E701D" w:rsidRDefault="00F97EA7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30E20D44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6B23B381" w14:textId="74B24C8F" w:rsidR="00894849" w:rsidRPr="009E701D" w:rsidRDefault="00F97EA7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53AA58D8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491F2F69" w14:textId="0AE7E02F" w:rsidR="00894849" w:rsidRPr="009E701D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</w:tr>
      <w:tr w:rsidR="00894849" w:rsidRPr="00894849" w14:paraId="040E3986" w14:textId="77777777" w:rsidTr="00894849">
        <w:tc>
          <w:tcPr>
            <w:tcW w:w="2448" w:type="dxa"/>
          </w:tcPr>
          <w:p w14:paraId="309FD737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095527D1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BC377B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F1022B5" w14:textId="76EED708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106FC5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vAlign w:val="bottom"/>
          </w:tcPr>
          <w:p w14:paraId="769C8F56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33CDFA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171D3DA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D9188D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018FC892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4849" w:rsidRPr="009E701D" w14:paraId="03266564" w14:textId="77777777" w:rsidTr="00894849">
        <w:tc>
          <w:tcPr>
            <w:tcW w:w="2448" w:type="dxa"/>
            <w:shd w:val="clear" w:color="auto" w:fill="auto"/>
          </w:tcPr>
          <w:p w14:paraId="55FE83A8" w14:textId="09D46554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64" w:type="dxa"/>
          </w:tcPr>
          <w:p w14:paraId="4B178CC4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2E81C0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200D9661" w14:textId="26A940FA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4ED29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EF2C6E6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C534AD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4282C9DB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86BDD0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022C9395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849" w:rsidRPr="009E701D" w14:paraId="6FBD3C5F" w14:textId="77777777" w:rsidTr="00894849">
        <w:tc>
          <w:tcPr>
            <w:tcW w:w="2448" w:type="dxa"/>
            <w:shd w:val="clear" w:color="auto" w:fill="auto"/>
          </w:tcPr>
          <w:p w14:paraId="331BC713" w14:textId="06D4A502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864" w:type="dxa"/>
          </w:tcPr>
          <w:p w14:paraId="09919A39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8B9653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4BB0F799" w14:textId="45E79F05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F177E4C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3552205" w14:textId="3C1D3382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06EFB0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925EC8E" w14:textId="70FE07AB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EF0F793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D56A323" w14:textId="2BBFCC18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4849" w:rsidRPr="009E701D" w14:paraId="12B75D3B" w14:textId="77777777" w:rsidTr="00894849">
        <w:tc>
          <w:tcPr>
            <w:tcW w:w="2448" w:type="dxa"/>
            <w:shd w:val="clear" w:color="auto" w:fill="auto"/>
          </w:tcPr>
          <w:p w14:paraId="49C1ED5D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64" w:type="dxa"/>
          </w:tcPr>
          <w:p w14:paraId="029B7A63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432508B4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FBBF582" w14:textId="6683FABF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</w:t>
            </w:r>
            <w:r w:rsidRPr="009E701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C64535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4959D8F2" w14:textId="0DFAE1CD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E49BD3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5B3AB44F" w14:textId="5076108A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241F8D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2DB50CB" w14:textId="281D03A9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4849" w:rsidRPr="009E701D" w14:paraId="7C0AF40E" w14:textId="77777777" w:rsidTr="00894849">
        <w:tc>
          <w:tcPr>
            <w:tcW w:w="2448" w:type="dxa"/>
            <w:shd w:val="clear" w:color="auto" w:fill="auto"/>
          </w:tcPr>
          <w:p w14:paraId="2B2AF815" w14:textId="47A97A1A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64" w:type="dxa"/>
          </w:tcPr>
          <w:p w14:paraId="2726A988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104C45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2A7C01F7" w14:textId="7F52B5AB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642D61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DDB7A" w14:textId="45C9592B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4986E6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39C90C82" w14:textId="1AA84E1C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F1A0BB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0070B" w14:textId="26515EA3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4849" w:rsidRPr="009E701D" w14:paraId="170865DC" w14:textId="77777777" w:rsidTr="00894849">
        <w:tc>
          <w:tcPr>
            <w:tcW w:w="2448" w:type="dxa"/>
            <w:shd w:val="clear" w:color="auto" w:fill="auto"/>
          </w:tcPr>
          <w:p w14:paraId="4C830E75" w14:textId="54737D28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64" w:type="dxa"/>
          </w:tcPr>
          <w:p w14:paraId="3F16BB97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33C282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5ACE7725" w14:textId="155DC421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BD9BB6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E0B63B8" w14:textId="0A40D99F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FD5214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24280A3" w14:textId="7661FDD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C4DCFF9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4030465E" w14:textId="3E3ECC6C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94849" w:rsidRPr="009E701D" w14:paraId="24AFBC52" w14:textId="77777777" w:rsidTr="00894849">
        <w:tc>
          <w:tcPr>
            <w:tcW w:w="2448" w:type="dxa"/>
            <w:shd w:val="clear" w:color="auto" w:fill="auto"/>
          </w:tcPr>
          <w:p w14:paraId="4B41ACBB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64" w:type="dxa"/>
          </w:tcPr>
          <w:p w14:paraId="13226B6A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33C8622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18C59AD" w14:textId="48D5C4B4" w:rsidR="00894849" w:rsidRPr="009E701D" w:rsidRDefault="000F3FDD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591038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3D03466" w14:textId="0D45A47E" w:rsidR="00894849" w:rsidRPr="009E701D" w:rsidRDefault="000F3FDD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76F0D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3F0336E3" w14:textId="72C64BD8" w:rsidR="00894849" w:rsidRPr="009E701D" w:rsidRDefault="000F3FDD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95D6BD1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FFE2A76" w14:textId="4E7D57B1" w:rsidR="00894849" w:rsidRPr="009E701D" w:rsidRDefault="000F3FDD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4849" w:rsidRPr="009E701D" w14:paraId="02033617" w14:textId="77777777" w:rsidTr="00894849">
        <w:tc>
          <w:tcPr>
            <w:tcW w:w="2448" w:type="dxa"/>
            <w:shd w:val="clear" w:color="auto" w:fill="auto"/>
          </w:tcPr>
          <w:p w14:paraId="6D23972B" w14:textId="62C02BB2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64" w:type="dxa"/>
          </w:tcPr>
          <w:p w14:paraId="3C59E07C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781E49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B44A9" w14:textId="0882B264" w:rsidR="00894849" w:rsidRPr="009E701D" w:rsidRDefault="000F3FDD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35BA91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34F33" w14:textId="1EDBCAFA" w:rsidR="00894849" w:rsidRPr="009E701D" w:rsidRDefault="000F3FDD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42418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998F5" w14:textId="2B887972" w:rsidR="00894849" w:rsidRPr="009E701D" w:rsidRDefault="000F3FDD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CDEDEF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DB845" w14:textId="44CF17A9" w:rsidR="00894849" w:rsidRPr="009E701D" w:rsidRDefault="000F3FDD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94849" w:rsidRPr="00894849" w14:paraId="76CAEC0C" w14:textId="77777777" w:rsidTr="00894849">
        <w:tc>
          <w:tcPr>
            <w:tcW w:w="2448" w:type="dxa"/>
            <w:shd w:val="clear" w:color="auto" w:fill="auto"/>
          </w:tcPr>
          <w:p w14:paraId="503ED01E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E209DA6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5FE51B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FED9" w14:textId="032E7C36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B77D30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A504F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F7D78B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4514B840" w14:textId="77777777" w:rsidR="00894849" w:rsidRPr="00894849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ED5766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ED054" w14:textId="77777777" w:rsidR="00894849" w:rsidRPr="00894849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4849" w:rsidRPr="009E701D" w14:paraId="17FEC133" w14:textId="77777777" w:rsidTr="00894849">
        <w:tc>
          <w:tcPr>
            <w:tcW w:w="2448" w:type="dxa"/>
            <w:shd w:val="clear" w:color="auto" w:fill="auto"/>
          </w:tcPr>
          <w:p w14:paraId="61CE77C7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64" w:type="dxa"/>
          </w:tcPr>
          <w:p w14:paraId="5567B4D1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389747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8D5EB07" w14:textId="5EE50D35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A64E4C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416A2E1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7399CF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4E06EA5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017E9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1634299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849" w:rsidRPr="009E701D" w14:paraId="16B0FC9B" w14:textId="77777777" w:rsidTr="00894849">
        <w:tc>
          <w:tcPr>
            <w:tcW w:w="2448" w:type="dxa"/>
            <w:shd w:val="clear" w:color="auto" w:fill="auto"/>
          </w:tcPr>
          <w:p w14:paraId="1C40191F" w14:textId="196FEB1A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64" w:type="dxa"/>
          </w:tcPr>
          <w:p w14:paraId="75F8E091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0BDFBA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62106F02" w14:textId="637DE672" w:rsidR="00894849" w:rsidRPr="009E701D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2B7F9B23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shd w:val="clear" w:color="auto" w:fill="auto"/>
          </w:tcPr>
          <w:p w14:paraId="596F4769" w14:textId="1DC1E4A8" w:rsidR="00894849" w:rsidRPr="009E701D" w:rsidRDefault="00F97EA7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1D135BBE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B33E46" w14:textId="4A8659EE" w:rsidR="00894849" w:rsidRPr="009E701D" w:rsidRDefault="00F97EA7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1968CA64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291254" w14:textId="35128D9C" w:rsidR="00894849" w:rsidRPr="009E701D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</w:tr>
      <w:tr w:rsidR="00894849" w:rsidRPr="009E701D" w14:paraId="5419915F" w14:textId="77777777" w:rsidTr="00894849">
        <w:tc>
          <w:tcPr>
            <w:tcW w:w="2448" w:type="dxa"/>
          </w:tcPr>
          <w:p w14:paraId="1ED782DA" w14:textId="699C2EB6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64" w:type="dxa"/>
          </w:tcPr>
          <w:p w14:paraId="1A3EB1F0" w14:textId="77777777" w:rsidR="00894849" w:rsidRPr="009E701D" w:rsidRDefault="00894849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52CC1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14:paraId="4CC3B60B" w14:textId="0BFC7156" w:rsidR="00894849" w:rsidRPr="009E701D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14:paraId="0B2B9D77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</w:tcPr>
          <w:p w14:paraId="23448D10" w14:textId="589BBD8E" w:rsidR="00894849" w:rsidRPr="009E701D" w:rsidRDefault="00F97EA7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2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17E46672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3AEFC4" w14:textId="01D4F2E4" w:rsidR="00894849" w:rsidRPr="009E701D" w:rsidRDefault="00F97EA7" w:rsidP="00894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600D0F90" w14:textId="77777777" w:rsidR="00894849" w:rsidRPr="009E701D" w:rsidRDefault="00894849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1AED96" w14:textId="6508A2DE" w:rsidR="00894849" w:rsidRPr="009E701D" w:rsidRDefault="00F97EA7" w:rsidP="009E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</w:tbl>
    <w:p w14:paraId="40EFEB99" w14:textId="0D12DCAC" w:rsidR="000B5170" w:rsidRDefault="000B5170"/>
    <w:p w14:paraId="27A86091" w14:textId="40415A24" w:rsidR="009E701D" w:rsidRDefault="009E701D"/>
    <w:p w14:paraId="262BE6CE" w14:textId="7D422A80" w:rsidR="003C49AF" w:rsidRDefault="003C49AF"/>
    <w:p w14:paraId="6E655D25" w14:textId="41B33CF7" w:rsidR="003C49AF" w:rsidRDefault="003C49AF"/>
    <w:p w14:paraId="1436B88F" w14:textId="1252FDD9" w:rsidR="003C49AF" w:rsidRDefault="003C49AF"/>
    <w:p w14:paraId="14E134A4" w14:textId="1EAD4402" w:rsidR="003C49AF" w:rsidRDefault="003C49AF"/>
    <w:p w14:paraId="7816BEB0" w14:textId="1B9E6E76" w:rsidR="003C49AF" w:rsidRDefault="003C49AF"/>
    <w:p w14:paraId="2800568C" w14:textId="77777777" w:rsidR="003C49AF" w:rsidRDefault="003C49AF"/>
    <w:p w14:paraId="290F70E5" w14:textId="46787FD8" w:rsidR="009E701D" w:rsidRDefault="009E701D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36"/>
        <w:gridCol w:w="304"/>
        <w:gridCol w:w="1440"/>
        <w:gridCol w:w="270"/>
        <w:gridCol w:w="1440"/>
        <w:gridCol w:w="236"/>
        <w:gridCol w:w="1384"/>
      </w:tblGrid>
      <w:tr w:rsidR="003C49AF" w:rsidRPr="009E701D" w14:paraId="5ADDCC52" w14:textId="77777777" w:rsidTr="001E2CE0">
        <w:trPr>
          <w:tblHeader/>
        </w:trPr>
        <w:tc>
          <w:tcPr>
            <w:tcW w:w="3960" w:type="dxa"/>
          </w:tcPr>
          <w:p w14:paraId="5BF6FDE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77B92C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</w:tcPr>
          <w:p w14:paraId="6507AB8B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</w:tcPr>
          <w:p w14:paraId="4B88D19A" w14:textId="46A218F0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F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C49AF" w:rsidRPr="009E701D" w14:paraId="20D83356" w14:textId="77777777" w:rsidTr="001E2CE0">
        <w:trPr>
          <w:tblHeader/>
        </w:trPr>
        <w:tc>
          <w:tcPr>
            <w:tcW w:w="3960" w:type="dxa"/>
          </w:tcPr>
          <w:p w14:paraId="6EDE1632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06783E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</w:tcPr>
          <w:p w14:paraId="683FDAEE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BED8B0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70" w:type="dxa"/>
          </w:tcPr>
          <w:p w14:paraId="588BDE48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28AED3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78C8C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D67C408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9AF" w:rsidRPr="009E701D" w14:paraId="04A17EE8" w14:textId="77777777" w:rsidTr="001E2CE0">
        <w:trPr>
          <w:tblHeader/>
        </w:trPr>
        <w:tc>
          <w:tcPr>
            <w:tcW w:w="3960" w:type="dxa"/>
          </w:tcPr>
          <w:p w14:paraId="21362836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B15B6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</w:tcPr>
          <w:p w14:paraId="700CA308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FD76C95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</w:t>
            </w:r>
          </w:p>
        </w:tc>
        <w:tc>
          <w:tcPr>
            <w:tcW w:w="270" w:type="dxa"/>
          </w:tcPr>
          <w:p w14:paraId="766D6193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24B67A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679349F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2E48A7C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9AF" w:rsidRPr="009E701D" w14:paraId="2FA53104" w14:textId="77777777" w:rsidTr="001E2CE0">
        <w:trPr>
          <w:tblHeader/>
        </w:trPr>
        <w:tc>
          <w:tcPr>
            <w:tcW w:w="3960" w:type="dxa"/>
          </w:tcPr>
          <w:p w14:paraId="428E452D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700A058" w14:textId="33C1895E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" w:type="dxa"/>
          </w:tcPr>
          <w:p w14:paraId="1E14375F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89D0477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270" w:type="dxa"/>
          </w:tcPr>
          <w:p w14:paraId="0AC1119D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B9FBB5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236" w:type="dxa"/>
          </w:tcPr>
          <w:p w14:paraId="2FFA296B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B13BF78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C49AF" w:rsidRPr="009E701D" w14:paraId="1853872B" w14:textId="77777777" w:rsidTr="001E2CE0">
        <w:trPr>
          <w:tblHeader/>
        </w:trPr>
        <w:tc>
          <w:tcPr>
            <w:tcW w:w="3960" w:type="dxa"/>
          </w:tcPr>
          <w:p w14:paraId="7F444A36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9E0085A" w14:textId="77777777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" w:type="dxa"/>
          </w:tcPr>
          <w:p w14:paraId="22AD65F3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</w:tcPr>
          <w:p w14:paraId="133CA35B" w14:textId="674E22BA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48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948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948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49AF" w:rsidRPr="009E701D" w14:paraId="7144CF59" w14:textId="77777777" w:rsidTr="001E2CE0">
        <w:tc>
          <w:tcPr>
            <w:tcW w:w="3960" w:type="dxa"/>
          </w:tcPr>
          <w:p w14:paraId="440D0C33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4399DEDD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1079211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7B381F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4BB9B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3142E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E0B7A0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DF1688D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9AF" w:rsidRPr="009E701D" w14:paraId="0BD9CB73" w14:textId="77777777" w:rsidTr="001E2CE0">
        <w:tc>
          <w:tcPr>
            <w:tcW w:w="3960" w:type="dxa"/>
            <w:shd w:val="clear" w:color="auto" w:fill="auto"/>
          </w:tcPr>
          <w:p w14:paraId="77D37946" w14:textId="3A658F11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6E05AA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802ABFB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98CAAED" w14:textId="28DE8C1C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348631C5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981EB8C" w14:textId="68D7757D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18362B76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12DF9EC" w14:textId="3DE7ECF3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3C49AF" w:rsidRPr="009E701D" w14:paraId="3BA20B90" w14:textId="77777777" w:rsidTr="001E2CE0">
        <w:tc>
          <w:tcPr>
            <w:tcW w:w="3960" w:type="dxa"/>
            <w:shd w:val="clear" w:color="auto" w:fill="auto"/>
          </w:tcPr>
          <w:p w14:paraId="5115F543" w14:textId="3AB8870D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526EFAAF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0693E245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C2A9C" w14:textId="7777777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DB8FB1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4C9FF4" w14:textId="7777777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A1594F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6CEC2DB3" w14:textId="7777777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49AF" w:rsidRPr="009E701D" w14:paraId="70E1B19C" w14:textId="77777777" w:rsidTr="001E2CE0">
        <w:tc>
          <w:tcPr>
            <w:tcW w:w="3960" w:type="dxa"/>
            <w:shd w:val="clear" w:color="auto" w:fill="auto"/>
          </w:tcPr>
          <w:p w14:paraId="52A25D91" w14:textId="3331CBA6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9EC5DBE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3BD5023D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C3AB2F" w14:textId="788DE968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6E8B1FC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FEF45D" w14:textId="55DA08A9" w:rsidR="003C49AF" w:rsidRPr="00894849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43F1563F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C868D26" w14:textId="30F0D846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</w:tr>
      <w:tr w:rsidR="003C49AF" w:rsidRPr="009E701D" w14:paraId="21EF93B3" w14:textId="77777777" w:rsidTr="001E2CE0">
        <w:tc>
          <w:tcPr>
            <w:tcW w:w="3960" w:type="dxa"/>
            <w:shd w:val="clear" w:color="auto" w:fill="auto"/>
          </w:tcPr>
          <w:p w14:paraId="1D67A077" w14:textId="03AC4249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2B83B333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67E6751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4E8CAD" w14:textId="0136922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77CB9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FF7C0" w14:textId="538369B1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77804801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F57449A" w14:textId="3E8EE509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3C49AF" w:rsidRPr="009E701D" w14:paraId="1675FBF5" w14:textId="77777777" w:rsidTr="001E2CE0">
        <w:tc>
          <w:tcPr>
            <w:tcW w:w="3960" w:type="dxa"/>
            <w:shd w:val="clear" w:color="auto" w:fill="auto"/>
          </w:tcPr>
          <w:p w14:paraId="1B637F43" w14:textId="771EA2DE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315E1A4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097E222E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1EAC5" w14:textId="090041D1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49C859EA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190E5B" w14:textId="5E80A1CF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14:paraId="06488BB5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28245FA5" w14:textId="4DDC7DF0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</w:tr>
      <w:tr w:rsidR="003C49AF" w:rsidRPr="00894849" w14:paraId="4A073EAD" w14:textId="77777777" w:rsidTr="001E2CE0">
        <w:tc>
          <w:tcPr>
            <w:tcW w:w="3960" w:type="dxa"/>
          </w:tcPr>
          <w:p w14:paraId="474FB6A0" w14:textId="77777777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81E030C" w14:textId="77777777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dxa"/>
          </w:tcPr>
          <w:p w14:paraId="1267C4EB" w14:textId="77777777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1FA31E1" w14:textId="77777777" w:rsidR="003C49AF" w:rsidRPr="00894849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585BA7" w14:textId="77777777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267C95" w14:textId="77777777" w:rsidR="003C49AF" w:rsidRPr="00894849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864223" w14:textId="77777777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7A402AB" w14:textId="77777777" w:rsidR="003C49AF" w:rsidRPr="00894849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9AF" w:rsidRPr="009E701D" w14:paraId="06477B18" w14:textId="77777777" w:rsidTr="001E2CE0">
        <w:tc>
          <w:tcPr>
            <w:tcW w:w="3960" w:type="dxa"/>
            <w:shd w:val="clear" w:color="auto" w:fill="auto"/>
          </w:tcPr>
          <w:p w14:paraId="12FC438C" w14:textId="369D7C13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236" w:type="dxa"/>
          </w:tcPr>
          <w:p w14:paraId="72B81D62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1C4C3C67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3B60260" w14:textId="7777777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85F73D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D753699" w14:textId="7777777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BC3EC2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4C074A4" w14:textId="7777777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9AF" w:rsidRPr="009E701D" w14:paraId="6CF19029" w14:textId="77777777" w:rsidTr="001E2CE0">
        <w:tc>
          <w:tcPr>
            <w:tcW w:w="3960" w:type="dxa"/>
            <w:shd w:val="clear" w:color="auto" w:fill="auto"/>
          </w:tcPr>
          <w:p w14:paraId="7F49EE14" w14:textId="58C764E1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23F7578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78A4E57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FEC3FF7" w14:textId="6725DC80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5EB0D5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33543F2" w14:textId="58ACCC41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D7C785A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4B21DB94" w14:textId="34D1261F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49AF" w:rsidRPr="009E701D" w14:paraId="5595579F" w14:textId="77777777" w:rsidTr="001E2CE0">
        <w:tc>
          <w:tcPr>
            <w:tcW w:w="3960" w:type="dxa"/>
            <w:shd w:val="clear" w:color="auto" w:fill="auto"/>
          </w:tcPr>
          <w:p w14:paraId="0A34551B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14B1A8FB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04" w:type="dxa"/>
          </w:tcPr>
          <w:p w14:paraId="7EAC5330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04682" w14:textId="1C40F90F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</w:t>
            </w:r>
            <w:r w:rsidRPr="009E701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9DBCA0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E07617F" w14:textId="6F37DB41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340CD8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3DD8DCA" w14:textId="6819A1DD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E70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49AF" w:rsidRPr="009E701D" w14:paraId="1D3DF912" w14:textId="77777777" w:rsidTr="001E2CE0">
        <w:tc>
          <w:tcPr>
            <w:tcW w:w="3960" w:type="dxa"/>
            <w:shd w:val="clear" w:color="auto" w:fill="auto"/>
          </w:tcPr>
          <w:p w14:paraId="24BA63AD" w14:textId="1706A1FA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1D8E9B72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02EE35B7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8F6408" w14:textId="7777777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FD4361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F01310" w14:textId="7777777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183C8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2D70093" w14:textId="7777777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49AF" w:rsidRPr="009E701D" w14:paraId="37C38400" w14:textId="77777777" w:rsidTr="001E2CE0">
        <w:tc>
          <w:tcPr>
            <w:tcW w:w="3960" w:type="dxa"/>
            <w:shd w:val="clear" w:color="auto" w:fill="auto"/>
          </w:tcPr>
          <w:p w14:paraId="6D88F011" w14:textId="094821A2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96EB5C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6740B25D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078B87" w14:textId="20B10003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80898B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5B7308" w14:textId="4C2F1279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58DF4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37AC425" w14:textId="79DFFA4B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3C49AF" w:rsidRPr="009E701D" w14:paraId="563F9916" w14:textId="77777777" w:rsidTr="001E2CE0">
        <w:tc>
          <w:tcPr>
            <w:tcW w:w="3960" w:type="dxa"/>
            <w:shd w:val="clear" w:color="auto" w:fill="auto"/>
          </w:tcPr>
          <w:p w14:paraId="62ABD58E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752C9574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04" w:type="dxa"/>
          </w:tcPr>
          <w:p w14:paraId="4A6E806C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417DB0" w14:textId="3F969A1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7F833B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5BFC21" w14:textId="0B92852F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E42CD1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7983BEB" w14:textId="3EF2E765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49AF" w:rsidRPr="009E701D" w14:paraId="4D2D320A" w14:textId="77777777" w:rsidTr="001E2CE0">
        <w:tc>
          <w:tcPr>
            <w:tcW w:w="3960" w:type="dxa"/>
            <w:shd w:val="clear" w:color="auto" w:fill="auto"/>
          </w:tcPr>
          <w:p w14:paraId="517AD4D4" w14:textId="3407B453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043A93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6EBFD23C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1429B" w14:textId="436B3D0D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95030E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D9427" w14:textId="2B9F2C7D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0956C4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25255" w14:textId="45D99AA1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3C49AF" w:rsidRPr="00894849" w14:paraId="0EE6349A" w14:textId="77777777" w:rsidTr="001E2CE0">
        <w:tc>
          <w:tcPr>
            <w:tcW w:w="3960" w:type="dxa"/>
            <w:shd w:val="clear" w:color="auto" w:fill="auto"/>
          </w:tcPr>
          <w:p w14:paraId="59E57516" w14:textId="77777777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C9A375" w14:textId="77777777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dxa"/>
          </w:tcPr>
          <w:p w14:paraId="1C90B0DF" w14:textId="77777777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E2E08" w14:textId="77777777" w:rsidR="003C49AF" w:rsidRPr="00894849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798CCA2" w14:textId="77777777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5B0623" w14:textId="77777777" w:rsidR="003C49AF" w:rsidRPr="00894849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8074249" w14:textId="77777777" w:rsidR="003C49AF" w:rsidRPr="00894849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6AEA2" w14:textId="77777777" w:rsidR="003C49AF" w:rsidRPr="00894849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C49AF" w:rsidRPr="009E701D" w14:paraId="44A214A2" w14:textId="77777777" w:rsidTr="001E2CE0">
        <w:tc>
          <w:tcPr>
            <w:tcW w:w="3960" w:type="dxa"/>
            <w:shd w:val="clear" w:color="auto" w:fill="auto"/>
          </w:tcPr>
          <w:p w14:paraId="307CB0D1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3A981698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7A7A8CC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3834E" w14:textId="7777777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D1486F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9C27D7D" w14:textId="7777777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550F0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B2E91F3" w14:textId="77777777" w:rsidR="003C49AF" w:rsidRPr="009E701D" w:rsidRDefault="003C49AF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9AF" w:rsidRPr="009E701D" w14:paraId="50141D13" w14:textId="77777777" w:rsidTr="001E2CE0">
        <w:tc>
          <w:tcPr>
            <w:tcW w:w="3960" w:type="dxa"/>
            <w:shd w:val="clear" w:color="auto" w:fill="auto"/>
          </w:tcPr>
          <w:p w14:paraId="18FE6059" w14:textId="0FDC3A02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71C2F379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5F034B30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C684F60" w14:textId="3E4DEAAE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68B9CEAB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74B8C2" w14:textId="1F47B670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EE0A25F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C203B0" w14:textId="0FF5FD60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</w:t>
            </w:r>
          </w:p>
        </w:tc>
      </w:tr>
      <w:tr w:rsidR="003C49AF" w:rsidRPr="009E701D" w14:paraId="76892832" w14:textId="77777777" w:rsidTr="001E2CE0">
        <w:tc>
          <w:tcPr>
            <w:tcW w:w="3960" w:type="dxa"/>
          </w:tcPr>
          <w:p w14:paraId="2EAC4D33" w14:textId="2C4CF4CA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0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31A7B90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4A031B94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445D58E" w14:textId="3E79B8D5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61E8BCB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C51912" w14:textId="6343ED49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0E5FCDD0" w14:textId="77777777" w:rsidR="003C49AF" w:rsidRPr="009E701D" w:rsidRDefault="003C49A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676B39" w14:textId="50EC4B6E" w:rsidR="003C49AF" w:rsidRPr="009E701D" w:rsidRDefault="00F97EA7" w:rsidP="0063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</w:tbl>
    <w:p w14:paraId="17CD6341" w14:textId="3D6569AA" w:rsidR="00894849" w:rsidRDefault="00894849"/>
    <w:p w14:paraId="085700E5" w14:textId="77777777" w:rsidR="00F25A18" w:rsidRPr="00FA2792" w:rsidRDefault="006E3D8B" w:rsidP="00EC2E32">
      <w:pPr>
        <w:pStyle w:val="Heading9"/>
        <w:rPr>
          <w:rFonts w:asciiTheme="majorBidi" w:hAnsiTheme="majorBidi" w:cstheme="majorBidi"/>
        </w:rPr>
      </w:pPr>
      <w:r w:rsidRPr="00FA2792">
        <w:rPr>
          <w:rFonts w:asciiTheme="majorBidi" w:hAnsiTheme="majorBidi" w:cstheme="majorBidi"/>
          <w:b w:val="0"/>
          <w:cs/>
          <w:lang w:val="en-GB"/>
        </w:rPr>
        <w:br w:type="page"/>
      </w:r>
    </w:p>
    <w:p w14:paraId="0CCA154E" w14:textId="7B5C1A57" w:rsidR="006934C4" w:rsidRPr="0008365F" w:rsidRDefault="00894849" w:rsidP="0008365F">
      <w:pPr>
        <w:pStyle w:val="NFS1"/>
        <w:ind w:left="540" w:hanging="540"/>
        <w:rPr>
          <w:b/>
          <w:bCs/>
        </w:rPr>
      </w:pPr>
      <w:r w:rsidRPr="0008365F">
        <w:rPr>
          <w:rFonts w:hint="cs"/>
          <w:b/>
          <w:bCs/>
          <w:cs/>
        </w:rPr>
        <w:lastRenderedPageBreak/>
        <w:t>หนี้สินที่ม</w:t>
      </w:r>
      <w:r w:rsidR="00AC01C8" w:rsidRPr="0008365F">
        <w:rPr>
          <w:rFonts w:hint="cs"/>
          <w:b/>
          <w:bCs/>
          <w:cs/>
        </w:rPr>
        <w:t>ี</w:t>
      </w:r>
      <w:r w:rsidRPr="0008365F">
        <w:rPr>
          <w:rFonts w:hint="cs"/>
          <w:b/>
          <w:bCs/>
          <w:cs/>
        </w:rPr>
        <w:t>ภาระดอกเบี้ย</w:t>
      </w:r>
    </w:p>
    <w:p w14:paraId="4B8F32C3" w14:textId="498EBF2C" w:rsidR="004C5780" w:rsidRPr="001E2CE0" w:rsidRDefault="004C5780" w:rsidP="004C5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08576E" w14:textId="77777777" w:rsidR="0041004A" w:rsidRDefault="0041004A" w:rsidP="003C49AF">
      <w:pPr>
        <w:tabs>
          <w:tab w:val="clear" w:pos="454"/>
          <w:tab w:val="left" w:pos="540"/>
        </w:tabs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DF2105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เงินกู้ยืมระยะยาว</w:t>
      </w:r>
    </w:p>
    <w:p w14:paraId="19664783" w14:textId="77777777" w:rsidR="001E2CE0" w:rsidRPr="001E2CE0" w:rsidRDefault="001E2CE0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3274F6A" w14:textId="4C0C92BD" w:rsidR="0041004A" w:rsidRPr="00DF2105" w:rsidRDefault="0041004A" w:rsidP="003C49AF">
      <w:pPr>
        <w:tabs>
          <w:tab w:val="clear" w:pos="454"/>
          <w:tab w:val="left" w:pos="540"/>
        </w:tabs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DF2105">
        <w:rPr>
          <w:rFonts w:ascii="Angsana New" w:hAnsi="Angsana New" w:hint="cs"/>
          <w:sz w:val="30"/>
          <w:szCs w:val="30"/>
          <w:cs/>
          <w:lang w:val="th-TH"/>
        </w:rPr>
        <w:t xml:space="preserve">เงินกู้ยืมระยะยาวมียอดคงเหลือ 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DF2105">
        <w:rPr>
          <w:rFonts w:ascii="Angsana New" w:hAnsi="Angsana New"/>
          <w:sz w:val="30"/>
          <w:szCs w:val="30"/>
          <w:lang w:val="th-TH"/>
        </w:rPr>
        <w:t xml:space="preserve"> </w:t>
      </w:r>
      <w:r w:rsidRPr="00DF2105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F97EA7" w:rsidRPr="00F97EA7">
        <w:rPr>
          <w:rFonts w:ascii="Angsana New" w:hAnsi="Angsana New"/>
          <w:sz w:val="30"/>
          <w:szCs w:val="30"/>
        </w:rPr>
        <w:t>2565</w:t>
      </w:r>
      <w:r w:rsidRPr="00DF2105">
        <w:rPr>
          <w:rFonts w:ascii="Angsana New" w:hAnsi="Angsana New"/>
          <w:sz w:val="30"/>
          <w:szCs w:val="30"/>
          <w:lang w:val="th-TH"/>
        </w:rPr>
        <w:t xml:space="preserve"> </w:t>
      </w:r>
      <w:r w:rsidRPr="00DF2105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F97EA7" w:rsidRPr="00F97EA7">
        <w:rPr>
          <w:rFonts w:ascii="Angsana New" w:hAnsi="Angsana New"/>
          <w:sz w:val="30"/>
          <w:szCs w:val="30"/>
        </w:rPr>
        <w:t>2564</w:t>
      </w:r>
      <w:r w:rsidRPr="00DF2105">
        <w:rPr>
          <w:rFonts w:ascii="Angsana New" w:hAnsi="Angsana New"/>
          <w:sz w:val="30"/>
          <w:szCs w:val="30"/>
          <w:lang w:val="th-TH"/>
        </w:rPr>
        <w:t xml:space="preserve"> </w:t>
      </w:r>
      <w:r w:rsidRPr="00DF2105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14:paraId="35463FBF" w14:textId="77777777" w:rsidR="0041004A" w:rsidRPr="001E2CE0" w:rsidRDefault="0041004A" w:rsidP="004C5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61"/>
        <w:gridCol w:w="180"/>
        <w:gridCol w:w="1170"/>
      </w:tblGrid>
      <w:tr w:rsidR="00D72802" w:rsidRPr="001F6875" w14:paraId="63BEB46F" w14:textId="77777777" w:rsidTr="00D72802">
        <w:trPr>
          <w:tblHeader/>
        </w:trPr>
        <w:tc>
          <w:tcPr>
            <w:tcW w:w="4050" w:type="dxa"/>
          </w:tcPr>
          <w:p w14:paraId="33CC39C7" w14:textId="77777777" w:rsidR="00D72802" w:rsidRPr="001F6875" w:rsidRDefault="00D72802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3CD14AA7" w14:textId="77777777" w:rsidR="00D72802" w:rsidRPr="001F6875" w:rsidRDefault="00D72802" w:rsidP="00856CFE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4429CDD2" w14:textId="77777777" w:rsidR="00D72802" w:rsidRPr="001F6875" w:rsidRDefault="00D72802" w:rsidP="00856CFE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12C9D360" w14:textId="77777777" w:rsidR="00D72802" w:rsidRPr="001F6875" w:rsidRDefault="00D72802" w:rsidP="00856CFE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72802" w:rsidRPr="001F6875" w14:paraId="471A1B33" w14:textId="77777777" w:rsidTr="00D72802">
        <w:trPr>
          <w:tblHeader/>
        </w:trPr>
        <w:tc>
          <w:tcPr>
            <w:tcW w:w="4050" w:type="dxa"/>
          </w:tcPr>
          <w:p w14:paraId="261CE6C2" w14:textId="77777777" w:rsidR="00D72802" w:rsidRPr="001F6875" w:rsidRDefault="00D72802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CD718D" w14:textId="36C56A22" w:rsidR="00D72802" w:rsidRPr="001F6875" w:rsidRDefault="00F97EA7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D89F63B" w14:textId="77777777" w:rsidR="00D72802" w:rsidRPr="001F6875" w:rsidRDefault="00D72802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B7FE45" w14:textId="6CC23BC5" w:rsidR="00D72802" w:rsidRPr="001F6875" w:rsidRDefault="00F97EA7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DA23F76" w14:textId="77777777" w:rsidR="00D72802" w:rsidRPr="001F6875" w:rsidRDefault="00D72802" w:rsidP="00856CFE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46953A8" w14:textId="1539A00B" w:rsidR="00D72802" w:rsidRPr="001F6875" w:rsidRDefault="00F97EA7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BB2572" w14:textId="77777777" w:rsidR="00D72802" w:rsidRPr="001F6875" w:rsidRDefault="00D72802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983446" w14:textId="29D23BA0" w:rsidR="00D72802" w:rsidRPr="001F6875" w:rsidRDefault="00F97EA7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72802" w:rsidRPr="001F6875" w14:paraId="4BFF0160" w14:textId="77777777" w:rsidTr="00D72802">
        <w:trPr>
          <w:tblHeader/>
        </w:trPr>
        <w:tc>
          <w:tcPr>
            <w:tcW w:w="4050" w:type="dxa"/>
          </w:tcPr>
          <w:p w14:paraId="4F924F17" w14:textId="77777777" w:rsidR="00D72802" w:rsidRPr="001F6875" w:rsidRDefault="00D72802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3AF1094F" w14:textId="77777777" w:rsidR="00D72802" w:rsidRPr="001F6875" w:rsidRDefault="00D72802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72802" w:rsidRPr="001F6875" w14:paraId="3B7C5C40" w14:textId="77777777" w:rsidTr="00D72802">
        <w:tc>
          <w:tcPr>
            <w:tcW w:w="4050" w:type="dxa"/>
          </w:tcPr>
          <w:p w14:paraId="10E4AC60" w14:textId="6BB74013" w:rsidR="00D72802" w:rsidRPr="001F6875" w:rsidRDefault="00D72802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B592F4" w14:textId="4833E498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D35755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CA36AA" w14:textId="43FC7C28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9FE8FC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3EB9BB20" w14:textId="5B00AD12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4CA193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DF7444" w14:textId="6DE3E623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603B" w:rsidRPr="001F6875" w14:paraId="0D3D3167" w14:textId="77777777" w:rsidTr="00D72802">
        <w:tc>
          <w:tcPr>
            <w:tcW w:w="4050" w:type="dxa"/>
          </w:tcPr>
          <w:p w14:paraId="37AB76DE" w14:textId="764A9328" w:rsidR="0086603B" w:rsidRPr="001F6875" w:rsidRDefault="0086603B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7FBF8BE" w14:textId="77777777" w:rsidR="0086603B" w:rsidRPr="001F6875" w:rsidRDefault="0086603B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825F8D" w14:textId="77777777" w:rsidR="0086603B" w:rsidRPr="001F6875" w:rsidRDefault="0086603B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98657D" w14:textId="77777777" w:rsidR="0086603B" w:rsidRPr="001F6875" w:rsidRDefault="0086603B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7A27E7" w14:textId="77777777" w:rsidR="0086603B" w:rsidRPr="001F6875" w:rsidRDefault="0086603B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259AB4E" w14:textId="77777777" w:rsidR="0086603B" w:rsidRPr="001F6875" w:rsidRDefault="0086603B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0D6F7B" w14:textId="77777777" w:rsidR="0086603B" w:rsidRPr="001F6875" w:rsidRDefault="0086603B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7A989B" w14:textId="77777777" w:rsidR="0086603B" w:rsidRPr="001F6875" w:rsidRDefault="0086603B" w:rsidP="0086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2802" w:rsidRPr="001F6875" w14:paraId="231CF954" w14:textId="77777777" w:rsidTr="00D72802">
        <w:tc>
          <w:tcPr>
            <w:tcW w:w="4050" w:type="dxa"/>
          </w:tcPr>
          <w:p w14:paraId="2CEBCD5B" w14:textId="431CCC74" w:rsidR="00D72802" w:rsidRPr="001F6875" w:rsidRDefault="0086603B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D72802"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31E82F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A541E5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4DDBA8C" w14:textId="07D2AB16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A43DC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11A0ED6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B7FF41" w14:textId="77777777" w:rsidR="00D72802" w:rsidRPr="001F6875" w:rsidRDefault="00D72802" w:rsidP="00D7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0C866D0" w14:textId="74269944" w:rsidR="00D72802" w:rsidRPr="001F6875" w:rsidRDefault="00D72802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603B" w:rsidRPr="001F6875" w14:paraId="417EDC72" w14:textId="77777777" w:rsidTr="0086603B">
        <w:tc>
          <w:tcPr>
            <w:tcW w:w="4050" w:type="dxa"/>
          </w:tcPr>
          <w:p w14:paraId="003EFE72" w14:textId="08926A54" w:rsidR="0086603B" w:rsidRPr="001F6875" w:rsidRDefault="0086603B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BB40454" w14:textId="59558281" w:rsidR="0086603B" w:rsidRPr="001F6875" w:rsidRDefault="00F97EA7" w:rsidP="0086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16C4BD" w14:textId="77777777" w:rsidR="0086603B" w:rsidRPr="001F6875" w:rsidRDefault="0086603B" w:rsidP="0086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8864DAF" w14:textId="10DFF08B" w:rsidR="0086603B" w:rsidRPr="001F6875" w:rsidRDefault="00F97EA7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765</w:t>
            </w:r>
          </w:p>
        </w:tc>
        <w:tc>
          <w:tcPr>
            <w:tcW w:w="180" w:type="dxa"/>
          </w:tcPr>
          <w:p w14:paraId="635F04A8" w14:textId="77777777" w:rsidR="0086603B" w:rsidRPr="001F6875" w:rsidRDefault="0086603B" w:rsidP="0086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F428D87" w14:textId="03308BE1" w:rsidR="0086603B" w:rsidRPr="001F6875" w:rsidRDefault="00F97EA7" w:rsidP="0086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3C4E7B" w14:textId="77777777" w:rsidR="0086603B" w:rsidRPr="001F6875" w:rsidRDefault="0086603B" w:rsidP="0086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9BA7BC" w14:textId="326EAAE9" w:rsidR="0086603B" w:rsidRPr="001F6875" w:rsidRDefault="00F97EA7" w:rsidP="001F6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765</w:t>
            </w:r>
          </w:p>
        </w:tc>
      </w:tr>
      <w:tr w:rsidR="0090203A" w:rsidRPr="001F6875" w14:paraId="4E31BCFA" w14:textId="77777777" w:rsidTr="005B2A41">
        <w:tc>
          <w:tcPr>
            <w:tcW w:w="4050" w:type="dxa"/>
          </w:tcPr>
          <w:p w14:paraId="5356ACF5" w14:textId="36B48AFC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spacing w:line="240" w:lineRule="auto"/>
              <w:ind w:left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</w:t>
            </w:r>
            <w:r w:rsidRPr="001F687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รอตัดบัญชีส่วนที่ถึงกำหนดชำระ</w:t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</w:t>
            </w:r>
            <w:r w:rsidRPr="001F687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361C94" w14:textId="2ECDB17B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    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1F68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F330FC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AAF782" w14:textId="3FE2FAD3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    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1F68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80" w:type="dxa"/>
          </w:tcPr>
          <w:p w14:paraId="36E60667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905E88" w14:textId="54642684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    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1F68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875B54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C769C7" w14:textId="5B92DC4C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1F68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90203A" w:rsidRPr="001F6875" w14:paraId="68AA8F61" w14:textId="77777777" w:rsidTr="006B36A6">
        <w:tc>
          <w:tcPr>
            <w:tcW w:w="4050" w:type="dxa"/>
          </w:tcPr>
          <w:p w14:paraId="7BA6DB01" w14:textId="724B7DA3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CB9B0" w14:textId="6E16D48E" w:rsidR="0090203A" w:rsidRPr="0090203A" w:rsidRDefault="00F97EA7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DDC6663" w14:textId="77777777" w:rsidR="0090203A" w:rsidRPr="0090203A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0A873" w14:textId="35D74AA2" w:rsidR="0090203A" w:rsidRPr="0090203A" w:rsidRDefault="00F97EA7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764</w:t>
            </w:r>
          </w:p>
        </w:tc>
        <w:tc>
          <w:tcPr>
            <w:tcW w:w="180" w:type="dxa"/>
          </w:tcPr>
          <w:p w14:paraId="405B1E5E" w14:textId="77777777" w:rsidR="0090203A" w:rsidRPr="0090203A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8C6C8" w14:textId="0040BCAC" w:rsidR="0090203A" w:rsidRPr="0090203A" w:rsidRDefault="00F97EA7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FDE96D6" w14:textId="77777777" w:rsidR="0090203A" w:rsidRPr="0090203A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D61B8" w14:textId="65D02BD6" w:rsidR="0090203A" w:rsidRPr="0090203A" w:rsidRDefault="00F97EA7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764</w:t>
            </w:r>
          </w:p>
        </w:tc>
      </w:tr>
      <w:tr w:rsidR="0090203A" w:rsidRPr="001F6875" w14:paraId="1EA044D1" w14:textId="77777777" w:rsidTr="006B36A6">
        <w:tc>
          <w:tcPr>
            <w:tcW w:w="4050" w:type="dxa"/>
          </w:tcPr>
          <w:p w14:paraId="679ABB31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60C4428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9F87F4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2F51D0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627EEB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2DABB5A5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F643E3A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3B41542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03A" w:rsidRPr="001F6875" w14:paraId="68B0B611" w14:textId="77777777" w:rsidTr="00BD3559">
        <w:tc>
          <w:tcPr>
            <w:tcW w:w="4050" w:type="dxa"/>
          </w:tcPr>
          <w:p w14:paraId="78886FB4" w14:textId="5E45A1D6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323631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255BB90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093AE8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25CDF1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C5A738A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0F3891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F9FECC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03A" w:rsidRPr="001F6875" w14:paraId="0F9B1023" w14:textId="77777777" w:rsidTr="00BD3559">
        <w:tc>
          <w:tcPr>
            <w:tcW w:w="4050" w:type="dxa"/>
          </w:tcPr>
          <w:p w14:paraId="3D9F599B" w14:textId="4AC6BA3F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3D5704" w14:textId="5345C901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4007C6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77102B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B42845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079D96D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96F5D4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618794" w14:textId="7A7AC789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03A" w:rsidRPr="001F6875" w14:paraId="0F1616BF" w14:textId="77777777" w:rsidTr="0086603B">
        <w:tc>
          <w:tcPr>
            <w:tcW w:w="4050" w:type="dxa"/>
          </w:tcPr>
          <w:p w14:paraId="558F9251" w14:textId="01CCDA11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1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ส่วนที่ไม่มีหลักประกัน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ED1606" w14:textId="70CF73E2" w:rsidR="0090203A" w:rsidRPr="001F6875" w:rsidRDefault="00F97EA7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72D3E6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137F1CC" w14:textId="0A1F671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4417BF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14FBECB" w14:textId="73A2A3B5" w:rsidR="0090203A" w:rsidRPr="001F6875" w:rsidRDefault="00F97EA7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576BBB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CCB3AE" w14:textId="6908D7F1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203A" w:rsidRPr="001F6875" w14:paraId="189C4C05" w14:textId="77777777" w:rsidTr="0086603B">
        <w:tc>
          <w:tcPr>
            <w:tcW w:w="4050" w:type="dxa"/>
          </w:tcPr>
          <w:p w14:paraId="439A4DF7" w14:textId="5D399686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68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ADDB22" w14:textId="4347EC61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20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020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BC6CCF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729A6" w14:textId="71C28165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F5A715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0E17D268" w14:textId="02A313E3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20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020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EFAA56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674D0" w14:textId="29D0A5C4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203A" w:rsidRPr="001F6875" w14:paraId="7EBB8E1E" w14:textId="77777777" w:rsidTr="0086603B">
        <w:tc>
          <w:tcPr>
            <w:tcW w:w="4050" w:type="dxa"/>
          </w:tcPr>
          <w:p w14:paraId="12DB7ACE" w14:textId="7C480AE8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2DE52" w14:textId="4311FA3A" w:rsidR="0090203A" w:rsidRPr="0090203A" w:rsidRDefault="00F97EA7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17AD14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7C86E" w14:textId="47C74FA3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B120F1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9967E" w14:textId="1BBD8AD5" w:rsidR="0090203A" w:rsidRPr="0090203A" w:rsidRDefault="00F97EA7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1F2A8E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047B3" w14:textId="0D364565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0203A" w:rsidRPr="001F6875" w14:paraId="2D70EE28" w14:textId="77777777" w:rsidTr="0086603B">
        <w:tc>
          <w:tcPr>
            <w:tcW w:w="4050" w:type="dxa"/>
          </w:tcPr>
          <w:p w14:paraId="0A564C1E" w14:textId="4EF72E3E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autoSpaceDE w:val="0"/>
              <w:autoSpaceDN w:val="0"/>
              <w:spacing w:line="240" w:lineRule="auto"/>
              <w:ind w:left="174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8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2E168" w14:textId="49648262" w:rsidR="0090203A" w:rsidRPr="001F6875" w:rsidRDefault="00F97EA7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7E29B4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2867A" w14:textId="5D3EE881" w:rsidR="0090203A" w:rsidRPr="001F6875" w:rsidRDefault="00F97EA7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764</w:t>
            </w:r>
          </w:p>
        </w:tc>
        <w:tc>
          <w:tcPr>
            <w:tcW w:w="180" w:type="dxa"/>
          </w:tcPr>
          <w:p w14:paraId="40BDD6FA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ED1AF2" w14:textId="5AA3AB61" w:rsidR="0090203A" w:rsidRPr="0090203A" w:rsidRDefault="00F97EA7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C2FA5DC" w14:textId="77777777" w:rsidR="0090203A" w:rsidRPr="001F6875" w:rsidRDefault="0090203A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AAAA2" w14:textId="7C4D2994" w:rsidR="0090203A" w:rsidRPr="001F6875" w:rsidRDefault="00F97EA7" w:rsidP="0090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764</w:t>
            </w:r>
          </w:p>
        </w:tc>
      </w:tr>
    </w:tbl>
    <w:p w14:paraId="502A9AFC" w14:textId="3ABE82E4" w:rsidR="00D72802" w:rsidRPr="001E2CE0" w:rsidRDefault="00D72802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059CFBE" w14:textId="7AF300F1" w:rsidR="0041004A" w:rsidRPr="0041004A" w:rsidRDefault="0041004A" w:rsidP="00FA7862">
      <w:pPr>
        <w:tabs>
          <w:tab w:val="clear" w:pos="454"/>
          <w:tab w:val="clear" w:pos="680"/>
        </w:tabs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272DE4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272DE4">
        <w:rPr>
          <w:rFonts w:ascii="Angsana New" w:hAnsi="Angsana New"/>
          <w:sz w:val="30"/>
          <w:szCs w:val="30"/>
          <w:lang w:val="th-TH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F97EA7" w:rsidRPr="00F97EA7">
        <w:rPr>
          <w:rFonts w:ascii="Angsana New" w:hAnsi="Angsana New"/>
          <w:sz w:val="30"/>
          <w:szCs w:val="30"/>
        </w:rPr>
        <w:t>2565</w:t>
      </w:r>
      <w:r w:rsidRPr="00272DE4">
        <w:rPr>
          <w:rFonts w:ascii="Angsana New" w:hAnsi="Angsana New"/>
          <w:sz w:val="30"/>
          <w:szCs w:val="30"/>
          <w:lang w:val="th-TH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>กลุ่มบริษัทมีวงเงิน</w:t>
      </w:r>
      <w:r w:rsidRPr="00272DE4">
        <w:rPr>
          <w:rFonts w:ascii="Angsana New" w:hAnsi="Angsana New" w:hint="cs"/>
          <w:sz w:val="30"/>
          <w:szCs w:val="30"/>
          <w:cs/>
          <w:lang w:val="th-TH"/>
        </w:rPr>
        <w:t>กู้ยืม</w:t>
      </w:r>
      <w:r w:rsidR="00EB6C50">
        <w:rPr>
          <w:rFonts w:ascii="Angsana New" w:hAnsi="Angsana New" w:hint="cs"/>
          <w:sz w:val="30"/>
          <w:szCs w:val="30"/>
          <w:cs/>
          <w:lang w:val="th-TH"/>
        </w:rPr>
        <w:t>ระยะยาว</w:t>
      </w:r>
      <w:r w:rsidRPr="00272DE4">
        <w:rPr>
          <w:rFonts w:ascii="Angsana New" w:hAnsi="Angsana New"/>
          <w:sz w:val="30"/>
          <w:szCs w:val="30"/>
          <w:cs/>
          <w:lang w:val="th-TH"/>
        </w:rPr>
        <w:t>ซึ่งยังมิได้</w:t>
      </w:r>
      <w:r w:rsidRPr="00272DE4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Pr="00272DE4">
        <w:rPr>
          <w:rFonts w:ascii="Angsana New" w:hAnsi="Angsana New"/>
          <w:sz w:val="30"/>
          <w:szCs w:val="30"/>
          <w:cs/>
          <w:lang w:val="th-TH"/>
        </w:rPr>
        <w:t>บิกใช้เป็นจำนวนเงินรวม</w:t>
      </w:r>
      <w:r w:rsidRPr="00272DE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833</w:t>
      </w:r>
      <w:r w:rsidR="00761A41">
        <w:rPr>
          <w:rFonts w:ascii="Angsana New" w:hAnsi="Angsana New"/>
          <w:sz w:val="30"/>
          <w:szCs w:val="30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EB6C50">
        <w:rPr>
          <w:rFonts w:ascii="Angsana New" w:hAnsi="Angsana New"/>
          <w:sz w:val="30"/>
          <w:szCs w:val="30"/>
          <w:cs/>
          <w:lang w:val="th-TH"/>
        </w:rPr>
        <w:br/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="00F97EA7" w:rsidRPr="00F97EA7">
        <w:rPr>
          <w:rFonts w:ascii="Angsana New" w:hAnsi="Angsana New"/>
          <w:i/>
          <w:iCs/>
          <w:sz w:val="30"/>
          <w:szCs w:val="30"/>
        </w:rPr>
        <w:t>256</w:t>
      </w:r>
      <w:r w:rsidR="00F97EA7" w:rsidRPr="00F97EA7">
        <w:rPr>
          <w:rFonts w:ascii="Angsana New" w:hAnsi="Angsana New" w:hint="cs"/>
          <w:i/>
          <w:iCs/>
          <w:sz w:val="30"/>
          <w:szCs w:val="30"/>
        </w:rPr>
        <w:t>4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="00F97EA7" w:rsidRPr="00F97EA7">
        <w:rPr>
          <w:rFonts w:ascii="Angsana New" w:hAnsi="Angsana New"/>
          <w:i/>
          <w:iCs/>
          <w:sz w:val="30"/>
          <w:szCs w:val="30"/>
        </w:rPr>
        <w:t>1</w:t>
      </w:r>
      <w:r w:rsidRPr="0041004A">
        <w:rPr>
          <w:rFonts w:ascii="Angsana New" w:hAnsi="Angsana New"/>
          <w:i/>
          <w:iCs/>
          <w:sz w:val="30"/>
          <w:szCs w:val="30"/>
        </w:rPr>
        <w:t>,</w:t>
      </w:r>
      <w:r w:rsidR="00F97EA7" w:rsidRPr="00F97EA7">
        <w:rPr>
          <w:rFonts w:ascii="Angsana New" w:hAnsi="Angsana New"/>
          <w:i/>
          <w:iCs/>
          <w:sz w:val="30"/>
          <w:szCs w:val="30"/>
        </w:rPr>
        <w:t>800</w:t>
      </w:r>
      <w:r w:rsidRPr="0041004A">
        <w:rPr>
          <w:rFonts w:ascii="Angsana New" w:hAnsi="Angsana New"/>
          <w:i/>
          <w:iCs/>
          <w:sz w:val="30"/>
          <w:szCs w:val="30"/>
        </w:rPr>
        <w:t xml:space="preserve"> </w:t>
      </w:r>
      <w:r w:rsidRPr="004100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)</w:t>
      </w:r>
    </w:p>
    <w:p w14:paraId="30836CD6" w14:textId="77777777" w:rsidR="0041004A" w:rsidRPr="001E2CE0" w:rsidRDefault="0041004A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CF32C27" w14:textId="3C2B0112" w:rsidR="0041004A" w:rsidRPr="0041004A" w:rsidRDefault="0041004A" w:rsidP="00FA7862">
      <w:pPr>
        <w:tabs>
          <w:tab w:val="clear" w:pos="454"/>
          <w:tab w:val="clear" w:pos="680"/>
        </w:tabs>
        <w:ind w:left="540" w:right="-14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272DE4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272DE4">
        <w:rPr>
          <w:rFonts w:ascii="Angsana New" w:hAnsi="Angsana New"/>
          <w:sz w:val="30"/>
          <w:szCs w:val="30"/>
          <w:lang w:val="th-TH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F97EA7" w:rsidRPr="00F97EA7">
        <w:rPr>
          <w:rFonts w:ascii="Angsana New" w:hAnsi="Angsana New"/>
          <w:sz w:val="30"/>
          <w:szCs w:val="30"/>
        </w:rPr>
        <w:t>2565</w:t>
      </w:r>
      <w:r w:rsidRPr="00272DE4">
        <w:rPr>
          <w:rFonts w:ascii="Angsana New" w:hAnsi="Angsana New"/>
          <w:sz w:val="30"/>
          <w:szCs w:val="30"/>
          <w:lang w:val="th-TH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>กลุ่มบริษัทมีวงเงิน</w:t>
      </w:r>
      <w:r w:rsidR="00EB6C50">
        <w:rPr>
          <w:rFonts w:ascii="Angsana New" w:hAnsi="Angsana New" w:hint="cs"/>
          <w:sz w:val="30"/>
          <w:szCs w:val="30"/>
          <w:cs/>
          <w:lang w:val="th-TH"/>
        </w:rPr>
        <w:t>ระยะสั้น</w:t>
      </w:r>
      <w:r w:rsidRPr="00272DE4">
        <w:rPr>
          <w:rFonts w:ascii="Angsana New" w:hAnsi="Angsana New"/>
          <w:sz w:val="30"/>
          <w:szCs w:val="30"/>
          <w:cs/>
          <w:lang w:val="th-TH"/>
        </w:rPr>
        <w:t>ซึ่งยังมิได้เบิกใช้เป็นจำนวนเงินรวม</w:t>
      </w:r>
      <w:r w:rsidRPr="00272DE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900</w:t>
      </w:r>
      <w:r w:rsidR="00761A41">
        <w:rPr>
          <w:rFonts w:ascii="Angsana New" w:hAnsi="Angsana New"/>
          <w:sz w:val="30"/>
          <w:szCs w:val="30"/>
        </w:rPr>
        <w:t xml:space="preserve"> </w:t>
      </w:r>
      <w:r w:rsidRPr="00272DE4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272DE4">
        <w:rPr>
          <w:rFonts w:ascii="Angsana New" w:hAnsi="Angsana New"/>
          <w:sz w:val="30"/>
          <w:szCs w:val="30"/>
          <w:cs/>
          <w:lang w:val="th-TH"/>
        </w:rPr>
        <w:br/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="00F97EA7" w:rsidRPr="00F97EA7">
        <w:rPr>
          <w:rFonts w:ascii="Angsana New" w:hAnsi="Angsana New" w:hint="cs"/>
          <w:i/>
          <w:iCs/>
          <w:sz w:val="30"/>
          <w:szCs w:val="30"/>
        </w:rPr>
        <w:t>2564</w:t>
      </w:r>
      <w:r w:rsidRPr="0063524E">
        <w:rPr>
          <w:rFonts w:ascii="Angsana New" w:hAnsi="Angsana New" w:hint="cs"/>
          <w:i/>
          <w:iCs/>
          <w:sz w:val="30"/>
          <w:szCs w:val="30"/>
          <w:lang w:val="th-TH"/>
        </w:rPr>
        <w:t>:</w:t>
      </w:r>
      <w:r w:rsidR="00F97EA7" w:rsidRPr="00F97EA7">
        <w:rPr>
          <w:rFonts w:ascii="Angsana New" w:hAnsi="Angsana New"/>
          <w:i/>
          <w:iCs/>
          <w:sz w:val="30"/>
          <w:szCs w:val="30"/>
        </w:rPr>
        <w:t>900</w:t>
      </w:r>
      <w:r w:rsidRPr="0063524E">
        <w:rPr>
          <w:rFonts w:ascii="Angsana New" w:hAnsi="Angsana New" w:hint="cs"/>
          <w:i/>
          <w:iCs/>
          <w:sz w:val="30"/>
          <w:szCs w:val="30"/>
          <w:lang w:val="th-TH"/>
        </w:rPr>
        <w:t xml:space="preserve"> </w:t>
      </w:r>
      <w:r w:rsidRPr="0063524E">
        <w:rPr>
          <w:rFonts w:ascii="Angsana New" w:hAnsi="Angsana New" w:hint="cs"/>
          <w:i/>
          <w:iCs/>
          <w:sz w:val="30"/>
          <w:szCs w:val="30"/>
          <w:cs/>
          <w:lang w:val="th-TH"/>
        </w:rPr>
        <w:t>ล้านบาท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)</w:t>
      </w:r>
    </w:p>
    <w:p w14:paraId="748FC76A" w14:textId="77777777" w:rsidR="0041004A" w:rsidRDefault="0041004A" w:rsidP="00FA7862">
      <w:pPr>
        <w:tabs>
          <w:tab w:val="clear" w:pos="680"/>
        </w:tabs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CE9DD31" w14:textId="0F556F2D" w:rsidR="0041004A" w:rsidRPr="0044153A" w:rsidRDefault="0041004A" w:rsidP="001E2CE0">
      <w:pPr>
        <w:tabs>
          <w:tab w:val="clear" w:pos="454"/>
          <w:tab w:val="clear" w:pos="680"/>
        </w:tabs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FF0A3D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FF0A3D">
        <w:rPr>
          <w:rFonts w:ascii="Angsana New" w:hAnsi="Angsana New"/>
          <w:sz w:val="30"/>
          <w:szCs w:val="30"/>
          <w:lang w:val="th-TH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F97EA7" w:rsidRPr="00F97EA7">
        <w:rPr>
          <w:rFonts w:ascii="Angsana New" w:hAnsi="Angsana New"/>
          <w:sz w:val="30"/>
          <w:szCs w:val="30"/>
        </w:rPr>
        <w:t>2565</w:t>
      </w:r>
      <w:r w:rsidRPr="00FF0A3D">
        <w:rPr>
          <w:rFonts w:ascii="Angsana New" w:hAnsi="Angsana New"/>
          <w:sz w:val="30"/>
          <w:szCs w:val="30"/>
          <w:lang w:val="th-TH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FF0A3D">
        <w:rPr>
          <w:rFonts w:ascii="Angsana New" w:hAnsi="Angsana New" w:hint="cs"/>
          <w:sz w:val="30"/>
          <w:szCs w:val="30"/>
          <w:cs/>
          <w:lang w:val="th-TH"/>
        </w:rPr>
        <w:t>และบริษัท</w:t>
      </w:r>
      <w:r w:rsidRPr="00FF0A3D">
        <w:rPr>
          <w:rFonts w:ascii="Angsana New" w:hAnsi="Angsana New"/>
          <w:sz w:val="30"/>
          <w:szCs w:val="30"/>
          <w:cs/>
          <w:lang w:val="th-TH"/>
        </w:rPr>
        <w:t>มียอดเงินกู้ระยะยาวแบบมีระยะเวลาและแบบหมุนเวียนกับสถาบันการเงินหลายแห่งคงค้างรวม</w:t>
      </w:r>
      <w:r w:rsidR="00DA7E2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945</w:t>
      </w:r>
      <w:r w:rsidRPr="00FF0A3D">
        <w:rPr>
          <w:rFonts w:ascii="Angsana New" w:hAnsi="Angsana New"/>
          <w:sz w:val="30"/>
          <w:szCs w:val="30"/>
          <w:lang w:val="th-TH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th-TH"/>
        </w:rPr>
        <w:t>ล้านบาท และ</w:t>
      </w:r>
      <w:r w:rsidR="00DA7E2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945</w:t>
      </w:r>
      <w:r w:rsidRPr="00FF0A3D">
        <w:rPr>
          <w:rFonts w:ascii="Angsana New" w:hAnsi="Angsana New"/>
          <w:sz w:val="30"/>
          <w:szCs w:val="30"/>
          <w:cs/>
          <w:lang w:val="th-TH"/>
        </w:rPr>
        <w:t xml:space="preserve"> ล้านบาท ตามลำดับ 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="00F97EA7" w:rsidRPr="00F97EA7">
        <w:rPr>
          <w:rFonts w:ascii="Angsana New" w:hAnsi="Angsana New"/>
          <w:i/>
          <w:iCs/>
          <w:sz w:val="30"/>
          <w:szCs w:val="30"/>
        </w:rPr>
        <w:t>2564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="00F97EA7" w:rsidRPr="00F97EA7">
        <w:rPr>
          <w:rFonts w:ascii="Angsana New" w:hAnsi="Angsana New"/>
          <w:i/>
          <w:iCs/>
          <w:sz w:val="30"/>
          <w:szCs w:val="30"/>
        </w:rPr>
        <w:t>764</w:t>
      </w:r>
      <w:r w:rsidR="00D421B0">
        <w:rPr>
          <w:rFonts w:ascii="Angsana New" w:hAnsi="Angsana New"/>
          <w:i/>
          <w:iCs/>
          <w:sz w:val="30"/>
          <w:szCs w:val="30"/>
        </w:rPr>
        <w:t xml:space="preserve"> </w:t>
      </w:r>
      <w:r w:rsidRPr="0041004A">
        <w:rPr>
          <w:rFonts w:ascii="Angsana New" w:hAnsi="Angsana New" w:hint="cs"/>
          <w:i/>
          <w:iCs/>
          <w:sz w:val="30"/>
          <w:szCs w:val="30"/>
          <w:cs/>
          <w:lang w:val="th-TH"/>
        </w:rPr>
        <w:t>ล้านบาท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 xml:space="preserve"> </w:t>
      </w:r>
      <w:r w:rsidRPr="0041004A">
        <w:rPr>
          <w:rFonts w:ascii="Angsana New" w:hAnsi="Angsana New" w:hint="cs"/>
          <w:i/>
          <w:iCs/>
          <w:sz w:val="30"/>
          <w:szCs w:val="30"/>
          <w:cs/>
          <w:lang w:val="th-TH"/>
        </w:rPr>
        <w:t>และ</w:t>
      </w:r>
      <w:r w:rsidR="00D421B0">
        <w:rPr>
          <w:rFonts w:ascii="Angsana New" w:hAnsi="Angsana New"/>
          <w:i/>
          <w:iCs/>
          <w:sz w:val="30"/>
          <w:szCs w:val="30"/>
        </w:rPr>
        <w:t xml:space="preserve"> </w:t>
      </w:r>
      <w:r w:rsidR="00F97EA7" w:rsidRPr="00F97EA7">
        <w:rPr>
          <w:rFonts w:ascii="Angsana New" w:hAnsi="Angsana New"/>
          <w:i/>
          <w:iCs/>
          <w:sz w:val="30"/>
          <w:szCs w:val="30"/>
        </w:rPr>
        <w:t>764</w:t>
      </w:r>
      <w:r w:rsidR="00D421B0">
        <w:rPr>
          <w:rFonts w:ascii="Angsana New" w:hAnsi="Angsana New"/>
          <w:i/>
          <w:iCs/>
          <w:sz w:val="30"/>
          <w:szCs w:val="30"/>
        </w:rPr>
        <w:t xml:space="preserve"> </w:t>
      </w:r>
      <w:r w:rsidRPr="0041004A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ล้านบาท </w:t>
      </w:r>
      <w:r w:rsidRPr="0041004A">
        <w:rPr>
          <w:rFonts w:ascii="Angsana New" w:hAnsi="Angsana New"/>
          <w:i/>
          <w:iCs/>
          <w:sz w:val="30"/>
          <w:szCs w:val="30"/>
          <w:cs/>
          <w:lang w:val="th-TH"/>
        </w:rPr>
        <w:t>ตามลำดับ</w:t>
      </w:r>
      <w:r w:rsidRPr="0041004A">
        <w:rPr>
          <w:rFonts w:ascii="Angsana New" w:hAnsi="Angsana New"/>
          <w:i/>
          <w:iCs/>
          <w:sz w:val="30"/>
          <w:szCs w:val="30"/>
          <w:lang w:val="th-TH"/>
        </w:rPr>
        <w:t>)</w:t>
      </w:r>
      <w:r w:rsidRPr="0041004A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th-TH"/>
        </w:rPr>
        <w:t>โดยมีอัตราดอกเบี้ยและกำหนดชำระคืนที่แตกต่างกันตามที่ระบุไว้ในแต่ละสัญญา ภายใต้สัญญาดังกล่าว บริษั</w:t>
      </w:r>
      <w:r w:rsidRPr="0044153A">
        <w:rPr>
          <w:rFonts w:ascii="Angsana New" w:hAnsi="Angsana New"/>
          <w:sz w:val="30"/>
          <w:szCs w:val="30"/>
          <w:cs/>
          <w:lang w:val="th-TH"/>
        </w:rPr>
        <w:t>ทต้องปฏิบัติตามเงื่อนไขบางประการเกี่ยวกับการรักษาอัตราส่วนทางการเงินต่าง</w:t>
      </w:r>
      <w:r w:rsidRPr="0044153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4153A">
        <w:rPr>
          <w:rFonts w:ascii="Angsana New" w:hAnsi="Angsana New"/>
          <w:sz w:val="30"/>
          <w:szCs w:val="30"/>
          <w:cs/>
          <w:lang w:val="th-TH"/>
        </w:rPr>
        <w:t>ๆ การดำรงสัดส่วนการถือหุ้นของผู้ถือหุ้นใหญ่และเงื่อนไขอื่นตามที่ระบุไว้ในสัญญา</w:t>
      </w:r>
    </w:p>
    <w:p w14:paraId="1BE8E27D" w14:textId="77777777" w:rsidR="0041004A" w:rsidRPr="001E2CE0" w:rsidRDefault="0041004A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4A1043" w14:textId="4924550E" w:rsidR="0044153A" w:rsidRPr="00FF0A3D" w:rsidRDefault="0044153A" w:rsidP="001E2CE0">
      <w:pPr>
        <w:spacing w:line="240" w:lineRule="auto"/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  <w:r w:rsidRPr="00FF0A3D">
        <w:rPr>
          <w:rFonts w:ascii="Angsana New" w:hAnsi="Angsana New"/>
          <w:sz w:val="30"/>
          <w:szCs w:val="30"/>
          <w:cs/>
          <w:lang w:val="en-GB"/>
        </w:rPr>
        <w:t>กลุ่ม</w:t>
      </w:r>
      <w:r w:rsidRPr="00FF0A3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FF0A3D">
        <w:rPr>
          <w:rFonts w:ascii="Angsana New" w:hAnsi="Angsana New"/>
          <w:sz w:val="30"/>
          <w:szCs w:val="30"/>
          <w:cs/>
          <w:lang w:val="en-GB"/>
        </w:rPr>
        <w:t>มีรายละเอียดของเงินกู้ยืม</w:t>
      </w:r>
      <w:bookmarkStart w:id="2" w:name="_Hlk61804012"/>
      <w:r w:rsidRPr="00FF0A3D">
        <w:rPr>
          <w:rFonts w:ascii="Angsana New" w:hAnsi="Angsana New" w:hint="cs"/>
          <w:sz w:val="30"/>
          <w:szCs w:val="30"/>
          <w:cs/>
          <w:lang w:val="en-GB"/>
        </w:rPr>
        <w:t>จากสถาบันการเงินของกลุ่มบริษัท</w:t>
      </w:r>
      <w:r w:rsidRPr="00FF0A3D">
        <w:rPr>
          <w:rFonts w:ascii="Angsana New" w:hAnsi="Angsana New"/>
          <w:sz w:val="30"/>
          <w:szCs w:val="30"/>
          <w:cs/>
          <w:lang w:val="en-GB"/>
        </w:rPr>
        <w:t xml:space="preserve"> </w:t>
      </w:r>
      <w:bookmarkEnd w:id="2"/>
      <w:r w:rsidRPr="00FF0A3D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F97EA7" w:rsidRPr="00F97EA7">
        <w:rPr>
          <w:rFonts w:ascii="Angsana New" w:hAnsi="Angsana New"/>
          <w:sz w:val="30"/>
          <w:szCs w:val="30"/>
        </w:rPr>
        <w:t>31</w:t>
      </w:r>
      <w:r w:rsidRPr="00FF0A3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97EA7" w:rsidRPr="00F97EA7">
        <w:rPr>
          <w:rFonts w:ascii="Angsana New" w:hAnsi="Angsana New"/>
          <w:sz w:val="30"/>
          <w:szCs w:val="30"/>
        </w:rPr>
        <w:t>2565</w:t>
      </w:r>
      <w:r w:rsidRPr="00FF0A3D">
        <w:rPr>
          <w:rFonts w:ascii="Angsana New" w:hAnsi="Angsana New"/>
          <w:sz w:val="30"/>
          <w:szCs w:val="30"/>
        </w:rPr>
        <w:t xml:space="preserve"> </w:t>
      </w:r>
      <w:r w:rsidRPr="00FF0A3D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52EC429A" w14:textId="77777777" w:rsidR="00421BE8" w:rsidRPr="001E2CE0" w:rsidRDefault="00421BE8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8"/>
        <w:gridCol w:w="1260"/>
        <w:gridCol w:w="2340"/>
        <w:gridCol w:w="4212"/>
      </w:tblGrid>
      <w:tr w:rsidR="006934C4" w:rsidRPr="00FA2792" w14:paraId="1A9DFAA4" w14:textId="77777777" w:rsidTr="00A23793">
        <w:tc>
          <w:tcPr>
            <w:tcW w:w="1368" w:type="dxa"/>
          </w:tcPr>
          <w:p w14:paraId="31133236" w14:textId="03B2C282" w:rsidR="006934C4" w:rsidRPr="00E873E9" w:rsidRDefault="00550327" w:rsidP="00A23793">
            <w:pPr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E873E9"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  <w:lang w:val="th-TH" w:eastAsia="th-TH"/>
              </w:rPr>
              <w:t>สกุลเงิน</w:t>
            </w:r>
          </w:p>
        </w:tc>
        <w:tc>
          <w:tcPr>
            <w:tcW w:w="1260" w:type="dxa"/>
          </w:tcPr>
          <w:p w14:paraId="487A14B6" w14:textId="77777777" w:rsidR="006934C4" w:rsidRPr="00E873E9" w:rsidRDefault="006934C4" w:rsidP="00A23793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E873E9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วงเงิน</w:t>
            </w:r>
          </w:p>
        </w:tc>
        <w:tc>
          <w:tcPr>
            <w:tcW w:w="2340" w:type="dxa"/>
          </w:tcPr>
          <w:p w14:paraId="0E7974D2" w14:textId="77777777" w:rsidR="006934C4" w:rsidRPr="00E873E9" w:rsidRDefault="006934C4" w:rsidP="00A2379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E873E9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ดอกเบี้ย</w:t>
            </w:r>
          </w:p>
        </w:tc>
        <w:tc>
          <w:tcPr>
            <w:tcW w:w="4212" w:type="dxa"/>
          </w:tcPr>
          <w:p w14:paraId="64834293" w14:textId="77777777" w:rsidR="006934C4" w:rsidRPr="00E873E9" w:rsidRDefault="006934C4" w:rsidP="00A2379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  <w:r w:rsidRPr="00E873E9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ระยะเวลาชำระคืน</w:t>
            </w:r>
          </w:p>
        </w:tc>
      </w:tr>
      <w:tr w:rsidR="006934C4" w:rsidRPr="00FA2792" w14:paraId="3004F734" w14:textId="77777777" w:rsidTr="00A23793">
        <w:tc>
          <w:tcPr>
            <w:tcW w:w="1368" w:type="dxa"/>
          </w:tcPr>
          <w:p w14:paraId="39A51502" w14:textId="32DE5D22" w:rsidR="006934C4" w:rsidRPr="00FA2792" w:rsidRDefault="006934C4" w:rsidP="00A23793">
            <w:pPr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</w:tcPr>
          <w:p w14:paraId="0D23C6BF" w14:textId="77777777" w:rsidR="006934C4" w:rsidRPr="00550327" w:rsidRDefault="006934C4" w:rsidP="00A23793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550327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(ล้าน)</w:t>
            </w:r>
          </w:p>
        </w:tc>
        <w:tc>
          <w:tcPr>
            <w:tcW w:w="2340" w:type="dxa"/>
          </w:tcPr>
          <w:p w14:paraId="308C38C5" w14:textId="77777777" w:rsidR="006934C4" w:rsidRPr="00550327" w:rsidRDefault="006934C4" w:rsidP="00A2379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550327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อัตรา (ร้อยละ)</w:t>
            </w:r>
            <w:r w:rsidRPr="00550327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550327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  <w:tc>
          <w:tcPr>
            <w:tcW w:w="4212" w:type="dxa"/>
          </w:tcPr>
          <w:p w14:paraId="0E6ABDED" w14:textId="0C76B642" w:rsidR="006934C4" w:rsidRPr="00FA2792" w:rsidRDefault="006934C4" w:rsidP="00A23793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</w:tr>
      <w:tr w:rsidR="00A57B1F" w:rsidRPr="00FA2792" w14:paraId="3E95710F" w14:textId="77777777" w:rsidTr="00A23793">
        <w:trPr>
          <w:trHeight w:val="839"/>
        </w:trPr>
        <w:tc>
          <w:tcPr>
            <w:tcW w:w="1368" w:type="dxa"/>
          </w:tcPr>
          <w:p w14:paraId="241C540F" w14:textId="77777777" w:rsidR="00A57B1F" w:rsidRPr="00FA2792" w:rsidRDefault="00A57B1F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บาท</w:t>
            </w:r>
          </w:p>
        </w:tc>
        <w:tc>
          <w:tcPr>
            <w:tcW w:w="1260" w:type="dxa"/>
          </w:tcPr>
          <w:p w14:paraId="6DD1981E" w14:textId="7D9A140C" w:rsidR="00A57B1F" w:rsidRPr="00FA2792" w:rsidRDefault="00F97EA7" w:rsidP="00A57B1F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700</w:t>
            </w:r>
          </w:p>
        </w:tc>
        <w:tc>
          <w:tcPr>
            <w:tcW w:w="2340" w:type="dxa"/>
          </w:tcPr>
          <w:p w14:paraId="1CC59A7B" w14:textId="77777777" w:rsidR="00A57B1F" w:rsidRPr="00FA2792" w:rsidRDefault="00A57B1F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val="th-TH" w:eastAsia="th-TH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THOR</w:t>
            </w:r>
          </w:p>
          <w:p w14:paraId="63C42398" w14:textId="77777777" w:rsidR="00A57B1F" w:rsidRPr="00FA2792" w:rsidRDefault="00A57B1F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บวกอัตราส่วนเพิ่ม</w:t>
            </w:r>
          </w:p>
        </w:tc>
        <w:tc>
          <w:tcPr>
            <w:tcW w:w="4212" w:type="dxa"/>
          </w:tcPr>
          <w:p w14:paraId="76965FEC" w14:textId="0AF90A32" w:rsidR="00A57B1F" w:rsidRPr="00FA2792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="00A57B1F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ชำระคืนเงินต้นทุกงวดหกเดือน จำนวน </w:t>
            </w:r>
            <w:r w:rsidR="00F97EA7" w:rsidRPr="00F97EA7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15</w:t>
            </w:r>
            <w:r w:rsidR="00A57B1F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งวด </w:t>
            </w:r>
          </w:p>
          <w:p w14:paraId="01EADB8C" w14:textId="5098D660" w:rsidR="00841A87" w:rsidRPr="00FA2792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234"/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="00D813D9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ab/>
            </w:r>
            <w:r w:rsidR="00A57B1F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โดย</w:t>
            </w:r>
            <w:r w:rsidR="00A57B1F" w:rsidRPr="00FA2792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  <w:t>งวด</w:t>
            </w:r>
            <w:r w:rsidR="00A57B1F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แรกชำระในเดือน</w:t>
            </w:r>
            <w:r w:rsidR="00A57B1F" w:rsidRPr="00FA2792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cs/>
                <w:lang w:eastAsia="ja-JP"/>
              </w:rPr>
              <w:t>ที่</w:t>
            </w:r>
            <w:r w:rsidR="00A57B1F" w:rsidRPr="00FA2792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  <w:t xml:space="preserve"> </w:t>
            </w:r>
            <w:r w:rsidR="00F97EA7" w:rsidRPr="00F97EA7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  <w:t>6</w:t>
            </w:r>
            <w:r w:rsidR="00A57B1F" w:rsidRPr="00FA2792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  <w:t xml:space="preserve"> </w:t>
            </w:r>
            <w:r w:rsidR="00A57B1F" w:rsidRPr="00FA2792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cs/>
                <w:lang w:eastAsia="ja-JP"/>
              </w:rPr>
              <w:t>นับจากวันเบิก</w:t>
            </w:r>
            <w:r w:rsidRPr="00FA2792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  <w:t xml:space="preserve">   </w:t>
            </w:r>
          </w:p>
          <w:p w14:paraId="29F5323F" w14:textId="28F837A2" w:rsidR="00A57B1F" w:rsidRPr="00FA2792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234"/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ja-JP"/>
              </w:rPr>
            </w:pPr>
            <w:r w:rsidRPr="00FA2792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  <w:t xml:space="preserve">   </w:t>
            </w:r>
            <w:r w:rsidR="00D813D9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lang w:eastAsia="ja-JP"/>
              </w:rPr>
              <w:tab/>
            </w:r>
            <w:r w:rsidR="00A57B1F" w:rsidRPr="00FA2792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cs/>
                <w:lang w:eastAsia="ja-JP"/>
              </w:rPr>
              <w:t>เงินกู้</w:t>
            </w:r>
            <w:r w:rsidR="00A57B1F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งวด</w:t>
            </w:r>
            <w:r w:rsidR="00A57B1F" w:rsidRPr="00FA2792">
              <w:rPr>
                <w:rFonts w:asciiTheme="majorBidi" w:eastAsia="Yu Mincho" w:hAnsiTheme="majorBidi" w:cstheme="majorBidi"/>
                <w:snapToGrid w:val="0"/>
                <w:color w:val="000000"/>
                <w:sz w:val="30"/>
                <w:szCs w:val="30"/>
                <w:cs/>
                <w:lang w:eastAsia="ja-JP"/>
              </w:rPr>
              <w:t>แรก</w:t>
            </w:r>
          </w:p>
        </w:tc>
      </w:tr>
      <w:tr w:rsidR="00A57B1F" w:rsidRPr="00FA2792" w14:paraId="04B8DD00" w14:textId="77777777" w:rsidTr="00A23793">
        <w:trPr>
          <w:trHeight w:val="839"/>
        </w:trPr>
        <w:tc>
          <w:tcPr>
            <w:tcW w:w="1368" w:type="dxa"/>
          </w:tcPr>
          <w:p w14:paraId="061F1296" w14:textId="77777777" w:rsidR="00A57B1F" w:rsidRPr="00FA2792" w:rsidRDefault="00A57B1F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บาท</w:t>
            </w:r>
          </w:p>
        </w:tc>
        <w:tc>
          <w:tcPr>
            <w:tcW w:w="1260" w:type="dxa"/>
          </w:tcPr>
          <w:p w14:paraId="7118B891" w14:textId="4ADA10C9" w:rsidR="00A57B1F" w:rsidRPr="00FA2792" w:rsidRDefault="00F97EA7" w:rsidP="00A57B1F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700</w:t>
            </w:r>
          </w:p>
        </w:tc>
        <w:tc>
          <w:tcPr>
            <w:tcW w:w="2340" w:type="dxa"/>
          </w:tcPr>
          <w:p w14:paraId="5C6D75BB" w14:textId="486E7F15" w:rsidR="00A57B1F" w:rsidRPr="00FA2792" w:rsidRDefault="00A57B1F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FDR </w:t>
            </w:r>
            <w:r w:rsidR="00F97EA7" w:rsidRPr="00F97EA7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6</w:t>
            </w: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เดือน</w:t>
            </w:r>
          </w:p>
          <w:p w14:paraId="6E4A65DE" w14:textId="77777777" w:rsidR="00A57B1F" w:rsidRPr="00FA2792" w:rsidRDefault="00A57B1F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บวกอัตราส่วนเพิ่ม</w:t>
            </w:r>
          </w:p>
        </w:tc>
        <w:tc>
          <w:tcPr>
            <w:tcW w:w="4212" w:type="dxa"/>
          </w:tcPr>
          <w:p w14:paraId="3732D4CF" w14:textId="0CFA4C85" w:rsidR="00A57B1F" w:rsidRPr="00FA2792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="00A57B1F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ชำระคืนเงินต้นทุกงวดหกเดือน จำนวน </w:t>
            </w:r>
            <w:r w:rsidR="00F97EA7" w:rsidRPr="00F97EA7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12</w:t>
            </w:r>
            <w:r w:rsidR="00A57B1F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งวด </w:t>
            </w:r>
          </w:p>
          <w:p w14:paraId="341AD70D" w14:textId="4112F413" w:rsidR="00A57B1F" w:rsidRPr="00FA2792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234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  </w:t>
            </w:r>
            <w:r w:rsidR="00D813D9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ab/>
            </w:r>
            <w:r w:rsidR="00A57B1F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โดยงวดแรกชำระในเดือน</w:t>
            </w:r>
            <w:r w:rsidR="00A57B1F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เมษายน</w:t>
            </w:r>
            <w:r w:rsidR="00A57B1F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="00A57B1F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ปี </w:t>
            </w:r>
            <w:r w:rsidR="00F97EA7" w:rsidRPr="00F97EA7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</w:tr>
      <w:tr w:rsidR="002955C5" w:rsidRPr="00FA2792" w14:paraId="2168CF9B" w14:textId="77777777" w:rsidTr="00A23793">
        <w:trPr>
          <w:trHeight w:val="839"/>
        </w:trPr>
        <w:tc>
          <w:tcPr>
            <w:tcW w:w="1368" w:type="dxa"/>
          </w:tcPr>
          <w:p w14:paraId="43030338" w14:textId="77777777" w:rsidR="002955C5" w:rsidRPr="00FA2792" w:rsidRDefault="00B72E7C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>บาท</w:t>
            </w:r>
          </w:p>
        </w:tc>
        <w:tc>
          <w:tcPr>
            <w:tcW w:w="1260" w:type="dxa"/>
          </w:tcPr>
          <w:p w14:paraId="659F5A5A" w14:textId="2909C716" w:rsidR="002955C5" w:rsidRPr="00FA2792" w:rsidRDefault="00F97EA7" w:rsidP="00A57B1F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400</w:t>
            </w:r>
          </w:p>
        </w:tc>
        <w:tc>
          <w:tcPr>
            <w:tcW w:w="2340" w:type="dxa"/>
          </w:tcPr>
          <w:p w14:paraId="2D5A14D3" w14:textId="77777777" w:rsidR="002955C5" w:rsidRPr="00FA2792" w:rsidRDefault="00B72E7C" w:rsidP="00A57B1F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 xml:space="preserve">MLR </w:t>
            </w: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ลบอัตราส่วนลด</w:t>
            </w:r>
          </w:p>
        </w:tc>
        <w:tc>
          <w:tcPr>
            <w:tcW w:w="4212" w:type="dxa"/>
          </w:tcPr>
          <w:p w14:paraId="73DDAC3B" w14:textId="5AB21FFD" w:rsidR="00841A87" w:rsidRPr="00FA2792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val="th-TH" w:eastAsia="th-TH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</w:t>
            </w:r>
            <w:r w:rsidR="00B72E7C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ชำระคืนเงินต้นทุกงวดหกเดือนจำนวน </w:t>
            </w:r>
            <w:r w:rsidR="00F97EA7" w:rsidRPr="00F97EA7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="00B72E7C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งว</w:t>
            </w:r>
            <w:r w:rsidR="00B72E7C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val="th-TH" w:eastAsia="th-TH"/>
              </w:rPr>
              <w:t>ด</w:t>
            </w: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 </w:t>
            </w:r>
          </w:p>
          <w:p w14:paraId="1A253B83" w14:textId="695397C3" w:rsidR="002955C5" w:rsidRPr="00FA2792" w:rsidRDefault="00841A87" w:rsidP="00D81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234"/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  <w:r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   </w:t>
            </w:r>
            <w:r w:rsidR="00D813D9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ab/>
            </w:r>
            <w:r w:rsidR="00B72E7C" w:rsidRPr="00FA2792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cs/>
                <w:lang w:val="th-TH" w:eastAsia="th-TH"/>
              </w:rPr>
              <w:t xml:space="preserve">โดยงวดแรกชำระในเดือนมิถุนายน </w:t>
            </w:r>
            <w:r w:rsidR="00F97EA7" w:rsidRPr="00F97EA7">
              <w:rPr>
                <w:rFonts w:asciiTheme="majorBidi" w:eastAsia="Cordia New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2567</w:t>
            </w:r>
          </w:p>
        </w:tc>
      </w:tr>
    </w:tbl>
    <w:p w14:paraId="39BE9BD1" w14:textId="2850691A" w:rsidR="003C49AF" w:rsidRPr="001E2CE0" w:rsidRDefault="003C49AF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A0003F" w14:textId="7D9945D4" w:rsidR="00800C94" w:rsidRPr="00800C94" w:rsidRDefault="00800C94" w:rsidP="00800C94">
      <w:pPr>
        <w:ind w:left="540" w:right="-14"/>
        <w:jc w:val="thaiDistribute"/>
        <w:rPr>
          <w:rFonts w:ascii="Angsana New" w:eastAsia="MS Mincho" w:hAnsi="Angsana New"/>
          <w:sz w:val="30"/>
          <w:szCs w:val="30"/>
        </w:rPr>
      </w:pPr>
      <w:r w:rsidRPr="00800C94">
        <w:rPr>
          <w:rFonts w:ascii="Angsana New" w:eastAsia="MS Mincho" w:hAnsi="Angsana New"/>
          <w:sz w:val="30"/>
          <w:szCs w:val="30"/>
          <w:cs/>
          <w:lang w:val="th-TH"/>
        </w:rPr>
        <w:t>หนี้สิน</w:t>
      </w:r>
      <w:r w:rsidRPr="00800C94">
        <w:rPr>
          <w:rFonts w:ascii="Angsana New" w:eastAsia="MS Mincho" w:hAnsi="Angsana New"/>
          <w:sz w:val="30"/>
          <w:szCs w:val="30"/>
          <w:cs/>
        </w:rPr>
        <w:t>ที่มีภาระดอกเบี้ยซึ่งไม่รวมหนี้สินตามสัญญาเช่า</w:t>
      </w:r>
      <w:r w:rsidRPr="00800C9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800C94">
        <w:rPr>
          <w:rFonts w:ascii="Angsana New" w:eastAsia="MS Mincho" w:hAnsi="Angsana New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Pr="00800C94">
        <w:rPr>
          <w:rFonts w:ascii="Angsana New" w:eastAsia="MS Mincho" w:hAnsi="Angsana New"/>
          <w:sz w:val="30"/>
          <w:szCs w:val="30"/>
        </w:rPr>
        <w:br/>
      </w:r>
      <w:r w:rsidR="00F97EA7" w:rsidRPr="00F97EA7">
        <w:rPr>
          <w:rFonts w:ascii="Angsana New" w:eastAsia="MS Mincho" w:hAnsi="Angsana New"/>
          <w:sz w:val="30"/>
          <w:szCs w:val="30"/>
        </w:rPr>
        <w:t>31</w:t>
      </w:r>
      <w:r w:rsidRPr="00800C94">
        <w:rPr>
          <w:rFonts w:ascii="Angsana New" w:eastAsia="MS Mincho" w:hAnsi="Angsana New"/>
          <w:sz w:val="30"/>
          <w:szCs w:val="30"/>
          <w:cs/>
        </w:rPr>
        <w:t xml:space="preserve"> ธันวาคม </w:t>
      </w:r>
      <w:r w:rsidR="00F97EA7" w:rsidRPr="00F97EA7">
        <w:rPr>
          <w:rFonts w:ascii="Angsana New" w:eastAsia="MS Mincho" w:hAnsi="Angsana New"/>
          <w:sz w:val="30"/>
          <w:szCs w:val="30"/>
        </w:rPr>
        <w:t>2565</w:t>
      </w:r>
      <w:r w:rsidRPr="00800C94">
        <w:rPr>
          <w:rFonts w:ascii="Angsana New" w:eastAsia="MS Mincho" w:hAnsi="Angsana New"/>
          <w:sz w:val="30"/>
          <w:szCs w:val="30"/>
        </w:rPr>
        <w:t xml:space="preserve"> </w:t>
      </w:r>
      <w:r w:rsidRPr="00800C94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="00F97EA7" w:rsidRPr="00F97EA7">
        <w:rPr>
          <w:rFonts w:ascii="Angsana New" w:eastAsia="MS Mincho" w:hAnsi="Angsana New"/>
          <w:sz w:val="30"/>
          <w:szCs w:val="30"/>
        </w:rPr>
        <w:t>2564</w:t>
      </w:r>
      <w:r w:rsidRPr="00800C9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800C94">
        <w:rPr>
          <w:rFonts w:ascii="Angsana New" w:eastAsia="MS Mincho" w:hAnsi="Angsana New"/>
          <w:sz w:val="30"/>
          <w:szCs w:val="30"/>
          <w:cs/>
        </w:rPr>
        <w:t>ได้ดังนี้</w:t>
      </w:r>
    </w:p>
    <w:p w14:paraId="093612C2" w14:textId="77777777" w:rsidR="00800C94" w:rsidRPr="001E2CE0" w:rsidRDefault="00800C94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9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239"/>
        <w:gridCol w:w="1076"/>
        <w:gridCol w:w="284"/>
        <w:gridCol w:w="1070"/>
        <w:gridCol w:w="263"/>
        <w:gridCol w:w="1087"/>
        <w:gridCol w:w="283"/>
        <w:gridCol w:w="977"/>
      </w:tblGrid>
      <w:tr w:rsidR="00800C94" w:rsidRPr="00800C94" w14:paraId="621353DE" w14:textId="77777777" w:rsidTr="00F53215">
        <w:tc>
          <w:tcPr>
            <w:tcW w:w="4239" w:type="dxa"/>
            <w:shd w:val="clear" w:color="auto" w:fill="auto"/>
          </w:tcPr>
          <w:p w14:paraId="7A7A53D8" w14:textId="77777777" w:rsidR="00800C94" w:rsidRPr="00800C94" w:rsidRDefault="00800C94" w:rsidP="00800C94">
            <w:pPr>
              <w:spacing w:line="240" w:lineRule="auto"/>
              <w:ind w:right="-108"/>
              <w:jc w:val="thaiDistribute"/>
              <w:rPr>
                <w:rFonts w:asciiTheme="majorBidi" w:eastAsia="MS Mincho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1EF8E96" w14:textId="77777777" w:rsidR="00800C94" w:rsidRPr="00800C94" w:rsidRDefault="00800C94" w:rsidP="00800C94">
            <w:pPr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800C94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1E3DF9EB" w14:textId="77777777" w:rsidR="00800C94" w:rsidRPr="00800C94" w:rsidRDefault="00800C94" w:rsidP="00800C94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4AA975A7" w14:textId="77777777" w:rsidR="00800C94" w:rsidRPr="00800C94" w:rsidRDefault="00800C94" w:rsidP="00800C94">
            <w:pPr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  <w:r w:rsidRPr="00800C94">
              <w:rPr>
                <w:rFonts w:asciiTheme="majorBidi" w:eastAsia="MS Mincho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00C94">
              <w:rPr>
                <w:rFonts w:asciiTheme="majorBidi" w:eastAsia="MS Mincho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00C94" w:rsidRPr="00800C94" w14:paraId="4DD0F0E0" w14:textId="77777777" w:rsidTr="00F53215">
        <w:tc>
          <w:tcPr>
            <w:tcW w:w="4239" w:type="dxa"/>
          </w:tcPr>
          <w:p w14:paraId="1A856170" w14:textId="77777777" w:rsidR="00800C94" w:rsidRPr="00800C94" w:rsidRDefault="00800C94" w:rsidP="00800C94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09F7CDD9" w14:textId="5CCE3778" w:rsidR="00800C94" w:rsidRPr="00800C94" w:rsidRDefault="00F97EA7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02A0AE3D" w14:textId="77777777" w:rsidR="00800C94" w:rsidRPr="00800C94" w:rsidRDefault="00800C94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69491AAC" w14:textId="325B56FE" w:rsidR="00800C94" w:rsidRPr="00800C94" w:rsidRDefault="00F97EA7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3" w:type="dxa"/>
          </w:tcPr>
          <w:p w14:paraId="34912163" w14:textId="77777777" w:rsidR="00800C94" w:rsidRPr="00800C94" w:rsidRDefault="00800C94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EBAA8D5" w14:textId="2B41CC13" w:rsidR="00800C94" w:rsidRPr="00800C94" w:rsidRDefault="00F97EA7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19EBD35D" w14:textId="77777777" w:rsidR="00800C94" w:rsidRPr="00800C94" w:rsidRDefault="00800C94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0718646A" w14:textId="7F8BC35A" w:rsidR="00800C94" w:rsidRPr="00800C94" w:rsidRDefault="00F97EA7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</w:tr>
      <w:tr w:rsidR="00800C94" w:rsidRPr="00800C94" w14:paraId="6C2F802D" w14:textId="77777777" w:rsidTr="00F53215">
        <w:tc>
          <w:tcPr>
            <w:tcW w:w="4239" w:type="dxa"/>
          </w:tcPr>
          <w:p w14:paraId="63B5AE52" w14:textId="77777777" w:rsidR="00800C94" w:rsidRPr="00800C94" w:rsidRDefault="00800C94" w:rsidP="00800C94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BED5DAC" w14:textId="77777777" w:rsidR="00800C94" w:rsidRPr="00800C94" w:rsidRDefault="00800C94" w:rsidP="00800C94">
            <w:pPr>
              <w:spacing w:line="240" w:lineRule="auto"/>
              <w:ind w:left="-106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00C9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800C9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0C9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47D84" w:rsidRPr="00800C94" w14:paraId="29EE647C" w14:textId="77777777" w:rsidTr="00F53215">
        <w:tc>
          <w:tcPr>
            <w:tcW w:w="4239" w:type="dxa"/>
          </w:tcPr>
          <w:p w14:paraId="75551F60" w14:textId="77777777" w:rsidR="00647D84" w:rsidRPr="00800C94" w:rsidRDefault="00647D84" w:rsidP="00647D84">
            <w:pPr>
              <w:spacing w:line="240" w:lineRule="auto"/>
              <w:ind w:left="7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00C9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800C9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6" w:type="dxa"/>
          </w:tcPr>
          <w:p w14:paraId="5DA1AEC4" w14:textId="606201A2" w:rsidR="00647D84" w:rsidRPr="00800C94" w:rsidRDefault="00647D84" w:rsidP="00647D84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84" w:type="dxa"/>
          </w:tcPr>
          <w:p w14:paraId="1EBA9003" w14:textId="77777777" w:rsidR="00647D84" w:rsidRPr="00800C94" w:rsidRDefault="00647D84" w:rsidP="00647D84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763391C3" w14:textId="57F1B10F" w:rsidR="00647D84" w:rsidRPr="00800C94" w:rsidRDefault="00647D84" w:rsidP="00647D84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63" w:type="dxa"/>
          </w:tcPr>
          <w:p w14:paraId="336BDB67" w14:textId="77777777" w:rsidR="00647D84" w:rsidRPr="00800C94" w:rsidRDefault="00647D84" w:rsidP="00647D84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4BCCD81B" w14:textId="0FB884A7" w:rsidR="00647D84" w:rsidRPr="00800C94" w:rsidRDefault="00647D84" w:rsidP="00647D84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83" w:type="dxa"/>
          </w:tcPr>
          <w:p w14:paraId="0C8B6DE9" w14:textId="77777777" w:rsidR="00647D84" w:rsidRPr="00800C94" w:rsidRDefault="00647D84" w:rsidP="00647D84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C043EE9" w14:textId="34C5C752" w:rsidR="00647D84" w:rsidRPr="00800C94" w:rsidRDefault="00647D84" w:rsidP="00647D84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764</w:t>
            </w:r>
          </w:p>
        </w:tc>
      </w:tr>
      <w:tr w:rsidR="00647D84" w:rsidRPr="00800C94" w14:paraId="54C2FEB5" w14:textId="77777777" w:rsidTr="00F53215">
        <w:tc>
          <w:tcPr>
            <w:tcW w:w="4239" w:type="dxa"/>
          </w:tcPr>
          <w:p w14:paraId="3991BBD8" w14:textId="77777777" w:rsidR="00647D84" w:rsidRPr="00800C94" w:rsidRDefault="00647D84" w:rsidP="00647D84">
            <w:pPr>
              <w:spacing w:line="240" w:lineRule="auto"/>
              <w:ind w:left="70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00C9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76" w:type="dxa"/>
          </w:tcPr>
          <w:p w14:paraId="26E01C4C" w14:textId="1DFE192F" w:rsidR="00647D84" w:rsidRPr="00800C94" w:rsidRDefault="00647D84" w:rsidP="00647D84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84" w:type="dxa"/>
          </w:tcPr>
          <w:p w14:paraId="7EAA4661" w14:textId="77777777" w:rsidR="00647D84" w:rsidRPr="00800C94" w:rsidRDefault="00647D84" w:rsidP="00647D84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655AEEF9" w14:textId="6E227C8A" w:rsidR="00647D84" w:rsidRPr="00800C94" w:rsidRDefault="00647D84" w:rsidP="00647D84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C8EAA7C" w14:textId="77777777" w:rsidR="00647D84" w:rsidRPr="00800C94" w:rsidRDefault="00647D84" w:rsidP="00647D84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2F43B2" w14:textId="227C67A9" w:rsidR="00647D84" w:rsidRPr="00800C94" w:rsidRDefault="00647D84" w:rsidP="00647D84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283" w:type="dxa"/>
          </w:tcPr>
          <w:p w14:paraId="0844C5D4" w14:textId="77777777" w:rsidR="00647D84" w:rsidRPr="00800C94" w:rsidRDefault="00647D84" w:rsidP="00647D84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51661867" w14:textId="19A19431" w:rsidR="00647D84" w:rsidRPr="00800C94" w:rsidRDefault="00647D84" w:rsidP="00647D84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647D84" w:rsidRPr="00800C94" w14:paraId="59067F8D" w14:textId="77777777" w:rsidTr="00F53215">
        <w:tc>
          <w:tcPr>
            <w:tcW w:w="4239" w:type="dxa"/>
          </w:tcPr>
          <w:p w14:paraId="57B2570B" w14:textId="77777777" w:rsidR="00647D84" w:rsidRPr="00800C94" w:rsidRDefault="00647D84" w:rsidP="00647D84">
            <w:pPr>
              <w:spacing w:line="240" w:lineRule="auto"/>
              <w:ind w:left="7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00C94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FC23369" w14:textId="7FDD3346" w:rsidR="00647D84" w:rsidRPr="00800C94" w:rsidRDefault="00647D84" w:rsidP="00647D84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270</w:t>
            </w:r>
          </w:p>
        </w:tc>
        <w:tc>
          <w:tcPr>
            <w:tcW w:w="284" w:type="dxa"/>
          </w:tcPr>
          <w:p w14:paraId="083B2B00" w14:textId="77777777" w:rsidR="00647D84" w:rsidRPr="00800C94" w:rsidRDefault="00647D84" w:rsidP="00647D84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0ED492F" w14:textId="3C10B025" w:rsidR="00647D84" w:rsidRPr="00800C94" w:rsidRDefault="00647D84" w:rsidP="00647D84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3" w:type="dxa"/>
          </w:tcPr>
          <w:p w14:paraId="0A1D7408" w14:textId="77777777" w:rsidR="00647D84" w:rsidRPr="00800C94" w:rsidRDefault="00647D84" w:rsidP="00647D84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6F91639" w14:textId="66BECE73" w:rsidR="00647D84" w:rsidRPr="00800C94" w:rsidRDefault="00647D84" w:rsidP="00647D84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270</w:t>
            </w:r>
          </w:p>
        </w:tc>
        <w:tc>
          <w:tcPr>
            <w:tcW w:w="283" w:type="dxa"/>
          </w:tcPr>
          <w:p w14:paraId="3CD64ED7" w14:textId="77777777" w:rsidR="00647D84" w:rsidRPr="00800C94" w:rsidRDefault="00647D84" w:rsidP="00647D84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049B688C" w14:textId="410309E3" w:rsidR="00647D84" w:rsidRPr="00800C94" w:rsidRDefault="00647D84" w:rsidP="00647D84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647D84" w:rsidRPr="00800C94" w14:paraId="7BBCAE0C" w14:textId="77777777" w:rsidTr="00F53215">
        <w:tc>
          <w:tcPr>
            <w:tcW w:w="4239" w:type="dxa"/>
          </w:tcPr>
          <w:p w14:paraId="69582301" w14:textId="77777777" w:rsidR="00647D84" w:rsidRPr="00800C94" w:rsidRDefault="00647D84" w:rsidP="00647D84">
            <w:pPr>
              <w:spacing w:line="240" w:lineRule="auto"/>
              <w:ind w:left="7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00C9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543D4F2" w14:textId="2D1CE8CB" w:rsidR="00647D84" w:rsidRPr="00800C94" w:rsidRDefault="00647D84" w:rsidP="00647D84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84" w:type="dxa"/>
          </w:tcPr>
          <w:p w14:paraId="464D4438" w14:textId="77777777" w:rsidR="00647D84" w:rsidRPr="00800C94" w:rsidRDefault="00647D84" w:rsidP="00647D84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D3EFF5F" w14:textId="5EB1DD98" w:rsidR="00647D84" w:rsidRPr="00800C94" w:rsidRDefault="00647D84" w:rsidP="00647D84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63" w:type="dxa"/>
          </w:tcPr>
          <w:p w14:paraId="14D7AFFD" w14:textId="77777777" w:rsidR="00647D84" w:rsidRPr="00800C94" w:rsidRDefault="00647D84" w:rsidP="00647D84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1873389" w14:textId="2C9F29D3" w:rsidR="00647D84" w:rsidRPr="00800C94" w:rsidRDefault="00647D84" w:rsidP="00647D84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83" w:type="dxa"/>
          </w:tcPr>
          <w:p w14:paraId="2AD0D235" w14:textId="77777777" w:rsidR="00647D84" w:rsidRPr="00800C94" w:rsidRDefault="00647D84" w:rsidP="00647D84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281D0104" w14:textId="71144DC1" w:rsidR="00647D84" w:rsidRPr="00800C94" w:rsidRDefault="00647D84" w:rsidP="00647D84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</w:tr>
    </w:tbl>
    <w:p w14:paraId="2FDCE123" w14:textId="2EF974A1" w:rsidR="00800C94" w:rsidRDefault="00800C94" w:rsidP="003C49AF">
      <w:pPr>
        <w:pStyle w:val="block"/>
        <w:tabs>
          <w:tab w:val="left" w:pos="426"/>
        </w:tabs>
        <w:spacing w:after="0" w:line="240" w:lineRule="auto"/>
        <w:ind w:left="547"/>
        <w:jc w:val="both"/>
        <w:rPr>
          <w:rFonts w:asciiTheme="majorBidi" w:hAnsiTheme="majorBidi" w:cstheme="majorBidi"/>
          <w:b/>
          <w:sz w:val="28"/>
          <w:szCs w:val="28"/>
          <w:cs/>
          <w:lang w:val="en-US" w:bidi="th-TH"/>
        </w:rPr>
      </w:pPr>
    </w:p>
    <w:p w14:paraId="32FC1842" w14:textId="77777777" w:rsidR="00800C94" w:rsidRDefault="0080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2D20C667" w14:textId="201DFF3F" w:rsidR="00B56F22" w:rsidRDefault="00B56F22" w:rsidP="00272D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A786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0B787E31" w14:textId="77777777" w:rsidR="00D813D9" w:rsidRPr="001E2CE0" w:rsidRDefault="00D813D9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D683455" w14:textId="7BB141DD" w:rsidR="00B56F22" w:rsidRPr="00272DE4" w:rsidRDefault="00B56F22" w:rsidP="00D813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14"/>
        <w:rPr>
          <w:rFonts w:asciiTheme="majorBidi" w:hAnsiTheme="majorBidi" w:cstheme="majorBidi"/>
          <w:sz w:val="30"/>
          <w:szCs w:val="30"/>
          <w:lang w:val="en-US"/>
        </w:rPr>
      </w:pPr>
      <w:r w:rsidRPr="00272DE4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การวิเคราะห์การครบกำหนดของหนี้สินตามสัญญาเช่า ณ วันที่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72DE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72DE4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Pr="00272DE4">
        <w:rPr>
          <w:rFonts w:asciiTheme="majorBidi" w:hAnsiTheme="majorBidi" w:cstheme="majorBidi"/>
          <w:sz w:val="30"/>
          <w:szCs w:val="30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272DE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314F4" w:rsidRPr="00272DE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9314F4" w:rsidRPr="00272DE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72DE4">
        <w:rPr>
          <w:rFonts w:asciiTheme="majorBidi" w:hAnsiTheme="majorBidi" w:cstheme="majorBidi"/>
          <w:sz w:val="30"/>
          <w:szCs w:val="30"/>
          <w:cs/>
          <w:lang w:val="en-US"/>
        </w:rPr>
        <w:t>แสดงดังนี้</w:t>
      </w:r>
    </w:p>
    <w:p w14:paraId="40581EC6" w14:textId="0C9773D3" w:rsidR="00D813D9" w:rsidRPr="001E2CE0" w:rsidRDefault="00D813D9" w:rsidP="001E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61"/>
        <w:gridCol w:w="180"/>
        <w:gridCol w:w="1170"/>
      </w:tblGrid>
      <w:tr w:rsidR="0069114B" w:rsidRPr="00FA2792" w14:paraId="787E4D58" w14:textId="77777777" w:rsidTr="00856CFE">
        <w:trPr>
          <w:tblHeader/>
        </w:trPr>
        <w:tc>
          <w:tcPr>
            <w:tcW w:w="4050" w:type="dxa"/>
          </w:tcPr>
          <w:p w14:paraId="1ECCEDD2" w14:textId="77777777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36CC4285" w14:textId="77777777" w:rsidR="0069114B" w:rsidRPr="00FA2792" w:rsidRDefault="0069114B" w:rsidP="00856CFE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5520A8C1" w14:textId="77777777" w:rsidR="0069114B" w:rsidRPr="00FA2792" w:rsidRDefault="0069114B" w:rsidP="00856CFE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60F6D60B" w14:textId="77777777" w:rsidR="0069114B" w:rsidRPr="00FA2792" w:rsidRDefault="0069114B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9114B" w:rsidRPr="00FA2792" w14:paraId="779670DE" w14:textId="77777777" w:rsidTr="00856CFE">
        <w:trPr>
          <w:tblHeader/>
        </w:trPr>
        <w:tc>
          <w:tcPr>
            <w:tcW w:w="4050" w:type="dxa"/>
          </w:tcPr>
          <w:p w14:paraId="206A11A5" w14:textId="77777777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33B757" w14:textId="4E1B951E" w:rsidR="0069114B" w:rsidRPr="00FA2792" w:rsidRDefault="00F97EA7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0D5A9F" w14:textId="77777777" w:rsidR="0069114B" w:rsidRPr="00FA2792" w:rsidRDefault="0069114B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5A73AE" w14:textId="61BB9BF9" w:rsidR="0069114B" w:rsidRPr="00FA2792" w:rsidRDefault="00F97EA7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B14C609" w14:textId="77777777" w:rsidR="0069114B" w:rsidRPr="00FA2792" w:rsidRDefault="0069114B" w:rsidP="00856CFE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36FE095B" w14:textId="54C16252" w:rsidR="0069114B" w:rsidRPr="00FA2792" w:rsidRDefault="00F97EA7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B9C9D7" w14:textId="77777777" w:rsidR="0069114B" w:rsidRPr="00FA2792" w:rsidRDefault="0069114B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811884" w14:textId="1C7DA89D" w:rsidR="0069114B" w:rsidRPr="00FA2792" w:rsidRDefault="00F97EA7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114B" w:rsidRPr="00FA2792" w14:paraId="206AD2C3" w14:textId="77777777" w:rsidTr="00856CFE">
        <w:trPr>
          <w:tblHeader/>
        </w:trPr>
        <w:tc>
          <w:tcPr>
            <w:tcW w:w="4050" w:type="dxa"/>
          </w:tcPr>
          <w:p w14:paraId="6174EA95" w14:textId="77777777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5D5852BC" w14:textId="77777777" w:rsidR="0069114B" w:rsidRPr="00FA2792" w:rsidRDefault="0069114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114B" w:rsidRPr="00FA2792" w14:paraId="2BAB9247" w14:textId="77777777" w:rsidTr="00856CFE">
        <w:tc>
          <w:tcPr>
            <w:tcW w:w="4050" w:type="dxa"/>
          </w:tcPr>
          <w:p w14:paraId="3D243BDC" w14:textId="6EF22070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194987" w14:textId="548222A8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269B62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23C230" w14:textId="10BA39E3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80" w:type="dxa"/>
          </w:tcPr>
          <w:p w14:paraId="11DD7F23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9631111" w14:textId="693190C9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92B195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B39D6F" w14:textId="51B403E3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69114B" w:rsidRPr="00FA2792" w14:paraId="62BC19B2" w14:textId="77777777" w:rsidTr="00311DCF">
        <w:tc>
          <w:tcPr>
            <w:tcW w:w="4050" w:type="dxa"/>
          </w:tcPr>
          <w:p w14:paraId="5D56347B" w14:textId="6532A5EB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282B79" w14:textId="7A6F2A9B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18A429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5EA59D" w14:textId="75AD9780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80" w:type="dxa"/>
          </w:tcPr>
          <w:p w14:paraId="11046762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0FECB14" w14:textId="624372EB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C1AC1B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F4931A" w14:textId="4E318FC5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69114B" w:rsidRPr="00FA2792" w14:paraId="4C57301A" w14:textId="77777777" w:rsidTr="00311DCF">
        <w:tc>
          <w:tcPr>
            <w:tcW w:w="4050" w:type="dxa"/>
          </w:tcPr>
          <w:p w14:paraId="165E9AD8" w14:textId="47DD391A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667012C" w14:textId="71A3DF9A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8A4D15E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101ED" w14:textId="701A76AD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0" w:type="dxa"/>
          </w:tcPr>
          <w:p w14:paraId="4FB3C7D3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3F05C49E" w14:textId="696453B0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54A881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D1452A" w14:textId="501FF9DB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69114B" w:rsidRPr="00FA2792" w14:paraId="6A729106" w14:textId="77777777" w:rsidTr="00311DCF">
        <w:tc>
          <w:tcPr>
            <w:tcW w:w="4050" w:type="dxa"/>
          </w:tcPr>
          <w:p w14:paraId="328E659A" w14:textId="77777777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BDC86A9" w14:textId="6647ACC6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26C055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AD6CE6" w14:textId="52911995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180" w:type="dxa"/>
          </w:tcPr>
          <w:p w14:paraId="63377C4F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62A8CAD9" w14:textId="5A59BDA9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7AD31C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017859" w14:textId="477C2AB7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</w:tr>
      <w:tr w:rsidR="0069114B" w:rsidRPr="00FA2792" w14:paraId="4D718B9E" w14:textId="77777777" w:rsidTr="00311DCF">
        <w:tc>
          <w:tcPr>
            <w:tcW w:w="4050" w:type="dxa"/>
          </w:tcPr>
          <w:p w14:paraId="3B6BA0D5" w14:textId="6AFCBE68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="00311D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B05EA77" w14:textId="09C41A45" w:rsidR="0069114B" w:rsidRPr="00FA2792" w:rsidRDefault="009A5828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009DF7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8D231" w14:textId="4A0615E5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C6463E3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7258DD3E" w14:textId="35C216B2" w:rsidR="0069114B" w:rsidRPr="00FA2792" w:rsidRDefault="009A5828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2C954C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87588" w14:textId="3254D1B1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114B" w:rsidRPr="00FA2792" w14:paraId="34DCD49A" w14:textId="77777777" w:rsidTr="00311DCF">
        <w:tc>
          <w:tcPr>
            <w:tcW w:w="4050" w:type="dxa"/>
          </w:tcPr>
          <w:p w14:paraId="1A99CEFD" w14:textId="16D4F3A9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A66D78" w14:textId="634B86D3" w:rsidR="0069114B" w:rsidRPr="009A5828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0C258DB" w14:textId="77777777" w:rsidR="0069114B" w:rsidRPr="009A5828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D78F3E" w14:textId="49A45B2A" w:rsidR="0069114B" w:rsidRPr="009A5828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180" w:type="dxa"/>
          </w:tcPr>
          <w:p w14:paraId="1A9F1485" w14:textId="77777777" w:rsidR="0069114B" w:rsidRPr="009A5828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2E15F" w14:textId="57D72814" w:rsidR="0069114B" w:rsidRPr="009A5828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ECD60D" w14:textId="77777777" w:rsidR="0069114B" w:rsidRPr="009A5828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DC70B6" w14:textId="13DCEC21" w:rsidR="0069114B" w:rsidRPr="009A5828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</w:t>
            </w:r>
          </w:p>
        </w:tc>
      </w:tr>
      <w:tr w:rsidR="0069114B" w:rsidRPr="005C56DB" w14:paraId="2F88E772" w14:textId="77777777" w:rsidTr="00311DCF">
        <w:tc>
          <w:tcPr>
            <w:tcW w:w="4050" w:type="dxa"/>
          </w:tcPr>
          <w:p w14:paraId="1223EFFC" w14:textId="77777777" w:rsidR="0069114B" w:rsidRPr="005C56DB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7BA61DB" w14:textId="77777777" w:rsidR="0069114B" w:rsidRPr="005C56DB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48B0BB" w14:textId="77777777" w:rsidR="0069114B" w:rsidRPr="005C56DB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3B0A2D1" w14:textId="77777777" w:rsidR="0069114B" w:rsidRPr="005C56DB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A62FE32" w14:textId="77777777" w:rsidR="0069114B" w:rsidRPr="005C56DB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tcBorders>
              <w:top w:val="double" w:sz="4" w:space="0" w:color="auto"/>
              <w:left w:val="nil"/>
              <w:right w:val="nil"/>
            </w:tcBorders>
          </w:tcPr>
          <w:p w14:paraId="72BEAEEF" w14:textId="77777777" w:rsidR="0069114B" w:rsidRPr="005C56DB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4A00CF" w14:textId="77777777" w:rsidR="0069114B" w:rsidRPr="005C56DB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A0DD3F2" w14:textId="77777777" w:rsidR="0069114B" w:rsidRPr="005C56DB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9114B" w:rsidRPr="00FA2792" w14:paraId="1A49DE2C" w14:textId="77777777" w:rsidTr="003E0F7A">
        <w:tc>
          <w:tcPr>
            <w:tcW w:w="4050" w:type="dxa"/>
            <w:vAlign w:val="bottom"/>
          </w:tcPr>
          <w:p w14:paraId="714ACF2D" w14:textId="1EDD0AA3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FAEA95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062C11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D5957D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D4CC6E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FB360A5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8F54C3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B386DE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14B" w:rsidRPr="00FA2792" w14:paraId="54ED393D" w14:textId="77777777" w:rsidTr="003E0F7A">
        <w:tc>
          <w:tcPr>
            <w:tcW w:w="4050" w:type="dxa"/>
            <w:vAlign w:val="bottom"/>
          </w:tcPr>
          <w:p w14:paraId="63D45E30" w14:textId="17A6D360" w:rsidR="0069114B" w:rsidRPr="0069114B" w:rsidRDefault="00311DCF" w:rsidP="00ED2F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2E4B93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163512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FED83E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BAA128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BC5652E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C773E5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B5FE66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14B" w:rsidRPr="00FA2792" w14:paraId="3274286E" w14:textId="77777777" w:rsidTr="00665425">
        <w:tc>
          <w:tcPr>
            <w:tcW w:w="4050" w:type="dxa"/>
            <w:vAlign w:val="bottom"/>
          </w:tcPr>
          <w:p w14:paraId="450D8266" w14:textId="0A205288" w:rsidR="0069114B" w:rsidRPr="00FA2792" w:rsidRDefault="00311DCF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25E7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506B48" w14:textId="56C8031E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2307608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82CF8AF" w14:textId="75257BF5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80" w:type="dxa"/>
          </w:tcPr>
          <w:p w14:paraId="604D1B01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911CF81" w14:textId="0EBA5C5F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524F0C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FAF4843" w14:textId="7ABC0927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69114B" w:rsidRPr="00FA2792" w14:paraId="2A79633E" w14:textId="77777777" w:rsidTr="00665425">
        <w:tc>
          <w:tcPr>
            <w:tcW w:w="4050" w:type="dxa"/>
            <w:vAlign w:val="bottom"/>
          </w:tcPr>
          <w:p w14:paraId="56804DB3" w14:textId="3036B2D9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11DC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3319E74" w14:textId="43263785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98741F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ABBB02" w14:textId="3CAB567B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180" w:type="dxa"/>
          </w:tcPr>
          <w:p w14:paraId="5731E503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302B8127" w14:textId="4E4FEFCB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068B0A" w14:textId="77777777" w:rsidR="0069114B" w:rsidRPr="00FA2792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10B840" w14:textId="49EF4CA3" w:rsidR="0069114B" w:rsidRPr="00FA2792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</w:tr>
      <w:tr w:rsidR="0069114B" w:rsidRPr="00FA2792" w14:paraId="555199E7" w14:textId="77777777" w:rsidTr="00665425">
        <w:tc>
          <w:tcPr>
            <w:tcW w:w="4050" w:type="dxa"/>
            <w:vAlign w:val="bottom"/>
          </w:tcPr>
          <w:p w14:paraId="289F02E1" w14:textId="77777777" w:rsidR="0069114B" w:rsidRPr="00FA2792" w:rsidRDefault="0069114B" w:rsidP="0031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63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E2EE0" w14:textId="4679E8CC" w:rsidR="0069114B" w:rsidRPr="009A5828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994FF9" w14:textId="77777777" w:rsidR="0069114B" w:rsidRPr="009A5828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9DBC07" w14:textId="59796737" w:rsidR="0069114B" w:rsidRPr="009A5828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180" w:type="dxa"/>
          </w:tcPr>
          <w:p w14:paraId="214337B4" w14:textId="77777777" w:rsidR="0069114B" w:rsidRPr="009A5828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CC218" w14:textId="50AD40A7" w:rsidR="0069114B" w:rsidRPr="009A5828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6ED40F" w14:textId="77777777" w:rsidR="0069114B" w:rsidRPr="009A5828" w:rsidRDefault="0069114B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A05EA" w14:textId="6474DCE3" w:rsidR="0069114B" w:rsidRPr="009A5828" w:rsidRDefault="00F97EA7" w:rsidP="00691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</w:t>
            </w:r>
          </w:p>
        </w:tc>
      </w:tr>
    </w:tbl>
    <w:p w14:paraId="4DC8BCB9" w14:textId="77777777" w:rsidR="00800C94" w:rsidRPr="005C56DB" w:rsidRDefault="00800C94" w:rsidP="00FA78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Cs w:val="22"/>
        </w:rPr>
      </w:pPr>
    </w:p>
    <w:p w14:paraId="4A63DCA0" w14:textId="6DC58694" w:rsidR="00FA7862" w:rsidRDefault="00FA7862" w:rsidP="00FA78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56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tbl>
      <w:tblPr>
        <w:tblW w:w="928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76"/>
        <w:gridCol w:w="288"/>
        <w:gridCol w:w="1080"/>
        <w:gridCol w:w="180"/>
        <w:gridCol w:w="1080"/>
        <w:gridCol w:w="180"/>
        <w:gridCol w:w="1037"/>
        <w:gridCol w:w="184"/>
        <w:gridCol w:w="1080"/>
      </w:tblGrid>
      <w:tr w:rsidR="00204A22" w:rsidRPr="00585426" w14:paraId="5E8188AB" w14:textId="77777777" w:rsidTr="001E4E3D">
        <w:trPr>
          <w:cantSplit/>
          <w:tblHeader/>
        </w:trPr>
        <w:tc>
          <w:tcPr>
            <w:tcW w:w="4176" w:type="dxa"/>
          </w:tcPr>
          <w:p w14:paraId="002AEBCA" w14:textId="77777777" w:rsidR="00204A22" w:rsidRPr="00585426" w:rsidRDefault="00204A22" w:rsidP="00156BAD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vAlign w:val="bottom"/>
          </w:tcPr>
          <w:p w14:paraId="09A4541E" w14:textId="77777777" w:rsidR="00204A22" w:rsidRPr="00585426" w:rsidRDefault="00204A22" w:rsidP="00156B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21" w:type="dxa"/>
            <w:gridSpan w:val="7"/>
            <w:vAlign w:val="bottom"/>
          </w:tcPr>
          <w:p w14:paraId="2C629F2F" w14:textId="3F98F078" w:rsidR="00204A22" w:rsidRPr="00993420" w:rsidRDefault="00204A22" w:rsidP="00204A22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A2792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FA7862" w:rsidRPr="00585426" w14:paraId="7FEA4548" w14:textId="77777777" w:rsidTr="00204A22">
        <w:trPr>
          <w:cantSplit/>
          <w:tblHeader/>
        </w:trPr>
        <w:tc>
          <w:tcPr>
            <w:tcW w:w="4176" w:type="dxa"/>
          </w:tcPr>
          <w:p w14:paraId="284001AC" w14:textId="77777777" w:rsidR="00FA7862" w:rsidRPr="00585426" w:rsidRDefault="00FA7862" w:rsidP="00156BAD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vAlign w:val="bottom"/>
          </w:tcPr>
          <w:p w14:paraId="3A8CE7BF" w14:textId="77777777" w:rsidR="00FA7862" w:rsidRPr="00585426" w:rsidRDefault="00FA7862" w:rsidP="00156B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DA376B2" w14:textId="77777777" w:rsidR="00794FC1" w:rsidRDefault="00800C94" w:rsidP="00794FC1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ดอกเบี้ย</w:t>
            </w:r>
          </w:p>
          <w:p w14:paraId="4AA35012" w14:textId="755A20A6" w:rsidR="00FA7862" w:rsidRPr="00993420" w:rsidRDefault="00800C94" w:rsidP="00794FC1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ค้างจ่าย</w:t>
            </w:r>
          </w:p>
        </w:tc>
        <w:tc>
          <w:tcPr>
            <w:tcW w:w="180" w:type="dxa"/>
            <w:vAlign w:val="bottom"/>
          </w:tcPr>
          <w:p w14:paraId="76439987" w14:textId="77777777" w:rsidR="00FA7862" w:rsidRPr="00993420" w:rsidRDefault="00FA786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A65CBD4" w14:textId="42AEAC8E" w:rsidR="00FA7862" w:rsidRPr="00993420" w:rsidRDefault="00800C94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</w:tcPr>
          <w:p w14:paraId="4E493A30" w14:textId="77777777" w:rsidR="00FA7862" w:rsidRPr="00993420" w:rsidRDefault="00FA786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hideMark/>
          </w:tcPr>
          <w:p w14:paraId="6A4A29CA" w14:textId="549550B3" w:rsidR="00FA7862" w:rsidRPr="00993420" w:rsidRDefault="00800C94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9342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3A3208DE" w14:textId="77777777" w:rsidR="00FA7862" w:rsidRPr="00993420" w:rsidRDefault="00FA786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C8B085D" w14:textId="77777777" w:rsidR="00FA7862" w:rsidRPr="00993420" w:rsidRDefault="00FA786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  <w:p w14:paraId="6CCC97D9" w14:textId="77777777" w:rsidR="00FA7862" w:rsidRPr="00993420" w:rsidRDefault="00FA786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9342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04A22" w:rsidRPr="00585426" w14:paraId="1A5CA6CF" w14:textId="77777777" w:rsidTr="0042366E">
        <w:trPr>
          <w:cantSplit/>
          <w:tblHeader/>
        </w:trPr>
        <w:tc>
          <w:tcPr>
            <w:tcW w:w="4176" w:type="dxa"/>
          </w:tcPr>
          <w:p w14:paraId="3D63F2B9" w14:textId="77777777" w:rsidR="00204A22" w:rsidRPr="00585426" w:rsidRDefault="00204A22" w:rsidP="00156BAD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vAlign w:val="bottom"/>
          </w:tcPr>
          <w:p w14:paraId="3E636D76" w14:textId="77777777" w:rsidR="00204A22" w:rsidRPr="00585426" w:rsidRDefault="00204A22" w:rsidP="00156B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21" w:type="dxa"/>
            <w:gridSpan w:val="7"/>
            <w:vAlign w:val="bottom"/>
          </w:tcPr>
          <w:p w14:paraId="20F96321" w14:textId="6E14F494" w:rsidR="00204A22" w:rsidRPr="00993420" w:rsidRDefault="00204A2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862" w:rsidRPr="00585426" w14:paraId="15ECC0B5" w14:textId="77777777" w:rsidTr="00204A22">
        <w:trPr>
          <w:cantSplit/>
        </w:trPr>
        <w:tc>
          <w:tcPr>
            <w:tcW w:w="4176" w:type="dxa"/>
            <w:hideMark/>
          </w:tcPr>
          <w:p w14:paraId="10EE2AAE" w14:textId="66DD5CAB" w:rsidR="00FA7862" w:rsidRPr="00585426" w:rsidRDefault="00F97EA7" w:rsidP="00156BA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88" w:type="dxa"/>
            <w:vAlign w:val="bottom"/>
          </w:tcPr>
          <w:p w14:paraId="1BE81F2B" w14:textId="77777777" w:rsidR="00FA7862" w:rsidRPr="00585426" w:rsidRDefault="00FA7862" w:rsidP="00156B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0072D0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416643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FCE3DD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BE9915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0903A7F4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6C4EEFB7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F228A" w14:textId="77777777" w:rsidR="00FA7862" w:rsidRPr="00585426" w:rsidRDefault="00FA7862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B87" w:rsidRPr="00585426" w14:paraId="1C9683FE" w14:textId="77777777" w:rsidTr="00204A22">
        <w:trPr>
          <w:cantSplit/>
        </w:trPr>
        <w:tc>
          <w:tcPr>
            <w:tcW w:w="4176" w:type="dxa"/>
            <w:hideMark/>
          </w:tcPr>
          <w:p w14:paraId="2833E703" w14:textId="247E8C8B" w:rsidR="000F3B87" w:rsidRPr="00585426" w:rsidRDefault="000F3B87" w:rsidP="000F3B87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54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88" w:type="dxa"/>
            <w:vAlign w:val="bottom"/>
          </w:tcPr>
          <w:p w14:paraId="6A3222DF" w14:textId="77777777" w:rsidR="000F3B87" w:rsidRPr="00585426" w:rsidRDefault="000F3B87" w:rsidP="000F3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0BB7A" w14:textId="05786126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D4F178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03A45" w14:textId="25ED1E06" w:rsidR="000F3B87" w:rsidRPr="005C56DB" w:rsidRDefault="00F97EA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80" w:type="dxa"/>
          </w:tcPr>
          <w:p w14:paraId="06085352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087113A2" w14:textId="1B38610F" w:rsidR="000F3B87" w:rsidRPr="005C56DB" w:rsidRDefault="00F97EA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84" w:type="dxa"/>
          </w:tcPr>
          <w:p w14:paraId="750AF315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C668A" w14:textId="2B6C32C0" w:rsidR="000F3B87" w:rsidRPr="005C56DB" w:rsidRDefault="00F97EA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3B87" w:rsidRPr="005C56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56DB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0F3B87" w:rsidRPr="00585426" w14:paraId="5176B77E" w14:textId="77777777" w:rsidTr="00204A22">
        <w:trPr>
          <w:cantSplit/>
        </w:trPr>
        <w:tc>
          <w:tcPr>
            <w:tcW w:w="4176" w:type="dxa"/>
            <w:hideMark/>
          </w:tcPr>
          <w:p w14:paraId="5552622B" w14:textId="77777777" w:rsidR="000F3B87" w:rsidRPr="00585426" w:rsidRDefault="000F3B87" w:rsidP="000F3B87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288" w:type="dxa"/>
            <w:vAlign w:val="bottom"/>
          </w:tcPr>
          <w:p w14:paraId="548CDC9E" w14:textId="77777777" w:rsidR="000F3B87" w:rsidRPr="00585426" w:rsidRDefault="000F3B87" w:rsidP="000F3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880CD" w14:textId="3AB2DED6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5C56DB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5C56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A72056C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6EEFB" w14:textId="69EC66F9" w:rsidR="000F3B87" w:rsidRPr="005C56DB" w:rsidRDefault="00F97EA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80" w:type="dxa"/>
          </w:tcPr>
          <w:p w14:paraId="434AD87E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2960344A" w14:textId="2EFE1EA4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5C56DB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5C56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6AC2BE8A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4B529" w14:textId="45D72FC8" w:rsidR="000F3B87" w:rsidRPr="005C56DB" w:rsidRDefault="00F97EA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0F3B87" w:rsidRPr="00585426" w14:paraId="65337479" w14:textId="77777777" w:rsidTr="00204A22">
        <w:trPr>
          <w:cantSplit/>
        </w:trPr>
        <w:tc>
          <w:tcPr>
            <w:tcW w:w="4176" w:type="dxa"/>
            <w:hideMark/>
          </w:tcPr>
          <w:p w14:paraId="526A2F32" w14:textId="77777777" w:rsidR="000F3B87" w:rsidRPr="00585426" w:rsidRDefault="000F3B87" w:rsidP="000F3B87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88" w:type="dxa"/>
            <w:vAlign w:val="bottom"/>
          </w:tcPr>
          <w:p w14:paraId="4EA16382" w14:textId="77777777" w:rsidR="000F3B87" w:rsidRPr="00585426" w:rsidRDefault="000F3B87" w:rsidP="000F3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363F8" w14:textId="1BDCAFA7" w:rsidR="000F3B87" w:rsidRPr="005C56DB" w:rsidRDefault="00F97EA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05CEF099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0C657" w14:textId="087FE15C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F5F09E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1C9E5C" w14:textId="30F09DBA" w:rsidR="000F3B87" w:rsidRPr="005C56DB" w:rsidRDefault="00F97EA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4" w:type="dxa"/>
          </w:tcPr>
          <w:p w14:paraId="4FF41BC4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A2111" w14:textId="3A710015" w:rsidR="000F3B87" w:rsidRPr="005C56DB" w:rsidRDefault="00F97EA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0F3B87" w:rsidRPr="00585426" w14:paraId="13B50546" w14:textId="77777777" w:rsidTr="00204A22">
        <w:trPr>
          <w:cantSplit/>
        </w:trPr>
        <w:tc>
          <w:tcPr>
            <w:tcW w:w="4176" w:type="dxa"/>
            <w:hideMark/>
          </w:tcPr>
          <w:p w14:paraId="020823FF" w14:textId="77777777" w:rsidR="000F3B87" w:rsidRPr="00585426" w:rsidRDefault="000F3B87" w:rsidP="000F3B87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288" w:type="dxa"/>
            <w:vAlign w:val="bottom"/>
          </w:tcPr>
          <w:p w14:paraId="0D599F8B" w14:textId="77777777" w:rsidR="000F3B87" w:rsidRPr="00585426" w:rsidRDefault="000F3B87" w:rsidP="000F3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A49ED" w14:textId="2DEE2FEE" w:rsidR="000F3B87" w:rsidRPr="005C56DB" w:rsidRDefault="00F97EA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3702DCF1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2ED36" w14:textId="4C409FE4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5C56D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C56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B2D40F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E1A10" w14:textId="1F9E2EFA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5C56D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C56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76BAD71D" w14:textId="77777777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B64C0" w14:textId="2D6280BB" w:rsidR="000F3B87" w:rsidRPr="005C56DB" w:rsidRDefault="00F97EA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F3B87" w:rsidRPr="00585426" w14:paraId="0EED62B3" w14:textId="77777777" w:rsidTr="00204A22">
        <w:trPr>
          <w:cantSplit/>
        </w:trPr>
        <w:tc>
          <w:tcPr>
            <w:tcW w:w="4176" w:type="dxa"/>
            <w:hideMark/>
          </w:tcPr>
          <w:p w14:paraId="22981B15" w14:textId="292E74D6" w:rsidR="000F3B87" w:rsidRPr="00585426" w:rsidRDefault="000F3B87" w:rsidP="000F3B87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54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  <w:vAlign w:val="bottom"/>
          </w:tcPr>
          <w:p w14:paraId="4053C780" w14:textId="77777777" w:rsidR="000F3B87" w:rsidRPr="00585426" w:rsidRDefault="000F3B87" w:rsidP="000F3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94F4A" w14:textId="27C10C4E" w:rsidR="000F3B87" w:rsidRPr="005C56DB" w:rsidRDefault="000F3B87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03C944" w14:textId="77777777" w:rsidR="000F3B87" w:rsidRPr="005C56DB" w:rsidRDefault="000F3B87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4CE117" w14:textId="5B371AF8" w:rsidR="000F3B87" w:rsidRPr="005C56DB" w:rsidRDefault="00F97EA7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63E95A" w14:textId="77777777" w:rsidR="000F3B87" w:rsidRPr="005C56DB" w:rsidRDefault="000F3B87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BEBCC" w14:textId="680AF300" w:rsidR="000F3B87" w:rsidRPr="005C56DB" w:rsidRDefault="00F97EA7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3991E39A" w14:textId="77777777" w:rsidR="000F3B87" w:rsidRPr="005C56DB" w:rsidRDefault="000F3B87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55367" w14:textId="3F0451C0" w:rsidR="000F3B87" w:rsidRPr="005C56DB" w:rsidRDefault="00F97EA7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5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F3B87" w:rsidRPr="005C5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C5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</w:tr>
      <w:tr w:rsidR="005C56DB" w:rsidRPr="00585426" w14:paraId="3F097ABF" w14:textId="77777777" w:rsidTr="00204A22">
        <w:trPr>
          <w:cantSplit/>
        </w:trPr>
        <w:tc>
          <w:tcPr>
            <w:tcW w:w="4176" w:type="dxa"/>
          </w:tcPr>
          <w:p w14:paraId="0301AA41" w14:textId="77777777" w:rsidR="005C56DB" w:rsidRPr="00585426" w:rsidRDefault="005C56DB" w:rsidP="000F3B87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" w:type="dxa"/>
            <w:vAlign w:val="bottom"/>
          </w:tcPr>
          <w:p w14:paraId="71ED31D0" w14:textId="77777777" w:rsidR="005C56DB" w:rsidRPr="00585426" w:rsidRDefault="005C56DB" w:rsidP="000F3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39CED3B" w14:textId="77777777" w:rsidR="005C56DB" w:rsidRPr="005C56DB" w:rsidRDefault="005C56DB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12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645B3CC" w14:textId="77777777" w:rsidR="005C56DB" w:rsidRPr="005C56DB" w:rsidRDefault="005C56DB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0F57E6" w14:textId="77777777" w:rsidR="005C56DB" w:rsidRPr="005C56DB" w:rsidRDefault="005C56DB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7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ABF4A2" w14:textId="77777777" w:rsidR="005C56DB" w:rsidRPr="005C56DB" w:rsidRDefault="005C56DB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</w:tcPr>
          <w:p w14:paraId="3DD4E223" w14:textId="77777777" w:rsidR="005C56DB" w:rsidRPr="005C56DB" w:rsidRDefault="005C56DB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43" w:right="-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2AF43926" w14:textId="77777777" w:rsidR="005C56DB" w:rsidRPr="005C56DB" w:rsidRDefault="005C56DB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64137E0" w14:textId="77777777" w:rsidR="005C56DB" w:rsidRPr="005C56DB" w:rsidRDefault="005C56DB" w:rsidP="00204A22">
            <w:pPr>
              <w:pStyle w:val="acctfourfigures"/>
              <w:tabs>
                <w:tab w:val="clear" w:pos="765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left="-96" w:right="-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042DB" w:rsidRPr="00585426" w14:paraId="26BC2996" w14:textId="77777777" w:rsidTr="00204A22">
        <w:trPr>
          <w:cantSplit/>
        </w:trPr>
        <w:tc>
          <w:tcPr>
            <w:tcW w:w="4176" w:type="dxa"/>
          </w:tcPr>
          <w:p w14:paraId="5A123019" w14:textId="4ABA72D4" w:rsidR="003042DB" w:rsidRPr="00585426" w:rsidRDefault="00F97EA7" w:rsidP="00204A22">
            <w:pPr>
              <w:shd w:val="clear" w:color="auto" w:fill="FFFFFF"/>
              <w:tabs>
                <w:tab w:val="clear" w:pos="2580"/>
                <w:tab w:val="left" w:pos="2530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2564</w:t>
            </w:r>
          </w:p>
        </w:tc>
        <w:tc>
          <w:tcPr>
            <w:tcW w:w="288" w:type="dxa"/>
            <w:vAlign w:val="bottom"/>
          </w:tcPr>
          <w:p w14:paraId="06CC0448" w14:textId="77777777" w:rsidR="003042DB" w:rsidRPr="00585426" w:rsidRDefault="003042DB" w:rsidP="00156B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CCDF6C" w14:textId="77777777" w:rsidR="003042DB" w:rsidRPr="005C56DB" w:rsidRDefault="003042DB" w:rsidP="00204A22">
            <w:pPr>
              <w:pStyle w:val="acctmergecolhdg"/>
              <w:tabs>
                <w:tab w:val="decimal" w:pos="864"/>
              </w:tabs>
              <w:spacing w:line="240" w:lineRule="auto"/>
              <w:ind w:left="-121" w:right="-90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A424F3" w14:textId="77777777" w:rsidR="003042DB" w:rsidRPr="005C56DB" w:rsidRDefault="003042DB" w:rsidP="00204A22">
            <w:pPr>
              <w:pStyle w:val="acctmergecolhdg"/>
              <w:tabs>
                <w:tab w:val="decimal" w:pos="864"/>
              </w:tabs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2A5BA2" w14:textId="77777777" w:rsidR="003042DB" w:rsidRPr="005C56DB" w:rsidRDefault="003042DB" w:rsidP="00204A22">
            <w:pPr>
              <w:pStyle w:val="acctmergecolhdg"/>
              <w:tabs>
                <w:tab w:val="decimal" w:pos="864"/>
              </w:tabs>
              <w:spacing w:line="240" w:lineRule="auto"/>
              <w:ind w:left="-70" w:right="-128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0A627E" w14:textId="77777777" w:rsidR="003042DB" w:rsidRPr="005C56DB" w:rsidRDefault="003042DB" w:rsidP="00204A22">
            <w:pPr>
              <w:pStyle w:val="acctmergecolhdg"/>
              <w:tabs>
                <w:tab w:val="decimal" w:pos="864"/>
              </w:tabs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37" w:type="dxa"/>
          </w:tcPr>
          <w:p w14:paraId="7271535D" w14:textId="77777777" w:rsidR="003042DB" w:rsidRPr="005C56DB" w:rsidRDefault="003042DB" w:rsidP="00204A22">
            <w:pPr>
              <w:pStyle w:val="acctmergecolhdg"/>
              <w:tabs>
                <w:tab w:val="decimal" w:pos="864"/>
              </w:tabs>
              <w:spacing w:line="240" w:lineRule="auto"/>
              <w:ind w:left="-43" w:right="-65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" w:type="dxa"/>
          </w:tcPr>
          <w:p w14:paraId="0097FD97" w14:textId="77777777" w:rsidR="003042DB" w:rsidRPr="005C56DB" w:rsidRDefault="003042DB" w:rsidP="00204A22">
            <w:pPr>
              <w:pStyle w:val="acctmergecolhdg"/>
              <w:tabs>
                <w:tab w:val="decimal" w:pos="864"/>
              </w:tabs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8456C" w14:textId="77777777" w:rsidR="003042DB" w:rsidRPr="005C56DB" w:rsidRDefault="003042DB" w:rsidP="00204A22">
            <w:pPr>
              <w:pStyle w:val="acctmergecolhdg"/>
              <w:tabs>
                <w:tab w:val="decimal" w:pos="864"/>
              </w:tabs>
              <w:spacing w:line="240" w:lineRule="auto"/>
              <w:ind w:left="-96" w:right="-62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</w:tr>
      <w:tr w:rsidR="008D11A0" w:rsidRPr="00585426" w14:paraId="6317D61B" w14:textId="77777777" w:rsidTr="00204A22">
        <w:trPr>
          <w:cantSplit/>
        </w:trPr>
        <w:tc>
          <w:tcPr>
            <w:tcW w:w="4176" w:type="dxa"/>
            <w:hideMark/>
          </w:tcPr>
          <w:p w14:paraId="36A9988D" w14:textId="239A9E4C" w:rsidR="008D11A0" w:rsidRPr="00585426" w:rsidRDefault="008D11A0" w:rsidP="008D11A0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54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88" w:type="dxa"/>
            <w:vAlign w:val="bottom"/>
          </w:tcPr>
          <w:p w14:paraId="234E26ED" w14:textId="77777777" w:rsidR="008D11A0" w:rsidRPr="00585426" w:rsidRDefault="008D11A0" w:rsidP="008D11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381370" w14:textId="39A0B264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80" w:type="dxa"/>
            <w:vAlign w:val="bottom"/>
          </w:tcPr>
          <w:p w14:paraId="6A4E7226" w14:textId="77777777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5E7DFA10" w14:textId="0266EE8C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1,330</w:t>
            </w:r>
          </w:p>
        </w:tc>
        <w:tc>
          <w:tcPr>
            <w:tcW w:w="180" w:type="dxa"/>
            <w:vAlign w:val="bottom"/>
          </w:tcPr>
          <w:p w14:paraId="21EF24FC" w14:textId="77777777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  <w:vAlign w:val="bottom"/>
          </w:tcPr>
          <w:p w14:paraId="6E6AA3F9" w14:textId="74C65C76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616</w:t>
            </w:r>
          </w:p>
        </w:tc>
        <w:tc>
          <w:tcPr>
            <w:tcW w:w="184" w:type="dxa"/>
            <w:vAlign w:val="bottom"/>
          </w:tcPr>
          <w:p w14:paraId="0C216BCA" w14:textId="77777777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7930E03F" w14:textId="1F5F342A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1,946</w:t>
            </w:r>
          </w:p>
        </w:tc>
      </w:tr>
      <w:tr w:rsidR="008D11A0" w:rsidRPr="00585426" w14:paraId="2BF73086" w14:textId="77777777" w:rsidTr="00204A22">
        <w:trPr>
          <w:cantSplit/>
        </w:trPr>
        <w:tc>
          <w:tcPr>
            <w:tcW w:w="4176" w:type="dxa"/>
            <w:hideMark/>
          </w:tcPr>
          <w:p w14:paraId="247DC884" w14:textId="77777777" w:rsidR="008D11A0" w:rsidRPr="00585426" w:rsidRDefault="008D11A0" w:rsidP="008D11A0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288" w:type="dxa"/>
            <w:vAlign w:val="bottom"/>
          </w:tcPr>
          <w:p w14:paraId="0882295A" w14:textId="77777777" w:rsidR="008D11A0" w:rsidRPr="00585426" w:rsidRDefault="008D11A0" w:rsidP="008D11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791A6C" w14:textId="585B4B04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(32)</w:t>
            </w:r>
          </w:p>
        </w:tc>
        <w:tc>
          <w:tcPr>
            <w:tcW w:w="180" w:type="dxa"/>
            <w:vAlign w:val="bottom"/>
          </w:tcPr>
          <w:p w14:paraId="34F7419B" w14:textId="77777777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C9C9CC5" w14:textId="6B45EB2B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(567)</w:t>
            </w:r>
          </w:p>
        </w:tc>
        <w:tc>
          <w:tcPr>
            <w:tcW w:w="180" w:type="dxa"/>
            <w:vAlign w:val="bottom"/>
          </w:tcPr>
          <w:p w14:paraId="6F36F3A7" w14:textId="77777777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  <w:vAlign w:val="bottom"/>
          </w:tcPr>
          <w:p w14:paraId="2A2E2F73" w14:textId="463B917E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(126)</w:t>
            </w:r>
          </w:p>
        </w:tc>
        <w:tc>
          <w:tcPr>
            <w:tcW w:w="184" w:type="dxa"/>
            <w:vAlign w:val="bottom"/>
          </w:tcPr>
          <w:p w14:paraId="48DF2A44" w14:textId="77777777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3465443A" w14:textId="30B416E4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(725)</w:t>
            </w:r>
          </w:p>
        </w:tc>
      </w:tr>
      <w:tr w:rsidR="008D11A0" w:rsidRPr="00585426" w14:paraId="1898823B" w14:textId="77777777" w:rsidTr="00204A22">
        <w:trPr>
          <w:cantSplit/>
        </w:trPr>
        <w:tc>
          <w:tcPr>
            <w:tcW w:w="4176" w:type="dxa"/>
            <w:hideMark/>
          </w:tcPr>
          <w:p w14:paraId="450D5B26" w14:textId="77777777" w:rsidR="008D11A0" w:rsidRPr="00585426" w:rsidRDefault="008D11A0" w:rsidP="008D11A0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88" w:type="dxa"/>
            <w:vAlign w:val="bottom"/>
          </w:tcPr>
          <w:p w14:paraId="2C6E8BCF" w14:textId="77777777" w:rsidR="008D11A0" w:rsidRPr="00585426" w:rsidRDefault="008D11A0" w:rsidP="008D11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F65739" w14:textId="1B6E0379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29</w:t>
            </w:r>
          </w:p>
        </w:tc>
        <w:tc>
          <w:tcPr>
            <w:tcW w:w="180" w:type="dxa"/>
            <w:vAlign w:val="bottom"/>
          </w:tcPr>
          <w:p w14:paraId="307CE313" w14:textId="77777777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422020AD" w14:textId="00B7A85E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80" w:type="dxa"/>
            <w:vAlign w:val="bottom"/>
          </w:tcPr>
          <w:p w14:paraId="65925F57" w14:textId="77777777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  <w:vAlign w:val="bottom"/>
          </w:tcPr>
          <w:p w14:paraId="3B608C49" w14:textId="7B72875B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5C56DB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84" w:type="dxa"/>
            <w:vAlign w:val="bottom"/>
          </w:tcPr>
          <w:p w14:paraId="01F293C8" w14:textId="77777777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521C092A" w14:textId="52B44F19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29</w:t>
            </w:r>
          </w:p>
        </w:tc>
      </w:tr>
      <w:tr w:rsidR="008D11A0" w:rsidRPr="00585426" w14:paraId="53846B42" w14:textId="77777777" w:rsidTr="00204A22">
        <w:trPr>
          <w:cantSplit/>
        </w:trPr>
        <w:tc>
          <w:tcPr>
            <w:tcW w:w="4176" w:type="dxa"/>
            <w:hideMark/>
          </w:tcPr>
          <w:p w14:paraId="2DC8C01E" w14:textId="77777777" w:rsidR="008D11A0" w:rsidRPr="00585426" w:rsidRDefault="008D11A0" w:rsidP="008D11A0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288" w:type="dxa"/>
            <w:vAlign w:val="bottom"/>
          </w:tcPr>
          <w:p w14:paraId="097EF899" w14:textId="77777777" w:rsidR="008D11A0" w:rsidRPr="00585426" w:rsidRDefault="008D11A0" w:rsidP="008D11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13B3D0" w14:textId="0BFE3C87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80" w:type="dxa"/>
            <w:vAlign w:val="bottom"/>
          </w:tcPr>
          <w:p w14:paraId="79E60F2C" w14:textId="77777777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E0F84F" w14:textId="6C66BF01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6A2A2C7" w14:textId="77777777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B68FB" w14:textId="1B31163A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12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  <w:vAlign w:val="bottom"/>
          </w:tcPr>
          <w:p w14:paraId="00076A56" w14:textId="77777777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7102D" w14:textId="62FFF1A3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5C56DB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16</w:t>
            </w:r>
          </w:p>
        </w:tc>
      </w:tr>
      <w:tr w:rsidR="008D11A0" w:rsidRPr="00585426" w14:paraId="3A9EDFC9" w14:textId="77777777" w:rsidTr="00204A22">
        <w:trPr>
          <w:cantSplit/>
        </w:trPr>
        <w:tc>
          <w:tcPr>
            <w:tcW w:w="4176" w:type="dxa"/>
            <w:hideMark/>
          </w:tcPr>
          <w:p w14:paraId="1A13B372" w14:textId="339DA9AB" w:rsidR="008D11A0" w:rsidRPr="00585426" w:rsidRDefault="008D11A0" w:rsidP="008D11A0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54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54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  <w:vAlign w:val="bottom"/>
          </w:tcPr>
          <w:p w14:paraId="00D7E88C" w14:textId="77777777" w:rsidR="008D11A0" w:rsidRPr="00585426" w:rsidRDefault="008D11A0" w:rsidP="008D11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00E4F3" w14:textId="0C416089" w:rsidR="008D11A0" w:rsidRPr="005C56DB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1" w:right="-9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80" w:type="dxa"/>
            <w:vAlign w:val="bottom"/>
          </w:tcPr>
          <w:p w14:paraId="1B5C30EC" w14:textId="77777777" w:rsidR="008D11A0" w:rsidRPr="005C56DB" w:rsidRDefault="008D11A0" w:rsidP="008D11A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D894E" w14:textId="580A8641" w:rsidR="008D11A0" w:rsidRPr="005C56DB" w:rsidRDefault="008D11A0" w:rsidP="008D11A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0" w:right="-12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5C56D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x-none"/>
              </w:rPr>
              <w:t>764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7A193852" w14:textId="77777777" w:rsidR="008D11A0" w:rsidRPr="005C56DB" w:rsidRDefault="008D11A0" w:rsidP="008D11A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928A77" w14:textId="23083E2F" w:rsidR="008D11A0" w:rsidRPr="005C56DB" w:rsidRDefault="008D11A0" w:rsidP="008D11A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43" w:right="-6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5C56D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502</w:t>
            </w:r>
          </w:p>
        </w:tc>
        <w:tc>
          <w:tcPr>
            <w:tcW w:w="184" w:type="dxa"/>
            <w:tcBorders>
              <w:left w:val="nil"/>
              <w:right w:val="nil"/>
            </w:tcBorders>
            <w:vAlign w:val="bottom"/>
          </w:tcPr>
          <w:p w14:paraId="74D6C7A0" w14:textId="77777777" w:rsidR="008D11A0" w:rsidRPr="005C56DB" w:rsidRDefault="008D11A0" w:rsidP="008D11A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54181" w14:textId="0E608C7A" w:rsidR="008D11A0" w:rsidRPr="005C56DB" w:rsidRDefault="008D11A0" w:rsidP="008D11A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96" w:right="-6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5C56D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1,266</w:t>
            </w:r>
          </w:p>
        </w:tc>
      </w:tr>
    </w:tbl>
    <w:p w14:paraId="71775DF9" w14:textId="0B5D203F" w:rsidR="00FA7862" w:rsidRDefault="00FA7862" w:rsidP="00504540">
      <w:pPr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32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76"/>
        <w:gridCol w:w="288"/>
        <w:gridCol w:w="1080"/>
        <w:gridCol w:w="178"/>
        <w:gridCol w:w="1082"/>
        <w:gridCol w:w="180"/>
        <w:gridCol w:w="1080"/>
        <w:gridCol w:w="184"/>
        <w:gridCol w:w="1080"/>
      </w:tblGrid>
      <w:tr w:rsidR="00204A22" w:rsidRPr="00204A22" w14:paraId="66CBC21C" w14:textId="77777777" w:rsidTr="00B93059">
        <w:trPr>
          <w:cantSplit/>
          <w:tblHeader/>
        </w:trPr>
        <w:tc>
          <w:tcPr>
            <w:tcW w:w="4176" w:type="dxa"/>
          </w:tcPr>
          <w:p w14:paraId="4A53BDC5" w14:textId="77777777" w:rsidR="00204A22" w:rsidRPr="00585426" w:rsidRDefault="00204A22" w:rsidP="00156BAD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vAlign w:val="bottom"/>
          </w:tcPr>
          <w:p w14:paraId="09A4136C" w14:textId="77777777" w:rsidR="00204A22" w:rsidRPr="00585426" w:rsidRDefault="00204A22" w:rsidP="00156B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64" w:type="dxa"/>
            <w:gridSpan w:val="7"/>
            <w:vAlign w:val="bottom"/>
          </w:tcPr>
          <w:p w14:paraId="38FD41A2" w14:textId="73A914B7" w:rsidR="00204A22" w:rsidRPr="00204A22" w:rsidRDefault="00204A2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204A22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6670F" w:rsidRPr="00204A22" w14:paraId="627ED0B0" w14:textId="77777777" w:rsidTr="00204A22">
        <w:trPr>
          <w:cantSplit/>
          <w:tblHeader/>
        </w:trPr>
        <w:tc>
          <w:tcPr>
            <w:tcW w:w="4176" w:type="dxa"/>
          </w:tcPr>
          <w:p w14:paraId="6835C99C" w14:textId="77777777" w:rsidR="0076670F" w:rsidRPr="00204A22" w:rsidRDefault="0076670F" w:rsidP="0076670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vAlign w:val="bottom"/>
          </w:tcPr>
          <w:p w14:paraId="72845636" w14:textId="77777777" w:rsidR="0076670F" w:rsidRPr="00204A22" w:rsidRDefault="0076670F" w:rsidP="007667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C4D674A" w14:textId="77777777" w:rsidR="0076670F" w:rsidRDefault="0076670F" w:rsidP="0076670F">
            <w:pPr>
              <w:pStyle w:val="acctmergecolhdg"/>
              <w:spacing w:line="240" w:lineRule="auto"/>
              <w:ind w:left="-115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ดอกเบี้ย</w:t>
            </w:r>
          </w:p>
          <w:p w14:paraId="59EC4F13" w14:textId="60804398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ค้างจ่าย</w:t>
            </w:r>
          </w:p>
        </w:tc>
        <w:tc>
          <w:tcPr>
            <w:tcW w:w="178" w:type="dxa"/>
            <w:vAlign w:val="bottom"/>
          </w:tcPr>
          <w:p w14:paraId="59A276AD" w14:textId="77777777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bottom"/>
            <w:hideMark/>
          </w:tcPr>
          <w:p w14:paraId="48AF9E78" w14:textId="35C9F556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Theme="majorBidi" w:eastAsiaTheme="minorHAns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80" w:type="dxa"/>
          </w:tcPr>
          <w:p w14:paraId="145F3059" w14:textId="77777777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hideMark/>
          </w:tcPr>
          <w:p w14:paraId="22CE7623" w14:textId="6357BAEA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93420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6596F235" w14:textId="77777777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AD6BEC2" w14:textId="77777777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  <w:p w14:paraId="4B60FAB5" w14:textId="77777777" w:rsidR="0076670F" w:rsidRPr="00204A22" w:rsidRDefault="0076670F" w:rsidP="0076670F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04A2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04A22" w:rsidRPr="00204A22" w14:paraId="28DC6C95" w14:textId="77777777" w:rsidTr="00BF20EB">
        <w:trPr>
          <w:cantSplit/>
          <w:tblHeader/>
        </w:trPr>
        <w:tc>
          <w:tcPr>
            <w:tcW w:w="4176" w:type="dxa"/>
          </w:tcPr>
          <w:p w14:paraId="52F96EEF" w14:textId="77777777" w:rsidR="00204A22" w:rsidRPr="00204A22" w:rsidRDefault="00204A22" w:rsidP="00156BAD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vAlign w:val="bottom"/>
          </w:tcPr>
          <w:p w14:paraId="4621BAE3" w14:textId="77777777" w:rsidR="00204A22" w:rsidRPr="00204A22" w:rsidRDefault="00204A22" w:rsidP="00156B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864" w:type="dxa"/>
            <w:gridSpan w:val="7"/>
            <w:vAlign w:val="bottom"/>
          </w:tcPr>
          <w:p w14:paraId="29B53C70" w14:textId="18EAB4B9" w:rsidR="00204A22" w:rsidRPr="00204A22" w:rsidRDefault="00204A22" w:rsidP="00156BAD">
            <w:pPr>
              <w:pStyle w:val="acctmergecolhdg"/>
              <w:spacing w:line="240" w:lineRule="auto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204A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36771" w:rsidRPr="00204A22" w14:paraId="5B3E267A" w14:textId="77777777" w:rsidTr="00204A22">
        <w:trPr>
          <w:cantSplit/>
        </w:trPr>
        <w:tc>
          <w:tcPr>
            <w:tcW w:w="4176" w:type="dxa"/>
            <w:hideMark/>
          </w:tcPr>
          <w:p w14:paraId="5EBBD65C" w14:textId="172878A2" w:rsidR="00036771" w:rsidRPr="00204A22" w:rsidRDefault="00F97EA7" w:rsidP="00156BA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88" w:type="dxa"/>
            <w:vAlign w:val="bottom"/>
          </w:tcPr>
          <w:p w14:paraId="671B7497" w14:textId="77777777" w:rsidR="00036771" w:rsidRPr="00204A22" w:rsidRDefault="00036771" w:rsidP="00156B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54B7A6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4161946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ED44E39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C9B89A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BA1E6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3E9FA3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F1B11" w14:textId="77777777" w:rsidR="00036771" w:rsidRPr="00204A22" w:rsidRDefault="00036771" w:rsidP="00156BAD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11A0" w:rsidRPr="00204A22" w14:paraId="3D14CF5D" w14:textId="77777777" w:rsidTr="00204A22">
        <w:trPr>
          <w:cantSplit/>
        </w:trPr>
        <w:tc>
          <w:tcPr>
            <w:tcW w:w="4176" w:type="dxa"/>
            <w:hideMark/>
          </w:tcPr>
          <w:p w14:paraId="7A570536" w14:textId="03846245" w:rsidR="008D11A0" w:rsidRPr="004A4FD9" w:rsidRDefault="008D11A0" w:rsidP="008D11A0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A4F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A4F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88" w:type="dxa"/>
            <w:vAlign w:val="bottom"/>
          </w:tcPr>
          <w:p w14:paraId="776FE239" w14:textId="77777777" w:rsidR="008D11A0" w:rsidRPr="004A4FD9" w:rsidRDefault="008D11A0" w:rsidP="008D11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69D6B" w14:textId="18E23078" w:rsidR="008D11A0" w:rsidRPr="004A4FD9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211DD53" w14:textId="77777777" w:rsidR="008D11A0" w:rsidRPr="004A4FD9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22648F9F" w14:textId="0A5D0B0B" w:rsidR="008D11A0" w:rsidRPr="004A4FD9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80" w:type="dxa"/>
          </w:tcPr>
          <w:p w14:paraId="06E691C5" w14:textId="77777777" w:rsidR="008D11A0" w:rsidRPr="004A4FD9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672DF39" w14:textId="459A0830" w:rsidR="008D11A0" w:rsidRPr="004A4FD9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184" w:type="dxa"/>
          </w:tcPr>
          <w:p w14:paraId="0FEA7171" w14:textId="77777777" w:rsidR="008D11A0" w:rsidRPr="004A4FD9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00EA676" w14:textId="3D0EB5C3" w:rsidR="008D11A0" w:rsidRPr="004A4FD9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5E243F" w:rsidRPr="004A4FD9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8D11A0" w:rsidRPr="00204A22" w14:paraId="506F814F" w14:textId="77777777" w:rsidTr="00204A22">
        <w:trPr>
          <w:cantSplit/>
        </w:trPr>
        <w:tc>
          <w:tcPr>
            <w:tcW w:w="4176" w:type="dxa"/>
            <w:hideMark/>
          </w:tcPr>
          <w:p w14:paraId="6263FC19" w14:textId="77777777" w:rsidR="008D11A0" w:rsidRPr="00204A22" w:rsidRDefault="008D11A0" w:rsidP="008D11A0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288" w:type="dxa"/>
            <w:vAlign w:val="bottom"/>
          </w:tcPr>
          <w:p w14:paraId="30CB38B4" w14:textId="77777777" w:rsidR="008D11A0" w:rsidRPr="00204A22" w:rsidRDefault="008D11A0" w:rsidP="008D11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B2143" w14:textId="3EC75B9F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178" w:type="dxa"/>
          </w:tcPr>
          <w:p w14:paraId="0047F94F" w14:textId="77777777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643409D0" w14:textId="455902F2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80" w:type="dxa"/>
          </w:tcPr>
          <w:p w14:paraId="3B6960A8" w14:textId="77777777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4ADEB11" w14:textId="43691EFB" w:rsidR="008D11A0" w:rsidRPr="008D11A0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11A0"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  <w:tc>
          <w:tcPr>
            <w:tcW w:w="184" w:type="dxa"/>
          </w:tcPr>
          <w:p w14:paraId="2F1FC371" w14:textId="77777777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0999ED7" w14:textId="6521F09D" w:rsidR="008D11A0" w:rsidRPr="00204A22" w:rsidRDefault="005E243F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8D11A0" w:rsidRPr="00204A22" w14:paraId="4169A572" w14:textId="77777777" w:rsidTr="00204A22">
        <w:trPr>
          <w:cantSplit/>
        </w:trPr>
        <w:tc>
          <w:tcPr>
            <w:tcW w:w="4176" w:type="dxa"/>
            <w:hideMark/>
          </w:tcPr>
          <w:p w14:paraId="60C0A06B" w14:textId="77777777" w:rsidR="008D11A0" w:rsidRPr="00204A22" w:rsidRDefault="008D11A0" w:rsidP="008D11A0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88" w:type="dxa"/>
            <w:vAlign w:val="bottom"/>
          </w:tcPr>
          <w:p w14:paraId="58D71837" w14:textId="77777777" w:rsidR="008D11A0" w:rsidRPr="00204A22" w:rsidRDefault="008D11A0" w:rsidP="008D11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C8CCAC" w14:textId="0CEB1650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78" w:type="dxa"/>
          </w:tcPr>
          <w:p w14:paraId="0860C265" w14:textId="77777777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030E635A" w14:textId="143DFC63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06322F" w14:textId="77777777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AC021A6" w14:textId="61D5E237" w:rsidR="008D11A0" w:rsidRPr="008D11A0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11A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4" w:type="dxa"/>
          </w:tcPr>
          <w:p w14:paraId="77D7AF59" w14:textId="77777777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86EE591" w14:textId="0073F145" w:rsidR="008D11A0" w:rsidRPr="00204A22" w:rsidRDefault="005E243F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8D11A0" w:rsidRPr="00204A22" w14:paraId="3008CB5A" w14:textId="77777777" w:rsidTr="00204A22">
        <w:trPr>
          <w:cantSplit/>
        </w:trPr>
        <w:tc>
          <w:tcPr>
            <w:tcW w:w="4176" w:type="dxa"/>
            <w:hideMark/>
          </w:tcPr>
          <w:p w14:paraId="0CFCE1FB" w14:textId="77777777" w:rsidR="008D11A0" w:rsidRPr="00204A22" w:rsidRDefault="008D11A0" w:rsidP="008D11A0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288" w:type="dxa"/>
            <w:vAlign w:val="bottom"/>
          </w:tcPr>
          <w:p w14:paraId="5C760C4F" w14:textId="77777777" w:rsidR="008D11A0" w:rsidRPr="00204A22" w:rsidRDefault="008D11A0" w:rsidP="008D11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32065" w14:textId="09FA5A52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78" w:type="dxa"/>
          </w:tcPr>
          <w:p w14:paraId="53BE9988" w14:textId="77777777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4E440" w14:textId="601F97D0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6855008" w14:textId="77777777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C0225" w14:textId="6E12E867" w:rsidR="008D11A0" w:rsidRPr="008D11A0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11A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3BCB2AF8" w14:textId="77777777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C4AA6" w14:textId="4A68EB65" w:rsidR="008D11A0" w:rsidRPr="00204A22" w:rsidRDefault="005E243F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8D11A0" w:rsidRPr="00204A22" w14:paraId="1C9BCA8B" w14:textId="77777777" w:rsidTr="00204A22">
        <w:trPr>
          <w:cantSplit/>
        </w:trPr>
        <w:tc>
          <w:tcPr>
            <w:tcW w:w="4176" w:type="dxa"/>
            <w:hideMark/>
          </w:tcPr>
          <w:p w14:paraId="5C6DF7B6" w14:textId="7ABB3E5A" w:rsidR="008D11A0" w:rsidRPr="00204A22" w:rsidRDefault="008D11A0" w:rsidP="008D11A0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  <w:vAlign w:val="bottom"/>
          </w:tcPr>
          <w:p w14:paraId="01C4EDEB" w14:textId="77777777" w:rsidR="008D11A0" w:rsidRPr="00204A22" w:rsidRDefault="008D11A0" w:rsidP="008D11A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E7F9F4" w14:textId="329F5C23" w:rsidR="008D11A0" w:rsidRPr="00204A22" w:rsidRDefault="008D11A0" w:rsidP="008D11A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06CFE94" w14:textId="77777777" w:rsidR="008D11A0" w:rsidRPr="00204A22" w:rsidRDefault="008D11A0" w:rsidP="008D11A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F44C3" w14:textId="4F902E2B" w:rsidR="008D11A0" w:rsidRPr="00204A22" w:rsidRDefault="008D11A0" w:rsidP="008D11A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ADD43E" w14:textId="77777777" w:rsidR="008D11A0" w:rsidRPr="00204A22" w:rsidRDefault="008D11A0" w:rsidP="008D11A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B41B79" w14:textId="23250DC6" w:rsidR="008D11A0" w:rsidRPr="00204A22" w:rsidRDefault="008D11A0" w:rsidP="008D11A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8D11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407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628EDFB3" w14:textId="77777777" w:rsidR="008D11A0" w:rsidRPr="00204A22" w:rsidRDefault="008D11A0" w:rsidP="008D11A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8C1B4" w14:textId="4E293863" w:rsidR="008D11A0" w:rsidRPr="00204A22" w:rsidRDefault="008D11A0" w:rsidP="008D11A0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1,352</w:t>
            </w:r>
          </w:p>
        </w:tc>
      </w:tr>
      <w:tr w:rsidR="00036771" w:rsidRPr="00204A22" w14:paraId="5AA7383A" w14:textId="77777777" w:rsidTr="00204A22">
        <w:trPr>
          <w:cantSplit/>
        </w:trPr>
        <w:tc>
          <w:tcPr>
            <w:tcW w:w="4176" w:type="dxa"/>
          </w:tcPr>
          <w:p w14:paraId="1FB5FA29" w14:textId="77777777" w:rsidR="00036771" w:rsidRPr="00204A22" w:rsidRDefault="00036771" w:rsidP="00156BA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" w:type="dxa"/>
            <w:vAlign w:val="bottom"/>
          </w:tcPr>
          <w:p w14:paraId="234AAB32" w14:textId="77777777" w:rsidR="00036771" w:rsidRPr="00204A22" w:rsidRDefault="00036771" w:rsidP="00156B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966EC4" w14:textId="77777777" w:rsidR="00036771" w:rsidRPr="00204A22" w:rsidRDefault="00036771" w:rsidP="00204A22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0240142" w14:textId="77777777" w:rsidR="00036771" w:rsidRPr="00204A22" w:rsidRDefault="00036771" w:rsidP="00204A22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05139B0" w14:textId="77777777" w:rsidR="00036771" w:rsidRPr="00204A22" w:rsidRDefault="00036771" w:rsidP="00204A22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1EF752" w14:textId="77777777" w:rsidR="00036771" w:rsidRPr="00204A22" w:rsidRDefault="00036771" w:rsidP="00204A22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2CB38" w14:textId="77777777" w:rsidR="00036771" w:rsidRPr="00204A22" w:rsidRDefault="00036771" w:rsidP="00204A22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83B19A9" w14:textId="77777777" w:rsidR="00036771" w:rsidRPr="00204A22" w:rsidRDefault="00036771" w:rsidP="00204A22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4149A" w14:textId="77777777" w:rsidR="00036771" w:rsidRPr="00204A22" w:rsidRDefault="00036771" w:rsidP="00204A22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6771" w:rsidRPr="00204A22" w14:paraId="291067CF" w14:textId="77777777" w:rsidTr="00204A22">
        <w:trPr>
          <w:cantSplit/>
        </w:trPr>
        <w:tc>
          <w:tcPr>
            <w:tcW w:w="4176" w:type="dxa"/>
          </w:tcPr>
          <w:p w14:paraId="5C24F291" w14:textId="654A7388" w:rsidR="00036771" w:rsidRPr="00204A22" w:rsidRDefault="00F97EA7" w:rsidP="00156BAD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4A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88" w:type="dxa"/>
            <w:vAlign w:val="bottom"/>
          </w:tcPr>
          <w:p w14:paraId="107A9B4A" w14:textId="77777777" w:rsidR="00036771" w:rsidRPr="00204A22" w:rsidRDefault="00036771" w:rsidP="00156B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A42DF7" w14:textId="77777777" w:rsidR="00036771" w:rsidRPr="00204A22" w:rsidRDefault="00036771" w:rsidP="00204A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8" w:type="dxa"/>
            <w:vAlign w:val="bottom"/>
          </w:tcPr>
          <w:p w14:paraId="17842C88" w14:textId="77777777" w:rsidR="00036771" w:rsidRPr="00204A22" w:rsidRDefault="00036771" w:rsidP="00204A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vAlign w:val="bottom"/>
          </w:tcPr>
          <w:p w14:paraId="44AD220A" w14:textId="77777777" w:rsidR="00036771" w:rsidRPr="00204A22" w:rsidRDefault="00036771" w:rsidP="00204A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0" w:type="dxa"/>
          </w:tcPr>
          <w:p w14:paraId="40FFC228" w14:textId="77777777" w:rsidR="00036771" w:rsidRPr="00204A22" w:rsidRDefault="00036771" w:rsidP="00204A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EC86148" w14:textId="77777777" w:rsidR="00036771" w:rsidRPr="00204A22" w:rsidRDefault="00036771" w:rsidP="00204A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4" w:type="dxa"/>
          </w:tcPr>
          <w:p w14:paraId="5848DE72" w14:textId="77777777" w:rsidR="00036771" w:rsidRPr="00204A22" w:rsidRDefault="00036771" w:rsidP="00204A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E8AACB4" w14:textId="77777777" w:rsidR="00036771" w:rsidRPr="00204A22" w:rsidRDefault="00036771" w:rsidP="00204A2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E3ABA" w:rsidRPr="00204A22" w14:paraId="5B55FB5F" w14:textId="77777777" w:rsidTr="00D7581B">
        <w:trPr>
          <w:cantSplit/>
        </w:trPr>
        <w:tc>
          <w:tcPr>
            <w:tcW w:w="4176" w:type="dxa"/>
            <w:hideMark/>
          </w:tcPr>
          <w:p w14:paraId="756B31C2" w14:textId="76846359" w:rsidR="00AE3ABA" w:rsidRPr="00204A22" w:rsidRDefault="00AE3ABA" w:rsidP="00AE3ABA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04A2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88" w:type="dxa"/>
            <w:vAlign w:val="bottom"/>
          </w:tcPr>
          <w:p w14:paraId="2C60DD35" w14:textId="77777777" w:rsidR="00AE3ABA" w:rsidRPr="00204A22" w:rsidRDefault="00AE3ABA" w:rsidP="00AE3AB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130C4E" w14:textId="0A43A6E1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78" w:type="dxa"/>
            <w:vAlign w:val="bottom"/>
          </w:tcPr>
          <w:p w14:paraId="44CBBBD7" w14:textId="77777777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vAlign w:val="bottom"/>
          </w:tcPr>
          <w:p w14:paraId="56F20716" w14:textId="3CB300D5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1,330</w:t>
            </w:r>
          </w:p>
        </w:tc>
        <w:tc>
          <w:tcPr>
            <w:tcW w:w="180" w:type="dxa"/>
          </w:tcPr>
          <w:p w14:paraId="1E06CAFC" w14:textId="6AC5D788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5A5DFEB" w14:textId="14A195B9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582</w:t>
            </w:r>
          </w:p>
        </w:tc>
        <w:tc>
          <w:tcPr>
            <w:tcW w:w="184" w:type="dxa"/>
          </w:tcPr>
          <w:p w14:paraId="478C00F4" w14:textId="77777777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10D6E86" w14:textId="0AF3F777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1,912</w:t>
            </w:r>
          </w:p>
        </w:tc>
      </w:tr>
      <w:tr w:rsidR="00AE3ABA" w:rsidRPr="00204A22" w14:paraId="4C020F6A" w14:textId="77777777" w:rsidTr="00D7581B">
        <w:trPr>
          <w:cantSplit/>
        </w:trPr>
        <w:tc>
          <w:tcPr>
            <w:tcW w:w="4176" w:type="dxa"/>
            <w:hideMark/>
          </w:tcPr>
          <w:p w14:paraId="0C994C8C" w14:textId="77777777" w:rsidR="00AE3ABA" w:rsidRPr="00204A22" w:rsidRDefault="00AE3ABA" w:rsidP="00AE3ABA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288" w:type="dxa"/>
            <w:vAlign w:val="bottom"/>
          </w:tcPr>
          <w:p w14:paraId="701A52F3" w14:textId="77777777" w:rsidR="00AE3ABA" w:rsidRPr="00204A22" w:rsidRDefault="00AE3ABA" w:rsidP="00AE3AB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ED280B" w14:textId="10C24821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(32)</w:t>
            </w:r>
          </w:p>
        </w:tc>
        <w:tc>
          <w:tcPr>
            <w:tcW w:w="178" w:type="dxa"/>
            <w:vAlign w:val="bottom"/>
          </w:tcPr>
          <w:p w14:paraId="7125F9E5" w14:textId="77777777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vAlign w:val="bottom"/>
          </w:tcPr>
          <w:p w14:paraId="58F0C678" w14:textId="70CB33DF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(567)</w:t>
            </w:r>
          </w:p>
        </w:tc>
        <w:tc>
          <w:tcPr>
            <w:tcW w:w="180" w:type="dxa"/>
          </w:tcPr>
          <w:p w14:paraId="27FAC23C" w14:textId="77777777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59FA4D10" w14:textId="22839B53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(117)</w:t>
            </w:r>
          </w:p>
        </w:tc>
        <w:tc>
          <w:tcPr>
            <w:tcW w:w="184" w:type="dxa"/>
          </w:tcPr>
          <w:p w14:paraId="726B53C6" w14:textId="77777777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A79C187" w14:textId="0F2AE8E1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(716)</w:t>
            </w:r>
          </w:p>
        </w:tc>
      </w:tr>
      <w:tr w:rsidR="00AE3ABA" w:rsidRPr="00204A22" w14:paraId="5ACF57B5" w14:textId="77777777" w:rsidTr="00D7581B">
        <w:trPr>
          <w:cantSplit/>
        </w:trPr>
        <w:tc>
          <w:tcPr>
            <w:tcW w:w="4176" w:type="dxa"/>
            <w:hideMark/>
          </w:tcPr>
          <w:p w14:paraId="06163844" w14:textId="77777777" w:rsidR="00AE3ABA" w:rsidRPr="00204A22" w:rsidRDefault="00AE3ABA" w:rsidP="00AE3ABA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88" w:type="dxa"/>
            <w:vAlign w:val="bottom"/>
          </w:tcPr>
          <w:p w14:paraId="1D794B9E" w14:textId="77777777" w:rsidR="00AE3ABA" w:rsidRPr="00204A22" w:rsidRDefault="00AE3ABA" w:rsidP="00AE3AB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56A7BE" w14:textId="64B1A439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29</w:t>
            </w:r>
          </w:p>
        </w:tc>
        <w:tc>
          <w:tcPr>
            <w:tcW w:w="178" w:type="dxa"/>
            <w:vAlign w:val="bottom"/>
          </w:tcPr>
          <w:p w14:paraId="046DF879" w14:textId="77777777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vAlign w:val="bottom"/>
          </w:tcPr>
          <w:p w14:paraId="09E1E246" w14:textId="008A33C8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80" w:type="dxa"/>
          </w:tcPr>
          <w:p w14:paraId="39B24044" w14:textId="77777777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6584A52" w14:textId="198C5603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</w:pPr>
            <w:r w:rsidRPr="00204A22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84" w:type="dxa"/>
          </w:tcPr>
          <w:p w14:paraId="0427E88F" w14:textId="77777777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A117558" w14:textId="75123FFF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29</w:t>
            </w:r>
          </w:p>
        </w:tc>
      </w:tr>
      <w:tr w:rsidR="00AE3ABA" w:rsidRPr="00204A22" w14:paraId="11A5786D" w14:textId="77777777" w:rsidTr="00D7581B">
        <w:trPr>
          <w:cantSplit/>
        </w:trPr>
        <w:tc>
          <w:tcPr>
            <w:tcW w:w="4176" w:type="dxa"/>
            <w:hideMark/>
          </w:tcPr>
          <w:p w14:paraId="5F649112" w14:textId="77777777" w:rsidR="00AE3ABA" w:rsidRPr="00204A22" w:rsidRDefault="00AE3ABA" w:rsidP="00AE3ABA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288" w:type="dxa"/>
            <w:vAlign w:val="bottom"/>
          </w:tcPr>
          <w:p w14:paraId="301E42F8" w14:textId="77777777" w:rsidR="00AE3ABA" w:rsidRPr="00204A22" w:rsidRDefault="00AE3ABA" w:rsidP="00AE3AB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BFF5C" w14:textId="33F03AA1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78" w:type="dxa"/>
            <w:vAlign w:val="bottom"/>
          </w:tcPr>
          <w:p w14:paraId="4580290A" w14:textId="77777777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B33C72" w14:textId="5193C1E5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722DD1F" w14:textId="77777777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9C3D4" w14:textId="38F2AC90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18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132A867E" w14:textId="77777777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64798" w14:textId="4C14FBDB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</w:pPr>
            <w:r w:rsidRPr="00204A22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22</w:t>
            </w:r>
          </w:p>
        </w:tc>
      </w:tr>
      <w:tr w:rsidR="00AE3ABA" w:rsidRPr="00585426" w14:paraId="450F3801" w14:textId="77777777" w:rsidTr="00D7581B">
        <w:trPr>
          <w:cantSplit/>
        </w:trPr>
        <w:tc>
          <w:tcPr>
            <w:tcW w:w="4176" w:type="dxa"/>
            <w:hideMark/>
          </w:tcPr>
          <w:p w14:paraId="140997C9" w14:textId="42611CE8" w:rsidR="00AE3ABA" w:rsidRPr="00204A22" w:rsidRDefault="00AE3ABA" w:rsidP="00AE3ABA">
            <w:pPr>
              <w:shd w:val="clear" w:color="auto" w:fill="FFFFFF"/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04A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  <w:vAlign w:val="bottom"/>
          </w:tcPr>
          <w:p w14:paraId="4F10B79C" w14:textId="77777777" w:rsidR="00AE3ABA" w:rsidRPr="00204A22" w:rsidRDefault="00AE3ABA" w:rsidP="00AE3ABA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60C159" w14:textId="092E8C4E" w:rsidR="00AE3ABA" w:rsidRPr="00204A22" w:rsidRDefault="00AE3ABA" w:rsidP="00AE3AB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30"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78" w:type="dxa"/>
            <w:vAlign w:val="bottom"/>
          </w:tcPr>
          <w:p w14:paraId="4DE65FD4" w14:textId="77777777" w:rsidR="00AE3ABA" w:rsidRPr="00204A22" w:rsidRDefault="00AE3ABA" w:rsidP="00AE3ABA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F72275" w14:textId="1B743F34" w:rsidR="00AE3ABA" w:rsidRPr="00204A22" w:rsidRDefault="00AE3ABA" w:rsidP="00AE3ABA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45"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204A2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x-none"/>
              </w:rPr>
              <w:t>764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F19F32" w14:textId="77777777" w:rsidR="00AE3ABA" w:rsidRPr="00204A22" w:rsidRDefault="00AE3ABA" w:rsidP="00AE3ABA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751FF3" w14:textId="43DB6975" w:rsidR="00AE3ABA" w:rsidRPr="00204A22" w:rsidRDefault="00AE3ABA" w:rsidP="00AE3ABA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60"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204A2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483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30577E80" w14:textId="77777777" w:rsidR="00AE3ABA" w:rsidRPr="00204A22" w:rsidRDefault="00AE3ABA" w:rsidP="00AE3ABA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9" w:right="-7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CCA72" w14:textId="02BEAFEB" w:rsidR="00AE3ABA" w:rsidRPr="00993420" w:rsidRDefault="00AE3ABA" w:rsidP="00AE3ABA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uto"/>
              <w:ind w:left="-75"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</w:pPr>
            <w:r w:rsidRPr="00204A2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x-none" w:bidi="th-TH"/>
              </w:rPr>
              <w:t>1,247</w:t>
            </w:r>
          </w:p>
        </w:tc>
      </w:tr>
    </w:tbl>
    <w:p w14:paraId="0EAAD2C1" w14:textId="77777777" w:rsidR="00FA7862" w:rsidRPr="00525E74" w:rsidRDefault="00FA7862" w:rsidP="00504540">
      <w:pPr>
        <w:rPr>
          <w:rFonts w:asciiTheme="majorBidi" w:hAnsiTheme="majorBidi" w:cstheme="majorBidi"/>
          <w:sz w:val="28"/>
          <w:szCs w:val="28"/>
          <w:lang w:val="en-GB"/>
        </w:rPr>
      </w:pPr>
    </w:p>
    <w:p w14:paraId="27BA3123" w14:textId="2CFBC988" w:rsidR="00A24F9B" w:rsidRDefault="00A24F9B" w:rsidP="00A24F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26F3AA0" w14:textId="77777777" w:rsidR="00A24F9B" w:rsidRDefault="00A24F9B" w:rsidP="00A24F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FA41E8F" w14:textId="3DA2C05B" w:rsidR="006F4A16" w:rsidRPr="0008365F" w:rsidRDefault="00EA4B66" w:rsidP="0008365F">
      <w:pPr>
        <w:pStyle w:val="NFS1"/>
        <w:ind w:left="540" w:hanging="540"/>
        <w:rPr>
          <w:b/>
          <w:bCs/>
        </w:rPr>
      </w:pPr>
      <w:r w:rsidRPr="0008365F">
        <w:rPr>
          <w:rFonts w:hint="cs"/>
          <w:b/>
          <w:bCs/>
          <w:cs/>
        </w:rPr>
        <w:lastRenderedPageBreak/>
        <w:t>ประมาณการหนี้สินสำหรับผลประโยชน์พนักงาน</w:t>
      </w:r>
    </w:p>
    <w:p w14:paraId="2C2D8ED9" w14:textId="78C33C7F" w:rsidR="004567D0" w:rsidRPr="004A4FD9" w:rsidRDefault="004567D0" w:rsidP="004A4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61"/>
        <w:gridCol w:w="180"/>
        <w:gridCol w:w="1170"/>
      </w:tblGrid>
      <w:tr w:rsidR="004567D0" w:rsidRPr="00FA2792" w14:paraId="723EF310" w14:textId="77777777" w:rsidTr="00856CFE">
        <w:trPr>
          <w:tblHeader/>
        </w:trPr>
        <w:tc>
          <w:tcPr>
            <w:tcW w:w="4050" w:type="dxa"/>
          </w:tcPr>
          <w:p w14:paraId="7068D501" w14:textId="77777777" w:rsidR="004567D0" w:rsidRPr="00FA2792" w:rsidRDefault="004567D0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00C07763" w14:textId="77777777" w:rsidR="004567D0" w:rsidRPr="00FA2792" w:rsidRDefault="004567D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2B0B35B" w14:textId="77777777" w:rsidR="004567D0" w:rsidRPr="00FA2792" w:rsidRDefault="004567D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7FDD9235" w14:textId="77777777" w:rsidR="004567D0" w:rsidRPr="00FA2792" w:rsidRDefault="004567D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567D0" w:rsidRPr="00FA2792" w14:paraId="7687995D" w14:textId="77777777" w:rsidTr="00856CFE">
        <w:trPr>
          <w:tblHeader/>
        </w:trPr>
        <w:tc>
          <w:tcPr>
            <w:tcW w:w="4050" w:type="dxa"/>
          </w:tcPr>
          <w:p w14:paraId="73FF97BB" w14:textId="2F45D79C" w:rsidR="004567D0" w:rsidRPr="00FA2792" w:rsidRDefault="00443094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790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8A790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6CE8EE" w14:textId="255B5DD0" w:rsidR="004567D0" w:rsidRPr="00FA2792" w:rsidRDefault="00F97EA7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30C004" w14:textId="77777777" w:rsidR="004567D0" w:rsidRPr="00FA2792" w:rsidRDefault="004567D0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430CDA" w14:textId="28E4D4A7" w:rsidR="004567D0" w:rsidRPr="00FA2792" w:rsidRDefault="00F97EA7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C50F843" w14:textId="77777777" w:rsidR="004567D0" w:rsidRPr="00FA2792" w:rsidRDefault="004567D0" w:rsidP="00926C5B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9510E3C" w14:textId="4A439B18" w:rsidR="004567D0" w:rsidRPr="00FA2792" w:rsidRDefault="00F97EA7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9C0338" w14:textId="77777777" w:rsidR="004567D0" w:rsidRPr="00FA2792" w:rsidRDefault="004567D0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3432A5" w14:textId="406E46E5" w:rsidR="004567D0" w:rsidRPr="00FA2792" w:rsidRDefault="00F97EA7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567D0" w:rsidRPr="00FA2792" w14:paraId="3C0FEDF6" w14:textId="77777777" w:rsidTr="00856CFE">
        <w:trPr>
          <w:tblHeader/>
        </w:trPr>
        <w:tc>
          <w:tcPr>
            <w:tcW w:w="4050" w:type="dxa"/>
          </w:tcPr>
          <w:p w14:paraId="4B13722E" w14:textId="77777777" w:rsidR="004567D0" w:rsidRPr="00FA2792" w:rsidRDefault="004567D0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4410300B" w14:textId="77777777" w:rsidR="004567D0" w:rsidRPr="00FA2792" w:rsidRDefault="004567D0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567D0" w:rsidRPr="00FA2792" w14:paraId="6E457D4F" w14:textId="77777777" w:rsidTr="00856CFE">
        <w:tc>
          <w:tcPr>
            <w:tcW w:w="4050" w:type="dxa"/>
          </w:tcPr>
          <w:p w14:paraId="63F85C4A" w14:textId="28E3F360" w:rsidR="004567D0" w:rsidRPr="00FA2792" w:rsidRDefault="004567D0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ผลประโยชน์หลังออกจากงาน      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F96650" w14:textId="6D83F29A" w:rsidR="004567D0" w:rsidRPr="00FA2792" w:rsidRDefault="00F97EA7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D6E652" w14:textId="77777777" w:rsidR="004567D0" w:rsidRPr="00FA2792" w:rsidRDefault="004567D0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4EE121" w14:textId="457D1428" w:rsidR="004567D0" w:rsidRPr="00FA2792" w:rsidRDefault="00F97EA7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80" w:type="dxa"/>
          </w:tcPr>
          <w:p w14:paraId="571FAD3E" w14:textId="77777777" w:rsidR="004567D0" w:rsidRPr="00FA2792" w:rsidRDefault="004567D0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545FFE8" w14:textId="0FDF7B7B" w:rsidR="004567D0" w:rsidRPr="00FA2792" w:rsidRDefault="00F97EA7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776610" w14:textId="77777777" w:rsidR="004567D0" w:rsidRPr="00FA2792" w:rsidRDefault="004567D0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93342E" w14:textId="4E10DF6D" w:rsidR="004567D0" w:rsidRPr="00FA2792" w:rsidRDefault="00F97EA7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057CC5" w:rsidRPr="00FA2792" w14:paraId="51DDE052" w14:textId="77777777" w:rsidTr="003D5836">
        <w:tc>
          <w:tcPr>
            <w:tcW w:w="4050" w:type="dxa"/>
            <w:vAlign w:val="bottom"/>
          </w:tcPr>
          <w:p w14:paraId="7AE52D2B" w14:textId="305BC068" w:rsidR="00057CC5" w:rsidRPr="00FA2792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502B2FF" w14:textId="17CE846C" w:rsidR="00057CC5" w:rsidRPr="00FA2792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99BB87" w14:textId="77777777" w:rsidR="00057CC5" w:rsidRPr="00FA2792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BBBEA2F" w14:textId="7AB94966" w:rsidR="00057CC5" w:rsidRPr="00FA2792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4313D322" w14:textId="77777777" w:rsidR="00057CC5" w:rsidRPr="00FA2792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6A9792D2" w14:textId="66A5C96E" w:rsidR="00057CC5" w:rsidRPr="00FA2792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E86977" w14:textId="77777777" w:rsidR="00057CC5" w:rsidRPr="00FA2792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622D8A5" w14:textId="44E0284E" w:rsidR="00057CC5" w:rsidRPr="00FA2792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057CC5" w:rsidRPr="00D456E7" w14:paraId="0E6BFB7D" w14:textId="77777777" w:rsidTr="003D5836">
        <w:tc>
          <w:tcPr>
            <w:tcW w:w="4050" w:type="dxa"/>
            <w:vAlign w:val="bottom"/>
          </w:tcPr>
          <w:p w14:paraId="47F39456" w14:textId="1DE88489" w:rsidR="00057CC5" w:rsidRPr="00FA2792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E8C52" w14:textId="03991C26" w:rsidR="00057CC5" w:rsidRPr="00D456E7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AA00E8" w14:textId="77777777" w:rsidR="00057CC5" w:rsidRPr="00D456E7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172F6" w14:textId="6DBE5FE3" w:rsidR="00057CC5" w:rsidRPr="00D456E7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80" w:type="dxa"/>
          </w:tcPr>
          <w:p w14:paraId="7AD4276C" w14:textId="77777777" w:rsidR="00057CC5" w:rsidRPr="00D456E7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95531" w14:textId="6DA71D51" w:rsidR="00057CC5" w:rsidRPr="00D456E7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46157C" w14:textId="77777777" w:rsidR="00057CC5" w:rsidRPr="00FA2792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B32A55" w14:textId="0BAE110C" w:rsidR="00057CC5" w:rsidRPr="00D456E7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</w:tr>
    </w:tbl>
    <w:p w14:paraId="50C4AEA9" w14:textId="5E6CF45B" w:rsidR="00610439" w:rsidRPr="00742955" w:rsidRDefault="00610439" w:rsidP="004A4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cs/>
        </w:rPr>
      </w:pPr>
    </w:p>
    <w:p w14:paraId="5A5F82E9" w14:textId="32ED32DA" w:rsidR="0035550B" w:rsidRPr="0035550B" w:rsidRDefault="0035550B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5550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2E0CD2C7" w14:textId="77777777" w:rsidR="00742955" w:rsidRPr="00742955" w:rsidRDefault="00742955" w:rsidP="00742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p w14:paraId="1F4D5DEA" w14:textId="64731581" w:rsidR="0035550B" w:rsidRPr="0035550B" w:rsidRDefault="0035550B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953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4309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35550B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F97EA7" w:rsidRPr="00F97EA7">
        <w:rPr>
          <w:rFonts w:asciiTheme="majorBidi" w:hAnsiTheme="majorBidi" w:cstheme="majorBidi"/>
          <w:sz w:val="30"/>
          <w:szCs w:val="30"/>
        </w:rPr>
        <w:t>2541</w:t>
      </w:r>
      <w:r w:rsidRPr="0035550B">
        <w:rPr>
          <w:rFonts w:asciiTheme="majorBidi" w:hAnsiTheme="majorBidi" w:cstheme="majorBidi"/>
          <w:sz w:val="30"/>
          <w:szCs w:val="30"/>
        </w:rPr>
        <w:t xml:space="preserve"> </w:t>
      </w:r>
      <w:r w:rsidRPr="0035550B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3555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5550B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3B89E13" w14:textId="3D4A02B2" w:rsidR="0035550B" w:rsidRPr="00926C5B" w:rsidRDefault="0035550B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62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170"/>
        <w:gridCol w:w="180"/>
        <w:gridCol w:w="1161"/>
        <w:gridCol w:w="180"/>
        <w:gridCol w:w="1170"/>
      </w:tblGrid>
      <w:tr w:rsidR="001F3020" w:rsidRPr="00FA2792" w14:paraId="2D7E5801" w14:textId="77777777" w:rsidTr="004A4FD9">
        <w:trPr>
          <w:tblHeader/>
        </w:trPr>
        <w:tc>
          <w:tcPr>
            <w:tcW w:w="4410" w:type="dxa"/>
          </w:tcPr>
          <w:p w14:paraId="247705BA" w14:textId="18940AF2" w:rsidR="001F3020" w:rsidRPr="0035550B" w:rsidRDefault="0035550B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55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20" w:type="dxa"/>
            <w:gridSpan w:val="3"/>
          </w:tcPr>
          <w:p w14:paraId="052378CE" w14:textId="77777777" w:rsidR="001F3020" w:rsidRPr="00FA2792" w:rsidRDefault="001F302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3CDE2E35" w14:textId="77777777" w:rsidR="001F3020" w:rsidRPr="00FA2792" w:rsidRDefault="001F302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</w:tcPr>
          <w:p w14:paraId="329F8A03" w14:textId="77777777" w:rsidR="001F3020" w:rsidRPr="00FA2792" w:rsidRDefault="001F3020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F3020" w:rsidRPr="00FA2792" w14:paraId="1F83EB4D" w14:textId="77777777" w:rsidTr="004A4FD9">
        <w:trPr>
          <w:tblHeader/>
        </w:trPr>
        <w:tc>
          <w:tcPr>
            <w:tcW w:w="4410" w:type="dxa"/>
          </w:tcPr>
          <w:p w14:paraId="6302D9B4" w14:textId="37BAEA5A" w:rsidR="001F3020" w:rsidRPr="0035550B" w:rsidRDefault="0035550B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55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66C932" w14:textId="357F5D75" w:rsidR="001F3020" w:rsidRPr="00FA2792" w:rsidRDefault="00F97EA7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5417834" w14:textId="77777777" w:rsidR="001F3020" w:rsidRPr="00FA2792" w:rsidRDefault="001F3020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BAD323D" w14:textId="648F12AC" w:rsidR="001F3020" w:rsidRPr="00FA2792" w:rsidRDefault="00F97EA7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E6D35B7" w14:textId="77777777" w:rsidR="001F3020" w:rsidRPr="00FA2792" w:rsidRDefault="001F3020" w:rsidP="00926C5B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EB26201" w14:textId="38BF69F6" w:rsidR="001F3020" w:rsidRPr="00FA2792" w:rsidRDefault="00F97EA7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C66A6DD" w14:textId="77777777" w:rsidR="001F3020" w:rsidRPr="00FA2792" w:rsidRDefault="001F3020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1C58B6" w14:textId="10428FC7" w:rsidR="001F3020" w:rsidRPr="00FA2792" w:rsidRDefault="00F97EA7" w:rsidP="00926C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F3020" w:rsidRPr="00FA2792" w14:paraId="33BD628A" w14:textId="77777777" w:rsidTr="004A4FD9">
        <w:trPr>
          <w:tblHeader/>
        </w:trPr>
        <w:tc>
          <w:tcPr>
            <w:tcW w:w="4410" w:type="dxa"/>
          </w:tcPr>
          <w:p w14:paraId="22E6B0C2" w14:textId="77777777" w:rsidR="001F3020" w:rsidRPr="00FA2792" w:rsidRDefault="001F3020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0717B668" w14:textId="77777777" w:rsidR="001F3020" w:rsidRPr="00FA2792" w:rsidRDefault="001F3020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7CC5" w:rsidRPr="00FA2792" w14:paraId="5DD72A9E" w14:textId="77777777" w:rsidTr="004A4FD9">
        <w:tc>
          <w:tcPr>
            <w:tcW w:w="4410" w:type="dxa"/>
          </w:tcPr>
          <w:p w14:paraId="037A08CD" w14:textId="41A1E4E8" w:rsidR="00057CC5" w:rsidRPr="00FA2792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BB04A94" w14:textId="73190432" w:rsidR="00057CC5" w:rsidRPr="00FA2792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2A131E" w14:textId="77777777" w:rsidR="00057CC5" w:rsidRPr="00FA2792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2C2969" w14:textId="6A1B0670" w:rsidR="00057CC5" w:rsidRPr="00FA2792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80" w:type="dxa"/>
          </w:tcPr>
          <w:p w14:paraId="7B3D6DDE" w14:textId="77777777" w:rsidR="00057CC5" w:rsidRPr="00FA2792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EACDDD9" w14:textId="4EA23447" w:rsidR="00057CC5" w:rsidRPr="00FA2792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C7C5F1" w14:textId="77777777" w:rsidR="00057CC5" w:rsidRPr="00FA2792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018EFC" w14:textId="1B6DB07D" w:rsidR="00057CC5" w:rsidRPr="00FA2792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057CC5" w:rsidRPr="004A4FD9" w14:paraId="17A09667" w14:textId="77777777" w:rsidTr="004A4FD9">
        <w:tc>
          <w:tcPr>
            <w:tcW w:w="4410" w:type="dxa"/>
          </w:tcPr>
          <w:p w14:paraId="5DD6AA35" w14:textId="77777777" w:rsidR="00057CC5" w:rsidRPr="004A4FD9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F4C91D1" w14:textId="77777777" w:rsidR="00057CC5" w:rsidRPr="004A4FD9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82BB3F" w14:textId="77777777" w:rsidR="00057CC5" w:rsidRPr="004A4FD9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561BD4" w14:textId="77777777" w:rsidR="00057CC5" w:rsidRPr="004A4FD9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B7679D8" w14:textId="77777777" w:rsidR="00057CC5" w:rsidRPr="004A4FD9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B2D2789" w14:textId="77777777" w:rsidR="00057CC5" w:rsidRPr="004A4FD9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52AB55" w14:textId="77777777" w:rsidR="00057CC5" w:rsidRPr="004A4FD9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839966" w14:textId="77777777" w:rsidR="00057CC5" w:rsidRPr="004A4FD9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57CC5" w:rsidRPr="0035550B" w14:paraId="730B53C4" w14:textId="77777777" w:rsidTr="004A4FD9">
        <w:tc>
          <w:tcPr>
            <w:tcW w:w="4410" w:type="dxa"/>
          </w:tcPr>
          <w:p w14:paraId="2DC1C065" w14:textId="234B78F3" w:rsidR="00057CC5" w:rsidRPr="0035550B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3555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35550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FEA9B8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C1FF8A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75292D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B9673B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DBA3201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1D1598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D26222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57CC5" w:rsidRPr="00FA2792" w14:paraId="7BA1057A" w14:textId="77777777" w:rsidTr="004A4FD9">
        <w:tc>
          <w:tcPr>
            <w:tcW w:w="4410" w:type="dxa"/>
          </w:tcPr>
          <w:p w14:paraId="6C30989D" w14:textId="6B5C0178" w:rsidR="00057CC5" w:rsidRPr="00FA2792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5BA504" w14:textId="756CEB94" w:rsidR="00057CC5" w:rsidRPr="005057EC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D6462C" w14:textId="77777777" w:rsidR="00057CC5" w:rsidRPr="005057EC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4ED6E8" w14:textId="43A553A8" w:rsidR="00057CC5" w:rsidRPr="005057EC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079762B8" w14:textId="77777777" w:rsidR="00057CC5" w:rsidRPr="005057EC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5B2D78D" w14:textId="22098811" w:rsidR="00057CC5" w:rsidRPr="005057EC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042A98" w14:textId="77777777" w:rsidR="00057CC5" w:rsidRPr="005057EC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E2D20D" w14:textId="35C96C3E" w:rsidR="00057CC5" w:rsidRPr="005057EC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057CC5" w:rsidRPr="00FA2792" w14:paraId="6F4A1329" w14:textId="77777777" w:rsidTr="004A4FD9">
        <w:tc>
          <w:tcPr>
            <w:tcW w:w="4410" w:type="dxa"/>
          </w:tcPr>
          <w:p w14:paraId="57DD0580" w14:textId="07CE1132" w:rsidR="00057CC5" w:rsidRPr="00FA2792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28EC38" w14:textId="403737C2" w:rsidR="00057CC5" w:rsidRPr="005057EC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DFB0FB1" w14:textId="77777777" w:rsidR="00057CC5" w:rsidRPr="005057EC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95A9A1" w14:textId="69EC449F" w:rsidR="00057CC5" w:rsidRPr="005057EC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F996565" w14:textId="77777777" w:rsidR="00057CC5" w:rsidRPr="005057EC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AD3C0B7" w14:textId="42271116" w:rsidR="00057CC5" w:rsidRPr="005057EC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94EAF8" w14:textId="77777777" w:rsidR="00057CC5" w:rsidRPr="005057EC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0718AB" w14:textId="4BDE7144" w:rsidR="00057CC5" w:rsidRPr="005057EC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057EC" w:rsidRPr="00FA2792" w14:paraId="17C3C6B4" w14:textId="77777777" w:rsidTr="004A4FD9">
        <w:tc>
          <w:tcPr>
            <w:tcW w:w="4410" w:type="dxa"/>
          </w:tcPr>
          <w:p w14:paraId="566229B6" w14:textId="0536BA19" w:rsidR="005057EC" w:rsidRPr="00F565F4" w:rsidRDefault="004A4FD9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FD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E700C3" w14:textId="2F54AB45" w:rsidR="005057EC" w:rsidRPr="00F565F4" w:rsidRDefault="005057EC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65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65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F1503EB" w14:textId="77777777" w:rsidR="005057EC" w:rsidRPr="00F565F4" w:rsidRDefault="005057EC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44285B" w14:textId="4CAAA608" w:rsidR="005057EC" w:rsidRPr="00F565F4" w:rsidRDefault="005057EC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5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CD3107" w14:textId="77777777" w:rsidR="005057EC" w:rsidRPr="00F565F4" w:rsidRDefault="005057EC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BDED10D" w14:textId="25529EFF" w:rsidR="005057EC" w:rsidRPr="00F565F4" w:rsidRDefault="005057EC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65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65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06D523" w14:textId="77777777" w:rsidR="005057EC" w:rsidRPr="00F565F4" w:rsidRDefault="005057EC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72B6B65" w14:textId="0CBBACE4" w:rsidR="005057EC" w:rsidRPr="00F565F4" w:rsidRDefault="005057EC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65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7CC5" w:rsidRPr="004A4FD9" w14:paraId="5B52B15E" w14:textId="77777777" w:rsidTr="004A4FD9">
        <w:tc>
          <w:tcPr>
            <w:tcW w:w="4410" w:type="dxa"/>
          </w:tcPr>
          <w:p w14:paraId="198EE3E1" w14:textId="260F20DA" w:rsidR="00057CC5" w:rsidRPr="004A4FD9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C8DC13" w14:textId="77777777" w:rsidR="00057CC5" w:rsidRPr="004A4FD9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AF7442" w14:textId="77777777" w:rsidR="00057CC5" w:rsidRPr="004A4FD9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0BDA05" w14:textId="77777777" w:rsidR="00057CC5" w:rsidRPr="004A4FD9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B7EE0C" w14:textId="77777777" w:rsidR="00057CC5" w:rsidRPr="004A4FD9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6B34227D" w14:textId="77777777" w:rsidR="00057CC5" w:rsidRPr="004A4FD9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1C1756" w14:textId="77777777" w:rsidR="00057CC5" w:rsidRPr="004A4FD9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B816E2" w14:textId="77777777" w:rsidR="00057CC5" w:rsidRPr="004A4FD9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57CC5" w:rsidRPr="0035550B" w14:paraId="20083B32" w14:textId="77777777" w:rsidTr="004A4FD9">
        <w:tc>
          <w:tcPr>
            <w:tcW w:w="4410" w:type="dxa"/>
          </w:tcPr>
          <w:p w14:paraId="18E3FC34" w14:textId="1CBCFE47" w:rsidR="00057CC5" w:rsidRPr="0035550B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55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4F21BE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CE7879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F09CF1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FC17B01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C98AAB4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D9B753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5AAF69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57CC5" w:rsidRPr="00FA2792" w14:paraId="08AE9922" w14:textId="77777777" w:rsidTr="004A4FD9">
        <w:tc>
          <w:tcPr>
            <w:tcW w:w="4410" w:type="dxa"/>
          </w:tcPr>
          <w:p w14:paraId="48B70B7E" w14:textId="7FDFF6C4" w:rsidR="00057CC5" w:rsidRPr="004A4FD9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4A4FD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กำไรจากการประมาณการ</w:t>
            </w:r>
            <w:r w:rsidR="004A4FD9" w:rsidRPr="004A4FD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40B4EB" w14:textId="77777777" w:rsidR="00057CC5" w:rsidRPr="00FA2792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A69748A" w14:textId="77777777" w:rsidR="00057CC5" w:rsidRPr="00FA2792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A88B74" w14:textId="5C4FDBFA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FAB942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3A1E3D4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AE2777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2CC5D7" w14:textId="20C5B8D1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CC5" w:rsidRPr="0010428F" w14:paraId="3A1F74C3" w14:textId="77777777" w:rsidTr="004A4FD9">
        <w:tc>
          <w:tcPr>
            <w:tcW w:w="4410" w:type="dxa"/>
          </w:tcPr>
          <w:p w14:paraId="563833A0" w14:textId="36B3887E" w:rsidR="00057CC5" w:rsidRPr="0010428F" w:rsidRDefault="00057CC5" w:rsidP="004A4FD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</w:tabs>
              <w:autoSpaceDE w:val="0"/>
              <w:autoSpaceDN w:val="0"/>
              <w:spacing w:line="240" w:lineRule="auto"/>
              <w:ind w:left="89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550B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21617C" w14:textId="4D6CBA1D" w:rsidR="00057CC5" w:rsidRPr="0010428F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7C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057C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A59C27" w14:textId="77777777" w:rsidR="00057CC5" w:rsidRPr="0010428F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64504B" w14:textId="44D312B4" w:rsidR="00057CC5" w:rsidRPr="0010428F" w:rsidRDefault="003E34FD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B693C10" w14:textId="77777777" w:rsidR="00057CC5" w:rsidRPr="0010428F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3F322474" w14:textId="536AE910" w:rsidR="00057CC5" w:rsidRPr="0010428F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7C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057C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AD4CB0" w14:textId="77777777" w:rsidR="00057CC5" w:rsidRPr="0010428F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63A78B" w14:textId="2EBA13DF" w:rsidR="00057CC5" w:rsidRPr="0010428F" w:rsidRDefault="003E34FD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11772" w:rsidRPr="004A4FD9" w14:paraId="280D2797" w14:textId="77777777" w:rsidTr="004A4FD9">
        <w:tc>
          <w:tcPr>
            <w:tcW w:w="4410" w:type="dxa"/>
          </w:tcPr>
          <w:p w14:paraId="521537AB" w14:textId="77777777" w:rsidR="00811772" w:rsidRPr="004A4FD9" w:rsidRDefault="00811772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057BC8" w14:textId="77777777" w:rsidR="00811772" w:rsidRPr="004A4FD9" w:rsidRDefault="00811772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46A6745" w14:textId="77777777" w:rsidR="00811772" w:rsidRPr="004A4FD9" w:rsidRDefault="00811772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08A413" w14:textId="77777777" w:rsidR="00811772" w:rsidRPr="004A4FD9" w:rsidRDefault="00811772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8B36DC" w14:textId="77777777" w:rsidR="00811772" w:rsidRPr="004A4FD9" w:rsidRDefault="00811772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EC4541C" w14:textId="77777777" w:rsidR="00811772" w:rsidRPr="004A4FD9" w:rsidRDefault="00811772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DBAD3C" w14:textId="77777777" w:rsidR="00811772" w:rsidRPr="004A4FD9" w:rsidRDefault="00811772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291A254" w14:textId="77777777" w:rsidR="00811772" w:rsidRPr="004A4FD9" w:rsidRDefault="00811772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C5A7A" w:rsidRPr="00926C5B" w14:paraId="7BD2F06C" w14:textId="77777777" w:rsidTr="004A4FD9">
        <w:tc>
          <w:tcPr>
            <w:tcW w:w="4410" w:type="dxa"/>
          </w:tcPr>
          <w:p w14:paraId="6349B955" w14:textId="611FCFF3" w:rsidR="004C5A7A" w:rsidRPr="004C5A7A" w:rsidRDefault="004C5A7A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A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="00204A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5A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57D683" w14:textId="77777777" w:rsidR="004C5A7A" w:rsidRPr="00926C5B" w:rsidRDefault="004C5A7A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CD10E5" w14:textId="77777777" w:rsidR="004C5A7A" w:rsidRPr="00926C5B" w:rsidRDefault="004C5A7A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0DE89A" w14:textId="77777777" w:rsidR="004C5A7A" w:rsidRPr="00926C5B" w:rsidRDefault="004C5A7A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8A11364" w14:textId="77777777" w:rsidR="004C5A7A" w:rsidRPr="00926C5B" w:rsidRDefault="004C5A7A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671CD0E" w14:textId="77777777" w:rsidR="004C5A7A" w:rsidRPr="00926C5B" w:rsidRDefault="004C5A7A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D450E0" w14:textId="77777777" w:rsidR="004C5A7A" w:rsidRPr="00926C5B" w:rsidRDefault="004C5A7A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2F8375" w14:textId="77777777" w:rsidR="004C5A7A" w:rsidRPr="00926C5B" w:rsidRDefault="004C5A7A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7CC5" w:rsidRPr="00FA2792" w14:paraId="0E04174D" w14:textId="77777777" w:rsidTr="004A4FD9">
        <w:tc>
          <w:tcPr>
            <w:tcW w:w="4410" w:type="dxa"/>
          </w:tcPr>
          <w:p w14:paraId="0D3CE789" w14:textId="02A2D86E" w:rsidR="00057CC5" w:rsidRPr="0035550B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550B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8B262B" w14:textId="6E4F3EF1" w:rsidR="00057CC5" w:rsidRPr="00FA2792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7C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57C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4430B1" w14:textId="77777777" w:rsidR="00057CC5" w:rsidRPr="00FA2792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0CAD85" w14:textId="2C62B215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69C280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795773A6" w14:textId="217BA0D5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57CC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57C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AFCAEA0" w14:textId="77777777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C40BC3" w14:textId="43BC5DAE" w:rsidR="00057CC5" w:rsidRPr="0035550B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5A7A" w:rsidRPr="004A4FD9" w14:paraId="0D00FAE9" w14:textId="77777777" w:rsidTr="004A4FD9">
        <w:tc>
          <w:tcPr>
            <w:tcW w:w="4410" w:type="dxa"/>
          </w:tcPr>
          <w:p w14:paraId="687379B1" w14:textId="54132EE5" w:rsidR="004C5A7A" w:rsidRPr="00365C9B" w:rsidRDefault="004C5A7A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65C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รับโอนผลประโยชน์</w:t>
            </w:r>
            <w:r w:rsidR="004A4FD9" w:rsidRPr="00365C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พนักงานจากกิจการที่เกี่ยวข้องกัน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1071D7" w14:textId="7ACD619C" w:rsidR="005C6807" w:rsidRPr="004A4FD9" w:rsidRDefault="00F97EA7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EC0637" w14:textId="77777777" w:rsidR="004C5A7A" w:rsidRPr="004A4FD9" w:rsidRDefault="004C5A7A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B76644" w14:textId="7E6861BD" w:rsidR="005C6807" w:rsidRPr="004A4FD9" w:rsidRDefault="005C6807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DB02F6" w14:textId="77777777" w:rsidR="004C5A7A" w:rsidRPr="004A4FD9" w:rsidRDefault="004C5A7A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20D836A" w14:textId="473BBADD" w:rsidR="005C6807" w:rsidRPr="004A4FD9" w:rsidRDefault="00F97EA7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775081" w14:textId="77777777" w:rsidR="004C5A7A" w:rsidRPr="004A4FD9" w:rsidRDefault="004C5A7A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5813EB" w14:textId="6C020EF9" w:rsidR="005C6807" w:rsidRPr="004A4FD9" w:rsidRDefault="005C6807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4F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7CC5" w:rsidRPr="00FA2792" w14:paraId="7DCA62FA" w14:textId="77777777" w:rsidTr="004A4FD9">
        <w:tc>
          <w:tcPr>
            <w:tcW w:w="4410" w:type="dxa"/>
          </w:tcPr>
          <w:p w14:paraId="27C9A3AD" w14:textId="0D06FB32" w:rsidR="00057CC5" w:rsidRPr="00FA2792" w:rsidRDefault="00057CC5" w:rsidP="004A4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8FCEF" w14:textId="46CD3434" w:rsidR="00057CC5" w:rsidRPr="00057CC5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2C5BE6" w14:textId="77777777" w:rsidR="00057CC5" w:rsidRPr="00057CC5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CE8927" w14:textId="39257396" w:rsidR="00057CC5" w:rsidRPr="00057CC5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80" w:type="dxa"/>
          </w:tcPr>
          <w:p w14:paraId="07708E17" w14:textId="77777777" w:rsidR="00057CC5" w:rsidRPr="00057CC5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7B192" w14:textId="63826B1D" w:rsidR="00057CC5" w:rsidRPr="00057CC5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633DDC5" w14:textId="77777777" w:rsidR="00057CC5" w:rsidRPr="00057CC5" w:rsidRDefault="00057CC5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CF9D16" w14:textId="032066CF" w:rsidR="00057CC5" w:rsidRPr="00057CC5" w:rsidRDefault="00F97EA7" w:rsidP="0005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</w:tr>
    </w:tbl>
    <w:p w14:paraId="66CDC35C" w14:textId="4F7E5BD6" w:rsidR="00A35EF3" w:rsidRPr="004448D7" w:rsidRDefault="00A35EF3" w:rsidP="00A35EF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48D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ข้อสมมติหลักในการประมาณการตามหลักคณิตศาสตร์ประกันภัย ณ 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4448D7">
        <w:rPr>
          <w:rFonts w:asciiTheme="majorBidi" w:hAnsiTheme="majorBidi" w:cstheme="majorBidi"/>
          <w:sz w:val="30"/>
          <w:szCs w:val="30"/>
        </w:rPr>
        <w:t xml:space="preserve"> </w:t>
      </w:r>
      <w:r w:rsidRPr="004448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4448D7">
        <w:rPr>
          <w:rFonts w:asciiTheme="majorBidi" w:hAnsiTheme="majorBidi" w:cstheme="majorBidi"/>
          <w:sz w:val="30"/>
          <w:szCs w:val="30"/>
        </w:rPr>
        <w:t xml:space="preserve"> </w:t>
      </w:r>
      <w:r w:rsidRPr="004448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97EA7" w:rsidRPr="00F97EA7">
        <w:rPr>
          <w:rFonts w:asciiTheme="majorBidi" w:hAnsiTheme="majorBidi" w:cstheme="majorBidi"/>
          <w:sz w:val="30"/>
          <w:szCs w:val="30"/>
        </w:rPr>
        <w:t>2564</w:t>
      </w:r>
      <w:r w:rsidRPr="004448D7">
        <w:rPr>
          <w:rFonts w:asciiTheme="majorBidi" w:hAnsiTheme="majorBidi" w:cstheme="majorBidi"/>
          <w:sz w:val="30"/>
          <w:szCs w:val="30"/>
          <w:cs/>
        </w:rPr>
        <w:t xml:space="preserve"> (แสดงโดยวิธีถัวเฉลี่ยถ่วงน้ำหนัก) ได้แก่</w:t>
      </w:r>
      <w:r w:rsidR="004C5A7A">
        <w:rPr>
          <w:rFonts w:asciiTheme="majorBidi" w:hAnsiTheme="majorBidi" w:cstheme="majorBidi"/>
          <w:sz w:val="30"/>
          <w:szCs w:val="30"/>
        </w:rPr>
        <w:t xml:space="preserve"> </w:t>
      </w:r>
    </w:p>
    <w:p w14:paraId="764A2953" w14:textId="16205642" w:rsidR="00A35EF3" w:rsidRPr="00BB6CF1" w:rsidRDefault="00A35EF3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6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61"/>
        <w:gridCol w:w="180"/>
        <w:gridCol w:w="1170"/>
      </w:tblGrid>
      <w:tr w:rsidR="00E97DFB" w:rsidRPr="00BB6CF1" w14:paraId="142614B1" w14:textId="77777777" w:rsidTr="00926C5B">
        <w:trPr>
          <w:tblHeader/>
        </w:trPr>
        <w:tc>
          <w:tcPr>
            <w:tcW w:w="4050" w:type="dxa"/>
          </w:tcPr>
          <w:p w14:paraId="44A03505" w14:textId="77777777" w:rsidR="00926C5B" w:rsidRPr="00BB6CF1" w:rsidRDefault="00A35EF3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  <w:tab w:val="left" w:pos="2158"/>
              </w:tabs>
              <w:autoSpaceDE w:val="0"/>
              <w:autoSpaceDN w:val="0"/>
              <w:spacing w:line="240" w:lineRule="auto"/>
              <w:ind w:left="89" w:right="18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6CF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  <w:p w14:paraId="3057FDAB" w14:textId="3F948E6B" w:rsidR="00E97DFB" w:rsidRPr="00BB6CF1" w:rsidRDefault="00926C5B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  <w:tab w:val="left" w:pos="2158"/>
              </w:tabs>
              <w:autoSpaceDE w:val="0"/>
              <w:autoSpaceDN w:val="0"/>
              <w:spacing w:line="240" w:lineRule="auto"/>
              <w:ind w:left="89"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6CF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35EF3" w:rsidRPr="00BB6CF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520" w:type="dxa"/>
            <w:gridSpan w:val="3"/>
            <w:vAlign w:val="bottom"/>
          </w:tcPr>
          <w:p w14:paraId="3AAB5506" w14:textId="77777777" w:rsidR="00E97DFB" w:rsidRPr="00BB6CF1" w:rsidRDefault="00E97DFB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B6C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9E9A118" w14:textId="77777777" w:rsidR="00E97DFB" w:rsidRPr="00BB6CF1" w:rsidRDefault="00E97DFB" w:rsidP="00926C5B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1" w:type="dxa"/>
            <w:gridSpan w:val="3"/>
            <w:vAlign w:val="bottom"/>
          </w:tcPr>
          <w:p w14:paraId="72D5EE5B" w14:textId="77777777" w:rsidR="00E97DFB" w:rsidRPr="00BB6CF1" w:rsidRDefault="00E97DFB" w:rsidP="0092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B6C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97DFB" w:rsidRPr="00BB6CF1" w14:paraId="2DC63F15" w14:textId="77777777" w:rsidTr="00856CFE">
        <w:trPr>
          <w:tblHeader/>
        </w:trPr>
        <w:tc>
          <w:tcPr>
            <w:tcW w:w="4050" w:type="dxa"/>
          </w:tcPr>
          <w:p w14:paraId="13F4990E" w14:textId="77777777" w:rsidR="00E97DFB" w:rsidRPr="00BB6CF1" w:rsidRDefault="00E97DFB" w:rsidP="0044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A05DE4" w14:textId="3C790649" w:rsidR="00E97DFB" w:rsidRPr="00BB6CF1" w:rsidRDefault="00F97EA7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3EC953" w14:textId="77777777" w:rsidR="00E97DFB" w:rsidRPr="00BB6CF1" w:rsidRDefault="00E97DFB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BE324B" w14:textId="494B71CD" w:rsidR="00E97DFB" w:rsidRPr="00BB6CF1" w:rsidRDefault="00F97EA7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A9C4979" w14:textId="77777777" w:rsidR="00E97DFB" w:rsidRPr="00BB6CF1" w:rsidRDefault="00E97DFB" w:rsidP="00856CFE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8BBAC41" w14:textId="7EC3176C" w:rsidR="00E97DFB" w:rsidRPr="00BB6CF1" w:rsidRDefault="00F97EA7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CC18D9" w14:textId="77777777" w:rsidR="00E97DFB" w:rsidRPr="00BB6CF1" w:rsidRDefault="00E97DFB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E21180" w14:textId="003BCF10" w:rsidR="00E97DFB" w:rsidRPr="00BB6CF1" w:rsidRDefault="00F97EA7" w:rsidP="00856C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97DFB" w:rsidRPr="00BB6CF1" w14:paraId="4C2DF8A9" w14:textId="77777777" w:rsidTr="00856CFE">
        <w:trPr>
          <w:tblHeader/>
        </w:trPr>
        <w:tc>
          <w:tcPr>
            <w:tcW w:w="4050" w:type="dxa"/>
          </w:tcPr>
          <w:p w14:paraId="296ECB77" w14:textId="77777777" w:rsidR="00E97DFB" w:rsidRPr="00BB6CF1" w:rsidRDefault="00E97DFB" w:rsidP="0044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</w:tcPr>
          <w:p w14:paraId="1A806EF9" w14:textId="35C55F13" w:rsidR="00E97DFB" w:rsidRPr="00BB6CF1" w:rsidRDefault="00E97DF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6C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E713D" w:rsidRPr="00BB6CF1" w14:paraId="3630027F" w14:textId="77777777" w:rsidTr="00856CFE">
        <w:tc>
          <w:tcPr>
            <w:tcW w:w="4050" w:type="dxa"/>
          </w:tcPr>
          <w:p w14:paraId="1AA939B2" w14:textId="4D38FC2F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173462" w14:textId="703AC972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E713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A4181D2" w14:textId="77777777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1E368B" w14:textId="40531D35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681F69DB" w14:textId="77777777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82CDE0A" w14:textId="66FC59BC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E713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4ED331" w14:textId="77777777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708C30F" w14:textId="07489B75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E713D" w:rsidRPr="00BB6CF1" w14:paraId="2660FBA0" w14:textId="77777777" w:rsidTr="00856CFE">
        <w:tc>
          <w:tcPr>
            <w:tcW w:w="4050" w:type="dxa"/>
          </w:tcPr>
          <w:p w14:paraId="2DC0287B" w14:textId="71A1E3DE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DDBCD1" w14:textId="72921B73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E713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A1785D" w14:textId="77777777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936AD8" w14:textId="662EBC2D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237698E4" w14:textId="77777777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7D4340E" w14:textId="5E1C7F1C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E713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DDACAA" w14:textId="77777777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35DCB5" w14:textId="29E3D856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E713D" w:rsidRPr="00BB6CF1" w14:paraId="3FD245F3" w14:textId="77777777" w:rsidTr="00856CFE">
        <w:tc>
          <w:tcPr>
            <w:tcW w:w="4050" w:type="dxa"/>
          </w:tcPr>
          <w:p w14:paraId="5DAB929C" w14:textId="00D253E0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A2463E9" w14:textId="6A0A310B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199114" w14:textId="77777777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DF5EEB" w14:textId="4DD428D1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30492F1F" w14:textId="77777777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02A17DB9" w14:textId="1077EF69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60E44C" w14:textId="77777777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822F309" w14:textId="7BE00F3F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E713D" w:rsidRPr="00BB6CF1" w14:paraId="1FC97EC6" w14:textId="77777777" w:rsidTr="00856CFE">
        <w:tc>
          <w:tcPr>
            <w:tcW w:w="4050" w:type="dxa"/>
          </w:tcPr>
          <w:p w14:paraId="51A84932" w14:textId="10112555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>อายุเกษียณ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0CEF23" w14:textId="24BA2697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3EE1BD" w14:textId="77777777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66E933" w14:textId="54C4FB3B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" w:type="dxa"/>
          </w:tcPr>
          <w:p w14:paraId="750D25B0" w14:textId="77777777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46BBAD0" w14:textId="6AC69425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EA8A5E" w14:textId="77777777" w:rsidR="006E713D" w:rsidRPr="00BB6CF1" w:rsidRDefault="006E713D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CAF297" w14:textId="09F81537" w:rsidR="006E713D" w:rsidRPr="00BB6CF1" w:rsidRDefault="00F97EA7" w:rsidP="006E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6E713D" w:rsidRPr="00BB6C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53DF3410" w14:textId="77777777" w:rsidR="0010428F" w:rsidRPr="00BB6CF1" w:rsidRDefault="0010428F" w:rsidP="00926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77247717" w14:textId="59274DC4" w:rsidR="00707411" w:rsidRPr="00BB6CF1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1CE23663" w14:textId="77777777" w:rsidR="00E97DFB" w:rsidRPr="00BB6CF1" w:rsidRDefault="00E97DFB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4CF9B580" w14:textId="01F483E4" w:rsidR="004E3B3A" w:rsidRPr="00BB6CF1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="00487E97" w:rsidRPr="00BB6CF1">
        <w:rPr>
          <w:rFonts w:asciiTheme="majorBidi" w:eastAsia="Yu Mincho" w:hAnsiTheme="majorBidi" w:cstheme="majorBidi"/>
          <w:sz w:val="30"/>
          <w:szCs w:val="30"/>
          <w:cs/>
          <w:lang w:eastAsia="ja-JP"/>
        </w:rPr>
        <w:t>น</w:t>
      </w:r>
      <w:r w:rsidR="00487E97" w:rsidRPr="00BB6CF1">
        <w:rPr>
          <w:rFonts w:asciiTheme="majorBidi" w:eastAsia="Yu Mincho" w:hAnsiTheme="majorBidi" w:cstheme="majorBidi"/>
          <w:sz w:val="30"/>
          <w:szCs w:val="30"/>
          <w:lang w:eastAsia="ja-JP"/>
        </w:rPr>
        <w:t xml:space="preserve"> </w:t>
      </w:r>
      <w:r w:rsidR="00F97EA7" w:rsidRPr="00F97EA7">
        <w:rPr>
          <w:rFonts w:asciiTheme="majorBidi" w:eastAsia="Yu Mincho" w:hAnsiTheme="majorBidi" w:cstheme="majorBidi"/>
          <w:sz w:val="30"/>
          <w:szCs w:val="30"/>
          <w:lang w:eastAsia="ja-JP"/>
        </w:rPr>
        <w:t>10</w:t>
      </w:r>
      <w:r w:rsidR="00CD7D28">
        <w:rPr>
          <w:rFonts w:asciiTheme="majorBidi" w:eastAsia="Yu Mincho" w:hAnsiTheme="majorBidi" w:cstheme="majorBidi"/>
          <w:sz w:val="30"/>
          <w:szCs w:val="30"/>
          <w:lang w:eastAsia="ja-JP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>ปี</w:t>
      </w:r>
      <w:r w:rsidR="00926C5B"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BB6CF1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10</w:t>
      </w:r>
      <w:r w:rsidRPr="00BB6CF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0628121F" w14:textId="77777777" w:rsidR="00E97DFB" w:rsidRPr="00BB6CF1" w:rsidRDefault="00E97DFB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0CDC1D70" w14:textId="77777777" w:rsidR="006F4A16" w:rsidRPr="00BB6CF1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BB6CF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5AA850F4" w14:textId="77777777" w:rsidR="00E97DFB" w:rsidRPr="00BB6CF1" w:rsidRDefault="00E97DFB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7361F6C6" w14:textId="0C426020" w:rsidR="006F4A16" w:rsidRPr="00BB6CF1" w:rsidRDefault="006F4A16" w:rsidP="00204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696E6FA8" w14:textId="33D5EEDD" w:rsidR="0010428F" w:rsidRPr="00BB6CF1" w:rsidRDefault="0010428F" w:rsidP="00B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349" w:type="dxa"/>
        <w:tblInd w:w="450" w:type="dxa"/>
        <w:tblLook w:val="01E0" w:firstRow="1" w:lastRow="1" w:firstColumn="1" w:lastColumn="1" w:noHBand="0" w:noVBand="0"/>
      </w:tblPr>
      <w:tblGrid>
        <w:gridCol w:w="4464"/>
        <w:gridCol w:w="1037"/>
        <w:gridCol w:w="233"/>
        <w:gridCol w:w="1067"/>
        <w:gridCol w:w="233"/>
        <w:gridCol w:w="1025"/>
        <w:gridCol w:w="235"/>
        <w:gridCol w:w="1055"/>
      </w:tblGrid>
      <w:tr w:rsidR="0010428F" w:rsidRPr="0010428F" w14:paraId="192DE601" w14:textId="77777777" w:rsidTr="00BB6CF1">
        <w:trPr>
          <w:trHeight w:val="20"/>
          <w:tblHeader/>
        </w:trPr>
        <w:tc>
          <w:tcPr>
            <w:tcW w:w="4464" w:type="dxa"/>
          </w:tcPr>
          <w:p w14:paraId="5295F5F1" w14:textId="77777777" w:rsidR="0010428F" w:rsidRPr="0010428F" w:rsidRDefault="0010428F" w:rsidP="000A008F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5E08F863" w14:textId="33205680" w:rsidR="0010428F" w:rsidRPr="0010428F" w:rsidRDefault="00204A22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BB6CF1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 xml:space="preserve"> / </w:t>
            </w:r>
            <w:r w:rsidR="0010428F" w:rsidRPr="0010428F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10428F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0428F" w:rsidRPr="0010428F" w14:paraId="60788A02" w14:textId="77777777" w:rsidTr="00BB6CF1">
        <w:trPr>
          <w:trHeight w:val="20"/>
          <w:tblHeader/>
        </w:trPr>
        <w:tc>
          <w:tcPr>
            <w:tcW w:w="4464" w:type="dxa"/>
          </w:tcPr>
          <w:p w14:paraId="10DD6765" w14:textId="77777777" w:rsidR="0010428F" w:rsidRPr="0010428F" w:rsidRDefault="0010428F" w:rsidP="000A008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2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18D4358E" w14:textId="2020A117" w:rsidR="0010428F" w:rsidRPr="0010428F" w:rsidRDefault="0010428F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2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F97EA7"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20175457" w14:textId="77777777" w:rsidR="0010428F" w:rsidRPr="0010428F" w:rsidRDefault="0010428F" w:rsidP="000A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3A0B5995" w14:textId="4895ADED" w:rsidR="0010428F" w:rsidRPr="0010428F" w:rsidRDefault="0010428F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2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10428F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10428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F97EA7"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0428F" w:rsidRPr="0010428F" w14:paraId="14169C76" w14:textId="77777777" w:rsidTr="00BB6CF1">
        <w:trPr>
          <w:trHeight w:val="20"/>
          <w:tblHeader/>
        </w:trPr>
        <w:tc>
          <w:tcPr>
            <w:tcW w:w="4464" w:type="dxa"/>
          </w:tcPr>
          <w:p w14:paraId="0B53699D" w14:textId="1E1FE6DC" w:rsidR="0010428F" w:rsidRPr="0010428F" w:rsidRDefault="0010428F" w:rsidP="000A008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2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7EA7" w:rsidRPr="00F97E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042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42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1A075B51" w14:textId="257A8A55" w:rsidR="0010428F" w:rsidRPr="0010428F" w:rsidRDefault="00F97EA7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97EA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  <w:vAlign w:val="center"/>
          </w:tcPr>
          <w:p w14:paraId="2746FD81" w14:textId="77777777" w:rsidR="0010428F" w:rsidRPr="0010428F" w:rsidRDefault="0010428F" w:rsidP="000A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697817DA" w14:textId="1AA7FE54" w:rsidR="0010428F" w:rsidRPr="0010428F" w:rsidRDefault="00F97EA7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97EA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3" w:type="dxa"/>
          </w:tcPr>
          <w:p w14:paraId="3F37E5CE" w14:textId="77777777" w:rsidR="0010428F" w:rsidRPr="0010428F" w:rsidRDefault="0010428F" w:rsidP="000A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E77E0FB" w14:textId="2D79345B" w:rsidR="0010428F" w:rsidRPr="0010428F" w:rsidRDefault="00F97EA7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97EA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5" w:type="dxa"/>
            <w:vAlign w:val="center"/>
          </w:tcPr>
          <w:p w14:paraId="37FEF286" w14:textId="77777777" w:rsidR="0010428F" w:rsidRPr="0010428F" w:rsidRDefault="0010428F" w:rsidP="000A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AAAC363" w14:textId="5D4B6EA8" w:rsidR="0010428F" w:rsidRPr="0010428F" w:rsidRDefault="00F97EA7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97EA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10428F" w:rsidRPr="0010428F" w14:paraId="50DF5839" w14:textId="77777777" w:rsidTr="00BB6CF1">
        <w:trPr>
          <w:trHeight w:val="20"/>
          <w:tblHeader/>
        </w:trPr>
        <w:tc>
          <w:tcPr>
            <w:tcW w:w="4464" w:type="dxa"/>
          </w:tcPr>
          <w:p w14:paraId="427D1922" w14:textId="77777777" w:rsidR="0010428F" w:rsidRPr="0010428F" w:rsidRDefault="0010428F" w:rsidP="000A008F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543A0504" w14:textId="77777777" w:rsidR="0010428F" w:rsidRPr="0010428F" w:rsidRDefault="0010428F" w:rsidP="000A00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0428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D7D28" w:rsidRPr="0010428F" w14:paraId="588AABC1" w14:textId="77777777" w:rsidTr="00BB6CF1">
        <w:trPr>
          <w:trHeight w:val="20"/>
        </w:trPr>
        <w:tc>
          <w:tcPr>
            <w:tcW w:w="4464" w:type="dxa"/>
          </w:tcPr>
          <w:p w14:paraId="23486085" w14:textId="77777777" w:rsidR="00CD7D28" w:rsidRPr="0010428F" w:rsidRDefault="00CD7D28" w:rsidP="00CD7D28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0428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10428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2AAB91AE" w14:textId="024B55B3" w:rsidR="00CD7D28" w:rsidRPr="0010428F" w:rsidRDefault="00CD7D28" w:rsidP="00204A2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12" w:hanging="6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97EA7"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3007F01" w14:textId="77777777" w:rsidR="00CD7D28" w:rsidRPr="0010428F" w:rsidRDefault="00CD7D28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5150516" w14:textId="2231A794" w:rsidR="00CD7D28" w:rsidRPr="0010428F" w:rsidRDefault="00CD7D28" w:rsidP="00204A2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97EA7" w:rsidRPr="00F97EA7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6270C78D" w14:textId="77777777" w:rsidR="00CD7D28" w:rsidRPr="0010428F" w:rsidRDefault="00CD7D28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BA44CA8" w14:textId="12C6FE6C" w:rsidR="00CD7D28" w:rsidRPr="0010428F" w:rsidRDefault="00F97EA7" w:rsidP="00204A2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-64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35" w:type="dxa"/>
            <w:vAlign w:val="center"/>
          </w:tcPr>
          <w:p w14:paraId="091D9A1B" w14:textId="77777777" w:rsidR="00CD7D28" w:rsidRPr="0010428F" w:rsidRDefault="00CD7D28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FADC5D0" w14:textId="276709AD" w:rsidR="00CD7D28" w:rsidRPr="0010428F" w:rsidRDefault="00F97EA7" w:rsidP="00204A22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F97EA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CD7D28" w:rsidRPr="0010428F" w14:paraId="51769076" w14:textId="77777777" w:rsidTr="00BB6CF1">
        <w:trPr>
          <w:trHeight w:val="20"/>
        </w:trPr>
        <w:tc>
          <w:tcPr>
            <w:tcW w:w="4464" w:type="dxa"/>
          </w:tcPr>
          <w:p w14:paraId="5AEBFA3B" w14:textId="77777777" w:rsidR="00CD7D28" w:rsidRPr="0010428F" w:rsidRDefault="00CD7D28" w:rsidP="00CD7D28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0428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29EB9196" w14:textId="2E9D0EED" w:rsidR="00CD7D28" w:rsidRPr="0010428F" w:rsidRDefault="00F97EA7" w:rsidP="00204A2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12" w:hanging="6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33" w:type="dxa"/>
          </w:tcPr>
          <w:p w14:paraId="4D3CED66" w14:textId="77777777" w:rsidR="00CD7D28" w:rsidRPr="0010428F" w:rsidRDefault="00CD7D28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56C4DF4" w14:textId="24767B0E" w:rsidR="00CD7D28" w:rsidRPr="0010428F" w:rsidRDefault="00F97EA7" w:rsidP="00204A2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8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33" w:type="dxa"/>
          </w:tcPr>
          <w:p w14:paraId="16F752B3" w14:textId="77777777" w:rsidR="00CD7D28" w:rsidRPr="0010428F" w:rsidRDefault="00CD7D28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92C5453" w14:textId="056EA753" w:rsidR="00CD7D28" w:rsidRPr="0010428F" w:rsidRDefault="00CD7D28" w:rsidP="00204A2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-6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97EA7"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24ABCFF1" w14:textId="77777777" w:rsidR="00CD7D28" w:rsidRPr="0010428F" w:rsidRDefault="00CD7D28" w:rsidP="00204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6E551795" w14:textId="3E7C32F3" w:rsidR="00CD7D28" w:rsidRPr="0010428F" w:rsidRDefault="00CD7D28" w:rsidP="00204A22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F97EA7" w:rsidRPr="00F97EA7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7A05FBB3" w14:textId="77777777" w:rsidR="0010428F" w:rsidRPr="005057EC" w:rsidRDefault="0010428F" w:rsidP="00313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19"/>
        <w:rPr>
          <w:rFonts w:asciiTheme="majorBidi" w:hAnsiTheme="majorBidi" w:cstheme="majorBidi"/>
          <w:sz w:val="24"/>
          <w:szCs w:val="24"/>
        </w:rPr>
      </w:pPr>
    </w:p>
    <w:p w14:paraId="285AAF20" w14:textId="77777777" w:rsidR="00365C9B" w:rsidRDefault="00365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b/>
          <w:bCs/>
          <w:cs/>
        </w:rPr>
        <w:br w:type="page"/>
      </w:r>
    </w:p>
    <w:p w14:paraId="348E0E86" w14:textId="5759BAA8" w:rsidR="00746C73" w:rsidRPr="0008365F" w:rsidRDefault="00746C73" w:rsidP="0008365F">
      <w:pPr>
        <w:pStyle w:val="NFS1"/>
        <w:ind w:left="540" w:hanging="540"/>
        <w:rPr>
          <w:b/>
          <w:bCs/>
        </w:rPr>
      </w:pPr>
      <w:r w:rsidRPr="0008365F">
        <w:rPr>
          <w:b/>
          <w:bCs/>
          <w:cs/>
        </w:rPr>
        <w:lastRenderedPageBreak/>
        <w:t>สำรองตามกฎหมาย</w:t>
      </w:r>
    </w:p>
    <w:p w14:paraId="1FEEB1B6" w14:textId="77777777" w:rsidR="00050337" w:rsidRPr="005057EC" w:rsidRDefault="00050337" w:rsidP="00155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48CFF695" w14:textId="3832C0A0" w:rsidR="00746C73" w:rsidRPr="00BB6CF1" w:rsidRDefault="00746C73" w:rsidP="00155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BB6CF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F97EA7" w:rsidRPr="00F97EA7">
        <w:rPr>
          <w:rFonts w:asciiTheme="majorBidi" w:hAnsiTheme="majorBidi" w:cstheme="majorBidi"/>
          <w:sz w:val="30"/>
          <w:szCs w:val="30"/>
        </w:rPr>
        <w:t>2535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F97EA7" w:rsidRPr="00F97EA7">
        <w:rPr>
          <w:rFonts w:asciiTheme="majorBidi" w:hAnsiTheme="majorBidi" w:cstheme="majorBidi"/>
          <w:sz w:val="30"/>
          <w:szCs w:val="30"/>
        </w:rPr>
        <w:t>116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BB6CF1">
        <w:rPr>
          <w:rFonts w:asciiTheme="majorBidi" w:hAnsiTheme="majorBidi" w:cstheme="majorBidi"/>
          <w:sz w:val="30"/>
          <w:szCs w:val="30"/>
        </w:rPr>
        <w:t>“</w:t>
      </w:r>
      <w:r w:rsidRPr="00BB6CF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B6CF1">
        <w:rPr>
          <w:rFonts w:asciiTheme="majorBidi" w:hAnsiTheme="majorBidi" w:cstheme="majorBidi"/>
          <w:sz w:val="30"/>
          <w:szCs w:val="30"/>
        </w:rPr>
        <w:t>”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5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10</w:t>
      </w:r>
      <w:r w:rsidRPr="00BB6CF1">
        <w:rPr>
          <w:rFonts w:asciiTheme="majorBidi" w:hAnsiTheme="majorBidi" w:cstheme="majorBidi"/>
          <w:sz w:val="30"/>
          <w:szCs w:val="30"/>
        </w:rPr>
        <w:t xml:space="preserve"> </w:t>
      </w:r>
      <w:r w:rsidRPr="00BB6CF1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D338C0A" w14:textId="607E0DA6" w:rsidR="00C94E64" w:rsidRPr="005057EC" w:rsidRDefault="00C94E64" w:rsidP="002B1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6C02C74A" w14:textId="60AB1BFF" w:rsidR="009C14BD" w:rsidRPr="0008365F" w:rsidRDefault="009C14BD" w:rsidP="0008365F">
      <w:pPr>
        <w:pStyle w:val="NFS1"/>
        <w:ind w:left="540" w:hanging="540"/>
        <w:rPr>
          <w:b/>
          <w:bCs/>
        </w:rPr>
      </w:pPr>
      <w:r w:rsidRPr="0008365F">
        <w:rPr>
          <w:rFonts w:hint="cs"/>
          <w:b/>
          <w:bCs/>
          <w:cs/>
        </w:rPr>
        <w:t>ส่วนงานดำเนินงานและการจำแนกรายได้</w:t>
      </w:r>
    </w:p>
    <w:p w14:paraId="41A44A42" w14:textId="155FA922" w:rsidR="009C14BD" w:rsidRPr="005057EC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214CC54C" w14:textId="3DB31F3C" w:rsidR="002B1261" w:rsidRDefault="002B1261" w:rsidP="002B12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036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700361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700361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00361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700361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ส่วนงานดำเนินงาน</w:t>
      </w:r>
    </w:p>
    <w:p w14:paraId="11E836D3" w14:textId="1F0B893E" w:rsidR="002B1261" w:rsidRPr="005057EC" w:rsidRDefault="002B1261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189CE17F" w14:textId="558A055B" w:rsidR="004C4B57" w:rsidRDefault="00E433D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ผู้</w:t>
      </w:r>
      <w:r w:rsidR="004C4B57">
        <w:rPr>
          <w:rFonts w:asciiTheme="majorBidi" w:hAnsiTheme="majorBidi" w:hint="cs"/>
          <w:sz w:val="30"/>
          <w:szCs w:val="30"/>
          <w:cs/>
        </w:rPr>
        <w:t>บริหารพิจารณาว่ากลุ่ม</w:t>
      </w:r>
      <w:r w:rsidR="004C4B57" w:rsidRPr="001C790E">
        <w:rPr>
          <w:rFonts w:asciiTheme="majorBidi" w:hAnsiTheme="majorBidi" w:hint="cs"/>
          <w:sz w:val="30"/>
          <w:szCs w:val="30"/>
          <w:cs/>
        </w:rPr>
        <w:t xml:space="preserve">บริษัทมี </w:t>
      </w:r>
      <w:r w:rsidR="00F97EA7" w:rsidRPr="00F97EA7">
        <w:rPr>
          <w:rFonts w:asciiTheme="majorBidi" w:hAnsiTheme="majorBidi"/>
          <w:sz w:val="30"/>
          <w:szCs w:val="30"/>
        </w:rPr>
        <w:t>2</w:t>
      </w:r>
      <w:r w:rsidR="004C4B57" w:rsidRPr="001C790E">
        <w:rPr>
          <w:rFonts w:asciiTheme="majorBidi" w:hAnsiTheme="majorBidi"/>
          <w:sz w:val="30"/>
          <w:szCs w:val="30"/>
        </w:rPr>
        <w:t xml:space="preserve"> </w:t>
      </w:r>
      <w:r w:rsidR="004C4B57" w:rsidRPr="001C790E">
        <w:rPr>
          <w:rFonts w:asciiTheme="majorBidi" w:hAnsi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</w:t>
      </w:r>
      <w:r w:rsidR="004C4B57" w:rsidRPr="001C790E">
        <w:rPr>
          <w:rFonts w:asciiTheme="majorBidi" w:hAnsiTheme="majorBidi"/>
          <w:sz w:val="30"/>
          <w:szCs w:val="30"/>
          <w:cs/>
        </w:rPr>
        <w:t xml:space="preserve"> </w:t>
      </w:r>
      <w:r w:rsidR="004C4B57" w:rsidRPr="001C790E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>
        <w:rPr>
          <w:rFonts w:asciiTheme="majorBidi" w:hAnsiTheme="majorBidi"/>
          <w:sz w:val="30"/>
          <w:szCs w:val="30"/>
        </w:rPr>
        <w:t xml:space="preserve"> </w:t>
      </w:r>
      <w:r w:rsidRPr="001C790E">
        <w:rPr>
          <w:rFonts w:asciiTheme="majorBidi" w:hAnsiTheme="majorBidi" w:hint="cs"/>
          <w:sz w:val="30"/>
          <w:szCs w:val="30"/>
          <w:cs/>
        </w:rPr>
        <w:t>โดยสรุปมีดังนี้</w:t>
      </w:r>
    </w:p>
    <w:p w14:paraId="595C7E94" w14:textId="77777777" w:rsidR="002B1261" w:rsidRPr="005057EC" w:rsidRDefault="002B1261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0A11F71" w14:textId="2D43A208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97EA7" w:rsidRPr="00F97EA7">
        <w:rPr>
          <w:rFonts w:asciiTheme="majorBidi" w:hAnsiTheme="majorBidi" w:cstheme="majorBidi"/>
          <w:sz w:val="30"/>
          <w:szCs w:val="30"/>
        </w:rPr>
        <w:t>1</w:t>
      </w:r>
      <w:r w:rsidRPr="00FA2792">
        <w:rPr>
          <w:rFonts w:asciiTheme="majorBid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hAnsiTheme="majorBidi" w:cstheme="majorBidi"/>
          <w:sz w:val="30"/>
          <w:szCs w:val="30"/>
        </w:rPr>
        <w:tab/>
      </w:r>
      <w:r w:rsidRPr="00FA2792">
        <w:rPr>
          <w:rFonts w:asciiTheme="majorBidi" w:hAnsiTheme="majorBidi" w:cstheme="majorBidi"/>
          <w:sz w:val="30"/>
          <w:szCs w:val="30"/>
        </w:rPr>
        <w:tab/>
      </w:r>
      <w:r w:rsidRPr="00FA2792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00400586" w14:textId="2E72E924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Pr="00FA2792">
        <w:rPr>
          <w:rFonts w:asciiTheme="majorBid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hAnsiTheme="majorBidi" w:cstheme="majorBidi"/>
          <w:sz w:val="30"/>
          <w:szCs w:val="30"/>
        </w:rPr>
        <w:tab/>
      </w:r>
      <w:r w:rsidRPr="00FA2792">
        <w:rPr>
          <w:rFonts w:asciiTheme="majorBidi" w:hAnsiTheme="majorBidi" w:cstheme="majorBidi"/>
          <w:sz w:val="30"/>
          <w:szCs w:val="30"/>
        </w:rPr>
        <w:tab/>
      </w:r>
      <w:r w:rsidRPr="00FA2792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3320A67E" w14:textId="77777777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>อื่นๆ</w:t>
      </w:r>
      <w:r w:rsidRPr="00FA2792">
        <w:rPr>
          <w:rFonts w:asciiTheme="majorBidi" w:hAnsiTheme="majorBidi" w:cstheme="majorBidi"/>
          <w:sz w:val="30"/>
          <w:szCs w:val="30"/>
          <w:cs/>
        </w:rPr>
        <w:tab/>
      </w:r>
      <w:r w:rsidRPr="00FA2792">
        <w:rPr>
          <w:rFonts w:asciiTheme="majorBidi" w:hAnsiTheme="majorBidi" w:cstheme="majorBidi"/>
          <w:sz w:val="30"/>
          <w:szCs w:val="30"/>
          <w:cs/>
        </w:rPr>
        <w:tab/>
      </w:r>
      <w:r w:rsidRPr="00FA2792">
        <w:rPr>
          <w:rFonts w:asciiTheme="majorBidi" w:hAnsiTheme="majorBidi" w:cstheme="majorBidi"/>
          <w:sz w:val="30"/>
          <w:szCs w:val="30"/>
          <w:cs/>
        </w:rPr>
        <w:tab/>
        <w:t>กลุ่มธุรกิจอื่น</w:t>
      </w:r>
    </w:p>
    <w:p w14:paraId="06A00E30" w14:textId="77777777" w:rsidR="009C14BD" w:rsidRPr="005057EC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4"/>
          <w:szCs w:val="24"/>
        </w:rPr>
      </w:pPr>
    </w:p>
    <w:p w14:paraId="454D0434" w14:textId="15A068C2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การดำเนินงานอื่นในปี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97EA7" w:rsidRPr="00F97EA7">
        <w:rPr>
          <w:rFonts w:asciiTheme="majorBidi" w:hAnsiTheme="majorBidi" w:cstheme="majorBidi"/>
          <w:sz w:val="30"/>
          <w:szCs w:val="30"/>
        </w:rPr>
        <w:t>2564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ยังไม่มีส่วนงานใดที่เข้าเกณฑ์เชิงปริมาณที่ต้องแยกแสดงเป็นส่วนงานดำเนินงานเพิ่มเติม </w:t>
      </w:r>
    </w:p>
    <w:p w14:paraId="59EC9C80" w14:textId="653CD109" w:rsidR="00E433DA" w:rsidRPr="005057EC" w:rsidRDefault="00E433D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4"/>
          <w:szCs w:val="24"/>
        </w:rPr>
      </w:pPr>
    </w:p>
    <w:p w14:paraId="692C2DBE" w14:textId="51874D06" w:rsidR="00E433DA" w:rsidRDefault="00E433DA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E433DA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ผลการดำเนินงานของแต่ละส่วนงานดำเนินงาน วัดโดยใช้กำไรก่อนหักต้นทุนทางการเงิน ภาษีเงินได้ ค่าเสื่อมราคาค่าตัดจำหน่าย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และอื่นๆ</w:t>
      </w:r>
      <w:r w:rsidRPr="00E433DA">
        <w:rPr>
          <w:rFonts w:asciiTheme="majorBidi" w:hAnsiTheme="majorBidi" w:cstheme="majorBidi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</w:t>
      </w:r>
      <w:r w:rsidRPr="0008365F">
        <w:rPr>
          <w:rFonts w:asciiTheme="majorBidi" w:hAnsiTheme="majorBidi" w:cstheme="majorBidi"/>
          <w:spacing w:val="-6"/>
          <w:sz w:val="30"/>
          <w:szCs w:val="30"/>
          <w:cs/>
        </w:rPr>
        <w:t>ดำเนินงานของกลุ่มบริษัท ผู้บริหารเชื่อว่าการใช้กำไรก่อนหักต้นทุนทางการเงิน</w:t>
      </w:r>
      <w:r w:rsidR="0008365F" w:rsidRPr="0008365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8365F" w:rsidRPr="0008365F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</w:t>
      </w:r>
      <w:r w:rsidRPr="0008365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ค่าเสื่อมราคา</w:t>
      </w:r>
      <w:r w:rsidR="00740D3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08365F">
        <w:rPr>
          <w:rFonts w:asciiTheme="majorBidi" w:hAnsiTheme="majorBidi" w:cstheme="majorBidi"/>
          <w:spacing w:val="-6"/>
          <w:sz w:val="30"/>
          <w:szCs w:val="30"/>
          <w:cs/>
        </w:rPr>
        <w:t>ค่าตัดจำหน่าย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และอื่นๆ</w:t>
      </w:r>
      <w:r w:rsidRPr="00E433DA">
        <w:rPr>
          <w:rFonts w:asciiTheme="majorBidi" w:hAnsiTheme="majorBidi" w:cstheme="majorBidi"/>
          <w:sz w:val="30"/>
          <w:szCs w:val="30"/>
          <w:cs/>
        </w:rPr>
        <w:t xml:space="preserve">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</w:t>
      </w:r>
      <w:r w:rsidRPr="00E433D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40E5107E" w14:textId="77777777" w:rsidR="00365C9B" w:rsidRDefault="00365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5499F7F" w14:textId="39FD2E46" w:rsidR="009C14BD" w:rsidRPr="006D08E3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  <w:r w:rsidRPr="006D08E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ข้อมูลตามส่วนงานที่รายงานสำหรับปีสิ้นสุดวันที่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D08E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2565</w:t>
      </w:r>
    </w:p>
    <w:p w14:paraId="1478800A" w14:textId="77777777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53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88"/>
        <w:gridCol w:w="1418"/>
        <w:gridCol w:w="183"/>
        <w:gridCol w:w="1376"/>
        <w:gridCol w:w="179"/>
        <w:gridCol w:w="1265"/>
        <w:gridCol w:w="184"/>
        <w:gridCol w:w="1241"/>
      </w:tblGrid>
      <w:tr w:rsidR="009C14BD" w:rsidRPr="00B95E89" w14:paraId="449583C9" w14:textId="77777777" w:rsidTr="00E433DA">
        <w:trPr>
          <w:cantSplit/>
        </w:trPr>
        <w:tc>
          <w:tcPr>
            <w:tcW w:w="3688" w:type="dxa"/>
          </w:tcPr>
          <w:p w14:paraId="1546BB12" w14:textId="64E9A35C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55835085" w14:textId="77777777" w:rsidR="009C14BD" w:rsidRPr="00B95E89" w:rsidRDefault="009C14BD" w:rsidP="003830D8">
            <w:pPr>
              <w:pStyle w:val="acctfourfigures"/>
              <w:tabs>
                <w:tab w:val="clear" w:pos="765"/>
                <w:tab w:val="left" w:pos="720"/>
                <w:tab w:val="decimal" w:pos="7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29B4D3E3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19316F94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18923884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3C8ED8D3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4F20EB52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CF08C5F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7345DB58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59FCC012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0614B2E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8DF8FB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C14BD" w:rsidRPr="00B95E89" w14:paraId="4010B84D" w14:textId="77777777" w:rsidTr="00E433DA">
        <w:trPr>
          <w:cantSplit/>
        </w:trPr>
        <w:tc>
          <w:tcPr>
            <w:tcW w:w="3688" w:type="dxa"/>
            <w:vAlign w:val="center"/>
          </w:tcPr>
          <w:p w14:paraId="36ED7E40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46" w:type="dxa"/>
            <w:gridSpan w:val="7"/>
            <w:vAlign w:val="bottom"/>
          </w:tcPr>
          <w:p w14:paraId="50113AFC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B95E8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14BD" w:rsidRPr="00B95E89" w14:paraId="0C7AEDF1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5C7B4B3F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vAlign w:val="bottom"/>
          </w:tcPr>
          <w:p w14:paraId="01029199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A9848A9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F287070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6D6E2CFC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6C0B782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A4CC8BA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EBD3A8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C14BD" w:rsidRPr="00B95E89" w14:paraId="180577B8" w14:textId="77777777" w:rsidTr="00E433DA">
        <w:trPr>
          <w:cantSplit/>
        </w:trPr>
        <w:tc>
          <w:tcPr>
            <w:tcW w:w="3688" w:type="dxa"/>
            <w:vAlign w:val="center"/>
          </w:tcPr>
          <w:p w14:paraId="6306E00F" w14:textId="3A4EA76E" w:rsidR="009C14BD" w:rsidRPr="00B95E89" w:rsidRDefault="00E433DA" w:rsidP="00B95E8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9C14BD" w:rsidRPr="00B95E8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 ณ เวลาใดเวลาหนึ่ง</w:t>
            </w:r>
          </w:p>
        </w:tc>
        <w:tc>
          <w:tcPr>
            <w:tcW w:w="1418" w:type="dxa"/>
            <w:vAlign w:val="bottom"/>
          </w:tcPr>
          <w:p w14:paraId="19CE916B" w14:textId="47912FFD" w:rsidR="009C14BD" w:rsidRPr="00B95E89" w:rsidRDefault="00F97EA7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  <w:r w:rsidR="000E2E69" w:rsidRPr="000E2E6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83" w:type="dxa"/>
            <w:vAlign w:val="bottom"/>
          </w:tcPr>
          <w:p w14:paraId="24AD73EA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D449AC5" w14:textId="66D62CB8" w:rsidR="009C14BD" w:rsidRPr="00B95E8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1B2BD4"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179" w:type="dxa"/>
          </w:tcPr>
          <w:p w14:paraId="3BF24B5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940FEED" w14:textId="50F14097" w:rsidR="009C14BD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D80BE63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F14B235" w14:textId="75602AE3" w:rsidR="009C14BD" w:rsidRPr="00B95E8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1B2BD4"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084</w:t>
            </w:r>
          </w:p>
        </w:tc>
      </w:tr>
      <w:tr w:rsidR="001B2BD4" w:rsidRPr="00B95E89" w14:paraId="3F63B609" w14:textId="77777777" w:rsidTr="00BC57C4">
        <w:trPr>
          <w:cantSplit/>
        </w:trPr>
        <w:tc>
          <w:tcPr>
            <w:tcW w:w="3688" w:type="dxa"/>
            <w:vAlign w:val="center"/>
            <w:hideMark/>
          </w:tcPr>
          <w:p w14:paraId="24CE86DE" w14:textId="77777777" w:rsidR="001B2BD4" w:rsidRPr="00B95E89" w:rsidRDefault="001B2BD4" w:rsidP="001B2BD4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8AEE5" w14:textId="724D6BC3" w:rsidR="001B2BD4" w:rsidRPr="00B95E89" w:rsidRDefault="00F97EA7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</w:t>
            </w:r>
            <w:r w:rsidR="001B2BD4"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183" w:type="dxa"/>
          </w:tcPr>
          <w:p w14:paraId="27FA3C2B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30135" w14:textId="33C0CB42" w:rsidR="001B2BD4" w:rsidRPr="00B95E89" w:rsidRDefault="00F97EA7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1B2BD4"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179" w:type="dxa"/>
          </w:tcPr>
          <w:p w14:paraId="30B221F3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3CCD3CFF" w14:textId="265DB5F8" w:rsidR="001B2BD4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28A9D4AF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11372" w14:textId="79F0CC53" w:rsidR="001B2BD4" w:rsidRPr="00B95E89" w:rsidRDefault="00F97EA7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</w:t>
            </w:r>
            <w:r w:rsidR="001B2BD4"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084</w:t>
            </w:r>
          </w:p>
        </w:tc>
      </w:tr>
      <w:tr w:rsidR="009C14BD" w:rsidRPr="00B95E89" w14:paraId="0782D625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6F4B44E5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9EE5ED" w14:textId="77DEA162" w:rsidR="009C14BD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677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2BE77BC2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A837FF7" w14:textId="5922BFD9" w:rsidR="009C14BD" w:rsidRPr="00B95E89" w:rsidRDefault="001B2BD4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877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51D1134D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CDE5261" w14:textId="318A2938" w:rsidR="009C14BD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80B322C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4090A125" w14:textId="773070C4" w:rsidR="009C14BD" w:rsidRPr="00B95E89" w:rsidRDefault="001B2BD4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554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C14BD" w:rsidRPr="00B95E89" w14:paraId="325E1F60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415E0AC7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ค่าใช้จ่ายในการขายและจัดจำหน่าย </w:t>
            </w:r>
          </w:p>
          <w:p w14:paraId="4FD05D1E" w14:textId="5C16FF6F" w:rsidR="009C14BD" w:rsidRPr="00B95E89" w:rsidRDefault="00912AFE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="009C14BD"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และค่าใช้จ่ายในการบริหาร</w:t>
            </w:r>
          </w:p>
        </w:tc>
        <w:tc>
          <w:tcPr>
            <w:tcW w:w="1418" w:type="dxa"/>
            <w:vAlign w:val="bottom"/>
          </w:tcPr>
          <w:p w14:paraId="07912629" w14:textId="6DE22202" w:rsidR="009C14BD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495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6671B9B3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3EDFAD2" w14:textId="001648A9" w:rsidR="009C14BD" w:rsidRPr="00B95E89" w:rsidRDefault="001B2BD4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369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4BBC0841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79587C6" w14:textId="64163654" w:rsidR="009C14BD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0E86687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55622CD1" w14:textId="5B98ACE1" w:rsidR="009C14BD" w:rsidRPr="00B95E89" w:rsidRDefault="001B2BD4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865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C14BD" w:rsidRPr="00B95E89" w14:paraId="308F4A9D" w14:textId="77777777" w:rsidTr="00E433DA">
        <w:trPr>
          <w:cantSplit/>
        </w:trPr>
        <w:tc>
          <w:tcPr>
            <w:tcW w:w="3688" w:type="dxa"/>
            <w:vAlign w:val="bottom"/>
            <w:hideMark/>
          </w:tcPr>
          <w:p w14:paraId="5FE66A5C" w14:textId="0151B0EF" w:rsidR="009C14BD" w:rsidRPr="00B95E89" w:rsidRDefault="009C14BD" w:rsidP="00B3219D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 ก่อนต้นทุนทางการเงิน</w:t>
            </w:r>
            <w:r w:rsidR="00740D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ค่าเสื่อมราคา ค่าตัดจำหน่าย</w:t>
            </w:r>
            <w:r w:rsidR="0074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742955"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ภาษีเงินได้</w:t>
            </w:r>
            <w:r w:rsidR="00912A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และอื่นๆ</w:t>
            </w:r>
          </w:p>
        </w:tc>
        <w:tc>
          <w:tcPr>
            <w:tcW w:w="1418" w:type="dxa"/>
            <w:vAlign w:val="bottom"/>
          </w:tcPr>
          <w:p w14:paraId="258B2603" w14:textId="38B56368" w:rsidR="009C14BD" w:rsidRPr="00B95E89" w:rsidRDefault="00F97EA7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183" w:type="dxa"/>
            <w:vAlign w:val="bottom"/>
          </w:tcPr>
          <w:p w14:paraId="663E0BB7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5546862" w14:textId="58D99A93" w:rsidR="009C14BD" w:rsidRPr="00B95E8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1B2BD4"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179" w:type="dxa"/>
          </w:tcPr>
          <w:p w14:paraId="42356FF0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714193D" w14:textId="5BA6D76F" w:rsidR="009C14BD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791904D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4FDB711D" w14:textId="77BA32DB" w:rsidR="009C14BD" w:rsidRPr="00B95E8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1B2BD4"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732</w:t>
            </w:r>
          </w:p>
        </w:tc>
      </w:tr>
      <w:tr w:rsidR="001B2BD4" w:rsidRPr="00B95E89" w14:paraId="26679BAD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042E4427" w14:textId="77777777" w:rsidR="001B2BD4" w:rsidRPr="00B95E89" w:rsidRDefault="001B2BD4" w:rsidP="001B2BD4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418" w:type="dxa"/>
          </w:tcPr>
          <w:p w14:paraId="7DF93AD8" w14:textId="1F8349E0" w:rsidR="001B2BD4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3" w:type="dxa"/>
            <w:vAlign w:val="bottom"/>
          </w:tcPr>
          <w:p w14:paraId="5D5376E3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6604DD92" w14:textId="0E775396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9" w:type="dxa"/>
          </w:tcPr>
          <w:p w14:paraId="63B51496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4E3A392" w14:textId="0DB36DFF" w:rsidR="001B2BD4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C06F328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51AAF436" w14:textId="04439121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B2BD4" w:rsidRPr="00B95E89" w14:paraId="135C588C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6FCC1070" w14:textId="77777777" w:rsidR="001B2BD4" w:rsidRPr="00B95E89" w:rsidRDefault="001B2BD4" w:rsidP="001B2BD4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</w:tcPr>
          <w:p w14:paraId="029F9BAB" w14:textId="5B1570EF" w:rsidR="001B2BD4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38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40238FB7" w14:textId="77777777" w:rsidR="001B2BD4" w:rsidRPr="001B2BD4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2F4D39D9" w14:textId="30A8AD8B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40B1068F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25575C9" w14:textId="1DA3C5C9" w:rsidR="001B2BD4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394980F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769A2A79" w14:textId="731E49EB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1B2BD4" w:rsidRPr="00B95E89" w14:paraId="48040D4A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58BDBE9C" w14:textId="77777777" w:rsidR="001B2BD4" w:rsidRPr="00B95E89" w:rsidRDefault="001B2BD4" w:rsidP="001B2BD4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02465904" w14:textId="125C0BB9" w:rsidR="001B2BD4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337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5FD1A8F8" w14:textId="77777777" w:rsidR="001B2BD4" w:rsidRPr="001B2BD4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094C2CFB" w14:textId="2E13765B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  <w:r w:rsidR="00645DAF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4A665F77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469409B" w14:textId="0BA14CDE" w:rsidR="001B2BD4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4E0551F" w14:textId="77777777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D2E65CC" w14:textId="6F7C9538" w:rsidR="001B2BD4" w:rsidRPr="00B95E89" w:rsidRDefault="001B2BD4" w:rsidP="001B2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604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C14BD" w:rsidRPr="00B95E89" w14:paraId="322A2939" w14:textId="77777777" w:rsidTr="00E433DA">
        <w:trPr>
          <w:cantSplit/>
        </w:trPr>
        <w:tc>
          <w:tcPr>
            <w:tcW w:w="3688" w:type="dxa"/>
            <w:vAlign w:val="center"/>
          </w:tcPr>
          <w:p w14:paraId="3B3F3B85" w14:textId="4D757AB7" w:rsidR="005057EC" w:rsidRPr="00B95E89" w:rsidRDefault="005057EC" w:rsidP="00B95E89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50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ขาดทุน) ของ</w:t>
            </w: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และบริษัทร่วม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418" w:type="dxa"/>
            <w:vAlign w:val="bottom"/>
          </w:tcPr>
          <w:p w14:paraId="03DB29F9" w14:textId="537260CB" w:rsidR="009C14BD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9E5E1F8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31A9686" w14:textId="4476BF02" w:rsidR="009C14BD" w:rsidRPr="00B95E8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79" w:type="dxa"/>
          </w:tcPr>
          <w:p w14:paraId="3E0D6BB2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3E95D6A" w14:textId="419A3BB7" w:rsidR="009C14BD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64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4AB16581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128FCFF8" w14:textId="0E3333E0" w:rsidR="009C14BD" w:rsidRPr="00B95E8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47</w:t>
            </w:r>
          </w:p>
        </w:tc>
      </w:tr>
      <w:tr w:rsidR="009C14BD" w:rsidRPr="00B95E89" w14:paraId="61BEE460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167C382A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418" w:type="dxa"/>
            <w:vAlign w:val="bottom"/>
          </w:tcPr>
          <w:p w14:paraId="36836F89" w14:textId="588E575B" w:rsidR="009C14BD" w:rsidRPr="00B95E89" w:rsidRDefault="00F97EA7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3" w:type="dxa"/>
            <w:vAlign w:val="bottom"/>
          </w:tcPr>
          <w:p w14:paraId="6B5AB129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14B5C4C" w14:textId="576CC078" w:rsidR="009C14BD" w:rsidRPr="00B95E89" w:rsidRDefault="001B2BD4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61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13208064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0EA3951" w14:textId="04270C45" w:rsidR="009C14BD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4A5D31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389FB3BB" w14:textId="570A8157" w:rsidR="009C14BD" w:rsidRPr="00B95E89" w:rsidRDefault="001B2BD4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  <w:r w:rsidRPr="001B2BD4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C14BD" w:rsidRPr="00B95E89" w14:paraId="55F7C44C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734C0FBD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418" w:type="dxa"/>
            <w:vAlign w:val="bottom"/>
          </w:tcPr>
          <w:p w14:paraId="4804AFD5" w14:textId="68E047FA" w:rsidR="009C14BD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121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76DA670D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3B05469" w14:textId="77AD3A73" w:rsidR="009C14BD" w:rsidRPr="00B95E8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1B2BD4"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</w:t>
            </w:r>
            <w:r w:rsidR="00645D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9" w:type="dxa"/>
          </w:tcPr>
          <w:p w14:paraId="0EA30F32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08ABCD8" w14:textId="0EFE9363" w:rsidR="009C14BD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645DA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057B6F7B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6B708052" w14:textId="49E7DC55" w:rsidR="009C14BD" w:rsidRPr="00B95E8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1B2BD4"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089</w:t>
            </w:r>
          </w:p>
        </w:tc>
      </w:tr>
      <w:tr w:rsidR="009C14BD" w:rsidRPr="00B95E89" w14:paraId="7593D73C" w14:textId="77777777" w:rsidTr="00E433DA">
        <w:trPr>
          <w:cantSplit/>
        </w:trPr>
        <w:tc>
          <w:tcPr>
            <w:tcW w:w="3688" w:type="dxa"/>
            <w:vAlign w:val="center"/>
          </w:tcPr>
          <w:p w14:paraId="1D3270DA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3201B7C" w14:textId="77777777" w:rsidR="009C14BD" w:rsidRPr="00B95E89" w:rsidRDefault="009C14B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71CB380A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76" w:type="dxa"/>
            <w:vAlign w:val="bottom"/>
          </w:tcPr>
          <w:p w14:paraId="1C31C93A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3D0177A2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</w:tcPr>
          <w:p w14:paraId="7C575937" w14:textId="77777777" w:rsidR="009C14BD" w:rsidRPr="00B95E89" w:rsidRDefault="009C14BD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E068B3E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1C189188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9C14BD" w:rsidRPr="00B95E89" w14:paraId="1B81AFA6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43B507EA" w14:textId="77777777" w:rsidR="009C14BD" w:rsidRPr="00B95E89" w:rsidRDefault="009C14BD" w:rsidP="00B95E89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418" w:type="dxa"/>
            <w:vAlign w:val="bottom"/>
          </w:tcPr>
          <w:p w14:paraId="12FD843C" w14:textId="33D6AB10" w:rsidR="009C14BD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8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169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22C6BEAD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D8DB443" w14:textId="2B602417" w:rsidR="009C14BD" w:rsidRPr="00B95E8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1B2BD4"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79" w:type="dxa"/>
          </w:tcPr>
          <w:p w14:paraId="004937C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3ED5AB5" w14:textId="57AFC8AB" w:rsidR="009C14BD" w:rsidRPr="00B95E89" w:rsidRDefault="001B2BD4" w:rsidP="00505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88" w:right="-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66</w:t>
            </w:r>
            <w:r w:rsidRPr="001B2B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13BD98F1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6BA10675" w14:textId="77568407" w:rsidR="009C14BD" w:rsidRPr="00B95E8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953</w:t>
            </w:r>
          </w:p>
        </w:tc>
      </w:tr>
    </w:tbl>
    <w:p w14:paraId="593C23A2" w14:textId="77777777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23"/>
        <w:jc w:val="right"/>
        <w:rPr>
          <w:rFonts w:asciiTheme="majorBidi" w:hAnsiTheme="majorBidi" w:cstheme="majorBidi"/>
        </w:rPr>
      </w:pPr>
    </w:p>
    <w:p w14:paraId="164A8861" w14:textId="77777777" w:rsidR="00740D3C" w:rsidRDefault="007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E5B4880" w14:textId="7A9DE441" w:rsidR="009C14BD" w:rsidRPr="006D08E3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Theme="majorBidi" w:hAnsiTheme="majorBidi" w:cstheme="majorBidi"/>
          <w:i/>
          <w:iCs/>
          <w:sz w:val="30"/>
          <w:szCs w:val="30"/>
        </w:rPr>
      </w:pPr>
      <w:r w:rsidRPr="006D08E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ข้อมูลตามส่วนงานที่รายงานสำหรับปีสิ้นสุดวันที่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D08E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2564</w:t>
      </w:r>
    </w:p>
    <w:p w14:paraId="5EF91510" w14:textId="77777777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53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88"/>
        <w:gridCol w:w="1418"/>
        <w:gridCol w:w="183"/>
        <w:gridCol w:w="1376"/>
        <w:gridCol w:w="179"/>
        <w:gridCol w:w="1265"/>
        <w:gridCol w:w="184"/>
        <w:gridCol w:w="1241"/>
      </w:tblGrid>
      <w:tr w:rsidR="009C14BD" w:rsidRPr="00B95E89" w14:paraId="791C5097" w14:textId="77777777" w:rsidTr="00E433DA">
        <w:trPr>
          <w:cantSplit/>
        </w:trPr>
        <w:tc>
          <w:tcPr>
            <w:tcW w:w="3688" w:type="dxa"/>
          </w:tcPr>
          <w:p w14:paraId="14A9FA5B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7F62BFB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A021B7F" w14:textId="77777777" w:rsidR="009C14BD" w:rsidRPr="00B95E89" w:rsidRDefault="009C14BD" w:rsidP="003830D8">
            <w:pPr>
              <w:pStyle w:val="acctfourfigures"/>
              <w:tabs>
                <w:tab w:val="clear" w:pos="765"/>
                <w:tab w:val="left" w:pos="720"/>
                <w:tab w:val="decimal" w:pos="77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5DE58C69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A48779A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59213885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6A821D88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1CB3D4BB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9F4DA1C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0160254A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60833570" w14:textId="77777777" w:rsidR="009C14BD" w:rsidRPr="00B95E89" w:rsidRDefault="009C14BD" w:rsidP="003830D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24A5F450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9A7237" w14:textId="77777777" w:rsidR="009C14BD" w:rsidRPr="00B95E89" w:rsidRDefault="009C14BD" w:rsidP="003830D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C14BD" w:rsidRPr="00B95E89" w14:paraId="5A66DF5B" w14:textId="77777777" w:rsidTr="00E433DA">
        <w:trPr>
          <w:cantSplit/>
        </w:trPr>
        <w:tc>
          <w:tcPr>
            <w:tcW w:w="3688" w:type="dxa"/>
            <w:vAlign w:val="center"/>
          </w:tcPr>
          <w:p w14:paraId="4E4C9BED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46" w:type="dxa"/>
            <w:gridSpan w:val="7"/>
            <w:vAlign w:val="bottom"/>
          </w:tcPr>
          <w:p w14:paraId="6C06C2AA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B95E8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14BD" w:rsidRPr="00B95E89" w14:paraId="2832DD0F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3793799B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18" w:type="dxa"/>
            <w:vAlign w:val="bottom"/>
          </w:tcPr>
          <w:p w14:paraId="2FACF717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99007A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5821A0F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2B2E987A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59C50CB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8D458BB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155CE7BC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C14BD" w:rsidRPr="00B95E89" w14:paraId="7AB0D5CC" w14:textId="77777777" w:rsidTr="00E433DA">
        <w:trPr>
          <w:cantSplit/>
        </w:trPr>
        <w:tc>
          <w:tcPr>
            <w:tcW w:w="3688" w:type="dxa"/>
            <w:vAlign w:val="center"/>
          </w:tcPr>
          <w:p w14:paraId="4257400C" w14:textId="46D33995" w:rsidR="009C14BD" w:rsidRPr="00B95E89" w:rsidRDefault="00E433DA" w:rsidP="00E433D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95E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C14BD" w:rsidRPr="00B95E8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 ณ เวลาใดเวลาหนึ่ง</w:t>
            </w:r>
          </w:p>
        </w:tc>
        <w:tc>
          <w:tcPr>
            <w:tcW w:w="1418" w:type="dxa"/>
            <w:vAlign w:val="bottom"/>
          </w:tcPr>
          <w:p w14:paraId="2840DDA9" w14:textId="1718CB10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="009C14BD"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83" w:type="dxa"/>
            <w:vAlign w:val="bottom"/>
          </w:tcPr>
          <w:p w14:paraId="5B8452F1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E6ECA61" w14:textId="329B742C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54" w:right="-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9C14BD"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79" w:type="dxa"/>
          </w:tcPr>
          <w:p w14:paraId="7B56DB7A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E2EDB6B" w14:textId="7777777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6A47AB3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1F041546" w14:textId="14F92587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 w:rsidR="009C14BD"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923</w:t>
            </w:r>
          </w:p>
        </w:tc>
      </w:tr>
      <w:tr w:rsidR="009C14BD" w:rsidRPr="00B95E89" w14:paraId="1529E46C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6D06FC3A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07267F" w14:textId="5F70BF6C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</w:t>
            </w:r>
            <w:r w:rsidR="009C14BD" w:rsidRPr="00B95E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183" w:type="dxa"/>
            <w:vAlign w:val="bottom"/>
          </w:tcPr>
          <w:p w14:paraId="6D5C9F7D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F77F2" w14:textId="5D75D6B3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9C14BD" w:rsidRPr="00B95E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179" w:type="dxa"/>
          </w:tcPr>
          <w:p w14:paraId="0A894A5F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4FF6CE9D" w14:textId="7777777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8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A614E67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099871" w14:textId="740D28F5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8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</w:t>
            </w:r>
            <w:r w:rsidR="009C14BD" w:rsidRPr="00B95E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923</w:t>
            </w:r>
          </w:p>
        </w:tc>
      </w:tr>
      <w:tr w:rsidR="009C14BD" w:rsidRPr="00B95E89" w14:paraId="0552DBA1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032CADA6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E6570" w14:textId="68283BCB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151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17565302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5BB2B9F" w14:textId="1D80674D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54" w:right="-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558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58855FEE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0FBE2041" w14:textId="7777777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BE81B95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6276DEEB" w14:textId="06A6EE8F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18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709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C14BD" w:rsidRPr="00B95E89" w14:paraId="5D03AAF8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56C06570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ค่าใช้จ่ายในการขายและจัดจำหน่าย </w:t>
            </w:r>
          </w:p>
          <w:p w14:paraId="2E004B23" w14:textId="42422DCA" w:rsidR="009C14BD" w:rsidRPr="00B95E89" w:rsidRDefault="009957CE" w:rsidP="00E433DA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="009C14BD"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และค่าใช้จ่ายในการบริหาร</w:t>
            </w:r>
          </w:p>
        </w:tc>
        <w:tc>
          <w:tcPr>
            <w:tcW w:w="1418" w:type="dxa"/>
            <w:vAlign w:val="bottom"/>
          </w:tcPr>
          <w:p w14:paraId="5C4F4233" w14:textId="66D3761F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644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67AB791D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8523E87" w14:textId="53EC8541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54" w:right="-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554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4635979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1052778" w14:textId="2D4E22DE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0DC7CF22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45620918" w14:textId="74CB6279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199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C14BD" w:rsidRPr="00B95E89" w14:paraId="6E8DB0B0" w14:textId="77777777" w:rsidTr="00E433DA">
        <w:trPr>
          <w:cantSplit/>
        </w:trPr>
        <w:tc>
          <w:tcPr>
            <w:tcW w:w="3688" w:type="dxa"/>
            <w:vAlign w:val="bottom"/>
            <w:hideMark/>
          </w:tcPr>
          <w:p w14:paraId="70C2D058" w14:textId="2EE431CF" w:rsidR="009C14BD" w:rsidRPr="00B95E89" w:rsidRDefault="00742955" w:rsidP="00EC2FD5">
            <w:pPr>
              <w:tabs>
                <w:tab w:val="clear" w:pos="227"/>
              </w:tabs>
              <w:spacing w:line="240" w:lineRule="auto"/>
              <w:ind w:left="192" w:right="-79" w:hanging="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 ก่อนต้นทุนทางการเงิน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ค่าเสื่อมราคา ค่าตัดจำหน่าย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ภาษีเงินได้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และอื่นๆ</w:t>
            </w:r>
          </w:p>
        </w:tc>
        <w:tc>
          <w:tcPr>
            <w:tcW w:w="1418" w:type="dxa"/>
            <w:vAlign w:val="bottom"/>
          </w:tcPr>
          <w:p w14:paraId="7CBFC184" w14:textId="0EB8CCBE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183" w:type="dxa"/>
            <w:vAlign w:val="bottom"/>
          </w:tcPr>
          <w:p w14:paraId="636FE767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70D3D66" w14:textId="46AA6FAC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179" w:type="dxa"/>
          </w:tcPr>
          <w:p w14:paraId="31F949DF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393C55B" w14:textId="33C1DFBC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8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B95E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170709A1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0409299A" w14:textId="100AA3F4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8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9C14BD" w:rsidRPr="00B95E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081</w:t>
            </w:r>
          </w:p>
        </w:tc>
      </w:tr>
      <w:tr w:rsidR="009C14BD" w:rsidRPr="00B95E89" w14:paraId="56091594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4CC05589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418" w:type="dxa"/>
          </w:tcPr>
          <w:p w14:paraId="099E3D84" w14:textId="5886288B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3" w:type="dxa"/>
            <w:vAlign w:val="bottom"/>
          </w:tcPr>
          <w:p w14:paraId="16AAB524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2DF3E4CB" w14:textId="5A9A17D4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54" w:right="-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009D1ADD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61C3EF8" w14:textId="7777777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4A869CB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6BEF4A7A" w14:textId="6E5A1561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9C14BD" w:rsidRPr="00B95E89" w14:paraId="55CE5C47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358DBC89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418" w:type="dxa"/>
          </w:tcPr>
          <w:p w14:paraId="1986B195" w14:textId="5868697A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38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5F57647D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36B6F490" w14:textId="581E2BFE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54" w:right="-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23D11A65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7EE659E" w14:textId="7777777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FBD1877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146084AB" w14:textId="0B927893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C14BD" w:rsidRPr="00B95E89" w14:paraId="0EA59599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68B6E68F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</w:tcPr>
          <w:p w14:paraId="4BB7E2D3" w14:textId="355C017D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388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6885A18D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69938373" w14:textId="5DF6461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54" w:right="-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5B26BBD3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80080D0" w14:textId="7777777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65AB2BC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2087A3DA" w14:textId="3212E223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708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C14BD" w:rsidRPr="00B95E89" w14:paraId="5F4AAFA2" w14:textId="77777777" w:rsidTr="00E433DA">
        <w:trPr>
          <w:cantSplit/>
        </w:trPr>
        <w:tc>
          <w:tcPr>
            <w:tcW w:w="3688" w:type="dxa"/>
            <w:vAlign w:val="center"/>
          </w:tcPr>
          <w:p w14:paraId="2E64A308" w14:textId="2A9E812F" w:rsidR="009C14BD" w:rsidRPr="00B95E89" w:rsidRDefault="005057EC" w:rsidP="009957CE">
            <w:pPr>
              <w:tabs>
                <w:tab w:val="clear" w:pos="227"/>
              </w:tabs>
              <w:spacing w:line="240" w:lineRule="auto"/>
              <w:ind w:left="192" w:right="-79" w:hanging="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50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ขาดทุน) ของ</w:t>
            </w: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50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และบริษัทร่วม</w:t>
            </w:r>
            <w:r w:rsidRPr="005057E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418" w:type="dxa"/>
            <w:vAlign w:val="bottom"/>
          </w:tcPr>
          <w:p w14:paraId="65CF37C2" w14:textId="7777777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599AE840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6CCCE72" w14:textId="5C1A5DF0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54" w:right="-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79" w:type="dxa"/>
          </w:tcPr>
          <w:p w14:paraId="1A18B42C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0C4BDC6" w14:textId="61E8D1EA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56B11AD6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635F6FA3" w14:textId="730C72BD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87</w:t>
            </w:r>
          </w:p>
        </w:tc>
      </w:tr>
      <w:tr w:rsidR="009C14BD" w:rsidRPr="00B95E89" w14:paraId="18D0EE17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4F40B783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5E8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418" w:type="dxa"/>
            <w:vAlign w:val="bottom"/>
          </w:tcPr>
          <w:p w14:paraId="00CCF862" w14:textId="181D1283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3" w:type="dxa"/>
            <w:vAlign w:val="bottom"/>
          </w:tcPr>
          <w:p w14:paraId="52616845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DEA0065" w14:textId="4BD41DB9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54" w:right="-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151E2C7D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19D6C62" w14:textId="7777777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F53D58D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5E3455EB" w14:textId="0D39E1B5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8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9C14BD" w:rsidRPr="00B95E89" w14:paraId="41DA0B2C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224ABA67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418" w:type="dxa"/>
            <w:vAlign w:val="bottom"/>
          </w:tcPr>
          <w:p w14:paraId="27DDD74A" w14:textId="55E77A57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83" w:type="dxa"/>
            <w:vAlign w:val="bottom"/>
          </w:tcPr>
          <w:p w14:paraId="0498EB82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98F817C" w14:textId="653FEF4F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79" w:type="dxa"/>
          </w:tcPr>
          <w:p w14:paraId="11677925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99F4719" w14:textId="7BFE70C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8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</w:t>
            </w:r>
            <w:r w:rsidRPr="00B95E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7E776EEF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46E7B365" w14:textId="57BD853F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8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</w:tr>
      <w:tr w:rsidR="009C14BD" w:rsidRPr="00B95E89" w14:paraId="261C0664" w14:textId="77777777" w:rsidTr="00E433DA">
        <w:trPr>
          <w:cantSplit/>
        </w:trPr>
        <w:tc>
          <w:tcPr>
            <w:tcW w:w="3688" w:type="dxa"/>
            <w:vAlign w:val="center"/>
          </w:tcPr>
          <w:p w14:paraId="64EB7CE3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922EB81" w14:textId="7777777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3" w:type="dxa"/>
            <w:vAlign w:val="bottom"/>
          </w:tcPr>
          <w:p w14:paraId="0BB181F1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76" w:type="dxa"/>
            <w:vAlign w:val="bottom"/>
          </w:tcPr>
          <w:p w14:paraId="33D2B85E" w14:textId="7777777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35F7C25E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5" w:type="dxa"/>
          </w:tcPr>
          <w:p w14:paraId="7CE87047" w14:textId="7777777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84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7C2855B7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180" w:right="-79" w:firstLine="1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326D4C7C" w14:textId="77777777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8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9C14BD" w:rsidRPr="00B95E89" w14:paraId="35C380FE" w14:textId="77777777" w:rsidTr="00E433DA">
        <w:trPr>
          <w:cantSplit/>
        </w:trPr>
        <w:tc>
          <w:tcPr>
            <w:tcW w:w="3688" w:type="dxa"/>
            <w:vAlign w:val="center"/>
            <w:hideMark/>
          </w:tcPr>
          <w:p w14:paraId="1C2DFFE6" w14:textId="77777777" w:rsidR="009C14BD" w:rsidRPr="00B95E89" w:rsidRDefault="009C14BD" w:rsidP="00E433DA">
            <w:pPr>
              <w:spacing w:line="240" w:lineRule="auto"/>
              <w:ind w:left="276" w:right="-79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(ขาดทุน)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B95E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418" w:type="dxa"/>
            <w:vAlign w:val="bottom"/>
          </w:tcPr>
          <w:p w14:paraId="2BBEDEAB" w14:textId="5DF19C12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78" w:right="-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83" w:type="dxa"/>
            <w:vAlign w:val="bottom"/>
          </w:tcPr>
          <w:p w14:paraId="5470FDDE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DC80CE3" w14:textId="29D70F73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79" w:type="dxa"/>
          </w:tcPr>
          <w:p w14:paraId="4EA30EC5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07A7F25" w14:textId="172AE114" w:rsidR="009C14BD" w:rsidRPr="00B95E89" w:rsidRDefault="009C14BD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8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95E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</w:t>
            </w:r>
            <w:r w:rsidRPr="00B95E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566C97A4" w14:textId="77777777" w:rsidR="009C14BD" w:rsidRPr="00B95E89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1F024952" w14:textId="7CCE5528" w:rsidR="009C14BD" w:rsidRPr="00B95E89" w:rsidRDefault="00F97EA7" w:rsidP="00E43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96" w:right="-8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</w:tr>
    </w:tbl>
    <w:p w14:paraId="28385E93" w14:textId="77777777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115"/>
        <w:rPr>
          <w:rFonts w:asciiTheme="majorBidi" w:hAnsiTheme="majorBidi" w:cstheme="majorBidi"/>
          <w:sz w:val="30"/>
          <w:szCs w:val="30"/>
        </w:rPr>
      </w:pPr>
    </w:p>
    <w:p w14:paraId="15910020" w14:textId="77777777" w:rsidR="009C14BD" w:rsidRPr="00FA2792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23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cs/>
        </w:rPr>
        <w:br w:type="page"/>
      </w:r>
    </w:p>
    <w:p w14:paraId="2482B0F7" w14:textId="068B15D7" w:rsidR="00B95E89" w:rsidRDefault="00B95E89" w:rsidP="00B95E89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0361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C07993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700361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00361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700361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ภูมิศาสตร์</w:t>
      </w:r>
    </w:p>
    <w:p w14:paraId="4C588DBA" w14:textId="7C41EB36" w:rsidR="00B95E89" w:rsidRPr="00F10BEB" w:rsidRDefault="00B95E89" w:rsidP="00D11C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35263E08" w14:textId="70A6AA11" w:rsidR="009C14BD" w:rsidRDefault="009C14BD" w:rsidP="009C14B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FA279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ในการนำเสนอจำแนกส่วนงานภูมิศาสตร์รายได้จากการขายแยกแสดงตามสถานที่ตั้งทางภูมิศาสตร์ของลูกค้า 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14:paraId="05596029" w14:textId="77777777" w:rsidR="007A2000" w:rsidRPr="00F10BEB" w:rsidRDefault="007A2000" w:rsidP="00D11C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17269B97" w14:textId="6C89C49C" w:rsidR="009C14BD" w:rsidRPr="00365C9B" w:rsidRDefault="009C14BD" w:rsidP="009C14B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15"/>
        <w:jc w:val="both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65C9B">
        <w:rPr>
          <w:rFonts w:asciiTheme="majorBidi" w:hAnsiTheme="majorBidi" w:cstheme="majorBidi"/>
          <w:i/>
          <w:iCs/>
          <w:sz w:val="30"/>
          <w:szCs w:val="30"/>
          <w:cs/>
        </w:rPr>
        <w:t>ข้อมูลเกี่ยวกับส่วนงานภูมิศาสตร์</w:t>
      </w:r>
      <w:r w:rsidRPr="00365C9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 </w:t>
      </w:r>
    </w:p>
    <w:tbl>
      <w:tblPr>
        <w:tblW w:w="91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268"/>
        <w:gridCol w:w="270"/>
        <w:gridCol w:w="1269"/>
      </w:tblGrid>
      <w:tr w:rsidR="009C14BD" w:rsidRPr="00C07993" w14:paraId="39603B2C" w14:textId="77777777" w:rsidTr="00C07993">
        <w:tc>
          <w:tcPr>
            <w:tcW w:w="6300" w:type="dxa"/>
          </w:tcPr>
          <w:p w14:paraId="096A96F1" w14:textId="77777777" w:rsidR="009C14BD" w:rsidRPr="00C07993" w:rsidRDefault="009C14BD" w:rsidP="00C07993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807" w:type="dxa"/>
            <w:gridSpan w:val="3"/>
            <w:hideMark/>
          </w:tcPr>
          <w:p w14:paraId="592D4941" w14:textId="77777777" w:rsidR="009C14BD" w:rsidRPr="00CB3CD5" w:rsidRDefault="009C14BD" w:rsidP="003830D8">
            <w:pPr>
              <w:spacing w:line="240" w:lineRule="auto"/>
              <w:ind w:hanging="180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B3CD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9C14BD" w:rsidRPr="00C07993" w14:paraId="4EE063C7" w14:textId="77777777" w:rsidTr="00C07993">
        <w:tc>
          <w:tcPr>
            <w:tcW w:w="6300" w:type="dxa"/>
          </w:tcPr>
          <w:p w14:paraId="3BCAEACA" w14:textId="77777777" w:rsidR="009C14BD" w:rsidRPr="00C07993" w:rsidRDefault="009C14BD" w:rsidP="00C07993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68" w:type="dxa"/>
            <w:hideMark/>
          </w:tcPr>
          <w:p w14:paraId="729E1F1F" w14:textId="064D8096" w:rsidR="009C14BD" w:rsidRPr="00C07993" w:rsidRDefault="00F97EA7" w:rsidP="003830D8">
            <w:pPr>
              <w:tabs>
                <w:tab w:val="clear" w:pos="907"/>
              </w:tabs>
              <w:spacing w:line="240" w:lineRule="auto"/>
              <w:ind w:left="-148" w:right="-164" w:hanging="32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371CDD00" w14:textId="77777777" w:rsidR="009C14BD" w:rsidRPr="00C07993" w:rsidRDefault="009C14BD" w:rsidP="003830D8">
            <w:pPr>
              <w:tabs>
                <w:tab w:val="clear" w:pos="907"/>
              </w:tabs>
              <w:spacing w:line="240" w:lineRule="auto"/>
              <w:ind w:left="-148" w:right="-164" w:hanging="32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69" w:type="dxa"/>
            <w:hideMark/>
          </w:tcPr>
          <w:p w14:paraId="695722D6" w14:textId="5AE9AA4A" w:rsidR="009C14BD" w:rsidRPr="00C07993" w:rsidRDefault="00F97EA7" w:rsidP="003830D8">
            <w:pPr>
              <w:tabs>
                <w:tab w:val="clear" w:pos="907"/>
              </w:tabs>
              <w:spacing w:line="240" w:lineRule="auto"/>
              <w:ind w:left="-148" w:right="-164" w:hanging="32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</w:tr>
      <w:tr w:rsidR="009C14BD" w:rsidRPr="00C07993" w14:paraId="1DDC413A" w14:textId="77777777" w:rsidTr="00C07993">
        <w:tc>
          <w:tcPr>
            <w:tcW w:w="6300" w:type="dxa"/>
          </w:tcPr>
          <w:p w14:paraId="1160A2B0" w14:textId="77777777" w:rsidR="009C14BD" w:rsidRPr="00C07993" w:rsidRDefault="009C14BD" w:rsidP="00C07993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07" w:type="dxa"/>
            <w:gridSpan w:val="3"/>
          </w:tcPr>
          <w:p w14:paraId="434DE1CD" w14:textId="77777777" w:rsidR="009C14BD" w:rsidRPr="00C07993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9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14BD" w:rsidRPr="00C07993" w14:paraId="59D6FFA8" w14:textId="77777777" w:rsidTr="00C07993">
        <w:tc>
          <w:tcPr>
            <w:tcW w:w="6300" w:type="dxa"/>
            <w:hideMark/>
          </w:tcPr>
          <w:p w14:paraId="25BF1A0D" w14:textId="77777777" w:rsidR="009C14BD" w:rsidRPr="00C07993" w:rsidRDefault="009C14BD" w:rsidP="00C07993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268" w:type="dxa"/>
          </w:tcPr>
          <w:p w14:paraId="2F571F3E" w14:textId="57075B5E" w:rsidR="009C14BD" w:rsidRPr="00C07993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18</w:t>
            </w:r>
            <w:r w:rsidR="002A592C" w:rsidRPr="002A5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3C56620B" w14:textId="77777777" w:rsidR="009C14BD" w:rsidRPr="00C07993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8FC15A3" w14:textId="64150921" w:rsidR="009C14BD" w:rsidRPr="00C07993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C14BD" w:rsidRPr="00C07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</w:tr>
      <w:tr w:rsidR="009C14BD" w:rsidRPr="00C07993" w14:paraId="391365A5" w14:textId="77777777" w:rsidTr="00C07993">
        <w:tc>
          <w:tcPr>
            <w:tcW w:w="6300" w:type="dxa"/>
            <w:hideMark/>
          </w:tcPr>
          <w:p w14:paraId="281AAA06" w14:textId="77777777" w:rsidR="009C14BD" w:rsidRPr="00C07993" w:rsidRDefault="009C14BD" w:rsidP="00C07993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1268" w:type="dxa"/>
          </w:tcPr>
          <w:p w14:paraId="21F9616D" w14:textId="1B73A132" w:rsidR="009C14BD" w:rsidRPr="00C07993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2</w:t>
            </w:r>
            <w:r w:rsidR="002A592C" w:rsidRPr="002A5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771B63BE" w14:textId="77777777" w:rsidR="009C14BD" w:rsidRPr="00C07993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0CE655C" w14:textId="16B6FDA1" w:rsidR="009C14BD" w:rsidRPr="00C07993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14BD" w:rsidRPr="00C07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9C14BD" w:rsidRPr="00C07993" w14:paraId="51F9A4B2" w14:textId="77777777" w:rsidTr="00C07993">
        <w:tc>
          <w:tcPr>
            <w:tcW w:w="6300" w:type="dxa"/>
            <w:hideMark/>
          </w:tcPr>
          <w:p w14:paraId="382F4215" w14:textId="77777777" w:rsidR="009C14BD" w:rsidRPr="00C07993" w:rsidRDefault="009C14BD" w:rsidP="00C07993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268" w:type="dxa"/>
          </w:tcPr>
          <w:p w14:paraId="080702FD" w14:textId="50DDBAD7" w:rsidR="009C14BD" w:rsidRPr="00C07993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1</w:t>
            </w:r>
            <w:r w:rsidR="002A592C" w:rsidRPr="002A5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100A51D8" w14:textId="77777777" w:rsidR="009C14BD" w:rsidRPr="00C07993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6F28C34" w14:textId="325A9A19" w:rsidR="009C14BD" w:rsidRPr="00C07993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</w:tr>
      <w:tr w:rsidR="009C14BD" w:rsidRPr="00C07993" w14:paraId="18E6945F" w14:textId="77777777" w:rsidTr="00C07993">
        <w:tc>
          <w:tcPr>
            <w:tcW w:w="6300" w:type="dxa"/>
          </w:tcPr>
          <w:p w14:paraId="7130199A" w14:textId="77777777" w:rsidR="009C14BD" w:rsidRPr="00C07993" w:rsidRDefault="009C14BD" w:rsidP="00C07993">
            <w:pPr>
              <w:spacing w:line="240" w:lineRule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เกาหลี</w:t>
            </w:r>
          </w:p>
        </w:tc>
        <w:tc>
          <w:tcPr>
            <w:tcW w:w="1268" w:type="dxa"/>
          </w:tcPr>
          <w:p w14:paraId="5D531A16" w14:textId="226B099C" w:rsidR="009C14BD" w:rsidRPr="00C07993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14:paraId="581CA29F" w14:textId="77777777" w:rsidR="009C14BD" w:rsidRPr="00C07993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D97856D" w14:textId="3BDB1321" w:rsidR="009C14BD" w:rsidRPr="00C07993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9C14BD" w:rsidRPr="00C07993" w14:paraId="2774A1E2" w14:textId="77777777" w:rsidTr="00C07993">
        <w:tc>
          <w:tcPr>
            <w:tcW w:w="6300" w:type="dxa"/>
            <w:hideMark/>
          </w:tcPr>
          <w:p w14:paraId="60D6B7F5" w14:textId="29533D9F" w:rsidR="009C14BD" w:rsidRPr="00C07993" w:rsidRDefault="009C14BD" w:rsidP="00C07993">
            <w:pPr>
              <w:spacing w:line="240" w:lineRule="auto"/>
              <w:rPr>
                <w:rFonts w:asciiTheme="majorBidi" w:eastAsia="Times New Roman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0799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ประเทศอื่น</w:t>
            </w:r>
            <w:r w:rsidR="00C058FB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5800D8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268" w:type="dxa"/>
          </w:tcPr>
          <w:p w14:paraId="285C1BBB" w14:textId="35C80CE0" w:rsidR="009C14BD" w:rsidRPr="00C07993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2</w:t>
            </w:r>
            <w:r w:rsidR="002A592C" w:rsidRPr="002A59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70A093B9" w14:textId="77777777" w:rsidR="009C14BD" w:rsidRPr="00C07993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B500249" w14:textId="6D076BF9" w:rsidR="009C14BD" w:rsidRPr="00C07993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14BD" w:rsidRPr="00C07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</w:tr>
      <w:tr w:rsidR="009C14BD" w:rsidRPr="00C07993" w14:paraId="35590751" w14:textId="77777777" w:rsidTr="00C07993">
        <w:tc>
          <w:tcPr>
            <w:tcW w:w="6300" w:type="dxa"/>
            <w:hideMark/>
          </w:tcPr>
          <w:p w14:paraId="40731C24" w14:textId="77777777" w:rsidR="009C14BD" w:rsidRPr="00C07993" w:rsidRDefault="009C14BD" w:rsidP="00C07993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B5E08" w14:textId="161C89BC" w:rsidR="009C14BD" w:rsidRPr="00C07993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/>
                <w:b/>
                <w:bCs/>
                <w:sz w:val="30"/>
                <w:szCs w:val="30"/>
              </w:rPr>
              <w:t>25</w:t>
            </w:r>
            <w:r w:rsidR="002A592C" w:rsidRPr="002A59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270" w:type="dxa"/>
          </w:tcPr>
          <w:p w14:paraId="1E23214A" w14:textId="77777777" w:rsidR="009C14BD" w:rsidRPr="00C07993" w:rsidRDefault="009C14B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0D931" w14:textId="32EE6075" w:rsidR="009C14BD" w:rsidRPr="00C07993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9C14BD" w:rsidRPr="00C07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</w:t>
            </w:r>
          </w:p>
        </w:tc>
      </w:tr>
    </w:tbl>
    <w:p w14:paraId="3E80E7EB" w14:textId="77777777" w:rsidR="0046191F" w:rsidRPr="00F10BEB" w:rsidRDefault="0046191F" w:rsidP="0046191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7B7790A7" w14:textId="4BC4C63B" w:rsidR="009C14BD" w:rsidRDefault="009C14BD" w:rsidP="009C1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0799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และไม่มีสินทรัพย์ในต่างประเทศ</w:t>
      </w:r>
    </w:p>
    <w:p w14:paraId="56F5AEA2" w14:textId="77777777" w:rsidR="00F10BEB" w:rsidRPr="00F10BEB" w:rsidRDefault="00F10BEB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5173C3F1" w14:textId="75256D94" w:rsidR="00C07993" w:rsidRPr="00C07993" w:rsidRDefault="00C07993" w:rsidP="00C07993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7993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C0799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0799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993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ลูกค้ารายใหญ่</w:t>
      </w:r>
    </w:p>
    <w:p w14:paraId="54BAC4DC" w14:textId="77777777" w:rsidR="009C14BD" w:rsidRPr="00F10BEB" w:rsidRDefault="009C14BD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1C1F198B" w14:textId="2FE57537" w:rsidR="009C14BD" w:rsidRPr="00EB6C50" w:rsidRDefault="009C14BD" w:rsidP="00EB6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0799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รายได้ของกลุ่มบริษัท</w:t>
      </w:r>
      <w:r w:rsidR="00EB6C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จากลูกค้าหนึ่งรายจาก</w:t>
      </w:r>
      <w:r w:rsidR="00EB6C50" w:rsidRPr="00C0799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ส่วนงานผลิตภัณฑ์เมทิลเอสเทอร์</w:t>
      </w:r>
      <w:r w:rsidR="00EB6C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ที่มากกว่า </w:t>
      </w:r>
      <w:r w:rsidR="00EB6C5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10% </w:t>
      </w:r>
      <w:r w:rsidR="00EB6C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ของรายได้รวมของกลุ่มบริษัท รายได้จากลูกค้าดังกล่าว สำหรับปีสิ้นสุดวันที่ </w:t>
      </w:r>
      <w:r w:rsidR="00EB6C5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31 </w:t>
      </w:r>
      <w:r w:rsidR="00EB6C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="00EB6C5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2565 </w:t>
      </w:r>
      <w:r w:rsidR="00EB6C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เป็นจำนวนเงิน </w:t>
      </w:r>
      <w:r w:rsidR="00F97EA7" w:rsidRPr="00F97EA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="00EF580E" w:rsidRPr="00C058F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,</w:t>
      </w:r>
      <w:r w:rsidR="00F97EA7" w:rsidRPr="00F97EA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004</w:t>
      </w:r>
      <w:r w:rsidR="00EF580E" w:rsidRPr="00C058F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C058F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C0799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C07993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F97EA7" w:rsidRPr="00F97EA7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2564</w:t>
      </w:r>
      <w:r w:rsidRPr="00C07993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F97EA7" w:rsidRPr="00F97EA7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4</w:t>
      </w:r>
      <w:r w:rsidRPr="00C07993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,</w:t>
      </w:r>
      <w:r w:rsidR="00F97EA7" w:rsidRPr="00F97EA7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144</w:t>
      </w:r>
      <w:r w:rsidRPr="00C07993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C07993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ล้านบาท)</w:t>
      </w:r>
    </w:p>
    <w:p w14:paraId="5EDE8041" w14:textId="18EB2D7C" w:rsidR="009C14BD" w:rsidRPr="007A2000" w:rsidRDefault="009C14BD" w:rsidP="007A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0083064A" w14:textId="77777777" w:rsidR="00F10BEB" w:rsidRDefault="00F10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b/>
          <w:bCs/>
          <w:cs/>
        </w:rPr>
        <w:br w:type="page"/>
      </w:r>
    </w:p>
    <w:p w14:paraId="7C63E1C7" w14:textId="59E6A634" w:rsidR="00366435" w:rsidRPr="0008365F" w:rsidRDefault="00366435" w:rsidP="0008365F">
      <w:pPr>
        <w:pStyle w:val="NFS1"/>
        <w:ind w:left="540" w:hanging="540"/>
        <w:rPr>
          <w:b/>
          <w:bCs/>
        </w:rPr>
      </w:pPr>
      <w:r w:rsidRPr="0008365F">
        <w:rPr>
          <w:b/>
          <w:bCs/>
          <w:cs/>
        </w:rPr>
        <w:lastRenderedPageBreak/>
        <w:t>ค่าใช้จ่ายตามลักษณะ</w:t>
      </w:r>
      <w:r w:rsidRPr="0008365F">
        <w:rPr>
          <w:b/>
          <w:bCs/>
        </w:rPr>
        <w:t xml:space="preserve"> </w:t>
      </w:r>
    </w:p>
    <w:p w14:paraId="1D1A9906" w14:textId="7B071179" w:rsidR="00366435" w:rsidRPr="00F10BEB" w:rsidRDefault="00366435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7"/>
        <w:gridCol w:w="1834"/>
        <w:gridCol w:w="7"/>
        <w:gridCol w:w="218"/>
        <w:gridCol w:w="18"/>
        <w:gridCol w:w="40"/>
        <w:gridCol w:w="1040"/>
        <w:gridCol w:w="262"/>
        <w:gridCol w:w="980"/>
        <w:gridCol w:w="270"/>
        <w:gridCol w:w="1080"/>
        <w:gridCol w:w="270"/>
        <w:gridCol w:w="994"/>
      </w:tblGrid>
      <w:tr w:rsidR="00366435" w:rsidRPr="00366435" w14:paraId="399D825D" w14:textId="77777777" w:rsidTr="003830D8">
        <w:trPr>
          <w:tblHeader/>
        </w:trPr>
        <w:tc>
          <w:tcPr>
            <w:tcW w:w="2077" w:type="dxa"/>
            <w:shd w:val="clear" w:color="auto" w:fill="auto"/>
          </w:tcPr>
          <w:p w14:paraId="206D43DD" w14:textId="77777777" w:rsidR="00366435" w:rsidRPr="00366435" w:rsidRDefault="00366435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34" w:type="dxa"/>
            <w:shd w:val="clear" w:color="auto" w:fill="auto"/>
          </w:tcPr>
          <w:p w14:paraId="1AD1301B" w14:textId="77777777" w:rsidR="00366435" w:rsidRPr="00366435" w:rsidRDefault="00366435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3" w:type="dxa"/>
            <w:gridSpan w:val="4"/>
          </w:tcPr>
          <w:p w14:paraId="662F45D6" w14:textId="77777777" w:rsidR="00366435" w:rsidRPr="00366435" w:rsidRDefault="00366435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 w:firstLine="45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82" w:type="dxa"/>
            <w:gridSpan w:val="3"/>
          </w:tcPr>
          <w:p w14:paraId="3E970E44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64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0B1348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77EF7D0E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643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6643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66435" w:rsidRPr="00366435" w14:paraId="4D3D1B70" w14:textId="77777777" w:rsidTr="003830D8">
        <w:trPr>
          <w:tblHeader/>
        </w:trPr>
        <w:tc>
          <w:tcPr>
            <w:tcW w:w="3918" w:type="dxa"/>
            <w:gridSpan w:val="3"/>
          </w:tcPr>
          <w:p w14:paraId="6A9F026C" w14:textId="77777777" w:rsidR="00366435" w:rsidRPr="00366435" w:rsidRDefault="00366435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12CE4DD" w14:textId="77777777" w:rsidR="00366435" w:rsidRPr="00366435" w:rsidRDefault="00366435" w:rsidP="00D04DB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254E73F" w14:textId="6D83B5C9" w:rsidR="00366435" w:rsidRPr="00366435" w:rsidRDefault="00F97EA7" w:rsidP="003830D8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62" w:type="dxa"/>
          </w:tcPr>
          <w:p w14:paraId="6E384A8E" w14:textId="77777777" w:rsidR="00366435" w:rsidRPr="00366435" w:rsidRDefault="00366435" w:rsidP="003830D8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00910E4B" w14:textId="2358688F" w:rsidR="00366435" w:rsidRPr="00366435" w:rsidRDefault="00F97EA7" w:rsidP="003830D8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57DE0B84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CB09A" w14:textId="2694B583" w:rsidR="00366435" w:rsidRPr="00366435" w:rsidRDefault="00F97EA7" w:rsidP="003830D8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70BFED97" w14:textId="77777777" w:rsidR="00366435" w:rsidRPr="00366435" w:rsidRDefault="00366435" w:rsidP="003830D8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4" w:type="dxa"/>
            <w:shd w:val="clear" w:color="auto" w:fill="auto"/>
          </w:tcPr>
          <w:p w14:paraId="0E0ABE8F" w14:textId="6248166A" w:rsidR="00366435" w:rsidRPr="00366435" w:rsidRDefault="00F97EA7" w:rsidP="003830D8">
            <w:pPr>
              <w:spacing w:line="400" w:lineRule="exact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</w:tr>
      <w:tr w:rsidR="00C22E04" w:rsidRPr="00366435" w14:paraId="383D9BCE" w14:textId="77777777" w:rsidTr="002B1422">
        <w:trPr>
          <w:tblHeader/>
        </w:trPr>
        <w:tc>
          <w:tcPr>
            <w:tcW w:w="3918" w:type="dxa"/>
            <w:gridSpan w:val="3"/>
          </w:tcPr>
          <w:p w14:paraId="37FBC0F8" w14:textId="77777777" w:rsidR="00C22E04" w:rsidRPr="00366435" w:rsidRDefault="00C22E04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026C85A" w14:textId="77777777" w:rsidR="00C22E04" w:rsidRPr="00366435" w:rsidRDefault="00C22E04" w:rsidP="00D04DB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936" w:type="dxa"/>
            <w:gridSpan w:val="8"/>
            <w:shd w:val="clear" w:color="auto" w:fill="auto"/>
          </w:tcPr>
          <w:p w14:paraId="6EB1DB79" w14:textId="570950A1" w:rsidR="00C22E04" w:rsidRPr="00366435" w:rsidRDefault="00C22E04" w:rsidP="003830D8">
            <w:pPr>
              <w:spacing w:line="400" w:lineRule="exact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22E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2E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22E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66435" w:rsidRPr="00366435" w14:paraId="7A5238AB" w14:textId="77777777" w:rsidTr="003830D8">
        <w:tc>
          <w:tcPr>
            <w:tcW w:w="3918" w:type="dxa"/>
            <w:gridSpan w:val="3"/>
          </w:tcPr>
          <w:p w14:paraId="3C5266F6" w14:textId="77777777" w:rsidR="00366435" w:rsidRPr="00366435" w:rsidRDefault="00366435" w:rsidP="00D04DB0">
            <w:pPr>
              <w:tabs>
                <w:tab w:val="clear" w:pos="454"/>
                <w:tab w:val="clear" w:pos="680"/>
              </w:tabs>
              <w:spacing w:line="40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36" w:type="dxa"/>
            <w:gridSpan w:val="2"/>
          </w:tcPr>
          <w:p w14:paraId="4044CBF3" w14:textId="77777777" w:rsidR="00366435" w:rsidRPr="00366435" w:rsidRDefault="00366435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gridSpan w:val="2"/>
          </w:tcPr>
          <w:p w14:paraId="2A51084A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2" w:type="dxa"/>
          </w:tcPr>
          <w:p w14:paraId="01B7BEA7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dxa"/>
          </w:tcPr>
          <w:p w14:paraId="0119AFE3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517D592E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30FA6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C0C2726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0946C077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400" w:lineRule="exact"/>
              <w:ind w:left="-108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366435" w:rsidRPr="00366435" w14:paraId="6CF284C2" w14:textId="77777777" w:rsidTr="003830D8">
        <w:tc>
          <w:tcPr>
            <w:tcW w:w="3918" w:type="dxa"/>
            <w:gridSpan w:val="3"/>
          </w:tcPr>
          <w:p w14:paraId="3F54F51A" w14:textId="77777777" w:rsidR="00366435" w:rsidRPr="00366435" w:rsidRDefault="00366435" w:rsidP="00D04DB0">
            <w:pPr>
              <w:tabs>
                <w:tab w:val="clear" w:pos="454"/>
                <w:tab w:val="clear" w:pos="680"/>
              </w:tabs>
              <w:spacing w:line="40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6643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366435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36" w:type="dxa"/>
            <w:gridSpan w:val="2"/>
          </w:tcPr>
          <w:p w14:paraId="394BBF63" w14:textId="77777777" w:rsidR="00366435" w:rsidRPr="00366435" w:rsidRDefault="00366435" w:rsidP="00D04DB0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9FA03BF" w14:textId="399D2260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776E7480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63784297" w14:textId="52277A6D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43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  <w:r w:rsidRPr="0036643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9F90DF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8571B5" w14:textId="77F5DE02" w:rsidR="00366435" w:rsidRPr="00366435" w:rsidRDefault="009615CD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615CD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309</w:t>
            </w:r>
            <w:r w:rsidRPr="009615CD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681D86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E415F51" w14:textId="25AC6CF6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43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F97EA7" w:rsidRPr="00F97EA7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  <w:r w:rsidRPr="0036643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66435" w:rsidRPr="00366435" w14:paraId="60FD1AB1" w14:textId="77777777" w:rsidTr="003830D8">
        <w:trPr>
          <w:trHeight w:val="80"/>
        </w:trPr>
        <w:tc>
          <w:tcPr>
            <w:tcW w:w="3918" w:type="dxa"/>
            <w:gridSpan w:val="3"/>
          </w:tcPr>
          <w:p w14:paraId="2EDBFA9E" w14:textId="77777777" w:rsidR="00366435" w:rsidRPr="00366435" w:rsidRDefault="00366435" w:rsidP="00D04DB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  <w:gridSpan w:val="2"/>
          </w:tcPr>
          <w:p w14:paraId="482A47DB" w14:textId="77777777" w:rsidR="00366435" w:rsidRPr="00366435" w:rsidRDefault="00366435" w:rsidP="00D04DB0">
            <w:pPr>
              <w:tabs>
                <w:tab w:val="clear" w:pos="907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191368D7" w14:textId="3EDCAA9B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="009615CD" w:rsidRPr="009615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702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8A9B023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0D6F2C0" w14:textId="6BE3AD3E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18</w:t>
            </w:r>
            <w:r w:rsidR="00FD12D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023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2B86E5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E2BC2F" w14:textId="1F5D980B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9615CD" w:rsidRPr="009615C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025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5A2B5F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343E9C40" w14:textId="11CB59D7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  <w:r w:rsidR="00C22E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843</w:t>
            </w:r>
          </w:p>
        </w:tc>
      </w:tr>
      <w:tr w:rsidR="00366435" w:rsidRPr="00366435" w14:paraId="374DEE13" w14:textId="77777777" w:rsidTr="003830D8">
        <w:tc>
          <w:tcPr>
            <w:tcW w:w="3918" w:type="dxa"/>
            <w:gridSpan w:val="3"/>
          </w:tcPr>
          <w:p w14:paraId="68F5D12A" w14:textId="77777777" w:rsidR="00366435" w:rsidRPr="00366435" w:rsidRDefault="00366435" w:rsidP="00D04DB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366435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236" w:type="dxa"/>
            <w:gridSpan w:val="2"/>
          </w:tcPr>
          <w:p w14:paraId="3966226F" w14:textId="77777777" w:rsidR="00366435" w:rsidRPr="00366435" w:rsidRDefault="00366435" w:rsidP="00D04DB0">
            <w:pPr>
              <w:tabs>
                <w:tab w:val="clear" w:pos="907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E43BE90" w14:textId="3442297B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604</w:t>
            </w:r>
          </w:p>
        </w:tc>
        <w:tc>
          <w:tcPr>
            <w:tcW w:w="262" w:type="dxa"/>
            <w:shd w:val="clear" w:color="auto" w:fill="auto"/>
          </w:tcPr>
          <w:p w14:paraId="27F263AB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18E66A4B" w14:textId="1003AF43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708</w:t>
            </w:r>
          </w:p>
        </w:tc>
        <w:tc>
          <w:tcPr>
            <w:tcW w:w="270" w:type="dxa"/>
            <w:shd w:val="clear" w:color="auto" w:fill="auto"/>
          </w:tcPr>
          <w:p w14:paraId="5A888A8C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380BC1" w14:textId="1403B62A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5827BE5C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7BEA1B2" w14:textId="79D025C9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662</w:t>
            </w:r>
          </w:p>
        </w:tc>
      </w:tr>
      <w:tr w:rsidR="00366435" w:rsidRPr="00366435" w14:paraId="1930BDFE" w14:textId="77777777" w:rsidTr="003830D8">
        <w:tc>
          <w:tcPr>
            <w:tcW w:w="3918" w:type="dxa"/>
            <w:gridSpan w:val="3"/>
          </w:tcPr>
          <w:p w14:paraId="43B32286" w14:textId="77777777" w:rsidR="00366435" w:rsidRPr="00366435" w:rsidRDefault="00366435" w:rsidP="00D04DB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236" w:type="dxa"/>
            <w:gridSpan w:val="2"/>
          </w:tcPr>
          <w:p w14:paraId="4A403D6E" w14:textId="77777777" w:rsidR="00366435" w:rsidRPr="00366435" w:rsidRDefault="00366435" w:rsidP="00D04DB0">
            <w:pPr>
              <w:tabs>
                <w:tab w:val="clear" w:pos="907"/>
              </w:tabs>
              <w:spacing w:line="400" w:lineRule="exact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D817B22" w14:textId="4DD1E16E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523</w:t>
            </w:r>
          </w:p>
        </w:tc>
        <w:tc>
          <w:tcPr>
            <w:tcW w:w="262" w:type="dxa"/>
            <w:shd w:val="clear" w:color="auto" w:fill="auto"/>
          </w:tcPr>
          <w:p w14:paraId="0B5D767C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1B973031" w14:textId="688C73E3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455</w:t>
            </w:r>
          </w:p>
        </w:tc>
        <w:tc>
          <w:tcPr>
            <w:tcW w:w="270" w:type="dxa"/>
            <w:shd w:val="clear" w:color="auto" w:fill="auto"/>
          </w:tcPr>
          <w:p w14:paraId="122083AC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6815FC" w14:textId="093CB997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523</w:t>
            </w:r>
          </w:p>
        </w:tc>
        <w:tc>
          <w:tcPr>
            <w:tcW w:w="270" w:type="dxa"/>
            <w:shd w:val="clear" w:color="auto" w:fill="auto"/>
          </w:tcPr>
          <w:p w14:paraId="28201660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20732B2" w14:textId="0426B0D3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455</w:t>
            </w:r>
          </w:p>
        </w:tc>
      </w:tr>
      <w:tr w:rsidR="00366435" w:rsidRPr="00366435" w14:paraId="36D3DE2D" w14:textId="77777777" w:rsidTr="003830D8">
        <w:tc>
          <w:tcPr>
            <w:tcW w:w="3918" w:type="dxa"/>
            <w:gridSpan w:val="3"/>
          </w:tcPr>
          <w:p w14:paraId="7DF57F54" w14:textId="77777777" w:rsidR="00366435" w:rsidRPr="00366435" w:rsidRDefault="00366435" w:rsidP="00D04DB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236" w:type="dxa"/>
            <w:gridSpan w:val="2"/>
          </w:tcPr>
          <w:p w14:paraId="4E22B359" w14:textId="77777777" w:rsidR="00366435" w:rsidRPr="00366435" w:rsidRDefault="00366435" w:rsidP="00D04DB0">
            <w:pPr>
              <w:tabs>
                <w:tab w:val="clear" w:pos="907"/>
              </w:tabs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44744A9" w14:textId="003F1328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374</w:t>
            </w:r>
          </w:p>
        </w:tc>
        <w:tc>
          <w:tcPr>
            <w:tcW w:w="262" w:type="dxa"/>
            <w:shd w:val="clear" w:color="auto" w:fill="auto"/>
          </w:tcPr>
          <w:p w14:paraId="5D21CD60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74D0CEBD" w14:textId="234F3C71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99813F6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427C0A" w14:textId="57DA7E0F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539D63E6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80E4758" w14:textId="1C4D3BB7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114</w:t>
            </w:r>
          </w:p>
        </w:tc>
      </w:tr>
      <w:tr w:rsidR="00D70506" w:rsidRPr="00366435" w14:paraId="778EC82B" w14:textId="77777777" w:rsidTr="003830D8">
        <w:tc>
          <w:tcPr>
            <w:tcW w:w="3918" w:type="dxa"/>
            <w:gridSpan w:val="3"/>
          </w:tcPr>
          <w:p w14:paraId="6912CA4D" w14:textId="093E3DE9" w:rsidR="00D70506" w:rsidRPr="00366435" w:rsidRDefault="00D70506" w:rsidP="00D04DB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7050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ขาดทุนจากการคืนทุนของบริษัทย่อย</w:t>
            </w:r>
          </w:p>
        </w:tc>
        <w:tc>
          <w:tcPr>
            <w:tcW w:w="236" w:type="dxa"/>
            <w:gridSpan w:val="2"/>
          </w:tcPr>
          <w:p w14:paraId="10E7D912" w14:textId="77777777" w:rsidR="00D70506" w:rsidRPr="00366435" w:rsidRDefault="00D70506" w:rsidP="00D04DB0">
            <w:pPr>
              <w:tabs>
                <w:tab w:val="clear" w:pos="907"/>
              </w:tabs>
              <w:spacing w:line="40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97F4D00" w14:textId="33D9CDCA" w:rsidR="00D70506" w:rsidRPr="00F97EA7" w:rsidRDefault="00D70506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3B9BB17" w14:textId="77777777" w:rsidR="00D70506" w:rsidRPr="00366435" w:rsidRDefault="00D70506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574B1CC6" w14:textId="45B8966C" w:rsidR="00D70506" w:rsidRPr="00F97EA7" w:rsidRDefault="00D70506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9BB357" w14:textId="77777777" w:rsidR="00D70506" w:rsidRPr="00366435" w:rsidRDefault="00D70506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3C0186" w14:textId="49AF1561" w:rsidR="00D70506" w:rsidRPr="00F97EA7" w:rsidRDefault="00D70506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CA292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8134154" w14:textId="11AE0D21" w:rsidR="00D70506" w:rsidRPr="00366435" w:rsidRDefault="00D70506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55BE1093" w14:textId="5D3A5519" w:rsidR="00D70506" w:rsidRPr="00F97EA7" w:rsidRDefault="00D70506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66435" w:rsidRPr="00366435" w14:paraId="75B78060" w14:textId="77777777" w:rsidTr="003830D8">
        <w:tc>
          <w:tcPr>
            <w:tcW w:w="3918" w:type="dxa"/>
            <w:gridSpan w:val="3"/>
          </w:tcPr>
          <w:p w14:paraId="78FF2AB4" w14:textId="1FF8DD6C" w:rsidR="00366435" w:rsidRPr="00366435" w:rsidRDefault="00366435" w:rsidP="00D04DB0">
            <w:pPr>
              <w:tabs>
                <w:tab w:val="clear" w:pos="227"/>
                <w:tab w:val="clear" w:pos="45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643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C058F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6435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  <w:gridSpan w:val="2"/>
          </w:tcPr>
          <w:p w14:paraId="70162ABB" w14:textId="77777777" w:rsidR="00366435" w:rsidRPr="00366435" w:rsidRDefault="00366435" w:rsidP="00D04DB0">
            <w:pPr>
              <w:tabs>
                <w:tab w:val="clear" w:pos="907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D724524" w14:textId="648C7D41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color w:val="000000"/>
                <w:sz w:val="30"/>
                <w:szCs w:val="30"/>
              </w:rPr>
              <w:t>793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3D33DA2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9F05B9A" w14:textId="3153417E" w:rsidR="00366435" w:rsidRPr="00366435" w:rsidRDefault="00D87838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6DE11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B1F1B6" w14:textId="05C44DD8" w:rsidR="00366435" w:rsidRPr="00366435" w:rsidRDefault="00D87838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2D485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1EFC077" w14:textId="07DC995B" w:rsidR="00366435" w:rsidRPr="00366435" w:rsidRDefault="00D87838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676</w:t>
            </w:r>
          </w:p>
        </w:tc>
      </w:tr>
      <w:tr w:rsidR="00366435" w:rsidRPr="00366435" w14:paraId="0EFC75B8" w14:textId="77777777" w:rsidTr="003830D8">
        <w:tc>
          <w:tcPr>
            <w:tcW w:w="4136" w:type="dxa"/>
            <w:gridSpan w:val="4"/>
          </w:tcPr>
          <w:p w14:paraId="69D298D3" w14:textId="6686C6AE" w:rsidR="00366435" w:rsidRPr="00366435" w:rsidRDefault="00366435" w:rsidP="00D04DB0">
            <w:pPr>
              <w:tabs>
                <w:tab w:val="clear" w:pos="907"/>
              </w:tabs>
              <w:spacing w:line="400" w:lineRule="exact"/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4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รวมต้นทุนขาย </w:t>
            </w:r>
            <w:r w:rsidR="005057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ค่าใช้จ่ายในการขาย</w:t>
            </w:r>
            <w:r w:rsidR="005057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5057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และจัดจำหน่าย</w:t>
            </w:r>
            <w:r w:rsidR="00B878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64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DB5A9" w14:textId="798F2389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</w:t>
            </w:r>
            <w:r w:rsidR="009615CD" w:rsidRPr="009615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024</w:t>
            </w:r>
          </w:p>
        </w:tc>
        <w:tc>
          <w:tcPr>
            <w:tcW w:w="262" w:type="dxa"/>
          </w:tcPr>
          <w:p w14:paraId="0D6EFA86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DB042" w14:textId="27C6D4B2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</w:t>
            </w:r>
            <w:r w:rsidR="00FD12D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57AFBC0D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241B" w14:textId="6D8E72E5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</w:t>
            </w:r>
            <w:r w:rsidR="009615CD" w:rsidRPr="009615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7E4BCA11" w14:textId="77777777" w:rsidR="00366435" w:rsidRPr="00366435" w:rsidRDefault="00366435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3D919" w14:textId="482339B3" w:rsidR="00366435" w:rsidRPr="00366435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  <w:r w:rsidR="00C22E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97EA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697</w:t>
            </w:r>
          </w:p>
        </w:tc>
      </w:tr>
    </w:tbl>
    <w:p w14:paraId="4482372D" w14:textId="77777777" w:rsidR="00D11C6F" w:rsidRPr="00F10BEB" w:rsidRDefault="00D11C6F" w:rsidP="00F10B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 w:right="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3B414124" w14:textId="15920984" w:rsidR="00D04DB0" w:rsidRDefault="00D04DB0" w:rsidP="00D04DB0">
      <w:pPr>
        <w:tabs>
          <w:tab w:val="left" w:pos="540"/>
        </w:tabs>
        <w:spacing w:line="240" w:lineRule="auto"/>
        <w:ind w:left="547" w:right="101"/>
        <w:jc w:val="thaiDistribute"/>
        <w:rPr>
          <w:rFonts w:asciiTheme="majorBidi" w:hAnsiTheme="majorBidi"/>
          <w:sz w:val="30"/>
          <w:szCs w:val="30"/>
        </w:rPr>
      </w:pPr>
      <w:r w:rsidRPr="003611E2">
        <w:rPr>
          <w:rFonts w:asciiTheme="majorBidi" w:hAnsiTheme="majorBidi" w:hint="cs"/>
          <w:sz w:val="30"/>
          <w:szCs w:val="30"/>
          <w:cs/>
        </w:rPr>
        <w:t>ใน</w:t>
      </w:r>
      <w:r w:rsidRPr="00C058FB">
        <w:rPr>
          <w:rFonts w:asciiTheme="majorBidi" w:hAnsiTheme="majorBidi" w:cstheme="majorBidi"/>
          <w:sz w:val="30"/>
          <w:szCs w:val="30"/>
          <w:cs/>
        </w:rPr>
        <w:t xml:space="preserve">ระหว่างปี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3611E2">
        <w:rPr>
          <w:rFonts w:asciiTheme="majorBidi" w:hAnsiTheme="majorBidi"/>
          <w:sz w:val="30"/>
          <w:szCs w:val="30"/>
          <w:cs/>
        </w:rPr>
        <w:t xml:space="preserve"> </w:t>
      </w:r>
      <w:r w:rsidRPr="003611E2">
        <w:rPr>
          <w:rFonts w:asciiTheme="majorBidi" w:hAnsiTheme="majorBidi" w:hint="cs"/>
          <w:sz w:val="30"/>
          <w:szCs w:val="30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="00912AFE">
        <w:rPr>
          <w:rFonts w:asciiTheme="majorBidi" w:hAnsiTheme="majorBidi"/>
          <w:sz w:val="30"/>
          <w:szCs w:val="30"/>
          <w:cs/>
        </w:rPr>
        <w:br/>
      </w:r>
      <w:r w:rsidR="00912AFE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3611E2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3611E2">
        <w:rPr>
          <w:rFonts w:asciiTheme="majorBidi" w:hAnsiTheme="majorBidi"/>
          <w:sz w:val="30"/>
          <w:szCs w:val="30"/>
          <w:cs/>
        </w:rPr>
        <w:t xml:space="preserve"> </w:t>
      </w:r>
      <w:r w:rsidR="00F97EA7" w:rsidRPr="00F97EA7">
        <w:rPr>
          <w:rFonts w:asciiTheme="majorBidi" w:hAnsiTheme="majorBidi" w:hint="cs"/>
          <w:sz w:val="30"/>
          <w:szCs w:val="30"/>
        </w:rPr>
        <w:t>20</w:t>
      </w:r>
      <w:r w:rsidRPr="003611E2">
        <w:rPr>
          <w:rFonts w:asciiTheme="majorBidi" w:hAnsiTheme="majorBidi" w:cstheme="majorBidi"/>
          <w:sz w:val="30"/>
          <w:szCs w:val="30"/>
        </w:rPr>
        <w:t xml:space="preserve"> </w:t>
      </w:r>
      <w:r w:rsidRPr="003611E2">
        <w:rPr>
          <w:rFonts w:asciiTheme="majorBidi" w:hAnsiTheme="majorBidi" w:hint="cs"/>
          <w:sz w:val="30"/>
          <w:szCs w:val="30"/>
          <w:cs/>
        </w:rPr>
        <w:t>ล้านบาทและ</w:t>
      </w:r>
      <w:r w:rsidRPr="003611E2">
        <w:rPr>
          <w:rFonts w:asciiTheme="majorBidi" w:hAnsiTheme="majorBidi"/>
          <w:sz w:val="30"/>
          <w:szCs w:val="30"/>
          <w:cs/>
        </w:rPr>
        <w:t xml:space="preserve"> </w:t>
      </w:r>
      <w:r w:rsidR="00F97EA7" w:rsidRPr="00F97EA7">
        <w:rPr>
          <w:rFonts w:asciiTheme="majorBidi" w:hAnsiTheme="majorBidi" w:hint="cs"/>
          <w:sz w:val="30"/>
          <w:szCs w:val="30"/>
        </w:rPr>
        <w:t>20</w:t>
      </w:r>
      <w:r w:rsidR="00BB3F90">
        <w:rPr>
          <w:rFonts w:asciiTheme="majorBidi" w:hAnsiTheme="majorBidi" w:hint="cs"/>
          <w:sz w:val="30"/>
          <w:szCs w:val="30"/>
          <w:cs/>
        </w:rPr>
        <w:t xml:space="preserve"> </w:t>
      </w:r>
      <w:r w:rsidRPr="003611E2">
        <w:rPr>
          <w:rFonts w:asciiTheme="majorBidi" w:hAnsiTheme="majorBidi" w:hint="cs"/>
          <w:sz w:val="30"/>
          <w:szCs w:val="30"/>
          <w:cs/>
        </w:rPr>
        <w:t>ล้านบาท</w:t>
      </w:r>
      <w:r w:rsidRPr="003611E2">
        <w:rPr>
          <w:rFonts w:asciiTheme="majorBidi" w:hAnsiTheme="majorBidi"/>
          <w:sz w:val="30"/>
          <w:szCs w:val="30"/>
          <w:cs/>
        </w:rPr>
        <w:t xml:space="preserve"> </w:t>
      </w:r>
      <w:r w:rsidRPr="003611E2">
        <w:rPr>
          <w:rFonts w:asciiTheme="majorBidi" w:hAnsiTheme="majorBidi" w:hint="cs"/>
          <w:sz w:val="30"/>
          <w:szCs w:val="30"/>
          <w:cs/>
        </w:rPr>
        <w:t>ตามลำดับ</w:t>
      </w:r>
      <w:r w:rsidRPr="003611E2">
        <w:rPr>
          <w:rFonts w:asciiTheme="majorBidi" w:hAnsiTheme="majorBidi"/>
          <w:sz w:val="30"/>
          <w:szCs w:val="30"/>
          <w:cs/>
        </w:rPr>
        <w:t xml:space="preserve"> </w:t>
      </w:r>
      <w:r w:rsidRPr="003611E2">
        <w:rPr>
          <w:rFonts w:asciiTheme="majorBidi" w:hAnsiTheme="majorBidi"/>
          <w:i/>
          <w:iCs/>
          <w:sz w:val="30"/>
          <w:szCs w:val="30"/>
          <w:cs/>
        </w:rPr>
        <w:t>(</w:t>
      </w:r>
      <w:r w:rsidR="00F97EA7" w:rsidRPr="00F97EA7">
        <w:rPr>
          <w:rFonts w:asciiTheme="majorBidi" w:hAnsiTheme="majorBidi"/>
          <w:i/>
          <w:iCs/>
          <w:sz w:val="30"/>
          <w:szCs w:val="30"/>
        </w:rPr>
        <w:t>2564</w:t>
      </w:r>
      <w:r w:rsidRPr="003611E2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3611E2">
        <w:rPr>
          <w:rFonts w:asciiTheme="majorBidi" w:hAnsiTheme="majorBidi" w:hint="cs"/>
          <w:i/>
          <w:iCs/>
          <w:sz w:val="30"/>
          <w:szCs w:val="30"/>
          <w:cs/>
        </w:rPr>
        <w:t>จำนวน</w:t>
      </w:r>
      <w:r w:rsidRPr="003611E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97EA7" w:rsidRPr="00F97EA7">
        <w:rPr>
          <w:rFonts w:asciiTheme="majorBidi" w:hAnsiTheme="majorBidi" w:hint="cs"/>
          <w:i/>
          <w:iCs/>
          <w:sz w:val="30"/>
          <w:szCs w:val="30"/>
        </w:rPr>
        <w:t>18</w:t>
      </w:r>
      <w:r w:rsidRPr="003611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611E2">
        <w:rPr>
          <w:rFonts w:asciiTheme="majorBidi" w:hAnsiTheme="majorBidi" w:hint="cs"/>
          <w:i/>
          <w:iCs/>
          <w:sz w:val="30"/>
          <w:szCs w:val="30"/>
          <w:cs/>
        </w:rPr>
        <w:t>ล้านบาทและ</w:t>
      </w:r>
      <w:r w:rsidR="00BB3F90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F97EA7" w:rsidRPr="00F97EA7">
        <w:rPr>
          <w:rFonts w:asciiTheme="majorBidi" w:hAnsiTheme="majorBidi" w:hint="cs"/>
          <w:i/>
          <w:iCs/>
          <w:sz w:val="30"/>
          <w:szCs w:val="30"/>
        </w:rPr>
        <w:t>18</w:t>
      </w:r>
      <w:r w:rsidRPr="003611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611E2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3611E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611E2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3611E2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3611E2">
        <w:rPr>
          <w:rFonts w:asciiTheme="majorBidi" w:hAnsiTheme="majorBidi"/>
          <w:sz w:val="30"/>
          <w:szCs w:val="30"/>
          <w:cs/>
        </w:rPr>
        <w:t xml:space="preserve"> </w:t>
      </w:r>
      <w:r w:rsidRPr="003611E2">
        <w:rPr>
          <w:rFonts w:asciiTheme="majorBidi" w:hAnsiTheme="majorBidi" w:hint="cs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5244CFB8" w14:textId="77777777" w:rsidR="007A2000" w:rsidRDefault="007A2000" w:rsidP="00D04DB0">
      <w:pPr>
        <w:tabs>
          <w:tab w:val="left" w:pos="540"/>
        </w:tabs>
        <w:spacing w:line="240" w:lineRule="auto"/>
        <w:ind w:left="547" w:right="101"/>
        <w:jc w:val="thaiDistribute"/>
        <w:rPr>
          <w:rFonts w:asciiTheme="majorBidi" w:hAnsiTheme="majorBidi"/>
          <w:sz w:val="30"/>
          <w:szCs w:val="30"/>
        </w:rPr>
      </w:pPr>
    </w:p>
    <w:p w14:paraId="10804695" w14:textId="77777777" w:rsidR="00D11C6F" w:rsidRDefault="00D11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B3C5F02" w14:textId="02BC6521" w:rsidR="00913D8A" w:rsidRPr="0008365F" w:rsidRDefault="00913D8A" w:rsidP="0008365F">
      <w:pPr>
        <w:pStyle w:val="NFS1"/>
        <w:ind w:left="540" w:hanging="540"/>
        <w:rPr>
          <w:b/>
          <w:bCs/>
        </w:rPr>
      </w:pPr>
      <w:r w:rsidRPr="0008365F">
        <w:rPr>
          <w:rFonts w:hint="cs"/>
          <w:b/>
          <w:bCs/>
          <w:cs/>
        </w:rPr>
        <w:lastRenderedPageBreak/>
        <w:t>ภาษีเงินได้</w:t>
      </w:r>
    </w:p>
    <w:p w14:paraId="0615BE40" w14:textId="77777777" w:rsidR="00913D8A" w:rsidRPr="00D04DB0" w:rsidRDefault="00913D8A" w:rsidP="00D04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8"/>
          <w:szCs w:val="28"/>
          <w:lang w:val="en-GB"/>
        </w:rPr>
      </w:pPr>
    </w:p>
    <w:tbl>
      <w:tblPr>
        <w:tblW w:w="915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1152"/>
        <w:gridCol w:w="121"/>
        <w:gridCol w:w="1152"/>
        <w:gridCol w:w="133"/>
        <w:gridCol w:w="1152"/>
        <w:gridCol w:w="117"/>
        <w:gridCol w:w="1152"/>
      </w:tblGrid>
      <w:tr w:rsidR="00D04DB0" w:rsidRPr="00FA2792" w14:paraId="37A0D9B1" w14:textId="77777777" w:rsidTr="00C63AC5">
        <w:trPr>
          <w:trHeight w:val="416"/>
        </w:trPr>
        <w:tc>
          <w:tcPr>
            <w:tcW w:w="4176" w:type="dxa"/>
          </w:tcPr>
          <w:p w14:paraId="119E9D71" w14:textId="762A73C8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72A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ภาษีเงินได้ที่รับรู้ในกำไรหรือขาดทุน</w:t>
            </w:r>
          </w:p>
        </w:tc>
        <w:tc>
          <w:tcPr>
            <w:tcW w:w="2425" w:type="dxa"/>
            <w:gridSpan w:val="3"/>
            <w:tcBorders>
              <w:left w:val="nil"/>
              <w:right w:val="nil"/>
            </w:tcBorders>
          </w:tcPr>
          <w:p w14:paraId="2082B406" w14:textId="11026416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33" w:type="dxa"/>
          </w:tcPr>
          <w:p w14:paraId="514118A1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21" w:type="dxa"/>
            <w:gridSpan w:val="3"/>
            <w:tcBorders>
              <w:left w:val="nil"/>
              <w:right w:val="nil"/>
            </w:tcBorders>
          </w:tcPr>
          <w:p w14:paraId="476638E1" w14:textId="1F7E2F2F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04DB0" w:rsidRPr="00FA2792" w14:paraId="5B5FEF13" w14:textId="77777777" w:rsidTr="00D04DB0">
        <w:trPr>
          <w:trHeight w:val="416"/>
        </w:trPr>
        <w:tc>
          <w:tcPr>
            <w:tcW w:w="4176" w:type="dxa"/>
          </w:tcPr>
          <w:p w14:paraId="27437C93" w14:textId="77777777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0EDFC1" w14:textId="48A85312" w:rsidR="00D04DB0" w:rsidRPr="00FA2792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AACC79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73243C" w14:textId="7C330AD5" w:rsidR="00D04DB0" w:rsidRPr="00FA2792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3" w:type="dxa"/>
          </w:tcPr>
          <w:p w14:paraId="0F41E951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EA081E5" w14:textId="4A5BC673" w:rsidR="00D04DB0" w:rsidRPr="00FA2792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1EA4143F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7A977A7" w14:textId="49A8F35B" w:rsidR="00D04DB0" w:rsidRPr="00FA2792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04DB0" w:rsidRPr="00FA2792" w14:paraId="32EEEA1B" w14:textId="77777777" w:rsidTr="006B1A2F">
        <w:trPr>
          <w:trHeight w:val="416"/>
        </w:trPr>
        <w:tc>
          <w:tcPr>
            <w:tcW w:w="4176" w:type="dxa"/>
          </w:tcPr>
          <w:p w14:paraId="2DB1EBC6" w14:textId="77777777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79" w:type="dxa"/>
            <w:gridSpan w:val="7"/>
            <w:tcBorders>
              <w:left w:val="nil"/>
              <w:right w:val="nil"/>
            </w:tcBorders>
          </w:tcPr>
          <w:p w14:paraId="64D3F871" w14:textId="751005EF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2E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2E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C22E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4DB0" w:rsidRPr="00FA2792" w14:paraId="384721E4" w14:textId="77777777" w:rsidTr="00D04DB0">
        <w:trPr>
          <w:trHeight w:val="416"/>
        </w:trPr>
        <w:tc>
          <w:tcPr>
            <w:tcW w:w="4176" w:type="dxa"/>
          </w:tcPr>
          <w:p w14:paraId="1FEFDC39" w14:textId="77777777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งงวด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E96341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691A47C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C5FE3DD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dxa"/>
          </w:tcPr>
          <w:p w14:paraId="35B585AE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FD6295F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25FDEE17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A3B443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4DB0" w:rsidRPr="00FA2792" w14:paraId="1FD5BCF0" w14:textId="77777777" w:rsidTr="00725027">
        <w:trPr>
          <w:trHeight w:val="416"/>
        </w:trPr>
        <w:tc>
          <w:tcPr>
            <w:tcW w:w="4176" w:type="dxa"/>
          </w:tcPr>
          <w:p w14:paraId="1BEC0079" w14:textId="77777777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08B7CE3" w14:textId="41846271" w:rsidR="00D04DB0" w:rsidRPr="00FA2792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121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242D8B1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9800267" w14:textId="2B9FD0A9" w:rsidR="00D04DB0" w:rsidRPr="00FA2792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33" w:type="dxa"/>
          </w:tcPr>
          <w:p w14:paraId="0EE8E5E3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7C7FF59" w14:textId="27160A01" w:rsidR="00D04DB0" w:rsidRPr="00FA2792" w:rsidRDefault="005B073D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6E9BB08D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5D10C67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04DB0" w:rsidRPr="00FA2792" w14:paraId="2015BE26" w14:textId="77777777" w:rsidTr="00725027">
        <w:trPr>
          <w:trHeight w:val="416"/>
        </w:trPr>
        <w:tc>
          <w:tcPr>
            <w:tcW w:w="4176" w:type="dxa"/>
          </w:tcPr>
          <w:p w14:paraId="4BB31AF3" w14:textId="6DB39A6C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ภาษีปีก่อนๆ ที่บันทึกต่ำไป</w:t>
            </w:r>
            <w:r w:rsidRPr="00FA2792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11DA748" w14:textId="2D6B85F3" w:rsidR="00D04DB0" w:rsidRPr="00FA2792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9A7482D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8CA15" w14:textId="1A4AC62A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dxa"/>
          </w:tcPr>
          <w:p w14:paraId="77BD3209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0357C22" w14:textId="138A97CA" w:rsidR="00D04DB0" w:rsidRPr="00FA2792" w:rsidRDefault="005B073D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0EE7E2EC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91E8B" w14:textId="6D841AF6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4DB0" w:rsidRPr="00FA2792" w14:paraId="4717F908" w14:textId="77777777" w:rsidTr="00725027">
        <w:trPr>
          <w:trHeight w:val="416"/>
        </w:trPr>
        <w:tc>
          <w:tcPr>
            <w:tcW w:w="4176" w:type="dxa"/>
          </w:tcPr>
          <w:p w14:paraId="6DAC84BC" w14:textId="77777777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D1EEE" w14:textId="29E44FE1" w:rsidR="00D04DB0" w:rsidRPr="00FA2792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123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B48430B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40A169" w14:textId="0C67FE1B" w:rsidR="00D04DB0" w:rsidRPr="00FA2792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33" w:type="dxa"/>
          </w:tcPr>
          <w:p w14:paraId="407D1DA0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64CEF" w14:textId="46EDE88A" w:rsidR="00D04DB0" w:rsidRPr="00FA2792" w:rsidRDefault="005B073D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10221D15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26136" w14:textId="63592242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4DB0" w:rsidRPr="00FA2792" w14:paraId="2536CA16" w14:textId="77777777" w:rsidTr="00725027">
        <w:trPr>
          <w:trHeight w:val="416"/>
        </w:trPr>
        <w:tc>
          <w:tcPr>
            <w:tcW w:w="4176" w:type="dxa"/>
          </w:tcPr>
          <w:p w14:paraId="58E30A58" w14:textId="3C9820E2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10B9BF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1B29DD1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D3511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dxa"/>
          </w:tcPr>
          <w:p w14:paraId="0EC9945C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64D5653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3FF5A43D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AA9C30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04DB0" w:rsidRPr="00FA2792" w14:paraId="6B0C1A0C" w14:textId="77777777" w:rsidTr="00725027">
        <w:trPr>
          <w:trHeight w:val="416"/>
        </w:trPr>
        <w:tc>
          <w:tcPr>
            <w:tcW w:w="4176" w:type="dxa"/>
          </w:tcPr>
          <w:p w14:paraId="30B82469" w14:textId="74B7545B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359A650" w14:textId="484B31E3" w:rsidR="00D04DB0" w:rsidRPr="00FA2792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13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14E208E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43CB17" w14:textId="3EBA51F2" w:rsidR="00D04DB0" w:rsidRPr="00FA2792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33" w:type="dxa"/>
          </w:tcPr>
          <w:p w14:paraId="5CD31396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8A3406E" w14:textId="087D4C15" w:rsidR="00D04DB0" w:rsidRPr="00FA2792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19EB74C2" w14:textId="77777777" w:rsidR="00D04DB0" w:rsidRPr="00FA2792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EB042D" w14:textId="2B35985E" w:rsidR="00D04DB0" w:rsidRPr="00FA2792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D04DB0" w:rsidRPr="00FA2792" w14:paraId="1C485FAA" w14:textId="77777777" w:rsidTr="00725027">
        <w:trPr>
          <w:trHeight w:val="416"/>
        </w:trPr>
        <w:tc>
          <w:tcPr>
            <w:tcW w:w="4176" w:type="dxa"/>
          </w:tcPr>
          <w:p w14:paraId="39FFBECD" w14:textId="321CB504" w:rsidR="00D04DB0" w:rsidRPr="00FA2792" w:rsidRDefault="00D04DB0" w:rsidP="0072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4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792C5" w14:textId="01B6B330" w:rsidR="00D04DB0" w:rsidRPr="00D04DB0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BD6504F" w14:textId="77777777" w:rsidR="00D04DB0" w:rsidRPr="00D04DB0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D397C7" w14:textId="295D204B" w:rsidR="00D04DB0" w:rsidRPr="00D04DB0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33" w:type="dxa"/>
          </w:tcPr>
          <w:p w14:paraId="4B728628" w14:textId="77777777" w:rsidR="00D04DB0" w:rsidRPr="00D04DB0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196B5" w14:textId="1E0D3A4B" w:rsidR="00D04DB0" w:rsidRPr="00D04DB0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14:paraId="034F5FFF" w14:textId="77777777" w:rsidR="00D04DB0" w:rsidRPr="00D04DB0" w:rsidRDefault="00D04DB0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25CA2" w14:textId="55807798" w:rsidR="00D04DB0" w:rsidRPr="00D04DB0" w:rsidRDefault="00F97EA7" w:rsidP="00D0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</w:tbl>
    <w:p w14:paraId="3BBF526F" w14:textId="554424EC" w:rsidR="00913D8A" w:rsidRPr="00CB7769" w:rsidRDefault="00913D8A" w:rsidP="00CB7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8"/>
          <w:szCs w:val="28"/>
          <w:cs/>
          <w:lang w:val="en-GB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6"/>
        <w:gridCol w:w="1062"/>
        <w:gridCol w:w="270"/>
        <w:gridCol w:w="1084"/>
        <w:gridCol w:w="270"/>
        <w:gridCol w:w="1080"/>
        <w:gridCol w:w="236"/>
        <w:gridCol w:w="1110"/>
      </w:tblGrid>
      <w:tr w:rsidR="00913D8A" w:rsidRPr="00CB7769" w14:paraId="0EFADDBA" w14:textId="77777777" w:rsidTr="003830D8">
        <w:tc>
          <w:tcPr>
            <w:tcW w:w="4086" w:type="dxa"/>
            <w:shd w:val="clear" w:color="auto" w:fill="auto"/>
          </w:tcPr>
          <w:p w14:paraId="35CA40C5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12" w:type="dxa"/>
            <w:gridSpan w:val="7"/>
            <w:shd w:val="clear" w:color="auto" w:fill="auto"/>
          </w:tcPr>
          <w:p w14:paraId="2B23943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13D8A" w:rsidRPr="00CB7769" w14:paraId="61C64263" w14:textId="77777777" w:rsidTr="00C058FB">
        <w:tc>
          <w:tcPr>
            <w:tcW w:w="4086" w:type="dxa"/>
            <w:shd w:val="clear" w:color="auto" w:fill="auto"/>
          </w:tcPr>
          <w:p w14:paraId="4918DBD2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 w:hanging="239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B5EA6B" w14:textId="2D70BAF5" w:rsidR="00913D8A" w:rsidRPr="00CB7769" w:rsidRDefault="00F97EA7" w:rsidP="003830D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Theme="majorBidi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2EEF0A0" w14:textId="77777777" w:rsidR="00913D8A" w:rsidRPr="00CB7769" w:rsidRDefault="00913D8A" w:rsidP="003830D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91F73B" w14:textId="04656A04" w:rsidR="00913D8A" w:rsidRPr="00CB7769" w:rsidRDefault="00F97EA7" w:rsidP="003830D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Theme="majorBidi" w:hAnsiTheme="majorBidi" w:cstheme="majorBidi"/>
                <w:bCs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</w:tr>
      <w:tr w:rsidR="00913D8A" w:rsidRPr="00CB7769" w14:paraId="293F8802" w14:textId="77777777" w:rsidTr="009957CE">
        <w:tc>
          <w:tcPr>
            <w:tcW w:w="4086" w:type="dxa"/>
            <w:shd w:val="clear" w:color="auto" w:fill="auto"/>
          </w:tcPr>
          <w:p w14:paraId="0DEDB366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 w:hanging="23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730804F4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5B2E7A0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B6C96A8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DC60FA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814EA2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0FB26157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4CFAD5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</w:tr>
      <w:tr w:rsidR="00913D8A" w:rsidRPr="00CB7769" w14:paraId="06142663" w14:textId="77777777" w:rsidTr="003830D8">
        <w:tc>
          <w:tcPr>
            <w:tcW w:w="4086" w:type="dxa"/>
            <w:shd w:val="clear" w:color="auto" w:fill="auto"/>
          </w:tcPr>
          <w:p w14:paraId="05518B46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 w:hanging="23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458A80A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8335687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48B8382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14:paraId="574105D7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89ED5B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A63BD9B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F6DE5C3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1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13D8A" w:rsidRPr="00CB7769" w14:paraId="2F043689" w14:textId="77777777" w:rsidTr="0025290B">
        <w:tc>
          <w:tcPr>
            <w:tcW w:w="4086" w:type="dxa"/>
          </w:tcPr>
          <w:p w14:paraId="4E114E73" w14:textId="77777777" w:rsidR="00913D8A" w:rsidRPr="00C058FB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58F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62" w:type="dxa"/>
          </w:tcPr>
          <w:p w14:paraId="08FB6B3F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DFEB8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3B31A07A" w14:textId="420C5004" w:rsidR="00913D8A" w:rsidRPr="00CB776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/>
                <w:bCs/>
                <w:sz w:val="30"/>
                <w:szCs w:val="30"/>
              </w:rPr>
              <w:t>1</w:t>
            </w:r>
            <w:r w:rsidR="0097760A" w:rsidRPr="0097760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/>
                <w:bCs/>
                <w:sz w:val="30"/>
                <w:szCs w:val="30"/>
              </w:rPr>
              <w:t>089</w:t>
            </w:r>
          </w:p>
        </w:tc>
        <w:tc>
          <w:tcPr>
            <w:tcW w:w="270" w:type="dxa"/>
          </w:tcPr>
          <w:p w14:paraId="79E634AB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F87D9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8B4FE6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3D84E9A5" w14:textId="0DE8E39C" w:rsidR="00913D8A" w:rsidRPr="009957CE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57CE">
              <w:rPr>
                <w:rFonts w:asciiTheme="majorBidi" w:hAnsiTheme="majorBidi" w:cstheme="majorBidi"/>
                <w:bCs/>
                <w:sz w:val="30"/>
                <w:szCs w:val="30"/>
              </w:rPr>
              <w:t>421</w:t>
            </w:r>
          </w:p>
        </w:tc>
      </w:tr>
      <w:tr w:rsidR="00913D8A" w:rsidRPr="00CB7769" w14:paraId="7FBAD811" w14:textId="77777777" w:rsidTr="0025290B">
        <w:tc>
          <w:tcPr>
            <w:tcW w:w="4086" w:type="dxa"/>
          </w:tcPr>
          <w:p w14:paraId="4FACE635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62" w:type="dxa"/>
          </w:tcPr>
          <w:p w14:paraId="37086130" w14:textId="0072E807" w:rsidR="00913D8A" w:rsidRPr="00CB7769" w:rsidRDefault="00F97EA7" w:rsidP="00C0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7760A" w:rsidRPr="0097760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785316C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2BC5E4E9" w14:textId="24D6B8B0" w:rsidR="00913D8A" w:rsidRPr="00CB776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61EB8EF7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88F25" w14:textId="7BAF5FF9" w:rsidR="00913D8A" w:rsidRPr="00CB7769" w:rsidRDefault="00F97EA7" w:rsidP="00C0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13D8A" w:rsidRPr="00CB776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2F84A1F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2A404C46" w14:textId="0374864F" w:rsidR="00913D8A" w:rsidRPr="00CB776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913D8A" w:rsidRPr="00CB7769" w14:paraId="4A94A93C" w14:textId="77777777" w:rsidTr="003830D8">
        <w:tc>
          <w:tcPr>
            <w:tcW w:w="4086" w:type="dxa"/>
          </w:tcPr>
          <w:p w14:paraId="3DFFFEAF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62" w:type="dxa"/>
          </w:tcPr>
          <w:p w14:paraId="20DA58D1" w14:textId="77777777" w:rsidR="00913D8A" w:rsidRPr="00CB7769" w:rsidRDefault="00913D8A" w:rsidP="00C058FB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E0A36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B2AB3FA" w14:textId="0787AA7A" w:rsidR="00913D8A" w:rsidRPr="00944476" w:rsidRDefault="00944476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 w:rsidRPr="009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474920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CD1927" w14:textId="77777777" w:rsidR="00913D8A" w:rsidRPr="00CB7769" w:rsidRDefault="00913D8A" w:rsidP="00C058FB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4AE6C6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0843290" w14:textId="507FFA05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CB77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3D8A" w:rsidRPr="00CB7769" w14:paraId="1F514456" w14:textId="77777777" w:rsidTr="003830D8">
        <w:tc>
          <w:tcPr>
            <w:tcW w:w="4086" w:type="dxa"/>
          </w:tcPr>
          <w:p w14:paraId="442D445B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62" w:type="dxa"/>
          </w:tcPr>
          <w:p w14:paraId="17A41D92" w14:textId="77777777" w:rsidR="00913D8A" w:rsidRPr="00CB7769" w:rsidRDefault="00913D8A" w:rsidP="00C0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F1A99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47C07AA" w14:textId="6980FEF7" w:rsidR="00913D8A" w:rsidRPr="00944476" w:rsidRDefault="0097760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 w:rsidRPr="009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944476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9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3F0BC7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B3B76B" w14:textId="77777777" w:rsidR="00913D8A" w:rsidRPr="00CB7769" w:rsidRDefault="00913D8A" w:rsidP="00C0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9073CF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3B7DAC9" w14:textId="79FA489F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CB77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3D8A" w:rsidRPr="00CB7769" w14:paraId="429273BD" w14:textId="77777777" w:rsidTr="003830D8">
        <w:tc>
          <w:tcPr>
            <w:tcW w:w="4086" w:type="dxa"/>
          </w:tcPr>
          <w:p w14:paraId="0BB75FA0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62" w:type="dxa"/>
          </w:tcPr>
          <w:p w14:paraId="14DC4270" w14:textId="77777777" w:rsidR="00913D8A" w:rsidRPr="00CB7769" w:rsidRDefault="00913D8A" w:rsidP="00C0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D76D6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0F4D9C5" w14:textId="2F1BD2CF" w:rsidR="00913D8A" w:rsidRPr="00944476" w:rsidRDefault="0097760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 w:rsidRPr="009444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530ED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6E2C3F" w14:textId="77777777" w:rsidR="00913D8A" w:rsidRPr="00CB7769" w:rsidRDefault="00913D8A" w:rsidP="00C0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A43F4F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21D8C0D" w14:textId="4D3E5B08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CB77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3D8A" w:rsidRPr="00CB7769" w14:paraId="417E6738" w14:textId="77777777" w:rsidTr="003830D8">
        <w:tc>
          <w:tcPr>
            <w:tcW w:w="4086" w:type="dxa"/>
          </w:tcPr>
          <w:p w14:paraId="076EE92A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</w:tcPr>
          <w:p w14:paraId="44F3B006" w14:textId="77777777" w:rsidR="00913D8A" w:rsidRPr="00CB7769" w:rsidRDefault="00913D8A" w:rsidP="00C058FB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49FC2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361BD8D" w14:textId="1A961A51" w:rsidR="00913D8A" w:rsidRPr="00944476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 w:rsidRPr="0094447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67B1AF86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A797B3" w14:textId="77777777" w:rsidR="00913D8A" w:rsidRPr="00CB7769" w:rsidRDefault="00913D8A" w:rsidP="00C058FB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7376B6" w14:textId="77777777" w:rsidR="00913D8A" w:rsidRPr="00CB7769" w:rsidRDefault="00913D8A" w:rsidP="003830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69DDEF0" w14:textId="3B3C09A0" w:rsidR="00913D8A" w:rsidRPr="00CB776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913D8A" w:rsidRPr="00CB7769" w14:paraId="2253657D" w14:textId="77777777" w:rsidTr="003830D8">
        <w:tc>
          <w:tcPr>
            <w:tcW w:w="4086" w:type="dxa"/>
          </w:tcPr>
          <w:p w14:paraId="2D2FE571" w14:textId="28CFC7EA" w:rsidR="00913D8A" w:rsidRPr="00CB7769" w:rsidRDefault="005057EC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EA29C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</w:t>
            </w:r>
            <w:r w:rsidR="00C058FB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าที่</w:t>
            </w:r>
            <w:r w:rsidRPr="00213E5C">
              <w:rPr>
                <w:rFonts w:asciiTheme="majorBidi" w:hAnsiTheme="majorBidi" w:hint="cs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1062" w:type="dxa"/>
            <w:vAlign w:val="bottom"/>
          </w:tcPr>
          <w:p w14:paraId="2181EBF5" w14:textId="77777777" w:rsidR="00913D8A" w:rsidRPr="00CB7769" w:rsidRDefault="00913D8A" w:rsidP="00C058FB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45C98F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0522539" w14:textId="3D6C08D8" w:rsidR="00913D8A" w:rsidRPr="00944476" w:rsidRDefault="0097760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 w:rsidRPr="009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94447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A6AF757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9F9336" w14:textId="77777777" w:rsidR="00913D8A" w:rsidRPr="00CB7769" w:rsidRDefault="00913D8A" w:rsidP="00C058FB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DF207B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2EE12C9" w14:textId="48748932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B77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3D8A" w:rsidRPr="00CB7769" w14:paraId="4C71C63F" w14:textId="77777777" w:rsidTr="003830D8">
        <w:tc>
          <w:tcPr>
            <w:tcW w:w="4086" w:type="dxa"/>
          </w:tcPr>
          <w:p w14:paraId="74693649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062" w:type="dxa"/>
          </w:tcPr>
          <w:p w14:paraId="03549279" w14:textId="77777777" w:rsidR="00913D8A" w:rsidRPr="00CB7769" w:rsidRDefault="00913D8A" w:rsidP="00C058FB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3DA7C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361BF8A" w14:textId="77777777" w:rsidR="00913D8A" w:rsidRPr="00944476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DB83F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921BAF" w14:textId="77777777" w:rsidR="00913D8A" w:rsidRPr="00CB7769" w:rsidRDefault="00913D8A" w:rsidP="00C058FB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3CD765" w14:textId="77777777" w:rsidR="00913D8A" w:rsidRPr="00CB7769" w:rsidRDefault="00913D8A" w:rsidP="003830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C204132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D8A" w:rsidRPr="00CB7769" w14:paraId="3A72BBFE" w14:textId="77777777" w:rsidTr="003830D8">
        <w:tc>
          <w:tcPr>
            <w:tcW w:w="4086" w:type="dxa"/>
          </w:tcPr>
          <w:p w14:paraId="43CF49BC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ผลขาดทุนสะสม</w:t>
            </w:r>
          </w:p>
        </w:tc>
        <w:tc>
          <w:tcPr>
            <w:tcW w:w="1062" w:type="dxa"/>
          </w:tcPr>
          <w:p w14:paraId="024C8BE4" w14:textId="77777777" w:rsidR="00913D8A" w:rsidRPr="00CB7769" w:rsidRDefault="00913D8A" w:rsidP="00C058FB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F4E18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383C543" w14:textId="643A9BFD" w:rsidR="00913D8A" w:rsidRPr="00944476" w:rsidRDefault="009957CE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 w:rsidRPr="009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94447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9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338451" w14:textId="77777777" w:rsidR="00913D8A" w:rsidRPr="00F06D7A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67DD55" w14:textId="77777777" w:rsidR="00913D8A" w:rsidRPr="00F06D7A" w:rsidRDefault="00913D8A" w:rsidP="00C058FB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2F1C7" w14:textId="77777777" w:rsidR="00913D8A" w:rsidRPr="00F06D7A" w:rsidRDefault="00913D8A" w:rsidP="003830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5222858" w14:textId="7C30CC47" w:rsidR="00913D8A" w:rsidRPr="00F06D7A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913D8A" w:rsidRPr="00CB7769" w14:paraId="01E6C9E0" w14:textId="77777777" w:rsidTr="003830D8">
        <w:tc>
          <w:tcPr>
            <w:tcW w:w="4086" w:type="dxa"/>
          </w:tcPr>
          <w:p w14:paraId="5EA2DB35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อื่นๆ</w:t>
            </w:r>
          </w:p>
        </w:tc>
        <w:tc>
          <w:tcPr>
            <w:tcW w:w="1062" w:type="dxa"/>
          </w:tcPr>
          <w:p w14:paraId="28C07B96" w14:textId="77777777" w:rsidR="00913D8A" w:rsidRPr="00CB7769" w:rsidRDefault="00913D8A" w:rsidP="00C058FB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20294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439E6D9" w14:textId="21949AB3" w:rsidR="00913D8A" w:rsidRPr="00944476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 w:rsidRPr="0094447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957CE" w:rsidRPr="0094447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C59C8B5" w14:textId="77777777" w:rsidR="00913D8A" w:rsidRPr="00F06D7A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75923B" w14:textId="77777777" w:rsidR="00913D8A" w:rsidRPr="00F06D7A" w:rsidRDefault="00913D8A" w:rsidP="00C058FB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77D068" w14:textId="77777777" w:rsidR="00913D8A" w:rsidRPr="00F06D7A" w:rsidRDefault="00913D8A" w:rsidP="003830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782D9B5" w14:textId="30079552" w:rsidR="00913D8A" w:rsidRPr="00F06D7A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06D7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F06D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3D8A" w:rsidRPr="00CB7769" w14:paraId="17CEA95E" w14:textId="77777777" w:rsidTr="003830D8">
        <w:tc>
          <w:tcPr>
            <w:tcW w:w="4086" w:type="dxa"/>
          </w:tcPr>
          <w:p w14:paraId="0DDB570B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62" w:type="dxa"/>
          </w:tcPr>
          <w:p w14:paraId="32A6EB1C" w14:textId="77777777" w:rsidR="00913D8A" w:rsidRPr="00CB7769" w:rsidRDefault="00913D8A" w:rsidP="00C058FB">
            <w:pPr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65ECC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BBF98D7" w14:textId="7AA3C583" w:rsidR="00913D8A" w:rsidRPr="00944476" w:rsidRDefault="005D1E96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sz w:val="30"/>
                <w:szCs w:val="30"/>
              </w:rPr>
            </w:pPr>
            <w:r w:rsidRPr="009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57CE" w:rsidRPr="0094447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44476" w:rsidRPr="0094447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575D0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99999D" w14:textId="77777777" w:rsidR="00913D8A" w:rsidRPr="00CB7769" w:rsidRDefault="00913D8A" w:rsidP="00C058FB">
            <w:pPr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A6C000" w14:textId="77777777" w:rsidR="00913D8A" w:rsidRPr="00CB7769" w:rsidRDefault="00913D8A" w:rsidP="003830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D20A108" w14:textId="19032E1A" w:rsidR="00913D8A" w:rsidRPr="00CB776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13D8A" w:rsidRPr="00CB7769" w14:paraId="5A6A239B" w14:textId="77777777" w:rsidTr="003830D8">
        <w:tc>
          <w:tcPr>
            <w:tcW w:w="4086" w:type="dxa"/>
          </w:tcPr>
          <w:p w14:paraId="6E443F8E" w14:textId="77777777" w:rsidR="00913D8A" w:rsidRPr="00CB7769" w:rsidRDefault="00913D8A" w:rsidP="00CB7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B472492" w14:textId="251A422A" w:rsidR="00913D8A" w:rsidRPr="00CB7769" w:rsidRDefault="00F97EA7" w:rsidP="00C0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97760A" w:rsidRPr="009776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352C3CB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92DF28E" w14:textId="0E43447E" w:rsidR="00913D8A" w:rsidRPr="00CB776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292" w:right="-2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12BEE0B9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BFC6FD" w14:textId="41274617" w:rsidR="00913D8A" w:rsidRPr="00CB7769" w:rsidRDefault="00F97EA7" w:rsidP="00C0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913D8A" w:rsidRPr="00CB7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3B41B113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2330596" w14:textId="09E95E9F" w:rsidR="00913D8A" w:rsidRPr="00CB776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</w:tr>
    </w:tbl>
    <w:p w14:paraId="4BD31A20" w14:textId="77777777" w:rsidR="00913D8A" w:rsidRPr="00FA2792" w:rsidRDefault="00913D8A" w:rsidP="00913D8A">
      <w:pPr>
        <w:ind w:left="720" w:right="-23"/>
        <w:rPr>
          <w:rFonts w:asciiTheme="majorBidi" w:hAnsiTheme="majorBidi" w:cstheme="majorBidi"/>
          <w:sz w:val="28"/>
          <w:szCs w:val="28"/>
        </w:rPr>
      </w:pPr>
      <w:r w:rsidRPr="00FA2792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9"/>
        <w:gridCol w:w="1089"/>
        <w:gridCol w:w="270"/>
        <w:gridCol w:w="1080"/>
        <w:gridCol w:w="270"/>
        <w:gridCol w:w="1107"/>
        <w:gridCol w:w="270"/>
        <w:gridCol w:w="1063"/>
        <w:gridCol w:w="18"/>
      </w:tblGrid>
      <w:tr w:rsidR="00913D8A" w:rsidRPr="00CB7769" w14:paraId="78A0EDD8" w14:textId="77777777" w:rsidTr="009957CE">
        <w:trPr>
          <w:gridAfter w:val="1"/>
          <w:wAfter w:w="18" w:type="dxa"/>
        </w:trPr>
        <w:tc>
          <w:tcPr>
            <w:tcW w:w="4049" w:type="dxa"/>
            <w:shd w:val="clear" w:color="auto" w:fill="auto"/>
          </w:tcPr>
          <w:p w14:paraId="7C9E2998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  <w:r w:rsidRPr="00CB776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49" w:type="dxa"/>
            <w:gridSpan w:val="7"/>
          </w:tcPr>
          <w:p w14:paraId="5AAEA29B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B776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913D8A" w:rsidRPr="00CB7769" w14:paraId="220FEB0B" w14:textId="77777777" w:rsidTr="009957CE">
        <w:trPr>
          <w:gridAfter w:val="1"/>
          <w:wAfter w:w="18" w:type="dxa"/>
        </w:trPr>
        <w:tc>
          <w:tcPr>
            <w:tcW w:w="4049" w:type="dxa"/>
            <w:shd w:val="clear" w:color="auto" w:fill="auto"/>
          </w:tcPr>
          <w:p w14:paraId="50D179F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0F41EF4D" w14:textId="3B3C284E" w:rsidR="00913D8A" w:rsidRPr="00CB7769" w:rsidRDefault="00F97EA7" w:rsidP="003830D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6F861145" w14:textId="77777777" w:rsidR="00913D8A" w:rsidRPr="00CB7769" w:rsidRDefault="00913D8A" w:rsidP="003830D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440" w:type="dxa"/>
            <w:gridSpan w:val="3"/>
            <w:tcBorders>
              <w:bottom w:val="single" w:sz="4" w:space="0" w:color="auto"/>
            </w:tcBorders>
          </w:tcPr>
          <w:p w14:paraId="05517C08" w14:textId="578E4470" w:rsidR="00913D8A" w:rsidRPr="00CB7769" w:rsidRDefault="00F97EA7" w:rsidP="003830D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</w:tr>
      <w:tr w:rsidR="00913D8A" w:rsidRPr="00CB7769" w14:paraId="136397F1" w14:textId="77777777" w:rsidTr="009957CE">
        <w:trPr>
          <w:gridAfter w:val="1"/>
          <w:wAfter w:w="18" w:type="dxa"/>
        </w:trPr>
        <w:tc>
          <w:tcPr>
            <w:tcW w:w="4049" w:type="dxa"/>
          </w:tcPr>
          <w:p w14:paraId="57B8B7F2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6475AC88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68D3A5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8C2C8A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5B4E7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B49C4A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80B1AFB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1D16EBDF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913D8A" w:rsidRPr="00CB7769" w14:paraId="779526C8" w14:textId="77777777" w:rsidTr="009957CE">
        <w:tc>
          <w:tcPr>
            <w:tcW w:w="4049" w:type="dxa"/>
          </w:tcPr>
          <w:p w14:paraId="6EC8A86D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2F2606D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769EEC5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9C5BF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1A24037C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2A67061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6322C40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shd w:val="clear" w:color="auto" w:fill="auto"/>
          </w:tcPr>
          <w:p w14:paraId="7DD88C8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B776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13D8A" w:rsidRPr="00CB7769" w14:paraId="7823441E" w14:textId="77777777" w:rsidTr="009957CE">
        <w:trPr>
          <w:gridAfter w:val="1"/>
          <w:wAfter w:w="18" w:type="dxa"/>
        </w:trPr>
        <w:tc>
          <w:tcPr>
            <w:tcW w:w="4049" w:type="dxa"/>
          </w:tcPr>
          <w:p w14:paraId="2FFDC8F5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9" w:type="dxa"/>
          </w:tcPr>
          <w:p w14:paraId="3613340C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0906C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712D78" w14:textId="5EAE774A" w:rsidR="00913D8A" w:rsidRPr="00CB776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0FEA0AD8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0AEC76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57AF5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74EB0B73" w14:textId="3104CEF1" w:rsidR="00913D8A" w:rsidRPr="00CB7769" w:rsidRDefault="00F97EA7" w:rsidP="0021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913D8A" w:rsidRPr="00CB7769" w14:paraId="5FA0EE1C" w14:textId="77777777" w:rsidTr="009957CE">
        <w:trPr>
          <w:gridAfter w:val="1"/>
          <w:wAfter w:w="18" w:type="dxa"/>
        </w:trPr>
        <w:tc>
          <w:tcPr>
            <w:tcW w:w="4049" w:type="dxa"/>
          </w:tcPr>
          <w:p w14:paraId="7BF93126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9" w:type="dxa"/>
          </w:tcPr>
          <w:p w14:paraId="21DF818F" w14:textId="2DC5136C" w:rsidR="00913D8A" w:rsidRPr="00CB776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957CE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1679FD14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EEAF98" w14:textId="7A9F302E" w:rsidR="00913D8A" w:rsidRPr="00CB776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3FD3576D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9CDB815" w14:textId="1E090BC5" w:rsidR="00913D8A" w:rsidRPr="00CB776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13D8A" w:rsidRPr="00CB776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41BBC0B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</w:tcPr>
          <w:p w14:paraId="4709D799" w14:textId="626D661A" w:rsidR="00913D8A" w:rsidRPr="00CB7769" w:rsidRDefault="00F97EA7" w:rsidP="0021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913D8A" w:rsidRPr="00CB7769" w14:paraId="45FAE756" w14:textId="77777777" w:rsidTr="009957CE">
        <w:trPr>
          <w:gridAfter w:val="1"/>
          <w:wAfter w:w="18" w:type="dxa"/>
        </w:trPr>
        <w:tc>
          <w:tcPr>
            <w:tcW w:w="4049" w:type="dxa"/>
          </w:tcPr>
          <w:p w14:paraId="3BDB86BB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9" w:type="dxa"/>
          </w:tcPr>
          <w:p w14:paraId="6FCC969D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AE758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49DA70" w14:textId="381D5851" w:rsidR="00913D8A" w:rsidRPr="00CB7769" w:rsidRDefault="000402C8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2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4476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4476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0402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4DA864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D41FCE3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8F7459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56F32C0" w14:textId="62CC6B05" w:rsidR="00913D8A" w:rsidRPr="00CB7769" w:rsidRDefault="00913D8A" w:rsidP="0021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CB77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3D8A" w:rsidRPr="00CB7769" w14:paraId="336A57ED" w14:textId="77777777" w:rsidTr="009957CE">
        <w:trPr>
          <w:gridAfter w:val="1"/>
          <w:wAfter w:w="18" w:type="dxa"/>
        </w:trPr>
        <w:tc>
          <w:tcPr>
            <w:tcW w:w="4049" w:type="dxa"/>
          </w:tcPr>
          <w:p w14:paraId="4589A42F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9" w:type="dxa"/>
          </w:tcPr>
          <w:p w14:paraId="4C6C8606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5E840B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CA178" w14:textId="118CC76B" w:rsidR="00913D8A" w:rsidRPr="00CB7769" w:rsidRDefault="000402C8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2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0402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CB3BA7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3BC6550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877A6A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17011DF" w14:textId="4A98852C" w:rsidR="00913D8A" w:rsidRPr="00CB7769" w:rsidRDefault="00913D8A" w:rsidP="0021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CB77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3D8A" w:rsidRPr="00CB7769" w14:paraId="68498571" w14:textId="77777777" w:rsidTr="009957CE">
        <w:trPr>
          <w:gridAfter w:val="1"/>
          <w:wAfter w:w="18" w:type="dxa"/>
        </w:trPr>
        <w:tc>
          <w:tcPr>
            <w:tcW w:w="4049" w:type="dxa"/>
          </w:tcPr>
          <w:p w14:paraId="11BBF69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89" w:type="dxa"/>
          </w:tcPr>
          <w:p w14:paraId="72F0C4D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BD5EB4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E6E228" w14:textId="5EB87E2C" w:rsidR="00913D8A" w:rsidRPr="00CB7769" w:rsidRDefault="000402C8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7EC5F1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E7C64E1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36B34D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2E896737" w14:textId="7C95BAFA" w:rsidR="00913D8A" w:rsidRPr="00CB7769" w:rsidRDefault="00913D8A" w:rsidP="0021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CB77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3D8A" w:rsidRPr="00CB7769" w14:paraId="32848898" w14:textId="77777777" w:rsidTr="009957CE">
        <w:trPr>
          <w:gridAfter w:val="1"/>
          <w:wAfter w:w="18" w:type="dxa"/>
        </w:trPr>
        <w:tc>
          <w:tcPr>
            <w:tcW w:w="4049" w:type="dxa"/>
          </w:tcPr>
          <w:p w14:paraId="67911F6F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9" w:type="dxa"/>
          </w:tcPr>
          <w:p w14:paraId="456FC7E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55D0CC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80C0F" w14:textId="0CD85E61" w:rsidR="00913D8A" w:rsidRPr="00CB776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957C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8336F4C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84173E7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082EB9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4EF545D3" w14:textId="4F6FDD78" w:rsidR="00913D8A" w:rsidRPr="00CB7769" w:rsidRDefault="00F97EA7" w:rsidP="0021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913D8A" w:rsidRPr="00CB7769" w14:paraId="77B588DC" w14:textId="77777777" w:rsidTr="009957CE">
        <w:trPr>
          <w:gridAfter w:val="1"/>
          <w:wAfter w:w="18" w:type="dxa"/>
        </w:trPr>
        <w:tc>
          <w:tcPr>
            <w:tcW w:w="4049" w:type="dxa"/>
          </w:tcPr>
          <w:p w14:paraId="2178FA00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769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089" w:type="dxa"/>
          </w:tcPr>
          <w:p w14:paraId="391B901E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498A0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02824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E0A3DB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BFAB391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C7A58E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527174B" w14:textId="77777777" w:rsidR="00913D8A" w:rsidRPr="00CB7769" w:rsidRDefault="00913D8A" w:rsidP="0021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D8A" w:rsidRPr="009957CE" w14:paraId="33557CAA" w14:textId="77777777" w:rsidTr="00F10BEB">
        <w:trPr>
          <w:gridAfter w:val="1"/>
          <w:wAfter w:w="18" w:type="dxa"/>
        </w:trPr>
        <w:tc>
          <w:tcPr>
            <w:tcW w:w="4049" w:type="dxa"/>
          </w:tcPr>
          <w:p w14:paraId="0A50606D" w14:textId="77777777" w:rsidR="00913D8A" w:rsidRPr="009957CE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57C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95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ผลขาดทุนสะสม</w:t>
            </w:r>
          </w:p>
        </w:tc>
        <w:tc>
          <w:tcPr>
            <w:tcW w:w="1089" w:type="dxa"/>
          </w:tcPr>
          <w:p w14:paraId="488FFCDB" w14:textId="77777777" w:rsidR="00913D8A" w:rsidRPr="009957CE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42D6E" w14:textId="77777777" w:rsidR="00913D8A" w:rsidRPr="009957CE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FC6EE" w14:textId="00782050" w:rsidR="00913D8A" w:rsidRPr="009957CE" w:rsidRDefault="00C058FB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57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9957C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9957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6F5681" w14:textId="77777777" w:rsidR="00913D8A" w:rsidRPr="009957CE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E5655A1" w14:textId="77777777" w:rsidR="00913D8A" w:rsidRPr="009957CE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1FAEE6" w14:textId="77777777" w:rsidR="00913D8A" w:rsidRPr="009957CE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578563E0" w14:textId="590053BE" w:rsidR="00913D8A" w:rsidRPr="009957CE" w:rsidRDefault="00F97EA7" w:rsidP="0021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57CE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913D8A" w:rsidRPr="00CB7769" w14:paraId="7BB4A1C5" w14:textId="77777777" w:rsidTr="00F10BEB">
        <w:trPr>
          <w:gridAfter w:val="1"/>
          <w:wAfter w:w="18" w:type="dxa"/>
        </w:trPr>
        <w:tc>
          <w:tcPr>
            <w:tcW w:w="4049" w:type="dxa"/>
          </w:tcPr>
          <w:p w14:paraId="719C5BFF" w14:textId="77777777" w:rsidR="00913D8A" w:rsidRPr="009957CE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57C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95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อื่นๆ</w:t>
            </w:r>
          </w:p>
        </w:tc>
        <w:tc>
          <w:tcPr>
            <w:tcW w:w="1089" w:type="dxa"/>
          </w:tcPr>
          <w:p w14:paraId="16824877" w14:textId="77777777" w:rsidR="00913D8A" w:rsidRPr="009957CE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2B667" w14:textId="77777777" w:rsidR="00913D8A" w:rsidRPr="009957CE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C579A" w14:textId="62CD7BC2" w:rsidR="00913D8A" w:rsidRPr="009957CE" w:rsidRDefault="007759CF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01795BAF" w14:textId="77777777" w:rsidR="00913D8A" w:rsidRPr="009957CE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7BEE68C" w14:textId="77777777" w:rsidR="00913D8A" w:rsidRPr="009957CE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9F5583" w14:textId="77777777" w:rsidR="00913D8A" w:rsidRPr="009957CE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38A060F6" w14:textId="675039BA" w:rsidR="00913D8A" w:rsidRPr="009957CE" w:rsidRDefault="00913D8A" w:rsidP="00215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57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9957C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957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0BEB" w:rsidRPr="00CB7769" w14:paraId="51DED6E1" w14:textId="77777777" w:rsidTr="00F10BEB">
        <w:trPr>
          <w:gridAfter w:val="1"/>
          <w:wAfter w:w="18" w:type="dxa"/>
        </w:trPr>
        <w:tc>
          <w:tcPr>
            <w:tcW w:w="4049" w:type="dxa"/>
          </w:tcPr>
          <w:p w14:paraId="528D59C6" w14:textId="79D1F11E" w:rsidR="00F10BEB" w:rsidRPr="00F10BEB" w:rsidRDefault="00F10BEB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BE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3B9EDF4" w14:textId="77777777" w:rsidR="00F10BEB" w:rsidRPr="007759CF" w:rsidRDefault="00F10BEB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A6821" w14:textId="77777777" w:rsidR="00F10BEB" w:rsidRPr="007759CF" w:rsidRDefault="00F10BEB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A9A68F" w14:textId="7E13AA64" w:rsidR="00F10BEB" w:rsidRPr="007759CF" w:rsidRDefault="00F10BEB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7759CF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44679D5B" w14:textId="77777777" w:rsidR="00F10BEB" w:rsidRPr="007759CF" w:rsidRDefault="00F10BEB" w:rsidP="003830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60C8AFE" w14:textId="77777777" w:rsidR="00F10BEB" w:rsidRPr="007759CF" w:rsidRDefault="00F10BEB" w:rsidP="0099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D116F" w14:textId="77777777" w:rsidR="00F10BEB" w:rsidRPr="007759CF" w:rsidRDefault="00F10BEB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3D29D06" w14:textId="537CB636" w:rsidR="00F10BEB" w:rsidRPr="007759CF" w:rsidRDefault="00F10BEB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7759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3D8A" w:rsidRPr="00CB7769" w14:paraId="00BF2E81" w14:textId="77777777" w:rsidTr="00F10BEB">
        <w:trPr>
          <w:gridAfter w:val="1"/>
          <w:wAfter w:w="18" w:type="dxa"/>
        </w:trPr>
        <w:tc>
          <w:tcPr>
            <w:tcW w:w="4049" w:type="dxa"/>
          </w:tcPr>
          <w:p w14:paraId="5F5C6A2F" w14:textId="3D344AAC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7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7626CFB" w14:textId="1D06AB54" w:rsidR="00913D8A" w:rsidRPr="00CB7769" w:rsidRDefault="009957CE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3.70</w:t>
            </w:r>
          </w:p>
        </w:tc>
        <w:tc>
          <w:tcPr>
            <w:tcW w:w="270" w:type="dxa"/>
          </w:tcPr>
          <w:p w14:paraId="15FBC635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EF9DD1" w14:textId="1F015421" w:rsidR="00913D8A" w:rsidRPr="00CB7769" w:rsidRDefault="009957CE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1864E77" w14:textId="77777777" w:rsidR="00913D8A" w:rsidRPr="00CB7769" w:rsidRDefault="00913D8A" w:rsidP="003830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87D08AA" w14:textId="5A4571D2" w:rsidR="00913D8A" w:rsidRPr="00CB7769" w:rsidRDefault="00F97EA7" w:rsidP="00995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913D8A" w:rsidRPr="00CB77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FC24F00" w14:textId="77777777" w:rsidR="00913D8A" w:rsidRPr="00CB7769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DACE9" w14:textId="01AF0DA6" w:rsidR="00913D8A" w:rsidRPr="00CB7769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</w:tbl>
    <w:p w14:paraId="67BA39CE" w14:textId="38BED79F" w:rsidR="005057EC" w:rsidRPr="00211292" w:rsidRDefault="005057EC" w:rsidP="00913D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7"/>
        <w:rPr>
          <w:rFonts w:asciiTheme="majorBidi" w:hAnsiTheme="majorBidi" w:cstheme="majorBidi"/>
          <w:color w:val="FF0000"/>
          <w:sz w:val="28"/>
          <w:szCs w:val="28"/>
          <w:cs/>
        </w:rPr>
      </w:pPr>
      <w:r w:rsidRPr="00211292">
        <w:rPr>
          <w:rFonts w:asciiTheme="majorBidi" w:hAnsiTheme="majorBidi" w:cstheme="majorBidi" w:hint="cs"/>
          <w:color w:val="FF0000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630"/>
        <w:gridCol w:w="236"/>
        <w:gridCol w:w="664"/>
        <w:gridCol w:w="236"/>
        <w:gridCol w:w="664"/>
        <w:gridCol w:w="236"/>
        <w:gridCol w:w="632"/>
        <w:gridCol w:w="241"/>
        <w:gridCol w:w="647"/>
        <w:gridCol w:w="236"/>
        <w:gridCol w:w="618"/>
        <w:gridCol w:w="240"/>
        <w:gridCol w:w="660"/>
        <w:gridCol w:w="236"/>
        <w:gridCol w:w="574"/>
      </w:tblGrid>
      <w:tr w:rsidR="00CB7769" w:rsidRPr="00D87838" w14:paraId="4EAC8792" w14:textId="77777777" w:rsidTr="00837A40">
        <w:trPr>
          <w:tblHeader/>
        </w:trPr>
        <w:tc>
          <w:tcPr>
            <w:tcW w:w="2430" w:type="dxa"/>
            <w:shd w:val="clear" w:color="auto" w:fill="auto"/>
          </w:tcPr>
          <w:p w14:paraId="7EBCD66A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98" w:type="dxa"/>
            <w:gridSpan w:val="7"/>
            <w:shd w:val="clear" w:color="auto" w:fill="auto"/>
            <w:vAlign w:val="bottom"/>
          </w:tcPr>
          <w:p w14:paraId="2D7A8E6E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B6D76B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211" w:type="dxa"/>
            <w:gridSpan w:val="7"/>
            <w:shd w:val="clear" w:color="auto" w:fill="auto"/>
            <w:vAlign w:val="bottom"/>
          </w:tcPr>
          <w:p w14:paraId="6E730C52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878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769" w:rsidRPr="00D87838" w14:paraId="4F0389AF" w14:textId="77777777" w:rsidTr="00837A40">
        <w:trPr>
          <w:tblHeader/>
        </w:trPr>
        <w:tc>
          <w:tcPr>
            <w:tcW w:w="2430" w:type="dxa"/>
            <w:shd w:val="clear" w:color="auto" w:fill="auto"/>
          </w:tcPr>
          <w:p w14:paraId="4BD9C787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7CC85790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CD42121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2" w:type="dxa"/>
            <w:gridSpan w:val="3"/>
            <w:shd w:val="clear" w:color="auto" w:fill="auto"/>
          </w:tcPr>
          <w:p w14:paraId="6107C587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41" w:type="dxa"/>
            <w:shd w:val="clear" w:color="auto" w:fill="auto"/>
          </w:tcPr>
          <w:p w14:paraId="0231C462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1" w:type="dxa"/>
            <w:gridSpan w:val="3"/>
            <w:shd w:val="clear" w:color="auto" w:fill="auto"/>
          </w:tcPr>
          <w:p w14:paraId="4A478C23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35D7FED3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70" w:type="dxa"/>
            <w:gridSpan w:val="3"/>
            <w:shd w:val="clear" w:color="auto" w:fill="auto"/>
          </w:tcPr>
          <w:p w14:paraId="3A57A28B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B7769" w:rsidRPr="00D87838" w14:paraId="6EA748CF" w14:textId="77777777" w:rsidTr="00837A40">
        <w:trPr>
          <w:tblHeader/>
        </w:trPr>
        <w:tc>
          <w:tcPr>
            <w:tcW w:w="2430" w:type="dxa"/>
            <w:shd w:val="clear" w:color="auto" w:fill="auto"/>
          </w:tcPr>
          <w:p w14:paraId="55C5DA96" w14:textId="1D2C6035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97EA7" w:rsidRPr="00D878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878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878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dxa"/>
            <w:shd w:val="clear" w:color="auto" w:fill="auto"/>
          </w:tcPr>
          <w:p w14:paraId="225F886E" w14:textId="7E7D1B59" w:rsidR="00CB7769" w:rsidRPr="00D87838" w:rsidRDefault="00F97EA7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601B8EE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4B205B8D" w14:textId="2F96FF65" w:rsidR="00CB7769" w:rsidRPr="00D87838" w:rsidRDefault="00F97EA7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36508F0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64" w:type="dxa"/>
            <w:shd w:val="clear" w:color="auto" w:fill="auto"/>
          </w:tcPr>
          <w:p w14:paraId="4614BB6D" w14:textId="34205A9B" w:rsidR="00CB7769" w:rsidRPr="00D87838" w:rsidRDefault="00F97EA7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4670F14" w14:textId="77777777" w:rsidR="00CB7769" w:rsidRPr="00D87838" w:rsidRDefault="00CB7769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2" w:type="dxa"/>
            <w:tcBorders>
              <w:bottom w:val="nil"/>
            </w:tcBorders>
            <w:shd w:val="clear" w:color="auto" w:fill="auto"/>
          </w:tcPr>
          <w:p w14:paraId="20BA3AE0" w14:textId="468BA229" w:rsidR="00CB7769" w:rsidRPr="00D87838" w:rsidRDefault="00F97EA7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2371573A" w14:textId="77777777" w:rsidR="00CB7769" w:rsidRPr="00D87838" w:rsidRDefault="00CB7769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4E2C1A38" w14:textId="1A1C6030" w:rsidR="00CB7769" w:rsidRPr="00D87838" w:rsidRDefault="00F97EA7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F6C17F" w14:textId="77777777" w:rsidR="00CB7769" w:rsidRPr="00D87838" w:rsidRDefault="00CB7769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8" w:type="dxa"/>
            <w:tcBorders>
              <w:bottom w:val="nil"/>
            </w:tcBorders>
            <w:shd w:val="clear" w:color="auto" w:fill="auto"/>
          </w:tcPr>
          <w:p w14:paraId="7169CEDE" w14:textId="7B26771F" w:rsidR="00CB7769" w:rsidRPr="00D87838" w:rsidRDefault="00F97EA7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03322186" w14:textId="77777777" w:rsidR="00CB7769" w:rsidRPr="00D87838" w:rsidRDefault="00CB7769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dxa"/>
            <w:tcBorders>
              <w:bottom w:val="nil"/>
            </w:tcBorders>
            <w:shd w:val="clear" w:color="auto" w:fill="auto"/>
          </w:tcPr>
          <w:p w14:paraId="353CC35C" w14:textId="6DCC55B8" w:rsidR="00CB7769" w:rsidRPr="00D87838" w:rsidRDefault="00F97EA7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1F644E" w14:textId="77777777" w:rsidR="00CB7769" w:rsidRPr="00D87838" w:rsidRDefault="00CB7769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74" w:type="dxa"/>
            <w:tcBorders>
              <w:bottom w:val="nil"/>
            </w:tcBorders>
            <w:shd w:val="clear" w:color="auto" w:fill="auto"/>
          </w:tcPr>
          <w:p w14:paraId="0A580AE9" w14:textId="767248B2" w:rsidR="00CB7769" w:rsidRPr="00D87838" w:rsidRDefault="00F97EA7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CB7769" w:rsidRPr="00D87838" w14:paraId="75B0CB77" w14:textId="77777777" w:rsidTr="00837A40">
        <w:trPr>
          <w:tblHeader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2A127EF" w14:textId="77777777" w:rsidR="00CB7769" w:rsidRPr="00D87838" w:rsidRDefault="00CB7769" w:rsidP="00837A4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15"/>
            <w:tcBorders>
              <w:bottom w:val="nil"/>
            </w:tcBorders>
            <w:shd w:val="clear" w:color="auto" w:fill="auto"/>
          </w:tcPr>
          <w:p w14:paraId="1B85C3AF" w14:textId="77777777" w:rsidR="00CB7769" w:rsidRPr="00D87838" w:rsidRDefault="00CB7769" w:rsidP="00837A4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878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87838" w:rsidRPr="00D87838" w14:paraId="47DE9CF6" w14:textId="77777777" w:rsidTr="00837A40">
        <w:trPr>
          <w:trHeight w:val="209"/>
        </w:trPr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A7A8B98" w14:textId="77777777" w:rsidR="00D87838" w:rsidRPr="00D87838" w:rsidRDefault="00D87838" w:rsidP="00D878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14:paraId="6A4A0754" w14:textId="72C24D57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83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233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081BCD" w14:textId="77777777" w:rsidR="00D87838" w:rsidRPr="00D87838" w:rsidRDefault="00D87838" w:rsidP="004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131F4BBC" w14:textId="231DE7E9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A930FB" w14:textId="77777777" w:rsidR="00D87838" w:rsidRPr="00D87838" w:rsidRDefault="00D87838" w:rsidP="004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1FC8E42D" w14:textId="4D569F4C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783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(64)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E667C3" w14:textId="77777777" w:rsidR="00D87838" w:rsidRPr="00D87838" w:rsidRDefault="00D87838" w:rsidP="004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dxa"/>
            <w:tcBorders>
              <w:bottom w:val="nil"/>
            </w:tcBorders>
            <w:shd w:val="clear" w:color="auto" w:fill="auto"/>
          </w:tcPr>
          <w:p w14:paraId="3A27A6BE" w14:textId="0F2A15A8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1E348717" w14:textId="77777777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dxa"/>
            <w:tcBorders>
              <w:bottom w:val="nil"/>
            </w:tcBorders>
            <w:shd w:val="clear" w:color="auto" w:fill="auto"/>
          </w:tcPr>
          <w:p w14:paraId="602F3C72" w14:textId="5C8D88D9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2EB902" w14:textId="77777777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dxa"/>
            <w:tcBorders>
              <w:bottom w:val="nil"/>
            </w:tcBorders>
            <w:shd w:val="clear" w:color="auto" w:fill="auto"/>
          </w:tcPr>
          <w:p w14:paraId="0E7C422B" w14:textId="3CC7DD3A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0032730" w14:textId="77777777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bottom w:val="nil"/>
            </w:tcBorders>
            <w:shd w:val="clear" w:color="auto" w:fill="auto"/>
          </w:tcPr>
          <w:p w14:paraId="240345CA" w14:textId="5A7EBF3A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9918B2" w14:textId="77777777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dxa"/>
            <w:tcBorders>
              <w:bottom w:val="nil"/>
            </w:tcBorders>
            <w:shd w:val="clear" w:color="auto" w:fill="auto"/>
          </w:tcPr>
          <w:p w14:paraId="085534FE" w14:textId="4B7B0703" w:rsidR="00D87838" w:rsidRPr="00D87838" w:rsidRDefault="00D87838" w:rsidP="003E0DD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(52)</w:t>
            </w:r>
          </w:p>
        </w:tc>
      </w:tr>
      <w:tr w:rsidR="00D87838" w:rsidRPr="00D87838" w14:paraId="08E574DE" w14:textId="77777777" w:rsidTr="00837A40"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4238550C" w14:textId="77777777" w:rsidR="00D87838" w:rsidRPr="00D87838" w:rsidRDefault="00D87838" w:rsidP="00D87838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3725F" w14:textId="36F9EF30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E76528" w14:textId="77777777" w:rsidR="00D87838" w:rsidRPr="00D87838" w:rsidRDefault="00D87838" w:rsidP="004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205D51" w14:textId="2D59DD14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A89F39" w14:textId="77777777" w:rsidR="00D87838" w:rsidRPr="00D87838" w:rsidRDefault="00D87838" w:rsidP="004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F153C2" w14:textId="6B831D88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26F9B0" w14:textId="77777777" w:rsidR="00D87838" w:rsidRPr="00D87838" w:rsidRDefault="00D87838" w:rsidP="004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45C853" w14:textId="2010DF5F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36230DDE" w14:textId="77777777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D7BED5" w14:textId="425607D1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4C0F2A1" w14:textId="77777777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28F110" w14:textId="7976C1A0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(52)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12B4E635" w14:textId="77777777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F0283D" w14:textId="5BEF1C1F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4493B6" w14:textId="77777777" w:rsidR="00D87838" w:rsidRPr="00D87838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38801" w14:textId="7F16BAFB" w:rsidR="00D87838" w:rsidRPr="00D87838" w:rsidRDefault="00D87838" w:rsidP="003E0DD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D87838" w:rsidRPr="009E6FDC" w14:paraId="1F25757B" w14:textId="77777777" w:rsidTr="00837A40">
        <w:tc>
          <w:tcPr>
            <w:tcW w:w="2430" w:type="dxa"/>
            <w:tcBorders>
              <w:top w:val="nil"/>
              <w:bottom w:val="nil"/>
            </w:tcBorders>
            <w:shd w:val="clear" w:color="auto" w:fill="auto"/>
          </w:tcPr>
          <w:p w14:paraId="65C12EB4" w14:textId="77777777" w:rsidR="00D87838" w:rsidRPr="00D87838" w:rsidRDefault="00D87838" w:rsidP="00D87838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878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9A939" w14:textId="26103AB4" w:rsidR="00D87838" w:rsidRPr="00DD3533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4DD6E2" w14:textId="77777777" w:rsidR="00D87838" w:rsidRPr="00DD3533" w:rsidRDefault="00D87838" w:rsidP="004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97A84" w14:textId="57A8C742" w:rsidR="00D87838" w:rsidRPr="00DD3533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DC855" w14:textId="77777777" w:rsidR="00D87838" w:rsidRPr="00DD3533" w:rsidRDefault="00D87838" w:rsidP="004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B4F6D" w14:textId="00F10DD7" w:rsidR="00D87838" w:rsidRPr="00DD3533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2EDAD" w14:textId="77777777" w:rsidR="00D87838" w:rsidRPr="00DD3533" w:rsidRDefault="00D87838" w:rsidP="00480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4E0F6" w14:textId="3AACA2EF" w:rsidR="00D87838" w:rsidRPr="00DD3533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7126A" w14:textId="77777777" w:rsidR="00D87838" w:rsidRPr="00DD3533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A2634" w14:textId="0BF37CA7" w:rsidR="00D87838" w:rsidRPr="00DD3533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86D7B" w14:textId="77777777" w:rsidR="00D87838" w:rsidRPr="00DD3533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D0AA9" w14:textId="1701B8BC" w:rsidR="00D87838" w:rsidRPr="00DD3533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AEBC59" w14:textId="77777777" w:rsidR="00D87838" w:rsidRPr="00DD3533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CA310" w14:textId="3818C243" w:rsidR="00D87838" w:rsidRPr="00DD3533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852AF" w14:textId="77777777" w:rsidR="00D87838" w:rsidRPr="00DD3533" w:rsidRDefault="00D87838" w:rsidP="004803B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8F46A" w14:textId="28E1667F" w:rsidR="00D87838" w:rsidRPr="00DD3533" w:rsidRDefault="00D87838" w:rsidP="003E0DD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0A48A11" w14:textId="0BF09753" w:rsidR="00CB7769" w:rsidRDefault="00CB7769" w:rsidP="00913D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7"/>
        <w:rPr>
          <w:rFonts w:asciiTheme="majorBidi" w:hAnsiTheme="majorBidi" w:cstheme="majorBidi"/>
          <w:sz w:val="28"/>
          <w:szCs w:val="28"/>
        </w:rPr>
      </w:pPr>
    </w:p>
    <w:p w14:paraId="27E9F6EA" w14:textId="2A0DD820" w:rsidR="000D5D43" w:rsidRDefault="000D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69"/>
        <w:gridCol w:w="236"/>
        <w:gridCol w:w="1161"/>
        <w:gridCol w:w="270"/>
        <w:gridCol w:w="1161"/>
        <w:gridCol w:w="237"/>
        <w:gridCol w:w="1149"/>
      </w:tblGrid>
      <w:tr w:rsidR="00913D8A" w:rsidRPr="00E922FC" w14:paraId="67D7BB96" w14:textId="77777777" w:rsidTr="00E922FC">
        <w:trPr>
          <w:tblHeader/>
        </w:trPr>
        <w:tc>
          <w:tcPr>
            <w:tcW w:w="3960" w:type="dxa"/>
          </w:tcPr>
          <w:p w14:paraId="451A747A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5383" w:type="dxa"/>
            <w:gridSpan w:val="7"/>
            <w:shd w:val="clear" w:color="auto" w:fill="auto"/>
          </w:tcPr>
          <w:p w14:paraId="22F338D3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13D8A" w:rsidRPr="00E922FC" w14:paraId="16E5B433" w14:textId="77777777" w:rsidTr="000D5D43">
        <w:trPr>
          <w:tblHeader/>
        </w:trPr>
        <w:tc>
          <w:tcPr>
            <w:tcW w:w="3960" w:type="dxa"/>
          </w:tcPr>
          <w:p w14:paraId="5A444787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0878DE50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F5557E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DD7F9E" w14:textId="77777777" w:rsidR="00913D8A" w:rsidRPr="00E922FC" w:rsidRDefault="00913D8A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6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บันทึกเป็น (รายจ่าย) </w:t>
            </w:r>
            <w:r w:rsidRPr="00E922F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/ </w:t>
            </w:r>
            <w:r w:rsidRPr="00E922F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7" w:type="dxa"/>
            <w:shd w:val="clear" w:color="auto" w:fill="auto"/>
          </w:tcPr>
          <w:p w14:paraId="497596C1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F255975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D8A" w:rsidRPr="00E922FC" w14:paraId="63CAB640" w14:textId="77777777" w:rsidTr="000D5D43">
        <w:trPr>
          <w:tblHeader/>
        </w:trPr>
        <w:tc>
          <w:tcPr>
            <w:tcW w:w="3960" w:type="dxa"/>
          </w:tcPr>
          <w:p w14:paraId="053EC214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3A8198F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72E967CD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7F40100A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7B4577A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C8CC94C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0134A9F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F225959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</w:tc>
      </w:tr>
      <w:tr w:rsidR="00913D8A" w:rsidRPr="00E922FC" w14:paraId="4F1CD15B" w14:textId="77777777" w:rsidTr="000D5D43">
        <w:trPr>
          <w:tblHeader/>
        </w:trPr>
        <w:tc>
          <w:tcPr>
            <w:tcW w:w="3960" w:type="dxa"/>
          </w:tcPr>
          <w:p w14:paraId="72BE93BB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4366F03" w14:textId="44A8481E" w:rsidR="00913D8A" w:rsidRPr="00E922FC" w:rsidRDefault="00F97EA7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3D8A"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D8A"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074D8628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4206B9F" w14:textId="41D90A88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E922FC"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</w:tc>
        <w:tc>
          <w:tcPr>
            <w:tcW w:w="270" w:type="dxa"/>
            <w:shd w:val="clear" w:color="auto" w:fill="auto"/>
          </w:tcPr>
          <w:p w14:paraId="2ACD8A5B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A418580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7" w:type="dxa"/>
            <w:shd w:val="clear" w:color="auto" w:fill="auto"/>
          </w:tcPr>
          <w:p w14:paraId="2EAB3B12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A05E486" w14:textId="4FDCA765" w:rsidR="00913D8A" w:rsidRPr="00E922FC" w:rsidRDefault="00F97EA7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13D8A"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D8A"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13D8A" w:rsidRPr="00E922FC" w14:paraId="16C8A3C0" w14:textId="77777777" w:rsidTr="000D5D43">
        <w:trPr>
          <w:tblHeader/>
        </w:trPr>
        <w:tc>
          <w:tcPr>
            <w:tcW w:w="3960" w:type="dxa"/>
          </w:tcPr>
          <w:p w14:paraId="1F986075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33B93E86" w14:textId="73A0335B" w:rsidR="00913D8A" w:rsidRPr="00E922FC" w:rsidRDefault="00F97EA7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4A0623C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7E5838A" w14:textId="3E75D215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3AF44CFA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939F8CC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7" w:type="dxa"/>
            <w:shd w:val="clear" w:color="auto" w:fill="auto"/>
          </w:tcPr>
          <w:p w14:paraId="500A8C1D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FAE24DA" w14:textId="0031E306" w:rsidR="00913D8A" w:rsidRPr="00E922FC" w:rsidRDefault="00F97EA7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13D8A" w:rsidRPr="00E922FC" w14:paraId="65B30DC5" w14:textId="77777777" w:rsidTr="00E922FC">
        <w:trPr>
          <w:tblHeader/>
        </w:trPr>
        <w:tc>
          <w:tcPr>
            <w:tcW w:w="3960" w:type="dxa"/>
          </w:tcPr>
          <w:p w14:paraId="2A3ECD73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3" w:type="dxa"/>
            <w:gridSpan w:val="7"/>
            <w:shd w:val="clear" w:color="auto" w:fill="auto"/>
          </w:tcPr>
          <w:p w14:paraId="465C804E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22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13D8A" w:rsidRPr="00E922FC" w14:paraId="32EB57E7" w14:textId="77777777" w:rsidTr="000D5D43">
        <w:tc>
          <w:tcPr>
            <w:tcW w:w="3960" w:type="dxa"/>
          </w:tcPr>
          <w:p w14:paraId="21242BD0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03B19DF6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05A036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2E01A27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57F82C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BD89E0E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0346969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5BCB152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D8A" w:rsidRPr="00E922FC" w14:paraId="48BBCEB3" w14:textId="77777777" w:rsidTr="000D5D43">
        <w:tc>
          <w:tcPr>
            <w:tcW w:w="3960" w:type="dxa"/>
          </w:tcPr>
          <w:p w14:paraId="09980CD7" w14:textId="68B24BCB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69" w:type="dxa"/>
            <w:shd w:val="clear" w:color="auto" w:fill="auto"/>
          </w:tcPr>
          <w:p w14:paraId="2931585E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517D3D4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E26695E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A536EF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7392500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64D30FF" w14:textId="77777777" w:rsidR="00913D8A" w:rsidRPr="00E922FC" w:rsidRDefault="00913D8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A5D4F65" w14:textId="77777777" w:rsidR="00913D8A" w:rsidRPr="00E922FC" w:rsidRDefault="00913D8A" w:rsidP="000D5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64EF" w:rsidRPr="00E922FC" w14:paraId="20827914" w14:textId="77777777" w:rsidTr="000D5D43">
        <w:tc>
          <w:tcPr>
            <w:tcW w:w="3960" w:type="dxa"/>
          </w:tcPr>
          <w:p w14:paraId="45021E04" w14:textId="5AC6759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169" w:type="dxa"/>
            <w:shd w:val="clear" w:color="auto" w:fill="auto"/>
          </w:tcPr>
          <w:p w14:paraId="7D464FEC" w14:textId="22DF21B4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D751416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F905380" w14:textId="684ACAFF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EE04897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D4DA2B2" w14:textId="7C20EC28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6675855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5B4B4A2" w14:textId="20BF706F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EE64EF" w:rsidRPr="00E922FC" w14:paraId="60000FDA" w14:textId="77777777" w:rsidTr="000D5D43">
        <w:tc>
          <w:tcPr>
            <w:tcW w:w="3960" w:type="dxa"/>
          </w:tcPr>
          <w:p w14:paraId="67F59047" w14:textId="77777777" w:rsidR="00EE64EF" w:rsidRPr="00E922FC" w:rsidRDefault="00EE64EF" w:rsidP="00EE64E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52ACD92C" w14:textId="4FB9A407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4C143D9B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F8C4E3B" w14:textId="6C5D4EF6" w:rsidR="00EE64EF" w:rsidRPr="00E922FC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57C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A20EFF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825ECC8" w14:textId="6D487806" w:rsidR="00EE64EF" w:rsidRPr="00E922FC" w:rsidRDefault="004A1948" w:rsidP="00EE64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1F98B93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D6C54DB" w14:textId="40AF6249" w:rsidR="00EE64EF" w:rsidRPr="00E922FC" w:rsidRDefault="009957CE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EE64EF" w:rsidRPr="00E922FC" w14:paraId="7DC4C554" w14:textId="77777777" w:rsidTr="000D5D43">
        <w:tc>
          <w:tcPr>
            <w:tcW w:w="3960" w:type="dxa"/>
          </w:tcPr>
          <w:p w14:paraId="7D6D042B" w14:textId="77777777" w:rsidR="00EE64EF" w:rsidRPr="00E922FC" w:rsidRDefault="00EE64EF" w:rsidP="00EE64E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ขาดทุนสะสมทางภาษียกไป</w:t>
            </w:r>
            <w:r w:rsidRPr="00E922FC"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  <w:t>*</w:t>
            </w:r>
          </w:p>
        </w:tc>
        <w:tc>
          <w:tcPr>
            <w:tcW w:w="1169" w:type="dxa"/>
            <w:shd w:val="clear" w:color="auto" w:fill="auto"/>
          </w:tcPr>
          <w:p w14:paraId="5A45EDFD" w14:textId="4C5DF0E7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47C7F33A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CCADC9F" w14:textId="24C3D7F5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6D7EB6D2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138882E" w14:textId="7344C2E5" w:rsidR="00EE64EF" w:rsidRPr="00E922FC" w:rsidRDefault="004A1948" w:rsidP="00EE64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0CD2A25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9D6BAB0" w14:textId="4C76F44C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EE64EF" w:rsidRPr="00E922FC" w14:paraId="0F4848A6" w14:textId="77777777" w:rsidTr="000D5D43">
        <w:tc>
          <w:tcPr>
            <w:tcW w:w="3960" w:type="dxa"/>
          </w:tcPr>
          <w:p w14:paraId="00D32E17" w14:textId="77777777" w:rsidR="00EE64EF" w:rsidRPr="00E922FC" w:rsidRDefault="00EE64EF" w:rsidP="00EE64E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ค่าเผื่อการด้อยค่าของเงินลงทุน</w:t>
            </w:r>
          </w:p>
        </w:tc>
        <w:tc>
          <w:tcPr>
            <w:tcW w:w="1169" w:type="dxa"/>
            <w:shd w:val="clear" w:color="auto" w:fill="auto"/>
          </w:tcPr>
          <w:p w14:paraId="409BE486" w14:textId="01BA57EF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379ABD0D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6536EE5" w14:textId="2F1E0C60" w:rsidR="00EE64EF" w:rsidRPr="00E922FC" w:rsidRDefault="009957CE" w:rsidP="00EE64E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70" w:type="dxa"/>
            <w:shd w:val="clear" w:color="auto" w:fill="auto"/>
          </w:tcPr>
          <w:p w14:paraId="09D2127F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B1C5AAA" w14:textId="04AB064E" w:rsidR="00EE64EF" w:rsidRPr="00E922FC" w:rsidRDefault="004A1948" w:rsidP="00EE64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9CF255D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4AD9596B" w14:textId="1BD0CB0D" w:rsidR="00EE64EF" w:rsidRPr="00E922FC" w:rsidRDefault="009957CE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4EF" w:rsidRPr="00E922FC" w14:paraId="60D7DBBA" w14:textId="77777777" w:rsidTr="000D5D43">
        <w:tc>
          <w:tcPr>
            <w:tcW w:w="3960" w:type="dxa"/>
          </w:tcPr>
          <w:p w14:paraId="6317B58F" w14:textId="77777777" w:rsidR="00EE64EF" w:rsidRPr="00E922FC" w:rsidRDefault="00EE64EF" w:rsidP="00EE64E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F9D2410" w14:textId="6FA36AC6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A7D4FFA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47225AD" w14:textId="3E784966" w:rsidR="00EE64EF" w:rsidRPr="00E922FC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1C415B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903FBEC" w14:textId="2EAE07CC" w:rsidR="00EE64EF" w:rsidRPr="00E922FC" w:rsidRDefault="004A1948" w:rsidP="00EE64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8E491F5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3C03C58" w14:textId="68E5FBB6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E64EF" w:rsidRPr="00E922FC" w14:paraId="516DD34F" w14:textId="77777777" w:rsidTr="000D5D43">
        <w:tc>
          <w:tcPr>
            <w:tcW w:w="3960" w:type="dxa"/>
          </w:tcPr>
          <w:p w14:paraId="54154DA7" w14:textId="36337FB1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0ECC3" w14:textId="2806B8AB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4B97E0A9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29BD9" w14:textId="21358E0E" w:rsidR="00EE64EF" w:rsidRPr="00E922FC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718F40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165AB" w14:textId="0E6134FD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1EF5F550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0CDA3" w14:textId="123E6D45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</w:p>
        </w:tc>
      </w:tr>
      <w:tr w:rsidR="00EE64EF" w:rsidRPr="00E922FC" w14:paraId="7DE7231A" w14:textId="77777777" w:rsidTr="000D5D43">
        <w:tc>
          <w:tcPr>
            <w:tcW w:w="3960" w:type="dxa"/>
          </w:tcPr>
          <w:p w14:paraId="2DD6B381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0B12EBC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5AB817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5B55235E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3AC542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25AE5556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C0C8E7F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8C37833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F" w:rsidRPr="00E922FC" w14:paraId="37CA1C85" w14:textId="77777777" w:rsidTr="000D5D43">
        <w:tc>
          <w:tcPr>
            <w:tcW w:w="3960" w:type="dxa"/>
          </w:tcPr>
          <w:p w14:paraId="3B286C1E" w14:textId="56CE08C5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18C87EB6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B1CE5A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6464269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6EAFAE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1567184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C4D9D7D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89F714C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F" w:rsidRPr="00E922FC" w14:paraId="796FD92D" w14:textId="77777777" w:rsidTr="000D5D43">
        <w:tc>
          <w:tcPr>
            <w:tcW w:w="3960" w:type="dxa"/>
          </w:tcPr>
          <w:p w14:paraId="6ABF5D5B" w14:textId="39333FC3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4A6D66DE" w14:textId="66BC9DCB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102152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FDB3C5B" w14:textId="0D690C3F" w:rsidR="00EE64EF" w:rsidRPr="004A1948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957C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A7224F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EDC13D3" w14:textId="20E832E5" w:rsidR="00EE64EF" w:rsidRPr="004A1948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BF191C4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D71FFD1" w14:textId="598D19AB" w:rsidR="00EE64EF" w:rsidRPr="004A1948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A72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4EF" w:rsidRPr="00E922FC" w14:paraId="792676B9" w14:textId="77777777" w:rsidTr="000D5D43">
        <w:tc>
          <w:tcPr>
            <w:tcW w:w="3960" w:type="dxa"/>
          </w:tcPr>
          <w:p w14:paraId="3FEF34C1" w14:textId="5D9B11CB" w:rsidR="00EE64EF" w:rsidRPr="00E922FC" w:rsidRDefault="000E3C7A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</w:t>
            </w:r>
            <w:r w:rsidR="00995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="00EE64EF"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ค่าความเสียหาย</w:t>
            </w:r>
          </w:p>
        </w:tc>
        <w:tc>
          <w:tcPr>
            <w:tcW w:w="1169" w:type="dxa"/>
            <w:shd w:val="clear" w:color="auto" w:fill="auto"/>
          </w:tcPr>
          <w:p w14:paraId="56C7A1DC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995548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C697542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C45778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B5C5F0D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1B74200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E6BD065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4EF" w:rsidRPr="00E922FC" w14:paraId="3311DD77" w14:textId="77777777" w:rsidTr="000D5D43">
        <w:tc>
          <w:tcPr>
            <w:tcW w:w="3960" w:type="dxa"/>
          </w:tcPr>
          <w:p w14:paraId="796FF1A8" w14:textId="1334B6B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ของวัตถุดิบคงคลัง</w:t>
            </w:r>
          </w:p>
        </w:tc>
        <w:tc>
          <w:tcPr>
            <w:tcW w:w="1169" w:type="dxa"/>
            <w:shd w:val="clear" w:color="auto" w:fill="auto"/>
          </w:tcPr>
          <w:p w14:paraId="5696BFA1" w14:textId="5585C6F9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42583B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C3FB9FB" w14:textId="06F53531" w:rsidR="00EE64EF" w:rsidRPr="004A1948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CEB769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C5F2031" w14:textId="08063C8C" w:rsidR="00EE64EF" w:rsidRPr="004A1948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862EB1D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5E2A648" w14:textId="15840217" w:rsidR="00EE64EF" w:rsidRPr="004A1948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4EF" w:rsidRPr="00E922FC" w14:paraId="03AF9D6E" w14:textId="77777777" w:rsidTr="000D5D43">
        <w:tc>
          <w:tcPr>
            <w:tcW w:w="3960" w:type="dxa"/>
          </w:tcPr>
          <w:p w14:paraId="108ACBAB" w14:textId="6E46EC06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7B42987" w14:textId="072AC2CF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19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A9E1AF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143AE8C" w14:textId="26308AE2" w:rsidR="00EE64EF" w:rsidRPr="004A1948" w:rsidRDefault="009957CE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C8BFEA3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B47B85" w14:textId="1F4CFE95" w:rsidR="00EE64EF" w:rsidRPr="004A1948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3F38205" w14:textId="77777777" w:rsidR="00EE64EF" w:rsidRPr="004A1948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FCFD874" w14:textId="30E9DB5C" w:rsidR="00EE64EF" w:rsidRPr="004A1948" w:rsidRDefault="007A72E0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4EF" w:rsidRPr="00E922FC" w14:paraId="0751FDD3" w14:textId="77777777" w:rsidTr="000D5D43">
        <w:tc>
          <w:tcPr>
            <w:tcW w:w="3960" w:type="dxa"/>
          </w:tcPr>
          <w:p w14:paraId="12020F6B" w14:textId="22A706B6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6265A" w14:textId="3096AC84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CA4A87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9CC06" w14:textId="3EB54834" w:rsidR="00EE64EF" w:rsidRPr="00E922FC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34D7C0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A4DD" w14:textId="1AE386CF" w:rsidR="00EE64EF" w:rsidRPr="00E922FC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ED26A07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A9423" w14:textId="6819AAA7" w:rsidR="00EE64EF" w:rsidRPr="00E922FC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E64EF" w:rsidRPr="00E922FC" w14:paraId="5EB20718" w14:textId="77777777" w:rsidTr="000D5D43">
        <w:tc>
          <w:tcPr>
            <w:tcW w:w="3960" w:type="dxa"/>
          </w:tcPr>
          <w:p w14:paraId="0AF0B941" w14:textId="008011AB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F96BA" w14:textId="749A9DE7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1B464C8B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32458" w14:textId="4D45D191" w:rsidR="00EE64EF" w:rsidRPr="00E922FC" w:rsidRDefault="004A1948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4A19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C6387B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1B1E7" w14:textId="39BF1171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BC2E86C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B5AAA" w14:textId="756F8743" w:rsidR="00EE64EF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</w:tr>
    </w:tbl>
    <w:p w14:paraId="1D751F15" w14:textId="77777777" w:rsidR="00913D8A" w:rsidRPr="009237E7" w:rsidRDefault="00913D8A" w:rsidP="00913D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right="-47"/>
        <w:rPr>
          <w:rFonts w:asciiTheme="majorBidi" w:hAnsiTheme="majorBidi" w:cstheme="majorBidi"/>
          <w:sz w:val="22"/>
          <w:szCs w:val="22"/>
        </w:rPr>
      </w:pPr>
    </w:p>
    <w:p w14:paraId="31363AE7" w14:textId="6477FD8A" w:rsidR="00913D8A" w:rsidRPr="00CB7769" w:rsidRDefault="00913D8A" w:rsidP="00913D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3"/>
          <w:tab w:val="right" w:pos="9290"/>
        </w:tabs>
        <w:spacing w:after="0" w:line="0" w:lineRule="atLeast"/>
        <w:ind w:right="-47" w:firstLine="450"/>
        <w:rPr>
          <w:rFonts w:asciiTheme="majorBidi" w:hAnsiTheme="majorBidi" w:cstheme="majorBidi"/>
          <w:sz w:val="28"/>
          <w:szCs w:val="28"/>
          <w:cs/>
        </w:rPr>
      </w:pPr>
      <w:r w:rsidRPr="00CB7769">
        <w:rPr>
          <w:rFonts w:asciiTheme="majorBidi" w:hAnsiTheme="majorBidi" w:cstheme="majorBidi"/>
          <w:sz w:val="28"/>
          <w:szCs w:val="28"/>
        </w:rPr>
        <w:t>*</w:t>
      </w:r>
      <w:r w:rsidRPr="00CB7769">
        <w:rPr>
          <w:rFonts w:asciiTheme="majorBidi" w:hAnsiTheme="majorBidi" w:cstheme="majorBidi"/>
          <w:sz w:val="28"/>
          <w:szCs w:val="28"/>
          <w:cs/>
        </w:rPr>
        <w:t>รวมสินทรัพย์ภาษีเงินได้รอการตัดบัญชีที่เกิดจากการตั้ง</w:t>
      </w:r>
      <w:r w:rsidR="000E3C7A">
        <w:rPr>
          <w:rFonts w:asciiTheme="majorBidi" w:hAnsiTheme="majorBidi" w:cstheme="majorBidi" w:hint="cs"/>
          <w:sz w:val="28"/>
          <w:szCs w:val="28"/>
          <w:cs/>
        </w:rPr>
        <w:t>ประมาณการหนี้สิน</w:t>
      </w:r>
      <w:r w:rsidRPr="00CB7769">
        <w:rPr>
          <w:rFonts w:asciiTheme="majorBidi" w:hAnsiTheme="majorBidi" w:cstheme="majorBidi"/>
          <w:sz w:val="28"/>
          <w:szCs w:val="28"/>
          <w:cs/>
        </w:rPr>
        <w:t>ค่าเสียหายจากคดีความ</w:t>
      </w:r>
    </w:p>
    <w:p w14:paraId="087E7455" w14:textId="56B0BBE1" w:rsidR="00913D8A" w:rsidRDefault="00913D8A" w:rsidP="00913D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right="-47"/>
        <w:rPr>
          <w:rFonts w:asciiTheme="majorBidi" w:hAnsiTheme="majorBidi" w:cstheme="majorBidi"/>
          <w:sz w:val="28"/>
          <w:szCs w:val="28"/>
        </w:rPr>
      </w:pPr>
    </w:p>
    <w:p w14:paraId="55247C01" w14:textId="5BA6DEF3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69"/>
        <w:gridCol w:w="236"/>
        <w:gridCol w:w="1161"/>
        <w:gridCol w:w="270"/>
        <w:gridCol w:w="1161"/>
        <w:gridCol w:w="237"/>
        <w:gridCol w:w="1149"/>
      </w:tblGrid>
      <w:tr w:rsidR="00E922FC" w:rsidRPr="00E922FC" w14:paraId="1336F717" w14:textId="77777777" w:rsidTr="00837A40">
        <w:trPr>
          <w:tblHeader/>
        </w:trPr>
        <w:tc>
          <w:tcPr>
            <w:tcW w:w="3960" w:type="dxa"/>
          </w:tcPr>
          <w:p w14:paraId="4605A79B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5383" w:type="dxa"/>
            <w:gridSpan w:val="7"/>
            <w:shd w:val="clear" w:color="auto" w:fill="auto"/>
          </w:tcPr>
          <w:p w14:paraId="61FBC810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22FC" w:rsidRPr="00E922FC" w14:paraId="580ADD43" w14:textId="77777777" w:rsidTr="00837A40">
        <w:trPr>
          <w:tblHeader/>
        </w:trPr>
        <w:tc>
          <w:tcPr>
            <w:tcW w:w="3960" w:type="dxa"/>
          </w:tcPr>
          <w:p w14:paraId="3EB1E8B3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4A38EF79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47C3A3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28ED0D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6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บันทึกเป็น (รายจ่าย) </w:t>
            </w:r>
            <w:r w:rsidRPr="00E922F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/ </w:t>
            </w:r>
            <w:r w:rsidRPr="00E922F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7" w:type="dxa"/>
            <w:shd w:val="clear" w:color="auto" w:fill="auto"/>
          </w:tcPr>
          <w:p w14:paraId="161AE557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0DCF760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2FC" w:rsidRPr="00E922FC" w14:paraId="6998DD14" w14:textId="77777777" w:rsidTr="00837A40">
        <w:trPr>
          <w:tblHeader/>
        </w:trPr>
        <w:tc>
          <w:tcPr>
            <w:tcW w:w="3960" w:type="dxa"/>
          </w:tcPr>
          <w:p w14:paraId="33D746CE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64C42327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3857299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18A32D8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CD6B72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7C9FF297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1F2A8690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D7917F5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922FC" w:rsidRPr="00E922FC" w14:paraId="565BA678" w14:textId="77777777" w:rsidTr="00837A40">
        <w:trPr>
          <w:tblHeader/>
        </w:trPr>
        <w:tc>
          <w:tcPr>
            <w:tcW w:w="3960" w:type="dxa"/>
          </w:tcPr>
          <w:p w14:paraId="2866489F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76FCB501" w14:textId="67F82778" w:rsidR="00E922FC" w:rsidRPr="00E922FC" w:rsidRDefault="00F97EA7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22FC"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2FC"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57B8DEDF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A4B066C" w14:textId="1776C10F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14:paraId="5B424F46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9E81BCE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7" w:type="dxa"/>
            <w:shd w:val="clear" w:color="auto" w:fill="auto"/>
          </w:tcPr>
          <w:p w14:paraId="787F6C79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4B715877" w14:textId="3E1FBE20" w:rsidR="00E922FC" w:rsidRPr="00E922FC" w:rsidRDefault="00F97EA7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922FC"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2FC"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922FC" w:rsidRPr="00E922FC" w14:paraId="10BF9E8E" w14:textId="77777777" w:rsidTr="00837A40">
        <w:trPr>
          <w:tblHeader/>
        </w:trPr>
        <w:tc>
          <w:tcPr>
            <w:tcW w:w="3960" w:type="dxa"/>
          </w:tcPr>
          <w:p w14:paraId="150E3040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C5DB4E1" w14:textId="6296BAA5" w:rsidR="00E922FC" w:rsidRPr="00E922FC" w:rsidRDefault="00F97EA7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1F10D55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7993770" w14:textId="1F5B952E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7BF0C16A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E38F7C4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7" w:type="dxa"/>
            <w:shd w:val="clear" w:color="auto" w:fill="auto"/>
          </w:tcPr>
          <w:p w14:paraId="4A860892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303B83C" w14:textId="044F98AC" w:rsidR="00E922FC" w:rsidRPr="00E922FC" w:rsidRDefault="00F97EA7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922FC" w:rsidRPr="00E922FC" w14:paraId="6284938D" w14:textId="77777777" w:rsidTr="00837A40">
        <w:trPr>
          <w:tblHeader/>
        </w:trPr>
        <w:tc>
          <w:tcPr>
            <w:tcW w:w="3960" w:type="dxa"/>
          </w:tcPr>
          <w:p w14:paraId="22326F60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3" w:type="dxa"/>
            <w:gridSpan w:val="7"/>
            <w:shd w:val="clear" w:color="auto" w:fill="auto"/>
          </w:tcPr>
          <w:p w14:paraId="03E77BC9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22FC" w:rsidRPr="00E922FC" w14:paraId="76BBB92A" w14:textId="77777777" w:rsidTr="00837A40">
        <w:tc>
          <w:tcPr>
            <w:tcW w:w="3960" w:type="dxa"/>
          </w:tcPr>
          <w:p w14:paraId="131D77A5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6C83AC3C" w14:textId="77777777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737BF3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366E062" w14:textId="77777777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BAF7E7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BC52CC3" w14:textId="77777777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1653187F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CDF89F2" w14:textId="77777777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2FC" w:rsidRPr="00E922FC" w14:paraId="7A5B6FDF" w14:textId="77777777" w:rsidTr="00837A40">
        <w:tc>
          <w:tcPr>
            <w:tcW w:w="3960" w:type="dxa"/>
          </w:tcPr>
          <w:p w14:paraId="1ABB7F90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69" w:type="dxa"/>
            <w:shd w:val="clear" w:color="auto" w:fill="auto"/>
          </w:tcPr>
          <w:p w14:paraId="2619822B" w14:textId="77777777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BA370B5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827955E" w14:textId="77777777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99E0CE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7523EBD" w14:textId="77777777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93DB4E5" w14:textId="77777777" w:rsidR="00E922FC" w:rsidRPr="00E922FC" w:rsidRDefault="00E922FC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F51A608" w14:textId="77777777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922FC" w:rsidRPr="00E922FC" w14:paraId="0A9BDCCD" w14:textId="77777777" w:rsidTr="00837A40">
        <w:tc>
          <w:tcPr>
            <w:tcW w:w="3960" w:type="dxa"/>
          </w:tcPr>
          <w:p w14:paraId="20DFBEAA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169" w:type="dxa"/>
            <w:shd w:val="clear" w:color="auto" w:fill="auto"/>
          </w:tcPr>
          <w:p w14:paraId="42A254F4" w14:textId="4E95A662" w:rsidR="00E922FC" w:rsidRPr="00E922FC" w:rsidRDefault="00F97EA7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68A1DC45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48C35C9" w14:textId="05586B3F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3" w:right="-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F81705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597DABC" w14:textId="0ACECE1D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60" w:right="-68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DAF0F72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FF08E9C" w14:textId="757CA425" w:rsidR="00E922FC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E922FC" w:rsidRPr="00E922FC" w14:paraId="49F75480" w14:textId="77777777" w:rsidTr="00837A40">
        <w:tc>
          <w:tcPr>
            <w:tcW w:w="3960" w:type="dxa"/>
          </w:tcPr>
          <w:p w14:paraId="18726E0E" w14:textId="77777777" w:rsidR="00E922FC" w:rsidRPr="00E922FC" w:rsidRDefault="00E922FC" w:rsidP="00E922FC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78F4D0CB" w14:textId="4D729CEF" w:rsidR="00E922FC" w:rsidRPr="00E922FC" w:rsidRDefault="00F97EA7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2FB0769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3583729" w14:textId="2A7B58FE" w:rsidR="00E922FC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3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A490EEF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FCEEE5E" w14:textId="09431186" w:rsidR="00E922FC" w:rsidRPr="00E922FC" w:rsidRDefault="00E922FC" w:rsidP="001C7EA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60" w:right="-6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09B7C9E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8088588" w14:textId="0879B76C" w:rsidR="00E922FC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E922FC" w:rsidRPr="00E922FC" w14:paraId="4D6DF5BB" w14:textId="77777777" w:rsidTr="00837A40">
        <w:tc>
          <w:tcPr>
            <w:tcW w:w="3960" w:type="dxa"/>
          </w:tcPr>
          <w:p w14:paraId="30717EC7" w14:textId="77777777" w:rsidR="00E922FC" w:rsidRPr="00E922FC" w:rsidRDefault="00E922FC" w:rsidP="00E922FC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ขาดทุนสะสมทางภาษียกไป</w:t>
            </w:r>
            <w:r w:rsidRPr="00E922FC"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  <w:t>*</w:t>
            </w:r>
          </w:p>
        </w:tc>
        <w:tc>
          <w:tcPr>
            <w:tcW w:w="1169" w:type="dxa"/>
            <w:shd w:val="clear" w:color="auto" w:fill="auto"/>
          </w:tcPr>
          <w:p w14:paraId="0D196EB0" w14:textId="1C93240A" w:rsidR="00E922FC" w:rsidRPr="00E922FC" w:rsidRDefault="00F97EA7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36" w:type="dxa"/>
            <w:shd w:val="clear" w:color="auto" w:fill="auto"/>
          </w:tcPr>
          <w:p w14:paraId="23B819F9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8C93C99" w14:textId="0380BD38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3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269CF1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35F777B" w14:textId="4729B0EC" w:rsidR="00E922FC" w:rsidRPr="00E922FC" w:rsidRDefault="00E922FC" w:rsidP="001C7EA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60" w:right="-6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07790C9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65FA4675" w14:textId="5682DA16" w:rsidR="00E922FC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E922FC" w:rsidRPr="00E922FC" w14:paraId="63A8E0DF" w14:textId="77777777" w:rsidTr="00837A40">
        <w:tc>
          <w:tcPr>
            <w:tcW w:w="3960" w:type="dxa"/>
          </w:tcPr>
          <w:p w14:paraId="0E78F11C" w14:textId="77777777" w:rsidR="00E922FC" w:rsidRPr="00E922FC" w:rsidRDefault="00E922FC" w:rsidP="00E922FC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ค่าเผื่อการด้อยค่าของเงินลงทุน</w:t>
            </w:r>
          </w:p>
        </w:tc>
        <w:tc>
          <w:tcPr>
            <w:tcW w:w="1169" w:type="dxa"/>
            <w:shd w:val="clear" w:color="auto" w:fill="auto"/>
          </w:tcPr>
          <w:p w14:paraId="50C68168" w14:textId="4A9EA3A2" w:rsidR="00E922FC" w:rsidRPr="00E922FC" w:rsidRDefault="00F97EA7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6A5F627F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8529BAB" w14:textId="2CF24941" w:rsidR="00E922FC" w:rsidRPr="00E922FC" w:rsidRDefault="00E922FC" w:rsidP="001C7EA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73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2AE0CA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BFE6DEA" w14:textId="65F10EE3" w:rsidR="00E922FC" w:rsidRPr="00E922FC" w:rsidRDefault="00E922FC" w:rsidP="001C7EA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60" w:right="-6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ACB7D41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B90F8E2" w14:textId="4E4E5BB2" w:rsidR="00E922FC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E922FC" w:rsidRPr="00E922FC" w14:paraId="58F4FEAE" w14:textId="77777777" w:rsidTr="00837A40">
        <w:tc>
          <w:tcPr>
            <w:tcW w:w="3960" w:type="dxa"/>
          </w:tcPr>
          <w:p w14:paraId="60C7C4FE" w14:textId="77777777" w:rsidR="00E922FC" w:rsidRPr="00E922FC" w:rsidRDefault="00E922FC" w:rsidP="00E922FC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ADD3962" w14:textId="0DBFD040" w:rsidR="00E922FC" w:rsidRPr="00E922FC" w:rsidRDefault="00F97EA7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3EF6122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16E2AFE" w14:textId="587D2D82" w:rsidR="00E922FC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3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A7443B8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9569D79" w14:textId="5566EF9D" w:rsidR="00E922FC" w:rsidRPr="00E922FC" w:rsidRDefault="00E922FC" w:rsidP="001C7EA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60" w:right="-6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E3E433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3B6700A" w14:textId="54D116EF" w:rsidR="00E922FC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922FC" w:rsidRPr="00E922FC" w14:paraId="63B3C84C" w14:textId="77777777" w:rsidTr="00837A40">
        <w:tc>
          <w:tcPr>
            <w:tcW w:w="3960" w:type="dxa"/>
          </w:tcPr>
          <w:p w14:paraId="49DB4B40" w14:textId="2F716333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2C19E" w14:textId="644CCDE5" w:rsidR="00E922FC" w:rsidRPr="00E922FC" w:rsidRDefault="00F97EA7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36" w:type="dxa"/>
            <w:shd w:val="clear" w:color="auto" w:fill="auto"/>
          </w:tcPr>
          <w:p w14:paraId="222AD5C4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79459" w14:textId="16471E9C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3"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E2F380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42ED3" w14:textId="5CEB9AC3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60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28A50668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38EA2" w14:textId="5E2AFAFB" w:rsidR="00E922FC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</w:tr>
      <w:tr w:rsidR="00E922FC" w:rsidRPr="00211292" w14:paraId="1619911A" w14:textId="77777777" w:rsidTr="00837A40">
        <w:tc>
          <w:tcPr>
            <w:tcW w:w="3960" w:type="dxa"/>
          </w:tcPr>
          <w:p w14:paraId="0317F796" w14:textId="77777777" w:rsidR="00E922FC" w:rsidRPr="00211292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4981DF27" w14:textId="77777777" w:rsidR="00E922FC" w:rsidRPr="00211292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5AB4B6" w14:textId="77777777" w:rsidR="00E922FC" w:rsidRPr="00211292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0D376EC" w14:textId="77777777" w:rsidR="00E922FC" w:rsidRPr="00211292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3" w:right="-1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85F62E" w14:textId="77777777" w:rsidR="00E922FC" w:rsidRPr="00211292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D421044" w14:textId="77777777" w:rsidR="00E922FC" w:rsidRPr="00211292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60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0A76B41C" w14:textId="77777777" w:rsidR="00E922FC" w:rsidRPr="00211292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6E83A84" w14:textId="77777777" w:rsidR="00E922FC" w:rsidRPr="00211292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22FC" w:rsidRPr="00E922FC" w14:paraId="1F53A732" w14:textId="77777777" w:rsidTr="00837A40">
        <w:tc>
          <w:tcPr>
            <w:tcW w:w="3960" w:type="dxa"/>
          </w:tcPr>
          <w:p w14:paraId="6DE0604B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53DB12E2" w14:textId="77777777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7048D6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CA70052" w14:textId="77777777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3"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C44E09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EF2A009" w14:textId="77777777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60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CF26145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98A7268" w14:textId="77777777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22FC" w:rsidRPr="00E922FC" w14:paraId="79D2C390" w14:textId="77777777" w:rsidTr="00837A40">
        <w:tc>
          <w:tcPr>
            <w:tcW w:w="3960" w:type="dxa"/>
          </w:tcPr>
          <w:p w14:paraId="6741F178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67D96D4C" w14:textId="64414E2C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B42DB3F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EE1C32B" w14:textId="05E2E0B4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3"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094D2B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DE250E7" w14:textId="55F18EFA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60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E465F12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CBA1560" w14:textId="2032DE86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7EAD" w:rsidRPr="00E922FC" w14:paraId="438693ED" w14:textId="77777777" w:rsidTr="00837A40">
        <w:tc>
          <w:tcPr>
            <w:tcW w:w="3960" w:type="dxa"/>
          </w:tcPr>
          <w:p w14:paraId="25A5544A" w14:textId="63955F25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ค่าความเสียหาย</w:t>
            </w:r>
          </w:p>
        </w:tc>
        <w:tc>
          <w:tcPr>
            <w:tcW w:w="1169" w:type="dxa"/>
            <w:shd w:val="clear" w:color="auto" w:fill="auto"/>
          </w:tcPr>
          <w:p w14:paraId="529F60CA" w14:textId="77777777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511148" w14:textId="77777777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C10C037" w14:textId="77777777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3"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AAB546" w14:textId="77777777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4F94095" w14:textId="77777777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60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92F5B3D" w14:textId="77777777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8CBF518" w14:textId="77777777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7EAD" w:rsidRPr="00E922FC" w14:paraId="100F7C8D" w14:textId="77777777" w:rsidTr="00837A40">
        <w:tc>
          <w:tcPr>
            <w:tcW w:w="3960" w:type="dxa"/>
          </w:tcPr>
          <w:p w14:paraId="1CE5CED4" w14:textId="094AC8FD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ของวัตถุดิบคงคลัง</w:t>
            </w:r>
          </w:p>
        </w:tc>
        <w:tc>
          <w:tcPr>
            <w:tcW w:w="1169" w:type="dxa"/>
            <w:shd w:val="clear" w:color="auto" w:fill="auto"/>
          </w:tcPr>
          <w:p w14:paraId="373C6BCA" w14:textId="2E37307F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FFF6E2" w14:textId="77777777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DAEEF0E" w14:textId="3C5AE59B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3"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15B358" w14:textId="77777777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A8E06D7" w14:textId="06274BBF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60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5A95813" w14:textId="77777777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CA48F05" w14:textId="0403CE45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22FC" w:rsidRPr="00E922FC" w14:paraId="14DBE85E" w14:textId="77777777" w:rsidTr="00837A40">
        <w:tc>
          <w:tcPr>
            <w:tcW w:w="3960" w:type="dxa"/>
          </w:tcPr>
          <w:p w14:paraId="3D29D682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917164B" w14:textId="1A0ED8EB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BEDF49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688DB86" w14:textId="0B84D730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3"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5A5BA7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47AE371" w14:textId="02401532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60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7454B9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EE2FB9F" w14:textId="2E22D178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22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22FC" w:rsidRPr="00E922FC" w14:paraId="21AB32B7" w14:textId="77777777" w:rsidTr="00837A40">
        <w:tc>
          <w:tcPr>
            <w:tcW w:w="3960" w:type="dxa"/>
          </w:tcPr>
          <w:p w14:paraId="536E1D50" w14:textId="4F27CB4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7649F" w14:textId="3721A770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8C0A72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9735A" w14:textId="6102E280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3"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4B4FE4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48B9C" w14:textId="76ACC7D3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60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8ACB8D6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BC96D" w14:textId="14325688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922FC" w:rsidRPr="00E922FC" w14:paraId="11ECF04D" w14:textId="77777777" w:rsidTr="00837A40">
        <w:tc>
          <w:tcPr>
            <w:tcW w:w="3960" w:type="dxa"/>
          </w:tcPr>
          <w:p w14:paraId="3FC56156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3E554" w14:textId="79455D1E" w:rsidR="00E922FC" w:rsidRPr="00E922FC" w:rsidRDefault="00F97EA7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36" w:type="dxa"/>
            <w:shd w:val="clear" w:color="auto" w:fill="auto"/>
          </w:tcPr>
          <w:p w14:paraId="6BF18D1F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FD4A6" w14:textId="04C40635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3" w:right="-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4DBDD8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8E3A1" w14:textId="247F8D72" w:rsidR="00E922FC" w:rsidRPr="00E922FC" w:rsidRDefault="00E922FC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60" w:right="-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BC1815C" w14:textId="77777777" w:rsidR="00E922FC" w:rsidRPr="00E922FC" w:rsidRDefault="00E922FC" w:rsidP="00E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C9997" w14:textId="5579AC67" w:rsidR="00E922FC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</w:tr>
    </w:tbl>
    <w:p w14:paraId="0FD1B04F" w14:textId="77777777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9D27123" w14:textId="77777777" w:rsidR="001C7EAD" w:rsidRPr="00CB7769" w:rsidRDefault="001C7EAD" w:rsidP="001C7E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3"/>
          <w:tab w:val="right" w:pos="9290"/>
        </w:tabs>
        <w:spacing w:after="0" w:line="0" w:lineRule="atLeast"/>
        <w:ind w:right="-47" w:firstLine="450"/>
        <w:rPr>
          <w:rFonts w:asciiTheme="majorBidi" w:hAnsiTheme="majorBidi" w:cstheme="majorBidi"/>
          <w:sz w:val="28"/>
          <w:szCs w:val="28"/>
          <w:cs/>
        </w:rPr>
      </w:pPr>
      <w:r w:rsidRPr="00CB7769">
        <w:rPr>
          <w:rFonts w:asciiTheme="majorBidi" w:hAnsiTheme="majorBidi" w:cstheme="majorBidi"/>
          <w:sz w:val="28"/>
          <w:szCs w:val="28"/>
        </w:rPr>
        <w:t>*</w:t>
      </w:r>
      <w:r w:rsidRPr="00CB7769">
        <w:rPr>
          <w:rFonts w:asciiTheme="majorBidi" w:hAnsiTheme="majorBidi" w:cstheme="majorBidi"/>
          <w:sz w:val="28"/>
          <w:szCs w:val="28"/>
          <w:cs/>
        </w:rPr>
        <w:t>รวมสินทรัพย์ภาษีเงินได้รอการตัดบัญชีที่เกิดจากการตั้ง</w:t>
      </w:r>
      <w:r>
        <w:rPr>
          <w:rFonts w:asciiTheme="majorBidi" w:hAnsiTheme="majorBidi" w:cstheme="majorBidi" w:hint="cs"/>
          <w:sz w:val="28"/>
          <w:szCs w:val="28"/>
          <w:cs/>
        </w:rPr>
        <w:t>ประมาณการหนี้สิน</w:t>
      </w:r>
      <w:r w:rsidRPr="00CB7769">
        <w:rPr>
          <w:rFonts w:asciiTheme="majorBidi" w:hAnsiTheme="majorBidi" w:cstheme="majorBidi"/>
          <w:sz w:val="28"/>
          <w:szCs w:val="28"/>
          <w:cs/>
        </w:rPr>
        <w:t>ค่าเสียหายจากคดีความ</w:t>
      </w:r>
    </w:p>
    <w:p w14:paraId="205DB56C" w14:textId="77777777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CE815EE" w14:textId="77777777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8"/>
        <w:gridCol w:w="1008"/>
        <w:gridCol w:w="236"/>
        <w:gridCol w:w="1008"/>
        <w:gridCol w:w="270"/>
        <w:gridCol w:w="1152"/>
        <w:gridCol w:w="237"/>
        <w:gridCol w:w="1008"/>
        <w:gridCol w:w="237"/>
        <w:gridCol w:w="1008"/>
      </w:tblGrid>
      <w:tr w:rsidR="00EE64EF" w:rsidRPr="00E922FC" w14:paraId="6A409786" w14:textId="77777777" w:rsidTr="00CC7FC8">
        <w:trPr>
          <w:tblHeader/>
        </w:trPr>
        <w:tc>
          <w:tcPr>
            <w:tcW w:w="3168" w:type="dxa"/>
          </w:tcPr>
          <w:p w14:paraId="3ACAEE96" w14:textId="42B64AF5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6164" w:type="dxa"/>
            <w:gridSpan w:val="9"/>
            <w:shd w:val="clear" w:color="auto" w:fill="auto"/>
          </w:tcPr>
          <w:p w14:paraId="0DC8C52A" w14:textId="0CCA7FD0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4EF" w:rsidRPr="00E922FC" w14:paraId="1F6F1843" w14:textId="77777777" w:rsidTr="00DF6005">
        <w:trPr>
          <w:tblHeader/>
        </w:trPr>
        <w:tc>
          <w:tcPr>
            <w:tcW w:w="3168" w:type="dxa"/>
          </w:tcPr>
          <w:p w14:paraId="59799C57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96FA507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B1AB4D7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351930A" w14:textId="3324F5C0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EE64EF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บันทึกเป็น (รายจ่าย) </w:t>
            </w:r>
            <w:r w:rsidRPr="00EE64EF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/ </w:t>
            </w:r>
            <w:r w:rsidRPr="00EE64EF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รายได้ใ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น</w:t>
            </w:r>
          </w:p>
        </w:tc>
        <w:tc>
          <w:tcPr>
            <w:tcW w:w="237" w:type="dxa"/>
          </w:tcPr>
          <w:p w14:paraId="0B82BE9A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1D6D6DD" w14:textId="77777777" w:rsid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19FDA99D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360B0E5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922FC" w:rsidRPr="00E922FC" w14:paraId="7C92A2E6" w14:textId="77777777" w:rsidTr="00E922FC">
        <w:trPr>
          <w:tblHeader/>
        </w:trPr>
        <w:tc>
          <w:tcPr>
            <w:tcW w:w="3168" w:type="dxa"/>
          </w:tcPr>
          <w:p w14:paraId="14E2A957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6872EF8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1B21BB0F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811F58E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40630E2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8E484F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7A7663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E833BE9" w14:textId="39651332" w:rsidR="00E922FC" w:rsidRPr="001C7EAD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EA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</w:t>
            </w:r>
          </w:p>
        </w:tc>
        <w:tc>
          <w:tcPr>
            <w:tcW w:w="237" w:type="dxa"/>
            <w:shd w:val="clear" w:color="auto" w:fill="auto"/>
          </w:tcPr>
          <w:p w14:paraId="5978E25A" w14:textId="11D4746D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D9086DE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922FC" w:rsidRPr="00E922FC" w14:paraId="4C460401" w14:textId="77777777" w:rsidTr="00E922FC">
        <w:trPr>
          <w:tblHeader/>
        </w:trPr>
        <w:tc>
          <w:tcPr>
            <w:tcW w:w="3168" w:type="dxa"/>
          </w:tcPr>
          <w:p w14:paraId="208050DC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5AAD2C6" w14:textId="51464DC0" w:rsidR="00E922FC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22FC"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2FC"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3564E161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A270BFE" w14:textId="08864412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14:paraId="47041399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270A608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7" w:type="dxa"/>
          </w:tcPr>
          <w:p w14:paraId="21C580F5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DBCDE24" w14:textId="36EF2B7E" w:rsidR="00E922FC" w:rsidRPr="001C7EAD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EA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</w:t>
            </w:r>
          </w:p>
        </w:tc>
        <w:tc>
          <w:tcPr>
            <w:tcW w:w="237" w:type="dxa"/>
            <w:shd w:val="clear" w:color="auto" w:fill="auto"/>
          </w:tcPr>
          <w:p w14:paraId="369E4564" w14:textId="2B9E29F8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0D8E7EB" w14:textId="4F892A15" w:rsidR="00E922FC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922FC"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22FC"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922FC" w:rsidRPr="00E922FC" w14:paraId="5F312F3B" w14:textId="77777777" w:rsidTr="00E922FC">
        <w:trPr>
          <w:tblHeader/>
        </w:trPr>
        <w:tc>
          <w:tcPr>
            <w:tcW w:w="3168" w:type="dxa"/>
          </w:tcPr>
          <w:p w14:paraId="351467EA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AE355C5" w14:textId="734896BD" w:rsidR="00E922FC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E5E57A2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454BF6F" w14:textId="1C5BCAF8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72410081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2BD4661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7" w:type="dxa"/>
          </w:tcPr>
          <w:p w14:paraId="298AB261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4D5536B" w14:textId="7A598CE2" w:rsidR="00E922FC" w:rsidRPr="001C7EAD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EA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37" w:type="dxa"/>
            <w:shd w:val="clear" w:color="auto" w:fill="auto"/>
          </w:tcPr>
          <w:p w14:paraId="7241D845" w14:textId="01A2FD20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312B185" w14:textId="1FEA821A" w:rsidR="00E922FC" w:rsidRPr="00E922FC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E64EF" w:rsidRPr="00E922FC" w14:paraId="30F965AA" w14:textId="77777777" w:rsidTr="009C734C">
        <w:trPr>
          <w:tblHeader/>
        </w:trPr>
        <w:tc>
          <w:tcPr>
            <w:tcW w:w="3168" w:type="dxa"/>
          </w:tcPr>
          <w:p w14:paraId="466AD240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4" w:type="dxa"/>
            <w:gridSpan w:val="9"/>
            <w:shd w:val="clear" w:color="auto" w:fill="auto"/>
          </w:tcPr>
          <w:p w14:paraId="0D1670FE" w14:textId="600BFF1C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22FC" w:rsidRPr="00E922FC" w14:paraId="0B9BC471" w14:textId="77777777" w:rsidTr="00E922FC">
        <w:tc>
          <w:tcPr>
            <w:tcW w:w="3168" w:type="dxa"/>
          </w:tcPr>
          <w:p w14:paraId="129150A3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08" w:type="dxa"/>
            <w:shd w:val="clear" w:color="auto" w:fill="auto"/>
          </w:tcPr>
          <w:p w14:paraId="6BCF485E" w14:textId="77777777" w:rsidR="00E922FC" w:rsidRPr="00E922FC" w:rsidRDefault="00E922FC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181F1C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A6E2A72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5F36DF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2C8F297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10B233A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8BA5CED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20F3BB5" w14:textId="66EE22CF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D727913" w14:textId="77777777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2FC" w:rsidRPr="00E922FC" w14:paraId="3C3BD67A" w14:textId="77777777" w:rsidTr="00E922FC">
        <w:tc>
          <w:tcPr>
            <w:tcW w:w="3168" w:type="dxa"/>
          </w:tcPr>
          <w:p w14:paraId="71CBE429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08" w:type="dxa"/>
            <w:shd w:val="clear" w:color="auto" w:fill="auto"/>
          </w:tcPr>
          <w:p w14:paraId="35FCF32E" w14:textId="77777777" w:rsidR="00E922FC" w:rsidRPr="00E922FC" w:rsidRDefault="00E922FC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09EFF8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C47E924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C7E111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81244F4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F64532B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25DD95B" w14:textId="77777777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FEC478A" w14:textId="008BE85D" w:rsidR="00E922FC" w:rsidRPr="00E922FC" w:rsidRDefault="00E922FC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6815F8F" w14:textId="77777777" w:rsidR="00E922FC" w:rsidRPr="00E922FC" w:rsidRDefault="00E922FC" w:rsidP="00912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9" w:right="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64EF" w:rsidRPr="00E922FC" w14:paraId="39D6E379" w14:textId="77777777" w:rsidTr="00E922FC">
        <w:tc>
          <w:tcPr>
            <w:tcW w:w="3168" w:type="dxa"/>
          </w:tcPr>
          <w:p w14:paraId="5E9FE4E1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008" w:type="dxa"/>
            <w:shd w:val="clear" w:color="auto" w:fill="auto"/>
          </w:tcPr>
          <w:p w14:paraId="371C6E6B" w14:textId="6620EB92" w:rsidR="00EE64EF" w:rsidRPr="00E922FC" w:rsidRDefault="00F97EA7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8C4E12D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3FF612E" w14:textId="18C6B586" w:rsidR="00EE64EF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73FCF6B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050E11" w14:textId="23F0B501" w:rsidR="00EE64EF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6E46F8F7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A82EB1C" w14:textId="63C0F2F1" w:rsidR="00EE64EF" w:rsidRPr="000E3C7A" w:rsidRDefault="000E3C7A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0E3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AF985FB" w14:textId="356839EC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195C5EE" w14:textId="368DD1B1" w:rsidR="00EE64EF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EE64EF" w:rsidRPr="00E922FC" w14:paraId="4C488E1B" w14:textId="77777777" w:rsidTr="00E922FC">
        <w:tc>
          <w:tcPr>
            <w:tcW w:w="3168" w:type="dxa"/>
          </w:tcPr>
          <w:p w14:paraId="03E172A6" w14:textId="77777777" w:rsidR="00EE64EF" w:rsidRPr="00E922FC" w:rsidRDefault="00EE64EF" w:rsidP="00EE64E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008" w:type="dxa"/>
            <w:shd w:val="clear" w:color="auto" w:fill="auto"/>
          </w:tcPr>
          <w:p w14:paraId="7AF80E09" w14:textId="7440760F" w:rsidR="00EE64EF" w:rsidRPr="00E922FC" w:rsidRDefault="00F97EA7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193F7744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2CF3941" w14:textId="31881A4C" w:rsidR="00EE64EF" w:rsidRPr="00E922FC" w:rsidRDefault="00FA7E3B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A7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7EA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E3C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D44C60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582EFF1" w14:textId="20BF1C01" w:rsidR="00EE64EF" w:rsidRPr="00E922FC" w:rsidRDefault="009B0E4B" w:rsidP="001C7EA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90C2F42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997527D" w14:textId="76E130B0" w:rsidR="00EE64EF" w:rsidRPr="000E3C7A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7B3BCE0F" w14:textId="0B828790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05D09AA" w14:textId="7E9A0412" w:rsidR="00EE64EF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C7E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E64EF" w:rsidRPr="00E922FC" w14:paraId="7E4ADCD2" w14:textId="77777777" w:rsidTr="00E922FC">
        <w:tc>
          <w:tcPr>
            <w:tcW w:w="3168" w:type="dxa"/>
          </w:tcPr>
          <w:p w14:paraId="1680895D" w14:textId="77777777" w:rsidR="00EE64EF" w:rsidRPr="00E922FC" w:rsidRDefault="00EE64EF" w:rsidP="00EE64E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ขาดทุนสะสมทางภาษียกไป</w:t>
            </w:r>
            <w:r w:rsidRPr="00E922FC"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  <w:t>*</w:t>
            </w:r>
          </w:p>
        </w:tc>
        <w:tc>
          <w:tcPr>
            <w:tcW w:w="1008" w:type="dxa"/>
            <w:shd w:val="clear" w:color="auto" w:fill="auto"/>
          </w:tcPr>
          <w:p w14:paraId="5C22694F" w14:textId="1627706E" w:rsidR="00EE64EF" w:rsidRPr="00E922FC" w:rsidRDefault="00F97EA7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2F2EE234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4A8AAF3" w14:textId="3130501F" w:rsidR="00EE64EF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5B2FFBF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F0A298F" w14:textId="39B53A88" w:rsidR="00EE64EF" w:rsidRPr="00E922FC" w:rsidRDefault="009B0E4B" w:rsidP="001C7EA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238949D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6007EA" w14:textId="4BEB5DDF" w:rsidR="00EE64EF" w:rsidRPr="000E3C7A" w:rsidRDefault="000E3C7A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0E3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3E957B9" w14:textId="2D446193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9D728F3" w14:textId="6AD150FE" w:rsidR="00EE64EF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EE64EF" w:rsidRPr="00E922FC" w14:paraId="53269A43" w14:textId="77777777" w:rsidTr="00EE64EF">
        <w:tc>
          <w:tcPr>
            <w:tcW w:w="3168" w:type="dxa"/>
          </w:tcPr>
          <w:p w14:paraId="19066FBC" w14:textId="77777777" w:rsidR="00EE64EF" w:rsidRPr="00E922FC" w:rsidRDefault="00EE64EF" w:rsidP="00EE64E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ค่าเผื่อการด้อยค่าของเงินลงทุน</w:t>
            </w:r>
          </w:p>
        </w:tc>
        <w:tc>
          <w:tcPr>
            <w:tcW w:w="1008" w:type="dxa"/>
            <w:shd w:val="clear" w:color="auto" w:fill="auto"/>
          </w:tcPr>
          <w:p w14:paraId="26F93420" w14:textId="157BE5C4" w:rsidR="00EE64EF" w:rsidRPr="00E922FC" w:rsidRDefault="00F97EA7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41516546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AA70A5D" w14:textId="6CE5B42D" w:rsidR="00EE64EF" w:rsidRPr="00E922FC" w:rsidRDefault="00FA7E3B" w:rsidP="001C7EA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A7E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FA7E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458D1E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84390FC" w14:textId="78933EDB" w:rsidR="00EE64EF" w:rsidRPr="00E922FC" w:rsidRDefault="009B0E4B" w:rsidP="001C7EA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31352A6E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AEACE24" w14:textId="1B3019E1" w:rsidR="00EE64EF" w:rsidRPr="000E3C7A" w:rsidRDefault="000E3C7A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0E3C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31E12A0" w14:textId="061C68BD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3BD605D" w14:textId="6D092F2A" w:rsidR="00EE64EF" w:rsidRPr="00E922FC" w:rsidRDefault="006C1645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4EF" w:rsidRPr="00E922FC" w14:paraId="27936A7E" w14:textId="77777777" w:rsidTr="00EE64EF">
        <w:tc>
          <w:tcPr>
            <w:tcW w:w="3168" w:type="dxa"/>
          </w:tcPr>
          <w:p w14:paraId="0AF8EB50" w14:textId="77777777" w:rsidR="00EE64EF" w:rsidRPr="00E922FC" w:rsidRDefault="00EE64EF" w:rsidP="00EE64E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A680FEB" w14:textId="41CEAC40" w:rsidR="00EE64EF" w:rsidRPr="00E922FC" w:rsidRDefault="00F97EA7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5375228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657B3AE" w14:textId="7C1F8D73" w:rsidR="00EE64EF" w:rsidRPr="00E922FC" w:rsidRDefault="00DD3533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2D94EA50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EDB935" w14:textId="43DF5464" w:rsidR="00EE64EF" w:rsidRPr="00E922FC" w:rsidRDefault="009B0E4B" w:rsidP="001C7EA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7C709EF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D7D3D5B" w14:textId="7E2F3689" w:rsidR="00EE64EF" w:rsidRPr="000E3C7A" w:rsidRDefault="00DD3533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7" w:type="dxa"/>
            <w:shd w:val="clear" w:color="auto" w:fill="auto"/>
          </w:tcPr>
          <w:p w14:paraId="6EE6FE4B" w14:textId="6CF2E662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EB66D7F" w14:textId="40039CCA" w:rsidR="00EE64EF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E64EF" w:rsidRPr="00E922FC" w14:paraId="6F801827" w14:textId="77777777" w:rsidTr="00EE64EF">
        <w:tc>
          <w:tcPr>
            <w:tcW w:w="3168" w:type="dxa"/>
          </w:tcPr>
          <w:p w14:paraId="5D6936F1" w14:textId="4FE2C2C2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DAD38" w14:textId="1DBD1B02" w:rsidR="00EE64EF" w:rsidRPr="00E922FC" w:rsidRDefault="00F97EA7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14:paraId="129B05E1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D359E" w14:textId="274423D6" w:rsidR="00EE64EF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D3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3EE709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208AE" w14:textId="04B49067" w:rsidR="00EE64EF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7304C319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0D98E25" w14:textId="744EF7FF" w:rsidR="00EE64EF" w:rsidRPr="00215D89" w:rsidRDefault="00DD3533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2183CED5" w14:textId="08A79A5D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29021" w14:textId="5AE54775" w:rsidR="00EE64EF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1C7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EE64EF" w:rsidRPr="00E922FC" w14:paraId="634B6BD2" w14:textId="77777777" w:rsidTr="00EE64EF">
        <w:tc>
          <w:tcPr>
            <w:tcW w:w="3168" w:type="dxa"/>
          </w:tcPr>
          <w:p w14:paraId="202B8C07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1A7A5C2" w14:textId="77777777" w:rsidR="00EE64EF" w:rsidRPr="00E922FC" w:rsidRDefault="00EE64EF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8EECAD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1A8397" w14:textId="77777777" w:rsidR="00EE64EF" w:rsidRPr="00E922FC" w:rsidRDefault="00EE64EF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36EA10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2BE0FC1" w14:textId="77777777" w:rsidR="00EE64EF" w:rsidRPr="00E922FC" w:rsidRDefault="00EE64EF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C693E33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3B8E9DF" w14:textId="77777777" w:rsidR="00EE64EF" w:rsidRPr="00E922FC" w:rsidRDefault="00EE64EF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06F0B78" w14:textId="552EE94C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F17E8D1" w14:textId="77777777" w:rsidR="00EE64EF" w:rsidRPr="00E922FC" w:rsidRDefault="00EE64EF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F" w:rsidRPr="00E922FC" w14:paraId="14BC685B" w14:textId="77777777" w:rsidTr="00E922FC">
        <w:tc>
          <w:tcPr>
            <w:tcW w:w="3168" w:type="dxa"/>
          </w:tcPr>
          <w:p w14:paraId="5F744595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08" w:type="dxa"/>
            <w:shd w:val="clear" w:color="auto" w:fill="auto"/>
          </w:tcPr>
          <w:p w14:paraId="0A9E4D5C" w14:textId="77777777" w:rsidR="00EE64EF" w:rsidRPr="00E922FC" w:rsidRDefault="00EE64EF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0A68EF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868809B" w14:textId="77777777" w:rsidR="00EE64EF" w:rsidRPr="00E922FC" w:rsidRDefault="00EE64EF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1A5D74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A7FE5E3" w14:textId="77777777" w:rsidR="00EE64EF" w:rsidRPr="00E922FC" w:rsidRDefault="00EE64EF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C80A029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9353358" w14:textId="77777777" w:rsidR="00EE64EF" w:rsidRPr="00E922FC" w:rsidRDefault="00EE64EF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A2F886" w14:textId="67F0BAA5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2251C52" w14:textId="77777777" w:rsidR="00EE64EF" w:rsidRPr="00E922FC" w:rsidRDefault="00EE64EF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F" w:rsidRPr="00E922FC" w14:paraId="6CB648F9" w14:textId="77777777" w:rsidTr="00E922FC">
        <w:tc>
          <w:tcPr>
            <w:tcW w:w="3168" w:type="dxa"/>
          </w:tcPr>
          <w:p w14:paraId="1AFC3A8F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08" w:type="dxa"/>
            <w:shd w:val="clear" w:color="auto" w:fill="auto"/>
          </w:tcPr>
          <w:p w14:paraId="595F4F13" w14:textId="2A36C6E6" w:rsidR="00EE64EF" w:rsidRPr="00E922FC" w:rsidRDefault="00EE64EF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E64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695E8D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D5D081C" w14:textId="6FE319C7" w:rsidR="00EE64EF" w:rsidRPr="009B0E4B" w:rsidRDefault="009B0E4B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7E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B0E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0CFF8D" w14:textId="77777777" w:rsidR="00EE64EF" w:rsidRPr="009B0E4B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EB494D8" w14:textId="59C23111" w:rsidR="00EE64EF" w:rsidRPr="009B0E4B" w:rsidRDefault="009B0E4B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AE0B876" w14:textId="77777777" w:rsidR="00EE64EF" w:rsidRPr="009B0E4B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D74BD1D" w14:textId="4F9B0734" w:rsidR="00EE64EF" w:rsidRPr="009B0E4B" w:rsidRDefault="000E3C7A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0BF0D65" w14:textId="28FF83EC" w:rsidR="00EE64EF" w:rsidRPr="009B0E4B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C7196E3" w14:textId="09FB0B6F" w:rsidR="00EE64EF" w:rsidRPr="009B0E4B" w:rsidRDefault="009B0E4B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1E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B0E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7EAD" w:rsidRPr="00E922FC" w14:paraId="45C1B265" w14:textId="77777777" w:rsidTr="00E922FC">
        <w:tc>
          <w:tcPr>
            <w:tcW w:w="3168" w:type="dxa"/>
          </w:tcPr>
          <w:p w14:paraId="281A5AD7" w14:textId="1B53A5F1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ค่าความเสียหาย</w:t>
            </w:r>
          </w:p>
        </w:tc>
        <w:tc>
          <w:tcPr>
            <w:tcW w:w="1008" w:type="dxa"/>
            <w:shd w:val="clear" w:color="auto" w:fill="auto"/>
          </w:tcPr>
          <w:p w14:paraId="161BB09E" w14:textId="77777777" w:rsidR="001C7EAD" w:rsidRPr="00E922FC" w:rsidRDefault="001C7EAD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534DF4" w14:textId="77777777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9E25816" w14:textId="77777777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5A4B02" w14:textId="77777777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1FC9837" w14:textId="77777777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6D9751" w14:textId="77777777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3A3E4D8" w14:textId="77777777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26865FF" w14:textId="3287ED35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A1DD6AE" w14:textId="77777777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7EAD" w:rsidRPr="00E922FC" w14:paraId="6BF84281" w14:textId="77777777" w:rsidTr="00EE64EF">
        <w:tc>
          <w:tcPr>
            <w:tcW w:w="3168" w:type="dxa"/>
          </w:tcPr>
          <w:p w14:paraId="32E596B9" w14:textId="0E66B486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ของวัตถุดิบคงคลัง</w:t>
            </w:r>
          </w:p>
        </w:tc>
        <w:tc>
          <w:tcPr>
            <w:tcW w:w="1008" w:type="dxa"/>
            <w:shd w:val="clear" w:color="auto" w:fill="auto"/>
          </w:tcPr>
          <w:p w14:paraId="2CD3FC5E" w14:textId="79586833" w:rsidR="001C7EAD" w:rsidRPr="00E922FC" w:rsidRDefault="001C7EAD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EE64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856EB9" w14:textId="77777777" w:rsidR="001C7EAD" w:rsidRPr="00E922FC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8F5A179" w14:textId="21631BA0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4078DE" w14:textId="77777777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E69DBA7" w14:textId="09E1400E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6E8BBBA" w14:textId="77777777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5907EA0" w14:textId="01094F4B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1C6B03" w14:textId="618EFD18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34227A9" w14:textId="20116DE9" w:rsidR="001C7EAD" w:rsidRPr="009B0E4B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B0E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D3533" w:rsidRPr="00E922FC" w14:paraId="4D8385EE" w14:textId="77777777" w:rsidTr="00EE64EF">
        <w:tc>
          <w:tcPr>
            <w:tcW w:w="3168" w:type="dxa"/>
          </w:tcPr>
          <w:p w14:paraId="0ED8EECF" w14:textId="51849A70" w:rsidR="00DD3533" w:rsidRPr="00E922FC" w:rsidRDefault="00DD3533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08" w:type="dxa"/>
            <w:shd w:val="clear" w:color="auto" w:fill="auto"/>
          </w:tcPr>
          <w:p w14:paraId="334E3D96" w14:textId="00F048F5" w:rsidR="00DD3533" w:rsidRPr="00EE64EF" w:rsidRDefault="00DD3533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9D7AC8" w14:textId="77777777" w:rsidR="00DD3533" w:rsidRPr="00E922FC" w:rsidRDefault="00DD3533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37C3BF3" w14:textId="2A021CFC" w:rsidR="00DD3533" w:rsidRPr="009B0E4B" w:rsidRDefault="00DD3533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014A555" w14:textId="77777777" w:rsidR="00DD3533" w:rsidRPr="009B0E4B" w:rsidRDefault="00DD3533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3176F5F" w14:textId="372DAE60" w:rsidR="00DD3533" w:rsidRPr="009B0E4B" w:rsidRDefault="00DD3533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518398C" w14:textId="77777777" w:rsidR="00DD3533" w:rsidRPr="009B0E4B" w:rsidRDefault="00DD3533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D6485E0" w14:textId="15611AC1" w:rsidR="00DD3533" w:rsidRDefault="00DD3533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7" w:type="dxa"/>
            <w:shd w:val="clear" w:color="auto" w:fill="auto"/>
          </w:tcPr>
          <w:p w14:paraId="1470E74D" w14:textId="77777777" w:rsidR="00DD3533" w:rsidRPr="009B0E4B" w:rsidRDefault="00DD3533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A663171" w14:textId="7A1EB9C0" w:rsidR="00DD3533" w:rsidRPr="009B0E4B" w:rsidRDefault="00DD3533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4EF" w:rsidRPr="00E922FC" w14:paraId="68FF4DFE" w14:textId="77777777" w:rsidTr="00EE64EF">
        <w:tc>
          <w:tcPr>
            <w:tcW w:w="3168" w:type="dxa"/>
          </w:tcPr>
          <w:p w14:paraId="40B59BAA" w14:textId="162C713D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1AA05" w14:textId="49CA3E4A" w:rsidR="00EE64EF" w:rsidRPr="00E922FC" w:rsidRDefault="00EE64EF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842C74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A1F2D" w14:textId="12A016EB" w:rsidR="00EE64EF" w:rsidRPr="00E922FC" w:rsidRDefault="009B0E4B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D3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7AF4A9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8E623" w14:textId="722787FD" w:rsidR="00EE64EF" w:rsidRPr="00E922FC" w:rsidRDefault="009B0E4B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8C6ECA9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F6F5022" w14:textId="21CA1FF6" w:rsidR="00EE64EF" w:rsidRPr="000E3C7A" w:rsidRDefault="000E3C7A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D35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E3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671B88A" w14:textId="2BE65C4A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484B" w14:textId="6C919F91" w:rsidR="00EE64EF" w:rsidRPr="00E922FC" w:rsidRDefault="009B0E4B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C7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E64EF" w:rsidRPr="00E922FC" w14:paraId="14E967EF" w14:textId="77777777" w:rsidTr="00EE64EF">
        <w:tc>
          <w:tcPr>
            <w:tcW w:w="3168" w:type="dxa"/>
          </w:tcPr>
          <w:p w14:paraId="256006EE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6A363" w14:textId="282A6C5B" w:rsidR="00EE64EF" w:rsidRPr="00E922FC" w:rsidRDefault="00F97EA7" w:rsidP="00A3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236" w:type="dxa"/>
            <w:shd w:val="clear" w:color="auto" w:fill="auto"/>
          </w:tcPr>
          <w:p w14:paraId="63E6FF61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0142A" w14:textId="06B3E83E" w:rsidR="00EE64EF" w:rsidRPr="00E922FC" w:rsidRDefault="009B0E4B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C7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9B0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7266A0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7DA06" w14:textId="3EA9DE82" w:rsidR="00EE64EF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6F484DF6" w14:textId="77777777" w:rsidR="00EE64EF" w:rsidRPr="00E922FC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88A717F" w14:textId="4FB000CE" w:rsidR="00EE64EF" w:rsidRPr="00215D89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7" w:type="dxa"/>
            <w:shd w:val="clear" w:color="auto" w:fill="auto"/>
          </w:tcPr>
          <w:p w14:paraId="28D3E01D" w14:textId="2C620C9B" w:rsidR="00EE64EF" w:rsidRPr="00215D89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97A65" w14:textId="778E81C5" w:rsidR="00EE64EF" w:rsidRPr="00E922FC" w:rsidRDefault="00F97EA7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</w:tr>
    </w:tbl>
    <w:p w14:paraId="0351D4ED" w14:textId="00BF0445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305C7B7" w14:textId="77777777" w:rsidR="001C7EAD" w:rsidRPr="00CB7769" w:rsidRDefault="001C7EAD" w:rsidP="001C7E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3"/>
          <w:tab w:val="right" w:pos="9290"/>
        </w:tabs>
        <w:spacing w:after="0" w:line="0" w:lineRule="atLeast"/>
        <w:ind w:right="-47" w:firstLine="450"/>
        <w:rPr>
          <w:rFonts w:asciiTheme="majorBidi" w:hAnsiTheme="majorBidi" w:cstheme="majorBidi"/>
          <w:sz w:val="28"/>
          <w:szCs w:val="28"/>
          <w:cs/>
        </w:rPr>
      </w:pPr>
      <w:r w:rsidRPr="00CB7769">
        <w:rPr>
          <w:rFonts w:asciiTheme="majorBidi" w:hAnsiTheme="majorBidi" w:cstheme="majorBidi"/>
          <w:sz w:val="28"/>
          <w:szCs w:val="28"/>
        </w:rPr>
        <w:t>*</w:t>
      </w:r>
      <w:r w:rsidRPr="00CB7769">
        <w:rPr>
          <w:rFonts w:asciiTheme="majorBidi" w:hAnsiTheme="majorBidi" w:cstheme="majorBidi"/>
          <w:sz w:val="28"/>
          <w:szCs w:val="28"/>
          <w:cs/>
        </w:rPr>
        <w:t>รวมสินทรัพย์ภาษีเงินได้รอการตัดบัญชีที่เกิดจากการตั้ง</w:t>
      </w:r>
      <w:r>
        <w:rPr>
          <w:rFonts w:asciiTheme="majorBidi" w:hAnsiTheme="majorBidi" w:cstheme="majorBidi" w:hint="cs"/>
          <w:sz w:val="28"/>
          <w:szCs w:val="28"/>
          <w:cs/>
        </w:rPr>
        <w:t>ประมาณการหนี้สิน</w:t>
      </w:r>
      <w:r w:rsidRPr="00CB7769">
        <w:rPr>
          <w:rFonts w:asciiTheme="majorBidi" w:hAnsiTheme="majorBidi" w:cstheme="majorBidi"/>
          <w:sz w:val="28"/>
          <w:szCs w:val="28"/>
          <w:cs/>
        </w:rPr>
        <w:t>ค่าเสียหายจากคดีความ</w:t>
      </w:r>
    </w:p>
    <w:p w14:paraId="3B137A46" w14:textId="7546938A" w:rsidR="008174D6" w:rsidRDefault="0081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F96FEB5" w14:textId="77777777" w:rsidR="008174D6" w:rsidRDefault="0081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BC3F20F" w14:textId="2E9E2082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69"/>
        <w:gridCol w:w="236"/>
        <w:gridCol w:w="1161"/>
        <w:gridCol w:w="270"/>
        <w:gridCol w:w="1161"/>
        <w:gridCol w:w="237"/>
        <w:gridCol w:w="1149"/>
      </w:tblGrid>
      <w:tr w:rsidR="00EE64EF" w:rsidRPr="00EE64EF" w14:paraId="18372C3A" w14:textId="77777777" w:rsidTr="00837A40">
        <w:trPr>
          <w:tblHeader/>
        </w:trPr>
        <w:tc>
          <w:tcPr>
            <w:tcW w:w="3960" w:type="dxa"/>
          </w:tcPr>
          <w:p w14:paraId="3D0CE8BB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6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5383" w:type="dxa"/>
            <w:gridSpan w:val="7"/>
            <w:shd w:val="clear" w:color="auto" w:fill="auto"/>
          </w:tcPr>
          <w:p w14:paraId="334925AD" w14:textId="397E0D44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4EF" w:rsidRPr="00EE64EF" w14:paraId="0C4B957C" w14:textId="77777777" w:rsidTr="00837A40">
        <w:trPr>
          <w:tblHeader/>
        </w:trPr>
        <w:tc>
          <w:tcPr>
            <w:tcW w:w="3960" w:type="dxa"/>
          </w:tcPr>
          <w:p w14:paraId="17A86066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3186ECCB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36E304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AFDDED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6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E64E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บันทึกเป็น (รายจ่าย) </w:t>
            </w:r>
            <w:r w:rsidRPr="00EE64E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/ </w:t>
            </w:r>
            <w:r w:rsidRPr="00EE64E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7" w:type="dxa"/>
            <w:shd w:val="clear" w:color="auto" w:fill="auto"/>
          </w:tcPr>
          <w:p w14:paraId="19E1C642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57FA0E1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4EF" w:rsidRPr="00EE64EF" w14:paraId="5DE763A9" w14:textId="77777777" w:rsidTr="00837A40">
        <w:trPr>
          <w:tblHeader/>
        </w:trPr>
        <w:tc>
          <w:tcPr>
            <w:tcW w:w="3960" w:type="dxa"/>
          </w:tcPr>
          <w:p w14:paraId="4AB25CEF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37A42114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2E95D774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5775927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EA4091C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5FE25C7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1FC1C62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FD9B450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E64EF" w:rsidRPr="00EE64EF" w14:paraId="429BA7E4" w14:textId="77777777" w:rsidTr="00837A40">
        <w:trPr>
          <w:tblHeader/>
        </w:trPr>
        <w:tc>
          <w:tcPr>
            <w:tcW w:w="3960" w:type="dxa"/>
          </w:tcPr>
          <w:p w14:paraId="10E73B51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1DB3BA4" w14:textId="1CD854BA" w:rsidR="00EE64EF" w:rsidRPr="00EE64EF" w:rsidRDefault="00F97EA7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64EF" w:rsidRPr="00EE64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64EF" w:rsidRPr="00EE64E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228BB24F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4444F39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14:paraId="2BA02556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9C50FBC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7" w:type="dxa"/>
            <w:shd w:val="clear" w:color="auto" w:fill="auto"/>
          </w:tcPr>
          <w:p w14:paraId="57F981AD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9F0B6A5" w14:textId="488EB9CB" w:rsidR="00EE64EF" w:rsidRPr="00EE64EF" w:rsidRDefault="00F97EA7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E64EF" w:rsidRPr="00EE64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64EF" w:rsidRPr="00EE64E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E64EF" w:rsidRPr="00EE64EF" w14:paraId="30992BD2" w14:textId="77777777" w:rsidTr="00837A40">
        <w:trPr>
          <w:tblHeader/>
        </w:trPr>
        <w:tc>
          <w:tcPr>
            <w:tcW w:w="3960" w:type="dxa"/>
          </w:tcPr>
          <w:p w14:paraId="6884A866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443D3156" w14:textId="3645AB57" w:rsidR="00EE64EF" w:rsidRPr="00EE64EF" w:rsidRDefault="00F97EA7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A9A99BD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808DE46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14:paraId="2743EB96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3B1B042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7" w:type="dxa"/>
            <w:shd w:val="clear" w:color="auto" w:fill="auto"/>
          </w:tcPr>
          <w:p w14:paraId="02C3BADB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9E4262C" w14:textId="6A5DB5C7" w:rsidR="00EE64EF" w:rsidRPr="00EE64EF" w:rsidRDefault="00F97EA7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E64EF" w:rsidRPr="00EE64EF" w14:paraId="4FCAA917" w14:textId="77777777" w:rsidTr="00837A40">
        <w:trPr>
          <w:tblHeader/>
        </w:trPr>
        <w:tc>
          <w:tcPr>
            <w:tcW w:w="3960" w:type="dxa"/>
          </w:tcPr>
          <w:p w14:paraId="7F32ECDB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3" w:type="dxa"/>
            <w:gridSpan w:val="7"/>
            <w:shd w:val="clear" w:color="auto" w:fill="auto"/>
          </w:tcPr>
          <w:p w14:paraId="5FB57808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64EF" w:rsidRPr="00EE64EF" w14:paraId="2E69EB67" w14:textId="77777777" w:rsidTr="00837A40">
        <w:tc>
          <w:tcPr>
            <w:tcW w:w="3960" w:type="dxa"/>
          </w:tcPr>
          <w:p w14:paraId="2CC5BD8F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3905E77F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8ED718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CDE7309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EFE666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A66D7DB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673CFB0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3F378B2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4EF" w:rsidRPr="00EE64EF" w14:paraId="3BC8156F" w14:textId="77777777" w:rsidTr="00837A40">
        <w:tc>
          <w:tcPr>
            <w:tcW w:w="3960" w:type="dxa"/>
          </w:tcPr>
          <w:p w14:paraId="3078A4BD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69" w:type="dxa"/>
            <w:shd w:val="clear" w:color="auto" w:fill="auto"/>
          </w:tcPr>
          <w:p w14:paraId="1F54A3BB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19F1D6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75F5B5C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40B03C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CB5E981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9CBCF6E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AE1996E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E64EF" w:rsidRPr="00EE64EF" w14:paraId="1B3E2D49" w14:textId="77777777" w:rsidTr="00837A40">
        <w:tc>
          <w:tcPr>
            <w:tcW w:w="3960" w:type="dxa"/>
          </w:tcPr>
          <w:p w14:paraId="05EB2290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E64E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169" w:type="dxa"/>
            <w:shd w:val="clear" w:color="auto" w:fill="auto"/>
          </w:tcPr>
          <w:p w14:paraId="28999C9F" w14:textId="01401776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281A3CFB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1A22C06" w14:textId="5F4A74FD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E64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7F968F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ABF9E26" w14:textId="5FA788BE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E64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4230C79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4FA22A50" w14:textId="2FFE63F8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EE64EF" w:rsidRPr="00EE64EF" w14:paraId="21EFE6DC" w14:textId="77777777" w:rsidTr="00837A40">
        <w:tc>
          <w:tcPr>
            <w:tcW w:w="3960" w:type="dxa"/>
          </w:tcPr>
          <w:p w14:paraId="3B5C046A" w14:textId="77777777" w:rsidR="00EE64EF" w:rsidRPr="00EE64EF" w:rsidRDefault="00EE64EF" w:rsidP="00EE64E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54222781" w14:textId="4158EEC0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D526744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D5068A8" w14:textId="2E37411C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0CBBD6A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32E50D2" w14:textId="3F79D3D1" w:rsidR="00EE64EF" w:rsidRPr="00EE64EF" w:rsidRDefault="00EE64EF" w:rsidP="00EE64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2DF3C70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791E7EB5" w14:textId="072FBA43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EE64EF" w:rsidRPr="00EE64EF" w14:paraId="5DBC90CE" w14:textId="77777777" w:rsidTr="00837A40">
        <w:tc>
          <w:tcPr>
            <w:tcW w:w="3960" w:type="dxa"/>
          </w:tcPr>
          <w:p w14:paraId="0B783834" w14:textId="77777777" w:rsidR="00EE64EF" w:rsidRPr="00EE64EF" w:rsidRDefault="00EE64EF" w:rsidP="00EE64E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ขาดทุนสะสมทางภาษียกไป</w:t>
            </w:r>
            <w:r w:rsidRPr="00EE64EF">
              <w:rPr>
                <w:rFonts w:asciiTheme="majorBidi" w:eastAsia="MS Mincho" w:hAnsiTheme="majorBidi" w:cstheme="majorBidi"/>
                <w:sz w:val="30"/>
                <w:szCs w:val="30"/>
                <w:lang w:val="en-US" w:eastAsia="ja-JP" w:bidi="th-TH"/>
              </w:rPr>
              <w:t>*</w:t>
            </w:r>
          </w:p>
        </w:tc>
        <w:tc>
          <w:tcPr>
            <w:tcW w:w="1169" w:type="dxa"/>
            <w:shd w:val="clear" w:color="auto" w:fill="auto"/>
          </w:tcPr>
          <w:p w14:paraId="1E10D1CC" w14:textId="5CD8FA99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36" w:type="dxa"/>
            <w:shd w:val="clear" w:color="auto" w:fill="auto"/>
          </w:tcPr>
          <w:p w14:paraId="064D4DB7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EAB0759" w14:textId="4C89D78B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EE64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45BF11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8BFD1EF" w14:textId="0B105D9E" w:rsidR="00EE64EF" w:rsidRPr="00EE64EF" w:rsidRDefault="00EE64EF" w:rsidP="00EE64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1E580BC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C888E01" w14:textId="0D513763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EE64EF" w:rsidRPr="00EE64EF" w14:paraId="0C65AA3F" w14:textId="77777777" w:rsidTr="00837A40">
        <w:tc>
          <w:tcPr>
            <w:tcW w:w="3960" w:type="dxa"/>
          </w:tcPr>
          <w:p w14:paraId="260C23E0" w14:textId="77777777" w:rsidR="00EE64EF" w:rsidRPr="00EE64EF" w:rsidRDefault="00EE64EF" w:rsidP="00EE64E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ค่าเผื่อการด้อยค่าของเงินลงทุน</w:t>
            </w:r>
          </w:p>
        </w:tc>
        <w:tc>
          <w:tcPr>
            <w:tcW w:w="1169" w:type="dxa"/>
            <w:shd w:val="clear" w:color="auto" w:fill="auto"/>
          </w:tcPr>
          <w:p w14:paraId="3AC91793" w14:textId="4D486F5A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4F9A3C04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AFD4895" w14:textId="65F17579" w:rsidR="00EE64EF" w:rsidRPr="00EE64EF" w:rsidRDefault="00EE64EF" w:rsidP="00EE64E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D661E2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875E85A" w14:textId="7B347DEB" w:rsidR="00EE64EF" w:rsidRPr="00EE64EF" w:rsidRDefault="00EE64EF" w:rsidP="00EE64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E5FA8F4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6E14D78" w14:textId="537153A6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EE64EF" w:rsidRPr="00EE64EF" w14:paraId="71717B66" w14:textId="77777777" w:rsidTr="00837A40">
        <w:tc>
          <w:tcPr>
            <w:tcW w:w="3960" w:type="dxa"/>
          </w:tcPr>
          <w:p w14:paraId="3340E876" w14:textId="77777777" w:rsidR="00EE64EF" w:rsidRPr="00EE64EF" w:rsidRDefault="00EE64EF" w:rsidP="00EE64EF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5C22CBD6" w14:textId="077D5E03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DF2A9D5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16A2919" w14:textId="64C82811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B759F6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502D67C" w14:textId="588B89AA" w:rsidR="00EE64EF" w:rsidRPr="00EE64EF" w:rsidRDefault="00EE64EF" w:rsidP="00EE64E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8EB1BA8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E90BB62" w14:textId="3024F1C4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E64EF" w:rsidRPr="00EE64EF" w14:paraId="5F83256B" w14:textId="77777777" w:rsidTr="00837A40">
        <w:tc>
          <w:tcPr>
            <w:tcW w:w="3960" w:type="dxa"/>
          </w:tcPr>
          <w:p w14:paraId="2997E3A7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55137" w14:textId="3BBFB2AC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36" w:type="dxa"/>
            <w:shd w:val="clear" w:color="auto" w:fill="auto"/>
          </w:tcPr>
          <w:p w14:paraId="3E0972C3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47D22" w14:textId="3BAB8E9B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C1301B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F62D6" w14:textId="7484A6CB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05F7C4B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06D6" w14:textId="7AD7649E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  <w:tr w:rsidR="00EE64EF" w:rsidRPr="00EE64EF" w14:paraId="2E67F2F0" w14:textId="77777777" w:rsidTr="00837A40">
        <w:tc>
          <w:tcPr>
            <w:tcW w:w="3960" w:type="dxa"/>
          </w:tcPr>
          <w:p w14:paraId="453F665E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C46FE97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A1A38C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60C10A4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E75B29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1A13034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1FC2FB8E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16394710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F" w:rsidRPr="00EE64EF" w14:paraId="7E5CEA0B" w14:textId="77777777" w:rsidTr="00837A40">
        <w:tc>
          <w:tcPr>
            <w:tcW w:w="3960" w:type="dxa"/>
          </w:tcPr>
          <w:p w14:paraId="64DFB345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6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9" w:type="dxa"/>
            <w:shd w:val="clear" w:color="auto" w:fill="auto"/>
          </w:tcPr>
          <w:p w14:paraId="74ED4A99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53C0B9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E155DD5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BDB269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C722DB3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35017C6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42ACE869" w14:textId="77777777" w:rsidR="00EE64EF" w:rsidRPr="00EE64EF" w:rsidRDefault="00EE64EF" w:rsidP="00837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F" w:rsidRPr="00EE64EF" w14:paraId="4FD2B866" w14:textId="77777777" w:rsidTr="00837A40">
        <w:tc>
          <w:tcPr>
            <w:tcW w:w="3960" w:type="dxa"/>
          </w:tcPr>
          <w:p w14:paraId="4D8BA966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69" w:type="dxa"/>
            <w:shd w:val="clear" w:color="auto" w:fill="auto"/>
          </w:tcPr>
          <w:p w14:paraId="01EE7C36" w14:textId="435E201E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E64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1FC20A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E63C9BC" w14:textId="52F1F800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E64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3F0271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D4D9E64" w14:textId="264E3AB8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5C2272F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4663381" w14:textId="18A6BD7E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E64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7EAD" w:rsidRPr="00EE64EF" w14:paraId="7F214F15" w14:textId="77777777" w:rsidTr="00837A40">
        <w:tc>
          <w:tcPr>
            <w:tcW w:w="3960" w:type="dxa"/>
          </w:tcPr>
          <w:p w14:paraId="61F90768" w14:textId="6F444B15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ค่าความเสียหาย</w:t>
            </w:r>
          </w:p>
        </w:tc>
        <w:tc>
          <w:tcPr>
            <w:tcW w:w="1169" w:type="dxa"/>
            <w:shd w:val="clear" w:color="auto" w:fill="auto"/>
          </w:tcPr>
          <w:p w14:paraId="299DFF44" w14:textId="77777777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56AF6B" w14:textId="77777777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1945BEF" w14:textId="77777777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97C546" w14:textId="77777777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0780C89" w14:textId="77777777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885B225" w14:textId="77777777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C100F22" w14:textId="77777777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7EAD" w:rsidRPr="00EE64EF" w14:paraId="3523E248" w14:textId="77777777" w:rsidTr="00837A40">
        <w:tc>
          <w:tcPr>
            <w:tcW w:w="3960" w:type="dxa"/>
          </w:tcPr>
          <w:p w14:paraId="3BE3E0A0" w14:textId="0DB208BD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22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922FC">
              <w:rPr>
                <w:rFonts w:asciiTheme="majorBidi" w:hAnsiTheme="majorBidi" w:cstheme="majorBidi"/>
                <w:sz w:val="30"/>
                <w:szCs w:val="30"/>
                <w:cs/>
              </w:rPr>
              <w:t>ของวัตถุดิบคงคลัง</w:t>
            </w:r>
          </w:p>
        </w:tc>
        <w:tc>
          <w:tcPr>
            <w:tcW w:w="1169" w:type="dxa"/>
            <w:shd w:val="clear" w:color="auto" w:fill="auto"/>
          </w:tcPr>
          <w:p w14:paraId="302D27AD" w14:textId="40336A8F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EE64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57F19C" w14:textId="77777777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BDCDEBC" w14:textId="58F6D5DB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59D62B" w14:textId="77777777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87A23D7" w14:textId="1077141E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0BD9804" w14:textId="77777777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47DB20A" w14:textId="7F3C6DE6" w:rsidR="001C7EAD" w:rsidRPr="00EE64EF" w:rsidRDefault="001C7EAD" w:rsidP="001C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EE64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64EF" w:rsidRPr="00EE64EF" w14:paraId="50825343" w14:textId="77777777" w:rsidTr="00837A40">
        <w:tc>
          <w:tcPr>
            <w:tcW w:w="3960" w:type="dxa"/>
          </w:tcPr>
          <w:p w14:paraId="10B18CD3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4272A" w14:textId="7D699EDD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10F25B0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5A9F4" w14:textId="252156C3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F5C764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F0153" w14:textId="4CB2EAF3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7129742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18B1B" w14:textId="42461068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E64EF" w:rsidRPr="00EE64EF" w14:paraId="2FFCD271" w14:textId="77777777" w:rsidTr="00837A40">
        <w:tc>
          <w:tcPr>
            <w:tcW w:w="3960" w:type="dxa"/>
          </w:tcPr>
          <w:p w14:paraId="32C123FB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E2A94" w14:textId="71A5E5A2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36" w:type="dxa"/>
            <w:shd w:val="clear" w:color="auto" w:fill="auto"/>
          </w:tcPr>
          <w:p w14:paraId="070433CE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4169D" w14:textId="1D07101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246865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598A0" w14:textId="2ED884AF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E6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47CF2DE" w14:textId="77777777" w:rsidR="00EE64EF" w:rsidRPr="00EE64EF" w:rsidRDefault="00EE64EF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DDFBB" w14:textId="0D8A2476" w:rsidR="00EE64EF" w:rsidRPr="00EE64EF" w:rsidRDefault="00F97EA7" w:rsidP="00EE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9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</w:tr>
    </w:tbl>
    <w:p w14:paraId="29527370" w14:textId="77777777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9092AC" w14:textId="77777777" w:rsidR="008174D6" w:rsidRPr="00CB7769" w:rsidRDefault="008174D6" w:rsidP="00817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3"/>
          <w:tab w:val="right" w:pos="9290"/>
        </w:tabs>
        <w:spacing w:after="0" w:line="0" w:lineRule="atLeast"/>
        <w:ind w:right="-47" w:firstLine="450"/>
        <w:rPr>
          <w:rFonts w:asciiTheme="majorBidi" w:hAnsiTheme="majorBidi" w:cstheme="majorBidi"/>
          <w:sz w:val="28"/>
          <w:szCs w:val="28"/>
          <w:cs/>
        </w:rPr>
      </w:pPr>
      <w:r w:rsidRPr="00CB7769">
        <w:rPr>
          <w:rFonts w:asciiTheme="majorBidi" w:hAnsiTheme="majorBidi" w:cstheme="majorBidi"/>
          <w:sz w:val="28"/>
          <w:szCs w:val="28"/>
        </w:rPr>
        <w:t>*</w:t>
      </w:r>
      <w:r w:rsidRPr="00CB7769">
        <w:rPr>
          <w:rFonts w:asciiTheme="majorBidi" w:hAnsiTheme="majorBidi" w:cstheme="majorBidi"/>
          <w:sz w:val="28"/>
          <w:szCs w:val="28"/>
          <w:cs/>
        </w:rPr>
        <w:t>รวมสินทรัพย์ภาษีเงินได้รอการตัดบัญชีที่เกิดจากการตั้งสำรองค่าเสียหายจากคดีความ</w:t>
      </w:r>
    </w:p>
    <w:p w14:paraId="77D67A3F" w14:textId="7D04A510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7D601EE" w14:textId="7248071B" w:rsidR="008174D6" w:rsidRPr="00FA2792" w:rsidRDefault="008174D6" w:rsidP="005D1E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94447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F97EA7" w:rsidRPr="00944476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9444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44476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F97EA7" w:rsidRPr="00944476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9444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B6C5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กลุ่มบริษัทและ</w:t>
      </w:r>
      <w:r w:rsidRPr="00944476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บริษัทมีขาดทุนทางภาษี</w:t>
      </w:r>
      <w:r w:rsidR="00944476" w:rsidRPr="00944476">
        <w:rPr>
          <w:rFonts w:asciiTheme="majorBidi" w:hAnsiTheme="majorBidi" w:cstheme="majorBidi" w:hint="cs"/>
          <w:spacing w:val="-4"/>
          <w:sz w:val="30"/>
          <w:szCs w:val="30"/>
          <w:cs/>
        </w:rPr>
        <w:t>สะสม</w:t>
      </w:r>
      <w:r w:rsidRPr="0094447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 </w:t>
      </w:r>
      <w:r w:rsidR="00F97EA7" w:rsidRPr="00944476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944476" w:rsidRPr="00944476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EB6C50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94447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44476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EB6C5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EB6C50">
        <w:rPr>
          <w:rFonts w:asciiTheme="majorBidi" w:hAnsiTheme="majorBidi" w:cstheme="majorBidi"/>
          <w:spacing w:val="-4"/>
          <w:sz w:val="30"/>
          <w:szCs w:val="30"/>
        </w:rPr>
        <w:t xml:space="preserve">981 </w:t>
      </w:r>
      <w:r w:rsidR="00EB6C50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ตามลำดับ</w:t>
      </w:r>
      <w:r w:rsidR="00944476">
        <w:rPr>
          <w:rFonts w:asciiTheme="majorBidi" w:hAnsiTheme="majorBidi" w:cstheme="majorBidi" w:hint="cs"/>
          <w:sz w:val="30"/>
          <w:szCs w:val="30"/>
          <w:cs/>
        </w:rPr>
        <w:t xml:space="preserve"> ซึ่งจะ</w:t>
      </w:r>
      <w:r w:rsidR="00944476" w:rsidRPr="00944476">
        <w:rPr>
          <w:rFonts w:asciiTheme="majorBidi" w:hAnsiTheme="majorBidi" w:cstheme="majorBidi"/>
          <w:sz w:val="30"/>
          <w:szCs w:val="30"/>
          <w:cs/>
        </w:rPr>
        <w:t xml:space="preserve">สิ้นอายุในปี </w:t>
      </w:r>
      <w:r w:rsidR="00944476" w:rsidRPr="00944476">
        <w:rPr>
          <w:rFonts w:asciiTheme="majorBidi" w:hAnsiTheme="majorBidi" w:cstheme="majorBidi"/>
          <w:sz w:val="30"/>
          <w:szCs w:val="30"/>
        </w:rPr>
        <w:t>256</w:t>
      </w:r>
      <w:r w:rsidR="00064C2D">
        <w:rPr>
          <w:rFonts w:asciiTheme="majorBidi" w:hAnsiTheme="majorBidi" w:cstheme="majorBidi"/>
          <w:sz w:val="30"/>
          <w:szCs w:val="30"/>
        </w:rPr>
        <w:t>6</w:t>
      </w:r>
      <w:r w:rsidR="00944476" w:rsidRPr="00944476">
        <w:rPr>
          <w:rFonts w:asciiTheme="majorBidi" w:hAnsiTheme="majorBidi" w:cstheme="majorBidi"/>
          <w:sz w:val="30"/>
          <w:szCs w:val="30"/>
        </w:rPr>
        <w:t>-25</w:t>
      </w:r>
      <w:r w:rsidR="00064C2D">
        <w:rPr>
          <w:rFonts w:asciiTheme="majorBidi" w:hAnsiTheme="majorBidi" w:cstheme="majorBidi"/>
          <w:sz w:val="30"/>
          <w:szCs w:val="30"/>
        </w:rPr>
        <w:t>74</w:t>
      </w:r>
      <w:r w:rsidR="00944476" w:rsidRPr="00944476">
        <w:rPr>
          <w:rFonts w:asciiTheme="majorBidi" w:hAnsiTheme="majorBidi" w:cstheme="majorBidi"/>
          <w:sz w:val="30"/>
          <w:szCs w:val="30"/>
        </w:rPr>
        <w:t xml:space="preserve"> </w:t>
      </w:r>
      <w:r w:rsidR="00EB6C5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1C7EAD">
        <w:rPr>
          <w:rFonts w:asciiTheme="majorBidi" w:hAnsiTheme="majorBidi" w:cstheme="majorBidi"/>
          <w:sz w:val="30"/>
          <w:szCs w:val="30"/>
          <w:cs/>
        </w:rPr>
        <w:t>ยังไม่ได้รับรู้รายการดังกล่าวเป็นสินทรัพย์ภาษีเงินได้รอการตัดบัญชี เนื่องจาก</w:t>
      </w:r>
      <w:r w:rsidR="00EB6C50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1C7EAD">
        <w:rPr>
          <w:rFonts w:asciiTheme="majorBidi" w:hAnsiTheme="majorBidi" w:cstheme="majorBidi"/>
          <w:sz w:val="30"/>
          <w:szCs w:val="30"/>
          <w:cs/>
        </w:rPr>
        <w:t>บริษัทพิจารณาว่าไม่มีกำไรทาง</w:t>
      </w:r>
      <w:r w:rsidRPr="00AA060C">
        <w:rPr>
          <w:rFonts w:asciiTheme="majorBidi" w:hAnsiTheme="majorBidi" w:cstheme="majorBidi"/>
          <w:spacing w:val="-2"/>
          <w:sz w:val="30"/>
          <w:szCs w:val="30"/>
          <w:cs/>
        </w:rPr>
        <w:t>ภาษีเพียงพอในอนาคตที่จะนำสินทรัพย์ภาษีเงินได้รอการตัดบัญชีที่เกี่ยวข้องมาใช้ประโยชน์ได้</w:t>
      </w:r>
      <w:r w:rsidR="00944476" w:rsidRPr="00AA060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944476" w:rsidRPr="00AA060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(2564: </w:t>
      </w:r>
      <w:r w:rsidR="00AA060C" w:rsidRPr="00AA060C">
        <w:rPr>
          <w:rFonts w:asciiTheme="majorBidi" w:hAnsiTheme="majorBidi" w:cstheme="majorBidi"/>
          <w:i/>
          <w:iCs/>
          <w:spacing w:val="-2"/>
          <w:sz w:val="30"/>
          <w:szCs w:val="30"/>
        </w:rPr>
        <w:t>91</w:t>
      </w:r>
      <w:r w:rsidR="00EB6C50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AA060C" w:rsidRPr="00AA060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944476" w:rsidRPr="00AA060C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="00EB6C5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และ </w:t>
      </w:r>
      <w:r w:rsidR="00EB6C5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912 </w:t>
      </w:r>
      <w:r w:rsidR="00EB6C5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 ตามลำดับ</w:t>
      </w:r>
      <w:r w:rsidR="00944476" w:rsidRPr="00AA060C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4EDA2EF" w14:textId="77777777" w:rsidR="008174D6" w:rsidRDefault="0081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381A8C" w14:textId="5B236494" w:rsidR="00E922FC" w:rsidRDefault="00E9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C605C17" w14:textId="3FCBEF4D" w:rsidR="007A2000" w:rsidRPr="0008365F" w:rsidRDefault="00D11C6F" w:rsidP="0008365F">
      <w:pPr>
        <w:pStyle w:val="NFS1"/>
        <w:ind w:left="540" w:hanging="540"/>
        <w:rPr>
          <w:b/>
          <w:bCs/>
        </w:rPr>
      </w:pPr>
      <w:r w:rsidRPr="0008365F">
        <w:rPr>
          <w:b/>
          <w:bCs/>
          <w:cs/>
        </w:rPr>
        <w:lastRenderedPageBreak/>
        <w:t>สิทธิประโยชน์จากการส่งเสริมการลงทุน</w:t>
      </w:r>
    </w:p>
    <w:p w14:paraId="16C0BAF9" w14:textId="77777777" w:rsidR="007A2000" w:rsidRPr="00C07993" w:rsidRDefault="007A2000" w:rsidP="007A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576E32CC" w14:textId="364D3266" w:rsidR="00D11C6F" w:rsidRPr="00D11C6F" w:rsidRDefault="00D11C6F" w:rsidP="00D11C6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11C6F">
        <w:rPr>
          <w:rFonts w:asciiTheme="majorBidi" w:hAnsiTheme="majorBidi" w:hint="cs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บริษัทได้รับบัตรส่งเสริมการลงทุนจากสำนักงานคณะกรรมการส่งเสริมการลงทุนสำหรับการผลิตแ</w:t>
      </w:r>
      <w:r w:rsidRPr="00D11C6F">
        <w:rPr>
          <w:rFonts w:asciiTheme="majorBidi" w:hAnsiTheme="majorBidi" w:cstheme="majorBidi"/>
          <w:sz w:val="30"/>
          <w:szCs w:val="30"/>
          <w:cs/>
        </w:rPr>
        <w:t>ละการจัดจำหน่ายผลิตภัณฑ์เมทิลเอสเตอร์ แฟตตี้แอลกอฮอล์ กลีเซอรีน และโพแทสเซียมซัลเฟต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BA279F">
        <w:rPr>
          <w:rFonts w:asciiTheme="majorBidi" w:hAnsiTheme="majorBidi"/>
          <w:spacing w:val="2"/>
          <w:sz w:val="30"/>
          <w:szCs w:val="30"/>
          <w:cs/>
        </w:rPr>
        <w:t>/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BA279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ตามระยะเวลา</w:t>
      </w:r>
      <w:r w:rsidRPr="00BA279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  <w:r w:rsidRPr="00BA279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A279F">
        <w:rPr>
          <w:rFonts w:asciiTheme="majorBidi" w:hAnsiTheme="majorBidi" w:hint="cs"/>
          <w:spacing w:val="2"/>
          <w:sz w:val="30"/>
          <w:szCs w:val="30"/>
          <w:cs/>
        </w:rPr>
        <w:t>ซึ่งบริษัทต้องถือปฏิบัติตาม</w:t>
      </w:r>
    </w:p>
    <w:p w14:paraId="78C9B5D6" w14:textId="77777777" w:rsidR="007A2000" w:rsidRPr="00CB7769" w:rsidRDefault="007A2000" w:rsidP="007A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4"/>
          <w:szCs w:val="24"/>
          <w:cs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0"/>
        <w:gridCol w:w="990"/>
        <w:gridCol w:w="270"/>
        <w:gridCol w:w="1008"/>
        <w:gridCol w:w="249"/>
        <w:gridCol w:w="993"/>
        <w:gridCol w:w="270"/>
        <w:gridCol w:w="990"/>
        <w:gridCol w:w="270"/>
        <w:gridCol w:w="990"/>
      </w:tblGrid>
      <w:tr w:rsidR="007A2000" w:rsidRPr="00C07993" w14:paraId="7BCF8608" w14:textId="77777777" w:rsidTr="003B1589">
        <w:tc>
          <w:tcPr>
            <w:tcW w:w="1710" w:type="dxa"/>
          </w:tcPr>
          <w:p w14:paraId="6D51BAD1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0" w:type="dxa"/>
            <w:gridSpan w:val="11"/>
          </w:tcPr>
          <w:p w14:paraId="7378C94D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7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A2000" w:rsidRPr="00C07993" w14:paraId="306FD2A7" w14:textId="77777777" w:rsidTr="000E3C7A">
        <w:tc>
          <w:tcPr>
            <w:tcW w:w="1710" w:type="dxa"/>
          </w:tcPr>
          <w:p w14:paraId="6355D2DF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8" w:type="dxa"/>
            <w:gridSpan w:val="5"/>
            <w:tcBorders>
              <w:bottom w:val="single" w:sz="4" w:space="0" w:color="auto"/>
            </w:tcBorders>
          </w:tcPr>
          <w:p w14:paraId="6E87997D" w14:textId="7D9774B8" w:rsidR="007A2000" w:rsidRPr="00C07993" w:rsidRDefault="00F97EA7" w:rsidP="003B1589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49" w:type="dxa"/>
          </w:tcPr>
          <w:p w14:paraId="63184080" w14:textId="77777777" w:rsidR="007A2000" w:rsidRPr="00C07993" w:rsidRDefault="007A2000" w:rsidP="003B1589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513" w:type="dxa"/>
            <w:gridSpan w:val="5"/>
            <w:tcBorders>
              <w:bottom w:val="single" w:sz="4" w:space="0" w:color="auto"/>
            </w:tcBorders>
          </w:tcPr>
          <w:p w14:paraId="346F6483" w14:textId="739CE22D" w:rsidR="007A2000" w:rsidRPr="00C07993" w:rsidRDefault="00F97EA7" w:rsidP="003B1589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97EA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</w:tr>
      <w:tr w:rsidR="007A2000" w:rsidRPr="00C07993" w14:paraId="7306325D" w14:textId="77777777" w:rsidTr="000E3C7A">
        <w:tc>
          <w:tcPr>
            <w:tcW w:w="1710" w:type="dxa"/>
          </w:tcPr>
          <w:p w14:paraId="4CF11B12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A8698A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E5B178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D6165F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2502D1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E9F0A1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12F1F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39A1E9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49" w:type="dxa"/>
          </w:tcPr>
          <w:p w14:paraId="380545D5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D54BC38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</w:tcPr>
          <w:p w14:paraId="76C580E3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EE8EC9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กิจการที่ไม่ได้รับ</w:t>
            </w: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การส่งเสริม</w:t>
            </w:r>
          </w:p>
        </w:tc>
        <w:tc>
          <w:tcPr>
            <w:tcW w:w="270" w:type="dxa"/>
          </w:tcPr>
          <w:p w14:paraId="07E8747D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C98D1D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378A17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B99E99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A2000" w:rsidRPr="00C07993" w14:paraId="42792C18" w14:textId="77777777" w:rsidTr="003B1589">
        <w:tc>
          <w:tcPr>
            <w:tcW w:w="1710" w:type="dxa"/>
          </w:tcPr>
          <w:p w14:paraId="4FC7115F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1"/>
          </w:tcPr>
          <w:p w14:paraId="22F23F75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2000" w:rsidRPr="00C07993" w14:paraId="4EFE8D5C" w14:textId="77777777" w:rsidTr="003B1589">
        <w:tc>
          <w:tcPr>
            <w:tcW w:w="1710" w:type="dxa"/>
          </w:tcPr>
          <w:p w14:paraId="3D9D5E39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14:paraId="593491D0" w14:textId="131CB27E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50CAC1FC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80D032" w14:textId="1D34B65E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091B" w:rsidRPr="00C60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70" w:type="dxa"/>
          </w:tcPr>
          <w:p w14:paraId="21BFB401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26959C9" w14:textId="356CEB90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091B" w:rsidRPr="00C60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49" w:type="dxa"/>
          </w:tcPr>
          <w:p w14:paraId="2EA6628A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01F1EE6" w14:textId="745DF458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4F1446F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DB18DD" w14:textId="1DF889CD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0E559527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47BBDC" w14:textId="4C7337BD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7A2000" w:rsidRPr="00C07993" w14:paraId="210836CF" w14:textId="77777777" w:rsidTr="003B1589">
        <w:tc>
          <w:tcPr>
            <w:tcW w:w="1710" w:type="dxa"/>
          </w:tcPr>
          <w:p w14:paraId="1681E33B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</w:tcPr>
          <w:p w14:paraId="0FF71BFD" w14:textId="06A4ED7D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6091B" w:rsidRPr="00C60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15F96C50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BD03C5" w14:textId="724C790B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C6091B" w:rsidRPr="00C60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1A4653B7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7066155" w14:textId="669EC988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6091B" w:rsidRPr="00C60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249" w:type="dxa"/>
          </w:tcPr>
          <w:p w14:paraId="6AD0C927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6C1BDC0" w14:textId="2A0C9646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A2000" w:rsidRPr="00C07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14:paraId="31994DD6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4BD179" w14:textId="28A55893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7A2000" w:rsidRPr="00C07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34AFFAC8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348CBE" w14:textId="262CA9A4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7A2000" w:rsidRPr="00C079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</w:tr>
      <w:tr w:rsidR="007A2000" w:rsidRPr="00C07993" w14:paraId="63B9D922" w14:textId="77777777" w:rsidTr="003B1589">
        <w:tc>
          <w:tcPr>
            <w:tcW w:w="1710" w:type="dxa"/>
          </w:tcPr>
          <w:p w14:paraId="532B583F" w14:textId="77777777" w:rsidR="007A2000" w:rsidRPr="00C07993" w:rsidRDefault="007A2000" w:rsidP="003B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79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E559CE" w14:textId="20DF57F7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6091B" w:rsidRPr="00C60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39B30369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96A93D" w14:textId="62F37A93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C6091B" w:rsidRPr="00C60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65E757AF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71BBC32" w14:textId="4A2EECB2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C6091B" w:rsidRPr="00C60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49" w:type="dxa"/>
          </w:tcPr>
          <w:p w14:paraId="7E0FD261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006DC22" w14:textId="361F967A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A2000" w:rsidRPr="00C07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6237D8CB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84D8CA" w14:textId="3FF81BFD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7A2000" w:rsidRPr="00C07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6A7D6637" w14:textId="77777777" w:rsidR="007A2000" w:rsidRPr="00C07993" w:rsidRDefault="007A2000" w:rsidP="003B1589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C74BF5" w14:textId="0AE4F0A6" w:rsidR="007A2000" w:rsidRPr="00C07993" w:rsidRDefault="00F97EA7" w:rsidP="003B1589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7A2000" w:rsidRPr="00C079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</w:tr>
    </w:tbl>
    <w:p w14:paraId="1E0ACF42" w14:textId="1FBDCECD" w:rsidR="007A2000" w:rsidRDefault="007A2000" w:rsidP="007A2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C5FFEA0" w14:textId="77777777" w:rsidR="00D11C6F" w:rsidRPr="0008365F" w:rsidRDefault="00D11C6F" w:rsidP="0008365F">
      <w:pPr>
        <w:pStyle w:val="NFS1"/>
        <w:ind w:left="540" w:hanging="540"/>
        <w:rPr>
          <w:b/>
          <w:bCs/>
        </w:rPr>
      </w:pPr>
      <w:r w:rsidRPr="0008365F">
        <w:rPr>
          <w:b/>
          <w:bCs/>
          <w:cs/>
        </w:rPr>
        <w:t>กำไรต่อหุ้น</w:t>
      </w:r>
    </w:p>
    <w:p w14:paraId="59B7E5F6" w14:textId="77777777" w:rsidR="00D11C6F" w:rsidRPr="00A73787" w:rsidRDefault="00D11C6F" w:rsidP="00D11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1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61"/>
        <w:gridCol w:w="180"/>
        <w:gridCol w:w="1080"/>
        <w:gridCol w:w="178"/>
        <w:gridCol w:w="1172"/>
      </w:tblGrid>
      <w:tr w:rsidR="00D11C6F" w:rsidRPr="00A73787" w14:paraId="25CF4B71" w14:textId="77777777" w:rsidTr="00211292">
        <w:trPr>
          <w:cantSplit/>
        </w:trPr>
        <w:tc>
          <w:tcPr>
            <w:tcW w:w="4050" w:type="dxa"/>
          </w:tcPr>
          <w:p w14:paraId="7EFE0427" w14:textId="77777777" w:rsidR="00D11C6F" w:rsidRPr="00A73787" w:rsidRDefault="00D11C6F" w:rsidP="00211292">
            <w:pPr>
              <w:tabs>
                <w:tab w:val="clear" w:pos="227"/>
              </w:tabs>
              <w:spacing w:line="240" w:lineRule="auto"/>
              <w:ind w:left="200" w:right="-79" w:hanging="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71F23AAF" w14:textId="77777777" w:rsidR="00D11C6F" w:rsidRPr="00A73787" w:rsidRDefault="00D11C6F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C248C7" w14:textId="77777777" w:rsidR="00D11C6F" w:rsidRPr="00A73787" w:rsidRDefault="00D11C6F" w:rsidP="003B1589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C6EE836" w14:textId="77777777" w:rsidR="00D11C6F" w:rsidRPr="00A73787" w:rsidRDefault="00D11C6F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11C6F" w:rsidRPr="00A73787" w14:paraId="6FDA2D4E" w14:textId="77777777" w:rsidTr="00211292">
        <w:trPr>
          <w:cantSplit/>
        </w:trPr>
        <w:tc>
          <w:tcPr>
            <w:tcW w:w="4050" w:type="dxa"/>
          </w:tcPr>
          <w:p w14:paraId="1C8DF024" w14:textId="77777777" w:rsidR="00D11C6F" w:rsidRPr="00A73787" w:rsidRDefault="00D11C6F" w:rsidP="00211292">
            <w:pPr>
              <w:tabs>
                <w:tab w:val="clear" w:pos="227"/>
              </w:tabs>
              <w:spacing w:line="240" w:lineRule="auto"/>
              <w:ind w:left="200" w:right="-79" w:hanging="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25080" w14:textId="4CABD114" w:rsidR="00D11C6F" w:rsidRPr="00A73787" w:rsidRDefault="00F97EA7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716F38C" w14:textId="77777777" w:rsidR="00D11C6F" w:rsidRPr="00A73787" w:rsidRDefault="00D11C6F" w:rsidP="003B1589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68A32C6" w14:textId="454E0AB4" w:rsidR="00D11C6F" w:rsidRPr="00A73787" w:rsidRDefault="00F97EA7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ECACBDE" w14:textId="77777777" w:rsidR="00D11C6F" w:rsidRPr="00A73787" w:rsidRDefault="00D11C6F" w:rsidP="003B1589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BD9E4" w14:textId="61811358" w:rsidR="00D11C6F" w:rsidRPr="00A73787" w:rsidRDefault="00F97EA7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CE2DC4A" w14:textId="77777777" w:rsidR="00D11C6F" w:rsidRPr="00A73787" w:rsidRDefault="00D11C6F" w:rsidP="003B1589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29E244" w14:textId="57CEC170" w:rsidR="00D11C6F" w:rsidRPr="00A73787" w:rsidRDefault="00F97EA7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D11C6F" w:rsidRPr="00A73787" w14:paraId="167111EA" w14:textId="77777777" w:rsidTr="00211292">
        <w:trPr>
          <w:cantSplit/>
        </w:trPr>
        <w:tc>
          <w:tcPr>
            <w:tcW w:w="4050" w:type="dxa"/>
          </w:tcPr>
          <w:p w14:paraId="20090B0A" w14:textId="77777777" w:rsidR="00D11C6F" w:rsidRPr="00A73787" w:rsidRDefault="00D11C6F" w:rsidP="00211292">
            <w:pPr>
              <w:tabs>
                <w:tab w:val="clear" w:pos="227"/>
              </w:tabs>
              <w:spacing w:line="240" w:lineRule="auto"/>
              <w:ind w:left="200" w:right="-79" w:hanging="1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21" w:type="dxa"/>
            <w:gridSpan w:val="7"/>
          </w:tcPr>
          <w:p w14:paraId="15F9424C" w14:textId="77777777" w:rsidR="00D11C6F" w:rsidRPr="00A73787" w:rsidRDefault="00D11C6F" w:rsidP="003B15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A737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11C6F" w:rsidRPr="00A73787" w14:paraId="6AB39363" w14:textId="77777777" w:rsidTr="00211292">
        <w:trPr>
          <w:cantSplit/>
        </w:trPr>
        <w:tc>
          <w:tcPr>
            <w:tcW w:w="4050" w:type="dxa"/>
            <w:vAlign w:val="bottom"/>
            <w:hideMark/>
          </w:tcPr>
          <w:p w14:paraId="0AC8E93F" w14:textId="77777777" w:rsidR="00D11C6F" w:rsidRPr="00A73787" w:rsidRDefault="00D11C6F" w:rsidP="00211292">
            <w:pPr>
              <w:pStyle w:val="acctfourfigures"/>
              <w:tabs>
                <w:tab w:val="left" w:pos="720"/>
              </w:tabs>
              <w:spacing w:line="240" w:lineRule="auto"/>
              <w:ind w:left="200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A737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58A8C1F2" w14:textId="77777777" w:rsidR="00D11C6F" w:rsidRPr="00A73787" w:rsidRDefault="00D11C6F" w:rsidP="00211292">
            <w:pPr>
              <w:pStyle w:val="acctfourfigures"/>
              <w:tabs>
                <w:tab w:val="left" w:pos="720"/>
              </w:tabs>
              <w:spacing w:line="240" w:lineRule="auto"/>
              <w:ind w:left="200" w:hanging="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3787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3787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(ขั้นพื้นฐาน)</w:t>
            </w:r>
            <w:r w:rsidRPr="00A737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253342" w14:textId="4EEE8F77" w:rsidR="00D11C6F" w:rsidRPr="00A73787" w:rsidRDefault="00F97EA7" w:rsidP="003B1589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eastAsia="Times New Roman" w:hAnsiTheme="majorBidi"/>
                <w:sz w:val="30"/>
                <w:szCs w:val="30"/>
              </w:rPr>
              <w:t>953</w:t>
            </w:r>
          </w:p>
        </w:tc>
        <w:tc>
          <w:tcPr>
            <w:tcW w:w="180" w:type="dxa"/>
            <w:vAlign w:val="bottom"/>
          </w:tcPr>
          <w:p w14:paraId="772C5CB7" w14:textId="77777777" w:rsidR="00D11C6F" w:rsidRPr="00A73787" w:rsidRDefault="00D11C6F" w:rsidP="003B15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7BEDCE57" w14:textId="2C631A8C" w:rsidR="00D11C6F" w:rsidRPr="00A73787" w:rsidRDefault="00F97EA7" w:rsidP="003B1589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80" w:type="dxa"/>
            <w:vAlign w:val="bottom"/>
          </w:tcPr>
          <w:p w14:paraId="6D11D52A" w14:textId="77777777" w:rsidR="00D11C6F" w:rsidRPr="00A73787" w:rsidRDefault="00D11C6F" w:rsidP="003B15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02BAC4F" w14:textId="131E5241" w:rsidR="00D11C6F" w:rsidRPr="00A73787" w:rsidRDefault="00F97EA7" w:rsidP="003B1589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/>
                <w:sz w:val="30"/>
                <w:szCs w:val="30"/>
              </w:rPr>
              <w:t>753</w:t>
            </w:r>
          </w:p>
        </w:tc>
        <w:tc>
          <w:tcPr>
            <w:tcW w:w="178" w:type="dxa"/>
            <w:vAlign w:val="bottom"/>
          </w:tcPr>
          <w:p w14:paraId="067E3CE0" w14:textId="77777777" w:rsidR="00D11C6F" w:rsidRPr="00A73787" w:rsidRDefault="00D11C6F" w:rsidP="003B15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3F21F9D" w14:textId="47292374" w:rsidR="00D11C6F" w:rsidRPr="00A73787" w:rsidRDefault="00F97EA7" w:rsidP="003B1589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225</w:t>
            </w:r>
          </w:p>
        </w:tc>
      </w:tr>
      <w:tr w:rsidR="00D11C6F" w:rsidRPr="00A73787" w14:paraId="797F77D4" w14:textId="77777777" w:rsidTr="00211292">
        <w:trPr>
          <w:cantSplit/>
        </w:trPr>
        <w:tc>
          <w:tcPr>
            <w:tcW w:w="4050" w:type="dxa"/>
            <w:vAlign w:val="bottom"/>
            <w:hideMark/>
          </w:tcPr>
          <w:p w14:paraId="062A3681" w14:textId="77777777" w:rsidR="00D11C6F" w:rsidRPr="00A73787" w:rsidRDefault="00D11C6F" w:rsidP="00211292">
            <w:pPr>
              <w:pStyle w:val="acctfourfigures"/>
              <w:tabs>
                <w:tab w:val="left" w:pos="720"/>
              </w:tabs>
              <w:spacing w:line="240" w:lineRule="auto"/>
              <w:ind w:left="200" w:hanging="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7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A7378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ถัวเฉลี่ยถ่วงน้ำหนัก 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7997CE" w14:textId="658C36F7" w:rsidR="00D11C6F" w:rsidRPr="00A73787" w:rsidRDefault="00F97EA7" w:rsidP="003B1589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/>
                <w:sz w:val="30"/>
                <w:szCs w:val="30"/>
              </w:rPr>
              <w:t>1</w:t>
            </w:r>
            <w:r w:rsidR="00C6091B" w:rsidRPr="00C6091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/>
                <w:sz w:val="30"/>
                <w:szCs w:val="30"/>
              </w:rPr>
              <w:t>024</w:t>
            </w:r>
          </w:p>
        </w:tc>
        <w:tc>
          <w:tcPr>
            <w:tcW w:w="180" w:type="dxa"/>
            <w:vAlign w:val="bottom"/>
          </w:tcPr>
          <w:p w14:paraId="7FC1825D" w14:textId="77777777" w:rsidR="00D11C6F" w:rsidRPr="00A73787" w:rsidRDefault="00D11C6F" w:rsidP="003B15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B32365" w14:textId="6F15FE46" w:rsidR="00D11C6F" w:rsidRPr="00A73787" w:rsidRDefault="00F97EA7" w:rsidP="003B1589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11C6F" w:rsidRPr="00A7378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180" w:type="dxa"/>
            <w:vAlign w:val="bottom"/>
          </w:tcPr>
          <w:p w14:paraId="1C61AC0A" w14:textId="77777777" w:rsidR="00D11C6F" w:rsidRPr="00A73787" w:rsidRDefault="00D11C6F" w:rsidP="003B15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11C702" w14:textId="63768D15" w:rsidR="00D11C6F" w:rsidRPr="00A73787" w:rsidRDefault="00F97EA7" w:rsidP="003B1589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/>
                <w:sz w:val="30"/>
                <w:szCs w:val="30"/>
              </w:rPr>
              <w:t>1</w:t>
            </w:r>
            <w:r w:rsidR="00C6091B" w:rsidRPr="00C6091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/>
                <w:sz w:val="30"/>
                <w:szCs w:val="30"/>
              </w:rPr>
              <w:t>024</w:t>
            </w:r>
          </w:p>
        </w:tc>
        <w:tc>
          <w:tcPr>
            <w:tcW w:w="178" w:type="dxa"/>
            <w:vAlign w:val="bottom"/>
          </w:tcPr>
          <w:p w14:paraId="470C8D97" w14:textId="77777777" w:rsidR="00D11C6F" w:rsidRPr="00A73787" w:rsidRDefault="00D11C6F" w:rsidP="003B15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A0A8FB" w14:textId="24C4996D" w:rsidR="00D11C6F" w:rsidRPr="00A73787" w:rsidRDefault="00F97EA7" w:rsidP="003B1589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D11C6F" w:rsidRPr="00A7378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024</w:t>
            </w:r>
          </w:p>
        </w:tc>
      </w:tr>
      <w:tr w:rsidR="00D11C6F" w:rsidRPr="00A73787" w14:paraId="683F96CF" w14:textId="77777777" w:rsidTr="00211292">
        <w:trPr>
          <w:cantSplit/>
        </w:trPr>
        <w:tc>
          <w:tcPr>
            <w:tcW w:w="4050" w:type="dxa"/>
            <w:vAlign w:val="bottom"/>
          </w:tcPr>
          <w:p w14:paraId="2A24E745" w14:textId="77777777" w:rsidR="00D11C6F" w:rsidRPr="00A73787" w:rsidRDefault="00D11C6F" w:rsidP="00211292">
            <w:pPr>
              <w:pStyle w:val="acctfourfigures"/>
              <w:tabs>
                <w:tab w:val="left" w:pos="720"/>
              </w:tabs>
              <w:spacing w:line="240" w:lineRule="auto"/>
              <w:ind w:left="200" w:hanging="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737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737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C9013B" w14:textId="718D4AAE" w:rsidR="00D11C6F" w:rsidRPr="00A73787" w:rsidRDefault="00F97EA7" w:rsidP="003B1589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0</w:t>
            </w:r>
            <w:r w:rsidR="00C6091B" w:rsidRPr="00C6091B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.</w:t>
            </w:r>
            <w:r w:rsidRPr="00F97EA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180" w:type="dxa"/>
            <w:vAlign w:val="bottom"/>
          </w:tcPr>
          <w:p w14:paraId="0E4112FF" w14:textId="77777777" w:rsidR="00D11C6F" w:rsidRPr="00A73787" w:rsidRDefault="00D11C6F" w:rsidP="003B158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827CF4" w14:textId="6FE5F587" w:rsidR="00D11C6F" w:rsidRPr="00A73787" w:rsidRDefault="00F97EA7" w:rsidP="003B1589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</w:t>
            </w:r>
            <w:r w:rsidR="00D11C6F" w:rsidRPr="00A737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.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80" w:type="dxa"/>
            <w:vAlign w:val="bottom"/>
          </w:tcPr>
          <w:p w14:paraId="36007EF3" w14:textId="77777777" w:rsidR="00D11C6F" w:rsidRPr="00A73787" w:rsidRDefault="00D11C6F" w:rsidP="003B15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12EFBE" w14:textId="51EBA81D" w:rsidR="00D11C6F" w:rsidRPr="00A73787" w:rsidRDefault="00F97EA7" w:rsidP="003B1589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97EA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0</w:t>
            </w:r>
            <w:r w:rsidR="00C6091B" w:rsidRPr="00C6091B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.</w:t>
            </w:r>
            <w:r w:rsidRPr="00F97EA7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78" w:type="dxa"/>
            <w:vAlign w:val="bottom"/>
          </w:tcPr>
          <w:p w14:paraId="0D842019" w14:textId="77777777" w:rsidR="00D11C6F" w:rsidRPr="00A73787" w:rsidRDefault="00D11C6F" w:rsidP="003B158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D00AEB" w14:textId="221A6EF5" w:rsidR="00D11C6F" w:rsidRPr="00A73787" w:rsidRDefault="00F97EA7" w:rsidP="003B1589">
            <w:pPr>
              <w:spacing w:line="240" w:lineRule="auto"/>
              <w:ind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</w:t>
            </w:r>
            <w:r w:rsidR="00D11C6F" w:rsidRPr="00A7378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.</w:t>
            </w: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</w:tbl>
    <w:p w14:paraId="6A89814D" w14:textId="77777777" w:rsidR="00D11C6F" w:rsidRPr="00A73787" w:rsidRDefault="00D11C6F" w:rsidP="00D11C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8325BB6" w14:textId="722EE2C9" w:rsidR="00D11C6F" w:rsidRPr="00A73787" w:rsidRDefault="00D11C6F" w:rsidP="00D11C6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A73787">
        <w:rPr>
          <w:rFonts w:asciiTheme="majorBidi" w:hAnsiTheme="majorBidi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A73787">
        <w:rPr>
          <w:rFonts w:asciiTheme="majorBidi" w:hAnsiTheme="majorBidi" w:hint="cs"/>
          <w:sz w:val="30"/>
          <w:szCs w:val="30"/>
          <w:cs/>
        </w:rPr>
        <w:t xml:space="preserve">ปีสิ้นสุดวันที่ </w:t>
      </w:r>
      <w:r w:rsidR="00F97EA7" w:rsidRPr="00F97EA7">
        <w:rPr>
          <w:rFonts w:asciiTheme="majorBidi" w:hAnsiTheme="majorBidi"/>
          <w:sz w:val="30"/>
          <w:szCs w:val="30"/>
        </w:rPr>
        <w:t>31</w:t>
      </w:r>
      <w:r w:rsidRPr="00A73787">
        <w:rPr>
          <w:rFonts w:asciiTheme="majorBidi" w:hAnsiTheme="majorBidi"/>
          <w:sz w:val="30"/>
          <w:szCs w:val="30"/>
        </w:rPr>
        <w:t xml:space="preserve"> </w:t>
      </w:r>
      <w:r w:rsidRPr="00A73787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F97EA7" w:rsidRPr="00F97EA7">
        <w:rPr>
          <w:rFonts w:asciiTheme="majorBidi" w:hAnsiTheme="majorBidi"/>
          <w:sz w:val="30"/>
          <w:szCs w:val="30"/>
        </w:rPr>
        <w:t>2565</w:t>
      </w:r>
      <w:r w:rsidRPr="00A73787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F97EA7" w:rsidRPr="00F97EA7">
        <w:rPr>
          <w:rFonts w:asciiTheme="majorBidi" w:hAnsiTheme="majorBidi"/>
          <w:sz w:val="30"/>
          <w:szCs w:val="30"/>
        </w:rPr>
        <w:t>2564</w:t>
      </w:r>
      <w:r w:rsidRPr="00A73787">
        <w:rPr>
          <w:rFonts w:asciiTheme="majorBidi" w:hAnsiTheme="majorBidi"/>
          <w:sz w:val="30"/>
          <w:szCs w:val="30"/>
          <w:cs/>
        </w:rPr>
        <w:t xml:space="preserve"> ดังนั้นจึงไม่มี</w:t>
      </w:r>
      <w:r w:rsidRPr="00A73787">
        <w:rPr>
          <w:rFonts w:asciiTheme="majorBidi" w:hAnsiTheme="majorBidi" w:hint="cs"/>
          <w:sz w:val="30"/>
          <w:szCs w:val="30"/>
          <w:cs/>
        </w:rPr>
        <w:t>ผลกระทบต่อ</w:t>
      </w:r>
      <w:r w:rsidRPr="00A73787">
        <w:rPr>
          <w:rFonts w:asciiTheme="majorBidi" w:hAnsiTheme="majorBidi"/>
          <w:sz w:val="30"/>
          <w:szCs w:val="30"/>
          <w:cs/>
        </w:rPr>
        <w:t>กำไรต่อหุ้นปรับลด</w:t>
      </w:r>
    </w:p>
    <w:p w14:paraId="4FB34E50" w14:textId="48AAEBCE" w:rsidR="007A2000" w:rsidRDefault="007A2000" w:rsidP="007A2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0252742" w14:textId="77777777" w:rsidR="00D11C6F" w:rsidRDefault="00D11C6F" w:rsidP="007A2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7CBCE2" w14:textId="4FF5851E" w:rsidR="005416C7" w:rsidRPr="00ED2F13" w:rsidRDefault="005416C7" w:rsidP="00ED2F13">
      <w:pPr>
        <w:pStyle w:val="NFS1"/>
        <w:ind w:left="540" w:hanging="540"/>
        <w:rPr>
          <w:b/>
          <w:bCs/>
        </w:rPr>
      </w:pPr>
      <w:r w:rsidRPr="00ED2F13">
        <w:rPr>
          <w:b/>
          <w:bCs/>
          <w:cs/>
        </w:rPr>
        <w:lastRenderedPageBreak/>
        <w:t>เงินปันผล</w:t>
      </w:r>
    </w:p>
    <w:p w14:paraId="5C6704FD" w14:textId="77777777" w:rsidR="005416C7" w:rsidRPr="00D167D9" w:rsidRDefault="005416C7" w:rsidP="00541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501"/>
        <w:gridCol w:w="1255"/>
        <w:gridCol w:w="231"/>
        <w:gridCol w:w="1513"/>
      </w:tblGrid>
      <w:tr w:rsidR="005416C7" w:rsidRPr="004A2DCB" w14:paraId="6B9A0B56" w14:textId="77777777" w:rsidTr="0033108D">
        <w:trPr>
          <w:tblHeader/>
        </w:trPr>
        <w:tc>
          <w:tcPr>
            <w:tcW w:w="2970" w:type="dxa"/>
            <w:vAlign w:val="bottom"/>
          </w:tcPr>
          <w:p w14:paraId="77374469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485C91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01" w:type="dxa"/>
            <w:vAlign w:val="bottom"/>
          </w:tcPr>
          <w:p w14:paraId="5913FA38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55" w:type="dxa"/>
            <w:vAlign w:val="bottom"/>
          </w:tcPr>
          <w:p w14:paraId="6E73247C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vAlign w:val="bottom"/>
          </w:tcPr>
          <w:p w14:paraId="524BA9B3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3BBA0D39" w14:textId="77777777" w:rsidR="005416C7" w:rsidRPr="004A2DCB" w:rsidDel="00D43E7A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416C7" w:rsidRPr="004A2DCB" w14:paraId="7737EC7B" w14:textId="77777777" w:rsidTr="0033108D">
        <w:trPr>
          <w:tblHeader/>
        </w:trPr>
        <w:tc>
          <w:tcPr>
            <w:tcW w:w="2970" w:type="dxa"/>
            <w:vAlign w:val="bottom"/>
          </w:tcPr>
          <w:p w14:paraId="0FB1D4F6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34439871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  <w:vAlign w:val="bottom"/>
          </w:tcPr>
          <w:p w14:paraId="203BEDEF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dxa"/>
            <w:vAlign w:val="bottom"/>
          </w:tcPr>
          <w:p w14:paraId="3623BD38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vAlign w:val="bottom"/>
          </w:tcPr>
          <w:p w14:paraId="141EED8E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3" w:type="dxa"/>
            <w:vAlign w:val="bottom"/>
          </w:tcPr>
          <w:p w14:paraId="018C1CC2" w14:textId="77777777" w:rsidR="005416C7" w:rsidRPr="004A2DCB" w:rsidRDefault="005416C7" w:rsidP="00A73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6C7" w:rsidRPr="004A2DCB" w14:paraId="61A38588" w14:textId="77777777" w:rsidTr="0033108D">
        <w:tc>
          <w:tcPr>
            <w:tcW w:w="2970" w:type="dxa"/>
          </w:tcPr>
          <w:p w14:paraId="377818C1" w14:textId="3EA7980C" w:rsidR="005416C7" w:rsidRPr="004A2DCB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155A830D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01" w:type="dxa"/>
          </w:tcPr>
          <w:p w14:paraId="4C624285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55" w:type="dxa"/>
          </w:tcPr>
          <w:p w14:paraId="709EB604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3B99F28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531B83FE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416C7" w:rsidRPr="004A2DCB" w14:paraId="514E923F" w14:textId="77777777" w:rsidTr="0033108D">
        <w:tc>
          <w:tcPr>
            <w:tcW w:w="2970" w:type="dxa"/>
          </w:tcPr>
          <w:p w14:paraId="59469F93" w14:textId="71773515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0564BD32" w14:textId="79B7A5BF" w:rsidR="005416C7" w:rsidRPr="00B5412B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16C7" w:rsidRPr="00B541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416C7" w:rsidRPr="00B541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1" w:type="dxa"/>
          </w:tcPr>
          <w:p w14:paraId="04BAE522" w14:textId="65797E39" w:rsidR="005416C7" w:rsidRPr="00B5412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41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5" w:type="dxa"/>
          </w:tcPr>
          <w:p w14:paraId="10F50526" w14:textId="2D9A024C" w:rsidR="005416C7" w:rsidRPr="00B5412B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416C7" w:rsidRPr="00B5412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22D33456" w14:textId="77777777" w:rsidR="005416C7" w:rsidRPr="00B5412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1B8B7D31" w14:textId="1B827F5D" w:rsidR="005416C7" w:rsidRPr="00B5412B" w:rsidRDefault="00F97EA7" w:rsidP="0017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5416C7" w:rsidRPr="00B5412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416C7" w:rsidRPr="004A2DCB" w14:paraId="063FD18D" w14:textId="77777777" w:rsidTr="0033108D">
        <w:tc>
          <w:tcPr>
            <w:tcW w:w="2970" w:type="dxa"/>
          </w:tcPr>
          <w:p w14:paraId="4E4D65BC" w14:textId="007F1F25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0A44B7E4" w14:textId="0377C216" w:rsidR="005416C7" w:rsidRPr="0007303B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416C7" w:rsidRPr="000730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1" w:type="dxa"/>
          </w:tcPr>
          <w:p w14:paraId="094F4A19" w14:textId="61B54866" w:rsidR="005416C7" w:rsidRPr="0007303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5" w:type="dxa"/>
          </w:tcPr>
          <w:p w14:paraId="41DA5143" w14:textId="091562D6" w:rsidR="005416C7" w:rsidRPr="0007303B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416C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1" w:type="dxa"/>
          </w:tcPr>
          <w:p w14:paraId="6F6C494F" w14:textId="77777777" w:rsidR="005416C7" w:rsidRPr="0007303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284550F7" w14:textId="2EE79AD7" w:rsidR="005416C7" w:rsidRPr="0007303B" w:rsidRDefault="00F97EA7" w:rsidP="0017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5416C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0E3C7A" w:rsidRPr="004A2DCB" w14:paraId="1B800C43" w14:textId="77777777" w:rsidTr="0033108D">
        <w:tc>
          <w:tcPr>
            <w:tcW w:w="2970" w:type="dxa"/>
          </w:tcPr>
          <w:p w14:paraId="0C050A9A" w14:textId="77777777" w:rsidR="000E3C7A" w:rsidRDefault="000E3C7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8747137" w14:textId="77777777" w:rsidR="000E3C7A" w:rsidRDefault="000E3C7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66281874" w14:textId="77777777" w:rsidR="000E3C7A" w:rsidRDefault="000E3C7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2B3F134D" w14:textId="77777777" w:rsidR="000E3C7A" w:rsidRPr="00581E41" w:rsidRDefault="000E3C7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DD43FCC" w14:textId="77777777" w:rsidR="000E3C7A" w:rsidRPr="0007303B" w:rsidRDefault="000E3C7A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42A0523F" w14:textId="282AFF7C" w:rsidR="000E3C7A" w:rsidRPr="001715C9" w:rsidRDefault="00F97EA7" w:rsidP="0017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1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</w:t>
            </w:r>
            <w:r w:rsidR="000E3C7A" w:rsidRPr="00171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71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</w:tr>
      <w:tr w:rsidR="005416C7" w:rsidRPr="00A73787" w14:paraId="2036774A" w14:textId="77777777" w:rsidTr="0033108D">
        <w:tc>
          <w:tcPr>
            <w:tcW w:w="2970" w:type="dxa"/>
          </w:tcPr>
          <w:p w14:paraId="5956BC14" w14:textId="77777777" w:rsidR="005416C7" w:rsidRPr="00A73787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6F7A2B65" w14:textId="77777777" w:rsidR="005416C7" w:rsidRPr="00A73787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501" w:type="dxa"/>
          </w:tcPr>
          <w:p w14:paraId="3CDFC39E" w14:textId="77777777" w:rsidR="005416C7" w:rsidRPr="00A73787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55" w:type="dxa"/>
          </w:tcPr>
          <w:p w14:paraId="6F605D09" w14:textId="77777777" w:rsidR="005416C7" w:rsidRPr="00A73787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1" w:type="dxa"/>
          </w:tcPr>
          <w:p w14:paraId="5EDE1DE6" w14:textId="77777777" w:rsidR="005416C7" w:rsidRPr="00A73787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double" w:sz="4" w:space="0" w:color="auto"/>
            </w:tcBorders>
          </w:tcPr>
          <w:p w14:paraId="0A2DF5AC" w14:textId="77777777" w:rsidR="005416C7" w:rsidRPr="00A73787" w:rsidRDefault="005416C7" w:rsidP="0017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16C7" w:rsidRPr="004A2DCB" w14:paraId="515CF439" w14:textId="77777777" w:rsidTr="0033108D">
        <w:tc>
          <w:tcPr>
            <w:tcW w:w="2970" w:type="dxa"/>
          </w:tcPr>
          <w:p w14:paraId="648B2760" w14:textId="20548EFE" w:rsidR="005416C7" w:rsidRPr="004A2DCB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49727161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01" w:type="dxa"/>
          </w:tcPr>
          <w:p w14:paraId="46747878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55" w:type="dxa"/>
          </w:tcPr>
          <w:p w14:paraId="7D3E7273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5FB9A454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</w:tcPr>
          <w:p w14:paraId="6FE222C6" w14:textId="77777777" w:rsidR="005416C7" w:rsidRPr="004A2DCB" w:rsidRDefault="005416C7" w:rsidP="0017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6C7" w:rsidRPr="004A2DCB" w14:paraId="38156A50" w14:textId="77777777" w:rsidTr="0033108D">
        <w:tc>
          <w:tcPr>
            <w:tcW w:w="2970" w:type="dxa"/>
          </w:tcPr>
          <w:p w14:paraId="761216EE" w14:textId="481BFD08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2F069BB4" w14:textId="10FC447C" w:rsidR="005416C7" w:rsidRPr="00603BE0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16C7" w:rsidRPr="00603B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416C7" w:rsidRPr="00603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1" w:type="dxa"/>
          </w:tcPr>
          <w:p w14:paraId="2B9009F4" w14:textId="68CA057D" w:rsidR="005416C7" w:rsidRPr="00603BE0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3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55" w:type="dxa"/>
          </w:tcPr>
          <w:p w14:paraId="4FDAAD02" w14:textId="25442D8F" w:rsidR="005416C7" w:rsidRPr="004A2DCB" w:rsidRDefault="00F97EA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416C7"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132BF7A0" w14:textId="77777777" w:rsidR="005416C7" w:rsidRPr="004A2DCB" w:rsidRDefault="005416C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18C77D0F" w14:textId="78D04725" w:rsidR="005416C7" w:rsidRPr="004A2DCB" w:rsidRDefault="00F97EA7" w:rsidP="0017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5416C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97EA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596057" w:rsidRPr="004A2DCB" w14:paraId="77B6D21C" w14:textId="77777777" w:rsidTr="0033108D">
        <w:tc>
          <w:tcPr>
            <w:tcW w:w="2970" w:type="dxa"/>
          </w:tcPr>
          <w:p w14:paraId="2F720726" w14:textId="77777777" w:rsidR="00596057" w:rsidRPr="004A2DCB" w:rsidRDefault="0059605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4890DF4" w14:textId="77777777" w:rsidR="00596057" w:rsidRPr="00AA1075" w:rsidRDefault="0059605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58E9189D" w14:textId="77777777" w:rsidR="00596057" w:rsidRPr="00603BE0" w:rsidRDefault="0059605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01622A1D" w14:textId="77777777" w:rsidR="00596057" w:rsidRPr="00AA1075" w:rsidRDefault="0059605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DF63D4E" w14:textId="77777777" w:rsidR="00596057" w:rsidRPr="004A2DCB" w:rsidRDefault="00596057" w:rsidP="003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5A9A979A" w14:textId="23F45A41" w:rsidR="00596057" w:rsidRPr="001715C9" w:rsidRDefault="00F97EA7" w:rsidP="00171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1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</w:t>
            </w:r>
            <w:r w:rsidR="00596057" w:rsidRPr="00171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171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</w:tbl>
    <w:p w14:paraId="04E5F278" w14:textId="04939073" w:rsidR="00DF734B" w:rsidRPr="00A73787" w:rsidRDefault="00DF734B" w:rsidP="001555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B5A07D0" w14:textId="381D968D" w:rsidR="00496DF8" w:rsidRPr="0008365F" w:rsidRDefault="00496DF8" w:rsidP="0008365F">
      <w:pPr>
        <w:pStyle w:val="NFS1"/>
        <w:ind w:left="540" w:hanging="540"/>
        <w:rPr>
          <w:b/>
          <w:bCs/>
          <w:rtl/>
          <w:cs/>
        </w:rPr>
      </w:pPr>
      <w:r w:rsidRPr="0008365F">
        <w:rPr>
          <w:b/>
          <w:bCs/>
          <w:cs/>
        </w:rPr>
        <w:t>เครื่องมือทางการเงิน</w:t>
      </w:r>
    </w:p>
    <w:p w14:paraId="045B3007" w14:textId="77777777" w:rsidR="003F3C7D" w:rsidRPr="00417C1B" w:rsidRDefault="003F3C7D" w:rsidP="00A7378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152E51FC" w14:textId="726189B5" w:rsidR="00A73787" w:rsidRDefault="00A73787" w:rsidP="00A73787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>
        <w:rPr>
          <w:rFonts w:asciiTheme="majorBidi" w:hAnsiTheme="majorBidi" w:hint="cs"/>
          <w:i/>
          <w:iCs/>
          <w:spacing w:val="2"/>
          <w:sz w:val="30"/>
          <w:szCs w:val="30"/>
          <w:cs/>
        </w:rPr>
        <w:t>(ก</w:t>
      </w:r>
      <w:r w:rsidR="00417C1B">
        <w:rPr>
          <w:rFonts w:asciiTheme="majorBidi" w:hAnsiTheme="majorBidi"/>
          <w:i/>
          <w:iCs/>
          <w:spacing w:val="2"/>
          <w:sz w:val="30"/>
          <w:szCs w:val="30"/>
        </w:rPr>
        <w:t>)</w:t>
      </w:r>
      <w:r>
        <w:rPr>
          <w:rFonts w:asciiTheme="majorBidi" w:hAnsiTheme="majorBidi"/>
          <w:i/>
          <w:iCs/>
          <w:spacing w:val="2"/>
          <w:sz w:val="30"/>
          <w:szCs w:val="30"/>
          <w:cs/>
        </w:rPr>
        <w:tab/>
      </w:r>
      <w:r w:rsidRPr="00755A5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</w:p>
    <w:p w14:paraId="2D0BF7E1" w14:textId="77777777" w:rsidR="00A73787" w:rsidRPr="00417C1B" w:rsidRDefault="00A73787" w:rsidP="00417C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3F314995" w14:textId="5B0A7005" w:rsidR="00A73787" w:rsidRPr="00417C1B" w:rsidRDefault="00A73787" w:rsidP="00A7378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17C1B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สินทรัพย์ทางการเงินหมุนเวียน ลูกหนี้การค้า ลูกหนี้อื่น</w:t>
      </w:r>
      <w:r w:rsidR="001715C9">
        <w:rPr>
          <w:rFonts w:asciiTheme="majorBidi" w:hAnsiTheme="majorBidi" w:cstheme="majorBidi"/>
          <w:sz w:val="30"/>
          <w:szCs w:val="30"/>
        </w:rPr>
        <w:br/>
      </w:r>
      <w:r w:rsidR="00417C1B">
        <w:rPr>
          <w:rFonts w:asciiTheme="majorBidi" w:eastAsia="MS Mincho" w:hAnsiTheme="majorBidi" w:cstheme="majorBidi"/>
          <w:sz w:val="30"/>
          <w:szCs w:val="30"/>
          <w:cs/>
        </w:rPr>
        <w:t>เงินฝาก</w:t>
      </w:r>
      <w:r w:rsidR="00417C1B">
        <w:rPr>
          <w:rFonts w:asciiTheme="majorBidi" w:eastAsia="MS Mincho" w:hAnsiTheme="majorBidi" w:cstheme="majorBidi" w:hint="cs"/>
          <w:sz w:val="30"/>
          <w:szCs w:val="30"/>
          <w:cs/>
        </w:rPr>
        <w:t>กับสถาบันการเงินที่ใช้เป็นหลักประกัน</w:t>
      </w:r>
      <w:r w:rsidRPr="00417C1B">
        <w:rPr>
          <w:rFonts w:asciiTheme="majorBidi" w:hAnsiTheme="majorBidi" w:cstheme="majorBidi"/>
          <w:sz w:val="30"/>
          <w:szCs w:val="30"/>
          <w:cs/>
        </w:rPr>
        <w:t xml:space="preserve"> เจ้าหนี้การค้า เจ้าหนี้อื่น </w:t>
      </w:r>
      <w:r w:rsidR="0074076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17C1B">
        <w:rPr>
          <w:rFonts w:asciiTheme="majorBidi" w:hAnsiTheme="majorBidi" w:cstheme="majorBidi"/>
          <w:sz w:val="30"/>
          <w:szCs w:val="30"/>
          <w:cs/>
        </w:rPr>
        <w:t>เจ้าหนี้ผู้รับเหมาก่อสร้าง ซึ่งวัดมูลค่าด้วยราคาทุนตัดจำหน่าย มีมูลค่าใกล้เคียงกับมูลค่ายุติธรรมเนื่องจากมีระยะเวลาครบกำหนดที่สั้น</w:t>
      </w:r>
    </w:p>
    <w:p w14:paraId="60E0A09C" w14:textId="77777777" w:rsidR="00A73787" w:rsidRPr="00417C1B" w:rsidRDefault="00A73787" w:rsidP="00417C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47E6574" w14:textId="3A7867C7" w:rsidR="00A73787" w:rsidRPr="00417C1B" w:rsidRDefault="00A73787" w:rsidP="00A73787">
      <w:pPr>
        <w:spacing w:line="240" w:lineRule="auto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417C1B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มูลค่าตามบัญชีของเงินกู้ยืมระยะยาวจากสถาบันการเงินที่มีอัตราดอกเบี้ยลอยตัว</w:t>
      </w:r>
      <w:r w:rsidR="00596057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417C1B">
        <w:rPr>
          <w:rFonts w:asciiTheme="majorBidi" w:hAnsiTheme="majorBidi" w:cstheme="majorBidi"/>
          <w:sz w:val="30"/>
          <w:szCs w:val="30"/>
          <w:cs/>
        </w:rPr>
        <w:t>หนี้สินตามสัญญาเช่า 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158D990E" w14:textId="3B2C4490" w:rsidR="00A73787" w:rsidRPr="00B05D99" w:rsidRDefault="00A73787" w:rsidP="00B05D9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2C4F1F28" w14:textId="726B0903" w:rsidR="00B05D99" w:rsidRPr="00B05D99" w:rsidRDefault="00B05D99" w:rsidP="00B05D99">
      <w:pPr>
        <w:spacing w:line="240" w:lineRule="auto"/>
        <w:ind w:left="567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B05D99">
        <w:rPr>
          <w:rFonts w:asciiTheme="majorBidi" w:hAnsiTheme="majorBidi" w:cstheme="majorBidi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B05D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33108D">
        <w:rPr>
          <w:rFonts w:asciiTheme="majorBidi" w:hAnsiTheme="majorBidi" w:cstheme="majorBidi" w:hint="cs"/>
          <w:spacing w:val="-6"/>
          <w:sz w:val="30"/>
          <w:szCs w:val="30"/>
          <w:cs/>
        </w:rPr>
        <w:t>ลำดับชั้นมูลค่ายุติธรรม</w:t>
      </w:r>
      <w:r w:rsidRPr="0033108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3108D">
        <w:rPr>
          <w:rFonts w:asciiTheme="majorBidi" w:hAnsiTheme="majorBidi" w:cstheme="majorBidi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B05D99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EB60571" w14:textId="7E00432F" w:rsidR="00A73787" w:rsidRDefault="00A73787" w:rsidP="00A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584"/>
        <w:gridCol w:w="236"/>
        <w:gridCol w:w="864"/>
        <w:gridCol w:w="236"/>
        <w:gridCol w:w="864"/>
        <w:gridCol w:w="236"/>
        <w:gridCol w:w="864"/>
        <w:gridCol w:w="236"/>
        <w:gridCol w:w="1008"/>
      </w:tblGrid>
      <w:tr w:rsidR="00B05D99" w:rsidRPr="00E73590" w14:paraId="437A6B41" w14:textId="77777777" w:rsidTr="00837A40">
        <w:trPr>
          <w:trHeight w:val="261"/>
          <w:tblHeader/>
        </w:trPr>
        <w:tc>
          <w:tcPr>
            <w:tcW w:w="2880" w:type="dxa"/>
            <w:vAlign w:val="bottom"/>
          </w:tcPr>
          <w:p w14:paraId="084B2881" w14:textId="77777777" w:rsidR="00B05D99" w:rsidRPr="00E73590" w:rsidRDefault="00B05D99" w:rsidP="0021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465DA16C" w14:textId="77777777" w:rsidR="00B05D99" w:rsidRPr="00E73590" w:rsidRDefault="00B05D99" w:rsidP="002112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11068DCB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05D99" w:rsidRPr="00E73590" w14:paraId="673470F9" w14:textId="77777777" w:rsidTr="00B05D99">
        <w:trPr>
          <w:trHeight w:val="261"/>
          <w:tblHeader/>
        </w:trPr>
        <w:tc>
          <w:tcPr>
            <w:tcW w:w="2880" w:type="dxa"/>
            <w:vAlign w:val="bottom"/>
          </w:tcPr>
          <w:p w14:paraId="4A717388" w14:textId="77777777" w:rsidR="00B05D99" w:rsidRPr="00E73590" w:rsidRDefault="00B05D99" w:rsidP="0021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7D69F6DA" w14:textId="77777777" w:rsidR="00B05D99" w:rsidRPr="00E73590" w:rsidRDefault="00B05D99" w:rsidP="002112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301037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FEAF41B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08" w:type="dxa"/>
            <w:gridSpan w:val="7"/>
            <w:tcBorders>
              <w:bottom w:val="single" w:sz="4" w:space="0" w:color="auto"/>
            </w:tcBorders>
            <w:vAlign w:val="bottom"/>
          </w:tcPr>
          <w:p w14:paraId="73A39FC0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05D99" w:rsidRPr="00E73590" w14:paraId="2EFFFB73" w14:textId="77777777" w:rsidTr="00B05D99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61DEF3C5" w14:textId="77777777" w:rsidR="00B05D99" w:rsidRPr="00E73590" w:rsidRDefault="00B05D99" w:rsidP="0021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413ABB50" w14:textId="77777777" w:rsidR="00B05D99" w:rsidRPr="00E73590" w:rsidRDefault="00B05D99" w:rsidP="002112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530B160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</w:tcPr>
          <w:p w14:paraId="38116407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0E372435" w14:textId="06C14A76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7474B98D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3CFF4E2F" w14:textId="05016D0F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8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9673392" w14:textId="77777777" w:rsidR="00B05D99" w:rsidRPr="00E73590" w:rsidRDefault="00B05D99" w:rsidP="0021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  <w:hideMark/>
          </w:tcPr>
          <w:p w14:paraId="7732415A" w14:textId="39A6BB30" w:rsidR="00B05D99" w:rsidRPr="00E73590" w:rsidRDefault="00B05D99" w:rsidP="0021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E020750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0EDF7E61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05D99" w:rsidRPr="00E929AB" w14:paraId="57DC8C4E" w14:textId="77777777" w:rsidTr="00837A40">
        <w:trPr>
          <w:trHeight w:val="261"/>
          <w:tblHeader/>
        </w:trPr>
        <w:tc>
          <w:tcPr>
            <w:tcW w:w="2880" w:type="dxa"/>
            <w:vAlign w:val="bottom"/>
          </w:tcPr>
          <w:p w14:paraId="2D5E24B3" w14:textId="77777777" w:rsidR="00B05D99" w:rsidRPr="00E929AB" w:rsidRDefault="00B05D99" w:rsidP="0021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0FB2AA2B" w14:textId="77777777" w:rsidR="00B05D99" w:rsidRPr="00E929AB" w:rsidRDefault="00B05D99" w:rsidP="002112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5436DD81" w14:textId="77777777" w:rsidR="00B05D99" w:rsidRPr="00E929AB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B05D99" w:rsidRPr="00E73590" w14:paraId="5399C329" w14:textId="77777777" w:rsidTr="00837A40">
        <w:trPr>
          <w:trHeight w:val="261"/>
        </w:trPr>
        <w:tc>
          <w:tcPr>
            <w:tcW w:w="2880" w:type="dxa"/>
          </w:tcPr>
          <w:p w14:paraId="198C690F" w14:textId="52157C35" w:rsidR="00B05D99" w:rsidRPr="00E73590" w:rsidRDefault="00B05D99" w:rsidP="0021129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AA731B3" w14:textId="77777777" w:rsidR="00B05D99" w:rsidRPr="00E73590" w:rsidRDefault="00B05D99" w:rsidP="0021129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B2A8448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219957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904A0FB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A0991F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191F0F3C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982386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0297A466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8A92EE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5337EF0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5D99" w:rsidRPr="00E73590" w14:paraId="1B748CF8" w14:textId="77777777" w:rsidTr="00837A40">
        <w:trPr>
          <w:trHeight w:val="261"/>
        </w:trPr>
        <w:tc>
          <w:tcPr>
            <w:tcW w:w="2880" w:type="dxa"/>
            <w:vAlign w:val="bottom"/>
            <w:hideMark/>
          </w:tcPr>
          <w:p w14:paraId="4CE0CD0B" w14:textId="77777777" w:rsidR="00B05D99" w:rsidRPr="00E73590" w:rsidRDefault="00B05D99" w:rsidP="0021129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vAlign w:val="bottom"/>
          </w:tcPr>
          <w:p w14:paraId="6726EDF8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B842E2A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EBF0BF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E7FDA62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E992FA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0B8758E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82C8A3" w14:textId="77777777" w:rsidR="00B05D99" w:rsidRPr="00E73590" w:rsidRDefault="00B05D99" w:rsidP="0021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757FF64" w14:textId="77777777" w:rsidR="00B05D99" w:rsidRPr="00E73590" w:rsidRDefault="00B05D99" w:rsidP="0021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ED61A3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EC7A0E8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5D99" w:rsidRPr="00E73590" w14:paraId="6164B4EE" w14:textId="77777777" w:rsidTr="00837A40">
        <w:trPr>
          <w:trHeight w:val="261"/>
        </w:trPr>
        <w:tc>
          <w:tcPr>
            <w:tcW w:w="2880" w:type="dxa"/>
            <w:hideMark/>
          </w:tcPr>
          <w:p w14:paraId="6150D1C5" w14:textId="77777777" w:rsidR="00B05D99" w:rsidRPr="00E73590" w:rsidRDefault="00B05D99" w:rsidP="00ED2F13">
            <w:pPr>
              <w:pStyle w:val="ListParagraph"/>
              <w:numPr>
                <w:ilvl w:val="0"/>
                <w:numId w:val="18"/>
              </w:numPr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48C5DF0" w14:textId="77777777" w:rsidR="00B05D99" w:rsidRPr="00E73590" w:rsidRDefault="00B05D99" w:rsidP="00211292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7FCA531" w14:textId="3C9B9006" w:rsidR="00B05D99" w:rsidRPr="00E73590" w:rsidRDefault="00F97EA7" w:rsidP="0021129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25A1CF2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16154915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A163F3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F843964" w14:textId="5A3F7322" w:rsidR="00B05D99" w:rsidRPr="00E73590" w:rsidRDefault="00F97EA7" w:rsidP="0021129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E9AA28C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D5A99F2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D09E87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95E4AB3" w14:textId="1B9C3A35" w:rsidR="00B05D99" w:rsidRPr="00E73590" w:rsidRDefault="00F97EA7" w:rsidP="0021129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97E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B05D99" w:rsidRPr="00E73590" w14:paraId="046DCD55" w14:textId="77777777" w:rsidTr="00837A40">
        <w:trPr>
          <w:trHeight w:val="261"/>
        </w:trPr>
        <w:tc>
          <w:tcPr>
            <w:tcW w:w="2880" w:type="dxa"/>
            <w:vAlign w:val="bottom"/>
          </w:tcPr>
          <w:p w14:paraId="6F7DEA9F" w14:textId="77777777" w:rsidR="00B05D99" w:rsidRPr="00E73590" w:rsidRDefault="00B05D99" w:rsidP="00ED2F13">
            <w:pPr>
              <w:pStyle w:val="ListParagraph"/>
              <w:numPr>
                <w:ilvl w:val="0"/>
                <w:numId w:val="18"/>
              </w:numPr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4C9EBFA3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12A9D05" w14:textId="4D9F80EE" w:rsidR="00B05D99" w:rsidRPr="00E73590" w:rsidRDefault="00B05D99" w:rsidP="0021129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AD68342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2766EE4" w14:textId="77777777" w:rsidR="00B05D99" w:rsidRPr="00E73590" w:rsidRDefault="00B05D99" w:rsidP="00211292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89060E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7BA3036" w14:textId="5C13BE4D" w:rsidR="00B05D99" w:rsidRPr="00E73590" w:rsidRDefault="00B05D99" w:rsidP="0021129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1CD85B64" w14:textId="77777777" w:rsidR="00B05D99" w:rsidRPr="00E73590" w:rsidRDefault="00B05D99" w:rsidP="0021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336C1A7" w14:textId="77777777" w:rsidR="00B05D99" w:rsidRPr="00E73590" w:rsidRDefault="00B05D99" w:rsidP="0021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AFF198" w14:textId="77777777" w:rsidR="00B05D99" w:rsidRPr="00E73590" w:rsidRDefault="00B05D99" w:rsidP="0021129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6D42A76" w14:textId="5414F425" w:rsidR="00B05D99" w:rsidRPr="00E73590" w:rsidRDefault="00B05D99" w:rsidP="00211292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6B1E6665" w14:textId="77777777" w:rsidR="00B05D99" w:rsidRPr="001715C9" w:rsidRDefault="00B05D99" w:rsidP="001715C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44F23A60" w14:textId="77777777" w:rsidR="00B05D99" w:rsidRPr="00B05D99" w:rsidRDefault="00B05D99" w:rsidP="00B05D9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B05D9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14:paraId="1BB652FD" w14:textId="77777777" w:rsidR="00B05D99" w:rsidRPr="001715C9" w:rsidRDefault="00B05D99" w:rsidP="00D11C6F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3C9A6CC8" w14:textId="38320FB7" w:rsidR="00B05D99" w:rsidRDefault="00B05D99" w:rsidP="00B05D9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05D99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B05D9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05D9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05D99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B05D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05D99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B05D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05D99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7391B1D3" w14:textId="77777777" w:rsidR="001715C9" w:rsidRPr="001715C9" w:rsidRDefault="001715C9" w:rsidP="001715C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2CD9DAA7" w14:textId="77777777" w:rsidR="00B05D99" w:rsidRPr="00B05D99" w:rsidRDefault="00B05D99" w:rsidP="00B05D99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5D99">
        <w:rPr>
          <w:rFonts w:asciiTheme="majorBidi" w:hAnsiTheme="majorBidi" w:hint="cs"/>
          <w:i/>
          <w:iCs/>
          <w:sz w:val="30"/>
          <w:szCs w:val="30"/>
          <w:cs/>
        </w:rPr>
        <w:t>(ข)</w:t>
      </w:r>
      <w:r w:rsidRPr="00B05D99">
        <w:rPr>
          <w:rFonts w:asciiTheme="majorBidi" w:hAnsiTheme="majorBidi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3CA60253" w14:textId="77777777" w:rsidR="00B05D99" w:rsidRPr="00B05D99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47B3F2D5" w14:textId="77777777" w:rsidR="00B05D99" w:rsidRPr="00B05D99" w:rsidRDefault="00B05D99" w:rsidP="00B0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5D99">
        <w:rPr>
          <w:rFonts w:asciiTheme="majorBidi" w:hAnsi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D77B68F" w14:textId="77777777" w:rsidR="00B05D99" w:rsidRPr="00B05D99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54A37C57" w14:textId="076F385C" w:rsidR="00B05D99" w:rsidRPr="00B05D99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B05D99">
        <w:rPr>
          <w:rFonts w:asciiTheme="majorBidi" w:hAnsiTheme="majorBidi" w:hint="cs"/>
          <w:sz w:val="30"/>
          <w:szCs w:val="30"/>
          <w:cs/>
        </w:rPr>
        <w:t>กลุ่ม</w:t>
      </w:r>
      <w:r w:rsidRPr="00B05D99">
        <w:rPr>
          <w:rFonts w:asciiTheme="majorBidi" w:hAnsiTheme="majorBidi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</w:t>
      </w:r>
      <w:r w:rsidR="00B8641C">
        <w:rPr>
          <w:rFonts w:asciiTheme="majorBidi" w:hAnsiTheme="majorBidi" w:hint="cs"/>
          <w:sz w:val="30"/>
          <w:szCs w:val="30"/>
          <w:cs/>
        </w:rPr>
        <w:t xml:space="preserve">ราคาสินค้าโภคภัณฑ์ </w:t>
      </w:r>
      <w:r w:rsidRPr="00B05D99">
        <w:rPr>
          <w:rFonts w:asciiTheme="majorBidi" w:hAnsiTheme="majorBidi"/>
          <w:sz w:val="30"/>
          <w:szCs w:val="30"/>
          <w:cs/>
        </w:rPr>
        <w:t>และจากการไม่ปฏิบัติตามข้อกำหนดตามสัญญาของคู่สัญญา บริษัทไม่มีการถือหรือออกตราสารอนุพันธ์ เพื่อการเก็งกำไรหรือการค้า</w:t>
      </w:r>
    </w:p>
    <w:p w14:paraId="1EE60121" w14:textId="77777777" w:rsidR="00B05D99" w:rsidRPr="00B05D99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78C61B90" w14:textId="77777777" w:rsidR="00B05D99" w:rsidRPr="00B05D99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B05D99">
        <w:rPr>
          <w:rFonts w:asciiTheme="majorBidi" w:hAnsiTheme="majorBidi"/>
          <w:sz w:val="30"/>
          <w:szCs w:val="30"/>
          <w:cs/>
        </w:rPr>
        <w:t>การจัดการความเสี่ยงเป็นส่วนที่สำคัญของธุรกิจของบริษัท บริษัทมีระบบในการบริหารจัดการความเสี่ยงอย่างต่อเนื่อง เพื่อการควบคุมความเสี่ยงให้อยู่ในระดับที่เหมาะสมและยอมรับได้</w:t>
      </w:r>
    </w:p>
    <w:p w14:paraId="631C5594" w14:textId="77777777" w:rsidR="00B05D99" w:rsidRPr="00B05D99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C79735" w14:textId="77777777" w:rsidR="00CB055D" w:rsidRDefault="00CB055D" w:rsidP="00B0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1A0EA0D" w14:textId="77777777" w:rsidR="00CB055D" w:rsidRDefault="00CB055D" w:rsidP="00B0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10BE8C1" w14:textId="553FD7B4" w:rsidR="00B05D99" w:rsidRPr="00B05D99" w:rsidRDefault="00B05D99" w:rsidP="00B0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5D99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การบริหารจัดการทุน</w:t>
      </w:r>
    </w:p>
    <w:p w14:paraId="50ED13B9" w14:textId="77777777" w:rsidR="00B05D99" w:rsidRPr="0033108D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321A715B" w14:textId="76F3200C" w:rsidR="00B05D99" w:rsidRPr="00B05D99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05D99">
        <w:rPr>
          <w:rFonts w:asciiTheme="majorBidi" w:hAnsiTheme="majorBidi" w:hint="cs"/>
          <w:sz w:val="30"/>
          <w:szCs w:val="30"/>
          <w:cs/>
        </w:rPr>
        <w:t>นโยบายของคณะกรรมการบริษัท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คือ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เจ้าหนี้</w:t>
      </w:r>
      <w:r>
        <w:rPr>
          <w:rFonts w:asciiTheme="majorBidi" w:hAnsiTheme="majorBidi"/>
          <w:sz w:val="30"/>
          <w:szCs w:val="30"/>
          <w:cs/>
        </w:rPr>
        <w:br/>
      </w:r>
      <w:r w:rsidRPr="00B05D99">
        <w:rPr>
          <w:rFonts w:asciiTheme="majorBidi" w:hAnsiTheme="majorBidi" w:hint="cs"/>
          <w:sz w:val="30"/>
          <w:szCs w:val="30"/>
          <w:cs/>
        </w:rPr>
        <w:t>คู่ค้าและผู้มีส่วนได้เสียทุกฝ่าย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รวมถึงการกำกับดูแลผลตอบแทนจากการลงทุน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และระดับการจ่ายเงินปันผลที่เหมาะสม</w:t>
      </w:r>
      <w:r w:rsidRPr="00B05D99">
        <w:rPr>
          <w:rFonts w:asciiTheme="majorBidi" w:hAnsiTheme="majorBidi"/>
          <w:sz w:val="30"/>
          <w:szCs w:val="30"/>
          <w:cs/>
        </w:rPr>
        <w:t xml:space="preserve"> </w:t>
      </w:r>
      <w:r w:rsidRPr="00B05D99">
        <w:rPr>
          <w:rFonts w:asciiTheme="majorBidi" w:hAnsiTheme="majorBidi" w:hint="cs"/>
          <w:sz w:val="30"/>
          <w:szCs w:val="30"/>
          <w:cs/>
        </w:rPr>
        <w:t>เพื่อให้ธุรกิจเติบโตอย่างยั่งยืน</w:t>
      </w:r>
    </w:p>
    <w:p w14:paraId="772DA32D" w14:textId="77777777" w:rsidR="00B05D99" w:rsidRPr="0033108D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67FD30DD" w14:textId="36CE84A3" w:rsidR="00B05D99" w:rsidRPr="00B05D99" w:rsidRDefault="00B05D99" w:rsidP="00B05D99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5D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05D9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05D9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B05D9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B05D9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77487828" w14:textId="77777777" w:rsidR="00B05D99" w:rsidRPr="0033108D" w:rsidRDefault="00B05D9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714A7299" w14:textId="27AF480C" w:rsidR="00B05D99" w:rsidRDefault="00115B2A" w:rsidP="00115B2A">
      <w:pPr>
        <w:tabs>
          <w:tab w:val="clear" w:pos="680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5B2A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115B2A">
        <w:rPr>
          <w:rFonts w:ascii="Angsana New" w:hAnsi="Angsana New"/>
          <w:sz w:val="30"/>
          <w:szCs w:val="30"/>
          <w:cs/>
        </w:rPr>
        <w:t xml:space="preserve"> </w:t>
      </w:r>
      <w:r w:rsidRPr="00115B2A">
        <w:rPr>
          <w:rFonts w:ascii="Angsana New" w:hAnsi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115B2A">
        <w:rPr>
          <w:rFonts w:ascii="Angsana New" w:hAnsi="Angsana New"/>
          <w:sz w:val="30"/>
          <w:szCs w:val="30"/>
          <w:cs/>
        </w:rPr>
        <w:t xml:space="preserve"> </w:t>
      </w:r>
      <w:r w:rsidRPr="00115B2A">
        <w:rPr>
          <w:rFonts w:ascii="Angsana New" w:hAnsi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0A6BB999" w14:textId="77777777" w:rsidR="00115B2A" w:rsidRPr="0033108D" w:rsidRDefault="00115B2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631D8859" w14:textId="082219A5" w:rsidR="00B05D99" w:rsidRDefault="00B05D99" w:rsidP="0033108D">
      <w:pPr>
        <w:tabs>
          <w:tab w:val="clear" w:pos="454"/>
          <w:tab w:val="clear" w:pos="1644"/>
          <w:tab w:val="left" w:pos="171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bookmarkStart w:id="3" w:name="_Hlk60232071"/>
      <w:r w:rsidRPr="00B05D99">
        <w:rPr>
          <w:rFonts w:ascii="Angsana New" w:hAnsi="Angsana New"/>
          <w:sz w:val="30"/>
          <w:szCs w:val="30"/>
        </w:rPr>
        <w:t>(</w:t>
      </w:r>
      <w:r w:rsidRPr="00B05D99">
        <w:rPr>
          <w:rFonts w:ascii="Angsana New" w:hAnsi="Angsana New" w:hint="cs"/>
          <w:sz w:val="30"/>
          <w:szCs w:val="30"/>
          <w:cs/>
        </w:rPr>
        <w:t>ข</w:t>
      </w:r>
      <w:r w:rsidRPr="00B05D99">
        <w:rPr>
          <w:rFonts w:ascii="Angsana New" w:hAnsi="Angsana New"/>
          <w:sz w:val="30"/>
          <w:szCs w:val="30"/>
        </w:rPr>
        <w:t>.</w:t>
      </w:r>
      <w:r w:rsidR="00F97EA7" w:rsidRPr="00F97EA7">
        <w:rPr>
          <w:rFonts w:ascii="Angsana New" w:hAnsi="Angsana New"/>
          <w:sz w:val="30"/>
          <w:szCs w:val="30"/>
        </w:rPr>
        <w:t>1</w:t>
      </w:r>
      <w:r w:rsidRPr="00B05D99">
        <w:rPr>
          <w:rFonts w:ascii="Angsana New" w:hAnsi="Angsana New"/>
          <w:sz w:val="30"/>
          <w:szCs w:val="30"/>
        </w:rPr>
        <w:t>.</w:t>
      </w:r>
      <w:r w:rsidR="00F97EA7" w:rsidRPr="00F97EA7">
        <w:rPr>
          <w:rFonts w:ascii="Angsana New" w:hAnsi="Angsana New"/>
          <w:sz w:val="30"/>
          <w:szCs w:val="30"/>
        </w:rPr>
        <w:t>1</w:t>
      </w:r>
      <w:r w:rsidRPr="00B05D99">
        <w:rPr>
          <w:rFonts w:ascii="Angsana New" w:hAnsi="Angsana New"/>
          <w:sz w:val="30"/>
          <w:szCs w:val="30"/>
        </w:rPr>
        <w:t>)</w:t>
      </w:r>
      <w:r w:rsidR="0033108D">
        <w:rPr>
          <w:rFonts w:ascii="Angsana New" w:hAnsi="Angsana New"/>
          <w:sz w:val="30"/>
          <w:szCs w:val="30"/>
        </w:rPr>
        <w:tab/>
      </w:r>
      <w:r w:rsidRPr="00B05D99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5F000282" w14:textId="77777777" w:rsidR="00115B2A" w:rsidRPr="0033108D" w:rsidRDefault="00115B2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29638E78" w14:textId="77777777" w:rsidR="00115B2A" w:rsidRPr="0033108D" w:rsidRDefault="00115B2A" w:rsidP="0033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3108D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26A4ED3" w14:textId="77777777" w:rsidR="00115B2A" w:rsidRPr="0033108D" w:rsidRDefault="00115B2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18653B3F" w14:textId="6F844282" w:rsidR="0032449A" w:rsidRPr="00B05D99" w:rsidRDefault="0032449A" w:rsidP="003310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B05D99">
        <w:rPr>
          <w:rFonts w:ascii="Angsana New" w:hAnsi="Angsana New"/>
          <w:sz w:val="30"/>
          <w:szCs w:val="30"/>
          <w:cs/>
        </w:rPr>
        <w:t>ฝ่ายบริหารได้กำหนดนโยบายการบริหาร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B05D99">
        <w:rPr>
          <w:rFonts w:ascii="Angsana New" w:hAnsi="Angsana New" w:hint="cs"/>
          <w:sz w:val="30"/>
          <w:szCs w:val="30"/>
          <w:cs/>
        </w:rPr>
        <w:t xml:space="preserve"> </w:t>
      </w:r>
      <w:r w:rsidRPr="00B05D99">
        <w:rPr>
          <w:rFonts w:ascii="Angsana New" w:hAnsi="Angsana New"/>
          <w:sz w:val="30"/>
          <w:szCs w:val="30"/>
          <w:cs/>
        </w:rPr>
        <w:t>ๆ</w:t>
      </w:r>
      <w:r w:rsidR="001715C9">
        <w:rPr>
          <w:rFonts w:ascii="Angsana New" w:hAnsi="Angsana New"/>
          <w:sz w:val="30"/>
          <w:szCs w:val="30"/>
        </w:rPr>
        <w:br/>
      </w:r>
      <w:r w:rsidRPr="00B05D99">
        <w:rPr>
          <w:rFonts w:ascii="Angsana New" w:hAnsi="Angsana New"/>
          <w:sz w:val="30"/>
          <w:szCs w:val="30"/>
          <w:cs/>
        </w:rPr>
        <w:t>ณ วันที่รายงาน</w:t>
      </w:r>
      <w:r w:rsidRPr="00B05D99">
        <w:rPr>
          <w:rFonts w:ascii="Angsana New" w:hAnsi="Angsana New"/>
          <w:sz w:val="30"/>
          <w:szCs w:val="30"/>
        </w:rPr>
        <w:t xml:space="preserve"> </w:t>
      </w:r>
      <w:r w:rsidRPr="00B05D99">
        <w:rPr>
          <w:rFonts w:ascii="Angsana New" w:hAnsi="Angsana New"/>
          <w:sz w:val="30"/>
          <w:szCs w:val="30"/>
          <w:cs/>
        </w:rPr>
        <w:t>ไม่พบว่ามีความเสี่ยงจากสินเชื่อที่เป็นสาระสำค</w:t>
      </w:r>
      <w:r w:rsidRPr="00B05D99">
        <w:rPr>
          <w:rFonts w:ascii="Angsana New" w:hAnsi="Angsana New" w:hint="cs"/>
          <w:sz w:val="30"/>
          <w:szCs w:val="30"/>
          <w:cs/>
        </w:rPr>
        <w:t>ัญและการกระจุกตัวของความเสี่ยงด้านเครดิตของกลุ่มบริษัท</w:t>
      </w:r>
      <w:r w:rsidRPr="00B05D99">
        <w:rPr>
          <w:rFonts w:ascii="Angsana New" w:hAnsi="Angsana New"/>
          <w:sz w:val="30"/>
          <w:szCs w:val="30"/>
          <w:cs/>
        </w:rPr>
        <w:t xml:space="preserve">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 เนื่องจากลูกค้าส่วนใหญ่มีสัญญาผูกพันกันในระยะยาวและบางส่วนเป็นผู้ถือหุ้นของบริษัท บริษัทจึงได้รับการชำระเงินค่าสินค้าและบริการมาโดยสม่ำเสมอ สำหรับลูกค้าภายในประเทศที่ไม่มีสัญญาผูกพันระยะยาว กลุ่มบริษัทก็ได้ประเมินความเสี่ยงโดยสม่ำเสมอและเลือกทำธุรกิจเฉพาะกับบริษัทที่มีความน่าเชื่อถือเท่านั้น ทั้งนี้ โดยพยายามจำกัดวงเงินความเสี่ยงให้อยู่ในขอบเขตที่จำกัดและอาจให้วางหลักประกันในบางกรณี สำหรับการส่งออกจะพิจารณาความน่าเชื่อถือของคู่ค้าและอาจเลือกวิธีการตกลงชำระเงินเป็นรายกรณี และมีการทำประกันภัยสินเชื่อทางการค้าร่วมด้วย ดังนั้น ฝ่ายบริหารคาดว่าจะ</w:t>
      </w:r>
      <w:r w:rsidRPr="00B05D99">
        <w:rPr>
          <w:rFonts w:ascii="Angsana New" w:hAnsi="Angsana New" w:hint="cs"/>
          <w:sz w:val="30"/>
          <w:szCs w:val="30"/>
          <w:cs/>
        </w:rPr>
        <w:t>ไม่</w:t>
      </w:r>
      <w:r w:rsidRPr="00B05D99">
        <w:rPr>
          <w:rFonts w:ascii="Angsana New" w:hAnsi="Angsana New"/>
          <w:sz w:val="30"/>
          <w:szCs w:val="30"/>
          <w:cs/>
        </w:rPr>
        <w:t>เกิด</w:t>
      </w:r>
      <w:r w:rsidRPr="00B05D99">
        <w:rPr>
          <w:rFonts w:ascii="Angsana New" w:hAnsi="Angsana New" w:hint="cs"/>
          <w:sz w:val="30"/>
          <w:szCs w:val="30"/>
          <w:cs/>
        </w:rPr>
        <w:t xml:space="preserve"> </w:t>
      </w:r>
      <w:r w:rsidRPr="00B05D99">
        <w:rPr>
          <w:rFonts w:ascii="Angsana New" w:hAnsi="Angsana New"/>
          <w:sz w:val="30"/>
          <w:szCs w:val="30"/>
          <w:cs/>
        </w:rPr>
        <w:t>ผลเสียหายที่มีสาระสำคัญจากการเก็บหนี้ไม่ได้</w:t>
      </w:r>
    </w:p>
    <w:bookmarkEnd w:id="3"/>
    <w:p w14:paraId="42D97416" w14:textId="77777777" w:rsidR="0032449A" w:rsidRDefault="0032449A" w:rsidP="003310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</w:p>
    <w:p w14:paraId="128406BF" w14:textId="77777777" w:rsidR="0033108D" w:rsidRDefault="0033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B5C5FA" w14:textId="5CF7339D" w:rsidR="00B05D99" w:rsidRPr="00B05D99" w:rsidRDefault="00B05D99" w:rsidP="003310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B05D99">
        <w:rPr>
          <w:rFonts w:ascii="Angsana New" w:hAnsi="Angsana New" w:hint="cs"/>
          <w:sz w:val="30"/>
          <w:szCs w:val="30"/>
          <w:cs/>
        </w:rPr>
        <w:lastRenderedPageBreak/>
        <w:t>กลุ่มบริษัทได้ใช้วิธีการอย่างง่ายตามมาตรฐานการรายงานทางการเงินฉบับที่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  <w:r w:rsidR="00F97EA7" w:rsidRPr="00F97EA7">
        <w:rPr>
          <w:rFonts w:ascii="Angsana New" w:hAnsi="Angsana New"/>
          <w:sz w:val="30"/>
          <w:szCs w:val="30"/>
        </w:rPr>
        <w:t>9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  <w:r w:rsidRPr="00B05D99">
        <w:rPr>
          <w:rFonts w:ascii="Angsana New" w:hAnsi="Angsana New" w:hint="cs"/>
          <w:sz w:val="30"/>
          <w:szCs w:val="30"/>
          <w:cs/>
        </w:rPr>
        <w:t>เพื่อวัดมูลค่าผลขาดทุนด้านเครดิตที่คาดว่าจะเกิดขึ้นตลอดอายุ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  <w:r w:rsidRPr="00B05D99">
        <w:rPr>
          <w:rFonts w:ascii="Angsana New" w:hAnsi="Angsana New" w:hint="cs"/>
          <w:sz w:val="30"/>
          <w:szCs w:val="30"/>
          <w:cs/>
        </w:rPr>
        <w:t>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ซึ่งประมาณการจากประสบการณ์การขาดทุนด้านเครดิตในอดีต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  <w:r w:rsidRPr="00B05D99">
        <w:rPr>
          <w:rFonts w:ascii="Angsana New" w:hAnsi="Angsana New" w:hint="cs"/>
          <w:sz w:val="30"/>
          <w:szCs w:val="30"/>
          <w:cs/>
        </w:rPr>
        <w:t>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</w:t>
      </w:r>
      <w:r w:rsidRPr="00B05D99">
        <w:rPr>
          <w:rFonts w:ascii="Angsana New" w:hAnsi="Angsana New"/>
          <w:sz w:val="30"/>
          <w:szCs w:val="30"/>
          <w:cs/>
        </w:rPr>
        <w:t xml:space="preserve"> </w:t>
      </w:r>
    </w:p>
    <w:p w14:paraId="72452774" w14:textId="77777777" w:rsidR="00B05D99" w:rsidRPr="0033108D" w:rsidRDefault="00B05D99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p w14:paraId="5CB8C041" w14:textId="1AF40348" w:rsidR="00B05D99" w:rsidRPr="00B05D99" w:rsidRDefault="00B05D99" w:rsidP="0033108D">
      <w:pPr>
        <w:tabs>
          <w:tab w:val="left" w:pos="540"/>
        </w:tabs>
        <w:spacing w:line="240" w:lineRule="auto"/>
        <w:ind w:left="1087"/>
        <w:jc w:val="thaiDistribute"/>
        <w:rPr>
          <w:rFonts w:ascii="Angsana New" w:hAnsi="Angsana New"/>
          <w:sz w:val="30"/>
          <w:szCs w:val="30"/>
          <w:cs/>
        </w:rPr>
      </w:pPr>
      <w:r w:rsidRPr="00B05D99">
        <w:rPr>
          <w:rFonts w:ascii="Angsana New" w:hAnsi="Angsana New"/>
          <w:sz w:val="30"/>
          <w:szCs w:val="30"/>
        </w:rPr>
        <w:t>(</w:t>
      </w:r>
      <w:r w:rsidRPr="00B05D99">
        <w:rPr>
          <w:rFonts w:ascii="Angsana New" w:hAnsi="Angsana New" w:hint="cs"/>
          <w:sz w:val="30"/>
          <w:szCs w:val="30"/>
          <w:cs/>
        </w:rPr>
        <w:t>ข</w:t>
      </w:r>
      <w:r w:rsidRPr="00B05D99">
        <w:rPr>
          <w:rFonts w:ascii="Angsana New" w:hAnsi="Angsana New"/>
          <w:sz w:val="30"/>
          <w:szCs w:val="30"/>
        </w:rPr>
        <w:t>.</w:t>
      </w:r>
      <w:r w:rsidR="00F97EA7" w:rsidRPr="00F97EA7">
        <w:rPr>
          <w:rFonts w:ascii="Angsana New" w:hAnsi="Angsana New"/>
          <w:sz w:val="30"/>
          <w:szCs w:val="30"/>
        </w:rPr>
        <w:t>1</w:t>
      </w:r>
      <w:r w:rsidRPr="00B05D99">
        <w:rPr>
          <w:rFonts w:ascii="Angsana New" w:hAnsi="Angsana New"/>
          <w:sz w:val="30"/>
          <w:szCs w:val="30"/>
        </w:rPr>
        <w:t>.</w:t>
      </w:r>
      <w:r w:rsidR="00F97EA7" w:rsidRPr="00F97EA7">
        <w:rPr>
          <w:rFonts w:ascii="Angsana New" w:hAnsi="Angsana New"/>
          <w:sz w:val="30"/>
          <w:szCs w:val="30"/>
        </w:rPr>
        <w:t>2</w:t>
      </w:r>
      <w:r w:rsidRPr="00B05D99">
        <w:rPr>
          <w:rFonts w:ascii="Angsana New" w:hAnsi="Angsana New"/>
          <w:sz w:val="30"/>
          <w:szCs w:val="30"/>
        </w:rPr>
        <w:t xml:space="preserve">) </w:t>
      </w:r>
      <w:r w:rsidRPr="00B05D9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36B464A4" w14:textId="77777777" w:rsidR="00B05D99" w:rsidRPr="0033108D" w:rsidRDefault="00B05D99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p w14:paraId="4185B80D" w14:textId="33167B57" w:rsidR="00B05D99" w:rsidRDefault="00B05D99" w:rsidP="0033108D">
      <w:pPr>
        <w:pStyle w:val="ListParagraph"/>
        <w:spacing w:line="240" w:lineRule="auto"/>
        <w:ind w:left="1710"/>
        <w:jc w:val="thaiDistribute"/>
        <w:rPr>
          <w:rFonts w:ascii="Angsana New" w:eastAsia="MS Mincho" w:hAnsi="Angsana New"/>
          <w:sz w:val="30"/>
          <w:szCs w:val="30"/>
        </w:rPr>
      </w:pPr>
      <w:r w:rsidRPr="00B05D99">
        <w:rPr>
          <w:rFonts w:ascii="Angsana New" w:eastAsia="MS Mincho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ฝากและสินทรัพย์ทางการเงินมีจำกัดเนื่องจากคู่สัญญาเป็นสถาบันการเงินและบริษัทที่มีอันดับความน่าเชื่อถืออยู่ในระดับ</w:t>
      </w:r>
      <w:r w:rsidRPr="00B05D9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05D99">
        <w:rPr>
          <w:rFonts w:ascii="Angsana New" w:eastAsia="MS Mincho" w:hAnsi="Angsana New"/>
          <w:sz w:val="30"/>
          <w:szCs w:val="30"/>
        </w:rPr>
        <w:t xml:space="preserve">Investment Grade </w:t>
      </w:r>
      <w:r w:rsidRPr="00B05D99">
        <w:rPr>
          <w:rFonts w:ascii="Angsana New" w:eastAsia="MS Mincho" w:hAnsi="Angsana New" w:hint="cs"/>
          <w:sz w:val="30"/>
          <w:szCs w:val="30"/>
          <w:cs/>
        </w:rPr>
        <w:t>ทั้งนี้</w:t>
      </w:r>
      <w:r w:rsidRPr="00B05D9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05D99">
        <w:rPr>
          <w:rFonts w:ascii="Angsana New" w:eastAsia="MS Mincho" w:hAnsi="Angsana New" w:hint="cs"/>
          <w:sz w:val="30"/>
          <w:szCs w:val="30"/>
          <w:cs/>
        </w:rPr>
        <w:t>กลุ่มบริษัทได้มีการประเมินสถานะทางการเงินและความมั่นคงของสถาบันการเงินและบริษัทเหล่านี้อย่างสม่ำเสมอ</w:t>
      </w:r>
      <w:r w:rsidRPr="00B05D9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05D99">
        <w:rPr>
          <w:rFonts w:ascii="Angsana New" w:eastAsia="MS Mincho" w:hAnsi="Angsana New" w:hint="cs"/>
          <w:sz w:val="30"/>
          <w:szCs w:val="30"/>
          <w:cs/>
        </w:rPr>
        <w:t>เพื่อเป็นการบริหารความเสี่ยงในการฝากเงินและการลงทุนต่างๆ</w:t>
      </w:r>
    </w:p>
    <w:p w14:paraId="1C4B1A1D" w14:textId="08358236" w:rsidR="0032449A" w:rsidRPr="0033108D" w:rsidRDefault="0032449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p w14:paraId="7086690E" w14:textId="009AC7E4" w:rsidR="00D205B9" w:rsidRPr="00D205B9" w:rsidRDefault="00D205B9" w:rsidP="0033108D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205B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205B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D205B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D205B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D205B9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6F7935BE" w14:textId="77777777" w:rsidR="00D205B9" w:rsidRPr="0033108D" w:rsidRDefault="00D205B9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p w14:paraId="180FBD60" w14:textId="6C6F294A" w:rsidR="00D205B9" w:rsidRDefault="00D205B9" w:rsidP="0033108D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205B9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เพื่อทำให้ผลกระทบจากความผันผวนของ</w:t>
      </w:r>
      <w:r w:rsidR="0032449A">
        <w:rPr>
          <w:rFonts w:ascii="Angsana New" w:hAnsi="Angsana New"/>
          <w:sz w:val="30"/>
          <w:szCs w:val="30"/>
          <w:cs/>
        </w:rPr>
        <w:br/>
      </w:r>
      <w:r w:rsidRPr="00D205B9">
        <w:rPr>
          <w:rFonts w:ascii="Angsana New" w:hAnsi="Angsana New"/>
          <w:sz w:val="30"/>
          <w:szCs w:val="30"/>
          <w:cs/>
        </w:rPr>
        <w:t>กระแสเงินสดลดลง</w:t>
      </w:r>
    </w:p>
    <w:p w14:paraId="7F8FFB1C" w14:textId="51A14B7F" w:rsidR="00115B2A" w:rsidRPr="0033108D" w:rsidRDefault="00115B2A" w:rsidP="003310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p w14:paraId="0180D5B2" w14:textId="0030A940" w:rsidR="00D205B9" w:rsidRDefault="00D205B9" w:rsidP="00DA4001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205B9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205B9">
        <w:rPr>
          <w:rFonts w:ascii="Angsana New" w:hAnsi="Angsana New"/>
          <w:sz w:val="30"/>
          <w:szCs w:val="30"/>
          <w:cs/>
        </w:rPr>
        <w:t xml:space="preserve"> </w:t>
      </w:r>
      <w:r w:rsidRPr="00D205B9">
        <w:rPr>
          <w:rFonts w:ascii="Angsana New" w:hAnsi="Angsana New" w:hint="cs"/>
          <w:sz w:val="30"/>
          <w:szCs w:val="30"/>
          <w:cs/>
        </w:rPr>
        <w:t>ณ</w:t>
      </w:r>
      <w:r w:rsidRPr="00D205B9">
        <w:rPr>
          <w:rFonts w:ascii="Angsana New" w:hAnsi="Angsana New"/>
          <w:sz w:val="30"/>
          <w:szCs w:val="30"/>
          <w:cs/>
        </w:rPr>
        <w:t xml:space="preserve"> </w:t>
      </w:r>
      <w:r w:rsidRPr="00D205B9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D205B9">
        <w:rPr>
          <w:rFonts w:ascii="Angsana New" w:hAnsi="Angsana New"/>
          <w:sz w:val="30"/>
          <w:szCs w:val="30"/>
          <w:cs/>
        </w:rPr>
        <w:t xml:space="preserve"> </w:t>
      </w:r>
      <w:r w:rsidRPr="00D205B9">
        <w:rPr>
          <w:rFonts w:ascii="Angsana New" w:hAnsi="Angsana New" w:hint="cs"/>
          <w:sz w:val="30"/>
          <w:szCs w:val="30"/>
          <w:cs/>
        </w:rPr>
        <w:t>โดยแสดงจำนวนขั้นต้นซึ่งไม่ได้คิดลด</w:t>
      </w:r>
      <w:r w:rsidRPr="00D205B9">
        <w:rPr>
          <w:rFonts w:ascii="Angsana New" w:hAnsi="Angsana New"/>
          <w:sz w:val="30"/>
          <w:szCs w:val="30"/>
          <w:cs/>
        </w:rPr>
        <w:t xml:space="preserve"> </w:t>
      </w:r>
      <w:r w:rsidRPr="00D205B9">
        <w:rPr>
          <w:rFonts w:ascii="Angsana New" w:hAnsi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65D9B318" w14:textId="77777777" w:rsidR="00EA4570" w:rsidRPr="0033108D" w:rsidRDefault="00EA4570" w:rsidP="0033108D">
      <w:pPr>
        <w:tabs>
          <w:tab w:val="clear" w:pos="907"/>
          <w:tab w:val="left" w:pos="540"/>
          <w:tab w:val="left" w:pos="900"/>
        </w:tabs>
        <w:spacing w:line="240" w:lineRule="auto"/>
        <w:ind w:left="547"/>
        <w:jc w:val="thaiDistribute"/>
        <w:rPr>
          <w:rFonts w:asciiTheme="majorBidi" w:hAnsiTheme="majorBidi" w:cstheme="majorBidi"/>
          <w:sz w:val="8"/>
          <w:szCs w:val="8"/>
          <w:lang w:bidi="ar-SA"/>
        </w:rPr>
      </w:pPr>
    </w:p>
    <w:tbl>
      <w:tblPr>
        <w:tblW w:w="9407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48570E" w:rsidRPr="00D205B9" w14:paraId="5445AD21" w14:textId="77777777" w:rsidTr="0036669A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1C5D6962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</w:tcPr>
          <w:p w14:paraId="46A0A899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2DACABC0" w14:textId="21ACE279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8B1A8D" w:rsidRPr="00D205B9" w14:paraId="741EF9E3" w14:textId="77777777" w:rsidTr="0036669A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45C649D2" w14:textId="77777777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30AD255" w14:textId="03E263FD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" w:type="dxa"/>
          </w:tcPr>
          <w:p w14:paraId="46942A44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D266006" w14:textId="19C86C03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48570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4" w:type="dxa"/>
          </w:tcPr>
          <w:p w14:paraId="043EA08C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1A1D095" w14:textId="045C8952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48570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67CBC708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F9F751F" w14:textId="1D93DBBB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735CD95C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C0B99FA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8570E" w:rsidRPr="0048570E" w14:paraId="423419CB" w14:textId="77777777" w:rsidTr="0036669A">
        <w:trPr>
          <w:trHeight w:val="153"/>
          <w:tblHeader/>
        </w:trPr>
        <w:tc>
          <w:tcPr>
            <w:tcW w:w="3744" w:type="dxa"/>
            <w:shd w:val="clear" w:color="auto" w:fill="auto"/>
          </w:tcPr>
          <w:p w14:paraId="555AF4EB" w14:textId="77777777" w:rsidR="0048570E" w:rsidRPr="0048570E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</w:tcPr>
          <w:p w14:paraId="1D72C8FE" w14:textId="77777777" w:rsidR="0048570E" w:rsidRPr="0048570E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5374C846" w14:textId="6E0B2B56" w:rsidR="0048570E" w:rsidRPr="0048570E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57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B1A8D" w:rsidRPr="00D205B9" w14:paraId="4251DF02" w14:textId="77777777" w:rsidTr="00EA4570">
        <w:trPr>
          <w:trHeight w:val="173"/>
        </w:trPr>
        <w:tc>
          <w:tcPr>
            <w:tcW w:w="3744" w:type="dxa"/>
            <w:shd w:val="clear" w:color="auto" w:fill="auto"/>
          </w:tcPr>
          <w:p w14:paraId="3B37F24D" w14:textId="5C6C76E8" w:rsidR="008B1A8D" w:rsidRPr="00D205B9" w:rsidRDefault="00F97EA7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4" w:name="_Hlk90627124"/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7" w:type="dxa"/>
          </w:tcPr>
          <w:p w14:paraId="6A234F52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7A6F665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B477954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0064FED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350AB8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6E90399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43BB464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1840F76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B1A8D" w:rsidRPr="00D205B9" w14:paraId="2C021FBD" w14:textId="77777777" w:rsidTr="00EA4570">
        <w:trPr>
          <w:trHeight w:val="153"/>
        </w:trPr>
        <w:tc>
          <w:tcPr>
            <w:tcW w:w="3744" w:type="dxa"/>
            <w:shd w:val="clear" w:color="auto" w:fill="auto"/>
          </w:tcPr>
          <w:p w14:paraId="59E531F5" w14:textId="77777777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</w:tcPr>
          <w:p w14:paraId="33275CB1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81BB36B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9BEBD6E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575E939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780F563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952D452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9A82335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25B84CB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bookmarkEnd w:id="4"/>
      <w:tr w:rsidR="008B1A8D" w:rsidRPr="00D205B9" w14:paraId="21BAE40F" w14:textId="77777777" w:rsidTr="00EA4570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142759EE" w14:textId="77777777" w:rsidR="008B1A8D" w:rsidRPr="00D205B9" w:rsidRDefault="008B1A8D" w:rsidP="00EA4570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vAlign w:val="bottom"/>
          </w:tcPr>
          <w:p w14:paraId="70A8FB89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DC69DB9" w14:textId="12186F30" w:rsidR="008B1A8D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44" w:type="dxa"/>
            <w:vAlign w:val="bottom"/>
          </w:tcPr>
          <w:p w14:paraId="679D8BDC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20B65F8" w14:textId="47C0AA1E" w:rsidR="008B1A8D" w:rsidRPr="00D205B9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2A5395EA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3AAFC09" w14:textId="454B64A9" w:rsidR="008B1A8D" w:rsidRPr="00D205B9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3193D0CB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EBDC853" w14:textId="78B0F7A8" w:rsidR="008B1A8D" w:rsidRPr="00581B75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</w:tr>
      <w:tr w:rsidR="008B1A8D" w:rsidRPr="00D205B9" w14:paraId="60986E7A" w14:textId="77777777" w:rsidTr="00EA4570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19CBC701" w14:textId="77777777" w:rsidR="008B1A8D" w:rsidRPr="00D205B9" w:rsidRDefault="008B1A8D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vAlign w:val="bottom"/>
          </w:tcPr>
          <w:p w14:paraId="02CA1FDA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F34966F" w14:textId="6E3F904A" w:rsidR="008B1A8D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4" w:type="dxa"/>
            <w:vAlign w:val="bottom"/>
          </w:tcPr>
          <w:p w14:paraId="3F7BE88F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F958454" w14:textId="454B2800" w:rsidR="008B1A8D" w:rsidRPr="00D205B9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76023DD7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F0B4B34" w14:textId="78616F53" w:rsidR="008B1A8D" w:rsidRPr="00D205B9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7F50EB85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E684127" w14:textId="250877D2" w:rsidR="008B1A8D" w:rsidRPr="00581B75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8B1A8D" w:rsidRPr="00D205B9" w14:paraId="5551ADE4" w14:textId="77777777" w:rsidTr="00EA4570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52D31B15" w14:textId="77777777" w:rsidR="008B1A8D" w:rsidRPr="00D205B9" w:rsidRDefault="008B1A8D" w:rsidP="00EA4570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vAlign w:val="bottom"/>
          </w:tcPr>
          <w:p w14:paraId="56B9EBCD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597F44F" w14:textId="25715ADE" w:rsidR="008B1A8D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44" w:type="dxa"/>
            <w:vAlign w:val="bottom"/>
          </w:tcPr>
          <w:p w14:paraId="21845690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CF9A04F" w14:textId="6F4A5F70" w:rsidR="008B1A8D" w:rsidRPr="00D205B9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3F87FA46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E9927C5" w14:textId="4CF8AB61" w:rsidR="008B1A8D" w:rsidRPr="00D205B9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34979053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5889F3D" w14:textId="0CCF13B8" w:rsidR="008B1A8D" w:rsidRPr="00581B75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8B1A8D" w:rsidRPr="00D205B9" w14:paraId="1253F04B" w14:textId="77777777" w:rsidTr="00EA4570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4E46A006" w14:textId="77777777" w:rsidR="008B1A8D" w:rsidRPr="00B8641C" w:rsidRDefault="008B1A8D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" w:type="dxa"/>
            <w:vAlign w:val="bottom"/>
          </w:tcPr>
          <w:p w14:paraId="72343C17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8F236C4" w14:textId="7C6AB4F4" w:rsidR="008B1A8D" w:rsidRPr="00B8641C" w:rsidRDefault="00B8641C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4" w:type="dxa"/>
            <w:vAlign w:val="bottom"/>
          </w:tcPr>
          <w:p w14:paraId="5F2BD325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F501965" w14:textId="3B12BB8C" w:rsidR="008B1A8D" w:rsidRPr="00B8641C" w:rsidRDefault="00B8641C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144" w:type="dxa"/>
            <w:vAlign w:val="bottom"/>
          </w:tcPr>
          <w:p w14:paraId="2EEB0133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899BC46" w14:textId="62BBDA29" w:rsidR="008B1A8D" w:rsidRPr="00B8641C" w:rsidRDefault="00B8641C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44" w:type="dxa"/>
            <w:vAlign w:val="bottom"/>
          </w:tcPr>
          <w:p w14:paraId="0CD88C7E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A92870D" w14:textId="479D4334" w:rsidR="008B1A8D" w:rsidRPr="00B8641C" w:rsidRDefault="00B8641C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1,088</w:t>
            </w:r>
          </w:p>
        </w:tc>
      </w:tr>
      <w:tr w:rsidR="008B1A8D" w:rsidRPr="00D205B9" w14:paraId="2538BCCF" w14:textId="77777777" w:rsidTr="00EA4570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42039C89" w14:textId="77777777" w:rsidR="008B1A8D" w:rsidRPr="00D205B9" w:rsidRDefault="008B1A8D" w:rsidP="00EA4570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5001D071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0A6719D" w14:textId="6938D105" w:rsidR="008B1A8D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4" w:type="dxa"/>
            <w:vAlign w:val="bottom"/>
          </w:tcPr>
          <w:p w14:paraId="3C6189D3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4F12BD0" w14:textId="15959A91" w:rsidR="008B1A8D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4" w:type="dxa"/>
            <w:vAlign w:val="bottom"/>
          </w:tcPr>
          <w:p w14:paraId="332A7AF8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FBC3C9A" w14:textId="1C08B8E4" w:rsidR="008B1A8D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44" w:type="dxa"/>
            <w:vAlign w:val="bottom"/>
          </w:tcPr>
          <w:p w14:paraId="736DEF35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B7EA97B" w14:textId="238B7ED9" w:rsidR="008B1A8D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8B1A8D" w:rsidRPr="00D205B9" w14:paraId="55FC52EE" w14:textId="77777777" w:rsidTr="00EA4570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5A0F0178" w14:textId="77777777" w:rsidR="008B1A8D" w:rsidRPr="00D205B9" w:rsidRDefault="008B1A8D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1492BA0C" w14:textId="77777777" w:rsidR="008B1A8D" w:rsidRPr="00C53304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816A1" w14:textId="7A84CEFB" w:rsidR="008B1A8D" w:rsidRPr="00B8641C" w:rsidRDefault="00B8641C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1,413</w:t>
            </w:r>
          </w:p>
        </w:tc>
        <w:tc>
          <w:tcPr>
            <w:tcW w:w="144" w:type="dxa"/>
            <w:vAlign w:val="bottom"/>
          </w:tcPr>
          <w:p w14:paraId="57890823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A04E6" w14:textId="0E3CD6EA" w:rsidR="008B1A8D" w:rsidRPr="00B8641C" w:rsidRDefault="00B8641C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144" w:type="dxa"/>
            <w:vAlign w:val="bottom"/>
          </w:tcPr>
          <w:p w14:paraId="7E6AD1C1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DD006" w14:textId="788F9100" w:rsidR="008B1A8D" w:rsidRPr="00B8641C" w:rsidRDefault="00B8641C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144" w:type="dxa"/>
            <w:vAlign w:val="bottom"/>
          </w:tcPr>
          <w:p w14:paraId="3E225A36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B8FE6" w14:textId="1437ECFC" w:rsidR="008B1A8D" w:rsidRPr="00B8641C" w:rsidRDefault="00B8641C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2,742</w:t>
            </w:r>
          </w:p>
        </w:tc>
      </w:tr>
      <w:tr w:rsidR="0036669A" w:rsidRPr="00EA4570" w14:paraId="627A28E1" w14:textId="77777777" w:rsidTr="00EA4570">
        <w:trPr>
          <w:trHeight w:val="153"/>
        </w:trPr>
        <w:tc>
          <w:tcPr>
            <w:tcW w:w="3744" w:type="dxa"/>
            <w:shd w:val="clear" w:color="auto" w:fill="auto"/>
          </w:tcPr>
          <w:p w14:paraId="105F66DF" w14:textId="77777777" w:rsidR="0036669A" w:rsidRPr="00EA4570" w:rsidRDefault="0036669A" w:rsidP="00EA4570">
            <w:pPr>
              <w:spacing w:line="240" w:lineRule="auto"/>
              <w:ind w:left="90"/>
              <w:rPr>
                <w:sz w:val="6"/>
                <w:szCs w:val="6"/>
              </w:rPr>
            </w:pPr>
          </w:p>
        </w:tc>
        <w:tc>
          <w:tcPr>
            <w:tcW w:w="47" w:type="dxa"/>
          </w:tcPr>
          <w:p w14:paraId="36FA2B11" w14:textId="77777777" w:rsidR="0036669A" w:rsidRPr="00EA4570" w:rsidRDefault="0036669A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6"/>
                <w:szCs w:val="6"/>
              </w:rPr>
            </w:pPr>
          </w:p>
        </w:tc>
        <w:tc>
          <w:tcPr>
            <w:tcW w:w="1296" w:type="dxa"/>
          </w:tcPr>
          <w:p w14:paraId="3652EB8A" w14:textId="77777777" w:rsidR="0036669A" w:rsidRPr="00EA4570" w:rsidRDefault="0036669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" w:type="dxa"/>
          </w:tcPr>
          <w:p w14:paraId="2622E819" w14:textId="77777777" w:rsidR="0036669A" w:rsidRPr="00EA4570" w:rsidRDefault="0036669A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6"/>
                <w:szCs w:val="6"/>
              </w:rPr>
            </w:pPr>
          </w:p>
        </w:tc>
        <w:tc>
          <w:tcPr>
            <w:tcW w:w="1296" w:type="dxa"/>
          </w:tcPr>
          <w:p w14:paraId="242ECE31" w14:textId="77777777" w:rsidR="0036669A" w:rsidRPr="00EA4570" w:rsidRDefault="0036669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" w:type="dxa"/>
          </w:tcPr>
          <w:p w14:paraId="32A8EFBD" w14:textId="77777777" w:rsidR="0036669A" w:rsidRPr="00EA4570" w:rsidRDefault="0036669A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6"/>
                <w:szCs w:val="6"/>
                <w:cs/>
              </w:rPr>
            </w:pPr>
          </w:p>
        </w:tc>
        <w:tc>
          <w:tcPr>
            <w:tcW w:w="1296" w:type="dxa"/>
          </w:tcPr>
          <w:p w14:paraId="1601F982" w14:textId="77777777" w:rsidR="0036669A" w:rsidRPr="00EA4570" w:rsidRDefault="0036669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4" w:type="dxa"/>
          </w:tcPr>
          <w:p w14:paraId="64CDAD84" w14:textId="77777777" w:rsidR="0036669A" w:rsidRPr="00EA4570" w:rsidRDefault="0036669A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6"/>
                <w:szCs w:val="6"/>
                <w:cs/>
              </w:rPr>
            </w:pPr>
          </w:p>
        </w:tc>
        <w:tc>
          <w:tcPr>
            <w:tcW w:w="1296" w:type="dxa"/>
          </w:tcPr>
          <w:p w14:paraId="4186911F" w14:textId="77777777" w:rsidR="0036669A" w:rsidRPr="00EA4570" w:rsidRDefault="0036669A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8B1A8D" w:rsidRPr="00D205B9" w14:paraId="00BF9C76" w14:textId="77777777" w:rsidTr="00EA4570">
        <w:trPr>
          <w:trHeight w:val="173"/>
        </w:trPr>
        <w:tc>
          <w:tcPr>
            <w:tcW w:w="3744" w:type="dxa"/>
            <w:shd w:val="clear" w:color="auto" w:fill="auto"/>
          </w:tcPr>
          <w:p w14:paraId="649D4896" w14:textId="4E5A1B8C" w:rsidR="008B1A8D" w:rsidRPr="00D205B9" w:rsidRDefault="00F97EA7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2564</w:t>
            </w:r>
          </w:p>
        </w:tc>
        <w:tc>
          <w:tcPr>
            <w:tcW w:w="47" w:type="dxa"/>
          </w:tcPr>
          <w:p w14:paraId="0B7415E6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F78D0AC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8EA640F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0D8890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93CD27B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D638E2E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F5237DB" w14:textId="77777777" w:rsidR="008B1A8D" w:rsidRPr="00D205B9" w:rsidRDefault="008B1A8D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035886D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B1A8D" w:rsidRPr="00D205B9" w14:paraId="2BADB4A1" w14:textId="77777777" w:rsidTr="00EA4570">
        <w:trPr>
          <w:trHeight w:val="153"/>
        </w:trPr>
        <w:tc>
          <w:tcPr>
            <w:tcW w:w="3744" w:type="dxa"/>
            <w:shd w:val="clear" w:color="auto" w:fill="auto"/>
          </w:tcPr>
          <w:p w14:paraId="51E20CB2" w14:textId="77777777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</w:tcPr>
          <w:p w14:paraId="7683B9D6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67D2B12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AEA33C4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5D0EB6E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AE48CF0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CFFB2F2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880CD00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0453FCE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B1A8D" w:rsidRPr="00D205B9" w14:paraId="50E56101" w14:textId="77777777" w:rsidTr="00EA4570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41F74274" w14:textId="77777777" w:rsidR="008B1A8D" w:rsidRPr="00D205B9" w:rsidRDefault="008B1A8D" w:rsidP="00EA4570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vAlign w:val="bottom"/>
          </w:tcPr>
          <w:p w14:paraId="080BC181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60B27D0" w14:textId="2CBA2EA4" w:rsidR="008B1A8D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1A8D" w:rsidRPr="00463A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EA7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44" w:type="dxa"/>
            <w:vAlign w:val="bottom"/>
          </w:tcPr>
          <w:p w14:paraId="35032803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522BF93" w14:textId="6CE78D08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311C44FE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48F8EE7" w14:textId="6083EEEB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326A0A76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92022D7" w14:textId="6516CA72" w:rsidR="008B1A8D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1A8D" w:rsidRPr="00882F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EA7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  <w:tr w:rsidR="008B1A8D" w:rsidRPr="00D205B9" w14:paraId="64CE6314" w14:textId="77777777" w:rsidTr="00EA4570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0AC74779" w14:textId="77777777" w:rsidR="008B1A8D" w:rsidRPr="00D205B9" w:rsidRDefault="008B1A8D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vAlign w:val="bottom"/>
          </w:tcPr>
          <w:p w14:paraId="15EDA9BA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994F965" w14:textId="7591CB5C" w:rsidR="008B1A8D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44" w:type="dxa"/>
            <w:vAlign w:val="bottom"/>
          </w:tcPr>
          <w:p w14:paraId="433073B4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4D39C54" w14:textId="0A1A55DC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3521177C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18EC923" w14:textId="44DCAA74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6DC71C6D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A9A8434" w14:textId="530D8AE4" w:rsidR="008B1A8D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</w:tr>
      <w:tr w:rsidR="008B1A8D" w:rsidRPr="00D205B9" w14:paraId="0CD9CE70" w14:textId="77777777" w:rsidTr="00EA4570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5CBBEC34" w14:textId="77777777" w:rsidR="008B1A8D" w:rsidRPr="00D205B9" w:rsidRDefault="008B1A8D" w:rsidP="00EA4570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vAlign w:val="bottom"/>
          </w:tcPr>
          <w:p w14:paraId="2238FE13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F77E029" w14:textId="4FF26B37" w:rsidR="008B1A8D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44" w:type="dxa"/>
            <w:vAlign w:val="bottom"/>
          </w:tcPr>
          <w:p w14:paraId="34DF8D1D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F357410" w14:textId="2F5C8668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40B2848C" w14:textId="77777777" w:rsidR="008B1A8D" w:rsidRPr="00D205B9" w:rsidRDefault="008B1A8D" w:rsidP="00EA4570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B93B6B8" w14:textId="08E49960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0CD56BBE" w14:textId="77777777" w:rsidR="008B1A8D" w:rsidRPr="00D205B9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29302A8" w14:textId="257AF4A3" w:rsidR="008B1A8D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8B1A8D" w:rsidRPr="00D205B9" w14:paraId="05EC0F03" w14:textId="77777777" w:rsidTr="00EA4570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1AD14547" w14:textId="77777777" w:rsidR="008B1A8D" w:rsidRPr="00B8641C" w:rsidRDefault="008B1A8D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" w:type="dxa"/>
            <w:vAlign w:val="bottom"/>
          </w:tcPr>
          <w:p w14:paraId="75DDECA7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CCC38B" w14:textId="04E5AF99" w:rsidR="008B1A8D" w:rsidRPr="00B8641C" w:rsidRDefault="00B8641C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144" w:type="dxa"/>
            <w:vAlign w:val="bottom"/>
          </w:tcPr>
          <w:p w14:paraId="13769586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752E9FB" w14:textId="0B9D0113" w:rsidR="008B1A8D" w:rsidRPr="00B8641C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52E713C8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5EEB215" w14:textId="213EFFB5" w:rsidR="008B1A8D" w:rsidRPr="00B8641C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31327B9D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8BD0169" w14:textId="728B3196" w:rsidR="008B1A8D" w:rsidRPr="00B8641C" w:rsidRDefault="00B8641C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</w:tr>
      <w:tr w:rsidR="008B1A8D" w:rsidRPr="00D205B9" w14:paraId="179B385D" w14:textId="77777777" w:rsidTr="00EA4570">
        <w:trPr>
          <w:trHeight w:val="58"/>
        </w:trPr>
        <w:tc>
          <w:tcPr>
            <w:tcW w:w="3744" w:type="dxa"/>
            <w:shd w:val="clear" w:color="auto" w:fill="auto"/>
            <w:vAlign w:val="bottom"/>
          </w:tcPr>
          <w:p w14:paraId="4C088EED" w14:textId="77777777" w:rsidR="008B1A8D" w:rsidRPr="00B8641C" w:rsidRDefault="008B1A8D" w:rsidP="00EA4570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1F157040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48006B8" w14:textId="4F60DC95" w:rsidR="008B1A8D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44" w:type="dxa"/>
            <w:vAlign w:val="bottom"/>
          </w:tcPr>
          <w:p w14:paraId="0E8E6E8E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933E96C" w14:textId="60E88947" w:rsidR="008B1A8D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44" w:type="dxa"/>
            <w:vAlign w:val="bottom"/>
          </w:tcPr>
          <w:p w14:paraId="278E91AD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3777197" w14:textId="7C7444BD" w:rsidR="008B1A8D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44" w:type="dxa"/>
            <w:vAlign w:val="bottom"/>
          </w:tcPr>
          <w:p w14:paraId="384D7C3B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FA3BD20" w14:textId="279EE219" w:rsidR="008B1A8D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41C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  <w:tr w:rsidR="008B1A8D" w:rsidRPr="00D205B9" w14:paraId="02B57692" w14:textId="77777777" w:rsidTr="00EA4570">
        <w:trPr>
          <w:trHeight w:val="323"/>
        </w:trPr>
        <w:tc>
          <w:tcPr>
            <w:tcW w:w="3744" w:type="dxa"/>
            <w:shd w:val="clear" w:color="auto" w:fill="auto"/>
            <w:vAlign w:val="bottom"/>
          </w:tcPr>
          <w:p w14:paraId="38CE030E" w14:textId="77777777" w:rsidR="008B1A8D" w:rsidRPr="00B8641C" w:rsidRDefault="008B1A8D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14A7501C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910FE" w14:textId="63533809" w:rsidR="008B1A8D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B1A8D"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8641C"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144" w:type="dxa"/>
            <w:vAlign w:val="bottom"/>
          </w:tcPr>
          <w:p w14:paraId="63CDE3C5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7F460" w14:textId="02C78D90" w:rsidR="008B1A8D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44" w:type="dxa"/>
            <w:vAlign w:val="bottom"/>
          </w:tcPr>
          <w:p w14:paraId="0256F1BA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420F2" w14:textId="1B80E7B3" w:rsidR="008B1A8D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144" w:type="dxa"/>
            <w:vAlign w:val="bottom"/>
          </w:tcPr>
          <w:p w14:paraId="53F0BC7B" w14:textId="77777777" w:rsidR="008B1A8D" w:rsidRPr="00B8641C" w:rsidRDefault="008B1A8D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B9FFC" w14:textId="13C43F79" w:rsidR="008B1A8D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B1A8D"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8641C"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</w:tr>
      <w:tr w:rsidR="008B1A8D" w:rsidRPr="00EA4570" w14:paraId="79388764" w14:textId="77777777" w:rsidTr="00EA4570">
        <w:trPr>
          <w:trHeight w:val="40"/>
        </w:trPr>
        <w:tc>
          <w:tcPr>
            <w:tcW w:w="3744" w:type="dxa"/>
            <w:shd w:val="clear" w:color="auto" w:fill="auto"/>
            <w:vAlign w:val="bottom"/>
          </w:tcPr>
          <w:p w14:paraId="0692615C" w14:textId="77777777" w:rsidR="008B1A8D" w:rsidRPr="00EA4570" w:rsidRDefault="008B1A8D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" w:type="dxa"/>
            <w:vAlign w:val="bottom"/>
          </w:tcPr>
          <w:p w14:paraId="7CDB488B" w14:textId="77777777" w:rsidR="008B1A8D" w:rsidRPr="00EA4570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037AF609" w14:textId="77777777" w:rsidR="008B1A8D" w:rsidRPr="00EA4570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14:paraId="1F3D5C5D" w14:textId="77777777" w:rsidR="008B1A8D" w:rsidRPr="00EA4570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100D0BE4" w14:textId="77777777" w:rsidR="008B1A8D" w:rsidRPr="00EA4570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14:paraId="5F8DF4D4" w14:textId="77777777" w:rsidR="008B1A8D" w:rsidRPr="00EA4570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63F66266" w14:textId="77777777" w:rsidR="008B1A8D" w:rsidRPr="00EA4570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  <w:vAlign w:val="bottom"/>
          </w:tcPr>
          <w:p w14:paraId="7E29C6C8" w14:textId="77777777" w:rsidR="008B1A8D" w:rsidRPr="00EA4570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23BBDDCB" w14:textId="77777777" w:rsidR="008B1A8D" w:rsidRPr="00EA4570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B1A8D" w:rsidRPr="00D205B9" w14:paraId="0376BCEF" w14:textId="77777777" w:rsidTr="00EA4570">
        <w:trPr>
          <w:trHeight w:val="153"/>
        </w:trPr>
        <w:tc>
          <w:tcPr>
            <w:tcW w:w="3744" w:type="dxa"/>
            <w:shd w:val="clear" w:color="auto" w:fill="auto"/>
          </w:tcPr>
          <w:p w14:paraId="08AEEE95" w14:textId="77777777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47" w:type="dxa"/>
          </w:tcPr>
          <w:p w14:paraId="34B6E0CE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6DB2184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FA1A741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9A74CD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B7FD6FA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267346C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C52F9F5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64C2D68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B1A8D" w:rsidRPr="00D205B9" w14:paraId="33854333" w14:textId="77777777" w:rsidTr="00EA4570">
        <w:trPr>
          <w:trHeight w:val="153"/>
        </w:trPr>
        <w:tc>
          <w:tcPr>
            <w:tcW w:w="3744" w:type="dxa"/>
            <w:shd w:val="clear" w:color="auto" w:fill="auto"/>
          </w:tcPr>
          <w:p w14:paraId="7D3AE19B" w14:textId="77777777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กระแสเงินสดรับจาก</w:t>
            </w:r>
          </w:p>
        </w:tc>
        <w:tc>
          <w:tcPr>
            <w:tcW w:w="47" w:type="dxa"/>
          </w:tcPr>
          <w:p w14:paraId="00C77F27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065B3D1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8B018B1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6B01360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BE452D8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14B03CE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5DDDFCA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BDEF5B6" w14:textId="77777777" w:rsidR="008B1A8D" w:rsidRPr="00D205B9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B1A8D" w:rsidRPr="00D205B9" w14:paraId="544A2FF4" w14:textId="77777777" w:rsidTr="00EA4570">
        <w:trPr>
          <w:trHeight w:val="153"/>
        </w:trPr>
        <w:tc>
          <w:tcPr>
            <w:tcW w:w="3744" w:type="dxa"/>
            <w:shd w:val="clear" w:color="auto" w:fill="auto"/>
          </w:tcPr>
          <w:p w14:paraId="1A6FCD94" w14:textId="77777777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47" w:type="dxa"/>
          </w:tcPr>
          <w:p w14:paraId="62B0750C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87415A" w14:textId="6ABAAEB5" w:rsidR="008B1A8D" w:rsidRPr="00233A3A" w:rsidRDefault="00EA4570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1,075</w:t>
            </w:r>
          </w:p>
        </w:tc>
        <w:tc>
          <w:tcPr>
            <w:tcW w:w="144" w:type="dxa"/>
          </w:tcPr>
          <w:p w14:paraId="2DE2D411" w14:textId="77777777" w:rsidR="008B1A8D" w:rsidRPr="00233A3A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1EE56C1" w14:textId="0C2D8989" w:rsidR="008B1A8D" w:rsidRPr="00233A3A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5F832E5C" w14:textId="77777777" w:rsidR="008B1A8D" w:rsidRPr="00233A3A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6967030" w14:textId="4A020929" w:rsidR="008B1A8D" w:rsidRPr="00233A3A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145AC971" w14:textId="77777777" w:rsidR="008B1A8D" w:rsidRPr="00233A3A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9EEAC05" w14:textId="310D1B5D" w:rsidR="008B1A8D" w:rsidRPr="00233A3A" w:rsidRDefault="00EA4570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1,075</w:t>
            </w:r>
          </w:p>
        </w:tc>
      </w:tr>
      <w:tr w:rsidR="008B1A8D" w:rsidRPr="00EA4570" w14:paraId="3AB38BBE" w14:textId="77777777" w:rsidTr="00EA4570">
        <w:trPr>
          <w:trHeight w:val="70"/>
        </w:trPr>
        <w:tc>
          <w:tcPr>
            <w:tcW w:w="3744" w:type="dxa"/>
            <w:shd w:val="clear" w:color="auto" w:fill="auto"/>
          </w:tcPr>
          <w:p w14:paraId="3D1E9276" w14:textId="77777777" w:rsidR="008B1A8D" w:rsidRPr="00EA4570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47" w:type="dxa"/>
          </w:tcPr>
          <w:p w14:paraId="7831B2D5" w14:textId="77777777" w:rsidR="008B1A8D" w:rsidRPr="00EA4570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14"/>
                <w:szCs w:val="14"/>
              </w:rPr>
            </w:pPr>
          </w:p>
        </w:tc>
        <w:tc>
          <w:tcPr>
            <w:tcW w:w="1296" w:type="dxa"/>
          </w:tcPr>
          <w:p w14:paraId="25A67FC7" w14:textId="77777777" w:rsidR="008B1A8D" w:rsidRPr="00EA4570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" w:type="dxa"/>
          </w:tcPr>
          <w:p w14:paraId="7F80CC6E" w14:textId="77777777" w:rsidR="008B1A8D" w:rsidRPr="00EA4570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14"/>
                <w:szCs w:val="14"/>
              </w:rPr>
            </w:pPr>
          </w:p>
        </w:tc>
        <w:tc>
          <w:tcPr>
            <w:tcW w:w="1296" w:type="dxa"/>
          </w:tcPr>
          <w:p w14:paraId="0B2FA1AF" w14:textId="77777777" w:rsidR="008B1A8D" w:rsidRPr="00EA4570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" w:type="dxa"/>
          </w:tcPr>
          <w:p w14:paraId="3D5A64A8" w14:textId="77777777" w:rsidR="008B1A8D" w:rsidRPr="00EA4570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14"/>
                <w:szCs w:val="14"/>
                <w:cs/>
              </w:rPr>
            </w:pPr>
          </w:p>
        </w:tc>
        <w:tc>
          <w:tcPr>
            <w:tcW w:w="1296" w:type="dxa"/>
          </w:tcPr>
          <w:p w14:paraId="4FD44FB5" w14:textId="77777777" w:rsidR="008B1A8D" w:rsidRPr="00EA4570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" w:type="dxa"/>
          </w:tcPr>
          <w:p w14:paraId="1F02A1F5" w14:textId="77777777" w:rsidR="008B1A8D" w:rsidRPr="00EA4570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14"/>
                <w:szCs w:val="14"/>
                <w:cs/>
              </w:rPr>
            </w:pPr>
          </w:p>
        </w:tc>
        <w:tc>
          <w:tcPr>
            <w:tcW w:w="1296" w:type="dxa"/>
          </w:tcPr>
          <w:p w14:paraId="430BE741" w14:textId="77777777" w:rsidR="008B1A8D" w:rsidRPr="00EA4570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8B1A8D" w:rsidRPr="00D205B9" w14:paraId="7DEE8475" w14:textId="77777777" w:rsidTr="00EA4570">
        <w:trPr>
          <w:trHeight w:val="153"/>
        </w:trPr>
        <w:tc>
          <w:tcPr>
            <w:tcW w:w="3744" w:type="dxa"/>
            <w:shd w:val="clear" w:color="auto" w:fill="auto"/>
          </w:tcPr>
          <w:p w14:paraId="1504DDC7" w14:textId="77777777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กระแสเงินสดจ่ายจาก</w:t>
            </w:r>
          </w:p>
        </w:tc>
        <w:tc>
          <w:tcPr>
            <w:tcW w:w="47" w:type="dxa"/>
          </w:tcPr>
          <w:p w14:paraId="482C4102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4C6CD28" w14:textId="77777777" w:rsidR="008B1A8D" w:rsidRPr="00233A3A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B952CB" w14:textId="77777777" w:rsidR="008B1A8D" w:rsidRPr="00233A3A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5AA18BB" w14:textId="77777777" w:rsidR="008B1A8D" w:rsidRPr="00233A3A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836F63" w14:textId="77777777" w:rsidR="008B1A8D" w:rsidRPr="00233A3A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254FE50" w14:textId="77777777" w:rsidR="008B1A8D" w:rsidRPr="00233A3A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11ACF245" w14:textId="77777777" w:rsidR="008B1A8D" w:rsidRPr="00233A3A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2D7052E" w14:textId="77777777" w:rsidR="008B1A8D" w:rsidRPr="00233A3A" w:rsidRDefault="008B1A8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A8D" w:rsidRPr="00D205B9" w14:paraId="2A6D29A6" w14:textId="77777777" w:rsidTr="00EA4570">
        <w:trPr>
          <w:trHeight w:val="153"/>
        </w:trPr>
        <w:tc>
          <w:tcPr>
            <w:tcW w:w="3744" w:type="dxa"/>
            <w:shd w:val="clear" w:color="auto" w:fill="auto"/>
          </w:tcPr>
          <w:p w14:paraId="425C7909" w14:textId="77777777" w:rsidR="008B1A8D" w:rsidRPr="00D205B9" w:rsidRDefault="008B1A8D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47" w:type="dxa"/>
          </w:tcPr>
          <w:p w14:paraId="311A9316" w14:textId="77777777" w:rsidR="008B1A8D" w:rsidRPr="00D205B9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3898D21" w14:textId="62BDC395" w:rsidR="008B1A8D" w:rsidRPr="00233A3A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3A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="00EA457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33A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dxa"/>
          </w:tcPr>
          <w:p w14:paraId="2EF81889" w14:textId="77777777" w:rsidR="008B1A8D" w:rsidRPr="00233A3A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ED208AC" w14:textId="6A5E152D" w:rsidR="008B1A8D" w:rsidRPr="00233A3A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5AA3A492" w14:textId="77777777" w:rsidR="008B1A8D" w:rsidRPr="00233A3A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2ED5911" w14:textId="2518F86C" w:rsidR="008B1A8D" w:rsidRPr="00233A3A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767ECDD2" w14:textId="77777777" w:rsidR="008B1A8D" w:rsidRPr="00233A3A" w:rsidRDefault="008B1A8D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9AAD9A9" w14:textId="4CECEC25" w:rsidR="008B1A8D" w:rsidRPr="00233A3A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3A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="00EA457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33A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C28B74E" w14:textId="5FDFFF40" w:rsidR="00D205B9" w:rsidRPr="00EA4570" w:rsidRDefault="00D205B9" w:rsidP="00B05D9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4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47"/>
        <w:gridCol w:w="1296"/>
        <w:gridCol w:w="144"/>
        <w:gridCol w:w="1296"/>
        <w:gridCol w:w="144"/>
        <w:gridCol w:w="1296"/>
        <w:gridCol w:w="144"/>
        <w:gridCol w:w="1296"/>
      </w:tblGrid>
      <w:tr w:rsidR="0048570E" w:rsidRPr="00D205B9" w14:paraId="2DBF15F5" w14:textId="77777777" w:rsidTr="00BC4E57">
        <w:trPr>
          <w:trHeight w:val="153"/>
          <w:tblHeader/>
        </w:trPr>
        <w:tc>
          <w:tcPr>
            <w:tcW w:w="3780" w:type="dxa"/>
            <w:shd w:val="clear" w:color="auto" w:fill="auto"/>
          </w:tcPr>
          <w:p w14:paraId="08AE0588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</w:tcPr>
          <w:p w14:paraId="1716DB65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54787F79" w14:textId="1A326F02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48570E" w:rsidRPr="00D205B9" w14:paraId="0DAB7F84" w14:textId="77777777" w:rsidTr="0048570E">
        <w:trPr>
          <w:trHeight w:val="153"/>
          <w:tblHeader/>
        </w:trPr>
        <w:tc>
          <w:tcPr>
            <w:tcW w:w="3780" w:type="dxa"/>
            <w:shd w:val="clear" w:color="auto" w:fill="auto"/>
          </w:tcPr>
          <w:p w14:paraId="1E1337DB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2528102" w14:textId="5964372C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" w:type="dxa"/>
          </w:tcPr>
          <w:p w14:paraId="541BD669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AFD64D8" w14:textId="0837758C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144" w:type="dxa"/>
          </w:tcPr>
          <w:p w14:paraId="76127F1E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EA39B22" w14:textId="76F56590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25833D4C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36D34D33" w14:textId="06026969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205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" w:type="dxa"/>
            <w:vAlign w:val="bottom"/>
          </w:tcPr>
          <w:p w14:paraId="63456708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788E7F03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8570E" w:rsidRPr="00D205B9" w14:paraId="0806EAEE" w14:textId="77777777" w:rsidTr="006428C7">
        <w:trPr>
          <w:trHeight w:val="153"/>
          <w:tblHeader/>
        </w:trPr>
        <w:tc>
          <w:tcPr>
            <w:tcW w:w="3780" w:type="dxa"/>
            <w:shd w:val="clear" w:color="auto" w:fill="auto"/>
          </w:tcPr>
          <w:p w14:paraId="619475E1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" w:type="dxa"/>
          </w:tcPr>
          <w:p w14:paraId="177B3127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6760CF8B" w14:textId="318F41E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57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8570E" w:rsidRPr="00D205B9" w14:paraId="5CD8D240" w14:textId="77777777" w:rsidTr="0048570E">
        <w:trPr>
          <w:trHeight w:val="173"/>
        </w:trPr>
        <w:tc>
          <w:tcPr>
            <w:tcW w:w="3780" w:type="dxa"/>
            <w:shd w:val="clear" w:color="auto" w:fill="auto"/>
          </w:tcPr>
          <w:p w14:paraId="6E0EBEF4" w14:textId="70D0AE65" w:rsidR="0048570E" w:rsidRPr="00D205B9" w:rsidRDefault="00F97EA7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7" w:type="dxa"/>
          </w:tcPr>
          <w:p w14:paraId="646AB998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5EEDF5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DDBC5DD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342A4DA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EBAF285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4F6C269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98D3E24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A95B8A0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8570E" w:rsidRPr="00D205B9" w14:paraId="6849031B" w14:textId="77777777" w:rsidTr="0048570E">
        <w:trPr>
          <w:trHeight w:val="153"/>
        </w:trPr>
        <w:tc>
          <w:tcPr>
            <w:tcW w:w="3780" w:type="dxa"/>
            <w:shd w:val="clear" w:color="auto" w:fill="auto"/>
          </w:tcPr>
          <w:p w14:paraId="0506D278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</w:tcPr>
          <w:p w14:paraId="2F377AD2" w14:textId="77777777" w:rsidR="0048570E" w:rsidRPr="00D205B9" w:rsidRDefault="0048570E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E6F9A62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A82A87A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1860200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D077DE3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37536AC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2BF29B9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AB04B63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8570E" w:rsidRPr="00D205B9" w14:paraId="25AA4307" w14:textId="77777777" w:rsidTr="0048570E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54092376" w14:textId="77777777" w:rsidR="0048570E" w:rsidRPr="00D205B9" w:rsidRDefault="0048570E" w:rsidP="00EA4570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vAlign w:val="bottom"/>
          </w:tcPr>
          <w:p w14:paraId="53BDBC93" w14:textId="77777777" w:rsidR="0048570E" w:rsidRPr="00D205B9" w:rsidRDefault="0048570E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0F823F4" w14:textId="40C66DFB" w:rsidR="0048570E" w:rsidRPr="00233A3A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44" w:type="dxa"/>
            <w:vAlign w:val="bottom"/>
          </w:tcPr>
          <w:p w14:paraId="3A88053B" w14:textId="77777777" w:rsidR="0048570E" w:rsidRPr="00233A3A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F3D8E1D" w14:textId="565DE5F6" w:rsidR="0048570E" w:rsidRPr="00233A3A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4781B4AB" w14:textId="77777777" w:rsidR="0048570E" w:rsidRPr="00233A3A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5FCDE8F" w14:textId="60706787" w:rsidR="0048570E" w:rsidRPr="00233A3A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60F2F701" w14:textId="77777777" w:rsidR="0048570E" w:rsidRPr="00233A3A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3FAC025" w14:textId="269C7B77" w:rsidR="0048570E" w:rsidRPr="00233A3A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</w:tr>
      <w:tr w:rsidR="0048570E" w:rsidRPr="00D205B9" w14:paraId="0F2C69B7" w14:textId="77777777" w:rsidTr="0048570E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0FDA397D" w14:textId="77777777" w:rsidR="0048570E" w:rsidRPr="00D205B9" w:rsidRDefault="0048570E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vAlign w:val="bottom"/>
          </w:tcPr>
          <w:p w14:paraId="37509681" w14:textId="77777777" w:rsidR="0048570E" w:rsidRPr="00D205B9" w:rsidRDefault="0048570E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9AAB3F9" w14:textId="6A297DDB" w:rsidR="0048570E" w:rsidRPr="00233A3A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3703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dxa"/>
            <w:vAlign w:val="bottom"/>
          </w:tcPr>
          <w:p w14:paraId="14C71A85" w14:textId="77777777" w:rsidR="0048570E" w:rsidRPr="00233A3A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5512999" w14:textId="6B4C0008" w:rsidR="0048570E" w:rsidRPr="00233A3A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05B59ECA" w14:textId="77777777" w:rsidR="0048570E" w:rsidRPr="00233A3A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3995472" w14:textId="534084E7" w:rsidR="0048570E" w:rsidRPr="00233A3A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4C496192" w14:textId="77777777" w:rsidR="0048570E" w:rsidRPr="00233A3A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630F4CF" w14:textId="69BE5DD0" w:rsidR="0048570E" w:rsidRPr="00233A3A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37037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8570E" w:rsidRPr="00D205B9" w14:paraId="3BDEA4B0" w14:textId="77777777" w:rsidTr="0048570E">
        <w:trPr>
          <w:trHeight w:val="58"/>
        </w:trPr>
        <w:tc>
          <w:tcPr>
            <w:tcW w:w="3780" w:type="dxa"/>
            <w:shd w:val="clear" w:color="auto" w:fill="auto"/>
            <w:vAlign w:val="bottom"/>
          </w:tcPr>
          <w:p w14:paraId="35E05405" w14:textId="77777777" w:rsidR="0048570E" w:rsidRPr="00D205B9" w:rsidRDefault="0048570E" w:rsidP="00EA4570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vAlign w:val="bottom"/>
          </w:tcPr>
          <w:p w14:paraId="06E7B644" w14:textId="77777777" w:rsidR="0048570E" w:rsidRPr="00D205B9" w:rsidRDefault="0048570E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247F54C" w14:textId="38E4A7CA" w:rsidR="0048570E" w:rsidRPr="00233A3A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44" w:type="dxa"/>
            <w:vAlign w:val="bottom"/>
          </w:tcPr>
          <w:p w14:paraId="1D9A06A1" w14:textId="77777777" w:rsidR="0048570E" w:rsidRPr="00233A3A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8FD13CD" w14:textId="5DAA21CC" w:rsidR="0048570E" w:rsidRPr="00233A3A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5FED6AA0" w14:textId="77777777" w:rsidR="0048570E" w:rsidRPr="00233A3A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2205D15" w14:textId="6D376A1B" w:rsidR="0048570E" w:rsidRPr="00233A3A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1E9FCA1E" w14:textId="77777777" w:rsidR="0048570E" w:rsidRPr="00233A3A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319B26B" w14:textId="725A1354" w:rsidR="0048570E" w:rsidRPr="00233A3A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B8641C" w:rsidRPr="00D205B9" w14:paraId="59004A30" w14:textId="77777777" w:rsidTr="0048570E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6760CA7A" w14:textId="77777777" w:rsidR="00B8641C" w:rsidRPr="00B8641C" w:rsidRDefault="00B8641C" w:rsidP="00B8641C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" w:type="dxa"/>
            <w:vAlign w:val="bottom"/>
          </w:tcPr>
          <w:p w14:paraId="6F20D5EE" w14:textId="77777777" w:rsidR="00B8641C" w:rsidRPr="00B8641C" w:rsidRDefault="00B8641C" w:rsidP="00B8641C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9BBEF90" w14:textId="403B616E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4" w:type="dxa"/>
            <w:vAlign w:val="bottom"/>
          </w:tcPr>
          <w:p w14:paraId="19E25AEE" w14:textId="77777777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BC71A5B" w14:textId="13851AFE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144" w:type="dxa"/>
            <w:vAlign w:val="bottom"/>
          </w:tcPr>
          <w:p w14:paraId="404AC9E2" w14:textId="77777777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02FBF1E" w14:textId="74694FD2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44" w:type="dxa"/>
            <w:vAlign w:val="bottom"/>
          </w:tcPr>
          <w:p w14:paraId="12C3977A" w14:textId="77777777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496D1EC" w14:textId="1748709E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1,088</w:t>
            </w:r>
          </w:p>
        </w:tc>
      </w:tr>
      <w:tr w:rsidR="0048570E" w:rsidRPr="00D205B9" w14:paraId="673866C7" w14:textId="77777777" w:rsidTr="0048570E">
        <w:trPr>
          <w:trHeight w:val="58"/>
        </w:trPr>
        <w:tc>
          <w:tcPr>
            <w:tcW w:w="3780" w:type="dxa"/>
            <w:shd w:val="clear" w:color="auto" w:fill="auto"/>
            <w:vAlign w:val="bottom"/>
          </w:tcPr>
          <w:p w14:paraId="7B2AEC39" w14:textId="77777777" w:rsidR="0048570E" w:rsidRPr="00B8641C" w:rsidRDefault="0048570E" w:rsidP="00EA4570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1ED57A27" w14:textId="77777777" w:rsidR="0048570E" w:rsidRPr="00B8641C" w:rsidRDefault="0048570E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EBBF325" w14:textId="587772E9" w:rsidR="0048570E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4" w:type="dxa"/>
            <w:vAlign w:val="bottom"/>
          </w:tcPr>
          <w:p w14:paraId="0B6BCF80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2041B1F" w14:textId="52C38A5D" w:rsidR="0048570E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4" w:type="dxa"/>
            <w:vAlign w:val="bottom"/>
          </w:tcPr>
          <w:p w14:paraId="329141E3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9998233" w14:textId="660E02E1" w:rsidR="0048570E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44" w:type="dxa"/>
            <w:vAlign w:val="bottom"/>
          </w:tcPr>
          <w:p w14:paraId="6124A51C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5DF010E" w14:textId="680AEAB8" w:rsidR="0048570E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B8641C" w:rsidRPr="002A5380" w14:paraId="690EF4D6" w14:textId="77777777" w:rsidTr="0048570E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79CBC152" w14:textId="77777777" w:rsidR="00B8641C" w:rsidRPr="00B8641C" w:rsidRDefault="00B8641C" w:rsidP="00B8641C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42FA8139" w14:textId="77777777" w:rsidR="00B8641C" w:rsidRPr="00B8641C" w:rsidRDefault="00B8641C" w:rsidP="00B8641C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C4179" w14:textId="6BF24D4C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</w:t>
            </w:r>
            <w:r w:rsidR="007A2A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dxa"/>
            <w:vAlign w:val="bottom"/>
          </w:tcPr>
          <w:p w14:paraId="65A889A9" w14:textId="77777777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5F5E9" w14:textId="04D4482E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144" w:type="dxa"/>
            <w:vAlign w:val="bottom"/>
          </w:tcPr>
          <w:p w14:paraId="18A79322" w14:textId="77777777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44EA0" w14:textId="5EE1B34C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144" w:type="dxa"/>
            <w:vAlign w:val="bottom"/>
          </w:tcPr>
          <w:p w14:paraId="590930B5" w14:textId="77777777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E6ED6" w14:textId="13A8595B" w:rsidR="00B8641C" w:rsidRPr="00B8641C" w:rsidRDefault="00B8641C" w:rsidP="00B8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2,742</w:t>
            </w:r>
          </w:p>
        </w:tc>
      </w:tr>
      <w:tr w:rsidR="0048570E" w:rsidRPr="00EA4570" w14:paraId="4674DDAB" w14:textId="77777777" w:rsidTr="00EA4570">
        <w:trPr>
          <w:trHeight w:val="40"/>
        </w:trPr>
        <w:tc>
          <w:tcPr>
            <w:tcW w:w="3780" w:type="dxa"/>
            <w:shd w:val="clear" w:color="auto" w:fill="auto"/>
            <w:vAlign w:val="bottom"/>
          </w:tcPr>
          <w:p w14:paraId="7DD3A190" w14:textId="77777777" w:rsidR="0048570E" w:rsidRPr="00EA4570" w:rsidRDefault="0048570E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47" w:type="dxa"/>
            <w:vAlign w:val="bottom"/>
          </w:tcPr>
          <w:p w14:paraId="3D1F8FC6" w14:textId="77777777" w:rsidR="0048570E" w:rsidRPr="00EA4570" w:rsidRDefault="0048570E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EDB61E9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4" w:type="dxa"/>
            <w:vAlign w:val="bottom"/>
          </w:tcPr>
          <w:p w14:paraId="414836AF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0A66A7FA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4" w:type="dxa"/>
            <w:vAlign w:val="bottom"/>
          </w:tcPr>
          <w:p w14:paraId="1F46D17A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ADEFCE0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4" w:type="dxa"/>
            <w:vAlign w:val="bottom"/>
          </w:tcPr>
          <w:p w14:paraId="5798091F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EA2CBE4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48570E" w:rsidRPr="00D205B9" w14:paraId="0184A19B" w14:textId="77777777" w:rsidTr="0048570E">
        <w:trPr>
          <w:trHeight w:val="173"/>
        </w:trPr>
        <w:tc>
          <w:tcPr>
            <w:tcW w:w="3780" w:type="dxa"/>
            <w:shd w:val="clear" w:color="auto" w:fill="auto"/>
          </w:tcPr>
          <w:p w14:paraId="07AB30B0" w14:textId="7A772DE0" w:rsidR="0048570E" w:rsidRPr="00D205B9" w:rsidRDefault="00F97EA7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2564</w:t>
            </w:r>
          </w:p>
        </w:tc>
        <w:tc>
          <w:tcPr>
            <w:tcW w:w="47" w:type="dxa"/>
          </w:tcPr>
          <w:p w14:paraId="7CB2DE58" w14:textId="77777777" w:rsidR="0048570E" w:rsidRPr="00D205B9" w:rsidRDefault="0048570E" w:rsidP="00EA457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508DABD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FBC7FC4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D7E6CD4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6621C6C6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8D377E4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3AB3721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A6EA388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8570E" w:rsidRPr="00D205B9" w14:paraId="487B840B" w14:textId="77777777" w:rsidTr="0048570E">
        <w:trPr>
          <w:trHeight w:val="153"/>
        </w:trPr>
        <w:tc>
          <w:tcPr>
            <w:tcW w:w="3780" w:type="dxa"/>
            <w:shd w:val="clear" w:color="auto" w:fill="auto"/>
          </w:tcPr>
          <w:p w14:paraId="58385AE6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47" w:type="dxa"/>
          </w:tcPr>
          <w:p w14:paraId="079E2456" w14:textId="77777777" w:rsidR="0048570E" w:rsidRPr="00D205B9" w:rsidRDefault="0048570E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8E4BAC0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9DD4AD7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98CF3F2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F775C96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127BFE2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CF90F53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9CDD544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8570E" w:rsidRPr="00D205B9" w14:paraId="33417E0F" w14:textId="77777777" w:rsidTr="0048570E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45857AE1" w14:textId="77777777" w:rsidR="0048570E" w:rsidRPr="00D205B9" w:rsidRDefault="0048570E" w:rsidP="00EA4570">
            <w:pPr>
              <w:spacing w:line="240" w:lineRule="auto"/>
              <w:ind w:left="90" w:right="115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" w:type="dxa"/>
            <w:vAlign w:val="bottom"/>
          </w:tcPr>
          <w:p w14:paraId="0AA65FA0" w14:textId="77777777" w:rsidR="0048570E" w:rsidRPr="00D205B9" w:rsidRDefault="0048570E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BAF21D7" w14:textId="1A95CA91" w:rsidR="0048570E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8570E" w:rsidRPr="00463A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EA7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44" w:type="dxa"/>
            <w:vAlign w:val="bottom"/>
          </w:tcPr>
          <w:p w14:paraId="78B20F17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1F9EB53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4BC5C6AA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D6336BB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62378F01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87608EF" w14:textId="429CEC30" w:rsidR="0048570E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8570E" w:rsidRPr="00463A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97EA7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  <w:tr w:rsidR="0048570E" w:rsidRPr="00D205B9" w14:paraId="54E9C536" w14:textId="77777777" w:rsidTr="0048570E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728DD8FE" w14:textId="77777777" w:rsidR="0048570E" w:rsidRPr="00D205B9" w:rsidRDefault="0048570E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" w:type="dxa"/>
            <w:vAlign w:val="bottom"/>
          </w:tcPr>
          <w:p w14:paraId="602DC14F" w14:textId="77777777" w:rsidR="0048570E" w:rsidRPr="00D205B9" w:rsidRDefault="0048570E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65DD6C1" w14:textId="037D7C78" w:rsidR="0048570E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44" w:type="dxa"/>
            <w:vAlign w:val="bottom"/>
          </w:tcPr>
          <w:p w14:paraId="690488E5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E04B0C6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44FE983C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6231CD2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3C159B20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3ECF7C3" w14:textId="67AF0550" w:rsidR="0048570E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</w:tr>
      <w:tr w:rsidR="0048570E" w:rsidRPr="00D205B9" w14:paraId="2443B5A2" w14:textId="77777777" w:rsidTr="0048570E">
        <w:trPr>
          <w:trHeight w:val="58"/>
        </w:trPr>
        <w:tc>
          <w:tcPr>
            <w:tcW w:w="3780" w:type="dxa"/>
            <w:shd w:val="clear" w:color="auto" w:fill="auto"/>
            <w:vAlign w:val="bottom"/>
          </w:tcPr>
          <w:p w14:paraId="273F8C80" w14:textId="77777777" w:rsidR="0048570E" w:rsidRPr="00D205B9" w:rsidRDefault="0048570E" w:rsidP="00EA4570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เจ้าหนี้ผู้รับเหมาก่อสร้าง</w:t>
            </w:r>
          </w:p>
        </w:tc>
        <w:tc>
          <w:tcPr>
            <w:tcW w:w="47" w:type="dxa"/>
            <w:vAlign w:val="bottom"/>
          </w:tcPr>
          <w:p w14:paraId="6128C916" w14:textId="77777777" w:rsidR="0048570E" w:rsidRPr="00D205B9" w:rsidRDefault="0048570E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4B72B0E" w14:textId="26DA3BD0" w:rsidR="0048570E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44" w:type="dxa"/>
            <w:vAlign w:val="bottom"/>
          </w:tcPr>
          <w:p w14:paraId="31FB9EAA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D02ACDD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0AAE4A3E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B62E997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7CA8211D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90B5EE1" w14:textId="21B1DF4A" w:rsidR="0048570E" w:rsidRPr="00D205B9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48570E" w:rsidRPr="00D205B9" w14:paraId="4CF1AF57" w14:textId="77777777" w:rsidTr="0048570E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549BBDCD" w14:textId="77777777" w:rsidR="0048570E" w:rsidRPr="00B8641C" w:rsidRDefault="0048570E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7" w:type="dxa"/>
            <w:vAlign w:val="bottom"/>
          </w:tcPr>
          <w:p w14:paraId="5C274C38" w14:textId="77777777" w:rsidR="0048570E" w:rsidRPr="00B8641C" w:rsidRDefault="0048570E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AA3DB14" w14:textId="6FC50103" w:rsidR="0048570E" w:rsidRPr="00B8641C" w:rsidRDefault="00B8641C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144" w:type="dxa"/>
            <w:vAlign w:val="bottom"/>
          </w:tcPr>
          <w:p w14:paraId="2B188D32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7ED8576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1E25F8F4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1CC7080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14:paraId="0B049966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A7D88B0" w14:textId="3E13D69B" w:rsidR="0048570E" w:rsidRPr="00B8641C" w:rsidRDefault="00B8641C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</w:tr>
      <w:tr w:rsidR="0048570E" w:rsidRPr="00D205B9" w14:paraId="130C1423" w14:textId="77777777" w:rsidTr="0048570E">
        <w:trPr>
          <w:trHeight w:val="58"/>
        </w:trPr>
        <w:tc>
          <w:tcPr>
            <w:tcW w:w="3780" w:type="dxa"/>
            <w:shd w:val="clear" w:color="auto" w:fill="auto"/>
            <w:vAlign w:val="bottom"/>
          </w:tcPr>
          <w:p w14:paraId="6EE0698E" w14:textId="77777777" w:rsidR="0048570E" w:rsidRPr="00B8641C" w:rsidRDefault="0048570E" w:rsidP="00EA4570">
            <w:pPr>
              <w:spacing w:line="240" w:lineRule="auto"/>
              <w:ind w:left="90" w:right="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" w:type="dxa"/>
            <w:vAlign w:val="bottom"/>
          </w:tcPr>
          <w:p w14:paraId="1D429157" w14:textId="77777777" w:rsidR="0048570E" w:rsidRPr="00B8641C" w:rsidRDefault="0048570E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DCE78B2" w14:textId="743700E9" w:rsidR="0048570E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44" w:type="dxa"/>
            <w:vAlign w:val="bottom"/>
          </w:tcPr>
          <w:p w14:paraId="14F90016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F85010B" w14:textId="531FE879" w:rsidR="0048570E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4" w:type="dxa"/>
            <w:vAlign w:val="bottom"/>
          </w:tcPr>
          <w:p w14:paraId="1C85CD8D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42B69CC" w14:textId="7F308B74" w:rsidR="0048570E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44" w:type="dxa"/>
            <w:vAlign w:val="bottom"/>
          </w:tcPr>
          <w:p w14:paraId="20868D34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4E3D26A" w14:textId="02FD24F4" w:rsidR="0048570E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41C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</w:tr>
      <w:tr w:rsidR="0048570E" w:rsidRPr="00D205B9" w14:paraId="052677C8" w14:textId="77777777" w:rsidTr="0048570E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516D3E35" w14:textId="77777777" w:rsidR="0048570E" w:rsidRPr="00B8641C" w:rsidRDefault="0048570E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" w:type="dxa"/>
            <w:vAlign w:val="bottom"/>
          </w:tcPr>
          <w:p w14:paraId="609388A5" w14:textId="77777777" w:rsidR="0048570E" w:rsidRPr="00B8641C" w:rsidRDefault="0048570E" w:rsidP="00EA4570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E1842" w14:textId="57B169F7" w:rsidR="0048570E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8570E"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8641C"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44" w:type="dxa"/>
            <w:vAlign w:val="bottom"/>
          </w:tcPr>
          <w:p w14:paraId="4725482F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F135B" w14:textId="7809A608" w:rsidR="0048570E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144" w:type="dxa"/>
            <w:vAlign w:val="bottom"/>
          </w:tcPr>
          <w:p w14:paraId="00A67390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C0533" w14:textId="62A4E51B" w:rsidR="0048570E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44" w:type="dxa"/>
            <w:vAlign w:val="bottom"/>
          </w:tcPr>
          <w:p w14:paraId="3E503D9C" w14:textId="77777777" w:rsidR="0048570E" w:rsidRPr="00B8641C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864F9" w14:textId="4C3B0E12" w:rsidR="0048570E" w:rsidRPr="00B8641C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8570E"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8641C" w:rsidRP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864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</w:p>
        </w:tc>
      </w:tr>
      <w:tr w:rsidR="0048570E" w:rsidRPr="00EA4570" w14:paraId="24E2F820" w14:textId="77777777" w:rsidTr="0048570E">
        <w:trPr>
          <w:trHeight w:val="323"/>
        </w:trPr>
        <w:tc>
          <w:tcPr>
            <w:tcW w:w="3780" w:type="dxa"/>
            <w:shd w:val="clear" w:color="auto" w:fill="auto"/>
            <w:vAlign w:val="bottom"/>
          </w:tcPr>
          <w:p w14:paraId="2FCDE689" w14:textId="77777777" w:rsidR="0048570E" w:rsidRPr="00EA4570" w:rsidRDefault="0048570E" w:rsidP="00EA4570">
            <w:pPr>
              <w:tabs>
                <w:tab w:val="left" w:pos="12987"/>
              </w:tabs>
              <w:spacing w:line="240" w:lineRule="auto"/>
              <w:ind w:left="90" w:right="9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  <w:vAlign w:val="bottom"/>
          </w:tcPr>
          <w:p w14:paraId="0C4DD173" w14:textId="77777777" w:rsidR="0048570E" w:rsidRPr="00EA4570" w:rsidRDefault="0048570E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2068CDA5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  <w:vAlign w:val="bottom"/>
          </w:tcPr>
          <w:p w14:paraId="6FA5F480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4CA1D03B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  <w:vAlign w:val="bottom"/>
          </w:tcPr>
          <w:p w14:paraId="76BE397A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AAFF98C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  <w:vAlign w:val="bottom"/>
          </w:tcPr>
          <w:p w14:paraId="4C05765B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089A5CB3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8570E" w:rsidRPr="00D205B9" w14:paraId="742BF24C" w14:textId="77777777" w:rsidTr="0048570E">
        <w:trPr>
          <w:trHeight w:val="153"/>
        </w:trPr>
        <w:tc>
          <w:tcPr>
            <w:tcW w:w="3780" w:type="dxa"/>
            <w:shd w:val="clear" w:color="auto" w:fill="auto"/>
          </w:tcPr>
          <w:p w14:paraId="3255A6D6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47" w:type="dxa"/>
          </w:tcPr>
          <w:p w14:paraId="3FBF3F54" w14:textId="77777777" w:rsidR="0048570E" w:rsidRPr="00D205B9" w:rsidRDefault="0048570E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ED49B1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830CC69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1ED26E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507B8A38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E727265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79B5452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CFEC082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8570E" w:rsidRPr="00D205B9" w14:paraId="300B478C" w14:textId="77777777" w:rsidTr="0048570E">
        <w:trPr>
          <w:trHeight w:val="153"/>
        </w:trPr>
        <w:tc>
          <w:tcPr>
            <w:tcW w:w="3780" w:type="dxa"/>
            <w:shd w:val="clear" w:color="auto" w:fill="auto"/>
          </w:tcPr>
          <w:p w14:paraId="54FB3ADB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กระแสเงินสดรับจาก</w:t>
            </w:r>
          </w:p>
        </w:tc>
        <w:tc>
          <w:tcPr>
            <w:tcW w:w="47" w:type="dxa"/>
          </w:tcPr>
          <w:p w14:paraId="3A364E97" w14:textId="77777777" w:rsidR="0048570E" w:rsidRPr="00D205B9" w:rsidRDefault="0048570E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071D125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9714D90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AB94DFA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1F1404B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F3C5A3B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95E733C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7778A8F" w14:textId="77777777" w:rsidR="0048570E" w:rsidRPr="00D205B9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A4570" w:rsidRPr="00D205B9" w14:paraId="1FE0F6EE" w14:textId="77777777" w:rsidTr="0048570E">
        <w:trPr>
          <w:trHeight w:val="153"/>
        </w:trPr>
        <w:tc>
          <w:tcPr>
            <w:tcW w:w="3780" w:type="dxa"/>
            <w:shd w:val="clear" w:color="auto" w:fill="auto"/>
          </w:tcPr>
          <w:p w14:paraId="3BC49728" w14:textId="77777777" w:rsidR="00EA4570" w:rsidRPr="00D205B9" w:rsidRDefault="00EA4570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47" w:type="dxa"/>
          </w:tcPr>
          <w:p w14:paraId="774EEFE1" w14:textId="77777777" w:rsidR="00EA4570" w:rsidRPr="00D205B9" w:rsidRDefault="00EA4570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557B0F" w14:textId="4E9CD495" w:rsidR="00EA4570" w:rsidRPr="00581B75" w:rsidRDefault="00EA4570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4" w:type="dxa"/>
          </w:tcPr>
          <w:p w14:paraId="2C5EACB7" w14:textId="77777777" w:rsidR="00EA4570" w:rsidRPr="00581B75" w:rsidRDefault="00EA4570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14C025" w14:textId="4892B8CD" w:rsidR="00EA4570" w:rsidRPr="00581B75" w:rsidRDefault="00EA4570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81B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021C3937" w14:textId="77777777" w:rsidR="00EA4570" w:rsidRPr="00581B75" w:rsidRDefault="00EA4570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FCBAA6E" w14:textId="09AE4DB1" w:rsidR="00EA4570" w:rsidRPr="00581B75" w:rsidRDefault="00EA4570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1B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13560154" w14:textId="77777777" w:rsidR="00EA4570" w:rsidRPr="00581B75" w:rsidRDefault="00EA4570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57DA2F1" w14:textId="5F13F455" w:rsidR="00EA4570" w:rsidRPr="00581B75" w:rsidRDefault="00EA4570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48570E" w:rsidRPr="00EA4570" w14:paraId="6A92A6C1" w14:textId="77777777" w:rsidTr="0048570E">
        <w:trPr>
          <w:trHeight w:val="153"/>
        </w:trPr>
        <w:tc>
          <w:tcPr>
            <w:tcW w:w="3780" w:type="dxa"/>
            <w:shd w:val="clear" w:color="auto" w:fill="auto"/>
          </w:tcPr>
          <w:p w14:paraId="146DDA36" w14:textId="77777777" w:rsidR="0048570E" w:rsidRPr="00EA4570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52EC6823" w14:textId="77777777" w:rsidR="0048570E" w:rsidRPr="00EA4570" w:rsidRDefault="0048570E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263F934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605C2EB5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296" w:type="dxa"/>
          </w:tcPr>
          <w:p w14:paraId="4B78C865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73ACA115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40AC8D07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dxa"/>
          </w:tcPr>
          <w:p w14:paraId="36AB1CAF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5D7848ED" w14:textId="77777777" w:rsidR="0048570E" w:rsidRPr="00EA4570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8570E" w:rsidRPr="00D205B9" w14:paraId="5EF3B116" w14:textId="77777777" w:rsidTr="0048570E">
        <w:trPr>
          <w:trHeight w:val="153"/>
        </w:trPr>
        <w:tc>
          <w:tcPr>
            <w:tcW w:w="3780" w:type="dxa"/>
            <w:shd w:val="clear" w:color="auto" w:fill="auto"/>
          </w:tcPr>
          <w:p w14:paraId="17142138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กระแสเงินสดจ่ายจาก</w:t>
            </w:r>
          </w:p>
        </w:tc>
        <w:tc>
          <w:tcPr>
            <w:tcW w:w="47" w:type="dxa"/>
          </w:tcPr>
          <w:p w14:paraId="2D0E921A" w14:textId="77777777" w:rsidR="0048570E" w:rsidRPr="00D205B9" w:rsidRDefault="0048570E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307B368" w14:textId="77777777" w:rsidR="0048570E" w:rsidRPr="00581B75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797A6CF4" w14:textId="77777777" w:rsidR="0048570E" w:rsidRPr="00581B75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B2B41D" w14:textId="77777777" w:rsidR="0048570E" w:rsidRPr="00581B75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2AB4B6E5" w14:textId="77777777" w:rsidR="0048570E" w:rsidRPr="00581B75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1D93A6B" w14:textId="77777777" w:rsidR="0048570E" w:rsidRPr="00581B75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dxa"/>
          </w:tcPr>
          <w:p w14:paraId="35A302CC" w14:textId="77777777" w:rsidR="0048570E" w:rsidRPr="00581B75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9AF238D" w14:textId="77777777" w:rsidR="0048570E" w:rsidRPr="00581B75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8570E" w:rsidRPr="00D205B9" w14:paraId="736598F0" w14:textId="77777777" w:rsidTr="0048570E">
        <w:trPr>
          <w:trHeight w:val="153"/>
        </w:trPr>
        <w:tc>
          <w:tcPr>
            <w:tcW w:w="3780" w:type="dxa"/>
            <w:shd w:val="clear" w:color="auto" w:fill="auto"/>
          </w:tcPr>
          <w:p w14:paraId="45DD832A" w14:textId="77777777" w:rsidR="0048570E" w:rsidRPr="00D205B9" w:rsidRDefault="0048570E" w:rsidP="00EA457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205B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47" w:type="dxa"/>
          </w:tcPr>
          <w:p w14:paraId="6C5C2346" w14:textId="77777777" w:rsidR="0048570E" w:rsidRPr="00D205B9" w:rsidRDefault="0048570E" w:rsidP="00EA457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C22DF7" w14:textId="4018AD18" w:rsidR="0048570E" w:rsidRPr="00581B75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1B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81B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dxa"/>
          </w:tcPr>
          <w:p w14:paraId="256A282F" w14:textId="77777777" w:rsidR="0048570E" w:rsidRPr="00581B75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494698A" w14:textId="362993C5" w:rsidR="0048570E" w:rsidRPr="00581B75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581B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7CA1C47F" w14:textId="77777777" w:rsidR="0048570E" w:rsidRPr="00581B75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4FC3598" w14:textId="2A336508" w:rsidR="0048570E" w:rsidRPr="00581B75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1B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3AA0F2FE" w14:textId="77777777" w:rsidR="0048570E" w:rsidRPr="00581B75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B96CDE5" w14:textId="7F069FC8" w:rsidR="0048570E" w:rsidRPr="00581B75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1B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81B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704BEC8" w14:textId="3C17F1E6" w:rsidR="00C53304" w:rsidRPr="0072256D" w:rsidRDefault="00C53304" w:rsidP="007225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222E4D76" w14:textId="7C808C61" w:rsidR="0072256D" w:rsidRPr="002A5380" w:rsidRDefault="0072256D" w:rsidP="00DA4001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5380">
        <w:rPr>
          <w:rFonts w:ascii="Angsana New" w:hAnsi="Angsana New"/>
          <w:sz w:val="30"/>
          <w:szCs w:val="30"/>
          <w:cs/>
        </w:rPr>
        <w:t>กระแสเงินสดเข้า</w:t>
      </w:r>
      <w:r w:rsidRPr="002A5380">
        <w:rPr>
          <w:rFonts w:ascii="Angsana New" w:hAnsi="Angsana New"/>
          <w:sz w:val="30"/>
          <w:szCs w:val="30"/>
        </w:rPr>
        <w:t>/</w:t>
      </w:r>
      <w:r w:rsidRPr="002A5380">
        <w:rPr>
          <w:rFonts w:ascii="Angsana New" w:hAnsi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2A5380">
        <w:rPr>
          <w:rFonts w:ascii="Angsana New" w:hAnsi="Angsana New"/>
          <w:sz w:val="30"/>
          <w:szCs w:val="30"/>
        </w:rPr>
        <w:t xml:space="preserve"> </w:t>
      </w:r>
      <w:r w:rsidRPr="002A5380">
        <w:rPr>
          <w:rFonts w:ascii="Angsana New" w:hAnsi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6A965122" w14:textId="77777777" w:rsidR="0072256D" w:rsidRPr="0072256D" w:rsidRDefault="0072256D" w:rsidP="007225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0BB4EA1" w14:textId="77777777" w:rsidR="00EA4570" w:rsidRDefault="00EA4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FD4454F" w14:textId="0914DEFD" w:rsidR="0072256D" w:rsidRPr="0072256D" w:rsidRDefault="0072256D" w:rsidP="0072256D">
      <w:pPr>
        <w:spacing w:line="240" w:lineRule="auto"/>
        <w:ind w:left="540" w:right="-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2256D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72256D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72256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2256D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72256D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2D739ACD" w14:textId="77777777" w:rsidR="0072256D" w:rsidRPr="00EA4570" w:rsidRDefault="0072256D" w:rsidP="007225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7067FAB" w14:textId="7F2A6126" w:rsidR="0072256D" w:rsidRPr="0072256D" w:rsidRDefault="0072256D" w:rsidP="0072256D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 w:rsidRPr="0072256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2256D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3108D">
        <w:rPr>
          <w:rFonts w:asciiTheme="majorBidi" w:hAnsiTheme="majorBidi" w:cstheme="majorBidi"/>
          <w:sz w:val="30"/>
          <w:szCs w:val="30"/>
        </w:rPr>
        <w:br/>
      </w:r>
      <w:r w:rsidRPr="0072256D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7DA7C5F7" w14:textId="382AAB13" w:rsidR="00C53304" w:rsidRPr="00EA4570" w:rsidRDefault="00C53304" w:rsidP="0072256D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A9DE7E" w14:textId="6959E103" w:rsidR="0072256D" w:rsidRDefault="0072256D" w:rsidP="0072256D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2256D">
        <w:rPr>
          <w:rFonts w:asciiTheme="majorBidi" w:hAnsiTheme="majorBidi" w:cstheme="majorBidi"/>
          <w:sz w:val="30"/>
          <w:szCs w:val="30"/>
        </w:rPr>
        <w:t>(</w:t>
      </w:r>
      <w:r w:rsidRPr="0072256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2256D">
        <w:rPr>
          <w:rFonts w:asciiTheme="majorBidi" w:hAnsiTheme="majorBidi" w:cstheme="majorBidi"/>
          <w:sz w:val="30"/>
          <w:szCs w:val="30"/>
          <w:lang w:bidi="ar-SA"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  <w:lang w:bidi="ar-SA"/>
        </w:rPr>
        <w:t>3</w:t>
      </w:r>
      <w:r w:rsidRPr="0072256D">
        <w:rPr>
          <w:rFonts w:asciiTheme="majorBidi" w:hAnsiTheme="majorBidi" w:cstheme="majorBidi"/>
          <w:sz w:val="30"/>
          <w:szCs w:val="30"/>
          <w:lang w:bidi="ar-SA"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  <w:lang w:bidi="ar-SA"/>
        </w:rPr>
        <w:t>1</w:t>
      </w:r>
      <w:r w:rsidRPr="0072256D">
        <w:rPr>
          <w:rFonts w:asciiTheme="majorBidi" w:hAnsiTheme="majorBidi" w:cstheme="majorBidi"/>
          <w:sz w:val="30"/>
          <w:szCs w:val="30"/>
          <w:lang w:bidi="ar-SA"/>
        </w:rPr>
        <w:t>)</w:t>
      </w:r>
      <w:r w:rsidRPr="0072256D">
        <w:rPr>
          <w:rFonts w:asciiTheme="majorBidi" w:hAnsiTheme="majorBidi" w:cstheme="majorBidi"/>
          <w:sz w:val="30"/>
          <w:szCs w:val="30"/>
        </w:rPr>
        <w:tab/>
      </w:r>
      <w:r w:rsidRPr="0072256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0B3A4FFE" w14:textId="77777777" w:rsidR="00B64D4B" w:rsidRPr="00EA4570" w:rsidRDefault="00B64D4B" w:rsidP="00EA4570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6D9B0DBF" w14:textId="00CF9F09" w:rsidR="00115B2A" w:rsidRPr="00115B2A" w:rsidRDefault="00115B2A" w:rsidP="00115B2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15B2A">
        <w:rPr>
          <w:rFonts w:asciiTheme="majorBidi" w:hAnsiTheme="majorBidi" w:cstheme="majorBidi"/>
          <w:sz w:val="30"/>
          <w:szCs w:val="30"/>
          <w:cs/>
        </w:rPr>
        <w:t>เนื่องจากกลุ่มบริษัทมีความเสี่ยงจากความผันผวนของอัตราแลกเปลี่ยนในสินทรัพย์และหนี้สินทางการเงิน รวมถึงกำไรขั้นต้น</w:t>
      </w:r>
      <w:r w:rsidRPr="00115B2A">
        <w:rPr>
          <w:rFonts w:asciiTheme="majorBidi" w:hAnsiTheme="majorBidi" w:cstheme="majorBidi"/>
          <w:sz w:val="30"/>
          <w:szCs w:val="30"/>
        </w:rPr>
        <w:t xml:space="preserve"> </w:t>
      </w:r>
      <w:r w:rsidRPr="00115B2A">
        <w:rPr>
          <w:rFonts w:asciiTheme="majorBidi" w:hAnsiTheme="majorBidi" w:cstheme="majorBidi"/>
          <w:sz w:val="30"/>
          <w:szCs w:val="30"/>
          <w:cs/>
        </w:rPr>
        <w:t>(</w:t>
      </w:r>
      <w:r w:rsidRPr="00115B2A">
        <w:rPr>
          <w:rFonts w:asciiTheme="majorBidi" w:hAnsiTheme="majorBidi" w:cstheme="majorBidi"/>
          <w:sz w:val="30"/>
          <w:szCs w:val="30"/>
        </w:rPr>
        <w:t>Product to Feed margin - P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Pr="00115B2A">
        <w:rPr>
          <w:rFonts w:asciiTheme="majorBidi" w:hAnsiTheme="majorBidi" w:cstheme="majorBidi"/>
          <w:sz w:val="30"/>
          <w:szCs w:val="30"/>
        </w:rPr>
        <w:t xml:space="preserve">F) </w:t>
      </w:r>
      <w:r w:rsidRPr="00115B2A">
        <w:rPr>
          <w:rFonts w:asciiTheme="majorBidi" w:hAnsiTheme="majorBidi" w:cstheme="majorBidi"/>
          <w:sz w:val="30"/>
          <w:szCs w:val="30"/>
          <w:cs/>
        </w:rPr>
        <w:t>ของกลุ่มบริษัทที่อ้างอิงสกุลเงินตราต่างประเทศ กลุ่มบริษัทมีนโยบายในการบริหารความเสี่ยงดังกล่าว ซึ่งเน้นการป้องกันความเสี่ยงแบบธรรมชาติ (</w:t>
      </w:r>
      <w:r w:rsidRPr="00115B2A">
        <w:rPr>
          <w:rFonts w:asciiTheme="majorBidi" w:hAnsiTheme="majorBidi" w:cstheme="majorBidi"/>
          <w:sz w:val="30"/>
          <w:szCs w:val="30"/>
        </w:rPr>
        <w:t xml:space="preserve">Natural Hedge) </w:t>
      </w:r>
      <w:r w:rsidRPr="00115B2A">
        <w:rPr>
          <w:rFonts w:asciiTheme="majorBidi" w:hAnsiTheme="majorBidi" w:cstheme="majorBidi"/>
          <w:sz w:val="30"/>
          <w:szCs w:val="30"/>
          <w:cs/>
        </w:rPr>
        <w:t>โดยการรักษาสมดุลระหว่างสินทรัพย์และหนี้สินสกุลเงินตราต่างประเทศ รวมถึงกำไรขั้นต้น</w:t>
      </w:r>
      <w:r w:rsidRPr="00115B2A">
        <w:rPr>
          <w:rFonts w:asciiTheme="majorBidi" w:hAnsiTheme="majorBidi" w:cstheme="majorBidi"/>
          <w:sz w:val="30"/>
          <w:szCs w:val="30"/>
        </w:rPr>
        <w:t xml:space="preserve"> </w:t>
      </w:r>
      <w:r w:rsidRPr="00115B2A">
        <w:rPr>
          <w:rFonts w:asciiTheme="majorBidi" w:hAnsiTheme="majorBidi" w:cstheme="majorBidi"/>
          <w:sz w:val="30"/>
          <w:szCs w:val="30"/>
          <w:cs/>
        </w:rPr>
        <w:t>(</w:t>
      </w:r>
      <w:r w:rsidRPr="00115B2A">
        <w:rPr>
          <w:rFonts w:asciiTheme="majorBidi" w:hAnsiTheme="majorBidi" w:cstheme="majorBidi"/>
          <w:sz w:val="30"/>
          <w:szCs w:val="30"/>
        </w:rPr>
        <w:t>P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Pr="00115B2A">
        <w:rPr>
          <w:rFonts w:asciiTheme="majorBidi" w:hAnsiTheme="majorBidi" w:cstheme="majorBidi"/>
          <w:sz w:val="30"/>
          <w:szCs w:val="30"/>
        </w:rPr>
        <w:t xml:space="preserve">F) </w:t>
      </w:r>
      <w:r w:rsidRPr="00115B2A">
        <w:rPr>
          <w:rFonts w:asciiTheme="majorBidi" w:hAnsiTheme="majorBidi" w:cstheme="majorBidi"/>
          <w:sz w:val="30"/>
          <w:szCs w:val="30"/>
          <w:cs/>
        </w:rPr>
        <w:t>ของกลุ่มบริษัทที่อ้างอิงสกุลเงินตราต่างประเทศ</w:t>
      </w:r>
    </w:p>
    <w:p w14:paraId="72BE4683" w14:textId="77777777" w:rsidR="00B85614" w:rsidRPr="00EA4570" w:rsidRDefault="00B85614" w:rsidP="00EA4570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E8DDF2" w14:textId="6DC56216" w:rsidR="0048570E" w:rsidRPr="001D2B15" w:rsidRDefault="0048570E" w:rsidP="0048570E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F43F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97EA7" w:rsidRPr="00F43F00">
        <w:rPr>
          <w:rFonts w:asciiTheme="majorBidi" w:hAnsiTheme="majorBidi" w:cstheme="majorBidi"/>
          <w:sz w:val="30"/>
          <w:szCs w:val="30"/>
        </w:rPr>
        <w:t>31</w:t>
      </w:r>
      <w:r w:rsidRPr="00F43F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97EA7" w:rsidRPr="00F43F00">
        <w:rPr>
          <w:rFonts w:asciiTheme="majorBidi" w:hAnsiTheme="majorBidi" w:cstheme="majorBidi"/>
          <w:sz w:val="30"/>
          <w:szCs w:val="30"/>
        </w:rPr>
        <w:t>2565</w:t>
      </w:r>
      <w:r w:rsidRPr="00F43F00">
        <w:rPr>
          <w:rFonts w:asciiTheme="majorBidi" w:hAnsiTheme="majorBidi" w:cstheme="majorBidi"/>
          <w:sz w:val="30"/>
          <w:szCs w:val="30"/>
        </w:rPr>
        <w:t xml:space="preserve"> </w:t>
      </w:r>
      <w:r w:rsidR="00F43F00" w:rsidRPr="00F43F0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43F0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43F00" w:rsidRPr="00F43F00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F43F00">
        <w:rPr>
          <w:rFonts w:asciiTheme="majorBidi" w:hAnsiTheme="majorBidi" w:cstheme="majorBidi"/>
          <w:sz w:val="30"/>
          <w:szCs w:val="30"/>
          <w:cs/>
        </w:rPr>
        <w:t xml:space="preserve">มีสัญญาซื้อขายเงินตราต่างประเทศล่วงหน้า </w:t>
      </w:r>
      <w:r w:rsidRPr="00F43F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97EA7" w:rsidRPr="00F43F00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1D2B1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32</w:t>
      </w:r>
      <w:r w:rsidRPr="001D2B1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D2B15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 หรือเทียบเท่าเงินบาท เป็นจำนวนเงิน</w:t>
      </w:r>
      <w:r w:rsidRPr="001D2B1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D2B15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084</w:t>
      </w:r>
      <w:r w:rsidRPr="001D2B1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D2B1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D2B1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D2B15">
        <w:rPr>
          <w:rFonts w:asciiTheme="majorBidi" w:hAnsiTheme="majorBidi" w:cstheme="majorBidi"/>
          <w:sz w:val="30"/>
          <w:szCs w:val="30"/>
        </w:rPr>
        <w:t xml:space="preserve"> </w:t>
      </w:r>
      <w:r w:rsidRPr="001D2B15">
        <w:rPr>
          <w:rFonts w:asciiTheme="majorBidi" w:hAnsiTheme="majorBidi" w:cstheme="majorBidi"/>
          <w:sz w:val="30"/>
          <w:szCs w:val="30"/>
          <w:cs/>
        </w:rPr>
        <w:t>อย่างไรก็ตาม</w:t>
      </w:r>
      <w:r w:rsidRPr="001D2B15">
        <w:rPr>
          <w:rFonts w:asciiTheme="majorBidi" w:hAnsiTheme="majorBidi" w:cstheme="majorBidi"/>
          <w:sz w:val="30"/>
          <w:szCs w:val="30"/>
        </w:rPr>
        <w:t xml:space="preserve"> </w:t>
      </w:r>
      <w:r w:rsidRPr="001D2B15">
        <w:rPr>
          <w:rFonts w:asciiTheme="majorBidi" w:hAnsiTheme="majorBidi" w:cstheme="majorBidi"/>
          <w:sz w:val="30"/>
          <w:szCs w:val="30"/>
          <w:cs/>
        </w:rPr>
        <w:t>กลุ่มบริษัทไม่ได้ใช้การบัญชีป้องกันความเสี่ยงสำหรับเครื่องมือทางการเงินดังกล่าว</w:t>
      </w:r>
    </w:p>
    <w:p w14:paraId="7C03D334" w14:textId="39CA5F96" w:rsidR="00B85614" w:rsidRPr="00EA4570" w:rsidRDefault="00B85614" w:rsidP="00EA4570">
      <w:pPr>
        <w:tabs>
          <w:tab w:val="clear" w:pos="454"/>
        </w:tabs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98"/>
        <w:gridCol w:w="1168"/>
        <w:gridCol w:w="236"/>
        <w:gridCol w:w="1121"/>
        <w:gridCol w:w="236"/>
        <w:gridCol w:w="1176"/>
        <w:gridCol w:w="236"/>
        <w:gridCol w:w="1138"/>
      </w:tblGrid>
      <w:tr w:rsidR="0072256D" w:rsidRPr="0072256D" w14:paraId="4946703F" w14:textId="77777777" w:rsidTr="00837A40">
        <w:trPr>
          <w:tblHeader/>
        </w:trPr>
        <w:tc>
          <w:tcPr>
            <w:tcW w:w="2178" w:type="pct"/>
          </w:tcPr>
          <w:p w14:paraId="7C569C5F" w14:textId="1A6F73B1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342" w:type="pct"/>
            <w:gridSpan w:val="3"/>
            <w:shd w:val="clear" w:color="auto" w:fill="auto"/>
          </w:tcPr>
          <w:p w14:paraId="21B9E1BF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22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" w:type="pct"/>
            <w:shd w:val="clear" w:color="auto" w:fill="auto"/>
          </w:tcPr>
          <w:p w14:paraId="73163254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  <w:shd w:val="clear" w:color="auto" w:fill="auto"/>
          </w:tcPr>
          <w:p w14:paraId="3595A778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2256D" w:rsidRPr="0072256D" w14:paraId="1F5D6C30" w14:textId="77777777" w:rsidTr="00837A40">
        <w:trPr>
          <w:tblHeader/>
        </w:trPr>
        <w:tc>
          <w:tcPr>
            <w:tcW w:w="2178" w:type="pct"/>
          </w:tcPr>
          <w:p w14:paraId="2E4D0FEF" w14:textId="34D28AF1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97EA7"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  <w:shd w:val="clear" w:color="auto" w:fill="auto"/>
          </w:tcPr>
          <w:p w14:paraId="5D68FEA4" w14:textId="0D8A190E" w:rsidR="0072256D" w:rsidRPr="0072256D" w:rsidRDefault="00F97EA7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</w:tcPr>
          <w:p w14:paraId="1FFDC9F9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63A1A9D" w14:textId="624219BA" w:rsidR="0072256D" w:rsidRPr="0072256D" w:rsidRDefault="00F97EA7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</w:tcPr>
          <w:p w14:paraId="5E1BEBF9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038A1B8" w14:textId="21DD1419" w:rsidR="0072256D" w:rsidRPr="0072256D" w:rsidRDefault="00F97EA7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</w:tcPr>
          <w:p w14:paraId="47A1101F" w14:textId="77777777" w:rsidR="0072256D" w:rsidRPr="0072256D" w:rsidRDefault="0072256D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08F44DE8" w14:textId="1D62E679" w:rsidR="0072256D" w:rsidRPr="0072256D" w:rsidRDefault="00F97EA7" w:rsidP="00EA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2256D" w:rsidRPr="0072256D" w14:paraId="31CEE306" w14:textId="77777777" w:rsidTr="00837A40">
        <w:tc>
          <w:tcPr>
            <w:tcW w:w="2178" w:type="pct"/>
          </w:tcPr>
          <w:p w14:paraId="5E0C3C09" w14:textId="0303E952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</w:tcPr>
          <w:p w14:paraId="166813DE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256D" w:rsidRPr="0072256D" w14:paraId="24DDF6F5" w14:textId="77777777" w:rsidTr="00837A40">
        <w:tc>
          <w:tcPr>
            <w:tcW w:w="2178" w:type="pct"/>
          </w:tcPr>
          <w:p w14:paraId="68E81992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621" w:type="pct"/>
            <w:vAlign w:val="center"/>
          </w:tcPr>
          <w:p w14:paraId="2B29DF51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0068E1C6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52AA1703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62419CC4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0A27E8CB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381A6234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6736300B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70E" w:rsidRPr="0072256D" w14:paraId="194AFBDD" w14:textId="77777777" w:rsidTr="00837A40">
        <w:tc>
          <w:tcPr>
            <w:tcW w:w="2178" w:type="pct"/>
          </w:tcPr>
          <w:p w14:paraId="5F6D02AE" w14:textId="1E5D0CB3" w:rsidR="0048570E" w:rsidRPr="0072256D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A7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621" w:type="pct"/>
            <w:vAlign w:val="center"/>
          </w:tcPr>
          <w:p w14:paraId="740CAD7E" w14:textId="032BF160" w:rsidR="0048570E" w:rsidRPr="0072256D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25" w:type="pct"/>
            <w:vAlign w:val="center"/>
          </w:tcPr>
          <w:p w14:paraId="2568A446" w14:textId="77777777" w:rsidR="0048570E" w:rsidRPr="0072256D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A72E1AE" w14:textId="36C223F3" w:rsidR="0048570E" w:rsidRPr="0072256D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125" w:type="pct"/>
            <w:vAlign w:val="center"/>
          </w:tcPr>
          <w:p w14:paraId="6448984A" w14:textId="77777777" w:rsidR="0048570E" w:rsidRPr="0072256D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5007450B" w14:textId="37E9A6E3" w:rsidR="0048570E" w:rsidRPr="0072256D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25" w:type="pct"/>
            <w:vAlign w:val="center"/>
          </w:tcPr>
          <w:p w14:paraId="41F0A1FE" w14:textId="77777777" w:rsidR="0048570E" w:rsidRPr="0072256D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478375CC" w14:textId="2E09558C" w:rsidR="0048570E" w:rsidRPr="0072256D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48570E" w:rsidRPr="0072256D" w14:paraId="747416AF" w14:textId="77777777" w:rsidTr="00837A40">
        <w:tc>
          <w:tcPr>
            <w:tcW w:w="2178" w:type="pct"/>
          </w:tcPr>
          <w:p w14:paraId="3D1F0682" w14:textId="3A0EDCE8" w:rsidR="0048570E" w:rsidRPr="0072256D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A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621" w:type="pct"/>
            <w:vAlign w:val="center"/>
          </w:tcPr>
          <w:p w14:paraId="6A49737A" w14:textId="677A2FFE" w:rsidR="0048570E" w:rsidRPr="0072256D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center"/>
          </w:tcPr>
          <w:p w14:paraId="1EE00FC0" w14:textId="77777777" w:rsidR="0048570E" w:rsidRPr="0072256D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4C8F8F7" w14:textId="64002E58" w:rsidR="0048570E" w:rsidRPr="0072256D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center"/>
          </w:tcPr>
          <w:p w14:paraId="7D03E8C1" w14:textId="77777777" w:rsidR="0048570E" w:rsidRPr="0072256D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1A0529D4" w14:textId="14326211" w:rsidR="0048570E" w:rsidRPr="0072256D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center"/>
          </w:tcPr>
          <w:p w14:paraId="53226B47" w14:textId="77777777" w:rsidR="0048570E" w:rsidRPr="0072256D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6A7A64A6" w14:textId="5FE9E237" w:rsidR="0048570E" w:rsidRPr="0072256D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256D" w:rsidRPr="0072256D" w14:paraId="3786D430" w14:textId="77777777" w:rsidTr="00837A40">
        <w:tc>
          <w:tcPr>
            <w:tcW w:w="2178" w:type="pct"/>
          </w:tcPr>
          <w:p w14:paraId="416CC0A7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722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279280" w14:textId="1C78B35C" w:rsidR="0072256D" w:rsidRPr="00581B75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25" w:type="pct"/>
            <w:vAlign w:val="center"/>
          </w:tcPr>
          <w:p w14:paraId="7D2BE514" w14:textId="77777777" w:rsidR="0072256D" w:rsidRPr="00581B75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03365" w14:textId="6CA09290" w:rsidR="0072256D" w:rsidRPr="00581B75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125" w:type="pct"/>
            <w:vAlign w:val="center"/>
          </w:tcPr>
          <w:p w14:paraId="5AC0585F" w14:textId="77777777" w:rsidR="0072256D" w:rsidRPr="00581B75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0B1492" w14:textId="691B9DF4" w:rsidR="0072256D" w:rsidRPr="00581B75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25" w:type="pct"/>
            <w:vAlign w:val="center"/>
          </w:tcPr>
          <w:p w14:paraId="6420F9A2" w14:textId="77777777" w:rsidR="0072256D" w:rsidRPr="00581B75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59876" w14:textId="6095DDFE" w:rsidR="0072256D" w:rsidRPr="00581B75" w:rsidRDefault="00F97EA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</w:tr>
      <w:tr w:rsidR="0072256D" w:rsidRPr="0072256D" w14:paraId="551890A9" w14:textId="77777777" w:rsidTr="00837A40">
        <w:tc>
          <w:tcPr>
            <w:tcW w:w="2178" w:type="pct"/>
          </w:tcPr>
          <w:p w14:paraId="4A870FCD" w14:textId="4647F5B5" w:rsidR="0072256D" w:rsidRPr="0032449A" w:rsidRDefault="00584143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49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ตราสารอนุพันธ์สุทธิ</w:t>
            </w: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A76078F" w14:textId="755C042F" w:rsidR="0072256D" w:rsidRPr="00581B75" w:rsidRDefault="00B5412B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81B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center"/>
          </w:tcPr>
          <w:p w14:paraId="5D0CDBDA" w14:textId="77777777" w:rsidR="0072256D" w:rsidRPr="00581B75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5B3168" w14:textId="6D580438" w:rsidR="0072256D" w:rsidRPr="00581B75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81B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1B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084</w:t>
            </w:r>
            <w:r w:rsidRPr="00581B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center"/>
          </w:tcPr>
          <w:p w14:paraId="32833C3F" w14:textId="77777777" w:rsidR="0072256D" w:rsidRPr="00581B75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AB1214" w14:textId="5ED31185" w:rsidR="0072256D" w:rsidRPr="00581B75" w:rsidRDefault="00B5412B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81B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center"/>
          </w:tcPr>
          <w:p w14:paraId="10E17743" w14:textId="77777777" w:rsidR="0072256D" w:rsidRPr="00581B75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A911B1" w14:textId="6C02B051" w:rsidR="0072256D" w:rsidRPr="00581B75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581B7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81B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4277" w:rsidRPr="0072256D" w14:paraId="42C7F7F2" w14:textId="77777777" w:rsidTr="00837A40">
        <w:tc>
          <w:tcPr>
            <w:tcW w:w="2178" w:type="pct"/>
          </w:tcPr>
          <w:p w14:paraId="51B62A9E" w14:textId="1E974234" w:rsidR="00634277" w:rsidRPr="0048570E" w:rsidRDefault="0063427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857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ยอดความเสี่ยงคงเหลือ</w:t>
            </w:r>
            <w:r w:rsidRPr="004857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48DBEF9" w14:textId="43CAEE73" w:rsidR="00634277" w:rsidRPr="00581B75" w:rsidRDefault="00EA4570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25" w:type="pct"/>
            <w:vAlign w:val="center"/>
          </w:tcPr>
          <w:p w14:paraId="5CE42C8C" w14:textId="77777777" w:rsidR="00634277" w:rsidRPr="00581B75" w:rsidRDefault="0063427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8DEBC0" w14:textId="4E13BF50" w:rsidR="00634277" w:rsidRPr="00581B75" w:rsidRDefault="002A5380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(199)</w:t>
            </w:r>
          </w:p>
        </w:tc>
        <w:tc>
          <w:tcPr>
            <w:tcW w:w="125" w:type="pct"/>
            <w:vAlign w:val="center"/>
          </w:tcPr>
          <w:p w14:paraId="3799E603" w14:textId="77777777" w:rsidR="00634277" w:rsidRPr="00581B75" w:rsidRDefault="0063427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619E2F3" w14:textId="75DEDF3B" w:rsidR="00634277" w:rsidRPr="00581B75" w:rsidRDefault="00EA4570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25" w:type="pct"/>
            <w:vAlign w:val="center"/>
          </w:tcPr>
          <w:p w14:paraId="4A24404B" w14:textId="77777777" w:rsidR="00634277" w:rsidRPr="00581B75" w:rsidRDefault="00634277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C36A0A" w14:textId="03A0A872" w:rsidR="00634277" w:rsidRPr="00581B75" w:rsidRDefault="00EA4570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  <w:tr w:rsidR="0072256D" w:rsidRPr="00EA4570" w14:paraId="53CF2999" w14:textId="77777777" w:rsidTr="00EA4570">
        <w:trPr>
          <w:trHeight w:val="40"/>
        </w:trPr>
        <w:tc>
          <w:tcPr>
            <w:tcW w:w="2178" w:type="pct"/>
          </w:tcPr>
          <w:p w14:paraId="2A7289AC" w14:textId="0BF4B6B7" w:rsidR="00B5412B" w:rsidRPr="00EA4570" w:rsidRDefault="00B5412B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vAlign w:val="center"/>
          </w:tcPr>
          <w:p w14:paraId="07186301" w14:textId="77777777" w:rsidR="0072256D" w:rsidRPr="00EA4570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  <w:vAlign w:val="center"/>
          </w:tcPr>
          <w:p w14:paraId="4D9AD6D5" w14:textId="77777777" w:rsidR="0072256D" w:rsidRPr="00EA4570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8308F6E" w14:textId="77777777" w:rsidR="0072256D" w:rsidRPr="00EA4570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  <w:vAlign w:val="center"/>
          </w:tcPr>
          <w:p w14:paraId="09FB57F0" w14:textId="77777777" w:rsidR="0072256D" w:rsidRPr="00EA4570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center"/>
          </w:tcPr>
          <w:p w14:paraId="0A695806" w14:textId="77777777" w:rsidR="0072256D" w:rsidRPr="00EA4570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  <w:vAlign w:val="center"/>
          </w:tcPr>
          <w:p w14:paraId="06629CC0" w14:textId="77777777" w:rsidR="0072256D" w:rsidRPr="00EA4570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0241891" w14:textId="77777777" w:rsidR="0072256D" w:rsidRPr="00EA4570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256D" w:rsidRPr="0072256D" w14:paraId="689D45A0" w14:textId="77777777" w:rsidTr="00837A40">
        <w:tc>
          <w:tcPr>
            <w:tcW w:w="2178" w:type="pct"/>
          </w:tcPr>
          <w:p w14:paraId="4D7BB1E4" w14:textId="77777777" w:rsidR="0072256D" w:rsidRPr="0048570E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621" w:type="pct"/>
            <w:vAlign w:val="center"/>
          </w:tcPr>
          <w:p w14:paraId="1D645378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2CE2DBB1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612D884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6C08F0CE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2E0AF929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center"/>
          </w:tcPr>
          <w:p w14:paraId="76056A24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8C5D586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256D" w:rsidRPr="0072256D" w14:paraId="6CC93D75" w14:textId="77777777" w:rsidTr="00837A40">
        <w:tc>
          <w:tcPr>
            <w:tcW w:w="2178" w:type="pct"/>
          </w:tcPr>
          <w:p w14:paraId="6C07E84C" w14:textId="5A947D39" w:rsidR="0072256D" w:rsidRPr="0048570E" w:rsidRDefault="0048570E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A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center"/>
          </w:tcPr>
          <w:p w14:paraId="06678D9F" w14:textId="1E43A384" w:rsidR="0072256D" w:rsidRPr="0072256D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center"/>
          </w:tcPr>
          <w:p w14:paraId="4DB0B05A" w14:textId="77777777" w:rsidR="0072256D" w:rsidRPr="0072256D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E6A5141" w14:textId="68AB3C8F" w:rsidR="0072256D" w:rsidRPr="00233A3A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33A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center"/>
          </w:tcPr>
          <w:p w14:paraId="1FBBD4F3" w14:textId="77777777" w:rsidR="0072256D" w:rsidRPr="00233A3A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03E539CF" w14:textId="1C4F8194" w:rsidR="0072256D" w:rsidRPr="00233A3A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33A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center"/>
          </w:tcPr>
          <w:p w14:paraId="0BE77146" w14:textId="77777777" w:rsidR="0072256D" w:rsidRPr="00233A3A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8F15150" w14:textId="1827C2FD" w:rsidR="0072256D" w:rsidRPr="00233A3A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33A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443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33A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2256D" w:rsidRPr="0072256D" w14:paraId="4B86F6A5" w14:textId="77777777" w:rsidTr="00837A40">
        <w:tc>
          <w:tcPr>
            <w:tcW w:w="2178" w:type="pct"/>
          </w:tcPr>
          <w:p w14:paraId="7F4791B5" w14:textId="77777777" w:rsidR="0072256D" w:rsidRPr="0048570E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48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ADD5A5" w14:textId="504F9C81" w:rsidR="0072256D" w:rsidRPr="00EA4570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center"/>
          </w:tcPr>
          <w:p w14:paraId="62EA15BF" w14:textId="77777777" w:rsidR="0072256D" w:rsidRPr="00EA4570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13580" w14:textId="02EB82EB" w:rsidR="0072256D" w:rsidRPr="00EA4570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center"/>
          </w:tcPr>
          <w:p w14:paraId="4B7E45AB" w14:textId="77777777" w:rsidR="0072256D" w:rsidRPr="00EA4570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43869D" w14:textId="76DB2BBB" w:rsidR="0072256D" w:rsidRPr="00EA4570" w:rsidRDefault="00581B75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" w:type="pct"/>
            <w:vAlign w:val="center"/>
          </w:tcPr>
          <w:p w14:paraId="2790188B" w14:textId="77777777" w:rsidR="0072256D" w:rsidRPr="00EA4570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A485D" w14:textId="3B1D900C" w:rsidR="0072256D" w:rsidRPr="00EA4570" w:rsidRDefault="0072256D" w:rsidP="00EA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97EA7"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A5380" w:rsidRPr="0072256D" w14:paraId="4AE2B386" w14:textId="77777777" w:rsidTr="00837A40">
        <w:tc>
          <w:tcPr>
            <w:tcW w:w="2178" w:type="pct"/>
          </w:tcPr>
          <w:p w14:paraId="13B0F023" w14:textId="09CF115D" w:rsidR="002A5380" w:rsidRPr="0048570E" w:rsidRDefault="002A5380" w:rsidP="002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7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ยอดความเสี่ยงคงเหลือ</w:t>
            </w:r>
            <w:r w:rsidRPr="004857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F91A2D" w14:textId="3D70C165" w:rsidR="002A5380" w:rsidRPr="00EA4570" w:rsidRDefault="002A5380" w:rsidP="002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125" w:type="pct"/>
            <w:vAlign w:val="center"/>
          </w:tcPr>
          <w:p w14:paraId="406DF150" w14:textId="77777777" w:rsidR="002A5380" w:rsidRPr="00EA4570" w:rsidRDefault="002A5380" w:rsidP="002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CF500B" w14:textId="1861B4F1" w:rsidR="002A5380" w:rsidRPr="00EA4570" w:rsidRDefault="002A5380" w:rsidP="002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125" w:type="pct"/>
            <w:vAlign w:val="center"/>
          </w:tcPr>
          <w:p w14:paraId="303EA8DD" w14:textId="77777777" w:rsidR="002A5380" w:rsidRPr="00EA4570" w:rsidRDefault="002A5380" w:rsidP="002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EE0EB37" w14:textId="4DEE5944" w:rsidR="002A5380" w:rsidRPr="00EA4570" w:rsidRDefault="002A5380" w:rsidP="002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125" w:type="pct"/>
            <w:vAlign w:val="center"/>
          </w:tcPr>
          <w:p w14:paraId="45ACA161" w14:textId="77777777" w:rsidR="002A5380" w:rsidRPr="00EA4570" w:rsidRDefault="002A5380" w:rsidP="002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B7DE95" w14:textId="6D1A2610" w:rsidR="002A5380" w:rsidRPr="00EA4570" w:rsidRDefault="002A5380" w:rsidP="002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(2)</w:t>
            </w:r>
          </w:p>
        </w:tc>
      </w:tr>
    </w:tbl>
    <w:p w14:paraId="06FB3643" w14:textId="77777777" w:rsidR="002A5380" w:rsidRDefault="002A5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C35BAEF" w14:textId="1F331D64" w:rsidR="00B85614" w:rsidRPr="00B85614" w:rsidRDefault="00B85614" w:rsidP="00B8561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8561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145144E9" w14:textId="77777777" w:rsidR="00B85614" w:rsidRPr="00A75768" w:rsidRDefault="00B85614" w:rsidP="00B85614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CD4935" w14:textId="640BD7F1" w:rsidR="00B85614" w:rsidRDefault="00B85614" w:rsidP="00B8561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/>
          <w:sz w:val="30"/>
          <w:szCs w:val="30"/>
        </w:rPr>
      </w:pPr>
      <w:r w:rsidRPr="00B85614">
        <w:rPr>
          <w:rFonts w:asciiTheme="majorBidi" w:hAnsiTheme="majorBidi" w:hint="cs"/>
          <w:sz w:val="30"/>
          <w:szCs w:val="30"/>
          <w:cs/>
        </w:rPr>
        <w:t>การแข็งค่า</w:t>
      </w:r>
      <w:r w:rsidRPr="00B85614">
        <w:rPr>
          <w:rFonts w:asciiTheme="majorBidi" w:hAnsiTheme="majorBidi"/>
          <w:sz w:val="30"/>
          <w:szCs w:val="30"/>
          <w:cs/>
        </w:rPr>
        <w:t xml:space="preserve"> (</w:t>
      </w:r>
      <w:r w:rsidRPr="00B85614">
        <w:rPr>
          <w:rFonts w:asciiTheme="majorBidi" w:hAnsiTheme="majorBidi" w:hint="cs"/>
          <w:sz w:val="30"/>
          <w:szCs w:val="30"/>
          <w:cs/>
        </w:rPr>
        <w:t>การอ่อนค่า</w:t>
      </w:r>
      <w:r w:rsidRPr="00B85614">
        <w:rPr>
          <w:rFonts w:asciiTheme="majorBidi" w:hAnsiTheme="majorBidi"/>
          <w:sz w:val="30"/>
          <w:szCs w:val="30"/>
          <w:cs/>
        </w:rPr>
        <w:t xml:space="preserve">) </w:t>
      </w:r>
      <w:r w:rsidRPr="00B85614">
        <w:rPr>
          <w:rFonts w:asciiTheme="majorBidi" w:hAnsiTheme="majorBidi" w:hint="cs"/>
          <w:sz w:val="30"/>
          <w:szCs w:val="30"/>
          <w:cs/>
        </w:rPr>
        <w:t>ที่เป็นไปได้อย่างสมเหตุสมผลของเงินบาทที่มีต่อสกุลเงินตราต่างประเทศ</w:t>
      </w:r>
      <w:r>
        <w:rPr>
          <w:rFonts w:asciiTheme="majorBidi" w:hAnsiTheme="majorBidi"/>
          <w:sz w:val="30"/>
          <w:szCs w:val="30"/>
        </w:rPr>
        <w:br/>
      </w:r>
      <w:r w:rsidRPr="00B85614">
        <w:rPr>
          <w:rFonts w:asciiTheme="majorBidi" w:hAnsiTheme="majorBidi" w:hint="cs"/>
          <w:sz w:val="30"/>
          <w:szCs w:val="30"/>
          <w:cs/>
        </w:rPr>
        <w:t>ณ</w:t>
      </w:r>
      <w:r w:rsidRPr="00B85614">
        <w:rPr>
          <w:rFonts w:asciiTheme="majorBidi" w:hAnsiTheme="majorBidi"/>
          <w:sz w:val="30"/>
          <w:szCs w:val="30"/>
          <w:cs/>
        </w:rPr>
        <w:t xml:space="preserve"> </w:t>
      </w:r>
      <w:r w:rsidRPr="00B85614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B85614">
        <w:rPr>
          <w:rFonts w:asciiTheme="majorBidi" w:hAnsiTheme="majorBidi"/>
          <w:sz w:val="30"/>
          <w:szCs w:val="30"/>
          <w:cs/>
        </w:rPr>
        <w:t xml:space="preserve"> </w:t>
      </w:r>
      <w:r w:rsidRPr="00B85614">
        <w:rPr>
          <w:rFonts w:asciiTheme="majorBidi" w:hAnsiTheme="majorBidi" w:hint="cs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B85614">
        <w:rPr>
          <w:rFonts w:asciiTheme="majorBidi" w:hAnsiTheme="majorBidi"/>
          <w:sz w:val="30"/>
          <w:szCs w:val="30"/>
          <w:cs/>
        </w:rPr>
        <w:t xml:space="preserve"> </w:t>
      </w:r>
      <w:r w:rsidRPr="00B85614">
        <w:rPr>
          <w:rFonts w:asciiTheme="majorBidi" w:hAnsiTheme="majorBidi" w:hint="cs"/>
          <w:sz w:val="30"/>
          <w:szCs w:val="30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25B15800" w14:textId="1F89AF13" w:rsidR="00B85614" w:rsidRPr="00A75768" w:rsidRDefault="00B85614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990"/>
        <w:gridCol w:w="900"/>
        <w:gridCol w:w="180"/>
        <w:gridCol w:w="900"/>
        <w:gridCol w:w="180"/>
        <w:gridCol w:w="900"/>
        <w:gridCol w:w="180"/>
        <w:gridCol w:w="900"/>
      </w:tblGrid>
      <w:tr w:rsidR="00B85614" w:rsidRPr="002A5380" w14:paraId="10263DEC" w14:textId="77777777" w:rsidTr="00DA4001">
        <w:trPr>
          <w:trHeight w:val="218"/>
          <w:tblHeader/>
        </w:trPr>
        <w:tc>
          <w:tcPr>
            <w:tcW w:w="3060" w:type="dxa"/>
          </w:tcPr>
          <w:p w14:paraId="39C34033" w14:textId="77777777" w:rsidR="00B85614" w:rsidRPr="002A5380" w:rsidRDefault="00B85614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1282B860" w14:textId="77777777" w:rsidR="00B85614" w:rsidRPr="002A5380" w:rsidRDefault="00B85614" w:rsidP="002A5380">
            <w:pPr>
              <w:pStyle w:val="acctmergecolhdg"/>
              <w:spacing w:line="240" w:lineRule="auto"/>
              <w:ind w:left="-76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1980" w:type="dxa"/>
            <w:gridSpan w:val="3"/>
            <w:vAlign w:val="bottom"/>
            <w:hideMark/>
          </w:tcPr>
          <w:p w14:paraId="3BE7F82B" w14:textId="77777777" w:rsidR="00B85614" w:rsidRPr="002A5380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538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D28536D" w14:textId="77777777" w:rsidR="00B85614" w:rsidRPr="002A5380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F155338" w14:textId="77777777" w:rsidR="00B85614" w:rsidRPr="002A5380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538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85614" w:rsidRPr="002A5380" w14:paraId="26A27BE1" w14:textId="77777777" w:rsidTr="00DA4001">
        <w:trPr>
          <w:tblHeader/>
        </w:trPr>
        <w:tc>
          <w:tcPr>
            <w:tcW w:w="3060" w:type="dxa"/>
          </w:tcPr>
          <w:p w14:paraId="26225184" w14:textId="77777777" w:rsidR="00B85614" w:rsidRPr="002A5380" w:rsidRDefault="00B85614" w:rsidP="00DA4001">
            <w:pPr>
              <w:pStyle w:val="acctfourfigures"/>
              <w:tabs>
                <w:tab w:val="clear" w:pos="765"/>
                <w:tab w:val="left" w:pos="195"/>
              </w:tabs>
              <w:spacing w:line="240" w:lineRule="auto"/>
              <w:ind w:left="15"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A5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990" w:type="dxa"/>
            <w:vAlign w:val="bottom"/>
            <w:hideMark/>
          </w:tcPr>
          <w:p w14:paraId="0D9DF312" w14:textId="77777777" w:rsidR="00B85614" w:rsidRPr="002A5380" w:rsidRDefault="00B85614" w:rsidP="002A5380">
            <w:pPr>
              <w:pStyle w:val="acctmergecolhdg"/>
              <w:spacing w:line="240" w:lineRule="auto"/>
              <w:ind w:left="-76" w:right="-75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00" w:type="dxa"/>
            <w:vAlign w:val="bottom"/>
            <w:hideMark/>
          </w:tcPr>
          <w:p w14:paraId="7F82C344" w14:textId="77777777" w:rsidR="00B85614" w:rsidRPr="002A5380" w:rsidRDefault="00B85614" w:rsidP="002A5380">
            <w:pPr>
              <w:pStyle w:val="acctmergecolhdg"/>
              <w:spacing w:line="240" w:lineRule="auto"/>
              <w:ind w:left="-83" w:right="-8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2A538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5689FDB7" w14:textId="77777777" w:rsidR="00B85614" w:rsidRPr="002A5380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06D7329F" w14:textId="77777777" w:rsidR="00B85614" w:rsidRPr="002A5380" w:rsidRDefault="00B85614" w:rsidP="002A5380">
            <w:pPr>
              <w:pStyle w:val="acctmergecolhdg"/>
              <w:spacing w:line="240" w:lineRule="auto"/>
              <w:ind w:left="-77" w:right="-37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2A538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vAlign w:val="bottom"/>
          </w:tcPr>
          <w:p w14:paraId="08BDA8C6" w14:textId="77777777" w:rsidR="00B85614" w:rsidRPr="002A5380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6F007171" w14:textId="77777777" w:rsidR="00B85614" w:rsidRPr="002A5380" w:rsidRDefault="00B85614" w:rsidP="002A5380">
            <w:pPr>
              <w:pStyle w:val="acctmergecolhdg"/>
              <w:spacing w:line="240" w:lineRule="auto"/>
              <w:ind w:left="-121" w:right="-1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7F0D011F" w14:textId="77777777" w:rsidR="00B85614" w:rsidRPr="002A5380" w:rsidRDefault="00B85614" w:rsidP="002A5380">
            <w:pPr>
              <w:pStyle w:val="acctmergecolhdg"/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30F0F2E1" w14:textId="77777777" w:rsidR="00B85614" w:rsidRPr="002A5380" w:rsidRDefault="00B85614" w:rsidP="002A5380">
            <w:pPr>
              <w:pStyle w:val="acctmergecolhdg"/>
              <w:spacing w:line="240" w:lineRule="auto"/>
              <w:ind w:left="-23" w:right="-4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DA4001" w:rsidRPr="00DA4001" w14:paraId="27BC0A69" w14:textId="77777777" w:rsidTr="00DA4001">
        <w:trPr>
          <w:trHeight w:val="70"/>
          <w:tblHeader/>
        </w:trPr>
        <w:tc>
          <w:tcPr>
            <w:tcW w:w="3060" w:type="dxa"/>
          </w:tcPr>
          <w:p w14:paraId="29B99A96" w14:textId="77777777" w:rsidR="00DA4001" w:rsidRPr="00DA4001" w:rsidRDefault="00DA4001" w:rsidP="00DA4001">
            <w:pPr>
              <w:pStyle w:val="acctfourfigures"/>
              <w:tabs>
                <w:tab w:val="clear" w:pos="765"/>
                <w:tab w:val="left" w:pos="195"/>
              </w:tabs>
              <w:spacing w:line="240" w:lineRule="auto"/>
              <w:ind w:left="15"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06C353F" w14:textId="7316BAEF" w:rsidR="00DA4001" w:rsidRPr="00DA4001" w:rsidRDefault="00DA4001" w:rsidP="002A5380">
            <w:pPr>
              <w:pStyle w:val="acctmergecolhdg"/>
              <w:spacing w:line="240" w:lineRule="auto"/>
              <w:ind w:left="-76" w:right="-7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DA400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4140" w:type="dxa"/>
            <w:gridSpan w:val="7"/>
            <w:vAlign w:val="bottom"/>
          </w:tcPr>
          <w:p w14:paraId="4D82A335" w14:textId="0C698C8D" w:rsidR="00DA4001" w:rsidRPr="00DA4001" w:rsidRDefault="00DA4001" w:rsidP="002A5380">
            <w:pPr>
              <w:pStyle w:val="acctmergecolhdg"/>
              <w:spacing w:line="240" w:lineRule="auto"/>
              <w:ind w:left="-23" w:right="-41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  <w:lang w:bidi="th-TH"/>
              </w:rPr>
            </w:pPr>
            <w:r w:rsidRPr="00DA4001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85614" w:rsidRPr="002A5380" w14:paraId="2D6951FC" w14:textId="77777777" w:rsidTr="00DA4001">
        <w:tc>
          <w:tcPr>
            <w:tcW w:w="3060" w:type="dxa"/>
          </w:tcPr>
          <w:p w14:paraId="28BA18A6" w14:textId="435B1C5D" w:rsidR="00B85614" w:rsidRPr="002A5380" w:rsidRDefault="00F97EA7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06505A52" w14:textId="77777777" w:rsidR="00B85614" w:rsidRPr="002A5380" w:rsidRDefault="00B85614" w:rsidP="002A538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53A5B03D" w14:textId="77777777" w:rsidR="00B85614" w:rsidRPr="002A5380" w:rsidRDefault="00B85614" w:rsidP="002A538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1666F3B2" w14:textId="77777777" w:rsidR="00B85614" w:rsidRPr="002A5380" w:rsidRDefault="00B85614" w:rsidP="002A5380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069FBDD9" w14:textId="77777777" w:rsidR="00B85614" w:rsidRPr="002A5380" w:rsidRDefault="00B85614" w:rsidP="002A538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42DA91" w14:textId="77777777" w:rsidR="00B85614" w:rsidRPr="002A5380" w:rsidRDefault="00B85614" w:rsidP="002A5380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54C7B102" w14:textId="77777777" w:rsidR="00B85614" w:rsidRPr="002A5380" w:rsidRDefault="00B85614" w:rsidP="002A538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DE8CBF" w14:textId="77777777" w:rsidR="00B85614" w:rsidRPr="002A5380" w:rsidRDefault="00B85614" w:rsidP="002A5380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73CA27E4" w14:textId="77777777" w:rsidR="00B85614" w:rsidRPr="002A5380" w:rsidRDefault="00B85614" w:rsidP="002A538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B85614" w:rsidRPr="002A5380" w14:paraId="25483243" w14:textId="77777777" w:rsidTr="00DA4001">
        <w:tc>
          <w:tcPr>
            <w:tcW w:w="3060" w:type="dxa"/>
            <w:hideMark/>
          </w:tcPr>
          <w:p w14:paraId="3C7B09A3" w14:textId="77777777" w:rsidR="00B85614" w:rsidRPr="002A5380" w:rsidRDefault="00B85614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72D8AEE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37A8B4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4FA582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8D34D6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30A998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E6FA5F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1FD34B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F9DAB5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5614" w:rsidRPr="002A5380" w14:paraId="53B865BA" w14:textId="77777777" w:rsidTr="00DA4001">
        <w:tc>
          <w:tcPr>
            <w:tcW w:w="3060" w:type="dxa"/>
          </w:tcPr>
          <w:p w14:paraId="5DBD0C61" w14:textId="77777777" w:rsidR="00B85614" w:rsidRPr="002A5380" w:rsidRDefault="00B85614" w:rsidP="00DA4001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 w:firstLine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3890CF7D" w14:textId="45855BB1" w:rsidR="00B85614" w:rsidRPr="002A5380" w:rsidRDefault="00F97EA7" w:rsidP="00837A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00" w:type="dxa"/>
          </w:tcPr>
          <w:p w14:paraId="2674B79E" w14:textId="616584D3" w:rsidR="00B85614" w:rsidRPr="002A5380" w:rsidRDefault="00581B75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EA7"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6B4EDA1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0D3366" w14:textId="7D033B23" w:rsidR="00B85614" w:rsidRPr="002A5380" w:rsidRDefault="00F97EA7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180" w:type="dxa"/>
          </w:tcPr>
          <w:p w14:paraId="037997D7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C2C707" w14:textId="35D1FA0C" w:rsidR="00B85614" w:rsidRPr="002A5380" w:rsidRDefault="00581B75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EA7"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D5A5306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2FF435" w14:textId="6715D788" w:rsidR="00B85614" w:rsidRPr="002A5380" w:rsidRDefault="00F97EA7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</w:tr>
      <w:tr w:rsidR="00B85614" w:rsidRPr="002A5380" w14:paraId="66168013" w14:textId="77777777" w:rsidTr="00DA4001">
        <w:tc>
          <w:tcPr>
            <w:tcW w:w="3060" w:type="dxa"/>
            <w:hideMark/>
          </w:tcPr>
          <w:p w14:paraId="7B6D059C" w14:textId="0DE4BF73" w:rsidR="00B85614" w:rsidRPr="002A5380" w:rsidRDefault="00B85614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990" w:type="dxa"/>
          </w:tcPr>
          <w:p w14:paraId="207D3A0B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2881F2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0E2BD5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B45B3A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1C998A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3AF1F6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61585C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87B422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5614" w:rsidRPr="002A5380" w14:paraId="7CC28CA6" w14:textId="77777777" w:rsidTr="00DA4001">
        <w:tc>
          <w:tcPr>
            <w:tcW w:w="3060" w:type="dxa"/>
          </w:tcPr>
          <w:p w14:paraId="083C3F55" w14:textId="77777777" w:rsidR="00B85614" w:rsidRPr="002A5380" w:rsidRDefault="00B85614" w:rsidP="00DA4001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 w:firstLine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0A565EF9" w14:textId="3D9DBF9B" w:rsidR="00B85614" w:rsidRPr="002A5380" w:rsidRDefault="00F97EA7" w:rsidP="00837A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00" w:type="dxa"/>
          </w:tcPr>
          <w:p w14:paraId="2E8627B0" w14:textId="1645D274" w:rsidR="00B85614" w:rsidRPr="002A5380" w:rsidRDefault="00F97EA7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6BAD4B60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3183CE" w14:textId="252E2980" w:rsidR="00B85614" w:rsidRPr="002A5380" w:rsidRDefault="00581B75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EA7"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09A5F42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4556B1" w14:textId="11031037" w:rsidR="00B85614" w:rsidRPr="002A5380" w:rsidRDefault="00F97EA7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181BBDEA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5165FD" w14:textId="1CD6EA3F" w:rsidR="00B85614" w:rsidRPr="002A5380" w:rsidRDefault="00581B75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EA7"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5614" w:rsidRPr="002A5380" w14:paraId="3A6C9340" w14:textId="77777777" w:rsidTr="00DA4001">
        <w:tc>
          <w:tcPr>
            <w:tcW w:w="3060" w:type="dxa"/>
          </w:tcPr>
          <w:p w14:paraId="584BB250" w14:textId="77777777" w:rsidR="00B85614" w:rsidRPr="002A5380" w:rsidRDefault="00B85614" w:rsidP="00DA400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B049235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69F1B8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6ADA10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3C76D1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A73C6A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C59E86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5F69CC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6A9F42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5614" w:rsidRPr="002A5380" w14:paraId="245534D1" w14:textId="77777777" w:rsidTr="00DA4001">
        <w:tc>
          <w:tcPr>
            <w:tcW w:w="3060" w:type="dxa"/>
          </w:tcPr>
          <w:p w14:paraId="4FF217A5" w14:textId="751F0CFF" w:rsidR="00B85614" w:rsidRPr="002A5380" w:rsidRDefault="00F97EA7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3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1581EEA2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34AC8096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58CDDC1F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6C828519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</w:tcPr>
          <w:p w14:paraId="6639093D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35245E6D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80" w:type="dxa"/>
          </w:tcPr>
          <w:p w14:paraId="4F473957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7A6F8BDA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B85614" w:rsidRPr="002A5380" w14:paraId="6F7DED8A" w14:textId="77777777" w:rsidTr="00DA4001">
        <w:tc>
          <w:tcPr>
            <w:tcW w:w="3060" w:type="dxa"/>
            <w:hideMark/>
          </w:tcPr>
          <w:p w14:paraId="73D7EAE6" w14:textId="77777777" w:rsidR="00B85614" w:rsidRPr="002A5380" w:rsidRDefault="00B85614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D5B6381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051FB4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9E4669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FFF418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4447A3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7D0910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D18447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CC6CFC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5614" w:rsidRPr="002A5380" w14:paraId="1F4693FD" w14:textId="77777777" w:rsidTr="00DA4001">
        <w:tc>
          <w:tcPr>
            <w:tcW w:w="3060" w:type="dxa"/>
          </w:tcPr>
          <w:p w14:paraId="4D0EB9D9" w14:textId="77777777" w:rsidR="00B85614" w:rsidRPr="002A5380" w:rsidRDefault="00B85614" w:rsidP="00DA4001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 w:firstLine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48FC9744" w14:textId="2AD5950A" w:rsidR="00B85614" w:rsidRPr="002A5380" w:rsidRDefault="00F97EA7" w:rsidP="00837A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00" w:type="dxa"/>
          </w:tcPr>
          <w:p w14:paraId="1D43F8F3" w14:textId="07561E26" w:rsidR="00B85614" w:rsidRPr="002A5380" w:rsidRDefault="00F97EA7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80" w:type="dxa"/>
          </w:tcPr>
          <w:p w14:paraId="53B255AC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8D87B0" w14:textId="64233F5A" w:rsidR="00B85614" w:rsidRPr="002A5380" w:rsidRDefault="00581B75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EA7"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F9B73D4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B786D4" w14:textId="6A84053C" w:rsidR="00B85614" w:rsidRPr="002A5380" w:rsidRDefault="00581B75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7EA7"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0BC1B66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741496" w14:textId="0728C66E" w:rsidR="00B85614" w:rsidRPr="002A5380" w:rsidRDefault="00F97EA7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85614" w:rsidRPr="002A5380" w14:paraId="1507E549" w14:textId="77777777" w:rsidTr="00DA4001">
        <w:tc>
          <w:tcPr>
            <w:tcW w:w="3060" w:type="dxa"/>
            <w:hideMark/>
          </w:tcPr>
          <w:p w14:paraId="31E3B734" w14:textId="77777777" w:rsidR="00B85614" w:rsidRPr="002A5380" w:rsidRDefault="00B85614" w:rsidP="00DA4001">
            <w:pPr>
              <w:tabs>
                <w:tab w:val="clear" w:pos="2807"/>
                <w:tab w:val="left" w:pos="195"/>
              </w:tabs>
              <w:spacing w:line="240" w:lineRule="auto"/>
              <w:ind w:left="15" w:right="-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990" w:type="dxa"/>
          </w:tcPr>
          <w:p w14:paraId="07F81013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8D55A2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1B128D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A377E1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3A9F3E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FC09AD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0C313B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C94FD2" w14:textId="77777777" w:rsidR="00B85614" w:rsidRPr="002A5380" w:rsidRDefault="00B85614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5614" w:rsidRPr="002A5380" w14:paraId="2824F4C3" w14:textId="77777777" w:rsidTr="00DA4001">
        <w:tc>
          <w:tcPr>
            <w:tcW w:w="3060" w:type="dxa"/>
          </w:tcPr>
          <w:p w14:paraId="6AF3EB9F" w14:textId="77777777" w:rsidR="00B85614" w:rsidRPr="002A5380" w:rsidRDefault="00B85614" w:rsidP="00DA4001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</w:tabs>
              <w:spacing w:line="240" w:lineRule="auto"/>
              <w:ind w:left="15" w:right="-80" w:firstLine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2A538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2A538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</w:tcPr>
          <w:p w14:paraId="2AA32541" w14:textId="06F2FCEA" w:rsidR="00B85614" w:rsidRPr="002A5380" w:rsidRDefault="00F97EA7" w:rsidP="00837A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00" w:type="dxa"/>
          </w:tcPr>
          <w:p w14:paraId="4FD8F711" w14:textId="3AEB9A64" w:rsidR="00B85614" w:rsidRPr="002A5380" w:rsidRDefault="00581B75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8B39D1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35DD51" w14:textId="7B8EC9E3" w:rsidR="00B85614" w:rsidRPr="002A5380" w:rsidRDefault="00581B75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7856D3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A7B3CB" w14:textId="2FE40852" w:rsidR="00B85614" w:rsidRPr="002A5380" w:rsidRDefault="00581B75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1A9561A" w14:textId="77777777" w:rsidR="00B85614" w:rsidRPr="002A5380" w:rsidRDefault="00B85614" w:rsidP="00837A4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58F7BE" w14:textId="5A1FF932" w:rsidR="00B85614" w:rsidRPr="002A5380" w:rsidRDefault="00581B75" w:rsidP="00837A4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3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00E32CA" w14:textId="3BBF1C6A" w:rsidR="00B85614" w:rsidRPr="00A75768" w:rsidRDefault="00B85614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9FA66B" w14:textId="4153DD93" w:rsidR="001D2B15" w:rsidRDefault="001D2B15" w:rsidP="001D2B15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55A7F">
        <w:rPr>
          <w:rFonts w:asciiTheme="majorBidi" w:hAnsiTheme="majorBidi" w:cstheme="majorBidi"/>
          <w:sz w:val="30"/>
          <w:szCs w:val="30"/>
        </w:rPr>
        <w:t>(</w:t>
      </w:r>
      <w:r w:rsidRPr="00055A7F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55A7F">
        <w:rPr>
          <w:rFonts w:asciiTheme="majorBidi" w:hAnsiTheme="majorBidi" w:cstheme="majorBidi"/>
          <w:sz w:val="30"/>
          <w:szCs w:val="30"/>
          <w:lang w:bidi="ar-SA"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  <w:lang w:bidi="ar-SA"/>
        </w:rPr>
        <w:t>3</w:t>
      </w:r>
      <w:r w:rsidRPr="00055A7F">
        <w:rPr>
          <w:rFonts w:asciiTheme="majorBidi" w:hAnsiTheme="majorBidi" w:cstheme="majorBidi"/>
          <w:sz w:val="30"/>
          <w:szCs w:val="30"/>
          <w:lang w:bidi="ar-SA"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  <w:lang w:bidi="ar-SA"/>
        </w:rPr>
        <w:t>2</w:t>
      </w:r>
      <w:r w:rsidRPr="00055A7F">
        <w:rPr>
          <w:rFonts w:asciiTheme="majorBidi" w:hAnsiTheme="majorBidi" w:cstheme="majorBidi"/>
          <w:sz w:val="30"/>
          <w:szCs w:val="30"/>
          <w:lang w:bidi="ar-SA"/>
        </w:rPr>
        <w:t>)</w:t>
      </w:r>
      <w:r w:rsidRPr="00055A7F">
        <w:rPr>
          <w:rFonts w:asciiTheme="majorBidi" w:hAnsiTheme="majorBidi" w:cstheme="majorBidi"/>
          <w:sz w:val="30"/>
          <w:szCs w:val="30"/>
        </w:rPr>
        <w:tab/>
      </w:r>
      <w:r w:rsidRPr="00055A7F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</w:p>
    <w:p w14:paraId="58C01BA7" w14:textId="77777777" w:rsidR="001D2B15" w:rsidRPr="00A75768" w:rsidRDefault="001D2B15" w:rsidP="00A75768">
      <w:pPr>
        <w:tabs>
          <w:tab w:val="left" w:pos="72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F1CC21" w14:textId="77777777" w:rsidR="001D2B15" w:rsidRPr="00887B43" w:rsidRDefault="001D2B15" w:rsidP="001D2B1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887B43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ความเสี่ยงที่เกิดจากความผันผวนของอัตราดอกเบี้ยในตลาดในอนาคต ซึ่งส่งผลกระทบต่อการดำเนินงานและกระแสเงินสดของกลุ่มบริษัท เนื่องจากกลุ่มบริษัทต้องชำระอัตราดอกเบี้ยเงินกู้ยืมเพื่อใช้ในการดำเนินงานทั้งแบบคงที่และลอยตัว กลุ่มบริษัทได้มีการบริหารจัดการความเสี่ยงดังกล่าวเพื่อให้แน่ใจว่ามีความเหมาะสมต่อการดำเนินธุรกิจ</w:t>
      </w:r>
      <w:r w:rsidRPr="00887B43">
        <w:rPr>
          <w:rFonts w:ascii="Angsana New" w:hAnsi="Angsana New"/>
          <w:sz w:val="30"/>
          <w:szCs w:val="30"/>
        </w:rPr>
        <w:t xml:space="preserve"> </w:t>
      </w:r>
    </w:p>
    <w:p w14:paraId="5C929C88" w14:textId="77777777" w:rsidR="00DA4001" w:rsidRDefault="00DA4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0FB453E" w14:textId="3585797E" w:rsidR="001D2B15" w:rsidRPr="001D2B15" w:rsidRDefault="001D2B15" w:rsidP="001D2B1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D2B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F4AD37C" w14:textId="77777777" w:rsidR="00A75768" w:rsidRPr="00A75768" w:rsidRDefault="00A75768" w:rsidP="001D2B1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3AF4E246" w14:textId="7FE42ACC" w:rsidR="001D2B15" w:rsidRPr="001D2B15" w:rsidRDefault="001D2B15" w:rsidP="001D2B1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D2B15">
        <w:rPr>
          <w:rFonts w:asciiTheme="majorBidi" w:hAnsiTheme="majorBidi" w:cstheme="majorBidi"/>
          <w:sz w:val="30"/>
          <w:szCs w:val="30"/>
          <w:cs/>
        </w:rPr>
        <w:t>การวิเคราะห์ความอ่อนไหวด้านล่างได้พิจารณาจากความเสี่ยงต่ออัตราดอกเบี้ยของหนี้สินทางการเงิน 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p w14:paraId="75CFD3BF" w14:textId="6D29E44A" w:rsidR="001D2B15" w:rsidRPr="00A75768" w:rsidRDefault="001D2B15" w:rsidP="00B8561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19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48"/>
        <w:gridCol w:w="1349"/>
        <w:gridCol w:w="180"/>
        <w:gridCol w:w="1353"/>
        <w:gridCol w:w="180"/>
        <w:gridCol w:w="1350"/>
        <w:gridCol w:w="180"/>
        <w:gridCol w:w="1350"/>
      </w:tblGrid>
      <w:tr w:rsidR="001D2B15" w:rsidRPr="001D2B15" w14:paraId="01038E59" w14:textId="77777777" w:rsidTr="00DA4001">
        <w:tc>
          <w:tcPr>
            <w:tcW w:w="2248" w:type="dxa"/>
          </w:tcPr>
          <w:p w14:paraId="21DC54DE" w14:textId="77777777" w:rsidR="001D2B15" w:rsidRPr="001D2B15" w:rsidRDefault="001D2B15" w:rsidP="00DA4001">
            <w:pPr>
              <w:pStyle w:val="NoSpacing"/>
              <w:ind w:left="103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vAlign w:val="bottom"/>
            <w:hideMark/>
          </w:tcPr>
          <w:p w14:paraId="1CB08A37" w14:textId="77777777" w:rsidR="001D2B15" w:rsidRPr="001D2B15" w:rsidRDefault="001D2B15" w:rsidP="00DA400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BB310FC" w14:textId="77777777" w:rsidR="001D2B15" w:rsidRPr="001D2B15" w:rsidRDefault="001D2B15" w:rsidP="00DA400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5F9F6571" w14:textId="77777777" w:rsidR="001D2B15" w:rsidRPr="001D2B15" w:rsidRDefault="001D2B15" w:rsidP="00DA400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B15" w:rsidRPr="001D2B15" w14:paraId="6A994E50" w14:textId="77777777" w:rsidTr="00DA4001">
        <w:trPr>
          <w:trHeight w:val="362"/>
        </w:trPr>
        <w:tc>
          <w:tcPr>
            <w:tcW w:w="2248" w:type="dxa"/>
            <w:vAlign w:val="bottom"/>
            <w:hideMark/>
          </w:tcPr>
          <w:p w14:paraId="35F696D5" w14:textId="77777777" w:rsidR="00DA4001" w:rsidRDefault="001D2B15" w:rsidP="00DA4001">
            <w:pPr>
              <w:pStyle w:val="NoSpacing"/>
              <w:ind w:left="103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</w:p>
          <w:p w14:paraId="0078AE33" w14:textId="3859C334" w:rsidR="001D2B15" w:rsidRPr="001D2B15" w:rsidRDefault="00DA4001" w:rsidP="00DA4001">
            <w:pPr>
              <w:pStyle w:val="NoSpacing"/>
              <w:ind w:left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D2B15" w:rsidRPr="001D2B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49" w:type="dxa"/>
            <w:vAlign w:val="bottom"/>
            <w:hideMark/>
          </w:tcPr>
          <w:p w14:paraId="30BF810B" w14:textId="7C23F3A5" w:rsidR="001D2B15" w:rsidRPr="001D2B15" w:rsidRDefault="001D2B15" w:rsidP="00DA400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F97EA7" w:rsidRPr="00F97EA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D2B15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3DC64FE8" w14:textId="77777777" w:rsidR="001D2B15" w:rsidRPr="001D2B15" w:rsidRDefault="001D2B15" w:rsidP="00DA400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  <w:hideMark/>
          </w:tcPr>
          <w:p w14:paraId="7BF45EB7" w14:textId="5E911661" w:rsidR="001D2B15" w:rsidRPr="001D2B15" w:rsidRDefault="001D2B15" w:rsidP="00DA4001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F97EA7" w:rsidRPr="00F97EA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D2B15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68E29C7F" w14:textId="77777777" w:rsidR="001D2B15" w:rsidRPr="001D2B15" w:rsidRDefault="001D2B15" w:rsidP="00DA400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589AA474" w14:textId="4F3E4703" w:rsidR="001D2B15" w:rsidRPr="001D2B15" w:rsidRDefault="001D2B15" w:rsidP="00DA400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F97EA7" w:rsidRPr="00F97EA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D2B15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3FA3DAB2" w14:textId="77777777" w:rsidR="001D2B15" w:rsidRPr="001D2B15" w:rsidRDefault="001D2B15" w:rsidP="00DA4001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0C09AF5E" w14:textId="11A3EDE6" w:rsidR="001D2B15" w:rsidRPr="001D2B15" w:rsidRDefault="001D2B15" w:rsidP="00DA4001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F97EA7" w:rsidRPr="00F97EA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1D2B15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1D2B15" w:rsidRPr="001D2B15" w14:paraId="1D793400" w14:textId="77777777" w:rsidTr="00DA4001">
        <w:tc>
          <w:tcPr>
            <w:tcW w:w="2248" w:type="dxa"/>
          </w:tcPr>
          <w:p w14:paraId="165E3080" w14:textId="77777777" w:rsidR="001D2B15" w:rsidRPr="001D2B15" w:rsidRDefault="001D2B15" w:rsidP="00DA4001">
            <w:pPr>
              <w:pStyle w:val="NoSpacing"/>
              <w:ind w:lef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2" w:type="dxa"/>
            <w:gridSpan w:val="7"/>
            <w:hideMark/>
          </w:tcPr>
          <w:p w14:paraId="36776562" w14:textId="77777777" w:rsidR="001D2B15" w:rsidRPr="001D2B15" w:rsidRDefault="001D2B15" w:rsidP="00837A40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B15" w:rsidRPr="001D2B15" w14:paraId="08681C57" w14:textId="77777777" w:rsidTr="00DA4001">
        <w:tc>
          <w:tcPr>
            <w:tcW w:w="2248" w:type="dxa"/>
          </w:tcPr>
          <w:p w14:paraId="4DCC9DD8" w14:textId="7363DB79" w:rsidR="001D2B15" w:rsidRPr="001D2B15" w:rsidRDefault="00F97EA7" w:rsidP="00DA4001">
            <w:pPr>
              <w:pStyle w:val="NoSpacing"/>
              <w:ind w:left="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49" w:type="dxa"/>
          </w:tcPr>
          <w:p w14:paraId="3DD04A00" w14:textId="77777777" w:rsidR="001D2B15" w:rsidRPr="001D2B15" w:rsidRDefault="001D2B15" w:rsidP="001D2B15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7AB3B65E" w14:textId="77777777" w:rsidR="001D2B15" w:rsidRPr="001D2B15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3" w:type="dxa"/>
          </w:tcPr>
          <w:p w14:paraId="5B682237" w14:textId="77777777" w:rsidR="001D2B15" w:rsidRPr="001D2B15" w:rsidRDefault="001D2B15" w:rsidP="00837A40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44F591BD" w14:textId="77777777" w:rsidR="001D2B15" w:rsidRPr="001D2B15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BE4DFDF" w14:textId="77777777" w:rsidR="001D2B15" w:rsidRPr="001D2B15" w:rsidRDefault="001D2B15" w:rsidP="001D2B15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366D2A2E" w14:textId="77777777" w:rsidR="001D2B15" w:rsidRPr="001D2B15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4F7FB15" w14:textId="77777777" w:rsidR="001D2B15" w:rsidRPr="001D2B15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1D2B15" w:rsidRPr="001D2B15" w14:paraId="4FF4FA38" w14:textId="77777777" w:rsidTr="00DA4001">
        <w:tc>
          <w:tcPr>
            <w:tcW w:w="2248" w:type="dxa"/>
          </w:tcPr>
          <w:p w14:paraId="1D13E291" w14:textId="77777777" w:rsidR="001D2B15" w:rsidRPr="001D2B15" w:rsidRDefault="001D2B15" w:rsidP="00DA4001">
            <w:pPr>
              <w:pStyle w:val="NoSpacing"/>
              <w:ind w:left="10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D2B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9" w:type="dxa"/>
          </w:tcPr>
          <w:p w14:paraId="1EE7878E" w14:textId="5865E4CE" w:rsidR="001D2B15" w:rsidRPr="001D2B15" w:rsidRDefault="00F97EA7" w:rsidP="001D2B15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334812E0" w14:textId="77777777" w:rsidR="001D2B15" w:rsidRPr="001D2B15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F08EF5E" w14:textId="66D7C036" w:rsidR="001D2B15" w:rsidRPr="001D2B15" w:rsidRDefault="00581B75" w:rsidP="00837A40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4D3DABD" w14:textId="77777777" w:rsidR="001D2B15" w:rsidRPr="001D2B15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7B6C97" w14:textId="05947986" w:rsidR="001D2B15" w:rsidRPr="001D2B15" w:rsidRDefault="00F97EA7" w:rsidP="001D2B15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30018DDC" w14:textId="77777777" w:rsidR="001D2B15" w:rsidRPr="001D2B15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AC02D2" w14:textId="41CF7CD4" w:rsidR="001D2B15" w:rsidRPr="001D2B15" w:rsidRDefault="00581B75" w:rsidP="00837A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2B15" w:rsidRPr="00A75768" w14:paraId="383C435F" w14:textId="77777777" w:rsidTr="00DA4001">
        <w:tc>
          <w:tcPr>
            <w:tcW w:w="2248" w:type="dxa"/>
          </w:tcPr>
          <w:p w14:paraId="04301E93" w14:textId="77777777" w:rsidR="001D2B15" w:rsidRPr="00A75768" w:rsidRDefault="001D2B15" w:rsidP="00DA4001">
            <w:pPr>
              <w:pStyle w:val="NoSpacing"/>
              <w:ind w:left="10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451193EA" w14:textId="77777777" w:rsidR="001D2B15" w:rsidRPr="00A75768" w:rsidRDefault="001D2B15" w:rsidP="001D2B15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645FC8" w14:textId="77777777" w:rsidR="001D2B15" w:rsidRPr="00A75768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3" w:type="dxa"/>
          </w:tcPr>
          <w:p w14:paraId="7BBB6B72" w14:textId="77777777" w:rsidR="001D2B15" w:rsidRPr="00A75768" w:rsidRDefault="001D2B15" w:rsidP="00837A40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015F4EA" w14:textId="77777777" w:rsidR="001D2B15" w:rsidRPr="00A75768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561A2A1" w14:textId="77777777" w:rsidR="001D2B15" w:rsidRPr="00A75768" w:rsidRDefault="001D2B15" w:rsidP="001D2B15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DA8CA5D" w14:textId="77777777" w:rsidR="001D2B15" w:rsidRPr="00A75768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F681D63" w14:textId="77777777" w:rsidR="001D2B15" w:rsidRPr="00A75768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D2B15" w:rsidRPr="001D2B15" w14:paraId="04D3809C" w14:textId="77777777" w:rsidTr="00DA4001">
        <w:tc>
          <w:tcPr>
            <w:tcW w:w="2248" w:type="dxa"/>
          </w:tcPr>
          <w:p w14:paraId="7AF15645" w14:textId="4A78EFBE" w:rsidR="001D2B15" w:rsidRPr="001D2B15" w:rsidRDefault="00F97EA7" w:rsidP="00DA4001">
            <w:pPr>
              <w:pStyle w:val="NoSpacing"/>
              <w:ind w:left="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E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49" w:type="dxa"/>
          </w:tcPr>
          <w:p w14:paraId="17878F34" w14:textId="77777777" w:rsidR="001D2B15" w:rsidRPr="001D2B15" w:rsidRDefault="001D2B15" w:rsidP="001D2B15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8D745D" w14:textId="77777777" w:rsidR="001D2B15" w:rsidRPr="001D2B15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BB5EFA6" w14:textId="77777777" w:rsidR="001D2B15" w:rsidRPr="001D2B15" w:rsidRDefault="001D2B15" w:rsidP="00837A40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B7814E" w14:textId="77777777" w:rsidR="001D2B15" w:rsidRPr="001D2B15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E86A8D" w14:textId="77777777" w:rsidR="001D2B15" w:rsidRPr="001D2B15" w:rsidRDefault="001D2B15" w:rsidP="001D2B15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4C5533" w14:textId="77777777" w:rsidR="001D2B15" w:rsidRPr="001D2B15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6D6549" w14:textId="77777777" w:rsidR="001D2B15" w:rsidRPr="001D2B15" w:rsidRDefault="001D2B15" w:rsidP="00837A4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D2B15" w:rsidRPr="001D2B15" w14:paraId="36AE19F4" w14:textId="77777777" w:rsidTr="00DA4001">
        <w:tc>
          <w:tcPr>
            <w:tcW w:w="2248" w:type="dxa"/>
          </w:tcPr>
          <w:p w14:paraId="40F9810B" w14:textId="77777777" w:rsidR="001D2B15" w:rsidRPr="001D2B15" w:rsidRDefault="001D2B15" w:rsidP="00DA4001">
            <w:pPr>
              <w:pStyle w:val="NoSpacing"/>
              <w:ind w:left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1D2B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9" w:type="dxa"/>
          </w:tcPr>
          <w:p w14:paraId="3ED84874" w14:textId="394D6675" w:rsidR="001D2B15" w:rsidRPr="001D2B15" w:rsidRDefault="00F97EA7" w:rsidP="001D2B15">
            <w:pPr>
              <w:pStyle w:val="NoSpacing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0A607298" w14:textId="77777777" w:rsidR="001D2B15" w:rsidRPr="001D2B15" w:rsidRDefault="001D2B15" w:rsidP="001D2B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118ECA3" w14:textId="23D40FD9" w:rsidR="001D2B15" w:rsidRPr="001D2B15" w:rsidRDefault="001D2B15" w:rsidP="001D2B1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2B1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D2B1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43B04A1" w14:textId="77777777" w:rsidR="001D2B15" w:rsidRPr="001D2B15" w:rsidRDefault="001D2B15" w:rsidP="001D2B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2D5F0C" w14:textId="31E5871C" w:rsidR="001D2B15" w:rsidRPr="001D2B15" w:rsidRDefault="00F97EA7" w:rsidP="001D2B15">
            <w:pPr>
              <w:pStyle w:val="NoSpacing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72A3F891" w14:textId="77777777" w:rsidR="001D2B15" w:rsidRPr="001D2B15" w:rsidRDefault="001D2B15" w:rsidP="001D2B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83CF22" w14:textId="170BF1F6" w:rsidR="001D2B15" w:rsidRPr="001D2B15" w:rsidRDefault="001D2B15" w:rsidP="001D2B1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B1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7EA7" w:rsidRPr="00F97E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D2B1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B27E23E" w14:textId="441F4C00" w:rsidR="001D2B15" w:rsidRPr="00A75768" w:rsidRDefault="001D2B15" w:rsidP="00A75768">
      <w:pPr>
        <w:tabs>
          <w:tab w:val="clear" w:pos="907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4"/>
          <w:szCs w:val="24"/>
        </w:rPr>
      </w:pPr>
    </w:p>
    <w:p w14:paraId="16514E5F" w14:textId="132E1FF9" w:rsidR="00642DC3" w:rsidRPr="0008365F" w:rsidRDefault="00642DC3" w:rsidP="0008365F">
      <w:pPr>
        <w:pStyle w:val="NFS1"/>
        <w:ind w:left="540" w:hanging="540"/>
        <w:rPr>
          <w:b/>
          <w:bCs/>
        </w:rPr>
      </w:pPr>
      <w:r w:rsidRPr="0008365F">
        <w:rPr>
          <w:b/>
          <w:bCs/>
          <w:cs/>
        </w:rPr>
        <w:t>ภาระผูกพัน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29065382" w14:textId="7528D87F" w:rsidR="0002780D" w:rsidRPr="00A75768" w:rsidRDefault="0002780D" w:rsidP="00A75768">
      <w:pPr>
        <w:tabs>
          <w:tab w:val="clear" w:pos="907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4"/>
          <w:szCs w:val="24"/>
        </w:rPr>
      </w:pPr>
    </w:p>
    <w:p w14:paraId="2C7A9683" w14:textId="6B86BA04" w:rsidR="001D2B15" w:rsidRPr="00C07993" w:rsidRDefault="001D2B15" w:rsidP="001D2B15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7993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C0799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0799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ภาระผูกพัน</w:t>
      </w:r>
    </w:p>
    <w:p w14:paraId="7AA6178D" w14:textId="2A9B0AC3" w:rsidR="00642DC3" w:rsidRPr="00A75768" w:rsidRDefault="00642DC3" w:rsidP="00A75768">
      <w:pPr>
        <w:tabs>
          <w:tab w:val="clear" w:pos="907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66"/>
        <w:gridCol w:w="236"/>
        <w:gridCol w:w="1124"/>
        <w:gridCol w:w="236"/>
        <w:gridCol w:w="1176"/>
        <w:gridCol w:w="236"/>
        <w:gridCol w:w="1139"/>
      </w:tblGrid>
      <w:tr w:rsidR="009371EB" w:rsidRPr="00FA2792" w14:paraId="2EA0400A" w14:textId="77777777" w:rsidTr="001D2B15">
        <w:trPr>
          <w:tblHeader/>
        </w:trPr>
        <w:tc>
          <w:tcPr>
            <w:tcW w:w="2113" w:type="pct"/>
          </w:tcPr>
          <w:p w14:paraId="5C877392" w14:textId="77777777" w:rsidR="009371EB" w:rsidRPr="00FA2792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53698300" w14:textId="77777777" w:rsidR="009371EB" w:rsidRPr="00FA2792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11D38479" w14:textId="77777777" w:rsidR="009371EB" w:rsidRPr="00FA2792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shd w:val="clear" w:color="auto" w:fill="auto"/>
          </w:tcPr>
          <w:p w14:paraId="7A8DD7E4" w14:textId="77777777" w:rsidR="009371EB" w:rsidRPr="00FA2792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371EB" w:rsidRPr="00E81148" w14:paraId="4FFA4659" w14:textId="77777777" w:rsidTr="001D2B15">
        <w:trPr>
          <w:tblHeader/>
        </w:trPr>
        <w:tc>
          <w:tcPr>
            <w:tcW w:w="2113" w:type="pct"/>
          </w:tcPr>
          <w:p w14:paraId="54C57D00" w14:textId="77777777" w:rsidR="009371EB" w:rsidRPr="00E81148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375939C6" w14:textId="2FBA6A54" w:rsidR="009371EB" w:rsidRPr="00E81148" w:rsidRDefault="00F97EA7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  <w:shd w:val="clear" w:color="auto" w:fill="auto"/>
          </w:tcPr>
          <w:p w14:paraId="750A336C" w14:textId="77777777" w:rsidR="009371EB" w:rsidRPr="00E81148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2363B5EA" w14:textId="64EE7466" w:rsidR="009371EB" w:rsidRPr="00E81148" w:rsidRDefault="00F97EA7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  <w:shd w:val="clear" w:color="auto" w:fill="auto"/>
          </w:tcPr>
          <w:p w14:paraId="43469944" w14:textId="77777777" w:rsidR="009371EB" w:rsidRPr="00E81148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06729595" w14:textId="7B950B3A" w:rsidR="009371EB" w:rsidRPr="00E81148" w:rsidRDefault="00F97EA7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  <w:shd w:val="clear" w:color="auto" w:fill="auto"/>
          </w:tcPr>
          <w:p w14:paraId="74E11A5E" w14:textId="77777777" w:rsidR="009371EB" w:rsidRPr="00E81148" w:rsidRDefault="009371EB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ABD6C8D" w14:textId="6ED3B113" w:rsidR="009371EB" w:rsidRPr="00E81148" w:rsidRDefault="00F97EA7" w:rsidP="00856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371EB" w:rsidRPr="00E81148" w14:paraId="125B222C" w14:textId="77777777" w:rsidTr="001D2B15">
        <w:trPr>
          <w:tblHeader/>
        </w:trPr>
        <w:tc>
          <w:tcPr>
            <w:tcW w:w="2113" w:type="pct"/>
          </w:tcPr>
          <w:p w14:paraId="4F69982D" w14:textId="77777777" w:rsidR="009371EB" w:rsidRPr="00FA2792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8" w:type="pct"/>
            <w:gridSpan w:val="7"/>
          </w:tcPr>
          <w:p w14:paraId="20FFDA01" w14:textId="77777777" w:rsidR="009371EB" w:rsidRPr="00E81148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1EB" w:rsidRPr="00FA2792" w14:paraId="6DAD3B9A" w14:textId="77777777" w:rsidTr="001D2B15">
        <w:tc>
          <w:tcPr>
            <w:tcW w:w="2113" w:type="pct"/>
          </w:tcPr>
          <w:p w14:paraId="4D3AA23D" w14:textId="7B6D0D6E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4" w:type="pct"/>
            <w:vAlign w:val="center"/>
          </w:tcPr>
          <w:p w14:paraId="5D6ED719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03ECB3A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04072E31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283B12C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31309CA5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30F62751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6E4F278D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7F5" w:rsidRPr="00FA2792" w14:paraId="44876A28" w14:textId="77777777" w:rsidTr="001D2B15">
        <w:tc>
          <w:tcPr>
            <w:tcW w:w="2113" w:type="pct"/>
          </w:tcPr>
          <w:p w14:paraId="29D4706B" w14:textId="55A55AA9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634" w:type="pct"/>
            <w:vAlign w:val="center"/>
          </w:tcPr>
          <w:p w14:paraId="55E97AE2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791C0AE9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3DB928B" w14:textId="026FADAA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5991A8C0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4403A7D0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5B49BD23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6E9DB1B" w14:textId="4D3B992A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7F5" w:rsidRPr="00FA2792" w14:paraId="6AF3072C" w14:textId="77777777" w:rsidTr="001D2B15">
        <w:tc>
          <w:tcPr>
            <w:tcW w:w="2113" w:type="pct"/>
          </w:tcPr>
          <w:p w14:paraId="1A006816" w14:textId="79215A9A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1CA5C885" w14:textId="5F77CD4A" w:rsidR="009371EB" w:rsidRPr="009371EB" w:rsidRDefault="00F97EA7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1F0A5675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AA38C8F" w14:textId="5AC9D10B" w:rsidR="009371EB" w:rsidRPr="009371EB" w:rsidRDefault="00F97EA7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8" w:type="pct"/>
            <w:vAlign w:val="center"/>
          </w:tcPr>
          <w:p w14:paraId="1F5443C9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7EB936D4" w14:textId="4CCB0263" w:rsidR="009371EB" w:rsidRPr="009371EB" w:rsidRDefault="00F97EA7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227967CA" w14:textId="77777777" w:rsidR="009371EB" w:rsidRPr="009371EB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268F8521" w14:textId="078516A3" w:rsidR="009371EB" w:rsidRPr="009371EB" w:rsidRDefault="00F97EA7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1A381D" w:rsidRPr="00FA2792" w14:paraId="3C3B4DE8" w14:textId="77777777" w:rsidTr="001D2B15">
        <w:tc>
          <w:tcPr>
            <w:tcW w:w="2113" w:type="pct"/>
          </w:tcPr>
          <w:p w14:paraId="6FF52EC4" w14:textId="2C6EC1BB" w:rsidR="001A381D" w:rsidRPr="001A381D" w:rsidRDefault="001A381D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1017F4" w14:textId="3CB6571E" w:rsidR="001A381D" w:rsidRPr="00CF2730" w:rsidRDefault="00F97EA7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0073C423" w14:textId="77777777" w:rsidR="001A381D" w:rsidRPr="00CF2730" w:rsidRDefault="001A381D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743813AE" w14:textId="3472DC46" w:rsidR="001A381D" w:rsidRPr="00CF2730" w:rsidRDefault="00F97EA7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128" w:type="pct"/>
            <w:vAlign w:val="center"/>
          </w:tcPr>
          <w:p w14:paraId="2657F76B" w14:textId="77777777" w:rsidR="001A381D" w:rsidRPr="00CF2730" w:rsidRDefault="001A381D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BB96F8" w14:textId="086F9BBC" w:rsidR="001A381D" w:rsidRPr="00CF2730" w:rsidRDefault="00F97EA7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129B6C6E" w14:textId="77777777" w:rsidR="001A381D" w:rsidRPr="00CF2730" w:rsidRDefault="001A381D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B849C" w14:textId="0DEC54CB" w:rsidR="001A381D" w:rsidRPr="00CF2730" w:rsidRDefault="00F97EA7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</w:tr>
      <w:tr w:rsidR="009371EB" w:rsidRPr="008067F5" w14:paraId="25B6C4E1" w14:textId="77777777" w:rsidTr="001D2B15">
        <w:tc>
          <w:tcPr>
            <w:tcW w:w="2113" w:type="pct"/>
          </w:tcPr>
          <w:p w14:paraId="5017C3AF" w14:textId="77777777" w:rsidR="009371EB" w:rsidRPr="008067F5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center"/>
          </w:tcPr>
          <w:p w14:paraId="3ABAFE1F" w14:textId="77777777" w:rsidR="009371EB" w:rsidRPr="008067F5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32B3B42B" w14:textId="77777777" w:rsidR="009371EB" w:rsidRPr="008067F5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3313A559" w14:textId="77777777" w:rsidR="009371EB" w:rsidRPr="008067F5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13BB0500" w14:textId="77777777" w:rsidR="009371EB" w:rsidRPr="008067F5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vAlign w:val="center"/>
          </w:tcPr>
          <w:p w14:paraId="08BB9749" w14:textId="77777777" w:rsidR="009371EB" w:rsidRPr="008067F5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1FA78D89" w14:textId="77777777" w:rsidR="009371EB" w:rsidRPr="008067F5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79ED7537" w14:textId="77777777" w:rsidR="009371EB" w:rsidRPr="008067F5" w:rsidRDefault="009371EB" w:rsidP="0085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72A31" w:rsidRPr="00FA2792" w14:paraId="09F8D8D1" w14:textId="77777777" w:rsidTr="001D2B15">
        <w:tc>
          <w:tcPr>
            <w:tcW w:w="2113" w:type="pct"/>
          </w:tcPr>
          <w:p w14:paraId="5EEC90BB" w14:textId="13E2A354" w:rsidR="00772A31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="00A757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34" w:type="pct"/>
            <w:vAlign w:val="center"/>
          </w:tcPr>
          <w:p w14:paraId="34794ECB" w14:textId="77777777" w:rsidR="00772A31" w:rsidRPr="009371EB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CD09B10" w14:textId="77777777" w:rsidR="00772A31" w:rsidRPr="009371EB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9D97C11" w14:textId="77777777" w:rsidR="00772A31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7798E6B" w14:textId="77777777" w:rsidR="00772A31" w:rsidRPr="009371EB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5D59441C" w14:textId="77777777" w:rsidR="00772A31" w:rsidRPr="009371EB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496CA93" w14:textId="77777777" w:rsidR="00772A31" w:rsidRPr="009371EB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7E65286" w14:textId="77777777" w:rsidR="00772A31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A31" w:rsidRPr="00FA2792" w14:paraId="027F1053" w14:textId="77777777" w:rsidTr="001D2B15">
        <w:tc>
          <w:tcPr>
            <w:tcW w:w="2113" w:type="pct"/>
          </w:tcPr>
          <w:p w14:paraId="6315134B" w14:textId="5FA1F653" w:rsidR="00772A31" w:rsidRPr="00FA2792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4" w:type="pct"/>
            <w:vAlign w:val="center"/>
          </w:tcPr>
          <w:p w14:paraId="3A920115" w14:textId="32362A3C" w:rsidR="00772A31" w:rsidRPr="009371EB" w:rsidRDefault="00F97EA7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  <w:tc>
          <w:tcPr>
            <w:tcW w:w="128" w:type="pct"/>
            <w:vAlign w:val="center"/>
          </w:tcPr>
          <w:p w14:paraId="0E405E7F" w14:textId="77777777" w:rsidR="00772A31" w:rsidRPr="009371EB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5675D5C6" w14:textId="49BB83A1" w:rsidR="00772A31" w:rsidRDefault="00F97EA7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8" w:type="pct"/>
            <w:vAlign w:val="center"/>
          </w:tcPr>
          <w:p w14:paraId="0196EA25" w14:textId="77777777" w:rsidR="00772A31" w:rsidRPr="009371EB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5A13F6C" w14:textId="6E4E01FB" w:rsidR="00772A31" w:rsidRPr="009371EB" w:rsidRDefault="00F97EA7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  <w:tc>
          <w:tcPr>
            <w:tcW w:w="128" w:type="pct"/>
            <w:vAlign w:val="center"/>
          </w:tcPr>
          <w:p w14:paraId="660ACBA1" w14:textId="77777777" w:rsidR="00772A31" w:rsidRPr="009371EB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732CA13" w14:textId="03E028D9" w:rsidR="00772A31" w:rsidRDefault="00F97EA7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</w:tr>
      <w:tr w:rsidR="00772A31" w:rsidRPr="00FA2792" w14:paraId="44279C43" w14:textId="77777777" w:rsidTr="001D2B15">
        <w:tc>
          <w:tcPr>
            <w:tcW w:w="2113" w:type="pct"/>
          </w:tcPr>
          <w:p w14:paraId="213A02CC" w14:textId="3EA28DEE" w:rsidR="00772A31" w:rsidRPr="00FA2792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498A231A" w14:textId="132F136C" w:rsidR="00772A31" w:rsidRPr="009371EB" w:rsidRDefault="00F97EA7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28" w:type="pct"/>
            <w:vAlign w:val="center"/>
          </w:tcPr>
          <w:p w14:paraId="537171DD" w14:textId="77777777" w:rsidR="00772A31" w:rsidRPr="009371EB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22A07D2" w14:textId="6E8260EF" w:rsidR="00772A31" w:rsidRDefault="00F97EA7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8" w:type="pct"/>
            <w:vAlign w:val="center"/>
          </w:tcPr>
          <w:p w14:paraId="617AE9A4" w14:textId="77777777" w:rsidR="00772A31" w:rsidRPr="009371EB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43621710" w14:textId="3F8D75FE" w:rsidR="00772A31" w:rsidRPr="009371EB" w:rsidRDefault="00F97EA7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28" w:type="pct"/>
            <w:vAlign w:val="center"/>
          </w:tcPr>
          <w:p w14:paraId="251B9C87" w14:textId="77777777" w:rsidR="00772A31" w:rsidRPr="009371EB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2F50A71C" w14:textId="5075D005" w:rsidR="00772A31" w:rsidRDefault="00F97EA7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</w:tr>
      <w:tr w:rsidR="00772A31" w:rsidRPr="00FA2792" w14:paraId="725F0BFC" w14:textId="77777777" w:rsidTr="001D2B15">
        <w:tc>
          <w:tcPr>
            <w:tcW w:w="2113" w:type="pct"/>
          </w:tcPr>
          <w:p w14:paraId="22E6D508" w14:textId="435BC66C" w:rsidR="00772A31" w:rsidRPr="00FA2792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7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875672" w14:textId="0AB7205D" w:rsidR="00772A31" w:rsidRPr="00922DF6" w:rsidRDefault="00F97EA7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128" w:type="pct"/>
            <w:vAlign w:val="center"/>
          </w:tcPr>
          <w:p w14:paraId="3F0C1247" w14:textId="77777777" w:rsidR="00772A31" w:rsidRPr="00922DF6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616D8" w14:textId="6424B599" w:rsidR="00772A31" w:rsidRPr="00922DF6" w:rsidRDefault="00F97EA7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28" w:type="pct"/>
            <w:vAlign w:val="center"/>
          </w:tcPr>
          <w:p w14:paraId="49472945" w14:textId="77777777" w:rsidR="00772A31" w:rsidRPr="00922DF6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071CE0" w14:textId="0CE29FDB" w:rsidR="00772A31" w:rsidRPr="00922DF6" w:rsidRDefault="00F97EA7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128" w:type="pct"/>
            <w:vAlign w:val="center"/>
          </w:tcPr>
          <w:p w14:paraId="0DEB8AEE" w14:textId="77777777" w:rsidR="00772A31" w:rsidRPr="00922DF6" w:rsidRDefault="00772A31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D7FDD" w14:textId="2675D0EF" w:rsidR="00772A31" w:rsidRPr="00922DF6" w:rsidRDefault="00F97EA7" w:rsidP="0077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EA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</w:tbl>
    <w:p w14:paraId="428137A9" w14:textId="756CA5F4" w:rsidR="009371EB" w:rsidRPr="00194A45" w:rsidRDefault="009371EB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A42200" w14:textId="77777777" w:rsidR="00E013C0" w:rsidRPr="00194A45" w:rsidRDefault="00E013C0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94A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สัญญาซื้อสาธารณูปการและบริการอื่นๆ ที่มีปริมาณซื้อขั้นต่ำ</w:t>
      </w:r>
    </w:p>
    <w:p w14:paraId="51BF4102" w14:textId="77777777" w:rsidR="00581CD2" w:rsidRPr="00194A45" w:rsidRDefault="00581CD2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70DE0" w14:textId="4F595D64" w:rsidR="00A154BA" w:rsidRDefault="00A154BA" w:rsidP="00A15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F97EA7" w:rsidRPr="00F97EA7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ฉบับกับกิจการแห่งหนึ่ง สัญญามีระยะเวลาตั้งแต่วันที่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F97EA7" w:rsidRPr="00F97EA7">
        <w:rPr>
          <w:rFonts w:asciiTheme="majorBidi" w:hAnsiTheme="majorBidi" w:cstheme="majorBidi"/>
          <w:sz w:val="30"/>
          <w:szCs w:val="30"/>
        </w:rPr>
        <w:t>2550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ถึงวันที่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2570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E48BA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E48B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1E48B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E48BA">
        <w:rPr>
          <w:rFonts w:asciiTheme="majorBidi" w:hAnsiTheme="majorBidi"/>
          <w:sz w:val="30"/>
          <w:szCs w:val="30"/>
          <w:cs/>
          <w:lang w:val="en-GB"/>
        </w:rPr>
        <w:t>บริษัทมีภาระผูกพันคงเหลือเป็นจำนวนเงินรวม</w:t>
      </w:r>
      <w:r w:rsidRPr="00066D7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F97EA7" w:rsidRPr="00F97EA7">
        <w:rPr>
          <w:rFonts w:asciiTheme="majorBidi" w:hAnsiTheme="majorBidi" w:cstheme="majorBidi" w:hint="cs"/>
          <w:sz w:val="30"/>
          <w:szCs w:val="30"/>
        </w:rPr>
        <w:t>38</w:t>
      </w:r>
      <w:r w:rsidR="00744D0F">
        <w:rPr>
          <w:rFonts w:asciiTheme="majorBidi" w:hAnsiTheme="majorBidi" w:cstheme="majorBidi" w:hint="cs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 w:hint="cs"/>
          <w:sz w:val="30"/>
          <w:szCs w:val="30"/>
        </w:rPr>
        <w:t>17</w:t>
      </w:r>
      <w:r w:rsidR="00744D0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E48BA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>
        <w:rPr>
          <w:rFonts w:asciiTheme="majorBidi" w:hAnsiTheme="majorBidi"/>
          <w:sz w:val="30"/>
          <w:szCs w:val="30"/>
          <w:cs/>
          <w:lang w:val="en-GB"/>
        </w:rPr>
        <w:t xml:space="preserve"> ภายใต้สัญญาดังกล่าว</w:t>
      </w:r>
      <w:r w:rsidRPr="003D71B5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0165B5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F97EA7" w:rsidRPr="00F97EA7">
        <w:rPr>
          <w:rFonts w:asciiTheme="majorBidi" w:hAnsiTheme="majorBidi" w:cstheme="majorBidi"/>
          <w:i/>
          <w:iCs/>
          <w:sz w:val="30"/>
          <w:szCs w:val="30"/>
        </w:rPr>
        <w:t>50</w:t>
      </w:r>
      <w:r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0165B5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Pr="003D71B5">
        <w:rPr>
          <w:rFonts w:asciiTheme="majorBidi" w:hAnsiTheme="majorBidi"/>
          <w:sz w:val="30"/>
          <w:szCs w:val="30"/>
          <w:cs/>
          <w:lang w:val="en-GB"/>
        </w:rPr>
        <w:t>)</w:t>
      </w:r>
      <w:r>
        <w:rPr>
          <w:rFonts w:asciiTheme="majorBidi" w:hAnsiTheme="majorBidi"/>
          <w:sz w:val="30"/>
          <w:szCs w:val="30"/>
          <w:lang w:val="en-GB"/>
        </w:rPr>
        <w:tab/>
      </w:r>
    </w:p>
    <w:p w14:paraId="454E4AC6" w14:textId="77777777" w:rsidR="001D2B15" w:rsidRPr="00A154BA" w:rsidRDefault="001D2B15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08D1B29" w14:textId="2197F923" w:rsidR="001D2B15" w:rsidRPr="00C07993" w:rsidRDefault="001D2B15" w:rsidP="001D2B15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7576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75768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A75768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75768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A75768">
        <w:rPr>
          <w:rFonts w:asciiTheme="majorBidi" w:hAnsiTheme="majorBidi" w:cstheme="majorBidi" w:hint="cs"/>
          <w:i/>
          <w:iCs/>
          <w:sz w:val="30"/>
          <w:szCs w:val="30"/>
          <w:cs/>
        </w:rPr>
        <w:t>ประมาณการหนี้สินและหนี้สินที่อาจเกิดขึ้น</w:t>
      </w:r>
    </w:p>
    <w:p w14:paraId="4136A038" w14:textId="77777777" w:rsidR="000E391E" w:rsidRPr="00194A45" w:rsidRDefault="000E391E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1D050D" w14:textId="32F3775B" w:rsidR="00BA2DA1" w:rsidRPr="00FA2792" w:rsidRDefault="00BA2DA1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ค่าใช้จ่ายจากความเสียหายของวัตถุดิบคงคลังและคดีความที่เกี่ยวข้อง</w:t>
      </w:r>
    </w:p>
    <w:p w14:paraId="033F0904" w14:textId="77777777" w:rsidR="000E391E" w:rsidRPr="00194A45" w:rsidRDefault="000E391E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28CAE4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DA40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Pr="00DA400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AA1075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1CFC536A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8C108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2BB21A3D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550D4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Pr="00AA1075">
        <w:rPr>
          <w:rFonts w:asciiTheme="majorBidi" w:hAnsiTheme="majorBidi" w:cstheme="majorBidi"/>
          <w:sz w:val="30"/>
          <w:szCs w:val="30"/>
        </w:rPr>
        <w:t>31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A1075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เป็นจำนวนเงินรวม </w:t>
      </w:r>
      <w:r w:rsidRPr="00AA1075">
        <w:rPr>
          <w:rFonts w:asciiTheme="majorBidi" w:hAnsiTheme="majorBidi" w:cstheme="majorBidi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>,</w:t>
      </w:r>
      <w:r w:rsidRPr="00AA1075">
        <w:rPr>
          <w:rFonts w:asciiTheme="majorBidi" w:hAnsiTheme="majorBidi" w:cstheme="majorBidi"/>
          <w:sz w:val="30"/>
          <w:szCs w:val="30"/>
        </w:rPr>
        <w:t>004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631AB778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D6A5C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AA1075">
        <w:rPr>
          <w:rFonts w:asciiTheme="majorBidi" w:hAnsiTheme="majorBidi" w:cstheme="majorBidi"/>
          <w:sz w:val="30"/>
          <w:szCs w:val="30"/>
        </w:rPr>
        <w:t>2562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 w:rsidRPr="00AA1075">
        <w:rPr>
          <w:rFonts w:asciiTheme="majorBidi" w:hAnsiTheme="majorBidi" w:cstheme="majorBidi"/>
          <w:sz w:val="30"/>
          <w:szCs w:val="30"/>
        </w:rPr>
        <w:t>16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และมีการจดทะเบียนจำนองที่ดินให้แก่บริษัท โดยมีมูลค่ายุติธรรมประมาณ </w:t>
      </w:r>
      <w:r w:rsidRPr="00AA1075">
        <w:rPr>
          <w:rFonts w:asciiTheme="majorBidi" w:hAnsiTheme="majorBidi" w:cstheme="majorBidi"/>
          <w:sz w:val="30"/>
          <w:szCs w:val="30"/>
        </w:rPr>
        <w:t>217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จึงได้มีการทบทวนสำรองค่าใช้จ่ายจากความเสียหายของวัตถุดิบคงคลังและได้บันทึกการกลับรายการสำรองดังกล่าวจำนวน </w:t>
      </w:r>
      <w:r w:rsidRPr="00194A45">
        <w:rPr>
          <w:rFonts w:asciiTheme="majorBidi" w:hAnsiTheme="majorBidi" w:cstheme="majorBidi"/>
          <w:sz w:val="30"/>
          <w:szCs w:val="30"/>
        </w:rPr>
        <w:t>233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EE61740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6C531" w14:textId="77777777" w:rsidR="00A75768" w:rsidRPr="00194A45" w:rsidRDefault="00A75768" w:rsidP="00A7576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นอกจากนี้ เมื่อวันที่ </w:t>
      </w:r>
      <w:r w:rsidRPr="00AA1075">
        <w:rPr>
          <w:rFonts w:asciiTheme="majorBidi" w:hAnsiTheme="majorBidi" w:cstheme="majorBidi"/>
          <w:sz w:val="30"/>
          <w:szCs w:val="30"/>
        </w:rPr>
        <w:t>23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AA1075">
        <w:rPr>
          <w:rFonts w:asciiTheme="majorBidi" w:hAnsiTheme="majorBidi" w:cstheme="majorBidi"/>
          <w:sz w:val="30"/>
          <w:szCs w:val="30"/>
        </w:rPr>
        <w:t>2564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Pr="00AA1075">
        <w:rPr>
          <w:rFonts w:asciiTheme="majorBidi" w:hAnsiTheme="majorBidi" w:cstheme="majorBidi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 และคู่ค้าของบริษัทจำนวน </w:t>
      </w:r>
      <w:r w:rsidRPr="00AA1075">
        <w:rPr>
          <w:rFonts w:asciiTheme="majorBidi" w:hAnsiTheme="majorBidi" w:cstheme="majorBidi"/>
          <w:sz w:val="30"/>
          <w:szCs w:val="30"/>
        </w:rPr>
        <w:t>9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 รวมทั้งสิ้น </w:t>
      </w:r>
      <w:r w:rsidRPr="00AA1075">
        <w:rPr>
          <w:rFonts w:asciiTheme="majorBidi" w:hAnsiTheme="majorBidi" w:cstheme="majorBidi"/>
          <w:sz w:val="30"/>
          <w:szCs w:val="30"/>
        </w:rPr>
        <w:t>11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6F8FC6EE" w14:textId="7777777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CF97E9" w14:textId="7777777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94A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คดีแพ่งเกี่ยวกับการโอนสิทธิการรับชำระเงินค่าวัตถุดิบ</w:t>
      </w:r>
    </w:p>
    <w:p w14:paraId="2C03C4CD" w14:textId="7777777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A1A964" w14:textId="62BB7E0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18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2560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บริษัท อนัตตา กรีน จำกัด ต่อมาเปลี่ยนชื่อเป็น บริษัท ไทย ไบโอ อินโนเวชั่น จำกัด (“อนัตตา”) บริษัท และบริษัท เอเชีย แคปปิตอล กรุ๊ป จำกัด (มหาชน) (“</w:t>
      </w:r>
      <w:r w:rsidRPr="00194A45">
        <w:rPr>
          <w:rFonts w:asciiTheme="majorBidi" w:hAnsiTheme="majorBidi" w:cstheme="majorBidi"/>
          <w:sz w:val="30"/>
          <w:szCs w:val="30"/>
        </w:rPr>
        <w:t xml:space="preserve">ACAP”)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ได้ทำบันทึกความเข้าใจ </w:t>
      </w:r>
      <w:r w:rsidR="00F97EA7" w:rsidRPr="00F97EA7">
        <w:rPr>
          <w:rFonts w:asciiTheme="majorBidi" w:hAnsiTheme="majorBidi" w:cstheme="majorBidi"/>
          <w:sz w:val="30"/>
          <w:szCs w:val="30"/>
        </w:rPr>
        <w:t>3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ฝ่าย โดยอนัตตามีหน้าที่เป็นผู้จัดหาน้ำมันปาล์มส่งจำหน่ายให้แก่บริษัท และ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และโอนสิทธิการรับเงินค่าวัตถุดิบให้แก่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>พร้อมกับแจ้งการโอนสิทธิการรับเงินให้บริษัททราบ และบริษัทได้ให้ความยินยอมในการโอนสิทธิเรียกร้องดังกล่าว</w:t>
      </w:r>
    </w:p>
    <w:p w14:paraId="22788208" w14:textId="7777777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6A7E4" w14:textId="74E2A6CB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ในช่วงไตรมาส 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F97EA7" w:rsidRPr="00F97EA7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ที่บริษัทได้มีการแจ้งข่าวปัญหาวัตถุดิบคงคลังต่อตลาดหลักทรัพย์แห่งประเทศไทย</w:t>
      </w:r>
      <w:r w:rsidRPr="00194A45">
        <w:rPr>
          <w:rFonts w:asciiTheme="majorBidi" w:hAnsiTheme="majorBidi" w:cstheme="majorBidi"/>
          <w:sz w:val="30"/>
          <w:szCs w:val="30"/>
        </w:rPr>
        <w:br/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ในเวลาเดียวกัน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ได้เรียกร้องให้บริษัทชำระค่าวัตถุดิบที่ซื้อขายกับอนัตตาภายใต้การโอนสิทธิการรับชำระเงินค่าวัตถุดิบรวม </w:t>
      </w:r>
      <w:r w:rsidR="00F97EA7" w:rsidRPr="00F97EA7">
        <w:rPr>
          <w:rFonts w:asciiTheme="majorBidi" w:hAnsiTheme="majorBidi" w:cstheme="majorBidi"/>
          <w:sz w:val="30"/>
          <w:szCs w:val="30"/>
        </w:rPr>
        <w:t>11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รายการ ซึ่งบริษัทได้พิจารณาเอกสารที่ได้รับมาและได้ชี้แจงกับ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>ว่าเป็นเอกสารที่ไม่อยู่ในระบบของบริษัทและไม่พบหลักฐานการส่งมอบวัตถุดิบจากอนัตตาตามที่ระบุในเอกสารดังกล่าว</w:t>
      </w:r>
    </w:p>
    <w:p w14:paraId="7D63E380" w14:textId="77777777" w:rsidR="00FC5817" w:rsidRPr="00194A45" w:rsidRDefault="00FC5817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1639A" w14:textId="75AFB8EE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ต่อมา 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20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2561</w:t>
      </w:r>
      <w:r w:rsidRPr="00194A45">
        <w:rPr>
          <w:rFonts w:asciiTheme="majorBidi" w:hAnsiTheme="majorBidi" w:cstheme="majorBidi"/>
          <w:sz w:val="30"/>
          <w:szCs w:val="30"/>
        </w:rPr>
        <w:t xml:space="preserve"> 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ได้ยื่นฟ้องคดีต่อศาลแพ่ง เพื่อเรียกร้องให้อนัตตา และบริษัทร่วมกันชดใช้ค่าเสียหายรวมเป็นจำนวนเงินทั้งสิ้น </w:t>
      </w:r>
      <w:r w:rsidR="00F97EA7" w:rsidRPr="00F97EA7">
        <w:rPr>
          <w:rFonts w:asciiTheme="majorBidi" w:hAnsiTheme="majorBidi" w:cstheme="majorBidi"/>
          <w:sz w:val="30"/>
          <w:szCs w:val="30"/>
        </w:rPr>
        <w:t>324</w:t>
      </w:r>
      <w:r w:rsidRPr="00194A4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และดอกเบี้ยร้อยละ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15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ต่อปี ซึ่งที่ปรึกษากฎหมายของบริษัทได้พิจารณาข้อเท็จจริงและหลักฐานที่เกี่ยวข้องแล้วเห็นว่า บริษัทไม่ต้องรับผิดตามฟ้อง บริษัทจึงได้แต่งตั้งทนายความและยื่นคำให้การต่อสู้คดี</w:t>
      </w:r>
    </w:p>
    <w:p w14:paraId="0CA6D906" w14:textId="7777777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078FE" w14:textId="1DBD32A5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10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F97EA7" w:rsidRPr="00F97EA7">
        <w:rPr>
          <w:rFonts w:asciiTheme="majorBidi" w:hAnsiTheme="majorBidi" w:cstheme="majorBidi"/>
          <w:sz w:val="30"/>
          <w:szCs w:val="30"/>
        </w:rPr>
        <w:t>2563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ศาลชั้นต้นได้พิพากษาให้บริษัทชดใช้ค่าเสียหายให้กับ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97EA7" w:rsidRPr="00F97EA7">
        <w:rPr>
          <w:rFonts w:asciiTheme="majorBidi" w:hAnsiTheme="majorBidi" w:cstheme="majorBidi"/>
          <w:sz w:val="30"/>
          <w:szCs w:val="30"/>
        </w:rPr>
        <w:t>289</w:t>
      </w:r>
      <w:r w:rsidRPr="00194A4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56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15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ต่อปี นับแต่วันผิดนัดจนกว่าจะชำระเสร็จสิ้น หากบริษัทไม่ชำระหนี้ดังกล่าวให้ครบถ้วน ให้อนัตตาชำระหนี้ส่วนที่เหลือแก่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บริษัทได้ยื่นอุทธรณ์ตามกฎหมายเมื่อวันที่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F97EA7" w:rsidRPr="00F97EA7">
        <w:rPr>
          <w:rFonts w:asciiTheme="majorBidi" w:hAnsiTheme="majorBidi" w:cstheme="majorBidi"/>
          <w:sz w:val="30"/>
          <w:szCs w:val="30"/>
        </w:rPr>
        <w:t>2563</w:t>
      </w:r>
    </w:p>
    <w:p w14:paraId="798EA2DA" w14:textId="7777777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A8BB0" w14:textId="5C84A81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20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ศาลอุทธรณ์ได้พิพากษายืนตามศาลชั้นต้น อย่างไรก็ตาม บริษัทยังไม่เห็นพ้องกับ</w:t>
      </w:r>
      <w:r w:rsidRPr="00194A45">
        <w:rPr>
          <w:rFonts w:asciiTheme="majorBidi" w:hAnsiTheme="majorBidi" w:cstheme="majorBidi"/>
          <w:sz w:val="30"/>
          <w:szCs w:val="30"/>
        </w:rPr>
        <w:br/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คำพิพากษาของศาลอุทธรณ์ และได้ยื่นขออนุญาตฎีกาต่อศาลฎีกาเมื่อวันที่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9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ซึ่งบริษัทมีความเชื่อว่าข้อต่อสู้ทั้งในข้อเท็จจริง ข้อกฎหมาย และการใช้สิทธิทางศาลโดยสุจริต ผลที่สุดศาลฎีกาจะพิจารณาพยานหลักฐานในคดีและพิพากษาให้บริษัทไม่ต้องรับผิดชำระหนี้ตามคำพิพากษาของศาลชั้นต้นและศาลอุทธรณ์ ทั้งนี้ เพราะมีหลักฐานชัดเจนว่า ไม่มีการซื้อขายดังกล่าวและไม่มีการส่งมอบสินค้าให้แก่บริษัทแต่อย่างใด</w:t>
      </w:r>
    </w:p>
    <w:p w14:paraId="4C60142C" w14:textId="77777777" w:rsidR="00FC5817" w:rsidRPr="00194A45" w:rsidRDefault="00FC5817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A20F8" w14:textId="77777777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บริษัทมีพยานหลักฐานของกรมการค้าภายใน กระทรวงพาณิชย์และบุคคลภายนอกที่บริษัทได้นำสืบในชั้นพิจารณาของศาลชั้นต้น รวมถึงพยานหลักฐานสำคัญที่บริษัทได้ยื่นเสนอเพิ่มเติมในชั้นพิจารณาของศาลอุทธรณ์ ซึ่งเกี่ยวข้องกับประเด็นแห่งคดีโดยตรง โดยพยานหลักฐานใหม่ได้ถูกรวบรวมและจัดทำขึ้นจากการสอบสวนโดยพนักงานสอบสวนในคดีอาญา หลังจากศาลชั้นต้นมีคำพิพากษาแล้ว  </w:t>
      </w:r>
    </w:p>
    <w:p w14:paraId="7E1FB636" w14:textId="6A385259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E3A05" w14:textId="3749C3DC" w:rsidR="001E21F5" w:rsidRPr="00194A45" w:rsidRDefault="001E21F5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บริษัทเชื่อว่าเป็นพยานหลักฐานที่มีน้ำหนักมั่นคงที่จะทำให้ศาลฎีการับฟังได้ว่า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นิติกรรมการซื้อขายที่อนัตตาได้ทำขึ้นโดยมีอดีตพนักงานของบริษัทให้ความช่วยเหลือแก่อนัตตา  รวมถึงหลักฐานที่ </w:t>
      </w:r>
      <w:r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นำมาใช้ในการฟ้องเอาผิดกับบริษัท เป็นการกระทำที่ไม่สุจริตและไม่ชอบด้วยกฎหมาย ซึ่งสอดคล้องกับข้อเท็จจริงที่ ก.ล.ต. ตรวจสอบพบการกระทำการทุจริตเกี่ยวกับการบริหารวัตถุดิบคงคลัง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ซึ่งเข้าข่ายเป็นความผิดตามพระราชบัญญัติหลักทรัพย์และตลาดหลักทรัพย์ พ.ศ. </w:t>
      </w:r>
      <w:r w:rsidR="00F97EA7" w:rsidRPr="00F97EA7">
        <w:rPr>
          <w:rFonts w:asciiTheme="majorBidi" w:hAnsiTheme="majorBidi" w:cstheme="majorBidi"/>
          <w:sz w:val="30"/>
          <w:szCs w:val="30"/>
        </w:rPr>
        <w:t>2535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จึงได้กล่าวโทษให้ดำเนินคดีอาญาเอาผิดกับบุคคลดังกล่าว ซึ่งพนักงานสอบสวนได้มีการสั่งฟ้องคดีอาญาบางคดีและส่งสำนวนการสอบสวนให้พนักงานอัยการแล้ว ดังนั้น บริษัทเชื่อว่า บริษัทไม่มีหนี้ที่จะต้องรับผิดต่อ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ตามสัญญาที่เกิดจากการกระทำที่ไม่สุจริตและไม่ชอบด้วยกฎหมาย อย่างไรก็ตาม บริษัทได้ตั้งสำรองความเสียหายจากคดีดังกล่าว จำนวน </w:t>
      </w:r>
      <w:r w:rsidR="00F97EA7" w:rsidRPr="00F97EA7">
        <w:rPr>
          <w:rFonts w:asciiTheme="majorBidi" w:hAnsiTheme="majorBidi" w:cstheme="majorBidi"/>
          <w:sz w:val="30"/>
          <w:szCs w:val="30"/>
        </w:rPr>
        <w:t>444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ล้านบาทในปี </w:t>
      </w:r>
      <w:r w:rsidR="00F97EA7" w:rsidRPr="00F97EA7">
        <w:rPr>
          <w:rFonts w:asciiTheme="majorBidi" w:hAnsiTheme="majorBidi" w:cstheme="majorBidi"/>
          <w:sz w:val="30"/>
          <w:szCs w:val="30"/>
        </w:rPr>
        <w:t>2564</w:t>
      </w:r>
    </w:p>
    <w:p w14:paraId="28BA145B" w14:textId="77777777" w:rsidR="00FC5817" w:rsidRPr="00194A45" w:rsidRDefault="00FC5817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1234E3" w14:textId="4C2F1D85" w:rsidR="00C750F1" w:rsidRPr="00194A45" w:rsidRDefault="00C750F1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เจ้าพนักงานบังคับคดีตามคำร้องขอของ </w:t>
      </w:r>
      <w:r w:rsidRPr="00194A45">
        <w:rPr>
          <w:rFonts w:asciiTheme="majorBidi" w:hAnsiTheme="majorBidi" w:cstheme="majorBidi"/>
          <w:sz w:val="30"/>
          <w:szCs w:val="30"/>
        </w:rPr>
        <w:t xml:space="preserve">ACAP 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ได้มีคำสั่งอายัดเงินฝากบัญชีธนาคารของบริษัท ซึ่งบริษัทได้ยื่นคำร้องขอถอนการบังคับคดีดังกล่าวต่อศาลแพ่ง ต่อมาเมื่อวันที่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17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ศาลแพ่งได้ไต่สวนคำร้องและมีคำสั่งอนุญาตให้ถอนการอายัดเงินฝากของบริษัท และให้บริษัทนำหนังสือสัญญาค้ำประกันของธนาคารวงเงิน </w:t>
      </w:r>
      <w:r w:rsidR="00F97EA7" w:rsidRPr="00F97EA7">
        <w:rPr>
          <w:rFonts w:asciiTheme="majorBidi" w:hAnsiTheme="majorBidi" w:cstheme="majorBidi"/>
          <w:sz w:val="30"/>
          <w:szCs w:val="30"/>
        </w:rPr>
        <w:t>503</w:t>
      </w:r>
      <w:r w:rsidRPr="00194A4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31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ล้านบาทไปวางต่อศาล ซึ่งบริษัทได้นำเงินฝากธนาคารของบริษัทเป็นหลักประกันสำหรับหนังสือสัญญาค้ำประกันที่บริษัทได้รับจากธนาคาร</w:t>
      </w:r>
    </w:p>
    <w:p w14:paraId="28A6CE25" w14:textId="2CE5833A" w:rsidR="00FC5817" w:rsidRPr="00194A45" w:rsidRDefault="00FC5817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E75F3C" w14:textId="77777777" w:rsidR="00A75768" w:rsidRDefault="00A75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5" w:name="_Hlk109309395"/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F431167" w14:textId="39B7092A" w:rsidR="00A64DE4" w:rsidRPr="00194A45" w:rsidRDefault="00A64DE4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94A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คดีแพ่งจากคู่ค้าเดิมของบริษัท</w:t>
      </w:r>
    </w:p>
    <w:bookmarkEnd w:id="5"/>
    <w:p w14:paraId="1AFF5F1B" w14:textId="77777777" w:rsidR="00A64DE4" w:rsidRPr="00194A45" w:rsidRDefault="00A64DE4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F05B9C" w14:textId="25508458" w:rsidR="00A64DE4" w:rsidRPr="00194A45" w:rsidRDefault="00A64DE4" w:rsidP="00C040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บริษัทแห่งหนึ่ง ซึ่งเป็นคู่ค้าเดิมของบริษัทได้ยื่นฟ้องบริษัท จำนวน </w:t>
      </w:r>
      <w:r w:rsidR="00F97EA7" w:rsidRPr="00F97EA7">
        <w:rPr>
          <w:rFonts w:asciiTheme="majorBidi" w:hAnsiTheme="majorBidi" w:cstheme="majorBidi"/>
          <w:sz w:val="30"/>
          <w:szCs w:val="30"/>
        </w:rPr>
        <w:t>3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คดี </w:t>
      </w:r>
      <w:r w:rsidR="00C04076" w:rsidRPr="00C04076">
        <w:rPr>
          <w:rFonts w:asciiTheme="majorBidi" w:hAnsiTheme="majorBidi" w:cstheme="majorBidi"/>
          <w:sz w:val="30"/>
          <w:szCs w:val="30"/>
          <w:cs/>
        </w:rPr>
        <w:t>โดยทุกคดีอยู่ระหว่างการสืบพยานในศาลชั้นต้น อย่างไรก็ตาม</w:t>
      </w:r>
      <w:r w:rsidR="00C04076">
        <w:rPr>
          <w:rFonts w:asciiTheme="majorBidi" w:hAnsiTheme="majorBidi" w:cstheme="majorBidi" w:hint="cs"/>
          <w:sz w:val="30"/>
          <w:szCs w:val="30"/>
          <w:cs/>
        </w:rPr>
        <w:t xml:space="preserve"> ปัจจุบัน</w:t>
      </w:r>
      <w:r w:rsidR="00C04076" w:rsidRPr="00C040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4076">
        <w:rPr>
          <w:rFonts w:asciiTheme="majorBidi" w:hAnsiTheme="majorBidi" w:cstheme="majorBidi" w:hint="cs"/>
          <w:sz w:val="30"/>
          <w:szCs w:val="30"/>
          <w:cs/>
        </w:rPr>
        <w:t xml:space="preserve">คู่ค้าเดิมของบริษัทอยู่ภายใต้การพิทักษ์ทรัพย์ </w:t>
      </w:r>
      <w:r w:rsidR="00C04076" w:rsidRPr="00C04076">
        <w:rPr>
          <w:rFonts w:asciiTheme="majorBidi" w:hAnsiTheme="majorBidi" w:cstheme="majorBidi"/>
          <w:sz w:val="30"/>
          <w:szCs w:val="30"/>
          <w:cs/>
        </w:rPr>
        <w:t>เจ้าพนักงานพิทักษ์ทรัพย์จะเข้าควบคุมและจัดการกิจการของ</w:t>
      </w:r>
      <w:r w:rsidR="00C04076">
        <w:rPr>
          <w:rFonts w:asciiTheme="majorBidi" w:hAnsiTheme="majorBidi" w:cstheme="majorBidi" w:hint="cs"/>
          <w:sz w:val="30"/>
          <w:szCs w:val="30"/>
          <w:cs/>
        </w:rPr>
        <w:t>คู่ค้าเดิม</w:t>
      </w:r>
      <w:r w:rsidR="00C04076" w:rsidRPr="00C04076">
        <w:rPr>
          <w:rFonts w:asciiTheme="majorBidi" w:hAnsiTheme="majorBidi" w:cstheme="majorBidi"/>
          <w:sz w:val="30"/>
          <w:szCs w:val="30"/>
          <w:cs/>
        </w:rPr>
        <w:t xml:space="preserve"> ศาลแพ่งจึงได้ออกหมายเรียกเจ้าพนักงานพิทักษ์เข้ามาในคดี</w:t>
      </w:r>
    </w:p>
    <w:p w14:paraId="0CF7507C" w14:textId="77777777" w:rsidR="00A64DE4" w:rsidRPr="00194A45" w:rsidRDefault="00A64DE4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D74C3D" w14:textId="7BDC1C91" w:rsidR="00A64DE4" w:rsidRPr="00A75768" w:rsidRDefault="00A64DE4" w:rsidP="00ED2F13">
      <w:pPr>
        <w:pStyle w:val="BodyText2"/>
        <w:numPr>
          <w:ilvl w:val="0"/>
          <w:numId w:val="25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7576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A75768">
        <w:rPr>
          <w:rFonts w:asciiTheme="majorBidi" w:hAnsiTheme="majorBidi" w:cstheme="majorBidi"/>
          <w:sz w:val="30"/>
          <w:szCs w:val="30"/>
        </w:rPr>
        <w:t>8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F97EA7" w:rsidRPr="00A75768">
        <w:rPr>
          <w:rFonts w:asciiTheme="majorBidi" w:hAnsiTheme="majorBidi" w:cstheme="majorBidi"/>
          <w:sz w:val="30"/>
          <w:szCs w:val="30"/>
        </w:rPr>
        <w:t>2563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โดยบริษัทดังกล่าวได้ยื่นฟ้องบริษัทในข้อหาผิดสัญญา เรียกเงินคืน และเรียกค่าเสียหายเป็นเงินต้นจำนวน </w:t>
      </w:r>
      <w:r w:rsidR="00F97EA7" w:rsidRPr="00A75768">
        <w:rPr>
          <w:rFonts w:asciiTheme="majorBidi" w:hAnsiTheme="majorBidi" w:cstheme="majorBidi"/>
          <w:sz w:val="30"/>
          <w:szCs w:val="30"/>
        </w:rPr>
        <w:t>470</w:t>
      </w:r>
      <w:r w:rsidRPr="00A75768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A75768">
        <w:rPr>
          <w:rFonts w:asciiTheme="majorBidi" w:hAnsiTheme="majorBidi" w:cstheme="majorBidi"/>
          <w:sz w:val="30"/>
          <w:szCs w:val="30"/>
        </w:rPr>
        <w:t>03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F97EA7" w:rsidRPr="00A75768">
        <w:rPr>
          <w:rFonts w:asciiTheme="majorBidi" w:hAnsiTheme="majorBidi" w:cstheme="majorBidi"/>
          <w:sz w:val="30"/>
          <w:szCs w:val="30"/>
        </w:rPr>
        <w:t>7</w:t>
      </w:r>
      <w:r w:rsidRPr="00A75768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A75768">
        <w:rPr>
          <w:rFonts w:asciiTheme="majorBidi" w:hAnsiTheme="majorBidi" w:cstheme="majorBidi"/>
          <w:sz w:val="30"/>
          <w:szCs w:val="30"/>
        </w:rPr>
        <w:t>5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="00F97EA7" w:rsidRPr="00A75768">
        <w:rPr>
          <w:rFonts w:asciiTheme="majorBidi" w:hAnsiTheme="majorBidi" w:cstheme="majorBidi"/>
          <w:sz w:val="30"/>
          <w:szCs w:val="30"/>
        </w:rPr>
        <w:t>595</w:t>
      </w:r>
      <w:r w:rsidRPr="00A75768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A75768">
        <w:rPr>
          <w:rFonts w:asciiTheme="majorBidi" w:hAnsiTheme="majorBidi" w:cstheme="majorBidi"/>
          <w:sz w:val="30"/>
          <w:szCs w:val="30"/>
        </w:rPr>
        <w:t>10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นับถัดจากวันฟ้องเป็นต้นไปจนกว่าบริษัทจะชำระเงินเสร็จสิ้น</w:t>
      </w:r>
    </w:p>
    <w:p w14:paraId="0C947390" w14:textId="77777777" w:rsidR="00A64DE4" w:rsidRPr="00A75768" w:rsidRDefault="00A64DE4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1944F6" w14:textId="4640D92B" w:rsidR="00A64DE4" w:rsidRPr="00A75768" w:rsidRDefault="00A64DE4" w:rsidP="00ED2F13">
      <w:pPr>
        <w:pStyle w:val="BodyText2"/>
        <w:numPr>
          <w:ilvl w:val="0"/>
          <w:numId w:val="25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7576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A75768">
        <w:rPr>
          <w:rFonts w:asciiTheme="majorBidi" w:hAnsiTheme="majorBidi" w:cstheme="majorBidi"/>
          <w:sz w:val="30"/>
          <w:szCs w:val="30"/>
        </w:rPr>
        <w:t>8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F97EA7" w:rsidRPr="00A75768">
        <w:rPr>
          <w:rFonts w:asciiTheme="majorBidi" w:hAnsiTheme="majorBidi" w:cstheme="majorBidi"/>
          <w:sz w:val="30"/>
          <w:szCs w:val="30"/>
        </w:rPr>
        <w:t>2563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โดยบริษัทดังกล่าวได้ยื่นฟ้องบริษัทในฐานะจำเลยที่ </w:t>
      </w:r>
      <w:r w:rsidR="00F97EA7" w:rsidRPr="00A75768">
        <w:rPr>
          <w:rFonts w:asciiTheme="majorBidi" w:hAnsiTheme="majorBidi" w:cstheme="majorBidi"/>
          <w:sz w:val="30"/>
          <w:szCs w:val="30"/>
        </w:rPr>
        <w:t>1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และบริษัทอื่นอีก </w:t>
      </w:r>
      <w:r w:rsidR="00F97EA7" w:rsidRPr="00A75768">
        <w:rPr>
          <w:rFonts w:asciiTheme="majorBidi" w:hAnsiTheme="majorBidi" w:cstheme="majorBidi"/>
          <w:sz w:val="30"/>
          <w:szCs w:val="30"/>
        </w:rPr>
        <w:t>2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ราย เป็นจำเลยในข้อหาผิดสัญญา ตัวการ ตัวแทน และเรียกค่าเสียหาย เป็นเงินต้นจำนวน </w:t>
      </w:r>
      <w:r w:rsidR="00F97EA7" w:rsidRPr="00A75768">
        <w:rPr>
          <w:rFonts w:asciiTheme="majorBidi" w:hAnsiTheme="majorBidi" w:cstheme="majorBidi"/>
          <w:sz w:val="30"/>
          <w:szCs w:val="30"/>
        </w:rPr>
        <w:t>92</w:t>
      </w:r>
      <w:r w:rsidRPr="00A75768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A75768">
        <w:rPr>
          <w:rFonts w:asciiTheme="majorBidi" w:hAnsiTheme="majorBidi" w:cstheme="majorBidi"/>
          <w:sz w:val="30"/>
          <w:szCs w:val="30"/>
        </w:rPr>
        <w:t>29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F97EA7" w:rsidRPr="00A75768">
        <w:rPr>
          <w:rFonts w:asciiTheme="majorBidi" w:hAnsiTheme="majorBidi" w:cstheme="majorBidi"/>
          <w:sz w:val="30"/>
          <w:szCs w:val="30"/>
        </w:rPr>
        <w:t>7</w:t>
      </w:r>
      <w:r w:rsidRPr="00A75768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A75768">
        <w:rPr>
          <w:rFonts w:asciiTheme="majorBidi" w:hAnsiTheme="majorBidi" w:cstheme="majorBidi"/>
          <w:sz w:val="30"/>
          <w:szCs w:val="30"/>
        </w:rPr>
        <w:t>5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="00F97EA7" w:rsidRPr="00A75768">
        <w:rPr>
          <w:rFonts w:asciiTheme="majorBidi" w:hAnsiTheme="majorBidi" w:cstheme="majorBidi"/>
          <w:sz w:val="30"/>
          <w:szCs w:val="30"/>
        </w:rPr>
        <w:t>109</w:t>
      </w:r>
      <w:r w:rsidRPr="00A75768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A75768">
        <w:rPr>
          <w:rFonts w:asciiTheme="majorBidi" w:hAnsiTheme="majorBidi" w:cstheme="majorBidi"/>
          <w:sz w:val="30"/>
          <w:szCs w:val="30"/>
        </w:rPr>
        <w:t>42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นับถัดจากวันฟ้องเป็นต้นไปจนกว่าจำเลยทั้งสามจะชำระเงินเสร็จสิ้น </w:t>
      </w:r>
    </w:p>
    <w:p w14:paraId="6979C863" w14:textId="77777777" w:rsidR="00FC5817" w:rsidRPr="00194A45" w:rsidRDefault="00FC5817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2C837E" w14:textId="5B37E8BF" w:rsidR="00FC5817" w:rsidRPr="00A75768" w:rsidRDefault="00BA0FAF" w:rsidP="00A75768">
      <w:pPr>
        <w:pStyle w:val="BodyText2"/>
        <w:numPr>
          <w:ilvl w:val="0"/>
          <w:numId w:val="25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81B7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25</w:t>
      </w:r>
      <w:r w:rsidRPr="00581B7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2563</w:t>
      </w:r>
      <w:r w:rsidRPr="00581B75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</w:t>
      </w:r>
      <w:r w:rsidRPr="00581B75">
        <w:rPr>
          <w:rFonts w:asciiTheme="majorBidi" w:hAnsiTheme="majorBidi" w:cstheme="majorBidi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="00F97EA7" w:rsidRPr="00F97EA7">
        <w:rPr>
          <w:rFonts w:asciiTheme="majorBidi" w:hAnsiTheme="majorBidi" w:cstheme="majorBidi"/>
          <w:sz w:val="30"/>
          <w:szCs w:val="30"/>
        </w:rPr>
        <w:t>305</w:t>
      </w:r>
      <w:r w:rsidRPr="00581B7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26</w:t>
      </w:r>
      <w:r w:rsidRPr="00581B75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7</w:t>
      </w:r>
      <w:r w:rsidRPr="00581B7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5</w:t>
      </w:r>
      <w:r w:rsidRPr="00581B75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="00F97EA7" w:rsidRPr="00F97EA7">
        <w:rPr>
          <w:rFonts w:asciiTheme="majorBidi" w:hAnsiTheme="majorBidi" w:cstheme="majorBidi"/>
          <w:sz w:val="30"/>
          <w:szCs w:val="30"/>
        </w:rPr>
        <w:t>364</w:t>
      </w:r>
      <w:r w:rsidRPr="00581B7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71</w:t>
      </w:r>
      <w:r w:rsidRPr="00581B75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</w:t>
      </w:r>
    </w:p>
    <w:p w14:paraId="3223E503" w14:textId="77777777" w:rsidR="00581B75" w:rsidRPr="00581B75" w:rsidRDefault="00581B75" w:rsidP="00581B7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700911" w14:textId="77777777" w:rsidR="00BA0FAF" w:rsidRPr="00194A45" w:rsidRDefault="00BA0FAF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>ทั้งนี้ 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 บริษัทมิได้กระทำผิดสัญญาตามฟ้องทั้งสามคดี บริษัทจึงไม่มีหน้าที่ต้องชำระเงินและค่าเสียหาย และบริษัทอยู่ระหว่างการต่อสู้คดี ดังนั้น บริษัทจึงไม่ได้บันทึกค่าเผื่อผลเสียหายที่อาจเกิดขึ้นจากคดีดังกล่าว</w:t>
      </w:r>
    </w:p>
    <w:p w14:paraId="763A5CD9" w14:textId="77777777" w:rsidR="00FC5817" w:rsidRPr="00194A45" w:rsidRDefault="00FC5817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F21846C" w14:textId="77777777" w:rsidR="00A75768" w:rsidRDefault="00A75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B782CDA" w14:textId="6B2CC229" w:rsidR="00BA0FAF" w:rsidRPr="00442CA1" w:rsidRDefault="00BA0FAF" w:rsidP="00194A4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94A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คดีความอื่นๆ</w:t>
      </w:r>
    </w:p>
    <w:p w14:paraId="6C5D6D2D" w14:textId="77777777" w:rsidR="00BA0FAF" w:rsidRPr="00194A45" w:rsidRDefault="00BA0FAF" w:rsidP="00BA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7324A36" w14:textId="5A96E7BF" w:rsidR="00BA0FAF" w:rsidRPr="00194A45" w:rsidRDefault="00BA0FAF" w:rsidP="00ED2F13">
      <w:pPr>
        <w:pStyle w:val="BodyText2"/>
        <w:numPr>
          <w:ilvl w:val="0"/>
          <w:numId w:val="26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F97EA7" w:rsidRPr="00F97EA7">
        <w:rPr>
          <w:rFonts w:asciiTheme="majorBidi" w:hAnsiTheme="majorBidi" w:cstheme="majorBidi"/>
          <w:sz w:val="30"/>
          <w:szCs w:val="30"/>
        </w:rPr>
        <w:t>2563</w:t>
      </w:r>
    </w:p>
    <w:p w14:paraId="3F55E4FD" w14:textId="77777777" w:rsidR="00BA0FAF" w:rsidRPr="00194A45" w:rsidRDefault="00BA0FAF" w:rsidP="00BA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D3EA2E9" w14:textId="3451956F" w:rsidR="00BA0FAF" w:rsidRPr="00194A45" w:rsidRDefault="00BA0FAF" w:rsidP="00194A45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F97EA7" w:rsidRPr="00F97EA7">
        <w:rPr>
          <w:rFonts w:asciiTheme="majorBidi" w:hAnsiTheme="majorBidi" w:cstheme="majorBidi"/>
          <w:sz w:val="30"/>
          <w:szCs w:val="30"/>
        </w:rPr>
        <w:t>2563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โดยบริษัทแห่งหนึ่งได้ยื่นฟ้องบริษัทต่อศาลแพ่งในข้อหาผิดสัญญา ละเมิด และเรียกค่าเสียหาย โดยขอให้บริษัทชดใช้ค่าเสียหายเป็น</w:t>
      </w:r>
      <w:r w:rsidRPr="00194A45">
        <w:rPr>
          <w:rFonts w:asciiTheme="majorBidi" w:hAnsiTheme="majorBidi" w:cstheme="majorBidi"/>
          <w:sz w:val="30"/>
          <w:szCs w:val="30"/>
          <w:cs/>
        </w:rPr>
        <w:br/>
        <w:t xml:space="preserve">จำนวนเงินรวม </w:t>
      </w:r>
      <w:r w:rsidR="00F97EA7" w:rsidRPr="00F97EA7">
        <w:rPr>
          <w:rFonts w:asciiTheme="majorBidi" w:hAnsiTheme="majorBidi" w:cstheme="majorBidi"/>
          <w:sz w:val="30"/>
          <w:szCs w:val="30"/>
        </w:rPr>
        <w:t>22</w:t>
      </w:r>
      <w:r w:rsidRPr="00194A4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94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7</w:t>
      </w:r>
      <w:r w:rsidRPr="00194A4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ต่อปี ซึ่งบริษัทและที่ปรึกษากฎหมายของบริษัท</w:t>
      </w:r>
      <w:r w:rsidRPr="00194A45">
        <w:rPr>
          <w:rFonts w:asciiTheme="majorBidi" w:hAnsiTheme="majorBidi" w:cstheme="majorBidi"/>
          <w:sz w:val="30"/>
          <w:szCs w:val="30"/>
          <w:cs/>
        </w:rPr>
        <w:br/>
        <w:t>ได้พิจารณาข้อเท็จจริงและหลักฐานที่เกี่ยวข้องแล้วเห็นว่า บริษัทไม่มีหน้าที่ต้องชำระหนี้ตามฟ้อง รวมถึง</w:t>
      </w:r>
      <w:r w:rsidRPr="00194A45">
        <w:rPr>
          <w:rFonts w:asciiTheme="majorBidi" w:hAnsiTheme="majorBidi" w:cstheme="majorBidi"/>
          <w:sz w:val="30"/>
          <w:szCs w:val="30"/>
          <w:cs/>
        </w:rPr>
        <w:br/>
        <w:t xml:space="preserve">สิทธิเรียกร้องของโจทก์ขาดอายุความ ดังนั้น บริษัทจึงได้แต่งตั้งทนายความและยื่นคำให้การต่อสู้คดี รวมถึงได้ฟ้องแย้งเรียกเงินคืนจากโจทก์ฐานลาภมิควรได้ จำนวน </w:t>
      </w:r>
      <w:r w:rsidR="00F97EA7" w:rsidRPr="00F97EA7">
        <w:rPr>
          <w:rFonts w:asciiTheme="majorBidi" w:hAnsiTheme="majorBidi" w:cstheme="majorBidi"/>
          <w:sz w:val="30"/>
          <w:szCs w:val="30"/>
        </w:rPr>
        <w:t>8</w:t>
      </w:r>
      <w:r w:rsidRPr="00194A4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29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 ต่อมาเมื่อวันที่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16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ศาลแพ่งได้มีคำพิพากษาให้บริษัทชำระเงินจำนวน </w:t>
      </w:r>
      <w:r w:rsidR="00F97EA7" w:rsidRPr="00F97EA7">
        <w:rPr>
          <w:rFonts w:asciiTheme="majorBidi" w:hAnsiTheme="majorBidi" w:cstheme="majorBidi"/>
          <w:sz w:val="30"/>
          <w:szCs w:val="30"/>
        </w:rPr>
        <w:t>60</w:t>
      </w:r>
      <w:r w:rsidRPr="00194A45">
        <w:rPr>
          <w:rFonts w:asciiTheme="majorBidi" w:hAnsiTheme="majorBidi" w:cstheme="majorBidi"/>
          <w:sz w:val="30"/>
          <w:szCs w:val="30"/>
        </w:rPr>
        <w:t>,</w:t>
      </w:r>
      <w:r w:rsidR="00F97EA7" w:rsidRPr="00F97EA7">
        <w:rPr>
          <w:rFonts w:asciiTheme="majorBidi" w:hAnsiTheme="majorBidi" w:cstheme="majorBidi"/>
          <w:sz w:val="30"/>
          <w:szCs w:val="30"/>
        </w:rPr>
        <w:t>318</w:t>
      </w:r>
      <w:r w:rsidRPr="00194A45">
        <w:rPr>
          <w:rFonts w:asciiTheme="majorBidi" w:hAnsiTheme="majorBidi" w:cstheme="majorBidi"/>
          <w:sz w:val="30"/>
          <w:szCs w:val="30"/>
          <w:cs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54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บาท พร้อมดอกเบี้ยจนกว่าจะชำระเสร็จ (จากค่าเสียหายที่โจทก์เรียกร้องจำนวน </w:t>
      </w:r>
      <w:r w:rsidR="00F97EA7" w:rsidRPr="00F97EA7">
        <w:rPr>
          <w:rFonts w:asciiTheme="majorBidi" w:hAnsiTheme="majorBidi" w:cstheme="majorBidi"/>
          <w:sz w:val="30"/>
          <w:szCs w:val="30"/>
        </w:rPr>
        <w:t>22</w:t>
      </w:r>
      <w:r w:rsidRPr="00194A45">
        <w:rPr>
          <w:rFonts w:asciiTheme="majorBidi" w:hAnsiTheme="majorBidi" w:cstheme="majorBidi"/>
          <w:sz w:val="30"/>
          <w:szCs w:val="30"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94</w:t>
      </w:r>
      <w:r w:rsidRPr="00194A45">
        <w:rPr>
          <w:rFonts w:asciiTheme="majorBidi" w:hAnsiTheme="majorBidi" w:cstheme="majorBidi"/>
          <w:sz w:val="30"/>
          <w:szCs w:val="30"/>
          <w:cs/>
        </w:rPr>
        <w:t xml:space="preserve"> ล้านบาท) และพิพากษายกฟ้องแย้งของบริษัท อย่างไรก็ตาม คดีนี้ยัง</w:t>
      </w:r>
      <w:r w:rsidRPr="00A75768">
        <w:rPr>
          <w:rFonts w:asciiTheme="majorBidi" w:hAnsiTheme="majorBidi" w:cstheme="majorBidi"/>
          <w:sz w:val="30"/>
          <w:szCs w:val="30"/>
          <w:cs/>
        </w:rPr>
        <w:t xml:space="preserve">ไม่ถึงที่สุด </w:t>
      </w:r>
      <w:r w:rsidR="00581B75" w:rsidRPr="00A75768">
        <w:rPr>
          <w:rFonts w:ascii="Angsana New" w:hAnsi="Angsana New" w:hint="cs"/>
          <w:sz w:val="30"/>
          <w:szCs w:val="30"/>
          <w:cs/>
        </w:rPr>
        <w:t xml:space="preserve">เนื่องจากทั้งโจทก์ได้ใช้สิทธิยื่นอุทธรณ์เมื่อวันที่ </w:t>
      </w:r>
      <w:r w:rsidR="00F97EA7" w:rsidRPr="00A75768">
        <w:rPr>
          <w:rFonts w:ascii="Angsana New" w:hAnsi="Angsana New" w:hint="cs"/>
          <w:sz w:val="30"/>
          <w:szCs w:val="30"/>
        </w:rPr>
        <w:t>10</w:t>
      </w:r>
      <w:r w:rsidR="00581B75" w:rsidRPr="00A75768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F97EA7" w:rsidRPr="00A75768">
        <w:rPr>
          <w:rFonts w:ascii="Angsana New" w:hAnsi="Angsana New" w:hint="cs"/>
          <w:sz w:val="30"/>
          <w:szCs w:val="30"/>
        </w:rPr>
        <w:t>2565</w:t>
      </w:r>
    </w:p>
    <w:p w14:paraId="05F1C111" w14:textId="77777777" w:rsidR="00BA0FAF" w:rsidRPr="00194A45" w:rsidRDefault="00BA0FAF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0888B9D" w14:textId="509ECBEF" w:rsidR="00BA0FAF" w:rsidRPr="00194A45" w:rsidRDefault="00BA0FAF" w:rsidP="00ED2F13">
      <w:pPr>
        <w:pStyle w:val="BodyText2"/>
        <w:numPr>
          <w:ilvl w:val="0"/>
          <w:numId w:val="26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194A45">
        <w:rPr>
          <w:rFonts w:asciiTheme="majorBidi" w:hAnsiTheme="majorBidi" w:cstheme="majorBidi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F97EA7" w:rsidRPr="00F97EA7">
        <w:rPr>
          <w:rFonts w:asciiTheme="majorBidi" w:hAnsiTheme="majorBidi" w:cstheme="majorBidi"/>
          <w:sz w:val="30"/>
          <w:szCs w:val="30"/>
        </w:rPr>
        <w:t>2564</w:t>
      </w:r>
    </w:p>
    <w:p w14:paraId="4160F05C" w14:textId="77777777" w:rsidR="00BA0FAF" w:rsidRPr="00194A45" w:rsidRDefault="00BA0FAF" w:rsidP="00BA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EF1C9AC" w14:textId="22B2FEBE" w:rsidR="00BA0FAF" w:rsidRPr="00442CA1" w:rsidRDefault="00BA0FAF" w:rsidP="00194A45">
      <w:pPr>
        <w:pStyle w:val="BodyText2"/>
        <w:tabs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28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F97EA7" w:rsidRPr="00F97EA7">
        <w:rPr>
          <w:rFonts w:asciiTheme="majorBidi" w:hAnsiTheme="majorBidi" w:cstheme="majorBidi"/>
          <w:sz w:val="30"/>
          <w:szCs w:val="30"/>
        </w:rPr>
        <w:t>2564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โดยบริษัทแห่งหนึ่งได้ยื่นฟ้องบริษัทต่อศาลแพ่งในข้อหาละเมิด ผิดสัญญา ผิดคำมั่น และเรียกค่าเสียหาย โดยขอให้บริษัทชดใช้ค่าเสียหายเป็นจำนวนเงินรวม </w:t>
      </w:r>
      <w:r w:rsidR="00F97EA7" w:rsidRPr="00F97EA7">
        <w:rPr>
          <w:rFonts w:asciiTheme="majorBidi" w:hAnsiTheme="majorBidi" w:cstheme="majorBidi"/>
          <w:sz w:val="30"/>
          <w:szCs w:val="30"/>
        </w:rPr>
        <w:t>449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77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F97EA7" w:rsidRPr="00F97EA7">
        <w:rPr>
          <w:rFonts w:asciiTheme="majorBidi" w:hAnsiTheme="majorBidi" w:cstheme="majorBidi"/>
          <w:sz w:val="30"/>
          <w:szCs w:val="30"/>
        </w:rPr>
        <w:t>7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F97EA7" w:rsidRPr="00F97EA7">
        <w:rPr>
          <w:rFonts w:asciiTheme="majorBidi" w:hAnsiTheme="majorBidi" w:cstheme="majorBidi"/>
          <w:sz w:val="30"/>
          <w:szCs w:val="30"/>
        </w:rPr>
        <w:t>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ซึ่งบริษัทและที่ปรึกษากฎหมายของบริษัทได้พิจารณาข้อเท็จจริงและหลักฐานที่เกี่ยวข้องแล้ว เห็นว่าประเด็นแห่งคดีนี้เป็นประเด็นเดียวกับคดีที่บริษัทเคยยื่นฟ้องบริษัทดังกล่าว และบริษัทไม่ได้กระทำละเมิดและผิดสัญญาต่อโจทก์ตามที่กล่าวอ้างในฟ้อง ดังนั้น บริษัทจึงได้แต่งตั้งทนายความและยื่นคำให้การต่อสู้คดี ต่อมาเมื่อวันที่ </w:t>
      </w:r>
      <w:r w:rsidR="00F97EA7" w:rsidRPr="00F97EA7">
        <w:rPr>
          <w:rFonts w:asciiTheme="majorBidi" w:hAnsiTheme="majorBidi" w:cstheme="majorBidi"/>
          <w:sz w:val="30"/>
          <w:szCs w:val="30"/>
        </w:rPr>
        <w:t>21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F97EA7" w:rsidRPr="00F97EA7">
        <w:rPr>
          <w:rFonts w:asciiTheme="majorBidi" w:hAnsiTheme="majorBidi" w:cstheme="majorBidi"/>
          <w:sz w:val="30"/>
          <w:szCs w:val="30"/>
        </w:rPr>
        <w:t>2565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ศาลแพ่งได้มีคำพิพากษายกฟ้อง อย่างไรก็</w:t>
      </w:r>
      <w:r w:rsidRPr="004A318C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ตาม คดียังไม่ถึงที่สุด </w:t>
      </w:r>
      <w:r w:rsidRPr="004A318C">
        <w:rPr>
          <w:rFonts w:asciiTheme="majorBidi" w:hAnsiTheme="majorBidi"/>
          <w:sz w:val="30"/>
          <w:szCs w:val="30"/>
          <w:cs/>
          <w:lang w:val="en-GB"/>
        </w:rPr>
        <w:t xml:space="preserve">เนื่องจากทั้งโจทก์และบริษัทได้ใช้สิทธิยื่นอุทธรณ์เมื่อวันที่ </w:t>
      </w:r>
      <w:r w:rsidR="00F97EA7" w:rsidRPr="00F97EA7">
        <w:rPr>
          <w:rFonts w:asciiTheme="majorBidi" w:hAnsiTheme="majorBidi"/>
          <w:sz w:val="30"/>
          <w:szCs w:val="30"/>
        </w:rPr>
        <w:t>21</w:t>
      </w:r>
      <w:r w:rsidRPr="004A318C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F97EA7" w:rsidRPr="00F97EA7">
        <w:rPr>
          <w:rFonts w:asciiTheme="majorBidi" w:hAnsiTheme="majorBidi"/>
          <w:sz w:val="30"/>
          <w:szCs w:val="30"/>
        </w:rPr>
        <w:t>2565</w:t>
      </w:r>
      <w:r w:rsidRPr="004A318C">
        <w:rPr>
          <w:rFonts w:asciiTheme="majorBidi" w:hAnsiTheme="majorBidi"/>
          <w:sz w:val="30"/>
          <w:szCs w:val="30"/>
          <w:cs/>
          <w:lang w:val="en-GB"/>
        </w:rPr>
        <w:t xml:space="preserve"> และ </w:t>
      </w:r>
      <w:r w:rsidR="00F97EA7" w:rsidRPr="00F97EA7">
        <w:rPr>
          <w:rFonts w:asciiTheme="majorBidi" w:hAnsiTheme="majorBidi"/>
          <w:sz w:val="30"/>
          <w:szCs w:val="30"/>
        </w:rPr>
        <w:t>20</w:t>
      </w:r>
      <w:r w:rsidRPr="004A318C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F97EA7" w:rsidRPr="00F97EA7">
        <w:rPr>
          <w:rFonts w:asciiTheme="majorBidi" w:hAnsiTheme="majorBidi"/>
          <w:sz w:val="30"/>
          <w:szCs w:val="30"/>
        </w:rPr>
        <w:t>2565</w:t>
      </w:r>
      <w:r w:rsidRPr="004A318C">
        <w:rPr>
          <w:rFonts w:asciiTheme="majorBidi" w:hAnsiTheme="majorBidi"/>
          <w:sz w:val="30"/>
          <w:szCs w:val="30"/>
          <w:cs/>
          <w:lang w:val="en-GB"/>
        </w:rPr>
        <w:t xml:space="preserve"> ตามลำดับ</w:t>
      </w:r>
    </w:p>
    <w:p w14:paraId="19BB157E" w14:textId="77777777" w:rsidR="008B4D4B" w:rsidRPr="00FA2792" w:rsidRDefault="008B4D4B" w:rsidP="008B4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36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29356CF0" w14:textId="77777777" w:rsidR="008A6E31" w:rsidRDefault="008A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b/>
          <w:bCs/>
          <w:cs/>
        </w:rPr>
        <w:br w:type="page"/>
      </w:r>
    </w:p>
    <w:p w14:paraId="7DF9C206" w14:textId="0A3B8A4D" w:rsidR="00EE3FC0" w:rsidRPr="007C2699" w:rsidRDefault="009E787D" w:rsidP="0008365F">
      <w:pPr>
        <w:pStyle w:val="NFS1"/>
        <w:ind w:left="540" w:hanging="540"/>
        <w:rPr>
          <w:rFonts w:asciiTheme="majorBidi" w:hAnsiTheme="majorBidi" w:cstheme="majorBidi"/>
          <w:b/>
          <w:bCs/>
        </w:rPr>
      </w:pPr>
      <w:r w:rsidRPr="007C2699">
        <w:rPr>
          <w:b/>
          <w:bCs/>
          <w:cs/>
        </w:rPr>
        <w:lastRenderedPageBreak/>
        <w:t>เหตุการณ์ภายหลังรอบระยะเวลารายงาน</w:t>
      </w:r>
    </w:p>
    <w:p w14:paraId="36DBB55A" w14:textId="28C446AB" w:rsidR="0046580C" w:rsidRDefault="0046580C" w:rsidP="00465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5F6B56DF" w14:textId="457F0347" w:rsidR="001F438E" w:rsidRPr="007F7C34" w:rsidRDefault="001F438E" w:rsidP="001F438E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  <w:lang w:val="en-US" w:bidi="th-TH"/>
        </w:rPr>
      </w:pPr>
      <w:r w:rsidRPr="007F7C3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ในการประชุม</w:t>
      </w:r>
      <w:r w:rsidR="00B47891" w:rsidRPr="007F7C3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คณะกรรมการบริษัทเมื่อวันที่ </w:t>
      </w:r>
      <w:r w:rsidR="00B47891" w:rsidRPr="007F7C34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10 </w:t>
      </w:r>
      <w:r w:rsidR="00B47891" w:rsidRPr="007F7C3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กุมภาพันธ์ </w:t>
      </w:r>
      <w:r w:rsidR="00B47891" w:rsidRPr="007F7C34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7C2699">
        <w:rPr>
          <w:rFonts w:ascii="Angsana New" w:hAnsi="Angsana New"/>
          <w:color w:val="000000"/>
          <w:sz w:val="30"/>
          <w:szCs w:val="30"/>
          <w:lang w:val="en-US" w:bidi="th-TH"/>
        </w:rPr>
        <w:t>6</w:t>
      </w:r>
      <w:r w:rsidR="00B47891" w:rsidRPr="007F7C34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B47891" w:rsidRPr="007F7C3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ที่ประชุมได้มีมติ</w:t>
      </w:r>
      <w:r w:rsidR="007C26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เห็นชอบ</w:t>
      </w:r>
      <w:r w:rsidR="00815CEB" w:rsidRPr="007F7C3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ให้เสนอที่ประชุมสามัญ</w:t>
      </w:r>
      <w:r w:rsidR="007F7C34">
        <w:rPr>
          <w:rFonts w:ascii="Angsana New" w:hAnsi="Angsana New"/>
          <w:color w:val="000000"/>
          <w:sz w:val="30"/>
          <w:szCs w:val="30"/>
          <w:lang w:val="en-US" w:bidi="th-TH"/>
        </w:rPr>
        <w:br/>
      </w:r>
      <w:r w:rsidR="00815CEB" w:rsidRPr="007F7C3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ผู้ถือหุ้นเพื่ออนุมัติการจัดสรรทุนสำรองตามกฎหมายและการจ่ายเงินปันผลประจำปี </w:t>
      </w:r>
      <w:r w:rsidR="00815CEB" w:rsidRPr="007F7C34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2565 </w:t>
      </w:r>
      <w:r w:rsidR="00815CEB" w:rsidRPr="007F7C3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ในอัตราหุ้นละ</w:t>
      </w:r>
      <w:r w:rsidR="007C26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7C26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0.50 </w:t>
      </w:r>
      <w:r w:rsidR="00815CEB" w:rsidRPr="007F7C3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บาท เป็น</w:t>
      </w:r>
      <w:r w:rsidR="007C26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เงินจำนวนประมาณ </w:t>
      </w:r>
      <w:r w:rsidR="007C26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511.8 </w:t>
      </w:r>
      <w:r w:rsidR="00815CEB" w:rsidRPr="007F7C3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</w:t>
      </w:r>
      <w:r w:rsidR="007C26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="007C26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ซึ่งบริษัทได้จ่ายเงินปันผลระหว่างกาลไปแล้วในอัตราหุ้นละ </w:t>
      </w:r>
      <w:r w:rsidR="007C26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0.25 </w:t>
      </w:r>
      <w:r w:rsidR="007C26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 เป็นจำนวนเงิน </w:t>
      </w:r>
      <w:r w:rsidR="007C26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255.9 </w:t>
      </w:r>
      <w:r w:rsidR="007C26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เมื่อวันที่ </w:t>
      </w:r>
      <w:r w:rsidR="007C26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6 </w:t>
      </w:r>
      <w:r w:rsidR="007C26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กันยายน </w:t>
      </w:r>
      <w:r w:rsidR="007C26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2565 </w:t>
      </w:r>
      <w:r w:rsidR="007C26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และจ่ายเงินปันผลคงเหลือในอัตราหุ้นละ </w:t>
      </w:r>
      <w:r w:rsidR="007C26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0.25 </w:t>
      </w:r>
      <w:r w:rsidR="007C26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 เป็นจำนวนเงิน </w:t>
      </w:r>
      <w:r w:rsidR="007C2699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255.9 </w:t>
      </w:r>
      <w:r w:rsidR="007C26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ให้แก่ผู้ถือหุ้นเฉพาะผู้ที่มีสิทธิรับเงินปันผล ทั้งนี้ การจ่ายเงินปัน</w:t>
      </w:r>
      <w:r w:rsidR="002536A2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ผ</w:t>
      </w:r>
      <w:r w:rsidR="007C2699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ลดังกล่าวขึ้นอยู่กับการอนุมัติจากที่ประชุมสามัญผู้ถือหุ้น</w:t>
      </w:r>
    </w:p>
    <w:p w14:paraId="778383E2" w14:textId="77777777" w:rsidR="00B47891" w:rsidRDefault="00B47891" w:rsidP="001F438E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CD7D95A" w14:textId="4FBA1342" w:rsidR="0046580C" w:rsidRPr="001F438E" w:rsidRDefault="0046580C" w:rsidP="00465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highlight w:val="yellow"/>
          <w:lang w:val="en-GB"/>
        </w:rPr>
      </w:pPr>
    </w:p>
    <w:p w14:paraId="0CA4CA13" w14:textId="5BCFDDE7" w:rsidR="00FE621C" w:rsidRPr="00E30771" w:rsidRDefault="00FE621C" w:rsidP="0019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FE621C" w:rsidRPr="00E30771" w:rsidSect="002978A4">
      <w:headerReference w:type="default" r:id="rId32"/>
      <w:footerReference w:type="even" r:id="rId33"/>
      <w:footerReference w:type="default" r:id="rId34"/>
      <w:pgSz w:w="11907" w:h="16840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8AA65" w14:textId="77777777" w:rsidR="0050037B" w:rsidRDefault="0050037B" w:rsidP="004956B4">
      <w:r>
        <w:separator/>
      </w:r>
    </w:p>
  </w:endnote>
  <w:endnote w:type="continuationSeparator" w:id="0">
    <w:p w14:paraId="5C8E4082" w14:textId="77777777" w:rsidR="0050037B" w:rsidRDefault="0050037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156FF" w14:textId="5C89A294" w:rsidR="008D22D9" w:rsidRDefault="008D22D9" w:rsidP="006A2B55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  <w:p w14:paraId="4D2344E2" w14:textId="34883537" w:rsidR="008D22D9" w:rsidRPr="002C2265" w:rsidRDefault="008D22D9" w:rsidP="002C2265">
    <w:pPr>
      <w:pStyle w:val="Footer"/>
      <w:jc w:val="right"/>
      <w:rPr>
        <w:rFonts w:ascii="Angsana New" w:hAnsi="Angsana New"/>
        <w:sz w:val="28"/>
        <w:szCs w:val="28"/>
      </w:rPr>
    </w:pPr>
    <w:r w:rsidRPr="002C2265">
      <w:rPr>
        <w:rFonts w:ascii="Angsana New" w:hAnsi="Angsana New"/>
        <w:sz w:val="28"/>
        <w:szCs w:val="28"/>
        <w:cs/>
      </w:rPr>
      <w:fldChar w:fldCharType="begin"/>
    </w:r>
    <w:r w:rsidRPr="002C2265">
      <w:rPr>
        <w:rFonts w:ascii="Angsana New" w:hAnsi="Angsana New"/>
        <w:sz w:val="28"/>
        <w:szCs w:val="28"/>
        <w:cs/>
      </w:rPr>
      <w:instrText xml:space="preserve"> </w:instrText>
    </w:r>
    <w:r w:rsidRPr="002C2265">
      <w:rPr>
        <w:rFonts w:ascii="Angsana New" w:hAnsi="Angsana New"/>
        <w:sz w:val="28"/>
        <w:szCs w:val="28"/>
      </w:rPr>
      <w:instrText>FILENAME   \* MERGEFORMAT</w:instrText>
    </w:r>
    <w:r w:rsidRPr="002C2265">
      <w:rPr>
        <w:rFonts w:ascii="Angsana New" w:hAnsi="Angsana New"/>
        <w:sz w:val="28"/>
        <w:szCs w:val="28"/>
        <w:cs/>
      </w:rPr>
      <w:instrText xml:space="preserve"> </w:instrText>
    </w:r>
    <w:r w:rsidRPr="002C2265">
      <w:rPr>
        <w:rFonts w:ascii="Angsana New" w:hAnsi="Angsana New"/>
        <w:sz w:val="28"/>
        <w:szCs w:val="28"/>
        <w:cs/>
      </w:rPr>
      <w:fldChar w:fldCharType="separate"/>
    </w:r>
    <w:r w:rsidR="00574AE2">
      <w:rPr>
        <w:rFonts w:ascii="Angsana New" w:hAnsi="Angsana New"/>
        <w:noProof/>
        <w:sz w:val="28"/>
        <w:szCs w:val="28"/>
        <w:cs/>
      </w:rPr>
      <w:t xml:space="preserve">2022 </w:t>
    </w:r>
    <w:r w:rsidR="00574AE2">
      <w:rPr>
        <w:rFonts w:ascii="Angsana New" w:hAnsi="Angsana New"/>
        <w:noProof/>
        <w:sz w:val="28"/>
        <w:szCs w:val="28"/>
      </w:rPr>
      <w:t>Dec-FSA-GGC -</w:t>
    </w:r>
    <w:r w:rsidR="00574AE2">
      <w:rPr>
        <w:rFonts w:ascii="Angsana New" w:hAnsi="Angsana New"/>
        <w:noProof/>
        <w:sz w:val="28"/>
        <w:szCs w:val="28"/>
        <w:cs/>
      </w:rPr>
      <w:t>12</w:t>
    </w:r>
    <w:r w:rsidR="00574AE2">
      <w:rPr>
        <w:rFonts w:ascii="Angsana New" w:hAnsi="Angsana New"/>
        <w:noProof/>
        <w:sz w:val="28"/>
        <w:szCs w:val="28"/>
      </w:rPr>
      <w:t>t NFS v</w:t>
    </w:r>
    <w:r w:rsidR="00574AE2">
      <w:rPr>
        <w:rFonts w:ascii="Angsana New" w:hAnsi="Angsana New"/>
        <w:noProof/>
        <w:sz w:val="28"/>
        <w:szCs w:val="28"/>
        <w:cs/>
      </w:rPr>
      <w:t>10</w:t>
    </w:r>
    <w:r w:rsidRPr="002C2265">
      <w:rPr>
        <w:rFonts w:ascii="Angsana New" w:hAnsi="Angsana New"/>
        <w:sz w:val="28"/>
        <w:szCs w:val="28"/>
        <w:cs/>
      </w:rPr>
      <w:fldChar w:fldCharType="end"/>
    </w:r>
    <w:r w:rsidRPr="002C2265">
      <w:rPr>
        <w:rFonts w:ascii="Angsana New" w:hAnsi="Angsana New"/>
        <w:sz w:val="28"/>
        <w:szCs w:val="28"/>
        <w:cs/>
      </w:rPr>
      <w:t xml:space="preserve">  </w:t>
    </w:r>
    <w:r w:rsidR="00F97EA7" w:rsidRPr="00F97EA7">
      <w:rPr>
        <w:rFonts w:ascii="Angsana New" w:hAnsi="Angsana New"/>
        <w:sz w:val="28"/>
        <w:szCs w:val="28"/>
      </w:rPr>
      <w:t>10</w:t>
    </w:r>
    <w:r w:rsidRPr="002C2265">
      <w:rPr>
        <w:rFonts w:ascii="Angsana New" w:hAnsi="Angsana New"/>
        <w:sz w:val="28"/>
        <w:szCs w:val="28"/>
      </w:rPr>
      <w:t>/</w:t>
    </w:r>
    <w:r w:rsidR="00F97EA7" w:rsidRPr="00F97EA7">
      <w:rPr>
        <w:rFonts w:ascii="Angsana New" w:hAnsi="Angsana New"/>
        <w:sz w:val="28"/>
        <w:szCs w:val="28"/>
      </w:rPr>
      <w:t>11</w:t>
    </w:r>
    <w:r w:rsidRPr="002C2265">
      <w:rPr>
        <w:rFonts w:ascii="Angsana New" w:hAnsi="Angsana New"/>
        <w:sz w:val="28"/>
        <w:szCs w:val="28"/>
      </w:rPr>
      <w:t>/</w:t>
    </w:r>
    <w:r w:rsidR="00F97EA7" w:rsidRPr="00F97EA7">
      <w:rPr>
        <w:rFonts w:ascii="Angsana New" w:hAnsi="Angsana New"/>
        <w:sz w:val="28"/>
        <w:szCs w:val="28"/>
      </w:rPr>
      <w:t>2020</w:t>
    </w:r>
    <w:r w:rsidRPr="002C2265">
      <w:rPr>
        <w:rFonts w:ascii="Angsana New" w:hAnsi="Angsana New"/>
        <w:sz w:val="28"/>
        <w:szCs w:val="28"/>
      </w:rPr>
      <w:t xml:space="preserve"> </w:t>
    </w:r>
    <w:r w:rsidR="00F97EA7" w:rsidRPr="00F97EA7">
      <w:rPr>
        <w:rFonts w:ascii="Angsana New" w:hAnsi="Angsana New"/>
        <w:sz w:val="28"/>
        <w:szCs w:val="28"/>
      </w:rPr>
      <w:t>01</w:t>
    </w:r>
    <w:r w:rsidRPr="002C2265">
      <w:rPr>
        <w:rFonts w:ascii="Angsana New" w:hAnsi="Angsana New"/>
        <w:sz w:val="28"/>
        <w:szCs w:val="28"/>
      </w:rPr>
      <w:t>:</w:t>
    </w:r>
    <w:r w:rsidR="00F97EA7" w:rsidRPr="00F97EA7">
      <w:rPr>
        <w:rFonts w:ascii="Angsana New" w:hAnsi="Angsana New"/>
        <w:sz w:val="28"/>
        <w:szCs w:val="28"/>
      </w:rPr>
      <w:t>15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F9513" w14:textId="04A41778" w:rsidR="00095E39" w:rsidRDefault="00095E39" w:rsidP="006F2E99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5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B78D" w14:textId="512E4076" w:rsidR="00095E39" w:rsidRDefault="00095E39" w:rsidP="006F2E99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5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52B0A" w14:textId="24D59085" w:rsidR="00095E39" w:rsidRDefault="00095E3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8E08A" w14:textId="32B05CA3" w:rsidR="008D22D9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tab/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2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cs="Times New Roman"/>
        <w:b w:val="0"/>
        <w:sz w:val="24"/>
        <w:szCs w:val="24"/>
        <w:lang w:val="en-US" w:bidi="th-TH"/>
      </w:rPr>
      <w:tab/>
    </w:r>
  </w:p>
  <w:p w14:paraId="09FADF49" w14:textId="6802739F" w:rsidR="008D22D9" w:rsidRPr="00F66B2D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0"/>
        <w:lang w:val="en-US" w:bidi="th-TH"/>
      </w:rPr>
    </w:pPr>
    <w:r w:rsidRPr="00F66B2D">
      <w:rPr>
        <w:rFonts w:cs="Times New Roman"/>
        <w:b w:val="0"/>
        <w:sz w:val="20"/>
        <w:lang w:val="en-US" w:bidi="th-TH"/>
      </w:rPr>
      <w:fldChar w:fldCharType="begin"/>
    </w:r>
    <w:r w:rsidRPr="00F66B2D">
      <w:rPr>
        <w:rFonts w:cs="Times New Roman"/>
        <w:b w:val="0"/>
        <w:sz w:val="20"/>
        <w:lang w:val="en-US" w:bidi="th-TH"/>
      </w:rPr>
      <w:instrText xml:space="preserve"> FILENAME   \* MERGEFORMAT </w:instrText>
    </w:r>
    <w:r w:rsidRPr="00F66B2D">
      <w:rPr>
        <w:rFonts w:cs="Times New Roman"/>
        <w:b w:val="0"/>
        <w:sz w:val="20"/>
        <w:lang w:val="en-US" w:bidi="th-TH"/>
      </w:rPr>
      <w:fldChar w:fldCharType="separate"/>
    </w:r>
    <w:r w:rsidR="00574AE2">
      <w:rPr>
        <w:rFonts w:cs="Times New Roman"/>
        <w:b w:val="0"/>
        <w:noProof/>
        <w:sz w:val="20"/>
        <w:lang w:val="en-US" w:bidi="th-TH"/>
      </w:rPr>
      <w:t>2022 Dec-FSA-GGC -12t NFS v10</w:t>
    </w:r>
    <w:r w:rsidRPr="00F66B2D">
      <w:rPr>
        <w:rFonts w:cs="Times New Roman"/>
        <w:b w:val="0"/>
        <w:sz w:val="20"/>
        <w:lang w:val="en-US" w:bidi="th-TH"/>
      </w:rPr>
      <w:fldChar w:fldCharType="end"/>
    </w:r>
    <w:r w:rsidRPr="00F66B2D">
      <w:rPr>
        <w:rFonts w:cs="Times New Roman"/>
        <w:b w:val="0"/>
        <w:sz w:val="20"/>
        <w:lang w:val="en-US" w:bidi="th-TH"/>
      </w:rPr>
      <w:t xml:space="preserve">    </w:t>
    </w:r>
    <w:r w:rsidR="00F97EA7" w:rsidRPr="00F97EA7">
      <w:rPr>
        <w:rFonts w:cs="Times New Roman"/>
        <w:b w:val="0"/>
        <w:sz w:val="20"/>
        <w:lang w:val="en-US" w:bidi="th-TH"/>
      </w:rPr>
      <w:t>10</w:t>
    </w:r>
    <w:r>
      <w:rPr>
        <w:rFonts w:cs="Times New Roman"/>
        <w:b w:val="0"/>
        <w:sz w:val="20"/>
        <w:lang w:val="en-US" w:bidi="th-TH"/>
      </w:rPr>
      <w:t>/</w:t>
    </w:r>
    <w:r w:rsidR="00F97EA7" w:rsidRPr="00F97EA7">
      <w:rPr>
        <w:rFonts w:cs="Times New Roman"/>
        <w:b w:val="0"/>
        <w:sz w:val="20"/>
        <w:lang w:val="en-US" w:bidi="th-TH"/>
      </w:rPr>
      <w:t>11</w:t>
    </w:r>
    <w:r>
      <w:rPr>
        <w:rFonts w:cs="Times New Roman"/>
        <w:b w:val="0"/>
        <w:sz w:val="20"/>
        <w:lang w:val="en-US" w:bidi="th-TH"/>
      </w:rPr>
      <w:t>/</w:t>
    </w:r>
    <w:r w:rsidR="00F97EA7" w:rsidRPr="00F97EA7">
      <w:rPr>
        <w:rFonts w:cs="Times New Roman"/>
        <w:b w:val="0"/>
        <w:sz w:val="20"/>
        <w:lang w:val="en-US" w:bidi="th-TH"/>
      </w:rPr>
      <w:t>2020</w:t>
    </w:r>
    <w:r>
      <w:rPr>
        <w:rFonts w:cs="Times New Roman"/>
        <w:b w:val="0"/>
        <w:sz w:val="20"/>
        <w:lang w:val="en-US" w:bidi="th-TH"/>
      </w:rPr>
      <w:t xml:space="preserve"> </w:t>
    </w:r>
    <w:r w:rsidR="00F97EA7" w:rsidRPr="00F97EA7">
      <w:rPr>
        <w:rFonts w:cs="Times New Roman"/>
        <w:b w:val="0"/>
        <w:sz w:val="20"/>
        <w:lang w:val="en-US" w:bidi="th-TH"/>
      </w:rPr>
      <w:t>01</w:t>
    </w:r>
    <w:r>
      <w:rPr>
        <w:rFonts w:cs="Times New Roman"/>
        <w:b w:val="0"/>
        <w:sz w:val="20"/>
        <w:lang w:val="en-US" w:bidi="th-TH"/>
      </w:rPr>
      <w:t>:</w:t>
    </w:r>
    <w:r w:rsidR="00F97EA7" w:rsidRPr="00F97EA7">
      <w:rPr>
        <w:rFonts w:cs="Times New Roman"/>
        <w:b w:val="0"/>
        <w:sz w:val="20"/>
        <w:lang w:val="en-US" w:bidi="th-TH"/>
      </w:rPr>
      <w:t>07</w:t>
    </w:r>
  </w:p>
  <w:p w14:paraId="78549C21" w14:textId="77777777" w:rsidR="008D22D9" w:rsidRPr="009D2126" w:rsidRDefault="008D22D9" w:rsidP="00214564">
    <w:pPr>
      <w:pStyle w:val="acctmainheading"/>
      <w:tabs>
        <w:tab w:val="center" w:pos="4320"/>
        <w:tab w:val="right" w:pos="9540"/>
      </w:tabs>
      <w:spacing w:after="0" w:line="240" w:lineRule="atLeast"/>
      <w:rPr>
        <w:rFonts w:cs="Times New Roman"/>
        <w:b w:val="0"/>
        <w:sz w:val="24"/>
        <w:szCs w:val="24"/>
        <w:lang w:val="en-US" w:bidi="th-TH"/>
      </w:rPr>
    </w:pPr>
  </w:p>
  <w:p w14:paraId="60F6890F" w14:textId="77777777" w:rsidR="008D22D9" w:rsidRDefault="008D22D9" w:rsidP="005B47A1">
    <w:pPr>
      <w:pStyle w:val="Footer"/>
    </w:pPr>
  </w:p>
  <w:p w14:paraId="6CF4F404" w14:textId="77777777" w:rsidR="008D22D9" w:rsidRDefault="008D22D9" w:rsidP="005B47A1">
    <w:pPr>
      <w:pStyle w:val="Footer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DAB44" w14:textId="4C302BA1" w:rsidR="008D22D9" w:rsidRDefault="008D22D9" w:rsidP="00214A20">
    <w:pPr>
      <w:pStyle w:val="acctmainheading"/>
      <w:tabs>
        <w:tab w:val="center" w:pos="4320"/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9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4AA8" w14:textId="624B8CA8" w:rsidR="008D22D9" w:rsidRDefault="008D22D9" w:rsidP="00EE0A06">
    <w:pPr>
      <w:pStyle w:val="acctmainheading"/>
      <w:tabs>
        <w:tab w:val="center" w:pos="5040"/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7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176D4" w14:textId="13CA4CB8" w:rsidR="008D22D9" w:rsidRDefault="008D22D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7FEE" w14:textId="3084CC72" w:rsidR="008D22D9" w:rsidRPr="009D2126" w:rsidRDefault="008D22D9" w:rsidP="00214564">
    <w:pPr>
      <w:pStyle w:val="acctmainheading"/>
      <w:tabs>
        <w:tab w:val="center" w:pos="7740"/>
        <w:tab w:val="right" w:pos="14310"/>
      </w:tabs>
      <w:spacing w:after="0" w:line="240" w:lineRule="atLeast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tab/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0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cs="Times New Roman"/>
        <w:b w:val="0"/>
        <w:sz w:val="24"/>
        <w:szCs w:val="24"/>
        <w:lang w:val="en-US" w:bidi="th-TH"/>
      </w:rPr>
      <w:tab/>
    </w:r>
    <w:r w:rsidRPr="009D2126">
      <w:rPr>
        <w:rFonts w:cs="Times New Roman"/>
        <w:b w:val="0"/>
        <w:sz w:val="24"/>
        <w:szCs w:val="24"/>
        <w:cs/>
        <w:lang w:val="en-US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68796" w14:textId="057AE9F8" w:rsidR="00095E39" w:rsidRDefault="00095E3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0B5A3" w14:textId="3C05FD28" w:rsidR="00A55CF2" w:rsidRPr="009D2126" w:rsidRDefault="00A55CF2" w:rsidP="00A55CF2">
    <w:pPr>
      <w:pStyle w:val="acctmainheading"/>
      <w:tabs>
        <w:tab w:val="center" w:pos="7740"/>
        <w:tab w:val="right" w:pos="14310"/>
      </w:tabs>
      <w:spacing w:after="0" w:line="240" w:lineRule="atLeast"/>
      <w:jc w:val="center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0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E398" w14:textId="0E7A146D" w:rsidR="008D22D9" w:rsidRPr="009D2126" w:rsidRDefault="008D22D9" w:rsidP="005B7EF8">
    <w:pPr>
      <w:pStyle w:val="acctmainheading"/>
      <w:tabs>
        <w:tab w:val="right" w:pos="9243"/>
        <w:tab w:val="right" w:pos="15480"/>
      </w:tabs>
      <w:spacing w:after="0" w:line="240" w:lineRule="atLeast"/>
      <w:ind w:firstLine="4320"/>
      <w:jc w:val="center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0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ascii="Angsana New" w:hAnsi="Angsana New"/>
        <w:b w:val="0"/>
        <w:sz w:val="32"/>
        <w:szCs w:val="32"/>
        <w:lang w:val="en-US" w:bidi="th-TH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AD05D" w14:textId="1864DCB1" w:rsidR="008D22D9" w:rsidRDefault="008D22D9" w:rsidP="006F2E99">
    <w:pPr>
      <w:pStyle w:val="acctmainheading"/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5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3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96154" w14:textId="0BA76B21" w:rsidR="00095E39" w:rsidRDefault="00095E39" w:rsidP="0019537C">
    <w:pPr>
      <w:pStyle w:val="acctmainheading"/>
      <w:tabs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4</w:t>
    </w:r>
    <w:r w:rsidR="00F97EA7" w:rsidRPr="00F97EA7">
      <w:rPr>
        <w:rFonts w:ascii="Angsana New" w:hAnsi="Angsana New"/>
        <w:b w:val="0"/>
        <w:noProof/>
        <w:sz w:val="32"/>
        <w:szCs w:val="32"/>
        <w:lang w:val="en-US" w:bidi="th-TH"/>
      </w:rPr>
      <w:t>6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A685D" w14:textId="77777777" w:rsidR="0050037B" w:rsidRDefault="0050037B" w:rsidP="004956B4">
      <w:r>
        <w:separator/>
      </w:r>
    </w:p>
  </w:footnote>
  <w:footnote w:type="continuationSeparator" w:id="0">
    <w:p w14:paraId="46953EBF" w14:textId="77777777" w:rsidR="0050037B" w:rsidRDefault="0050037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0723" w14:textId="77777777" w:rsidR="00BC0EC0" w:rsidRDefault="00BC0EC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EA72B" w14:textId="77777777" w:rsidR="00454509" w:rsidRPr="00083EBD" w:rsidRDefault="00454509" w:rsidP="00095E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0C7003CD" w14:textId="77777777" w:rsidR="00454509" w:rsidRPr="00083EBD" w:rsidRDefault="00454509" w:rsidP="00095E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404E8785" w14:textId="59BAF2F0" w:rsidR="00454509" w:rsidRDefault="0045450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2565</w:t>
    </w:r>
  </w:p>
  <w:p w14:paraId="1FB1CE10" w14:textId="77777777" w:rsidR="00454509" w:rsidRPr="00083EBD" w:rsidRDefault="0045450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8B088" w14:textId="77777777" w:rsidR="008F1C25" w:rsidRPr="00083EBD" w:rsidRDefault="008F1C25" w:rsidP="00083E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30C92926" w14:textId="77777777" w:rsidR="008F1C25" w:rsidRPr="00083EBD" w:rsidRDefault="008F1C25" w:rsidP="00083E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303C652E" w14:textId="71D248FD" w:rsidR="008F1C25" w:rsidRDefault="008F1C25" w:rsidP="00083EBD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2565</w:t>
    </w:r>
  </w:p>
  <w:p w14:paraId="18026F67" w14:textId="77777777" w:rsidR="008F1C25" w:rsidRPr="00083EBD" w:rsidRDefault="008F1C25" w:rsidP="00083EBD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8BFCA" w14:textId="77777777" w:rsidR="008F1C25" w:rsidRPr="00083EBD" w:rsidRDefault="008F1C25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14A28DFD" w14:textId="77777777" w:rsidR="008F1C25" w:rsidRPr="00083EBD" w:rsidRDefault="008F1C25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3B2DE213" w14:textId="502C7F77" w:rsidR="008F1C25" w:rsidRDefault="008F1C25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2565</w:t>
    </w:r>
  </w:p>
  <w:p w14:paraId="6A46D176" w14:textId="77777777" w:rsidR="008F1C25" w:rsidRPr="00083EBD" w:rsidRDefault="008F1C25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BE1D5" w14:textId="77777777" w:rsidR="008D22D9" w:rsidRPr="00270C0D" w:rsidRDefault="008D22D9" w:rsidP="00985BA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6740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6740F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26740F">
      <w:rPr>
        <w:rFonts w:ascii="Angsana New" w:hAnsi="Angsana New"/>
        <w:b/>
        <w:bCs/>
        <w:sz w:val="32"/>
        <w:szCs w:val="32"/>
      </w:rPr>
      <w:t xml:space="preserve"> (</w:t>
    </w:r>
    <w:r w:rsidRPr="0026740F">
      <w:rPr>
        <w:rFonts w:ascii="Angsana New" w:hAnsi="Angsana New"/>
        <w:b/>
        <w:bCs/>
        <w:sz w:val="32"/>
        <w:szCs w:val="32"/>
        <w:cs/>
      </w:rPr>
      <w:t>มหาชน)</w:t>
    </w:r>
    <w:r w:rsidRPr="0026740F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 w:rsidRPr="0011053B"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3C391A8" w14:textId="77777777" w:rsidR="008D22D9" w:rsidRPr="00FA7747" w:rsidRDefault="008D22D9" w:rsidP="00985B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0B79561" w14:textId="4F6B59F9" w:rsidR="008D22D9" w:rsidRPr="00BD30EC" w:rsidRDefault="008D22D9" w:rsidP="002C79B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/>
        <w:bCs/>
        <w:sz w:val="30"/>
        <w:szCs w:val="30"/>
        <w:cs/>
        <w:lang w:val="en-US" w:bidi="th-TH"/>
      </w:rPr>
      <w:t>สำหรับ</w:t>
    </w:r>
    <w:r>
      <w:rPr>
        <w:rFonts w:ascii="Angsana New" w:hAnsi="Angsana New" w:hint="cs"/>
        <w:bCs/>
        <w:sz w:val="30"/>
        <w:szCs w:val="30"/>
        <w:cs/>
        <w:lang w:val="en-US" w:bidi="th-TH"/>
      </w:rPr>
      <w:t>ปี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สิ้นสุดวันที่ </w:t>
    </w:r>
    <w:r w:rsidR="00F97EA7" w:rsidRPr="00F97EA7">
      <w:rPr>
        <w:rFonts w:ascii="Angsana New" w:hAnsi="Angsana New" w:hint="cs"/>
        <w:bCs/>
        <w:sz w:val="30"/>
        <w:szCs w:val="30"/>
        <w:lang w:val="en-US" w:bidi="th-TH"/>
      </w:rPr>
      <w:t>31</w:t>
    </w:r>
    <w:r>
      <w:rPr>
        <w:rFonts w:ascii="Angsana New" w:hAnsi="Angsana New" w:hint="cs"/>
        <w:bCs/>
        <w:sz w:val="30"/>
        <w:szCs w:val="30"/>
        <w:cs/>
        <w:lang w:val="en-US" w:bidi="th-TH"/>
      </w:rPr>
      <w:t xml:space="preserve"> ธันวาคม</w:t>
    </w:r>
    <w:r w:rsidRPr="00BD30EC">
      <w:rPr>
        <w:rFonts w:ascii="Angsana New" w:hAnsi="Angsana New"/>
        <w:bCs/>
        <w:sz w:val="30"/>
        <w:szCs w:val="30"/>
        <w:cs/>
        <w:lang w:val="en-US" w:bidi="th-TH"/>
      </w:rPr>
      <w:t xml:space="preserve"> </w:t>
    </w:r>
    <w:r w:rsidR="00F97EA7" w:rsidRPr="00F97EA7">
      <w:rPr>
        <w:rFonts w:ascii="Angsana New" w:hAnsi="Angsana New"/>
        <w:bCs/>
        <w:sz w:val="30"/>
        <w:szCs w:val="30"/>
        <w:lang w:val="en-US" w:bidi="th-TH"/>
      </w:rPr>
      <w:t>256</w:t>
    </w:r>
    <w:r w:rsidR="002219AD">
      <w:rPr>
        <w:rFonts w:ascii="Angsana New" w:hAnsi="Angsana New"/>
        <w:bCs/>
        <w:sz w:val="30"/>
        <w:szCs w:val="30"/>
        <w:lang w:val="en-US" w:bidi="th-TH"/>
      </w:rPr>
      <w:t>5</w:t>
    </w:r>
  </w:p>
  <w:p w14:paraId="1DEA5852" w14:textId="77777777" w:rsidR="008D22D9" w:rsidRPr="006329BD" w:rsidRDefault="008D22D9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0A0B3" w14:textId="77777777" w:rsidR="00095E39" w:rsidRPr="00083EBD" w:rsidRDefault="00095E39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43C1B351" w14:textId="77777777" w:rsidR="00095E39" w:rsidRPr="00083EBD" w:rsidRDefault="00095E39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908FE6B" w14:textId="478F5870" w:rsidR="00095E39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2565</w:t>
    </w:r>
  </w:p>
  <w:p w14:paraId="69154076" w14:textId="77777777" w:rsidR="00095E39" w:rsidRPr="00083EBD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13538" w14:textId="77777777" w:rsidR="00095E39" w:rsidRPr="00083EBD" w:rsidRDefault="00095E39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0D236290" w14:textId="77777777" w:rsidR="00095E39" w:rsidRPr="00083EBD" w:rsidRDefault="00095E39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2188F127" w14:textId="477F7699" w:rsidR="00095E39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2565</w:t>
    </w:r>
  </w:p>
  <w:p w14:paraId="1D98198C" w14:textId="77777777" w:rsidR="00095E39" w:rsidRPr="00083EBD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A7EE3" w14:textId="77777777" w:rsidR="00095E39" w:rsidRPr="00083EBD" w:rsidRDefault="00095E39" w:rsidP="00095E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1C7295EC" w14:textId="77777777" w:rsidR="00095E39" w:rsidRPr="00083EBD" w:rsidRDefault="00095E39" w:rsidP="00095E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2EE2ED6" w14:textId="241B9F0B" w:rsidR="00095E39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2565</w:t>
    </w:r>
  </w:p>
  <w:p w14:paraId="3687B91C" w14:textId="77777777" w:rsidR="00095E39" w:rsidRPr="00083EBD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0A10C" w14:textId="77777777" w:rsidR="00095E39" w:rsidRPr="00083EBD" w:rsidRDefault="00095E39" w:rsidP="00095E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05DF054E" w14:textId="77777777" w:rsidR="00095E39" w:rsidRPr="00083EBD" w:rsidRDefault="00095E39" w:rsidP="00095E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57DB40CD" w14:textId="7210C36F" w:rsidR="00095E39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2565</w:t>
    </w:r>
  </w:p>
  <w:p w14:paraId="1151CC8C" w14:textId="77777777" w:rsidR="00095E39" w:rsidRPr="00083EBD" w:rsidRDefault="00095E39" w:rsidP="00095E39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6044" w14:textId="77777777" w:rsidR="00095E39" w:rsidRPr="00083EBD" w:rsidRDefault="00095E39" w:rsidP="008F1C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บริษัท โกลบอลกรีนเคมิคอล จำกัด</w:t>
    </w:r>
    <w:r w:rsidRPr="00083EBD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83EBD">
      <w:rPr>
        <w:rFonts w:asciiTheme="majorBidi" w:hAnsiTheme="majorBidi" w:cstheme="majorBidi"/>
        <w:b/>
        <w:bCs/>
        <w:sz w:val="32"/>
        <w:szCs w:val="32"/>
        <w:cs/>
      </w:rPr>
      <w:t>มหาชน) และบริษัทย่อย</w:t>
    </w:r>
  </w:p>
  <w:p w14:paraId="1BB0F09D" w14:textId="77777777" w:rsidR="00095E39" w:rsidRPr="00083EBD" w:rsidRDefault="00095E39" w:rsidP="008F1C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083EBD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6E0B7DB1" w14:textId="44989E3E" w:rsidR="00095E39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083EBD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ธันวาคม </w:t>
    </w:r>
    <w:r w:rsidR="00F97EA7" w:rsidRPr="00F97EA7">
      <w:rPr>
        <w:rFonts w:asciiTheme="majorBidi" w:hAnsiTheme="majorBidi" w:cstheme="majorBidi"/>
        <w:bCs/>
        <w:sz w:val="32"/>
        <w:szCs w:val="32"/>
        <w:lang w:val="en-US" w:bidi="th-TH"/>
      </w:rPr>
      <w:t>2565</w:t>
    </w:r>
  </w:p>
  <w:p w14:paraId="49E1D427" w14:textId="77777777" w:rsidR="00095E39" w:rsidRPr="00083EBD" w:rsidRDefault="00095E39" w:rsidP="008F1C25">
    <w:pPr>
      <w:pStyle w:val="acctmainheading"/>
      <w:spacing w:after="0" w:line="240" w:lineRule="atLeast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C96F67"/>
    <w:multiLevelType w:val="hybridMultilevel"/>
    <w:tmpl w:val="C7B4FA26"/>
    <w:lvl w:ilvl="0" w:tplc="DB54B04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D460A13"/>
    <w:multiLevelType w:val="hybridMultilevel"/>
    <w:tmpl w:val="E90CFEA6"/>
    <w:lvl w:ilvl="0" w:tplc="C178C060">
      <w:start w:val="1"/>
      <w:numFmt w:val="decimal"/>
      <w:pStyle w:val="NFS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610C5735"/>
    <w:multiLevelType w:val="multilevel"/>
    <w:tmpl w:val="1FAA2F72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E672236"/>
    <w:multiLevelType w:val="hybridMultilevel"/>
    <w:tmpl w:val="B7584352"/>
    <w:lvl w:ilvl="0" w:tplc="0D108618">
      <w:start w:val="4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7B401BD7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1"/>
  </w:num>
  <w:num w:numId="13">
    <w:abstractNumId w:val="20"/>
  </w:num>
  <w:num w:numId="14">
    <w:abstractNumId w:val="14"/>
  </w:num>
  <w:num w:numId="15">
    <w:abstractNumId w:val="18"/>
  </w:num>
  <w:num w:numId="16">
    <w:abstractNumId w:val="22"/>
  </w:num>
  <w:num w:numId="17">
    <w:abstractNumId w:val="23"/>
  </w:num>
  <w:num w:numId="18">
    <w:abstractNumId w:val="26"/>
  </w:num>
  <w:num w:numId="19">
    <w:abstractNumId w:val="25"/>
  </w:num>
  <w:num w:numId="20">
    <w:abstractNumId w:val="24"/>
  </w:num>
  <w:num w:numId="21">
    <w:abstractNumId w:val="15"/>
  </w:num>
  <w:num w:numId="22">
    <w:abstractNumId w:val="13"/>
  </w:num>
  <w:num w:numId="23">
    <w:abstractNumId w:val="21"/>
  </w:num>
  <w:num w:numId="24">
    <w:abstractNumId w:val="12"/>
  </w:num>
  <w:num w:numId="25">
    <w:abstractNumId w:val="17"/>
  </w:num>
  <w:num w:numId="26">
    <w:abstractNumId w:val="19"/>
  </w:num>
  <w:num w:numId="27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5C1"/>
    <w:rsid w:val="000005C3"/>
    <w:rsid w:val="000005ED"/>
    <w:rsid w:val="0000100B"/>
    <w:rsid w:val="00001145"/>
    <w:rsid w:val="000012CF"/>
    <w:rsid w:val="00001741"/>
    <w:rsid w:val="000019C7"/>
    <w:rsid w:val="00001F91"/>
    <w:rsid w:val="00002354"/>
    <w:rsid w:val="0000260C"/>
    <w:rsid w:val="0000265F"/>
    <w:rsid w:val="00002F4D"/>
    <w:rsid w:val="000032FE"/>
    <w:rsid w:val="00003AE6"/>
    <w:rsid w:val="00003CF4"/>
    <w:rsid w:val="00004376"/>
    <w:rsid w:val="0000493D"/>
    <w:rsid w:val="00004C4B"/>
    <w:rsid w:val="000056D8"/>
    <w:rsid w:val="00005773"/>
    <w:rsid w:val="000061A8"/>
    <w:rsid w:val="00006216"/>
    <w:rsid w:val="000063D3"/>
    <w:rsid w:val="000063E3"/>
    <w:rsid w:val="000064E6"/>
    <w:rsid w:val="00007982"/>
    <w:rsid w:val="00007AA4"/>
    <w:rsid w:val="00007BFE"/>
    <w:rsid w:val="00007E44"/>
    <w:rsid w:val="000102DC"/>
    <w:rsid w:val="000103ED"/>
    <w:rsid w:val="00010D91"/>
    <w:rsid w:val="00010F4D"/>
    <w:rsid w:val="00011647"/>
    <w:rsid w:val="0001169E"/>
    <w:rsid w:val="00011892"/>
    <w:rsid w:val="00011F96"/>
    <w:rsid w:val="00011F9B"/>
    <w:rsid w:val="0001279E"/>
    <w:rsid w:val="00013106"/>
    <w:rsid w:val="000132EA"/>
    <w:rsid w:val="0001342C"/>
    <w:rsid w:val="00013704"/>
    <w:rsid w:val="0001390A"/>
    <w:rsid w:val="00014E9B"/>
    <w:rsid w:val="00015077"/>
    <w:rsid w:val="00015227"/>
    <w:rsid w:val="000154ED"/>
    <w:rsid w:val="00015715"/>
    <w:rsid w:val="0001580A"/>
    <w:rsid w:val="0001586A"/>
    <w:rsid w:val="00015AA0"/>
    <w:rsid w:val="00015C9D"/>
    <w:rsid w:val="00015D89"/>
    <w:rsid w:val="00015E43"/>
    <w:rsid w:val="00015EC4"/>
    <w:rsid w:val="00016081"/>
    <w:rsid w:val="00016182"/>
    <w:rsid w:val="0001634E"/>
    <w:rsid w:val="0001655F"/>
    <w:rsid w:val="000169B6"/>
    <w:rsid w:val="000175DD"/>
    <w:rsid w:val="0002090F"/>
    <w:rsid w:val="00020955"/>
    <w:rsid w:val="00020C4D"/>
    <w:rsid w:val="00021566"/>
    <w:rsid w:val="000216F8"/>
    <w:rsid w:val="00021C8E"/>
    <w:rsid w:val="00021EC6"/>
    <w:rsid w:val="000224EE"/>
    <w:rsid w:val="00022944"/>
    <w:rsid w:val="00022A1B"/>
    <w:rsid w:val="000231A0"/>
    <w:rsid w:val="00023492"/>
    <w:rsid w:val="0002369A"/>
    <w:rsid w:val="00023B24"/>
    <w:rsid w:val="00023B3C"/>
    <w:rsid w:val="00023E11"/>
    <w:rsid w:val="00023E63"/>
    <w:rsid w:val="0002426A"/>
    <w:rsid w:val="000246C1"/>
    <w:rsid w:val="00024B70"/>
    <w:rsid w:val="00024CAC"/>
    <w:rsid w:val="00025027"/>
    <w:rsid w:val="00025182"/>
    <w:rsid w:val="00025208"/>
    <w:rsid w:val="000254F5"/>
    <w:rsid w:val="00025562"/>
    <w:rsid w:val="0002563E"/>
    <w:rsid w:val="00025877"/>
    <w:rsid w:val="00025985"/>
    <w:rsid w:val="00025E3B"/>
    <w:rsid w:val="0002670E"/>
    <w:rsid w:val="0002685E"/>
    <w:rsid w:val="00026A4A"/>
    <w:rsid w:val="00027377"/>
    <w:rsid w:val="000273AA"/>
    <w:rsid w:val="0002748A"/>
    <w:rsid w:val="000275A0"/>
    <w:rsid w:val="0002780D"/>
    <w:rsid w:val="00027C1D"/>
    <w:rsid w:val="00027CC8"/>
    <w:rsid w:val="00027D60"/>
    <w:rsid w:val="000306DC"/>
    <w:rsid w:val="00030788"/>
    <w:rsid w:val="000308E7"/>
    <w:rsid w:val="00030AEA"/>
    <w:rsid w:val="00030C47"/>
    <w:rsid w:val="00031870"/>
    <w:rsid w:val="00031976"/>
    <w:rsid w:val="00031A92"/>
    <w:rsid w:val="00031D8D"/>
    <w:rsid w:val="00031DFB"/>
    <w:rsid w:val="00031EB4"/>
    <w:rsid w:val="00031F96"/>
    <w:rsid w:val="00032035"/>
    <w:rsid w:val="00032373"/>
    <w:rsid w:val="00032424"/>
    <w:rsid w:val="0003285D"/>
    <w:rsid w:val="0003286D"/>
    <w:rsid w:val="000329B5"/>
    <w:rsid w:val="00032A15"/>
    <w:rsid w:val="00032C0D"/>
    <w:rsid w:val="00032CC1"/>
    <w:rsid w:val="0003337F"/>
    <w:rsid w:val="0003353C"/>
    <w:rsid w:val="00033812"/>
    <w:rsid w:val="000339B8"/>
    <w:rsid w:val="00033B04"/>
    <w:rsid w:val="00033D3A"/>
    <w:rsid w:val="00034073"/>
    <w:rsid w:val="00034231"/>
    <w:rsid w:val="000342CB"/>
    <w:rsid w:val="0003444B"/>
    <w:rsid w:val="000346A2"/>
    <w:rsid w:val="0003483C"/>
    <w:rsid w:val="00034BEA"/>
    <w:rsid w:val="00034F09"/>
    <w:rsid w:val="00034FC7"/>
    <w:rsid w:val="000359FE"/>
    <w:rsid w:val="00035AA5"/>
    <w:rsid w:val="00035D70"/>
    <w:rsid w:val="00035DFB"/>
    <w:rsid w:val="00035E22"/>
    <w:rsid w:val="000360E1"/>
    <w:rsid w:val="0003657D"/>
    <w:rsid w:val="00036771"/>
    <w:rsid w:val="00036CD0"/>
    <w:rsid w:val="0003793A"/>
    <w:rsid w:val="00037B04"/>
    <w:rsid w:val="00037CF6"/>
    <w:rsid w:val="00037D1E"/>
    <w:rsid w:val="0004022C"/>
    <w:rsid w:val="000402C8"/>
    <w:rsid w:val="000405B2"/>
    <w:rsid w:val="00040D9C"/>
    <w:rsid w:val="00041034"/>
    <w:rsid w:val="00041214"/>
    <w:rsid w:val="000412C7"/>
    <w:rsid w:val="0004217C"/>
    <w:rsid w:val="00042957"/>
    <w:rsid w:val="000429DE"/>
    <w:rsid w:val="0004316A"/>
    <w:rsid w:val="0004319B"/>
    <w:rsid w:val="00043CB6"/>
    <w:rsid w:val="00044200"/>
    <w:rsid w:val="000443A3"/>
    <w:rsid w:val="00044635"/>
    <w:rsid w:val="000447C0"/>
    <w:rsid w:val="00044F02"/>
    <w:rsid w:val="0004531B"/>
    <w:rsid w:val="000457D6"/>
    <w:rsid w:val="00045F6B"/>
    <w:rsid w:val="00045F74"/>
    <w:rsid w:val="0004621F"/>
    <w:rsid w:val="00046536"/>
    <w:rsid w:val="00046A82"/>
    <w:rsid w:val="00046AB2"/>
    <w:rsid w:val="00046AFC"/>
    <w:rsid w:val="00047668"/>
    <w:rsid w:val="00047803"/>
    <w:rsid w:val="000479BE"/>
    <w:rsid w:val="00050012"/>
    <w:rsid w:val="00050337"/>
    <w:rsid w:val="000505EB"/>
    <w:rsid w:val="00050839"/>
    <w:rsid w:val="000508DC"/>
    <w:rsid w:val="00050948"/>
    <w:rsid w:val="00050C35"/>
    <w:rsid w:val="00050F6E"/>
    <w:rsid w:val="00051491"/>
    <w:rsid w:val="000517DE"/>
    <w:rsid w:val="00051A81"/>
    <w:rsid w:val="00051C2F"/>
    <w:rsid w:val="00052BA3"/>
    <w:rsid w:val="00053597"/>
    <w:rsid w:val="000539D5"/>
    <w:rsid w:val="00053C09"/>
    <w:rsid w:val="000540AC"/>
    <w:rsid w:val="00054117"/>
    <w:rsid w:val="00054218"/>
    <w:rsid w:val="000549B7"/>
    <w:rsid w:val="00054F1C"/>
    <w:rsid w:val="00055234"/>
    <w:rsid w:val="00055333"/>
    <w:rsid w:val="00055960"/>
    <w:rsid w:val="00055981"/>
    <w:rsid w:val="00055D63"/>
    <w:rsid w:val="000562ED"/>
    <w:rsid w:val="000564BE"/>
    <w:rsid w:val="00056538"/>
    <w:rsid w:val="00056906"/>
    <w:rsid w:val="00056F61"/>
    <w:rsid w:val="000573F8"/>
    <w:rsid w:val="000574DA"/>
    <w:rsid w:val="000575CA"/>
    <w:rsid w:val="00057AEA"/>
    <w:rsid w:val="00057CAE"/>
    <w:rsid w:val="00057CC5"/>
    <w:rsid w:val="000601A9"/>
    <w:rsid w:val="0006033C"/>
    <w:rsid w:val="0006042E"/>
    <w:rsid w:val="00060457"/>
    <w:rsid w:val="00060EFD"/>
    <w:rsid w:val="00061083"/>
    <w:rsid w:val="000614CF"/>
    <w:rsid w:val="0006179A"/>
    <w:rsid w:val="000617F9"/>
    <w:rsid w:val="00061A4E"/>
    <w:rsid w:val="00061AAE"/>
    <w:rsid w:val="00061CE3"/>
    <w:rsid w:val="000620C5"/>
    <w:rsid w:val="00062110"/>
    <w:rsid w:val="000622B0"/>
    <w:rsid w:val="000625B0"/>
    <w:rsid w:val="000625EC"/>
    <w:rsid w:val="000625F9"/>
    <w:rsid w:val="00062722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4C2D"/>
    <w:rsid w:val="00064CB0"/>
    <w:rsid w:val="00064FDC"/>
    <w:rsid w:val="00064FDD"/>
    <w:rsid w:val="00065407"/>
    <w:rsid w:val="00065442"/>
    <w:rsid w:val="000656E1"/>
    <w:rsid w:val="000659CB"/>
    <w:rsid w:val="00065A0F"/>
    <w:rsid w:val="00065ADE"/>
    <w:rsid w:val="00065C80"/>
    <w:rsid w:val="00065E35"/>
    <w:rsid w:val="00066600"/>
    <w:rsid w:val="000668C4"/>
    <w:rsid w:val="00066EE2"/>
    <w:rsid w:val="00066FB0"/>
    <w:rsid w:val="000678BA"/>
    <w:rsid w:val="00067C1F"/>
    <w:rsid w:val="00067D22"/>
    <w:rsid w:val="000701A9"/>
    <w:rsid w:val="00070327"/>
    <w:rsid w:val="0007069B"/>
    <w:rsid w:val="000707B3"/>
    <w:rsid w:val="000707FC"/>
    <w:rsid w:val="0007080C"/>
    <w:rsid w:val="000709DA"/>
    <w:rsid w:val="000709F9"/>
    <w:rsid w:val="00070C56"/>
    <w:rsid w:val="000722E1"/>
    <w:rsid w:val="0007277C"/>
    <w:rsid w:val="0007277D"/>
    <w:rsid w:val="000729B1"/>
    <w:rsid w:val="00072B21"/>
    <w:rsid w:val="00072CEF"/>
    <w:rsid w:val="000730AF"/>
    <w:rsid w:val="000730CF"/>
    <w:rsid w:val="000730FE"/>
    <w:rsid w:val="00073B1F"/>
    <w:rsid w:val="00073B97"/>
    <w:rsid w:val="00074478"/>
    <w:rsid w:val="000744DE"/>
    <w:rsid w:val="000744FA"/>
    <w:rsid w:val="000745D6"/>
    <w:rsid w:val="00074717"/>
    <w:rsid w:val="0007509B"/>
    <w:rsid w:val="000751B4"/>
    <w:rsid w:val="00075207"/>
    <w:rsid w:val="000754D3"/>
    <w:rsid w:val="000754DB"/>
    <w:rsid w:val="0007557D"/>
    <w:rsid w:val="000759B4"/>
    <w:rsid w:val="00075EEB"/>
    <w:rsid w:val="00075FFC"/>
    <w:rsid w:val="00076640"/>
    <w:rsid w:val="0007679B"/>
    <w:rsid w:val="000779F7"/>
    <w:rsid w:val="000802A4"/>
    <w:rsid w:val="000809D6"/>
    <w:rsid w:val="00080F0D"/>
    <w:rsid w:val="00081600"/>
    <w:rsid w:val="000817CF"/>
    <w:rsid w:val="000818A1"/>
    <w:rsid w:val="000818AD"/>
    <w:rsid w:val="00081909"/>
    <w:rsid w:val="0008198C"/>
    <w:rsid w:val="00081A2B"/>
    <w:rsid w:val="00081E41"/>
    <w:rsid w:val="000821B3"/>
    <w:rsid w:val="00082221"/>
    <w:rsid w:val="000824B5"/>
    <w:rsid w:val="000824BB"/>
    <w:rsid w:val="00082A9C"/>
    <w:rsid w:val="00082C5F"/>
    <w:rsid w:val="00082D19"/>
    <w:rsid w:val="00082F02"/>
    <w:rsid w:val="000833F9"/>
    <w:rsid w:val="0008356D"/>
    <w:rsid w:val="0008365F"/>
    <w:rsid w:val="000838F4"/>
    <w:rsid w:val="00083D28"/>
    <w:rsid w:val="00083EBD"/>
    <w:rsid w:val="00083F44"/>
    <w:rsid w:val="00084073"/>
    <w:rsid w:val="000840F3"/>
    <w:rsid w:val="000841EB"/>
    <w:rsid w:val="0008436C"/>
    <w:rsid w:val="00084387"/>
    <w:rsid w:val="000843CE"/>
    <w:rsid w:val="00084539"/>
    <w:rsid w:val="00084561"/>
    <w:rsid w:val="0008493B"/>
    <w:rsid w:val="00084A8B"/>
    <w:rsid w:val="00084CA1"/>
    <w:rsid w:val="00085055"/>
    <w:rsid w:val="000855B7"/>
    <w:rsid w:val="000856FA"/>
    <w:rsid w:val="00085ADA"/>
    <w:rsid w:val="000862C7"/>
    <w:rsid w:val="0008635F"/>
    <w:rsid w:val="00086BE5"/>
    <w:rsid w:val="00086D23"/>
    <w:rsid w:val="00086E7A"/>
    <w:rsid w:val="000877F1"/>
    <w:rsid w:val="00087C9A"/>
    <w:rsid w:val="00087FCD"/>
    <w:rsid w:val="00090EFD"/>
    <w:rsid w:val="000910A9"/>
    <w:rsid w:val="000919AE"/>
    <w:rsid w:val="00091AF4"/>
    <w:rsid w:val="00091D45"/>
    <w:rsid w:val="00092641"/>
    <w:rsid w:val="0009270A"/>
    <w:rsid w:val="00092B54"/>
    <w:rsid w:val="00092FFA"/>
    <w:rsid w:val="0009329F"/>
    <w:rsid w:val="000933C1"/>
    <w:rsid w:val="0009366D"/>
    <w:rsid w:val="00093A25"/>
    <w:rsid w:val="00093DB7"/>
    <w:rsid w:val="00094164"/>
    <w:rsid w:val="00094272"/>
    <w:rsid w:val="00094304"/>
    <w:rsid w:val="00094395"/>
    <w:rsid w:val="00094986"/>
    <w:rsid w:val="00094B46"/>
    <w:rsid w:val="00094BAC"/>
    <w:rsid w:val="000955AC"/>
    <w:rsid w:val="000957CE"/>
    <w:rsid w:val="00095E39"/>
    <w:rsid w:val="0009657B"/>
    <w:rsid w:val="00096ED5"/>
    <w:rsid w:val="00096F35"/>
    <w:rsid w:val="00097086"/>
    <w:rsid w:val="0009727B"/>
    <w:rsid w:val="0009756E"/>
    <w:rsid w:val="0009759B"/>
    <w:rsid w:val="0009774D"/>
    <w:rsid w:val="00097A71"/>
    <w:rsid w:val="00097DF8"/>
    <w:rsid w:val="00097E91"/>
    <w:rsid w:val="000A036D"/>
    <w:rsid w:val="000A0AB7"/>
    <w:rsid w:val="000A0B6F"/>
    <w:rsid w:val="000A0C84"/>
    <w:rsid w:val="000A0EA3"/>
    <w:rsid w:val="000A0FDC"/>
    <w:rsid w:val="000A1623"/>
    <w:rsid w:val="000A18E6"/>
    <w:rsid w:val="000A1D94"/>
    <w:rsid w:val="000A2167"/>
    <w:rsid w:val="000A24AD"/>
    <w:rsid w:val="000A2540"/>
    <w:rsid w:val="000A286C"/>
    <w:rsid w:val="000A29D1"/>
    <w:rsid w:val="000A363B"/>
    <w:rsid w:val="000A395D"/>
    <w:rsid w:val="000A42E6"/>
    <w:rsid w:val="000A4357"/>
    <w:rsid w:val="000A43D0"/>
    <w:rsid w:val="000A480E"/>
    <w:rsid w:val="000A4A24"/>
    <w:rsid w:val="000A4C88"/>
    <w:rsid w:val="000A4EFE"/>
    <w:rsid w:val="000A5297"/>
    <w:rsid w:val="000A58A2"/>
    <w:rsid w:val="000A5905"/>
    <w:rsid w:val="000A62C5"/>
    <w:rsid w:val="000A65D3"/>
    <w:rsid w:val="000A66AB"/>
    <w:rsid w:val="000A6751"/>
    <w:rsid w:val="000A67A9"/>
    <w:rsid w:val="000A6C35"/>
    <w:rsid w:val="000A6DDB"/>
    <w:rsid w:val="000A7018"/>
    <w:rsid w:val="000A728E"/>
    <w:rsid w:val="000A730A"/>
    <w:rsid w:val="000A7430"/>
    <w:rsid w:val="000A75A6"/>
    <w:rsid w:val="000A76C9"/>
    <w:rsid w:val="000A772F"/>
    <w:rsid w:val="000A7ADA"/>
    <w:rsid w:val="000A7B44"/>
    <w:rsid w:val="000B01B8"/>
    <w:rsid w:val="000B0215"/>
    <w:rsid w:val="000B021D"/>
    <w:rsid w:val="000B0412"/>
    <w:rsid w:val="000B0720"/>
    <w:rsid w:val="000B0ACF"/>
    <w:rsid w:val="000B0AFD"/>
    <w:rsid w:val="000B0E74"/>
    <w:rsid w:val="000B1164"/>
    <w:rsid w:val="000B17A0"/>
    <w:rsid w:val="000B1B02"/>
    <w:rsid w:val="000B1B44"/>
    <w:rsid w:val="000B1C74"/>
    <w:rsid w:val="000B1F8A"/>
    <w:rsid w:val="000B1F9F"/>
    <w:rsid w:val="000B2223"/>
    <w:rsid w:val="000B235E"/>
    <w:rsid w:val="000B24BB"/>
    <w:rsid w:val="000B268F"/>
    <w:rsid w:val="000B27A1"/>
    <w:rsid w:val="000B27F2"/>
    <w:rsid w:val="000B2948"/>
    <w:rsid w:val="000B2B44"/>
    <w:rsid w:val="000B2B8D"/>
    <w:rsid w:val="000B2F5E"/>
    <w:rsid w:val="000B3899"/>
    <w:rsid w:val="000B3ACB"/>
    <w:rsid w:val="000B3CE0"/>
    <w:rsid w:val="000B419B"/>
    <w:rsid w:val="000B43D4"/>
    <w:rsid w:val="000B4425"/>
    <w:rsid w:val="000B450E"/>
    <w:rsid w:val="000B4819"/>
    <w:rsid w:val="000B4A81"/>
    <w:rsid w:val="000B4D5C"/>
    <w:rsid w:val="000B4EAB"/>
    <w:rsid w:val="000B5013"/>
    <w:rsid w:val="000B5170"/>
    <w:rsid w:val="000B5344"/>
    <w:rsid w:val="000B54F2"/>
    <w:rsid w:val="000B5868"/>
    <w:rsid w:val="000B5D9F"/>
    <w:rsid w:val="000B6136"/>
    <w:rsid w:val="000B6150"/>
    <w:rsid w:val="000B61E2"/>
    <w:rsid w:val="000B66DB"/>
    <w:rsid w:val="000B695E"/>
    <w:rsid w:val="000B6B68"/>
    <w:rsid w:val="000B6F74"/>
    <w:rsid w:val="000B7644"/>
    <w:rsid w:val="000B77E7"/>
    <w:rsid w:val="000B78AD"/>
    <w:rsid w:val="000B7A60"/>
    <w:rsid w:val="000B7F82"/>
    <w:rsid w:val="000C0365"/>
    <w:rsid w:val="000C052E"/>
    <w:rsid w:val="000C0946"/>
    <w:rsid w:val="000C0A65"/>
    <w:rsid w:val="000C0AFD"/>
    <w:rsid w:val="000C0B63"/>
    <w:rsid w:val="000C0D80"/>
    <w:rsid w:val="000C0EE7"/>
    <w:rsid w:val="000C1393"/>
    <w:rsid w:val="000C1750"/>
    <w:rsid w:val="000C1822"/>
    <w:rsid w:val="000C1A8C"/>
    <w:rsid w:val="000C1A94"/>
    <w:rsid w:val="000C1BA5"/>
    <w:rsid w:val="000C2046"/>
    <w:rsid w:val="000C2089"/>
    <w:rsid w:val="000C2123"/>
    <w:rsid w:val="000C218C"/>
    <w:rsid w:val="000C292D"/>
    <w:rsid w:val="000C29C3"/>
    <w:rsid w:val="000C3E75"/>
    <w:rsid w:val="000C3E8B"/>
    <w:rsid w:val="000C43C7"/>
    <w:rsid w:val="000C45F9"/>
    <w:rsid w:val="000C494A"/>
    <w:rsid w:val="000C4A29"/>
    <w:rsid w:val="000C4B96"/>
    <w:rsid w:val="000C4C8C"/>
    <w:rsid w:val="000C4F26"/>
    <w:rsid w:val="000C52F4"/>
    <w:rsid w:val="000C55D7"/>
    <w:rsid w:val="000C5B66"/>
    <w:rsid w:val="000C5DC6"/>
    <w:rsid w:val="000C5F79"/>
    <w:rsid w:val="000C6367"/>
    <w:rsid w:val="000C6A58"/>
    <w:rsid w:val="000C6D34"/>
    <w:rsid w:val="000C6E29"/>
    <w:rsid w:val="000C73B2"/>
    <w:rsid w:val="000C74A7"/>
    <w:rsid w:val="000C75E1"/>
    <w:rsid w:val="000C7D67"/>
    <w:rsid w:val="000D007D"/>
    <w:rsid w:val="000D08A1"/>
    <w:rsid w:val="000D0C54"/>
    <w:rsid w:val="000D1388"/>
    <w:rsid w:val="000D17D4"/>
    <w:rsid w:val="000D1AB9"/>
    <w:rsid w:val="000D1BE4"/>
    <w:rsid w:val="000D1E7D"/>
    <w:rsid w:val="000D22F3"/>
    <w:rsid w:val="000D251D"/>
    <w:rsid w:val="000D2CE3"/>
    <w:rsid w:val="000D318C"/>
    <w:rsid w:val="000D33B4"/>
    <w:rsid w:val="000D3D9A"/>
    <w:rsid w:val="000D3DA2"/>
    <w:rsid w:val="000D41FB"/>
    <w:rsid w:val="000D46C0"/>
    <w:rsid w:val="000D485C"/>
    <w:rsid w:val="000D4901"/>
    <w:rsid w:val="000D4EFC"/>
    <w:rsid w:val="000D55AB"/>
    <w:rsid w:val="000D593D"/>
    <w:rsid w:val="000D5B9C"/>
    <w:rsid w:val="000D5BDB"/>
    <w:rsid w:val="000D5BF8"/>
    <w:rsid w:val="000D5D43"/>
    <w:rsid w:val="000D5D9D"/>
    <w:rsid w:val="000D6155"/>
    <w:rsid w:val="000D6343"/>
    <w:rsid w:val="000D66C1"/>
    <w:rsid w:val="000D67DC"/>
    <w:rsid w:val="000D68CA"/>
    <w:rsid w:val="000D7027"/>
    <w:rsid w:val="000D7396"/>
    <w:rsid w:val="000D7467"/>
    <w:rsid w:val="000D79DC"/>
    <w:rsid w:val="000D7A59"/>
    <w:rsid w:val="000D7AB6"/>
    <w:rsid w:val="000D7B04"/>
    <w:rsid w:val="000D7FBA"/>
    <w:rsid w:val="000E0209"/>
    <w:rsid w:val="000E0881"/>
    <w:rsid w:val="000E10C0"/>
    <w:rsid w:val="000E11F9"/>
    <w:rsid w:val="000E12AA"/>
    <w:rsid w:val="000E146B"/>
    <w:rsid w:val="000E19CC"/>
    <w:rsid w:val="000E1F92"/>
    <w:rsid w:val="000E238D"/>
    <w:rsid w:val="000E295F"/>
    <w:rsid w:val="000E2B53"/>
    <w:rsid w:val="000E2CC0"/>
    <w:rsid w:val="000E2E69"/>
    <w:rsid w:val="000E391E"/>
    <w:rsid w:val="000E3978"/>
    <w:rsid w:val="000E3C7A"/>
    <w:rsid w:val="000E3CD1"/>
    <w:rsid w:val="000E409E"/>
    <w:rsid w:val="000E40E3"/>
    <w:rsid w:val="000E4584"/>
    <w:rsid w:val="000E46F7"/>
    <w:rsid w:val="000E49CB"/>
    <w:rsid w:val="000E4E90"/>
    <w:rsid w:val="000E4F28"/>
    <w:rsid w:val="000E511E"/>
    <w:rsid w:val="000E5586"/>
    <w:rsid w:val="000E5606"/>
    <w:rsid w:val="000E5EB1"/>
    <w:rsid w:val="000E61A4"/>
    <w:rsid w:val="000E65E3"/>
    <w:rsid w:val="000E672D"/>
    <w:rsid w:val="000E6855"/>
    <w:rsid w:val="000E6A6E"/>
    <w:rsid w:val="000E6CEA"/>
    <w:rsid w:val="000E6E31"/>
    <w:rsid w:val="000E74E0"/>
    <w:rsid w:val="000E7583"/>
    <w:rsid w:val="000E7794"/>
    <w:rsid w:val="000E7BD5"/>
    <w:rsid w:val="000E7E13"/>
    <w:rsid w:val="000F0717"/>
    <w:rsid w:val="000F0BD0"/>
    <w:rsid w:val="000F1222"/>
    <w:rsid w:val="000F12E1"/>
    <w:rsid w:val="000F1661"/>
    <w:rsid w:val="000F23BF"/>
    <w:rsid w:val="000F2705"/>
    <w:rsid w:val="000F2A8E"/>
    <w:rsid w:val="000F2D84"/>
    <w:rsid w:val="000F3485"/>
    <w:rsid w:val="000F34DD"/>
    <w:rsid w:val="000F3899"/>
    <w:rsid w:val="000F399B"/>
    <w:rsid w:val="000F3B57"/>
    <w:rsid w:val="000F3B87"/>
    <w:rsid w:val="000F3C0F"/>
    <w:rsid w:val="000F3E52"/>
    <w:rsid w:val="000F3FDD"/>
    <w:rsid w:val="000F4116"/>
    <w:rsid w:val="000F480A"/>
    <w:rsid w:val="000F4995"/>
    <w:rsid w:val="000F4A12"/>
    <w:rsid w:val="000F4EE6"/>
    <w:rsid w:val="000F5015"/>
    <w:rsid w:val="000F52B1"/>
    <w:rsid w:val="000F52CD"/>
    <w:rsid w:val="000F560C"/>
    <w:rsid w:val="000F5637"/>
    <w:rsid w:val="000F617F"/>
    <w:rsid w:val="000F634F"/>
    <w:rsid w:val="000F674D"/>
    <w:rsid w:val="000F69D3"/>
    <w:rsid w:val="000F7332"/>
    <w:rsid w:val="000F7772"/>
    <w:rsid w:val="000F7915"/>
    <w:rsid w:val="000F7BE0"/>
    <w:rsid w:val="000F7CDB"/>
    <w:rsid w:val="001001CF"/>
    <w:rsid w:val="001006A1"/>
    <w:rsid w:val="00100BC7"/>
    <w:rsid w:val="00100EA1"/>
    <w:rsid w:val="00100FFF"/>
    <w:rsid w:val="001010E9"/>
    <w:rsid w:val="00101350"/>
    <w:rsid w:val="00101467"/>
    <w:rsid w:val="001015A0"/>
    <w:rsid w:val="00101B3F"/>
    <w:rsid w:val="00101E0C"/>
    <w:rsid w:val="00102153"/>
    <w:rsid w:val="00102676"/>
    <w:rsid w:val="001027D8"/>
    <w:rsid w:val="0010284B"/>
    <w:rsid w:val="00102B04"/>
    <w:rsid w:val="00102F77"/>
    <w:rsid w:val="001030AE"/>
    <w:rsid w:val="001037F5"/>
    <w:rsid w:val="00103803"/>
    <w:rsid w:val="00103AB1"/>
    <w:rsid w:val="00103CD4"/>
    <w:rsid w:val="00103E0D"/>
    <w:rsid w:val="0010428F"/>
    <w:rsid w:val="00104539"/>
    <w:rsid w:val="0010496A"/>
    <w:rsid w:val="00104BC1"/>
    <w:rsid w:val="00104DBC"/>
    <w:rsid w:val="0010507B"/>
    <w:rsid w:val="00105593"/>
    <w:rsid w:val="00105CB6"/>
    <w:rsid w:val="00105EE3"/>
    <w:rsid w:val="00105EFE"/>
    <w:rsid w:val="001060B3"/>
    <w:rsid w:val="001060EE"/>
    <w:rsid w:val="001062D5"/>
    <w:rsid w:val="0010651E"/>
    <w:rsid w:val="001066F1"/>
    <w:rsid w:val="0010686D"/>
    <w:rsid w:val="00106BB0"/>
    <w:rsid w:val="00106F37"/>
    <w:rsid w:val="0010712E"/>
    <w:rsid w:val="0010759A"/>
    <w:rsid w:val="001077C4"/>
    <w:rsid w:val="00107886"/>
    <w:rsid w:val="00107EF7"/>
    <w:rsid w:val="00110031"/>
    <w:rsid w:val="0011053B"/>
    <w:rsid w:val="00110CE0"/>
    <w:rsid w:val="0011162E"/>
    <w:rsid w:val="00111817"/>
    <w:rsid w:val="001118F9"/>
    <w:rsid w:val="00111A06"/>
    <w:rsid w:val="00112401"/>
    <w:rsid w:val="00112A9F"/>
    <w:rsid w:val="00112C19"/>
    <w:rsid w:val="00112E05"/>
    <w:rsid w:val="0011319F"/>
    <w:rsid w:val="00113BB2"/>
    <w:rsid w:val="00113FE9"/>
    <w:rsid w:val="001149A6"/>
    <w:rsid w:val="001153E5"/>
    <w:rsid w:val="0011549F"/>
    <w:rsid w:val="001155F9"/>
    <w:rsid w:val="0011560E"/>
    <w:rsid w:val="00115725"/>
    <w:rsid w:val="0011593B"/>
    <w:rsid w:val="00115AFE"/>
    <w:rsid w:val="00115B2A"/>
    <w:rsid w:val="00116610"/>
    <w:rsid w:val="0011742A"/>
    <w:rsid w:val="001174EC"/>
    <w:rsid w:val="001174F1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EC2"/>
    <w:rsid w:val="00120FEB"/>
    <w:rsid w:val="00121317"/>
    <w:rsid w:val="0012145F"/>
    <w:rsid w:val="00121A6F"/>
    <w:rsid w:val="00121CC7"/>
    <w:rsid w:val="00121EA6"/>
    <w:rsid w:val="001220A0"/>
    <w:rsid w:val="001226A3"/>
    <w:rsid w:val="0012297C"/>
    <w:rsid w:val="00122D0D"/>
    <w:rsid w:val="00122F57"/>
    <w:rsid w:val="001232BA"/>
    <w:rsid w:val="0012366C"/>
    <w:rsid w:val="00123B2D"/>
    <w:rsid w:val="00123C74"/>
    <w:rsid w:val="00124005"/>
    <w:rsid w:val="001240E8"/>
    <w:rsid w:val="001241DA"/>
    <w:rsid w:val="001245F1"/>
    <w:rsid w:val="00124623"/>
    <w:rsid w:val="00125269"/>
    <w:rsid w:val="00125542"/>
    <w:rsid w:val="001256D9"/>
    <w:rsid w:val="001258EC"/>
    <w:rsid w:val="00125932"/>
    <w:rsid w:val="00125ADC"/>
    <w:rsid w:val="00125B03"/>
    <w:rsid w:val="00125C74"/>
    <w:rsid w:val="001262FC"/>
    <w:rsid w:val="00126420"/>
    <w:rsid w:val="001265AF"/>
    <w:rsid w:val="0012668E"/>
    <w:rsid w:val="00126A9B"/>
    <w:rsid w:val="00126B8D"/>
    <w:rsid w:val="00126C10"/>
    <w:rsid w:val="0012721C"/>
    <w:rsid w:val="00127299"/>
    <w:rsid w:val="00127625"/>
    <w:rsid w:val="0012774A"/>
    <w:rsid w:val="00127993"/>
    <w:rsid w:val="00130144"/>
    <w:rsid w:val="001304DC"/>
    <w:rsid w:val="00130982"/>
    <w:rsid w:val="00130BFE"/>
    <w:rsid w:val="00130EFF"/>
    <w:rsid w:val="001314C0"/>
    <w:rsid w:val="0013184B"/>
    <w:rsid w:val="00132190"/>
    <w:rsid w:val="001329D9"/>
    <w:rsid w:val="00132F79"/>
    <w:rsid w:val="001330E2"/>
    <w:rsid w:val="001336FA"/>
    <w:rsid w:val="00133A8B"/>
    <w:rsid w:val="00133AA6"/>
    <w:rsid w:val="00133B1F"/>
    <w:rsid w:val="00133D5E"/>
    <w:rsid w:val="00133F1E"/>
    <w:rsid w:val="001341DF"/>
    <w:rsid w:val="00134415"/>
    <w:rsid w:val="0013473C"/>
    <w:rsid w:val="00134F3C"/>
    <w:rsid w:val="0013526B"/>
    <w:rsid w:val="00135361"/>
    <w:rsid w:val="001357DA"/>
    <w:rsid w:val="00135BB2"/>
    <w:rsid w:val="00135C74"/>
    <w:rsid w:val="00136087"/>
    <w:rsid w:val="00136119"/>
    <w:rsid w:val="001372E4"/>
    <w:rsid w:val="00137742"/>
    <w:rsid w:val="00137780"/>
    <w:rsid w:val="00137B2A"/>
    <w:rsid w:val="00137CFC"/>
    <w:rsid w:val="00137F3A"/>
    <w:rsid w:val="00137FC8"/>
    <w:rsid w:val="001400ED"/>
    <w:rsid w:val="00140BBE"/>
    <w:rsid w:val="00140FB7"/>
    <w:rsid w:val="001412F5"/>
    <w:rsid w:val="0014174A"/>
    <w:rsid w:val="00141DCD"/>
    <w:rsid w:val="00141FAE"/>
    <w:rsid w:val="0014264F"/>
    <w:rsid w:val="00142E6F"/>
    <w:rsid w:val="00142FA6"/>
    <w:rsid w:val="0014304A"/>
    <w:rsid w:val="0014323E"/>
    <w:rsid w:val="001439E9"/>
    <w:rsid w:val="00143CE6"/>
    <w:rsid w:val="00143D70"/>
    <w:rsid w:val="00143D96"/>
    <w:rsid w:val="0014412F"/>
    <w:rsid w:val="001441C1"/>
    <w:rsid w:val="0014477E"/>
    <w:rsid w:val="00144D5B"/>
    <w:rsid w:val="00144FC8"/>
    <w:rsid w:val="001453F2"/>
    <w:rsid w:val="001457C3"/>
    <w:rsid w:val="0014599D"/>
    <w:rsid w:val="00145E3D"/>
    <w:rsid w:val="00146059"/>
    <w:rsid w:val="001466C4"/>
    <w:rsid w:val="0014695B"/>
    <w:rsid w:val="00146A19"/>
    <w:rsid w:val="00146B39"/>
    <w:rsid w:val="00146E97"/>
    <w:rsid w:val="001470BA"/>
    <w:rsid w:val="00147112"/>
    <w:rsid w:val="001472BD"/>
    <w:rsid w:val="001476B4"/>
    <w:rsid w:val="00147FCA"/>
    <w:rsid w:val="001501B4"/>
    <w:rsid w:val="001509AB"/>
    <w:rsid w:val="00150A2B"/>
    <w:rsid w:val="00150C2E"/>
    <w:rsid w:val="00150DAD"/>
    <w:rsid w:val="001513FB"/>
    <w:rsid w:val="00151693"/>
    <w:rsid w:val="00151923"/>
    <w:rsid w:val="001519A3"/>
    <w:rsid w:val="00152516"/>
    <w:rsid w:val="0015263B"/>
    <w:rsid w:val="0015291C"/>
    <w:rsid w:val="00152A47"/>
    <w:rsid w:val="00152B69"/>
    <w:rsid w:val="00152C12"/>
    <w:rsid w:val="00152C31"/>
    <w:rsid w:val="00152E28"/>
    <w:rsid w:val="00152E83"/>
    <w:rsid w:val="001534CF"/>
    <w:rsid w:val="00153649"/>
    <w:rsid w:val="0015373A"/>
    <w:rsid w:val="001541A2"/>
    <w:rsid w:val="00154858"/>
    <w:rsid w:val="00154989"/>
    <w:rsid w:val="00154FF0"/>
    <w:rsid w:val="00155361"/>
    <w:rsid w:val="001555C9"/>
    <w:rsid w:val="00155782"/>
    <w:rsid w:val="0015588C"/>
    <w:rsid w:val="001558D9"/>
    <w:rsid w:val="001559F5"/>
    <w:rsid w:val="00155A44"/>
    <w:rsid w:val="00155FC1"/>
    <w:rsid w:val="001567FC"/>
    <w:rsid w:val="001569AF"/>
    <w:rsid w:val="001569CC"/>
    <w:rsid w:val="001575BB"/>
    <w:rsid w:val="001576BA"/>
    <w:rsid w:val="00157B84"/>
    <w:rsid w:val="00157DB5"/>
    <w:rsid w:val="00160366"/>
    <w:rsid w:val="00160665"/>
    <w:rsid w:val="001608A6"/>
    <w:rsid w:val="00160B21"/>
    <w:rsid w:val="00160BCF"/>
    <w:rsid w:val="00160FCF"/>
    <w:rsid w:val="0016135A"/>
    <w:rsid w:val="00161449"/>
    <w:rsid w:val="001619D5"/>
    <w:rsid w:val="00161A29"/>
    <w:rsid w:val="00161A8A"/>
    <w:rsid w:val="001620C9"/>
    <w:rsid w:val="00162142"/>
    <w:rsid w:val="00162201"/>
    <w:rsid w:val="00162350"/>
    <w:rsid w:val="001626C1"/>
    <w:rsid w:val="001627CC"/>
    <w:rsid w:val="00162D09"/>
    <w:rsid w:val="00163151"/>
    <w:rsid w:val="001632BA"/>
    <w:rsid w:val="0016334B"/>
    <w:rsid w:val="0016339C"/>
    <w:rsid w:val="0016366A"/>
    <w:rsid w:val="00163D67"/>
    <w:rsid w:val="001645BF"/>
    <w:rsid w:val="001645F7"/>
    <w:rsid w:val="00164B50"/>
    <w:rsid w:val="00165188"/>
    <w:rsid w:val="00165E0F"/>
    <w:rsid w:val="00166260"/>
    <w:rsid w:val="0016711F"/>
    <w:rsid w:val="00167192"/>
    <w:rsid w:val="00167942"/>
    <w:rsid w:val="00167955"/>
    <w:rsid w:val="00167E58"/>
    <w:rsid w:val="00167F66"/>
    <w:rsid w:val="00170397"/>
    <w:rsid w:val="0017076E"/>
    <w:rsid w:val="00170BD5"/>
    <w:rsid w:val="00170C6C"/>
    <w:rsid w:val="00170D44"/>
    <w:rsid w:val="001710E7"/>
    <w:rsid w:val="001715C9"/>
    <w:rsid w:val="0017192F"/>
    <w:rsid w:val="00171B32"/>
    <w:rsid w:val="00171D05"/>
    <w:rsid w:val="00171D29"/>
    <w:rsid w:val="00172300"/>
    <w:rsid w:val="001723D9"/>
    <w:rsid w:val="00172413"/>
    <w:rsid w:val="001733F2"/>
    <w:rsid w:val="001735FF"/>
    <w:rsid w:val="00173669"/>
    <w:rsid w:val="00173690"/>
    <w:rsid w:val="00173B8C"/>
    <w:rsid w:val="00173E78"/>
    <w:rsid w:val="00173F06"/>
    <w:rsid w:val="001740A0"/>
    <w:rsid w:val="0017467F"/>
    <w:rsid w:val="0017495C"/>
    <w:rsid w:val="00174A64"/>
    <w:rsid w:val="00174D50"/>
    <w:rsid w:val="00175027"/>
    <w:rsid w:val="001757F1"/>
    <w:rsid w:val="0017594A"/>
    <w:rsid w:val="00175B2A"/>
    <w:rsid w:val="00175B8B"/>
    <w:rsid w:val="00176278"/>
    <w:rsid w:val="001762AD"/>
    <w:rsid w:val="001762F1"/>
    <w:rsid w:val="00176E71"/>
    <w:rsid w:val="00177717"/>
    <w:rsid w:val="00177853"/>
    <w:rsid w:val="00177BC1"/>
    <w:rsid w:val="001801E4"/>
    <w:rsid w:val="001804E9"/>
    <w:rsid w:val="001805DA"/>
    <w:rsid w:val="0018088C"/>
    <w:rsid w:val="001808C6"/>
    <w:rsid w:val="00180957"/>
    <w:rsid w:val="00180B09"/>
    <w:rsid w:val="00180DBE"/>
    <w:rsid w:val="00180F28"/>
    <w:rsid w:val="00181540"/>
    <w:rsid w:val="0018154F"/>
    <w:rsid w:val="0018159A"/>
    <w:rsid w:val="001819F8"/>
    <w:rsid w:val="00181A9D"/>
    <w:rsid w:val="00181D0E"/>
    <w:rsid w:val="00181DFA"/>
    <w:rsid w:val="0018251B"/>
    <w:rsid w:val="001829C5"/>
    <w:rsid w:val="00182B2B"/>
    <w:rsid w:val="00182B39"/>
    <w:rsid w:val="00182F6D"/>
    <w:rsid w:val="00182FF7"/>
    <w:rsid w:val="00183067"/>
    <w:rsid w:val="00183215"/>
    <w:rsid w:val="00183270"/>
    <w:rsid w:val="001832C9"/>
    <w:rsid w:val="001833FE"/>
    <w:rsid w:val="00183D8E"/>
    <w:rsid w:val="00183E8D"/>
    <w:rsid w:val="00184236"/>
    <w:rsid w:val="001843E9"/>
    <w:rsid w:val="001846A4"/>
    <w:rsid w:val="00184878"/>
    <w:rsid w:val="00184A97"/>
    <w:rsid w:val="00184B46"/>
    <w:rsid w:val="00184CAC"/>
    <w:rsid w:val="00184D37"/>
    <w:rsid w:val="00185297"/>
    <w:rsid w:val="001852DD"/>
    <w:rsid w:val="001853F3"/>
    <w:rsid w:val="00185B3D"/>
    <w:rsid w:val="00185E1F"/>
    <w:rsid w:val="00185E50"/>
    <w:rsid w:val="001864A9"/>
    <w:rsid w:val="001868AA"/>
    <w:rsid w:val="00187E65"/>
    <w:rsid w:val="00190055"/>
    <w:rsid w:val="00190123"/>
    <w:rsid w:val="00190367"/>
    <w:rsid w:val="00190986"/>
    <w:rsid w:val="00190A82"/>
    <w:rsid w:val="00190E42"/>
    <w:rsid w:val="00190E9E"/>
    <w:rsid w:val="00191A8E"/>
    <w:rsid w:val="00191B63"/>
    <w:rsid w:val="00192018"/>
    <w:rsid w:val="0019271D"/>
    <w:rsid w:val="00192784"/>
    <w:rsid w:val="00192899"/>
    <w:rsid w:val="0019289B"/>
    <w:rsid w:val="00192AC6"/>
    <w:rsid w:val="0019355A"/>
    <w:rsid w:val="001935A1"/>
    <w:rsid w:val="0019392B"/>
    <w:rsid w:val="00193AEA"/>
    <w:rsid w:val="00193D18"/>
    <w:rsid w:val="00193F8D"/>
    <w:rsid w:val="0019427D"/>
    <w:rsid w:val="00194802"/>
    <w:rsid w:val="001948E1"/>
    <w:rsid w:val="0019496E"/>
    <w:rsid w:val="00194A45"/>
    <w:rsid w:val="00194A94"/>
    <w:rsid w:val="00194AB1"/>
    <w:rsid w:val="00194BD3"/>
    <w:rsid w:val="00194C63"/>
    <w:rsid w:val="001950B7"/>
    <w:rsid w:val="001952BA"/>
    <w:rsid w:val="0019537C"/>
    <w:rsid w:val="0019539B"/>
    <w:rsid w:val="00195AA3"/>
    <w:rsid w:val="00195B1D"/>
    <w:rsid w:val="00195CD6"/>
    <w:rsid w:val="00195E00"/>
    <w:rsid w:val="00195E5F"/>
    <w:rsid w:val="0019625D"/>
    <w:rsid w:val="0019625E"/>
    <w:rsid w:val="0019673C"/>
    <w:rsid w:val="001967D1"/>
    <w:rsid w:val="001968AB"/>
    <w:rsid w:val="00196D83"/>
    <w:rsid w:val="0019727B"/>
    <w:rsid w:val="001976A5"/>
    <w:rsid w:val="00197763"/>
    <w:rsid w:val="00197DCA"/>
    <w:rsid w:val="00197EC9"/>
    <w:rsid w:val="001A03CD"/>
    <w:rsid w:val="001A0608"/>
    <w:rsid w:val="001A0B6B"/>
    <w:rsid w:val="001A0C48"/>
    <w:rsid w:val="001A1712"/>
    <w:rsid w:val="001A18BF"/>
    <w:rsid w:val="001A1F0F"/>
    <w:rsid w:val="001A23D9"/>
    <w:rsid w:val="001A2573"/>
    <w:rsid w:val="001A2E0D"/>
    <w:rsid w:val="001A2F0E"/>
    <w:rsid w:val="001A3022"/>
    <w:rsid w:val="001A31A6"/>
    <w:rsid w:val="001A31AC"/>
    <w:rsid w:val="001A381D"/>
    <w:rsid w:val="001A3860"/>
    <w:rsid w:val="001A38F1"/>
    <w:rsid w:val="001A394D"/>
    <w:rsid w:val="001A39E8"/>
    <w:rsid w:val="001A3AAF"/>
    <w:rsid w:val="001A431A"/>
    <w:rsid w:val="001A4530"/>
    <w:rsid w:val="001A45CF"/>
    <w:rsid w:val="001A4AEF"/>
    <w:rsid w:val="001A57C0"/>
    <w:rsid w:val="001A5BED"/>
    <w:rsid w:val="001A5CC2"/>
    <w:rsid w:val="001A6A4A"/>
    <w:rsid w:val="001A6C91"/>
    <w:rsid w:val="001A70EA"/>
    <w:rsid w:val="001A71C1"/>
    <w:rsid w:val="001A72E0"/>
    <w:rsid w:val="001B0684"/>
    <w:rsid w:val="001B09D4"/>
    <w:rsid w:val="001B0BB8"/>
    <w:rsid w:val="001B0D2A"/>
    <w:rsid w:val="001B1C98"/>
    <w:rsid w:val="001B2355"/>
    <w:rsid w:val="001B2535"/>
    <w:rsid w:val="001B2539"/>
    <w:rsid w:val="001B274D"/>
    <w:rsid w:val="001B280E"/>
    <w:rsid w:val="001B2BD4"/>
    <w:rsid w:val="001B2C9A"/>
    <w:rsid w:val="001B3061"/>
    <w:rsid w:val="001B3299"/>
    <w:rsid w:val="001B350B"/>
    <w:rsid w:val="001B3877"/>
    <w:rsid w:val="001B3930"/>
    <w:rsid w:val="001B3D2A"/>
    <w:rsid w:val="001B407A"/>
    <w:rsid w:val="001B4365"/>
    <w:rsid w:val="001B4638"/>
    <w:rsid w:val="001B464B"/>
    <w:rsid w:val="001B4725"/>
    <w:rsid w:val="001B4F27"/>
    <w:rsid w:val="001B5077"/>
    <w:rsid w:val="001B5696"/>
    <w:rsid w:val="001B5D9F"/>
    <w:rsid w:val="001B5F63"/>
    <w:rsid w:val="001B6127"/>
    <w:rsid w:val="001B6335"/>
    <w:rsid w:val="001B7082"/>
    <w:rsid w:val="001B70A6"/>
    <w:rsid w:val="001B73B7"/>
    <w:rsid w:val="001B77BD"/>
    <w:rsid w:val="001C064C"/>
    <w:rsid w:val="001C07F6"/>
    <w:rsid w:val="001C07F7"/>
    <w:rsid w:val="001C112C"/>
    <w:rsid w:val="001C148C"/>
    <w:rsid w:val="001C1492"/>
    <w:rsid w:val="001C1537"/>
    <w:rsid w:val="001C16DA"/>
    <w:rsid w:val="001C1747"/>
    <w:rsid w:val="001C1D84"/>
    <w:rsid w:val="001C26D2"/>
    <w:rsid w:val="001C297C"/>
    <w:rsid w:val="001C2BDE"/>
    <w:rsid w:val="001C2EB2"/>
    <w:rsid w:val="001C39E3"/>
    <w:rsid w:val="001C3DAE"/>
    <w:rsid w:val="001C4195"/>
    <w:rsid w:val="001C444B"/>
    <w:rsid w:val="001C45FF"/>
    <w:rsid w:val="001C4DCD"/>
    <w:rsid w:val="001C5060"/>
    <w:rsid w:val="001C53D2"/>
    <w:rsid w:val="001C5A43"/>
    <w:rsid w:val="001C5D41"/>
    <w:rsid w:val="001C6388"/>
    <w:rsid w:val="001C65FC"/>
    <w:rsid w:val="001C6DCF"/>
    <w:rsid w:val="001C7115"/>
    <w:rsid w:val="001C713C"/>
    <w:rsid w:val="001C7520"/>
    <w:rsid w:val="001C7885"/>
    <w:rsid w:val="001C79C2"/>
    <w:rsid w:val="001C7D6D"/>
    <w:rsid w:val="001C7EAD"/>
    <w:rsid w:val="001D01D7"/>
    <w:rsid w:val="001D08F7"/>
    <w:rsid w:val="001D0CFF"/>
    <w:rsid w:val="001D1100"/>
    <w:rsid w:val="001D116D"/>
    <w:rsid w:val="001D17BC"/>
    <w:rsid w:val="001D1B60"/>
    <w:rsid w:val="001D208F"/>
    <w:rsid w:val="001D2451"/>
    <w:rsid w:val="001D25B3"/>
    <w:rsid w:val="001D27B5"/>
    <w:rsid w:val="001D2B15"/>
    <w:rsid w:val="001D2C21"/>
    <w:rsid w:val="001D2EB6"/>
    <w:rsid w:val="001D307C"/>
    <w:rsid w:val="001D3442"/>
    <w:rsid w:val="001D391A"/>
    <w:rsid w:val="001D3C2B"/>
    <w:rsid w:val="001D4078"/>
    <w:rsid w:val="001D4276"/>
    <w:rsid w:val="001D4317"/>
    <w:rsid w:val="001D432A"/>
    <w:rsid w:val="001D4426"/>
    <w:rsid w:val="001D497B"/>
    <w:rsid w:val="001D4B74"/>
    <w:rsid w:val="001D4E9E"/>
    <w:rsid w:val="001D522E"/>
    <w:rsid w:val="001D538A"/>
    <w:rsid w:val="001D5488"/>
    <w:rsid w:val="001D605F"/>
    <w:rsid w:val="001D6914"/>
    <w:rsid w:val="001D6BEA"/>
    <w:rsid w:val="001D6CBF"/>
    <w:rsid w:val="001D7275"/>
    <w:rsid w:val="001D7310"/>
    <w:rsid w:val="001D7445"/>
    <w:rsid w:val="001D7522"/>
    <w:rsid w:val="001D7728"/>
    <w:rsid w:val="001D7C23"/>
    <w:rsid w:val="001D7D48"/>
    <w:rsid w:val="001D7FA2"/>
    <w:rsid w:val="001E00DB"/>
    <w:rsid w:val="001E032C"/>
    <w:rsid w:val="001E052E"/>
    <w:rsid w:val="001E0C84"/>
    <w:rsid w:val="001E1922"/>
    <w:rsid w:val="001E1A3B"/>
    <w:rsid w:val="001E1C75"/>
    <w:rsid w:val="001E21F5"/>
    <w:rsid w:val="001E2272"/>
    <w:rsid w:val="001E2306"/>
    <w:rsid w:val="001E26AD"/>
    <w:rsid w:val="001E2A4F"/>
    <w:rsid w:val="001E2A86"/>
    <w:rsid w:val="001E2CE0"/>
    <w:rsid w:val="001E2FD5"/>
    <w:rsid w:val="001E319B"/>
    <w:rsid w:val="001E3272"/>
    <w:rsid w:val="001E3496"/>
    <w:rsid w:val="001E3D8B"/>
    <w:rsid w:val="001E43A8"/>
    <w:rsid w:val="001E46E0"/>
    <w:rsid w:val="001E499D"/>
    <w:rsid w:val="001E4B57"/>
    <w:rsid w:val="001E4DF5"/>
    <w:rsid w:val="001E58BC"/>
    <w:rsid w:val="001E5C7D"/>
    <w:rsid w:val="001E6013"/>
    <w:rsid w:val="001E62AA"/>
    <w:rsid w:val="001E63B3"/>
    <w:rsid w:val="001E6408"/>
    <w:rsid w:val="001E6538"/>
    <w:rsid w:val="001E6A75"/>
    <w:rsid w:val="001E70EE"/>
    <w:rsid w:val="001E73F9"/>
    <w:rsid w:val="001E789C"/>
    <w:rsid w:val="001E78C3"/>
    <w:rsid w:val="001E78C5"/>
    <w:rsid w:val="001E78E9"/>
    <w:rsid w:val="001E7E16"/>
    <w:rsid w:val="001F05AF"/>
    <w:rsid w:val="001F0891"/>
    <w:rsid w:val="001F0B05"/>
    <w:rsid w:val="001F0D24"/>
    <w:rsid w:val="001F1095"/>
    <w:rsid w:val="001F1332"/>
    <w:rsid w:val="001F1759"/>
    <w:rsid w:val="001F1879"/>
    <w:rsid w:val="001F1D2A"/>
    <w:rsid w:val="001F1F1A"/>
    <w:rsid w:val="001F20DB"/>
    <w:rsid w:val="001F226F"/>
    <w:rsid w:val="001F2924"/>
    <w:rsid w:val="001F2C59"/>
    <w:rsid w:val="001F2CEE"/>
    <w:rsid w:val="001F3020"/>
    <w:rsid w:val="001F328B"/>
    <w:rsid w:val="001F32D1"/>
    <w:rsid w:val="001F3381"/>
    <w:rsid w:val="001F33D8"/>
    <w:rsid w:val="001F34EF"/>
    <w:rsid w:val="001F3596"/>
    <w:rsid w:val="001F391E"/>
    <w:rsid w:val="001F3AB9"/>
    <w:rsid w:val="001F41EF"/>
    <w:rsid w:val="001F438E"/>
    <w:rsid w:val="001F43E8"/>
    <w:rsid w:val="001F49D0"/>
    <w:rsid w:val="001F4E23"/>
    <w:rsid w:val="001F4EFC"/>
    <w:rsid w:val="001F51AD"/>
    <w:rsid w:val="001F547E"/>
    <w:rsid w:val="001F55AE"/>
    <w:rsid w:val="001F56B3"/>
    <w:rsid w:val="001F5B23"/>
    <w:rsid w:val="001F5C62"/>
    <w:rsid w:val="001F600D"/>
    <w:rsid w:val="001F685B"/>
    <w:rsid w:val="001F6875"/>
    <w:rsid w:val="001F6AA4"/>
    <w:rsid w:val="001F6FAD"/>
    <w:rsid w:val="001F704B"/>
    <w:rsid w:val="001F7143"/>
    <w:rsid w:val="001F74F5"/>
    <w:rsid w:val="001F7667"/>
    <w:rsid w:val="001F79DF"/>
    <w:rsid w:val="001F7AC0"/>
    <w:rsid w:val="001F7B39"/>
    <w:rsid w:val="001F7D30"/>
    <w:rsid w:val="001F7EBB"/>
    <w:rsid w:val="0020002D"/>
    <w:rsid w:val="002006A9"/>
    <w:rsid w:val="00200C27"/>
    <w:rsid w:val="00200F07"/>
    <w:rsid w:val="00201504"/>
    <w:rsid w:val="0020162F"/>
    <w:rsid w:val="0020178D"/>
    <w:rsid w:val="00202092"/>
    <w:rsid w:val="002027D5"/>
    <w:rsid w:val="00202E0E"/>
    <w:rsid w:val="002035DE"/>
    <w:rsid w:val="0020382C"/>
    <w:rsid w:val="002039FE"/>
    <w:rsid w:val="00203C65"/>
    <w:rsid w:val="00203D6D"/>
    <w:rsid w:val="00203F96"/>
    <w:rsid w:val="002045EC"/>
    <w:rsid w:val="0020468E"/>
    <w:rsid w:val="002047BA"/>
    <w:rsid w:val="002048B2"/>
    <w:rsid w:val="002048E2"/>
    <w:rsid w:val="00204A22"/>
    <w:rsid w:val="00204B6D"/>
    <w:rsid w:val="00204BBA"/>
    <w:rsid w:val="00204D9D"/>
    <w:rsid w:val="00205252"/>
    <w:rsid w:val="002052A9"/>
    <w:rsid w:val="00205429"/>
    <w:rsid w:val="00205482"/>
    <w:rsid w:val="002059EE"/>
    <w:rsid w:val="002059F9"/>
    <w:rsid w:val="0020635E"/>
    <w:rsid w:val="00206CBD"/>
    <w:rsid w:val="00206EF7"/>
    <w:rsid w:val="00206EFC"/>
    <w:rsid w:val="00206F05"/>
    <w:rsid w:val="0020701B"/>
    <w:rsid w:val="00207599"/>
    <w:rsid w:val="0020768F"/>
    <w:rsid w:val="00207B43"/>
    <w:rsid w:val="00207BF8"/>
    <w:rsid w:val="00207EC3"/>
    <w:rsid w:val="0021056F"/>
    <w:rsid w:val="0021063D"/>
    <w:rsid w:val="00210822"/>
    <w:rsid w:val="00211292"/>
    <w:rsid w:val="002117E4"/>
    <w:rsid w:val="00211981"/>
    <w:rsid w:val="00211A0E"/>
    <w:rsid w:val="00211A6A"/>
    <w:rsid w:val="00211C22"/>
    <w:rsid w:val="00211CD0"/>
    <w:rsid w:val="00212E45"/>
    <w:rsid w:val="0021312D"/>
    <w:rsid w:val="0021316A"/>
    <w:rsid w:val="002131DB"/>
    <w:rsid w:val="0021385D"/>
    <w:rsid w:val="00213880"/>
    <w:rsid w:val="00213C31"/>
    <w:rsid w:val="00213EC2"/>
    <w:rsid w:val="00214001"/>
    <w:rsid w:val="002140CF"/>
    <w:rsid w:val="00214564"/>
    <w:rsid w:val="00214644"/>
    <w:rsid w:val="002146F5"/>
    <w:rsid w:val="00214A20"/>
    <w:rsid w:val="00214AD9"/>
    <w:rsid w:val="00215008"/>
    <w:rsid w:val="00215226"/>
    <w:rsid w:val="002153AE"/>
    <w:rsid w:val="00215838"/>
    <w:rsid w:val="00215A0C"/>
    <w:rsid w:val="00215A92"/>
    <w:rsid w:val="00215B43"/>
    <w:rsid w:val="00215BC3"/>
    <w:rsid w:val="00215D89"/>
    <w:rsid w:val="00215EEA"/>
    <w:rsid w:val="0021634C"/>
    <w:rsid w:val="002163CF"/>
    <w:rsid w:val="002163FD"/>
    <w:rsid w:val="0021674F"/>
    <w:rsid w:val="00216BC9"/>
    <w:rsid w:val="00216BF5"/>
    <w:rsid w:val="00216C6B"/>
    <w:rsid w:val="00216EE6"/>
    <w:rsid w:val="0021700E"/>
    <w:rsid w:val="002171F2"/>
    <w:rsid w:val="00217276"/>
    <w:rsid w:val="002175B3"/>
    <w:rsid w:val="002179E7"/>
    <w:rsid w:val="00217C50"/>
    <w:rsid w:val="00217E88"/>
    <w:rsid w:val="00217EE5"/>
    <w:rsid w:val="0022014B"/>
    <w:rsid w:val="00220342"/>
    <w:rsid w:val="0022066D"/>
    <w:rsid w:val="002208CB"/>
    <w:rsid w:val="00220D1E"/>
    <w:rsid w:val="00220F74"/>
    <w:rsid w:val="00221050"/>
    <w:rsid w:val="002218C8"/>
    <w:rsid w:val="00221929"/>
    <w:rsid w:val="002219AD"/>
    <w:rsid w:val="00221D53"/>
    <w:rsid w:val="00221EE6"/>
    <w:rsid w:val="0022207A"/>
    <w:rsid w:val="00222084"/>
    <w:rsid w:val="002222FC"/>
    <w:rsid w:val="00222749"/>
    <w:rsid w:val="002230A1"/>
    <w:rsid w:val="00223360"/>
    <w:rsid w:val="0022349F"/>
    <w:rsid w:val="0022399B"/>
    <w:rsid w:val="00223A49"/>
    <w:rsid w:val="002241AF"/>
    <w:rsid w:val="00224466"/>
    <w:rsid w:val="002246A2"/>
    <w:rsid w:val="00224B56"/>
    <w:rsid w:val="00224DEA"/>
    <w:rsid w:val="00224F42"/>
    <w:rsid w:val="00225019"/>
    <w:rsid w:val="002251A5"/>
    <w:rsid w:val="00226104"/>
    <w:rsid w:val="0022626C"/>
    <w:rsid w:val="0022684E"/>
    <w:rsid w:val="002268BB"/>
    <w:rsid w:val="00226B6B"/>
    <w:rsid w:val="00226CC4"/>
    <w:rsid w:val="002270F5"/>
    <w:rsid w:val="00227595"/>
    <w:rsid w:val="002276B5"/>
    <w:rsid w:val="00227908"/>
    <w:rsid w:val="002279D7"/>
    <w:rsid w:val="00227AA5"/>
    <w:rsid w:val="00227D8F"/>
    <w:rsid w:val="00227DC8"/>
    <w:rsid w:val="00230204"/>
    <w:rsid w:val="00230439"/>
    <w:rsid w:val="002304C0"/>
    <w:rsid w:val="00230D77"/>
    <w:rsid w:val="00231242"/>
    <w:rsid w:val="002313FB"/>
    <w:rsid w:val="0023165F"/>
    <w:rsid w:val="00231694"/>
    <w:rsid w:val="00231B76"/>
    <w:rsid w:val="00232973"/>
    <w:rsid w:val="00232AB1"/>
    <w:rsid w:val="00232BEB"/>
    <w:rsid w:val="00232EE7"/>
    <w:rsid w:val="002338E8"/>
    <w:rsid w:val="00233A13"/>
    <w:rsid w:val="00233A3A"/>
    <w:rsid w:val="00233A58"/>
    <w:rsid w:val="00233D07"/>
    <w:rsid w:val="00233DD4"/>
    <w:rsid w:val="0023412E"/>
    <w:rsid w:val="00234198"/>
    <w:rsid w:val="002346A4"/>
    <w:rsid w:val="00234910"/>
    <w:rsid w:val="00234AD7"/>
    <w:rsid w:val="00234B19"/>
    <w:rsid w:val="00234C69"/>
    <w:rsid w:val="002350B9"/>
    <w:rsid w:val="00235187"/>
    <w:rsid w:val="00235CB8"/>
    <w:rsid w:val="00235FEC"/>
    <w:rsid w:val="00236598"/>
    <w:rsid w:val="0023693D"/>
    <w:rsid w:val="002369B1"/>
    <w:rsid w:val="00236B3E"/>
    <w:rsid w:val="00236D5B"/>
    <w:rsid w:val="0023724E"/>
    <w:rsid w:val="002373A2"/>
    <w:rsid w:val="00237949"/>
    <w:rsid w:val="00237C83"/>
    <w:rsid w:val="00237D06"/>
    <w:rsid w:val="00237E11"/>
    <w:rsid w:val="002400B1"/>
    <w:rsid w:val="00240120"/>
    <w:rsid w:val="00240217"/>
    <w:rsid w:val="002402A3"/>
    <w:rsid w:val="002405CA"/>
    <w:rsid w:val="00240637"/>
    <w:rsid w:val="0024096B"/>
    <w:rsid w:val="00240B0E"/>
    <w:rsid w:val="00240C6D"/>
    <w:rsid w:val="00240F29"/>
    <w:rsid w:val="00241364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2A26"/>
    <w:rsid w:val="00242E92"/>
    <w:rsid w:val="00243088"/>
    <w:rsid w:val="00243312"/>
    <w:rsid w:val="0024348E"/>
    <w:rsid w:val="0024358D"/>
    <w:rsid w:val="00243D8D"/>
    <w:rsid w:val="00243EBF"/>
    <w:rsid w:val="00243FAE"/>
    <w:rsid w:val="002441B0"/>
    <w:rsid w:val="0024435A"/>
    <w:rsid w:val="0024438A"/>
    <w:rsid w:val="00244412"/>
    <w:rsid w:val="00244422"/>
    <w:rsid w:val="00244919"/>
    <w:rsid w:val="00244965"/>
    <w:rsid w:val="00244F4E"/>
    <w:rsid w:val="0024524F"/>
    <w:rsid w:val="002458C1"/>
    <w:rsid w:val="00245A64"/>
    <w:rsid w:val="00245E67"/>
    <w:rsid w:val="002460CC"/>
    <w:rsid w:val="002462BC"/>
    <w:rsid w:val="002464AB"/>
    <w:rsid w:val="002468CC"/>
    <w:rsid w:val="00246A85"/>
    <w:rsid w:val="00246E4A"/>
    <w:rsid w:val="002471D8"/>
    <w:rsid w:val="002473EC"/>
    <w:rsid w:val="002473F5"/>
    <w:rsid w:val="00250379"/>
    <w:rsid w:val="00250380"/>
    <w:rsid w:val="00250394"/>
    <w:rsid w:val="00250B33"/>
    <w:rsid w:val="00251860"/>
    <w:rsid w:val="00251A0F"/>
    <w:rsid w:val="00251A37"/>
    <w:rsid w:val="00251B07"/>
    <w:rsid w:val="0025290B"/>
    <w:rsid w:val="002533E9"/>
    <w:rsid w:val="00253482"/>
    <w:rsid w:val="00253535"/>
    <w:rsid w:val="00253570"/>
    <w:rsid w:val="002535D9"/>
    <w:rsid w:val="002536A2"/>
    <w:rsid w:val="00253745"/>
    <w:rsid w:val="00253A0E"/>
    <w:rsid w:val="00253D55"/>
    <w:rsid w:val="00253DFC"/>
    <w:rsid w:val="00254138"/>
    <w:rsid w:val="0025486A"/>
    <w:rsid w:val="00254875"/>
    <w:rsid w:val="00254AFC"/>
    <w:rsid w:val="00255006"/>
    <w:rsid w:val="002552BB"/>
    <w:rsid w:val="002555ED"/>
    <w:rsid w:val="002568C6"/>
    <w:rsid w:val="002569E1"/>
    <w:rsid w:val="00256B8E"/>
    <w:rsid w:val="00256CBC"/>
    <w:rsid w:val="002570FD"/>
    <w:rsid w:val="0025733D"/>
    <w:rsid w:val="0025756D"/>
    <w:rsid w:val="0025769C"/>
    <w:rsid w:val="002576B0"/>
    <w:rsid w:val="00257724"/>
    <w:rsid w:val="00257790"/>
    <w:rsid w:val="00257921"/>
    <w:rsid w:val="00257BA5"/>
    <w:rsid w:val="00257BF5"/>
    <w:rsid w:val="00257C99"/>
    <w:rsid w:val="00257D00"/>
    <w:rsid w:val="00257E2F"/>
    <w:rsid w:val="00257FCB"/>
    <w:rsid w:val="0026026B"/>
    <w:rsid w:val="00260555"/>
    <w:rsid w:val="00260926"/>
    <w:rsid w:val="00260B1B"/>
    <w:rsid w:val="00260B85"/>
    <w:rsid w:val="00260F1A"/>
    <w:rsid w:val="002610CE"/>
    <w:rsid w:val="002614CD"/>
    <w:rsid w:val="002616E8"/>
    <w:rsid w:val="00261920"/>
    <w:rsid w:val="00261A27"/>
    <w:rsid w:val="00261DF1"/>
    <w:rsid w:val="00261F1B"/>
    <w:rsid w:val="00261F8F"/>
    <w:rsid w:val="0026205C"/>
    <w:rsid w:val="002625A6"/>
    <w:rsid w:val="00262972"/>
    <w:rsid w:val="00262CDF"/>
    <w:rsid w:val="00262EFB"/>
    <w:rsid w:val="00263029"/>
    <w:rsid w:val="00263245"/>
    <w:rsid w:val="00263ADF"/>
    <w:rsid w:val="00263CEA"/>
    <w:rsid w:val="00263F8E"/>
    <w:rsid w:val="00264192"/>
    <w:rsid w:val="002642A5"/>
    <w:rsid w:val="00264465"/>
    <w:rsid w:val="002650EF"/>
    <w:rsid w:val="00265231"/>
    <w:rsid w:val="0026523D"/>
    <w:rsid w:val="0026550E"/>
    <w:rsid w:val="002658BB"/>
    <w:rsid w:val="00265A63"/>
    <w:rsid w:val="00265F4B"/>
    <w:rsid w:val="00265FFB"/>
    <w:rsid w:val="002664AE"/>
    <w:rsid w:val="002666D0"/>
    <w:rsid w:val="002669E7"/>
    <w:rsid w:val="00266A3B"/>
    <w:rsid w:val="00266DB8"/>
    <w:rsid w:val="00266EFE"/>
    <w:rsid w:val="0026740F"/>
    <w:rsid w:val="002674EF"/>
    <w:rsid w:val="00267510"/>
    <w:rsid w:val="00267527"/>
    <w:rsid w:val="002675A2"/>
    <w:rsid w:val="002677F1"/>
    <w:rsid w:val="00267800"/>
    <w:rsid w:val="0026797F"/>
    <w:rsid w:val="00267E71"/>
    <w:rsid w:val="002702F8"/>
    <w:rsid w:val="0027058F"/>
    <w:rsid w:val="002707C6"/>
    <w:rsid w:val="002708A0"/>
    <w:rsid w:val="00270C0D"/>
    <w:rsid w:val="00270D1D"/>
    <w:rsid w:val="00270F12"/>
    <w:rsid w:val="00270F3B"/>
    <w:rsid w:val="00271511"/>
    <w:rsid w:val="002717A6"/>
    <w:rsid w:val="002718DC"/>
    <w:rsid w:val="00271D89"/>
    <w:rsid w:val="00271E5C"/>
    <w:rsid w:val="00271E9F"/>
    <w:rsid w:val="00272307"/>
    <w:rsid w:val="0027240A"/>
    <w:rsid w:val="00272915"/>
    <w:rsid w:val="00272B91"/>
    <w:rsid w:val="00272B99"/>
    <w:rsid w:val="00272DE4"/>
    <w:rsid w:val="002730F8"/>
    <w:rsid w:val="00273215"/>
    <w:rsid w:val="00273464"/>
    <w:rsid w:val="00273DB4"/>
    <w:rsid w:val="00273ECB"/>
    <w:rsid w:val="00274206"/>
    <w:rsid w:val="00274622"/>
    <w:rsid w:val="00274794"/>
    <w:rsid w:val="00275011"/>
    <w:rsid w:val="00275017"/>
    <w:rsid w:val="002752E5"/>
    <w:rsid w:val="0027569B"/>
    <w:rsid w:val="002758CC"/>
    <w:rsid w:val="00275F65"/>
    <w:rsid w:val="0027643C"/>
    <w:rsid w:val="0027656E"/>
    <w:rsid w:val="00276874"/>
    <w:rsid w:val="002772AB"/>
    <w:rsid w:val="002775D0"/>
    <w:rsid w:val="00277CB8"/>
    <w:rsid w:val="00277EF7"/>
    <w:rsid w:val="002804F4"/>
    <w:rsid w:val="00280F70"/>
    <w:rsid w:val="00280FE1"/>
    <w:rsid w:val="0028183A"/>
    <w:rsid w:val="00281A6F"/>
    <w:rsid w:val="00281CB1"/>
    <w:rsid w:val="00281EAA"/>
    <w:rsid w:val="00282570"/>
    <w:rsid w:val="00282A55"/>
    <w:rsid w:val="00282B7B"/>
    <w:rsid w:val="00282C30"/>
    <w:rsid w:val="00282EC6"/>
    <w:rsid w:val="00282F8F"/>
    <w:rsid w:val="00283350"/>
    <w:rsid w:val="00283549"/>
    <w:rsid w:val="0028371A"/>
    <w:rsid w:val="00283CD2"/>
    <w:rsid w:val="00283E4B"/>
    <w:rsid w:val="002840F0"/>
    <w:rsid w:val="00284817"/>
    <w:rsid w:val="00284871"/>
    <w:rsid w:val="002848A4"/>
    <w:rsid w:val="002848B9"/>
    <w:rsid w:val="002851E3"/>
    <w:rsid w:val="002857F7"/>
    <w:rsid w:val="00285885"/>
    <w:rsid w:val="00285CBC"/>
    <w:rsid w:val="00285F56"/>
    <w:rsid w:val="0028629E"/>
    <w:rsid w:val="0028633B"/>
    <w:rsid w:val="002869E4"/>
    <w:rsid w:val="00286B60"/>
    <w:rsid w:val="00286C9C"/>
    <w:rsid w:val="00287F76"/>
    <w:rsid w:val="0029001D"/>
    <w:rsid w:val="0029026A"/>
    <w:rsid w:val="00290BA4"/>
    <w:rsid w:val="00290BCB"/>
    <w:rsid w:val="00290DE2"/>
    <w:rsid w:val="00290F64"/>
    <w:rsid w:val="00291266"/>
    <w:rsid w:val="00291737"/>
    <w:rsid w:val="002917F3"/>
    <w:rsid w:val="00291A4F"/>
    <w:rsid w:val="00291C63"/>
    <w:rsid w:val="00291FE3"/>
    <w:rsid w:val="0029232E"/>
    <w:rsid w:val="002925EF"/>
    <w:rsid w:val="00292A0C"/>
    <w:rsid w:val="00293111"/>
    <w:rsid w:val="00293148"/>
    <w:rsid w:val="00293A3D"/>
    <w:rsid w:val="00293B98"/>
    <w:rsid w:val="00293D89"/>
    <w:rsid w:val="00293EE2"/>
    <w:rsid w:val="00294269"/>
    <w:rsid w:val="002942E2"/>
    <w:rsid w:val="0029466B"/>
    <w:rsid w:val="00294A17"/>
    <w:rsid w:val="00294BB1"/>
    <w:rsid w:val="002951E3"/>
    <w:rsid w:val="002951E5"/>
    <w:rsid w:val="002955C5"/>
    <w:rsid w:val="00295ADD"/>
    <w:rsid w:val="00295B5B"/>
    <w:rsid w:val="00295D1C"/>
    <w:rsid w:val="00295F30"/>
    <w:rsid w:val="002960A4"/>
    <w:rsid w:val="0029612F"/>
    <w:rsid w:val="00296771"/>
    <w:rsid w:val="00296D95"/>
    <w:rsid w:val="00296E02"/>
    <w:rsid w:val="00297431"/>
    <w:rsid w:val="002976B0"/>
    <w:rsid w:val="002976EE"/>
    <w:rsid w:val="002978A4"/>
    <w:rsid w:val="002A009D"/>
    <w:rsid w:val="002A01F7"/>
    <w:rsid w:val="002A0733"/>
    <w:rsid w:val="002A0AE5"/>
    <w:rsid w:val="002A0E5A"/>
    <w:rsid w:val="002A1476"/>
    <w:rsid w:val="002A1B6E"/>
    <w:rsid w:val="002A1CA2"/>
    <w:rsid w:val="002A1E65"/>
    <w:rsid w:val="002A1F37"/>
    <w:rsid w:val="002A1F58"/>
    <w:rsid w:val="002A1FB1"/>
    <w:rsid w:val="002A20C4"/>
    <w:rsid w:val="002A2431"/>
    <w:rsid w:val="002A2806"/>
    <w:rsid w:val="002A287F"/>
    <w:rsid w:val="002A3419"/>
    <w:rsid w:val="002A3694"/>
    <w:rsid w:val="002A3BB0"/>
    <w:rsid w:val="002A3BF7"/>
    <w:rsid w:val="002A3C16"/>
    <w:rsid w:val="002A3DB7"/>
    <w:rsid w:val="002A436A"/>
    <w:rsid w:val="002A4C1E"/>
    <w:rsid w:val="002A4D48"/>
    <w:rsid w:val="002A4F84"/>
    <w:rsid w:val="002A4F95"/>
    <w:rsid w:val="002A5380"/>
    <w:rsid w:val="002A592C"/>
    <w:rsid w:val="002A59A9"/>
    <w:rsid w:val="002A5EA5"/>
    <w:rsid w:val="002A5F4B"/>
    <w:rsid w:val="002A65CF"/>
    <w:rsid w:val="002A6D2F"/>
    <w:rsid w:val="002A6D99"/>
    <w:rsid w:val="002A6E78"/>
    <w:rsid w:val="002A6F91"/>
    <w:rsid w:val="002A707F"/>
    <w:rsid w:val="002A7653"/>
    <w:rsid w:val="002A7744"/>
    <w:rsid w:val="002A789E"/>
    <w:rsid w:val="002A7A5C"/>
    <w:rsid w:val="002A7BD8"/>
    <w:rsid w:val="002B0129"/>
    <w:rsid w:val="002B041E"/>
    <w:rsid w:val="002B0551"/>
    <w:rsid w:val="002B0757"/>
    <w:rsid w:val="002B088A"/>
    <w:rsid w:val="002B090D"/>
    <w:rsid w:val="002B1261"/>
    <w:rsid w:val="002B137A"/>
    <w:rsid w:val="002B13F2"/>
    <w:rsid w:val="002B15CC"/>
    <w:rsid w:val="002B1883"/>
    <w:rsid w:val="002B1CA4"/>
    <w:rsid w:val="002B1F94"/>
    <w:rsid w:val="002B244E"/>
    <w:rsid w:val="002B2650"/>
    <w:rsid w:val="002B28CE"/>
    <w:rsid w:val="002B3094"/>
    <w:rsid w:val="002B3099"/>
    <w:rsid w:val="002B3588"/>
    <w:rsid w:val="002B35AE"/>
    <w:rsid w:val="002B3BC6"/>
    <w:rsid w:val="002B480E"/>
    <w:rsid w:val="002B5218"/>
    <w:rsid w:val="002B5488"/>
    <w:rsid w:val="002B5796"/>
    <w:rsid w:val="002B5BDD"/>
    <w:rsid w:val="002B616D"/>
    <w:rsid w:val="002B6230"/>
    <w:rsid w:val="002B65CF"/>
    <w:rsid w:val="002B6ACD"/>
    <w:rsid w:val="002B6B19"/>
    <w:rsid w:val="002B6E81"/>
    <w:rsid w:val="002B6ECB"/>
    <w:rsid w:val="002B7040"/>
    <w:rsid w:val="002B72C0"/>
    <w:rsid w:val="002B73F8"/>
    <w:rsid w:val="002B74F2"/>
    <w:rsid w:val="002B7989"/>
    <w:rsid w:val="002B7B19"/>
    <w:rsid w:val="002B7FA5"/>
    <w:rsid w:val="002B7FC2"/>
    <w:rsid w:val="002C038B"/>
    <w:rsid w:val="002C074B"/>
    <w:rsid w:val="002C0754"/>
    <w:rsid w:val="002C075B"/>
    <w:rsid w:val="002C082A"/>
    <w:rsid w:val="002C094D"/>
    <w:rsid w:val="002C0D01"/>
    <w:rsid w:val="002C13BE"/>
    <w:rsid w:val="002C13C3"/>
    <w:rsid w:val="002C142D"/>
    <w:rsid w:val="002C14EB"/>
    <w:rsid w:val="002C1559"/>
    <w:rsid w:val="002C1639"/>
    <w:rsid w:val="002C1784"/>
    <w:rsid w:val="002C18FB"/>
    <w:rsid w:val="002C1CCF"/>
    <w:rsid w:val="002C1F02"/>
    <w:rsid w:val="002C2265"/>
    <w:rsid w:val="002C2511"/>
    <w:rsid w:val="002C283E"/>
    <w:rsid w:val="002C28E5"/>
    <w:rsid w:val="002C2B75"/>
    <w:rsid w:val="002C2E4C"/>
    <w:rsid w:val="002C345C"/>
    <w:rsid w:val="002C38B6"/>
    <w:rsid w:val="002C3FE6"/>
    <w:rsid w:val="002C40ED"/>
    <w:rsid w:val="002C44F5"/>
    <w:rsid w:val="002C45A5"/>
    <w:rsid w:val="002C465A"/>
    <w:rsid w:val="002C4803"/>
    <w:rsid w:val="002C50B0"/>
    <w:rsid w:val="002C5724"/>
    <w:rsid w:val="002C5811"/>
    <w:rsid w:val="002C5C17"/>
    <w:rsid w:val="002C5F90"/>
    <w:rsid w:val="002C6061"/>
    <w:rsid w:val="002C621E"/>
    <w:rsid w:val="002C63FC"/>
    <w:rsid w:val="002C658C"/>
    <w:rsid w:val="002C6965"/>
    <w:rsid w:val="002C69D6"/>
    <w:rsid w:val="002C6B6B"/>
    <w:rsid w:val="002C6C46"/>
    <w:rsid w:val="002C6FC1"/>
    <w:rsid w:val="002C7122"/>
    <w:rsid w:val="002C755C"/>
    <w:rsid w:val="002C77DE"/>
    <w:rsid w:val="002C796E"/>
    <w:rsid w:val="002C7973"/>
    <w:rsid w:val="002C79B1"/>
    <w:rsid w:val="002C7A02"/>
    <w:rsid w:val="002C7F33"/>
    <w:rsid w:val="002D0110"/>
    <w:rsid w:val="002D045B"/>
    <w:rsid w:val="002D0D3B"/>
    <w:rsid w:val="002D110D"/>
    <w:rsid w:val="002D121F"/>
    <w:rsid w:val="002D1243"/>
    <w:rsid w:val="002D16F7"/>
    <w:rsid w:val="002D17C3"/>
    <w:rsid w:val="002D1927"/>
    <w:rsid w:val="002D199C"/>
    <w:rsid w:val="002D19AB"/>
    <w:rsid w:val="002D1DA4"/>
    <w:rsid w:val="002D207C"/>
    <w:rsid w:val="002D23D2"/>
    <w:rsid w:val="002D24C9"/>
    <w:rsid w:val="002D2646"/>
    <w:rsid w:val="002D296A"/>
    <w:rsid w:val="002D30C3"/>
    <w:rsid w:val="002D39E9"/>
    <w:rsid w:val="002D4065"/>
    <w:rsid w:val="002D41B9"/>
    <w:rsid w:val="002D4A24"/>
    <w:rsid w:val="002D4AD2"/>
    <w:rsid w:val="002D55CC"/>
    <w:rsid w:val="002D599F"/>
    <w:rsid w:val="002D5D50"/>
    <w:rsid w:val="002D613D"/>
    <w:rsid w:val="002D642B"/>
    <w:rsid w:val="002D65DC"/>
    <w:rsid w:val="002D68ED"/>
    <w:rsid w:val="002D693A"/>
    <w:rsid w:val="002D6E51"/>
    <w:rsid w:val="002D6F7A"/>
    <w:rsid w:val="002D7203"/>
    <w:rsid w:val="002D737A"/>
    <w:rsid w:val="002D7617"/>
    <w:rsid w:val="002E0631"/>
    <w:rsid w:val="002E0AB3"/>
    <w:rsid w:val="002E0D06"/>
    <w:rsid w:val="002E10D2"/>
    <w:rsid w:val="002E114C"/>
    <w:rsid w:val="002E124E"/>
    <w:rsid w:val="002E1807"/>
    <w:rsid w:val="002E188B"/>
    <w:rsid w:val="002E2301"/>
    <w:rsid w:val="002E261A"/>
    <w:rsid w:val="002E2755"/>
    <w:rsid w:val="002E2783"/>
    <w:rsid w:val="002E2A29"/>
    <w:rsid w:val="002E2EB0"/>
    <w:rsid w:val="002E2F32"/>
    <w:rsid w:val="002E2FF2"/>
    <w:rsid w:val="002E30E6"/>
    <w:rsid w:val="002E3C05"/>
    <w:rsid w:val="002E43BD"/>
    <w:rsid w:val="002E50E0"/>
    <w:rsid w:val="002E5613"/>
    <w:rsid w:val="002E5875"/>
    <w:rsid w:val="002E5954"/>
    <w:rsid w:val="002E595B"/>
    <w:rsid w:val="002E59C0"/>
    <w:rsid w:val="002E5B7C"/>
    <w:rsid w:val="002E6346"/>
    <w:rsid w:val="002E64E4"/>
    <w:rsid w:val="002E6852"/>
    <w:rsid w:val="002E6FDC"/>
    <w:rsid w:val="002E74C8"/>
    <w:rsid w:val="002E74D9"/>
    <w:rsid w:val="002E765B"/>
    <w:rsid w:val="002E7931"/>
    <w:rsid w:val="002E7D4C"/>
    <w:rsid w:val="002E7E10"/>
    <w:rsid w:val="002F01AC"/>
    <w:rsid w:val="002F0913"/>
    <w:rsid w:val="002F0E87"/>
    <w:rsid w:val="002F0EAE"/>
    <w:rsid w:val="002F0F2C"/>
    <w:rsid w:val="002F185D"/>
    <w:rsid w:val="002F1BB2"/>
    <w:rsid w:val="002F1CD1"/>
    <w:rsid w:val="002F24B0"/>
    <w:rsid w:val="002F28BD"/>
    <w:rsid w:val="002F2C7D"/>
    <w:rsid w:val="002F3088"/>
    <w:rsid w:val="002F3A19"/>
    <w:rsid w:val="002F3A5C"/>
    <w:rsid w:val="002F3AC9"/>
    <w:rsid w:val="002F3E58"/>
    <w:rsid w:val="002F409F"/>
    <w:rsid w:val="002F4118"/>
    <w:rsid w:val="002F43E6"/>
    <w:rsid w:val="002F4484"/>
    <w:rsid w:val="002F4752"/>
    <w:rsid w:val="002F4C38"/>
    <w:rsid w:val="002F4FA2"/>
    <w:rsid w:val="002F5013"/>
    <w:rsid w:val="002F53BB"/>
    <w:rsid w:val="002F5666"/>
    <w:rsid w:val="002F57E6"/>
    <w:rsid w:val="002F5AE9"/>
    <w:rsid w:val="002F66CA"/>
    <w:rsid w:val="002F6A77"/>
    <w:rsid w:val="002F6C8D"/>
    <w:rsid w:val="002F6E33"/>
    <w:rsid w:val="002F7222"/>
    <w:rsid w:val="002F78D0"/>
    <w:rsid w:val="002F7AB4"/>
    <w:rsid w:val="002F7BD6"/>
    <w:rsid w:val="00300121"/>
    <w:rsid w:val="0030060C"/>
    <w:rsid w:val="0030067F"/>
    <w:rsid w:val="00301000"/>
    <w:rsid w:val="00301B7C"/>
    <w:rsid w:val="00301FF8"/>
    <w:rsid w:val="00302038"/>
    <w:rsid w:val="00302085"/>
    <w:rsid w:val="0030208F"/>
    <w:rsid w:val="003024F3"/>
    <w:rsid w:val="0030257D"/>
    <w:rsid w:val="003029EA"/>
    <w:rsid w:val="00302DF0"/>
    <w:rsid w:val="00303162"/>
    <w:rsid w:val="00303320"/>
    <w:rsid w:val="003036D6"/>
    <w:rsid w:val="0030389D"/>
    <w:rsid w:val="00303A19"/>
    <w:rsid w:val="00303B07"/>
    <w:rsid w:val="00303DB4"/>
    <w:rsid w:val="003040FA"/>
    <w:rsid w:val="003042DB"/>
    <w:rsid w:val="003044E8"/>
    <w:rsid w:val="00304A45"/>
    <w:rsid w:val="00304C39"/>
    <w:rsid w:val="00304CF5"/>
    <w:rsid w:val="00304EF0"/>
    <w:rsid w:val="0030502D"/>
    <w:rsid w:val="00305033"/>
    <w:rsid w:val="003052BB"/>
    <w:rsid w:val="00305702"/>
    <w:rsid w:val="003057D6"/>
    <w:rsid w:val="00305961"/>
    <w:rsid w:val="00305A57"/>
    <w:rsid w:val="0030612B"/>
    <w:rsid w:val="003062AD"/>
    <w:rsid w:val="0030644D"/>
    <w:rsid w:val="00306591"/>
    <w:rsid w:val="00306CC7"/>
    <w:rsid w:val="00306CFA"/>
    <w:rsid w:val="003073D1"/>
    <w:rsid w:val="00307447"/>
    <w:rsid w:val="00307726"/>
    <w:rsid w:val="003077B0"/>
    <w:rsid w:val="0030794F"/>
    <w:rsid w:val="00310CA7"/>
    <w:rsid w:val="00311203"/>
    <w:rsid w:val="0031135D"/>
    <w:rsid w:val="003119AE"/>
    <w:rsid w:val="00311B72"/>
    <w:rsid w:val="00311DCF"/>
    <w:rsid w:val="00312332"/>
    <w:rsid w:val="00312A9B"/>
    <w:rsid w:val="003131CE"/>
    <w:rsid w:val="003134D3"/>
    <w:rsid w:val="003135D4"/>
    <w:rsid w:val="00313AB4"/>
    <w:rsid w:val="00313B30"/>
    <w:rsid w:val="00313B70"/>
    <w:rsid w:val="00314288"/>
    <w:rsid w:val="00314BCE"/>
    <w:rsid w:val="00314C6F"/>
    <w:rsid w:val="00314E14"/>
    <w:rsid w:val="00314E7A"/>
    <w:rsid w:val="00314FD3"/>
    <w:rsid w:val="00315311"/>
    <w:rsid w:val="0031533A"/>
    <w:rsid w:val="00315631"/>
    <w:rsid w:val="003156BB"/>
    <w:rsid w:val="00315999"/>
    <w:rsid w:val="00315BB6"/>
    <w:rsid w:val="00315C87"/>
    <w:rsid w:val="00315D2F"/>
    <w:rsid w:val="00316136"/>
    <w:rsid w:val="00316159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0C71"/>
    <w:rsid w:val="003211B7"/>
    <w:rsid w:val="0032160A"/>
    <w:rsid w:val="003217E3"/>
    <w:rsid w:val="00321ADE"/>
    <w:rsid w:val="003220A4"/>
    <w:rsid w:val="00322249"/>
    <w:rsid w:val="00322435"/>
    <w:rsid w:val="00322E8A"/>
    <w:rsid w:val="00323067"/>
    <w:rsid w:val="00323491"/>
    <w:rsid w:val="0032364D"/>
    <w:rsid w:val="003238CF"/>
    <w:rsid w:val="00323D13"/>
    <w:rsid w:val="0032418B"/>
    <w:rsid w:val="003241AB"/>
    <w:rsid w:val="003242FA"/>
    <w:rsid w:val="0032449A"/>
    <w:rsid w:val="003246B1"/>
    <w:rsid w:val="00324769"/>
    <w:rsid w:val="00324CC3"/>
    <w:rsid w:val="00324DC7"/>
    <w:rsid w:val="003251F6"/>
    <w:rsid w:val="00325223"/>
    <w:rsid w:val="003252BA"/>
    <w:rsid w:val="00325309"/>
    <w:rsid w:val="003254D3"/>
    <w:rsid w:val="00325818"/>
    <w:rsid w:val="0032584F"/>
    <w:rsid w:val="0032586D"/>
    <w:rsid w:val="00325A81"/>
    <w:rsid w:val="00325ADD"/>
    <w:rsid w:val="0032609C"/>
    <w:rsid w:val="0032679C"/>
    <w:rsid w:val="00326A55"/>
    <w:rsid w:val="00326F61"/>
    <w:rsid w:val="003271AC"/>
    <w:rsid w:val="003271DB"/>
    <w:rsid w:val="003271F2"/>
    <w:rsid w:val="00327423"/>
    <w:rsid w:val="003274BB"/>
    <w:rsid w:val="003279D3"/>
    <w:rsid w:val="00327AE6"/>
    <w:rsid w:val="0033021B"/>
    <w:rsid w:val="003303BE"/>
    <w:rsid w:val="00330F0D"/>
    <w:rsid w:val="0033108D"/>
    <w:rsid w:val="00331301"/>
    <w:rsid w:val="00331A74"/>
    <w:rsid w:val="00331D83"/>
    <w:rsid w:val="0033230D"/>
    <w:rsid w:val="00332701"/>
    <w:rsid w:val="003331A0"/>
    <w:rsid w:val="00333297"/>
    <w:rsid w:val="003337DB"/>
    <w:rsid w:val="00333CFA"/>
    <w:rsid w:val="00334170"/>
    <w:rsid w:val="003342E7"/>
    <w:rsid w:val="00334400"/>
    <w:rsid w:val="00334950"/>
    <w:rsid w:val="00334963"/>
    <w:rsid w:val="00334D65"/>
    <w:rsid w:val="00334ED6"/>
    <w:rsid w:val="00335473"/>
    <w:rsid w:val="003354C5"/>
    <w:rsid w:val="003363E8"/>
    <w:rsid w:val="0033658B"/>
    <w:rsid w:val="003368CF"/>
    <w:rsid w:val="003368FD"/>
    <w:rsid w:val="003372CD"/>
    <w:rsid w:val="003377DD"/>
    <w:rsid w:val="00337BE7"/>
    <w:rsid w:val="00337D65"/>
    <w:rsid w:val="00340642"/>
    <w:rsid w:val="00340A29"/>
    <w:rsid w:val="00340D91"/>
    <w:rsid w:val="00340DD8"/>
    <w:rsid w:val="00340E37"/>
    <w:rsid w:val="00341384"/>
    <w:rsid w:val="003415A7"/>
    <w:rsid w:val="00341B1C"/>
    <w:rsid w:val="00341FD5"/>
    <w:rsid w:val="003421A9"/>
    <w:rsid w:val="00342252"/>
    <w:rsid w:val="003424E2"/>
    <w:rsid w:val="0034254E"/>
    <w:rsid w:val="00342649"/>
    <w:rsid w:val="00342C2E"/>
    <w:rsid w:val="00343005"/>
    <w:rsid w:val="003431FD"/>
    <w:rsid w:val="00343E4F"/>
    <w:rsid w:val="00343FB1"/>
    <w:rsid w:val="0034431D"/>
    <w:rsid w:val="00344735"/>
    <w:rsid w:val="00344979"/>
    <w:rsid w:val="00344B3B"/>
    <w:rsid w:val="003452F2"/>
    <w:rsid w:val="003453EF"/>
    <w:rsid w:val="003457F8"/>
    <w:rsid w:val="00345B8A"/>
    <w:rsid w:val="0034654B"/>
    <w:rsid w:val="003465A9"/>
    <w:rsid w:val="003465BB"/>
    <w:rsid w:val="00346DF1"/>
    <w:rsid w:val="0034705A"/>
    <w:rsid w:val="00347847"/>
    <w:rsid w:val="00347EB7"/>
    <w:rsid w:val="00347F1B"/>
    <w:rsid w:val="00350496"/>
    <w:rsid w:val="00350783"/>
    <w:rsid w:val="003516A5"/>
    <w:rsid w:val="0035173D"/>
    <w:rsid w:val="00351BAB"/>
    <w:rsid w:val="003521C6"/>
    <w:rsid w:val="00352268"/>
    <w:rsid w:val="0035232E"/>
    <w:rsid w:val="0035237C"/>
    <w:rsid w:val="0035250C"/>
    <w:rsid w:val="00352755"/>
    <w:rsid w:val="00352AA0"/>
    <w:rsid w:val="00352B78"/>
    <w:rsid w:val="00352B82"/>
    <w:rsid w:val="00352CFA"/>
    <w:rsid w:val="00352D9F"/>
    <w:rsid w:val="00352EA7"/>
    <w:rsid w:val="0035306D"/>
    <w:rsid w:val="0035322E"/>
    <w:rsid w:val="0035348C"/>
    <w:rsid w:val="003534CE"/>
    <w:rsid w:val="003535C4"/>
    <w:rsid w:val="003539F8"/>
    <w:rsid w:val="00353A16"/>
    <w:rsid w:val="003541A6"/>
    <w:rsid w:val="003543C8"/>
    <w:rsid w:val="00354588"/>
    <w:rsid w:val="003549D5"/>
    <w:rsid w:val="00354BD5"/>
    <w:rsid w:val="00354CA5"/>
    <w:rsid w:val="00354F17"/>
    <w:rsid w:val="00355245"/>
    <w:rsid w:val="0035550B"/>
    <w:rsid w:val="0035585D"/>
    <w:rsid w:val="00355970"/>
    <w:rsid w:val="00356816"/>
    <w:rsid w:val="003569B5"/>
    <w:rsid w:val="00356A46"/>
    <w:rsid w:val="00356AEB"/>
    <w:rsid w:val="00356BB0"/>
    <w:rsid w:val="00356C8F"/>
    <w:rsid w:val="00356EB3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0FB"/>
    <w:rsid w:val="00360958"/>
    <w:rsid w:val="00360EFA"/>
    <w:rsid w:val="00361A24"/>
    <w:rsid w:val="00362374"/>
    <w:rsid w:val="0036265F"/>
    <w:rsid w:val="00362837"/>
    <w:rsid w:val="00362939"/>
    <w:rsid w:val="00362E4B"/>
    <w:rsid w:val="00363080"/>
    <w:rsid w:val="003632F5"/>
    <w:rsid w:val="00363442"/>
    <w:rsid w:val="00363598"/>
    <w:rsid w:val="0036405C"/>
    <w:rsid w:val="003643CD"/>
    <w:rsid w:val="003645E1"/>
    <w:rsid w:val="003648FA"/>
    <w:rsid w:val="00364973"/>
    <w:rsid w:val="00364ED8"/>
    <w:rsid w:val="0036534A"/>
    <w:rsid w:val="0036585E"/>
    <w:rsid w:val="00365C1B"/>
    <w:rsid w:val="00365C8C"/>
    <w:rsid w:val="00365C9B"/>
    <w:rsid w:val="00366435"/>
    <w:rsid w:val="0036669A"/>
    <w:rsid w:val="00366972"/>
    <w:rsid w:val="00366BB6"/>
    <w:rsid w:val="003673BA"/>
    <w:rsid w:val="003673F3"/>
    <w:rsid w:val="00367675"/>
    <w:rsid w:val="00367B77"/>
    <w:rsid w:val="00367B85"/>
    <w:rsid w:val="00367C0C"/>
    <w:rsid w:val="00367E27"/>
    <w:rsid w:val="00370366"/>
    <w:rsid w:val="0037037F"/>
    <w:rsid w:val="00370E3A"/>
    <w:rsid w:val="00371167"/>
    <w:rsid w:val="00371217"/>
    <w:rsid w:val="00371523"/>
    <w:rsid w:val="00371546"/>
    <w:rsid w:val="00371E31"/>
    <w:rsid w:val="0037252F"/>
    <w:rsid w:val="003726E4"/>
    <w:rsid w:val="0037293A"/>
    <w:rsid w:val="00372AF9"/>
    <w:rsid w:val="00372B91"/>
    <w:rsid w:val="00372D89"/>
    <w:rsid w:val="00372E7B"/>
    <w:rsid w:val="003734BB"/>
    <w:rsid w:val="0037365D"/>
    <w:rsid w:val="00373D61"/>
    <w:rsid w:val="00373DBF"/>
    <w:rsid w:val="00373F59"/>
    <w:rsid w:val="00373FB5"/>
    <w:rsid w:val="00374141"/>
    <w:rsid w:val="0037429E"/>
    <w:rsid w:val="003748A6"/>
    <w:rsid w:val="00374A94"/>
    <w:rsid w:val="00374B18"/>
    <w:rsid w:val="00374EC3"/>
    <w:rsid w:val="00374F54"/>
    <w:rsid w:val="003756AB"/>
    <w:rsid w:val="00375B1C"/>
    <w:rsid w:val="00375F5C"/>
    <w:rsid w:val="00376302"/>
    <w:rsid w:val="003766E9"/>
    <w:rsid w:val="003768E1"/>
    <w:rsid w:val="00376C61"/>
    <w:rsid w:val="00376CE8"/>
    <w:rsid w:val="003775E5"/>
    <w:rsid w:val="0037763E"/>
    <w:rsid w:val="00377774"/>
    <w:rsid w:val="00377CDE"/>
    <w:rsid w:val="0038030A"/>
    <w:rsid w:val="003807D0"/>
    <w:rsid w:val="00380B1E"/>
    <w:rsid w:val="00380E39"/>
    <w:rsid w:val="00381095"/>
    <w:rsid w:val="003812F2"/>
    <w:rsid w:val="0038137B"/>
    <w:rsid w:val="003813B7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845"/>
    <w:rsid w:val="0038398D"/>
    <w:rsid w:val="00383A1D"/>
    <w:rsid w:val="00383D8B"/>
    <w:rsid w:val="00383FB6"/>
    <w:rsid w:val="00384057"/>
    <w:rsid w:val="003849E4"/>
    <w:rsid w:val="0038558F"/>
    <w:rsid w:val="003857A0"/>
    <w:rsid w:val="00385E3D"/>
    <w:rsid w:val="00385FD9"/>
    <w:rsid w:val="003861CB"/>
    <w:rsid w:val="00386399"/>
    <w:rsid w:val="00386FBA"/>
    <w:rsid w:val="00387043"/>
    <w:rsid w:val="003870AD"/>
    <w:rsid w:val="0038747F"/>
    <w:rsid w:val="003874DF"/>
    <w:rsid w:val="00387A88"/>
    <w:rsid w:val="003900C1"/>
    <w:rsid w:val="003900F6"/>
    <w:rsid w:val="003901EC"/>
    <w:rsid w:val="003909E2"/>
    <w:rsid w:val="00390B61"/>
    <w:rsid w:val="00390CAD"/>
    <w:rsid w:val="00390D8A"/>
    <w:rsid w:val="00391580"/>
    <w:rsid w:val="00391812"/>
    <w:rsid w:val="00391D76"/>
    <w:rsid w:val="00391FA3"/>
    <w:rsid w:val="00392887"/>
    <w:rsid w:val="003929BC"/>
    <w:rsid w:val="00393206"/>
    <w:rsid w:val="0039323E"/>
    <w:rsid w:val="003933A2"/>
    <w:rsid w:val="003933BF"/>
    <w:rsid w:val="003935AA"/>
    <w:rsid w:val="003945EE"/>
    <w:rsid w:val="003947F7"/>
    <w:rsid w:val="00394AF4"/>
    <w:rsid w:val="00394B31"/>
    <w:rsid w:val="00394E74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7399"/>
    <w:rsid w:val="003974D1"/>
    <w:rsid w:val="00397626"/>
    <w:rsid w:val="00397ACC"/>
    <w:rsid w:val="00397D8F"/>
    <w:rsid w:val="00397F91"/>
    <w:rsid w:val="003A1193"/>
    <w:rsid w:val="003A144F"/>
    <w:rsid w:val="003A15E3"/>
    <w:rsid w:val="003A160B"/>
    <w:rsid w:val="003A1DE4"/>
    <w:rsid w:val="003A1EDA"/>
    <w:rsid w:val="003A1F36"/>
    <w:rsid w:val="003A26CD"/>
    <w:rsid w:val="003A2E40"/>
    <w:rsid w:val="003A3B9A"/>
    <w:rsid w:val="003A3D1F"/>
    <w:rsid w:val="003A42A5"/>
    <w:rsid w:val="003A442E"/>
    <w:rsid w:val="003A4A4A"/>
    <w:rsid w:val="003A5269"/>
    <w:rsid w:val="003A5352"/>
    <w:rsid w:val="003A5378"/>
    <w:rsid w:val="003A555C"/>
    <w:rsid w:val="003A5745"/>
    <w:rsid w:val="003A57B9"/>
    <w:rsid w:val="003A67C3"/>
    <w:rsid w:val="003A6EA3"/>
    <w:rsid w:val="003A6F0C"/>
    <w:rsid w:val="003A7034"/>
    <w:rsid w:val="003A70B0"/>
    <w:rsid w:val="003A739D"/>
    <w:rsid w:val="003A757F"/>
    <w:rsid w:val="003A77B9"/>
    <w:rsid w:val="003A79BC"/>
    <w:rsid w:val="003B0558"/>
    <w:rsid w:val="003B0583"/>
    <w:rsid w:val="003B05E0"/>
    <w:rsid w:val="003B0730"/>
    <w:rsid w:val="003B0BA5"/>
    <w:rsid w:val="003B0BFD"/>
    <w:rsid w:val="003B1012"/>
    <w:rsid w:val="003B2059"/>
    <w:rsid w:val="003B22FF"/>
    <w:rsid w:val="003B2567"/>
    <w:rsid w:val="003B2BE6"/>
    <w:rsid w:val="003B2EA7"/>
    <w:rsid w:val="003B308E"/>
    <w:rsid w:val="003B3C99"/>
    <w:rsid w:val="003B3D64"/>
    <w:rsid w:val="003B4575"/>
    <w:rsid w:val="003B478E"/>
    <w:rsid w:val="003B4E8C"/>
    <w:rsid w:val="003B5449"/>
    <w:rsid w:val="003B5BDC"/>
    <w:rsid w:val="003B616C"/>
    <w:rsid w:val="003B63F9"/>
    <w:rsid w:val="003B6B98"/>
    <w:rsid w:val="003B7003"/>
    <w:rsid w:val="003B7423"/>
    <w:rsid w:val="003B7447"/>
    <w:rsid w:val="003B7587"/>
    <w:rsid w:val="003B7759"/>
    <w:rsid w:val="003B7A53"/>
    <w:rsid w:val="003B7CB3"/>
    <w:rsid w:val="003B7D61"/>
    <w:rsid w:val="003B7F2F"/>
    <w:rsid w:val="003B7F3C"/>
    <w:rsid w:val="003C037C"/>
    <w:rsid w:val="003C0384"/>
    <w:rsid w:val="003C057E"/>
    <w:rsid w:val="003C059B"/>
    <w:rsid w:val="003C1A64"/>
    <w:rsid w:val="003C1F04"/>
    <w:rsid w:val="003C239A"/>
    <w:rsid w:val="003C24B7"/>
    <w:rsid w:val="003C2954"/>
    <w:rsid w:val="003C3063"/>
    <w:rsid w:val="003C30E5"/>
    <w:rsid w:val="003C3133"/>
    <w:rsid w:val="003C35D0"/>
    <w:rsid w:val="003C3759"/>
    <w:rsid w:val="003C3B85"/>
    <w:rsid w:val="003C40A6"/>
    <w:rsid w:val="003C43C8"/>
    <w:rsid w:val="003C43DA"/>
    <w:rsid w:val="003C4962"/>
    <w:rsid w:val="003C49AF"/>
    <w:rsid w:val="003C4CD3"/>
    <w:rsid w:val="003C4CEC"/>
    <w:rsid w:val="003C50B0"/>
    <w:rsid w:val="003C50F1"/>
    <w:rsid w:val="003C5369"/>
    <w:rsid w:val="003C5893"/>
    <w:rsid w:val="003C5F2D"/>
    <w:rsid w:val="003C6847"/>
    <w:rsid w:val="003C6A1A"/>
    <w:rsid w:val="003C6E94"/>
    <w:rsid w:val="003C71FC"/>
    <w:rsid w:val="003C74FD"/>
    <w:rsid w:val="003C763B"/>
    <w:rsid w:val="003C769E"/>
    <w:rsid w:val="003C7B4C"/>
    <w:rsid w:val="003C7B93"/>
    <w:rsid w:val="003C7EC8"/>
    <w:rsid w:val="003D0280"/>
    <w:rsid w:val="003D02D0"/>
    <w:rsid w:val="003D05A9"/>
    <w:rsid w:val="003D08CB"/>
    <w:rsid w:val="003D09D2"/>
    <w:rsid w:val="003D0B0C"/>
    <w:rsid w:val="003D0E2A"/>
    <w:rsid w:val="003D0F11"/>
    <w:rsid w:val="003D109E"/>
    <w:rsid w:val="003D1A72"/>
    <w:rsid w:val="003D1FA7"/>
    <w:rsid w:val="003D209B"/>
    <w:rsid w:val="003D2248"/>
    <w:rsid w:val="003D2369"/>
    <w:rsid w:val="003D266D"/>
    <w:rsid w:val="003D29E4"/>
    <w:rsid w:val="003D2DCA"/>
    <w:rsid w:val="003D30F1"/>
    <w:rsid w:val="003D325C"/>
    <w:rsid w:val="003D3A08"/>
    <w:rsid w:val="003D3A64"/>
    <w:rsid w:val="003D3F29"/>
    <w:rsid w:val="003D3F98"/>
    <w:rsid w:val="003D3FB3"/>
    <w:rsid w:val="003D41CC"/>
    <w:rsid w:val="003D49FB"/>
    <w:rsid w:val="003D4C01"/>
    <w:rsid w:val="003D530D"/>
    <w:rsid w:val="003D55C3"/>
    <w:rsid w:val="003D57FE"/>
    <w:rsid w:val="003D5889"/>
    <w:rsid w:val="003D63A8"/>
    <w:rsid w:val="003D6504"/>
    <w:rsid w:val="003D6532"/>
    <w:rsid w:val="003D6A17"/>
    <w:rsid w:val="003D6F75"/>
    <w:rsid w:val="003D7865"/>
    <w:rsid w:val="003D7BFE"/>
    <w:rsid w:val="003D7C34"/>
    <w:rsid w:val="003D7D4A"/>
    <w:rsid w:val="003E0087"/>
    <w:rsid w:val="003E0111"/>
    <w:rsid w:val="003E042D"/>
    <w:rsid w:val="003E082C"/>
    <w:rsid w:val="003E0B8C"/>
    <w:rsid w:val="003E0DAD"/>
    <w:rsid w:val="003E0DD9"/>
    <w:rsid w:val="003E12E6"/>
    <w:rsid w:val="003E15D5"/>
    <w:rsid w:val="003E189A"/>
    <w:rsid w:val="003E1949"/>
    <w:rsid w:val="003E1A75"/>
    <w:rsid w:val="003E1EA4"/>
    <w:rsid w:val="003E204E"/>
    <w:rsid w:val="003E2473"/>
    <w:rsid w:val="003E2CFC"/>
    <w:rsid w:val="003E34FD"/>
    <w:rsid w:val="003E3501"/>
    <w:rsid w:val="003E3DA5"/>
    <w:rsid w:val="003E42C4"/>
    <w:rsid w:val="003E433A"/>
    <w:rsid w:val="003E441F"/>
    <w:rsid w:val="003E4436"/>
    <w:rsid w:val="003E48F6"/>
    <w:rsid w:val="003E49A4"/>
    <w:rsid w:val="003E4EC9"/>
    <w:rsid w:val="003E5539"/>
    <w:rsid w:val="003E55B7"/>
    <w:rsid w:val="003E56BB"/>
    <w:rsid w:val="003E59B5"/>
    <w:rsid w:val="003E5D0D"/>
    <w:rsid w:val="003E5E33"/>
    <w:rsid w:val="003E5E55"/>
    <w:rsid w:val="003E5E60"/>
    <w:rsid w:val="003E5E79"/>
    <w:rsid w:val="003E61D4"/>
    <w:rsid w:val="003E62C0"/>
    <w:rsid w:val="003E6754"/>
    <w:rsid w:val="003E69D5"/>
    <w:rsid w:val="003E6FC2"/>
    <w:rsid w:val="003E714A"/>
    <w:rsid w:val="003E7848"/>
    <w:rsid w:val="003E78A6"/>
    <w:rsid w:val="003E79D2"/>
    <w:rsid w:val="003E7C33"/>
    <w:rsid w:val="003E7CCF"/>
    <w:rsid w:val="003E7CF4"/>
    <w:rsid w:val="003F006E"/>
    <w:rsid w:val="003F0180"/>
    <w:rsid w:val="003F0503"/>
    <w:rsid w:val="003F08CB"/>
    <w:rsid w:val="003F0B40"/>
    <w:rsid w:val="003F0CFA"/>
    <w:rsid w:val="003F13BC"/>
    <w:rsid w:val="003F15C2"/>
    <w:rsid w:val="003F18FF"/>
    <w:rsid w:val="003F1AEB"/>
    <w:rsid w:val="003F1B50"/>
    <w:rsid w:val="003F1C99"/>
    <w:rsid w:val="003F1E6D"/>
    <w:rsid w:val="003F1E6E"/>
    <w:rsid w:val="003F1FF3"/>
    <w:rsid w:val="003F2211"/>
    <w:rsid w:val="003F2254"/>
    <w:rsid w:val="003F22FD"/>
    <w:rsid w:val="003F2371"/>
    <w:rsid w:val="003F273E"/>
    <w:rsid w:val="003F288C"/>
    <w:rsid w:val="003F2C62"/>
    <w:rsid w:val="003F2CF5"/>
    <w:rsid w:val="003F31C1"/>
    <w:rsid w:val="003F361E"/>
    <w:rsid w:val="003F36AA"/>
    <w:rsid w:val="003F3740"/>
    <w:rsid w:val="003F3B61"/>
    <w:rsid w:val="003F3C20"/>
    <w:rsid w:val="003F3C7D"/>
    <w:rsid w:val="003F3DE4"/>
    <w:rsid w:val="003F3F72"/>
    <w:rsid w:val="003F4A8A"/>
    <w:rsid w:val="003F4B72"/>
    <w:rsid w:val="003F4BF0"/>
    <w:rsid w:val="003F543F"/>
    <w:rsid w:val="003F5777"/>
    <w:rsid w:val="003F5BAA"/>
    <w:rsid w:val="003F5D51"/>
    <w:rsid w:val="003F5F55"/>
    <w:rsid w:val="003F62E2"/>
    <w:rsid w:val="003F63C4"/>
    <w:rsid w:val="003F6406"/>
    <w:rsid w:val="003F6AD8"/>
    <w:rsid w:val="003F6D6C"/>
    <w:rsid w:val="003F6F83"/>
    <w:rsid w:val="003F747D"/>
    <w:rsid w:val="003F75A4"/>
    <w:rsid w:val="003F76F3"/>
    <w:rsid w:val="003F78D7"/>
    <w:rsid w:val="003F7902"/>
    <w:rsid w:val="003F795F"/>
    <w:rsid w:val="003F7D9F"/>
    <w:rsid w:val="003F7DB8"/>
    <w:rsid w:val="00400865"/>
    <w:rsid w:val="00400A98"/>
    <w:rsid w:val="00401228"/>
    <w:rsid w:val="00401741"/>
    <w:rsid w:val="00401EDD"/>
    <w:rsid w:val="00401EE8"/>
    <w:rsid w:val="00401EEF"/>
    <w:rsid w:val="00401EFD"/>
    <w:rsid w:val="00401FBD"/>
    <w:rsid w:val="004023B1"/>
    <w:rsid w:val="0040318F"/>
    <w:rsid w:val="0040353F"/>
    <w:rsid w:val="0040381C"/>
    <w:rsid w:val="00403980"/>
    <w:rsid w:val="004039EB"/>
    <w:rsid w:val="0040457C"/>
    <w:rsid w:val="004045C6"/>
    <w:rsid w:val="00404948"/>
    <w:rsid w:val="00404D69"/>
    <w:rsid w:val="00405085"/>
    <w:rsid w:val="0040534E"/>
    <w:rsid w:val="0040561A"/>
    <w:rsid w:val="00405A04"/>
    <w:rsid w:val="00405DB3"/>
    <w:rsid w:val="00405F8B"/>
    <w:rsid w:val="00406127"/>
    <w:rsid w:val="004064C2"/>
    <w:rsid w:val="00406854"/>
    <w:rsid w:val="00406C1D"/>
    <w:rsid w:val="00406FCB"/>
    <w:rsid w:val="004071A8"/>
    <w:rsid w:val="00407F11"/>
    <w:rsid w:val="0041004A"/>
    <w:rsid w:val="00410646"/>
    <w:rsid w:val="004106D8"/>
    <w:rsid w:val="004106EE"/>
    <w:rsid w:val="00410CEA"/>
    <w:rsid w:val="00410F85"/>
    <w:rsid w:val="00411181"/>
    <w:rsid w:val="004111BE"/>
    <w:rsid w:val="0041179E"/>
    <w:rsid w:val="00411B8F"/>
    <w:rsid w:val="00411FC9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E6A"/>
    <w:rsid w:val="00414FEE"/>
    <w:rsid w:val="004152DA"/>
    <w:rsid w:val="004152F2"/>
    <w:rsid w:val="0041569F"/>
    <w:rsid w:val="004157EA"/>
    <w:rsid w:val="0041598A"/>
    <w:rsid w:val="004159D5"/>
    <w:rsid w:val="004164D5"/>
    <w:rsid w:val="00416BED"/>
    <w:rsid w:val="00416C3C"/>
    <w:rsid w:val="00417464"/>
    <w:rsid w:val="00417BC9"/>
    <w:rsid w:val="00417C1B"/>
    <w:rsid w:val="004201BE"/>
    <w:rsid w:val="0042023F"/>
    <w:rsid w:val="0042056F"/>
    <w:rsid w:val="00420601"/>
    <w:rsid w:val="00420741"/>
    <w:rsid w:val="00420C59"/>
    <w:rsid w:val="00420ED6"/>
    <w:rsid w:val="00420FAE"/>
    <w:rsid w:val="00421122"/>
    <w:rsid w:val="00421BE8"/>
    <w:rsid w:val="00422084"/>
    <w:rsid w:val="0042299F"/>
    <w:rsid w:val="00422A4A"/>
    <w:rsid w:val="00422B71"/>
    <w:rsid w:val="00422D2F"/>
    <w:rsid w:val="00423104"/>
    <w:rsid w:val="0042343D"/>
    <w:rsid w:val="0042348F"/>
    <w:rsid w:val="004238E5"/>
    <w:rsid w:val="00424A42"/>
    <w:rsid w:val="00424BDC"/>
    <w:rsid w:val="004254E2"/>
    <w:rsid w:val="004262B9"/>
    <w:rsid w:val="00426372"/>
    <w:rsid w:val="00426417"/>
    <w:rsid w:val="00426540"/>
    <w:rsid w:val="00426751"/>
    <w:rsid w:val="004267A8"/>
    <w:rsid w:val="00426C7E"/>
    <w:rsid w:val="00426D6F"/>
    <w:rsid w:val="00426E67"/>
    <w:rsid w:val="00426F43"/>
    <w:rsid w:val="004270FD"/>
    <w:rsid w:val="0042774A"/>
    <w:rsid w:val="004277CA"/>
    <w:rsid w:val="00427AA2"/>
    <w:rsid w:val="0043096A"/>
    <w:rsid w:val="00430BC2"/>
    <w:rsid w:val="0043107C"/>
    <w:rsid w:val="0043117C"/>
    <w:rsid w:val="004316BA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4E0"/>
    <w:rsid w:val="004336D4"/>
    <w:rsid w:val="00433A13"/>
    <w:rsid w:val="00433BC1"/>
    <w:rsid w:val="00433BC9"/>
    <w:rsid w:val="00433F98"/>
    <w:rsid w:val="00433FB7"/>
    <w:rsid w:val="004341E7"/>
    <w:rsid w:val="004345BC"/>
    <w:rsid w:val="00434AFE"/>
    <w:rsid w:val="00434EB8"/>
    <w:rsid w:val="00435024"/>
    <w:rsid w:val="004351ED"/>
    <w:rsid w:val="004351FF"/>
    <w:rsid w:val="0043545B"/>
    <w:rsid w:val="00435478"/>
    <w:rsid w:val="004356F2"/>
    <w:rsid w:val="00435858"/>
    <w:rsid w:val="004358D7"/>
    <w:rsid w:val="00435B0E"/>
    <w:rsid w:val="004361A9"/>
    <w:rsid w:val="004365FA"/>
    <w:rsid w:val="004368A8"/>
    <w:rsid w:val="00436D27"/>
    <w:rsid w:val="00437084"/>
    <w:rsid w:val="004374A9"/>
    <w:rsid w:val="004375C7"/>
    <w:rsid w:val="004376EA"/>
    <w:rsid w:val="004377A8"/>
    <w:rsid w:val="00437B65"/>
    <w:rsid w:val="00437BC4"/>
    <w:rsid w:val="00437DB6"/>
    <w:rsid w:val="004401A7"/>
    <w:rsid w:val="004407D8"/>
    <w:rsid w:val="0044081C"/>
    <w:rsid w:val="00440C09"/>
    <w:rsid w:val="00440CE6"/>
    <w:rsid w:val="0044153A"/>
    <w:rsid w:val="004415B9"/>
    <w:rsid w:val="00441755"/>
    <w:rsid w:val="00441B84"/>
    <w:rsid w:val="00441F32"/>
    <w:rsid w:val="00442187"/>
    <w:rsid w:val="00442306"/>
    <w:rsid w:val="00442674"/>
    <w:rsid w:val="004427CF"/>
    <w:rsid w:val="004429D1"/>
    <w:rsid w:val="00443094"/>
    <w:rsid w:val="0044312A"/>
    <w:rsid w:val="0044343E"/>
    <w:rsid w:val="00443539"/>
    <w:rsid w:val="00443936"/>
    <w:rsid w:val="00443BE2"/>
    <w:rsid w:val="00443E11"/>
    <w:rsid w:val="0044404A"/>
    <w:rsid w:val="00444068"/>
    <w:rsid w:val="0044440C"/>
    <w:rsid w:val="00444ECA"/>
    <w:rsid w:val="004453DE"/>
    <w:rsid w:val="00445603"/>
    <w:rsid w:val="004456A5"/>
    <w:rsid w:val="00445998"/>
    <w:rsid w:val="00445B81"/>
    <w:rsid w:val="00446619"/>
    <w:rsid w:val="0044699E"/>
    <w:rsid w:val="00446A28"/>
    <w:rsid w:val="00446AE0"/>
    <w:rsid w:val="00446ED4"/>
    <w:rsid w:val="00446FAC"/>
    <w:rsid w:val="004470A9"/>
    <w:rsid w:val="004470E7"/>
    <w:rsid w:val="004472C1"/>
    <w:rsid w:val="004500CB"/>
    <w:rsid w:val="00450690"/>
    <w:rsid w:val="00450A34"/>
    <w:rsid w:val="00450FF2"/>
    <w:rsid w:val="004511BF"/>
    <w:rsid w:val="0045130A"/>
    <w:rsid w:val="0045144F"/>
    <w:rsid w:val="00451856"/>
    <w:rsid w:val="00451930"/>
    <w:rsid w:val="00451990"/>
    <w:rsid w:val="004519DF"/>
    <w:rsid w:val="004530A2"/>
    <w:rsid w:val="004533AB"/>
    <w:rsid w:val="00453A38"/>
    <w:rsid w:val="00453B46"/>
    <w:rsid w:val="00453D72"/>
    <w:rsid w:val="00454159"/>
    <w:rsid w:val="004541EC"/>
    <w:rsid w:val="00454272"/>
    <w:rsid w:val="00454339"/>
    <w:rsid w:val="0045446D"/>
    <w:rsid w:val="00454509"/>
    <w:rsid w:val="004545B0"/>
    <w:rsid w:val="00454BF3"/>
    <w:rsid w:val="00454C88"/>
    <w:rsid w:val="00454EDB"/>
    <w:rsid w:val="00454F8F"/>
    <w:rsid w:val="00455144"/>
    <w:rsid w:val="004552A2"/>
    <w:rsid w:val="004552DE"/>
    <w:rsid w:val="0045536C"/>
    <w:rsid w:val="004553AB"/>
    <w:rsid w:val="00455976"/>
    <w:rsid w:val="004559DC"/>
    <w:rsid w:val="00455C2E"/>
    <w:rsid w:val="00455C7D"/>
    <w:rsid w:val="004560BE"/>
    <w:rsid w:val="0045652F"/>
    <w:rsid w:val="004566D1"/>
    <w:rsid w:val="004566DF"/>
    <w:rsid w:val="004567D0"/>
    <w:rsid w:val="00456AD2"/>
    <w:rsid w:val="00456D9C"/>
    <w:rsid w:val="00457073"/>
    <w:rsid w:val="004570D0"/>
    <w:rsid w:val="004575C8"/>
    <w:rsid w:val="004576F3"/>
    <w:rsid w:val="00457A1B"/>
    <w:rsid w:val="00457D40"/>
    <w:rsid w:val="00457E66"/>
    <w:rsid w:val="00457EC1"/>
    <w:rsid w:val="00457FE4"/>
    <w:rsid w:val="004600CF"/>
    <w:rsid w:val="00460139"/>
    <w:rsid w:val="0046094C"/>
    <w:rsid w:val="00461716"/>
    <w:rsid w:val="0046191F"/>
    <w:rsid w:val="00461AA1"/>
    <w:rsid w:val="00461C78"/>
    <w:rsid w:val="00461D77"/>
    <w:rsid w:val="00461DFC"/>
    <w:rsid w:val="004621B0"/>
    <w:rsid w:val="00462221"/>
    <w:rsid w:val="00462282"/>
    <w:rsid w:val="00462419"/>
    <w:rsid w:val="00462824"/>
    <w:rsid w:val="00462993"/>
    <w:rsid w:val="00462A4F"/>
    <w:rsid w:val="00462B86"/>
    <w:rsid w:val="00462E25"/>
    <w:rsid w:val="004631C6"/>
    <w:rsid w:val="004633DC"/>
    <w:rsid w:val="00463562"/>
    <w:rsid w:val="0046361D"/>
    <w:rsid w:val="00463A44"/>
    <w:rsid w:val="004642F9"/>
    <w:rsid w:val="004644F0"/>
    <w:rsid w:val="0046486F"/>
    <w:rsid w:val="00464DB6"/>
    <w:rsid w:val="004651C9"/>
    <w:rsid w:val="00465258"/>
    <w:rsid w:val="004652A7"/>
    <w:rsid w:val="0046539B"/>
    <w:rsid w:val="0046580C"/>
    <w:rsid w:val="00465943"/>
    <w:rsid w:val="00465975"/>
    <w:rsid w:val="00465C8B"/>
    <w:rsid w:val="00465D78"/>
    <w:rsid w:val="00465E27"/>
    <w:rsid w:val="00466A5B"/>
    <w:rsid w:val="00466EC6"/>
    <w:rsid w:val="00466FF2"/>
    <w:rsid w:val="004670F5"/>
    <w:rsid w:val="0046715C"/>
    <w:rsid w:val="00467517"/>
    <w:rsid w:val="00467790"/>
    <w:rsid w:val="00467C16"/>
    <w:rsid w:val="00467FB0"/>
    <w:rsid w:val="00470023"/>
    <w:rsid w:val="004708F0"/>
    <w:rsid w:val="00471207"/>
    <w:rsid w:val="004712DD"/>
    <w:rsid w:val="00471312"/>
    <w:rsid w:val="004713BE"/>
    <w:rsid w:val="00471DCF"/>
    <w:rsid w:val="00471EEC"/>
    <w:rsid w:val="0047230A"/>
    <w:rsid w:val="00472812"/>
    <w:rsid w:val="00472AE6"/>
    <w:rsid w:val="00472B27"/>
    <w:rsid w:val="00472F73"/>
    <w:rsid w:val="0047300D"/>
    <w:rsid w:val="004730B5"/>
    <w:rsid w:val="004733D9"/>
    <w:rsid w:val="004736A8"/>
    <w:rsid w:val="004736B3"/>
    <w:rsid w:val="004737F3"/>
    <w:rsid w:val="004738DB"/>
    <w:rsid w:val="00473A61"/>
    <w:rsid w:val="00473EB6"/>
    <w:rsid w:val="00473F2E"/>
    <w:rsid w:val="004744B2"/>
    <w:rsid w:val="004744F8"/>
    <w:rsid w:val="004747C0"/>
    <w:rsid w:val="004749A9"/>
    <w:rsid w:val="00474B36"/>
    <w:rsid w:val="00474E45"/>
    <w:rsid w:val="00474E6F"/>
    <w:rsid w:val="00474EED"/>
    <w:rsid w:val="00475284"/>
    <w:rsid w:val="004754CC"/>
    <w:rsid w:val="004758F7"/>
    <w:rsid w:val="00475E72"/>
    <w:rsid w:val="00476067"/>
    <w:rsid w:val="0047628C"/>
    <w:rsid w:val="004764F4"/>
    <w:rsid w:val="0047668F"/>
    <w:rsid w:val="004769A4"/>
    <w:rsid w:val="00476FD9"/>
    <w:rsid w:val="0047714F"/>
    <w:rsid w:val="004773FA"/>
    <w:rsid w:val="00477B20"/>
    <w:rsid w:val="00477E22"/>
    <w:rsid w:val="00477EAB"/>
    <w:rsid w:val="00480011"/>
    <w:rsid w:val="004803BC"/>
    <w:rsid w:val="0048057F"/>
    <w:rsid w:val="004808F5"/>
    <w:rsid w:val="004809B4"/>
    <w:rsid w:val="00480E51"/>
    <w:rsid w:val="004811FB"/>
    <w:rsid w:val="00481282"/>
    <w:rsid w:val="004814FF"/>
    <w:rsid w:val="004817BE"/>
    <w:rsid w:val="004819C8"/>
    <w:rsid w:val="00481D63"/>
    <w:rsid w:val="00481E5D"/>
    <w:rsid w:val="0048205E"/>
    <w:rsid w:val="004823FB"/>
    <w:rsid w:val="00482D28"/>
    <w:rsid w:val="00482E6A"/>
    <w:rsid w:val="004833FB"/>
    <w:rsid w:val="00483700"/>
    <w:rsid w:val="0048399E"/>
    <w:rsid w:val="00483B46"/>
    <w:rsid w:val="004842B1"/>
    <w:rsid w:val="00484B0F"/>
    <w:rsid w:val="00484D73"/>
    <w:rsid w:val="00484F0A"/>
    <w:rsid w:val="00484F85"/>
    <w:rsid w:val="004850F2"/>
    <w:rsid w:val="0048517E"/>
    <w:rsid w:val="0048525C"/>
    <w:rsid w:val="0048570E"/>
    <w:rsid w:val="00485D0D"/>
    <w:rsid w:val="00485DB5"/>
    <w:rsid w:val="00485E95"/>
    <w:rsid w:val="00485FAC"/>
    <w:rsid w:val="00486357"/>
    <w:rsid w:val="0048641F"/>
    <w:rsid w:val="00486436"/>
    <w:rsid w:val="00486475"/>
    <w:rsid w:val="004864AE"/>
    <w:rsid w:val="00486564"/>
    <w:rsid w:val="00486B75"/>
    <w:rsid w:val="00486DF8"/>
    <w:rsid w:val="00486E8C"/>
    <w:rsid w:val="00487039"/>
    <w:rsid w:val="00487441"/>
    <w:rsid w:val="004877AE"/>
    <w:rsid w:val="004877EE"/>
    <w:rsid w:val="00487E97"/>
    <w:rsid w:val="004906F0"/>
    <w:rsid w:val="004907D8"/>
    <w:rsid w:val="004908D5"/>
    <w:rsid w:val="00490ABA"/>
    <w:rsid w:val="00491303"/>
    <w:rsid w:val="00491385"/>
    <w:rsid w:val="004913CD"/>
    <w:rsid w:val="0049165A"/>
    <w:rsid w:val="004916CD"/>
    <w:rsid w:val="00491CB0"/>
    <w:rsid w:val="00492073"/>
    <w:rsid w:val="0049223D"/>
    <w:rsid w:val="004923E7"/>
    <w:rsid w:val="00492BF1"/>
    <w:rsid w:val="0049342E"/>
    <w:rsid w:val="00493E23"/>
    <w:rsid w:val="0049449E"/>
    <w:rsid w:val="004945D0"/>
    <w:rsid w:val="0049471E"/>
    <w:rsid w:val="0049471F"/>
    <w:rsid w:val="00494865"/>
    <w:rsid w:val="00494A5D"/>
    <w:rsid w:val="004954A4"/>
    <w:rsid w:val="004956B4"/>
    <w:rsid w:val="00495CC1"/>
    <w:rsid w:val="004961E1"/>
    <w:rsid w:val="004966A0"/>
    <w:rsid w:val="00496968"/>
    <w:rsid w:val="00496AB2"/>
    <w:rsid w:val="00496DF8"/>
    <w:rsid w:val="00496EC8"/>
    <w:rsid w:val="00496F48"/>
    <w:rsid w:val="00497007"/>
    <w:rsid w:val="0049711E"/>
    <w:rsid w:val="00497357"/>
    <w:rsid w:val="00497517"/>
    <w:rsid w:val="0049762A"/>
    <w:rsid w:val="0049766C"/>
    <w:rsid w:val="00497929"/>
    <w:rsid w:val="0049795E"/>
    <w:rsid w:val="00497EFA"/>
    <w:rsid w:val="004A02A6"/>
    <w:rsid w:val="004A07D4"/>
    <w:rsid w:val="004A0A2E"/>
    <w:rsid w:val="004A0BA6"/>
    <w:rsid w:val="004A0E41"/>
    <w:rsid w:val="004A10F0"/>
    <w:rsid w:val="004A13EE"/>
    <w:rsid w:val="004A1483"/>
    <w:rsid w:val="004A1948"/>
    <w:rsid w:val="004A1B30"/>
    <w:rsid w:val="004A1F93"/>
    <w:rsid w:val="004A278E"/>
    <w:rsid w:val="004A286F"/>
    <w:rsid w:val="004A3085"/>
    <w:rsid w:val="004A332E"/>
    <w:rsid w:val="004A36C9"/>
    <w:rsid w:val="004A3704"/>
    <w:rsid w:val="004A37FC"/>
    <w:rsid w:val="004A3B8B"/>
    <w:rsid w:val="004A42BD"/>
    <w:rsid w:val="004A4653"/>
    <w:rsid w:val="004A4701"/>
    <w:rsid w:val="004A494B"/>
    <w:rsid w:val="004A4FD9"/>
    <w:rsid w:val="004A513C"/>
    <w:rsid w:val="004A57E9"/>
    <w:rsid w:val="004A5875"/>
    <w:rsid w:val="004A5AE1"/>
    <w:rsid w:val="004A5F1E"/>
    <w:rsid w:val="004A6114"/>
    <w:rsid w:val="004A6312"/>
    <w:rsid w:val="004A63E0"/>
    <w:rsid w:val="004A67F4"/>
    <w:rsid w:val="004A687A"/>
    <w:rsid w:val="004A6A7D"/>
    <w:rsid w:val="004A6D6F"/>
    <w:rsid w:val="004A71C0"/>
    <w:rsid w:val="004A735B"/>
    <w:rsid w:val="004A774D"/>
    <w:rsid w:val="004A77B3"/>
    <w:rsid w:val="004A7C84"/>
    <w:rsid w:val="004A7E94"/>
    <w:rsid w:val="004B05E3"/>
    <w:rsid w:val="004B0733"/>
    <w:rsid w:val="004B0E0B"/>
    <w:rsid w:val="004B1146"/>
    <w:rsid w:val="004B143D"/>
    <w:rsid w:val="004B16E3"/>
    <w:rsid w:val="004B1D17"/>
    <w:rsid w:val="004B209D"/>
    <w:rsid w:val="004B228C"/>
    <w:rsid w:val="004B3014"/>
    <w:rsid w:val="004B31A6"/>
    <w:rsid w:val="004B3AF9"/>
    <w:rsid w:val="004B3C5F"/>
    <w:rsid w:val="004B439F"/>
    <w:rsid w:val="004B56CA"/>
    <w:rsid w:val="004B591B"/>
    <w:rsid w:val="004B6A8B"/>
    <w:rsid w:val="004B6B86"/>
    <w:rsid w:val="004B6C28"/>
    <w:rsid w:val="004B6E41"/>
    <w:rsid w:val="004B7642"/>
    <w:rsid w:val="004B7677"/>
    <w:rsid w:val="004B76FF"/>
    <w:rsid w:val="004B7B28"/>
    <w:rsid w:val="004B7D95"/>
    <w:rsid w:val="004B7FCE"/>
    <w:rsid w:val="004C0096"/>
    <w:rsid w:val="004C072E"/>
    <w:rsid w:val="004C0EB7"/>
    <w:rsid w:val="004C12B9"/>
    <w:rsid w:val="004C14E1"/>
    <w:rsid w:val="004C150E"/>
    <w:rsid w:val="004C169E"/>
    <w:rsid w:val="004C19BE"/>
    <w:rsid w:val="004C1D7E"/>
    <w:rsid w:val="004C1E12"/>
    <w:rsid w:val="004C1FFD"/>
    <w:rsid w:val="004C210B"/>
    <w:rsid w:val="004C21F5"/>
    <w:rsid w:val="004C22AA"/>
    <w:rsid w:val="004C277E"/>
    <w:rsid w:val="004C2892"/>
    <w:rsid w:val="004C29AB"/>
    <w:rsid w:val="004C2A59"/>
    <w:rsid w:val="004C316D"/>
    <w:rsid w:val="004C33FD"/>
    <w:rsid w:val="004C34C7"/>
    <w:rsid w:val="004C34E0"/>
    <w:rsid w:val="004C3673"/>
    <w:rsid w:val="004C3A8E"/>
    <w:rsid w:val="004C3D4E"/>
    <w:rsid w:val="004C3EE2"/>
    <w:rsid w:val="004C4B57"/>
    <w:rsid w:val="004C529F"/>
    <w:rsid w:val="004C5329"/>
    <w:rsid w:val="004C546F"/>
    <w:rsid w:val="004C556C"/>
    <w:rsid w:val="004C5780"/>
    <w:rsid w:val="004C57A9"/>
    <w:rsid w:val="004C5A7A"/>
    <w:rsid w:val="004C5C35"/>
    <w:rsid w:val="004C6139"/>
    <w:rsid w:val="004C62D7"/>
    <w:rsid w:val="004C6609"/>
    <w:rsid w:val="004C69E8"/>
    <w:rsid w:val="004C6B01"/>
    <w:rsid w:val="004C70AE"/>
    <w:rsid w:val="004C7EED"/>
    <w:rsid w:val="004C7EF4"/>
    <w:rsid w:val="004D0526"/>
    <w:rsid w:val="004D0996"/>
    <w:rsid w:val="004D0C3D"/>
    <w:rsid w:val="004D0CCE"/>
    <w:rsid w:val="004D10CF"/>
    <w:rsid w:val="004D11BF"/>
    <w:rsid w:val="004D1487"/>
    <w:rsid w:val="004D19CC"/>
    <w:rsid w:val="004D1CB6"/>
    <w:rsid w:val="004D1DD0"/>
    <w:rsid w:val="004D1F4E"/>
    <w:rsid w:val="004D2072"/>
    <w:rsid w:val="004D2200"/>
    <w:rsid w:val="004D2405"/>
    <w:rsid w:val="004D252C"/>
    <w:rsid w:val="004D2A2E"/>
    <w:rsid w:val="004D2B3B"/>
    <w:rsid w:val="004D2F54"/>
    <w:rsid w:val="004D3124"/>
    <w:rsid w:val="004D3882"/>
    <w:rsid w:val="004D3955"/>
    <w:rsid w:val="004D3B30"/>
    <w:rsid w:val="004D3BD3"/>
    <w:rsid w:val="004D4017"/>
    <w:rsid w:val="004D42F7"/>
    <w:rsid w:val="004D4741"/>
    <w:rsid w:val="004D5060"/>
    <w:rsid w:val="004D5169"/>
    <w:rsid w:val="004D51A7"/>
    <w:rsid w:val="004D5856"/>
    <w:rsid w:val="004D5ACE"/>
    <w:rsid w:val="004D6827"/>
    <w:rsid w:val="004D6C41"/>
    <w:rsid w:val="004D6F95"/>
    <w:rsid w:val="004D713A"/>
    <w:rsid w:val="004D72EA"/>
    <w:rsid w:val="004D74F1"/>
    <w:rsid w:val="004D75FC"/>
    <w:rsid w:val="004D776A"/>
    <w:rsid w:val="004D7BE9"/>
    <w:rsid w:val="004D7D84"/>
    <w:rsid w:val="004E03DC"/>
    <w:rsid w:val="004E06BE"/>
    <w:rsid w:val="004E09D2"/>
    <w:rsid w:val="004E0E1F"/>
    <w:rsid w:val="004E11DC"/>
    <w:rsid w:val="004E122E"/>
    <w:rsid w:val="004E1262"/>
    <w:rsid w:val="004E16B7"/>
    <w:rsid w:val="004E18F7"/>
    <w:rsid w:val="004E1EE7"/>
    <w:rsid w:val="004E1F05"/>
    <w:rsid w:val="004E20B4"/>
    <w:rsid w:val="004E22C4"/>
    <w:rsid w:val="004E27FA"/>
    <w:rsid w:val="004E2B85"/>
    <w:rsid w:val="004E2CCF"/>
    <w:rsid w:val="004E2F3D"/>
    <w:rsid w:val="004E3310"/>
    <w:rsid w:val="004E3588"/>
    <w:rsid w:val="004E35FA"/>
    <w:rsid w:val="004E3958"/>
    <w:rsid w:val="004E3A1B"/>
    <w:rsid w:val="004E3B3A"/>
    <w:rsid w:val="004E3B8C"/>
    <w:rsid w:val="004E3BCB"/>
    <w:rsid w:val="004E3C2B"/>
    <w:rsid w:val="004E3D60"/>
    <w:rsid w:val="004E3D6A"/>
    <w:rsid w:val="004E43A6"/>
    <w:rsid w:val="004E43E2"/>
    <w:rsid w:val="004E48A4"/>
    <w:rsid w:val="004E4AE8"/>
    <w:rsid w:val="004E4B4B"/>
    <w:rsid w:val="004E4C8F"/>
    <w:rsid w:val="004E5950"/>
    <w:rsid w:val="004E5955"/>
    <w:rsid w:val="004E5B5C"/>
    <w:rsid w:val="004E657D"/>
    <w:rsid w:val="004E6B97"/>
    <w:rsid w:val="004E7071"/>
    <w:rsid w:val="004E764E"/>
    <w:rsid w:val="004E7A7F"/>
    <w:rsid w:val="004E7C3E"/>
    <w:rsid w:val="004E7FBD"/>
    <w:rsid w:val="004F104F"/>
    <w:rsid w:val="004F1164"/>
    <w:rsid w:val="004F1228"/>
    <w:rsid w:val="004F16DA"/>
    <w:rsid w:val="004F1D10"/>
    <w:rsid w:val="004F24F2"/>
    <w:rsid w:val="004F2538"/>
    <w:rsid w:val="004F2649"/>
    <w:rsid w:val="004F26F9"/>
    <w:rsid w:val="004F29FB"/>
    <w:rsid w:val="004F2A33"/>
    <w:rsid w:val="004F2D80"/>
    <w:rsid w:val="004F2F82"/>
    <w:rsid w:val="004F3577"/>
    <w:rsid w:val="004F3A98"/>
    <w:rsid w:val="004F4381"/>
    <w:rsid w:val="004F44CE"/>
    <w:rsid w:val="004F4656"/>
    <w:rsid w:val="004F479B"/>
    <w:rsid w:val="004F484D"/>
    <w:rsid w:val="004F518B"/>
    <w:rsid w:val="004F529B"/>
    <w:rsid w:val="004F5337"/>
    <w:rsid w:val="004F5510"/>
    <w:rsid w:val="004F568A"/>
    <w:rsid w:val="004F56E0"/>
    <w:rsid w:val="004F5D78"/>
    <w:rsid w:val="004F5E0D"/>
    <w:rsid w:val="004F5F67"/>
    <w:rsid w:val="004F6300"/>
    <w:rsid w:val="004F66BC"/>
    <w:rsid w:val="004F68C6"/>
    <w:rsid w:val="004F6931"/>
    <w:rsid w:val="004F6B8A"/>
    <w:rsid w:val="004F6CD8"/>
    <w:rsid w:val="004F706A"/>
    <w:rsid w:val="004F7233"/>
    <w:rsid w:val="004F7CF1"/>
    <w:rsid w:val="0050037B"/>
    <w:rsid w:val="00500711"/>
    <w:rsid w:val="00500BAD"/>
    <w:rsid w:val="00500DB2"/>
    <w:rsid w:val="00500E44"/>
    <w:rsid w:val="005010BE"/>
    <w:rsid w:val="005010C1"/>
    <w:rsid w:val="00501190"/>
    <w:rsid w:val="00501C53"/>
    <w:rsid w:val="0050210B"/>
    <w:rsid w:val="00502579"/>
    <w:rsid w:val="00502605"/>
    <w:rsid w:val="0050279F"/>
    <w:rsid w:val="00502A69"/>
    <w:rsid w:val="00502A74"/>
    <w:rsid w:val="00502F3D"/>
    <w:rsid w:val="005033CA"/>
    <w:rsid w:val="00503419"/>
    <w:rsid w:val="00503610"/>
    <w:rsid w:val="005038C3"/>
    <w:rsid w:val="005039D3"/>
    <w:rsid w:val="00503AF4"/>
    <w:rsid w:val="00503C4D"/>
    <w:rsid w:val="00503CAC"/>
    <w:rsid w:val="00503FCD"/>
    <w:rsid w:val="00504240"/>
    <w:rsid w:val="0050442A"/>
    <w:rsid w:val="00504540"/>
    <w:rsid w:val="00504688"/>
    <w:rsid w:val="00504B06"/>
    <w:rsid w:val="00504BA5"/>
    <w:rsid w:val="00504EF7"/>
    <w:rsid w:val="0050506D"/>
    <w:rsid w:val="005050E0"/>
    <w:rsid w:val="00505354"/>
    <w:rsid w:val="005057EC"/>
    <w:rsid w:val="0050598A"/>
    <w:rsid w:val="00505EE2"/>
    <w:rsid w:val="005060AA"/>
    <w:rsid w:val="0050631E"/>
    <w:rsid w:val="00506D27"/>
    <w:rsid w:val="00507677"/>
    <w:rsid w:val="005077A2"/>
    <w:rsid w:val="00507C69"/>
    <w:rsid w:val="00510B47"/>
    <w:rsid w:val="00510ED0"/>
    <w:rsid w:val="00510F91"/>
    <w:rsid w:val="00511627"/>
    <w:rsid w:val="005116F8"/>
    <w:rsid w:val="005118D8"/>
    <w:rsid w:val="00511AB4"/>
    <w:rsid w:val="00511D1A"/>
    <w:rsid w:val="00512472"/>
    <w:rsid w:val="0051352C"/>
    <w:rsid w:val="00513C34"/>
    <w:rsid w:val="00513ED7"/>
    <w:rsid w:val="00513EE9"/>
    <w:rsid w:val="00513F28"/>
    <w:rsid w:val="00514776"/>
    <w:rsid w:val="0051488E"/>
    <w:rsid w:val="00514D51"/>
    <w:rsid w:val="00514E01"/>
    <w:rsid w:val="00515017"/>
    <w:rsid w:val="005153FE"/>
    <w:rsid w:val="005154C3"/>
    <w:rsid w:val="005155F8"/>
    <w:rsid w:val="0051572A"/>
    <w:rsid w:val="00515774"/>
    <w:rsid w:val="00515817"/>
    <w:rsid w:val="00515898"/>
    <w:rsid w:val="00515D80"/>
    <w:rsid w:val="00516193"/>
    <w:rsid w:val="0051685E"/>
    <w:rsid w:val="00516ABF"/>
    <w:rsid w:val="00516B2C"/>
    <w:rsid w:val="00516B9E"/>
    <w:rsid w:val="00516EBC"/>
    <w:rsid w:val="00517136"/>
    <w:rsid w:val="0052008E"/>
    <w:rsid w:val="00520466"/>
    <w:rsid w:val="005210E9"/>
    <w:rsid w:val="00521111"/>
    <w:rsid w:val="0052182F"/>
    <w:rsid w:val="00521E47"/>
    <w:rsid w:val="00521FF2"/>
    <w:rsid w:val="005221FC"/>
    <w:rsid w:val="00522853"/>
    <w:rsid w:val="005228CD"/>
    <w:rsid w:val="00522BE0"/>
    <w:rsid w:val="00522FA9"/>
    <w:rsid w:val="00523313"/>
    <w:rsid w:val="00523368"/>
    <w:rsid w:val="00523849"/>
    <w:rsid w:val="00523911"/>
    <w:rsid w:val="0052393E"/>
    <w:rsid w:val="00523AC4"/>
    <w:rsid w:val="00523C9F"/>
    <w:rsid w:val="00523CC6"/>
    <w:rsid w:val="00523FA6"/>
    <w:rsid w:val="00524220"/>
    <w:rsid w:val="0052463E"/>
    <w:rsid w:val="005247AF"/>
    <w:rsid w:val="00524C7D"/>
    <w:rsid w:val="0052516A"/>
    <w:rsid w:val="005253A2"/>
    <w:rsid w:val="005255D3"/>
    <w:rsid w:val="005259BC"/>
    <w:rsid w:val="00525D52"/>
    <w:rsid w:val="00525E74"/>
    <w:rsid w:val="00525EFD"/>
    <w:rsid w:val="0052613D"/>
    <w:rsid w:val="00526686"/>
    <w:rsid w:val="00526BB4"/>
    <w:rsid w:val="00526C58"/>
    <w:rsid w:val="005271F4"/>
    <w:rsid w:val="005272CD"/>
    <w:rsid w:val="005272E8"/>
    <w:rsid w:val="00527416"/>
    <w:rsid w:val="005275F8"/>
    <w:rsid w:val="00527D9C"/>
    <w:rsid w:val="00527DE1"/>
    <w:rsid w:val="00527ED8"/>
    <w:rsid w:val="00527EE6"/>
    <w:rsid w:val="00527EFD"/>
    <w:rsid w:val="00527F57"/>
    <w:rsid w:val="0053033A"/>
    <w:rsid w:val="0053057C"/>
    <w:rsid w:val="00530955"/>
    <w:rsid w:val="00530ADB"/>
    <w:rsid w:val="0053110F"/>
    <w:rsid w:val="0053211C"/>
    <w:rsid w:val="005323F9"/>
    <w:rsid w:val="005324F2"/>
    <w:rsid w:val="005329C5"/>
    <w:rsid w:val="00532CA4"/>
    <w:rsid w:val="00532F1A"/>
    <w:rsid w:val="00532F25"/>
    <w:rsid w:val="005330B4"/>
    <w:rsid w:val="0053315F"/>
    <w:rsid w:val="00533240"/>
    <w:rsid w:val="00533435"/>
    <w:rsid w:val="0053396B"/>
    <w:rsid w:val="00533A13"/>
    <w:rsid w:val="00533A3C"/>
    <w:rsid w:val="00533C75"/>
    <w:rsid w:val="00533E0A"/>
    <w:rsid w:val="00534962"/>
    <w:rsid w:val="00534A91"/>
    <w:rsid w:val="00534D83"/>
    <w:rsid w:val="00535076"/>
    <w:rsid w:val="0053545C"/>
    <w:rsid w:val="0053547F"/>
    <w:rsid w:val="00535561"/>
    <w:rsid w:val="0053582B"/>
    <w:rsid w:val="00535874"/>
    <w:rsid w:val="00535AC6"/>
    <w:rsid w:val="00535C4D"/>
    <w:rsid w:val="00536006"/>
    <w:rsid w:val="0053640B"/>
    <w:rsid w:val="00536451"/>
    <w:rsid w:val="00536FE6"/>
    <w:rsid w:val="005370F5"/>
    <w:rsid w:val="00537720"/>
    <w:rsid w:val="00537DAF"/>
    <w:rsid w:val="00537F5F"/>
    <w:rsid w:val="00540354"/>
    <w:rsid w:val="00540878"/>
    <w:rsid w:val="00540B68"/>
    <w:rsid w:val="00540E52"/>
    <w:rsid w:val="0054143F"/>
    <w:rsid w:val="005416C7"/>
    <w:rsid w:val="00541AFA"/>
    <w:rsid w:val="00541DA1"/>
    <w:rsid w:val="00541F9A"/>
    <w:rsid w:val="005422EE"/>
    <w:rsid w:val="005423DB"/>
    <w:rsid w:val="00542F53"/>
    <w:rsid w:val="0054381C"/>
    <w:rsid w:val="00544373"/>
    <w:rsid w:val="00544DC9"/>
    <w:rsid w:val="00545104"/>
    <w:rsid w:val="00545323"/>
    <w:rsid w:val="00545A1F"/>
    <w:rsid w:val="00545AB5"/>
    <w:rsid w:val="00545C36"/>
    <w:rsid w:val="005460FB"/>
    <w:rsid w:val="005463A1"/>
    <w:rsid w:val="005463AD"/>
    <w:rsid w:val="0054642E"/>
    <w:rsid w:val="00546F31"/>
    <w:rsid w:val="0054708A"/>
    <w:rsid w:val="005473EB"/>
    <w:rsid w:val="0054797E"/>
    <w:rsid w:val="005479EF"/>
    <w:rsid w:val="0055015E"/>
    <w:rsid w:val="00550327"/>
    <w:rsid w:val="005503F2"/>
    <w:rsid w:val="00550597"/>
    <w:rsid w:val="005509C8"/>
    <w:rsid w:val="00550B94"/>
    <w:rsid w:val="00551026"/>
    <w:rsid w:val="005511CF"/>
    <w:rsid w:val="00551229"/>
    <w:rsid w:val="005514DD"/>
    <w:rsid w:val="00551534"/>
    <w:rsid w:val="0055184F"/>
    <w:rsid w:val="00551D07"/>
    <w:rsid w:val="00551F35"/>
    <w:rsid w:val="00552114"/>
    <w:rsid w:val="00552139"/>
    <w:rsid w:val="005524C2"/>
    <w:rsid w:val="0055274C"/>
    <w:rsid w:val="00552766"/>
    <w:rsid w:val="00552A12"/>
    <w:rsid w:val="00552C96"/>
    <w:rsid w:val="00553025"/>
    <w:rsid w:val="00553405"/>
    <w:rsid w:val="005535CB"/>
    <w:rsid w:val="00553BC7"/>
    <w:rsid w:val="00553CFE"/>
    <w:rsid w:val="00553D54"/>
    <w:rsid w:val="00553FB5"/>
    <w:rsid w:val="00554264"/>
    <w:rsid w:val="00554744"/>
    <w:rsid w:val="00554D55"/>
    <w:rsid w:val="00554E05"/>
    <w:rsid w:val="005552C1"/>
    <w:rsid w:val="00555472"/>
    <w:rsid w:val="0055570D"/>
    <w:rsid w:val="0055578B"/>
    <w:rsid w:val="005564E7"/>
    <w:rsid w:val="00556575"/>
    <w:rsid w:val="00556681"/>
    <w:rsid w:val="00556956"/>
    <w:rsid w:val="00556E2A"/>
    <w:rsid w:val="00556FC9"/>
    <w:rsid w:val="00557086"/>
    <w:rsid w:val="0055782B"/>
    <w:rsid w:val="00557AFE"/>
    <w:rsid w:val="00557BE7"/>
    <w:rsid w:val="00560171"/>
    <w:rsid w:val="0056076A"/>
    <w:rsid w:val="005609BB"/>
    <w:rsid w:val="00560EBB"/>
    <w:rsid w:val="00560F9C"/>
    <w:rsid w:val="00561007"/>
    <w:rsid w:val="005610C0"/>
    <w:rsid w:val="00561157"/>
    <w:rsid w:val="0056144C"/>
    <w:rsid w:val="00561BF9"/>
    <w:rsid w:val="00561F51"/>
    <w:rsid w:val="00562075"/>
    <w:rsid w:val="0056219D"/>
    <w:rsid w:val="005622ED"/>
    <w:rsid w:val="00562685"/>
    <w:rsid w:val="005627D6"/>
    <w:rsid w:val="00562E86"/>
    <w:rsid w:val="00562FA5"/>
    <w:rsid w:val="00563275"/>
    <w:rsid w:val="0056358F"/>
    <w:rsid w:val="0056392D"/>
    <w:rsid w:val="00563970"/>
    <w:rsid w:val="00563DFD"/>
    <w:rsid w:val="00564659"/>
    <w:rsid w:val="005646E3"/>
    <w:rsid w:val="0056470B"/>
    <w:rsid w:val="00565C8A"/>
    <w:rsid w:val="00565F8F"/>
    <w:rsid w:val="00566EB1"/>
    <w:rsid w:val="00566FA6"/>
    <w:rsid w:val="0056706E"/>
    <w:rsid w:val="00567108"/>
    <w:rsid w:val="005674A8"/>
    <w:rsid w:val="00567610"/>
    <w:rsid w:val="00567B56"/>
    <w:rsid w:val="00567BE8"/>
    <w:rsid w:val="00567D5C"/>
    <w:rsid w:val="0057018F"/>
    <w:rsid w:val="0057029F"/>
    <w:rsid w:val="005703F1"/>
    <w:rsid w:val="00570741"/>
    <w:rsid w:val="0057094D"/>
    <w:rsid w:val="00570C2B"/>
    <w:rsid w:val="00570F70"/>
    <w:rsid w:val="00571095"/>
    <w:rsid w:val="0057157A"/>
    <w:rsid w:val="00571696"/>
    <w:rsid w:val="00571918"/>
    <w:rsid w:val="00571B43"/>
    <w:rsid w:val="00571B7A"/>
    <w:rsid w:val="00571E10"/>
    <w:rsid w:val="005720A7"/>
    <w:rsid w:val="005720CA"/>
    <w:rsid w:val="00572201"/>
    <w:rsid w:val="00572618"/>
    <w:rsid w:val="0057288F"/>
    <w:rsid w:val="00572B2E"/>
    <w:rsid w:val="00572ECE"/>
    <w:rsid w:val="005731FB"/>
    <w:rsid w:val="0057356C"/>
    <w:rsid w:val="005735ED"/>
    <w:rsid w:val="00573641"/>
    <w:rsid w:val="00573D53"/>
    <w:rsid w:val="0057432F"/>
    <w:rsid w:val="005743ED"/>
    <w:rsid w:val="005744B4"/>
    <w:rsid w:val="00574603"/>
    <w:rsid w:val="0057467B"/>
    <w:rsid w:val="00574AE2"/>
    <w:rsid w:val="00574C39"/>
    <w:rsid w:val="00574CD4"/>
    <w:rsid w:val="00574DEF"/>
    <w:rsid w:val="005752B6"/>
    <w:rsid w:val="005754A6"/>
    <w:rsid w:val="005759BA"/>
    <w:rsid w:val="00575D20"/>
    <w:rsid w:val="00575E33"/>
    <w:rsid w:val="005760B8"/>
    <w:rsid w:val="005763A3"/>
    <w:rsid w:val="00576AB9"/>
    <w:rsid w:val="00577210"/>
    <w:rsid w:val="00577487"/>
    <w:rsid w:val="0057758F"/>
    <w:rsid w:val="0057782F"/>
    <w:rsid w:val="00577D3E"/>
    <w:rsid w:val="00577D86"/>
    <w:rsid w:val="00577EC2"/>
    <w:rsid w:val="0058000D"/>
    <w:rsid w:val="005800D8"/>
    <w:rsid w:val="005804A3"/>
    <w:rsid w:val="00580593"/>
    <w:rsid w:val="0058059F"/>
    <w:rsid w:val="005807A8"/>
    <w:rsid w:val="0058081E"/>
    <w:rsid w:val="00580F65"/>
    <w:rsid w:val="00581389"/>
    <w:rsid w:val="005818C9"/>
    <w:rsid w:val="00581A6F"/>
    <w:rsid w:val="00581B75"/>
    <w:rsid w:val="00581C06"/>
    <w:rsid w:val="00581C5F"/>
    <w:rsid w:val="00581CD2"/>
    <w:rsid w:val="0058210F"/>
    <w:rsid w:val="005821C2"/>
    <w:rsid w:val="005821FA"/>
    <w:rsid w:val="0058263D"/>
    <w:rsid w:val="00582801"/>
    <w:rsid w:val="00582E0B"/>
    <w:rsid w:val="0058300D"/>
    <w:rsid w:val="0058302F"/>
    <w:rsid w:val="005830E7"/>
    <w:rsid w:val="0058311F"/>
    <w:rsid w:val="005831C3"/>
    <w:rsid w:val="0058379D"/>
    <w:rsid w:val="005837E1"/>
    <w:rsid w:val="005839B4"/>
    <w:rsid w:val="00583C2D"/>
    <w:rsid w:val="00584089"/>
    <w:rsid w:val="00584143"/>
    <w:rsid w:val="00584337"/>
    <w:rsid w:val="00584365"/>
    <w:rsid w:val="005846E8"/>
    <w:rsid w:val="00584887"/>
    <w:rsid w:val="005849C5"/>
    <w:rsid w:val="00584CD2"/>
    <w:rsid w:val="0058524B"/>
    <w:rsid w:val="00585693"/>
    <w:rsid w:val="00585B63"/>
    <w:rsid w:val="00585B81"/>
    <w:rsid w:val="00585FE1"/>
    <w:rsid w:val="00586232"/>
    <w:rsid w:val="005864CE"/>
    <w:rsid w:val="0058681C"/>
    <w:rsid w:val="00586AAA"/>
    <w:rsid w:val="00586B9A"/>
    <w:rsid w:val="00586CDC"/>
    <w:rsid w:val="00586D7F"/>
    <w:rsid w:val="0058775B"/>
    <w:rsid w:val="00590269"/>
    <w:rsid w:val="005902DF"/>
    <w:rsid w:val="005904FD"/>
    <w:rsid w:val="0059051D"/>
    <w:rsid w:val="005905FF"/>
    <w:rsid w:val="00590627"/>
    <w:rsid w:val="00590F73"/>
    <w:rsid w:val="00591359"/>
    <w:rsid w:val="005914C4"/>
    <w:rsid w:val="005916B1"/>
    <w:rsid w:val="005917E7"/>
    <w:rsid w:val="0059187F"/>
    <w:rsid w:val="00591982"/>
    <w:rsid w:val="00591A41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2F18"/>
    <w:rsid w:val="00593047"/>
    <w:rsid w:val="005930F2"/>
    <w:rsid w:val="005931CC"/>
    <w:rsid w:val="005933D3"/>
    <w:rsid w:val="00593788"/>
    <w:rsid w:val="00593BB7"/>
    <w:rsid w:val="00593D8C"/>
    <w:rsid w:val="005941A9"/>
    <w:rsid w:val="0059455A"/>
    <w:rsid w:val="005948C1"/>
    <w:rsid w:val="00594A66"/>
    <w:rsid w:val="00594AAF"/>
    <w:rsid w:val="00594BBE"/>
    <w:rsid w:val="00594DF6"/>
    <w:rsid w:val="00595005"/>
    <w:rsid w:val="00595170"/>
    <w:rsid w:val="00595180"/>
    <w:rsid w:val="00595388"/>
    <w:rsid w:val="0059566C"/>
    <w:rsid w:val="00595DC0"/>
    <w:rsid w:val="00595DF2"/>
    <w:rsid w:val="00595EF5"/>
    <w:rsid w:val="00595F2B"/>
    <w:rsid w:val="00596057"/>
    <w:rsid w:val="005967F8"/>
    <w:rsid w:val="00596845"/>
    <w:rsid w:val="00596DE2"/>
    <w:rsid w:val="005971F3"/>
    <w:rsid w:val="00597719"/>
    <w:rsid w:val="00597847"/>
    <w:rsid w:val="00597A50"/>
    <w:rsid w:val="00597A82"/>
    <w:rsid w:val="00597B6B"/>
    <w:rsid w:val="00597CE1"/>
    <w:rsid w:val="005A03A0"/>
    <w:rsid w:val="005A0B71"/>
    <w:rsid w:val="005A0B95"/>
    <w:rsid w:val="005A0CE1"/>
    <w:rsid w:val="005A0F93"/>
    <w:rsid w:val="005A0FFE"/>
    <w:rsid w:val="005A12B5"/>
    <w:rsid w:val="005A12E7"/>
    <w:rsid w:val="005A1606"/>
    <w:rsid w:val="005A1B68"/>
    <w:rsid w:val="005A1C58"/>
    <w:rsid w:val="005A2070"/>
    <w:rsid w:val="005A2437"/>
    <w:rsid w:val="005A2695"/>
    <w:rsid w:val="005A277D"/>
    <w:rsid w:val="005A28C3"/>
    <w:rsid w:val="005A3320"/>
    <w:rsid w:val="005A3452"/>
    <w:rsid w:val="005A3A79"/>
    <w:rsid w:val="005A3CAC"/>
    <w:rsid w:val="005A3EDF"/>
    <w:rsid w:val="005A43D1"/>
    <w:rsid w:val="005A4432"/>
    <w:rsid w:val="005A447D"/>
    <w:rsid w:val="005A46F4"/>
    <w:rsid w:val="005A4746"/>
    <w:rsid w:val="005A4A12"/>
    <w:rsid w:val="005A4CE7"/>
    <w:rsid w:val="005A50D3"/>
    <w:rsid w:val="005A5D9A"/>
    <w:rsid w:val="005A602A"/>
    <w:rsid w:val="005A6348"/>
    <w:rsid w:val="005A65B0"/>
    <w:rsid w:val="005A65D7"/>
    <w:rsid w:val="005A6AA4"/>
    <w:rsid w:val="005A6AF6"/>
    <w:rsid w:val="005A6E2B"/>
    <w:rsid w:val="005A71BA"/>
    <w:rsid w:val="005A77B7"/>
    <w:rsid w:val="005A793C"/>
    <w:rsid w:val="005A797F"/>
    <w:rsid w:val="005A7A3E"/>
    <w:rsid w:val="005A7BB7"/>
    <w:rsid w:val="005A7D5B"/>
    <w:rsid w:val="005B0095"/>
    <w:rsid w:val="005B0151"/>
    <w:rsid w:val="005B029C"/>
    <w:rsid w:val="005B04FE"/>
    <w:rsid w:val="005B04FF"/>
    <w:rsid w:val="005B073D"/>
    <w:rsid w:val="005B09BD"/>
    <w:rsid w:val="005B0F11"/>
    <w:rsid w:val="005B10FE"/>
    <w:rsid w:val="005B1240"/>
    <w:rsid w:val="005B17E1"/>
    <w:rsid w:val="005B1BA9"/>
    <w:rsid w:val="005B1C26"/>
    <w:rsid w:val="005B2467"/>
    <w:rsid w:val="005B2A15"/>
    <w:rsid w:val="005B2D63"/>
    <w:rsid w:val="005B3176"/>
    <w:rsid w:val="005B328C"/>
    <w:rsid w:val="005B33DB"/>
    <w:rsid w:val="005B3553"/>
    <w:rsid w:val="005B376D"/>
    <w:rsid w:val="005B397A"/>
    <w:rsid w:val="005B39D6"/>
    <w:rsid w:val="005B3C02"/>
    <w:rsid w:val="005B4056"/>
    <w:rsid w:val="005B4220"/>
    <w:rsid w:val="005B4322"/>
    <w:rsid w:val="005B47A1"/>
    <w:rsid w:val="005B47DF"/>
    <w:rsid w:val="005B48D9"/>
    <w:rsid w:val="005B48FB"/>
    <w:rsid w:val="005B4991"/>
    <w:rsid w:val="005B499A"/>
    <w:rsid w:val="005B4BF0"/>
    <w:rsid w:val="005B4E99"/>
    <w:rsid w:val="005B52DE"/>
    <w:rsid w:val="005B571E"/>
    <w:rsid w:val="005B57EC"/>
    <w:rsid w:val="005B65AB"/>
    <w:rsid w:val="005B68A8"/>
    <w:rsid w:val="005B6A8A"/>
    <w:rsid w:val="005B6E46"/>
    <w:rsid w:val="005B71E2"/>
    <w:rsid w:val="005B792E"/>
    <w:rsid w:val="005B796D"/>
    <w:rsid w:val="005B79E8"/>
    <w:rsid w:val="005B7D13"/>
    <w:rsid w:val="005B7E55"/>
    <w:rsid w:val="005B7EF8"/>
    <w:rsid w:val="005B7F06"/>
    <w:rsid w:val="005C005D"/>
    <w:rsid w:val="005C0247"/>
    <w:rsid w:val="005C05A6"/>
    <w:rsid w:val="005C0B1F"/>
    <w:rsid w:val="005C0FD6"/>
    <w:rsid w:val="005C107E"/>
    <w:rsid w:val="005C1162"/>
    <w:rsid w:val="005C14BE"/>
    <w:rsid w:val="005C166D"/>
    <w:rsid w:val="005C1714"/>
    <w:rsid w:val="005C17CC"/>
    <w:rsid w:val="005C1CA7"/>
    <w:rsid w:val="005C215A"/>
    <w:rsid w:val="005C21AE"/>
    <w:rsid w:val="005C270A"/>
    <w:rsid w:val="005C2A34"/>
    <w:rsid w:val="005C2E50"/>
    <w:rsid w:val="005C2FAD"/>
    <w:rsid w:val="005C31B6"/>
    <w:rsid w:val="005C31E6"/>
    <w:rsid w:val="005C357A"/>
    <w:rsid w:val="005C3712"/>
    <w:rsid w:val="005C3AD3"/>
    <w:rsid w:val="005C3B47"/>
    <w:rsid w:val="005C3D43"/>
    <w:rsid w:val="005C3EBC"/>
    <w:rsid w:val="005C405E"/>
    <w:rsid w:val="005C4265"/>
    <w:rsid w:val="005C432F"/>
    <w:rsid w:val="005C4428"/>
    <w:rsid w:val="005C4582"/>
    <w:rsid w:val="005C471F"/>
    <w:rsid w:val="005C476C"/>
    <w:rsid w:val="005C4926"/>
    <w:rsid w:val="005C4BF9"/>
    <w:rsid w:val="005C4C1D"/>
    <w:rsid w:val="005C4C36"/>
    <w:rsid w:val="005C4DFF"/>
    <w:rsid w:val="005C4EAC"/>
    <w:rsid w:val="005C5048"/>
    <w:rsid w:val="005C528C"/>
    <w:rsid w:val="005C52AC"/>
    <w:rsid w:val="005C5430"/>
    <w:rsid w:val="005C5565"/>
    <w:rsid w:val="005C5589"/>
    <w:rsid w:val="005C56DB"/>
    <w:rsid w:val="005C580D"/>
    <w:rsid w:val="005C5BF2"/>
    <w:rsid w:val="005C5CAC"/>
    <w:rsid w:val="005C5CBB"/>
    <w:rsid w:val="005C61D3"/>
    <w:rsid w:val="005C66D3"/>
    <w:rsid w:val="005C6807"/>
    <w:rsid w:val="005C695D"/>
    <w:rsid w:val="005C6A31"/>
    <w:rsid w:val="005C6B80"/>
    <w:rsid w:val="005C6D6B"/>
    <w:rsid w:val="005C706A"/>
    <w:rsid w:val="005C7427"/>
    <w:rsid w:val="005C7962"/>
    <w:rsid w:val="005C7C7B"/>
    <w:rsid w:val="005C7D60"/>
    <w:rsid w:val="005D011E"/>
    <w:rsid w:val="005D01E8"/>
    <w:rsid w:val="005D081A"/>
    <w:rsid w:val="005D0A43"/>
    <w:rsid w:val="005D0A9D"/>
    <w:rsid w:val="005D0E39"/>
    <w:rsid w:val="005D0E3D"/>
    <w:rsid w:val="005D12B1"/>
    <w:rsid w:val="005D1977"/>
    <w:rsid w:val="005D1ADC"/>
    <w:rsid w:val="005D1E96"/>
    <w:rsid w:val="005D1ED5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7A6"/>
    <w:rsid w:val="005D5B4B"/>
    <w:rsid w:val="005D5F56"/>
    <w:rsid w:val="005D61CA"/>
    <w:rsid w:val="005D61CF"/>
    <w:rsid w:val="005D636F"/>
    <w:rsid w:val="005D70CD"/>
    <w:rsid w:val="005D73B9"/>
    <w:rsid w:val="005E0007"/>
    <w:rsid w:val="005E00DF"/>
    <w:rsid w:val="005E0188"/>
    <w:rsid w:val="005E01F8"/>
    <w:rsid w:val="005E0FD3"/>
    <w:rsid w:val="005E105A"/>
    <w:rsid w:val="005E12A7"/>
    <w:rsid w:val="005E13C8"/>
    <w:rsid w:val="005E1C4A"/>
    <w:rsid w:val="005E241B"/>
    <w:rsid w:val="005E243F"/>
    <w:rsid w:val="005E2AC1"/>
    <w:rsid w:val="005E2B18"/>
    <w:rsid w:val="005E2F65"/>
    <w:rsid w:val="005E2F87"/>
    <w:rsid w:val="005E30A6"/>
    <w:rsid w:val="005E3585"/>
    <w:rsid w:val="005E3750"/>
    <w:rsid w:val="005E378D"/>
    <w:rsid w:val="005E380C"/>
    <w:rsid w:val="005E3A23"/>
    <w:rsid w:val="005E3A37"/>
    <w:rsid w:val="005E3F5F"/>
    <w:rsid w:val="005E3FC5"/>
    <w:rsid w:val="005E43C0"/>
    <w:rsid w:val="005E454A"/>
    <w:rsid w:val="005E45D9"/>
    <w:rsid w:val="005E46D2"/>
    <w:rsid w:val="005E4ADB"/>
    <w:rsid w:val="005E537A"/>
    <w:rsid w:val="005E5792"/>
    <w:rsid w:val="005E5910"/>
    <w:rsid w:val="005E5B05"/>
    <w:rsid w:val="005E5C03"/>
    <w:rsid w:val="005E6294"/>
    <w:rsid w:val="005E633A"/>
    <w:rsid w:val="005E63A1"/>
    <w:rsid w:val="005E64AD"/>
    <w:rsid w:val="005E6775"/>
    <w:rsid w:val="005E6C1C"/>
    <w:rsid w:val="005E6CF7"/>
    <w:rsid w:val="005E6D80"/>
    <w:rsid w:val="005E7009"/>
    <w:rsid w:val="005E7322"/>
    <w:rsid w:val="005E742B"/>
    <w:rsid w:val="005E7C1D"/>
    <w:rsid w:val="005F006F"/>
    <w:rsid w:val="005F025E"/>
    <w:rsid w:val="005F033F"/>
    <w:rsid w:val="005F0B5D"/>
    <w:rsid w:val="005F0BE2"/>
    <w:rsid w:val="005F0D53"/>
    <w:rsid w:val="005F0EBD"/>
    <w:rsid w:val="005F1065"/>
    <w:rsid w:val="005F136E"/>
    <w:rsid w:val="005F1913"/>
    <w:rsid w:val="005F1B07"/>
    <w:rsid w:val="005F21AC"/>
    <w:rsid w:val="005F22D6"/>
    <w:rsid w:val="005F2890"/>
    <w:rsid w:val="005F2F38"/>
    <w:rsid w:val="005F300E"/>
    <w:rsid w:val="005F31EA"/>
    <w:rsid w:val="005F3414"/>
    <w:rsid w:val="005F34EB"/>
    <w:rsid w:val="005F3AFE"/>
    <w:rsid w:val="005F3CBB"/>
    <w:rsid w:val="005F40EB"/>
    <w:rsid w:val="005F444B"/>
    <w:rsid w:val="005F4A99"/>
    <w:rsid w:val="005F4AAA"/>
    <w:rsid w:val="005F4B3B"/>
    <w:rsid w:val="005F4BD5"/>
    <w:rsid w:val="005F4BFC"/>
    <w:rsid w:val="005F4FEC"/>
    <w:rsid w:val="005F5189"/>
    <w:rsid w:val="005F5239"/>
    <w:rsid w:val="005F5583"/>
    <w:rsid w:val="005F5657"/>
    <w:rsid w:val="005F56CB"/>
    <w:rsid w:val="005F582C"/>
    <w:rsid w:val="005F6445"/>
    <w:rsid w:val="005F64A0"/>
    <w:rsid w:val="005F6554"/>
    <w:rsid w:val="005F6DA3"/>
    <w:rsid w:val="005F6DB2"/>
    <w:rsid w:val="005F6FFF"/>
    <w:rsid w:val="005F702A"/>
    <w:rsid w:val="005F728E"/>
    <w:rsid w:val="005F72BF"/>
    <w:rsid w:val="006001EE"/>
    <w:rsid w:val="00600225"/>
    <w:rsid w:val="0060029E"/>
    <w:rsid w:val="00600876"/>
    <w:rsid w:val="00600C54"/>
    <w:rsid w:val="00600E67"/>
    <w:rsid w:val="00600F51"/>
    <w:rsid w:val="00600FCE"/>
    <w:rsid w:val="00600FEF"/>
    <w:rsid w:val="006010E9"/>
    <w:rsid w:val="00601205"/>
    <w:rsid w:val="00601385"/>
    <w:rsid w:val="006013A5"/>
    <w:rsid w:val="006016CD"/>
    <w:rsid w:val="00601A5A"/>
    <w:rsid w:val="00601D50"/>
    <w:rsid w:val="00601F73"/>
    <w:rsid w:val="00601FFA"/>
    <w:rsid w:val="00602540"/>
    <w:rsid w:val="006026BD"/>
    <w:rsid w:val="0060271A"/>
    <w:rsid w:val="00602774"/>
    <w:rsid w:val="006027BB"/>
    <w:rsid w:val="00602C4B"/>
    <w:rsid w:val="006030D0"/>
    <w:rsid w:val="00603A79"/>
    <w:rsid w:val="00603BB0"/>
    <w:rsid w:val="00603CD2"/>
    <w:rsid w:val="006043C4"/>
    <w:rsid w:val="00604458"/>
    <w:rsid w:val="0060485F"/>
    <w:rsid w:val="00604A15"/>
    <w:rsid w:val="00604B51"/>
    <w:rsid w:val="00604E6C"/>
    <w:rsid w:val="00605209"/>
    <w:rsid w:val="0060533A"/>
    <w:rsid w:val="006056A4"/>
    <w:rsid w:val="00605A00"/>
    <w:rsid w:val="00605CE5"/>
    <w:rsid w:val="00606050"/>
    <w:rsid w:val="00606198"/>
    <w:rsid w:val="00606344"/>
    <w:rsid w:val="00606B9F"/>
    <w:rsid w:val="00607709"/>
    <w:rsid w:val="0060778A"/>
    <w:rsid w:val="00607A62"/>
    <w:rsid w:val="00607B1C"/>
    <w:rsid w:val="00607B42"/>
    <w:rsid w:val="0061033D"/>
    <w:rsid w:val="00610439"/>
    <w:rsid w:val="006105D7"/>
    <w:rsid w:val="0061073B"/>
    <w:rsid w:val="00610B8B"/>
    <w:rsid w:val="00610CDA"/>
    <w:rsid w:val="00611101"/>
    <w:rsid w:val="00611A22"/>
    <w:rsid w:val="00611EAB"/>
    <w:rsid w:val="00611F31"/>
    <w:rsid w:val="00612299"/>
    <w:rsid w:val="006125CD"/>
    <w:rsid w:val="00612965"/>
    <w:rsid w:val="00612DFE"/>
    <w:rsid w:val="00613246"/>
    <w:rsid w:val="00613550"/>
    <w:rsid w:val="00613778"/>
    <w:rsid w:val="00613A81"/>
    <w:rsid w:val="00613AB0"/>
    <w:rsid w:val="00614361"/>
    <w:rsid w:val="00614396"/>
    <w:rsid w:val="0061453C"/>
    <w:rsid w:val="00614544"/>
    <w:rsid w:val="006145CB"/>
    <w:rsid w:val="00614802"/>
    <w:rsid w:val="00614B00"/>
    <w:rsid w:val="00614BF8"/>
    <w:rsid w:val="00614EF7"/>
    <w:rsid w:val="00614F92"/>
    <w:rsid w:val="00615FB5"/>
    <w:rsid w:val="00615FE0"/>
    <w:rsid w:val="006162C3"/>
    <w:rsid w:val="006163B3"/>
    <w:rsid w:val="00616530"/>
    <w:rsid w:val="006165DF"/>
    <w:rsid w:val="00616649"/>
    <w:rsid w:val="006167DB"/>
    <w:rsid w:val="0061704B"/>
    <w:rsid w:val="00617355"/>
    <w:rsid w:val="00617C8A"/>
    <w:rsid w:val="00617D36"/>
    <w:rsid w:val="00620137"/>
    <w:rsid w:val="00620195"/>
    <w:rsid w:val="0062023E"/>
    <w:rsid w:val="006205C9"/>
    <w:rsid w:val="00620917"/>
    <w:rsid w:val="00620A41"/>
    <w:rsid w:val="00620B3F"/>
    <w:rsid w:val="00621174"/>
    <w:rsid w:val="00621908"/>
    <w:rsid w:val="00621B38"/>
    <w:rsid w:val="00621F65"/>
    <w:rsid w:val="0062200B"/>
    <w:rsid w:val="006221F9"/>
    <w:rsid w:val="0062282C"/>
    <w:rsid w:val="00622CD1"/>
    <w:rsid w:val="00623085"/>
    <w:rsid w:val="00623847"/>
    <w:rsid w:val="00623A3B"/>
    <w:rsid w:val="00623B27"/>
    <w:rsid w:val="00623CE2"/>
    <w:rsid w:val="00623E86"/>
    <w:rsid w:val="00624134"/>
    <w:rsid w:val="006243C0"/>
    <w:rsid w:val="0062458A"/>
    <w:rsid w:val="006245FF"/>
    <w:rsid w:val="006246B7"/>
    <w:rsid w:val="00624953"/>
    <w:rsid w:val="00624DB6"/>
    <w:rsid w:val="00624E98"/>
    <w:rsid w:val="00624EA0"/>
    <w:rsid w:val="00625043"/>
    <w:rsid w:val="0062568E"/>
    <w:rsid w:val="00625773"/>
    <w:rsid w:val="00626061"/>
    <w:rsid w:val="00627077"/>
    <w:rsid w:val="00627530"/>
    <w:rsid w:val="00627F52"/>
    <w:rsid w:val="0063021E"/>
    <w:rsid w:val="006303F2"/>
    <w:rsid w:val="0063072F"/>
    <w:rsid w:val="0063082B"/>
    <w:rsid w:val="0063105E"/>
    <w:rsid w:val="006311EE"/>
    <w:rsid w:val="0063123A"/>
    <w:rsid w:val="0063144E"/>
    <w:rsid w:val="006314AA"/>
    <w:rsid w:val="00631A2A"/>
    <w:rsid w:val="0063271D"/>
    <w:rsid w:val="006327DB"/>
    <w:rsid w:val="006328B5"/>
    <w:rsid w:val="006329BD"/>
    <w:rsid w:val="00633665"/>
    <w:rsid w:val="00633679"/>
    <w:rsid w:val="006337D0"/>
    <w:rsid w:val="00633AB0"/>
    <w:rsid w:val="00633E1D"/>
    <w:rsid w:val="00633F3C"/>
    <w:rsid w:val="00634277"/>
    <w:rsid w:val="006343C4"/>
    <w:rsid w:val="0063460A"/>
    <w:rsid w:val="00634ACE"/>
    <w:rsid w:val="00634CF5"/>
    <w:rsid w:val="00634E9A"/>
    <w:rsid w:val="006350C7"/>
    <w:rsid w:val="0063524E"/>
    <w:rsid w:val="00635316"/>
    <w:rsid w:val="00635331"/>
    <w:rsid w:val="006353BB"/>
    <w:rsid w:val="00635690"/>
    <w:rsid w:val="00635ACB"/>
    <w:rsid w:val="00635F68"/>
    <w:rsid w:val="006363DB"/>
    <w:rsid w:val="006364E7"/>
    <w:rsid w:val="00636988"/>
    <w:rsid w:val="00640069"/>
    <w:rsid w:val="0064015B"/>
    <w:rsid w:val="00641B5A"/>
    <w:rsid w:val="00641D33"/>
    <w:rsid w:val="00642D81"/>
    <w:rsid w:val="00642DC3"/>
    <w:rsid w:val="00643341"/>
    <w:rsid w:val="0064450B"/>
    <w:rsid w:val="00644782"/>
    <w:rsid w:val="00644E58"/>
    <w:rsid w:val="006451EF"/>
    <w:rsid w:val="00645806"/>
    <w:rsid w:val="00645999"/>
    <w:rsid w:val="00645DAF"/>
    <w:rsid w:val="00645E42"/>
    <w:rsid w:val="0064625B"/>
    <w:rsid w:val="006467ED"/>
    <w:rsid w:val="00646810"/>
    <w:rsid w:val="0064695E"/>
    <w:rsid w:val="00647032"/>
    <w:rsid w:val="00647C92"/>
    <w:rsid w:val="00647D2A"/>
    <w:rsid w:val="00647D84"/>
    <w:rsid w:val="00650076"/>
    <w:rsid w:val="006502F0"/>
    <w:rsid w:val="00650AC0"/>
    <w:rsid w:val="006515A5"/>
    <w:rsid w:val="006515F2"/>
    <w:rsid w:val="006516EE"/>
    <w:rsid w:val="00652006"/>
    <w:rsid w:val="006520E0"/>
    <w:rsid w:val="00652142"/>
    <w:rsid w:val="00652569"/>
    <w:rsid w:val="006526D2"/>
    <w:rsid w:val="006528D1"/>
    <w:rsid w:val="00653167"/>
    <w:rsid w:val="006535EF"/>
    <w:rsid w:val="00653846"/>
    <w:rsid w:val="006539F9"/>
    <w:rsid w:val="00653B2F"/>
    <w:rsid w:val="00653BEF"/>
    <w:rsid w:val="00653CE7"/>
    <w:rsid w:val="00653D25"/>
    <w:rsid w:val="00654363"/>
    <w:rsid w:val="00654762"/>
    <w:rsid w:val="00654A97"/>
    <w:rsid w:val="00654AE6"/>
    <w:rsid w:val="00654E01"/>
    <w:rsid w:val="0065514B"/>
    <w:rsid w:val="00655470"/>
    <w:rsid w:val="006557D3"/>
    <w:rsid w:val="00655DC0"/>
    <w:rsid w:val="006561F4"/>
    <w:rsid w:val="006562AD"/>
    <w:rsid w:val="00656394"/>
    <w:rsid w:val="006563FB"/>
    <w:rsid w:val="0065680A"/>
    <w:rsid w:val="00656B33"/>
    <w:rsid w:val="00656F16"/>
    <w:rsid w:val="00657096"/>
    <w:rsid w:val="006576A9"/>
    <w:rsid w:val="00657780"/>
    <w:rsid w:val="006577CC"/>
    <w:rsid w:val="00657977"/>
    <w:rsid w:val="00657982"/>
    <w:rsid w:val="00657BF5"/>
    <w:rsid w:val="00657D83"/>
    <w:rsid w:val="00657DC1"/>
    <w:rsid w:val="00657FEC"/>
    <w:rsid w:val="00660094"/>
    <w:rsid w:val="00660968"/>
    <w:rsid w:val="00660BBE"/>
    <w:rsid w:val="00660EB0"/>
    <w:rsid w:val="00661259"/>
    <w:rsid w:val="00661422"/>
    <w:rsid w:val="00661460"/>
    <w:rsid w:val="0066180A"/>
    <w:rsid w:val="00662B64"/>
    <w:rsid w:val="00662C37"/>
    <w:rsid w:val="006631D6"/>
    <w:rsid w:val="00663945"/>
    <w:rsid w:val="00663B72"/>
    <w:rsid w:val="00663BB0"/>
    <w:rsid w:val="00663C74"/>
    <w:rsid w:val="00663D9E"/>
    <w:rsid w:val="00663F2A"/>
    <w:rsid w:val="006647AC"/>
    <w:rsid w:val="00664807"/>
    <w:rsid w:val="00664999"/>
    <w:rsid w:val="00664C3B"/>
    <w:rsid w:val="00665425"/>
    <w:rsid w:val="00665441"/>
    <w:rsid w:val="006654F6"/>
    <w:rsid w:val="006655CD"/>
    <w:rsid w:val="006656E0"/>
    <w:rsid w:val="00665B21"/>
    <w:rsid w:val="00665C93"/>
    <w:rsid w:val="00666127"/>
    <w:rsid w:val="0066615C"/>
    <w:rsid w:val="006661D5"/>
    <w:rsid w:val="006661F4"/>
    <w:rsid w:val="00666557"/>
    <w:rsid w:val="00666848"/>
    <w:rsid w:val="006668F4"/>
    <w:rsid w:val="00666B73"/>
    <w:rsid w:val="00666D6B"/>
    <w:rsid w:val="0066706B"/>
    <w:rsid w:val="006670CE"/>
    <w:rsid w:val="006670FC"/>
    <w:rsid w:val="00667565"/>
    <w:rsid w:val="006679B4"/>
    <w:rsid w:val="00667B25"/>
    <w:rsid w:val="00667B6D"/>
    <w:rsid w:val="00667BF1"/>
    <w:rsid w:val="00667E8E"/>
    <w:rsid w:val="006701B4"/>
    <w:rsid w:val="006703F6"/>
    <w:rsid w:val="0067048D"/>
    <w:rsid w:val="006704E3"/>
    <w:rsid w:val="006708E3"/>
    <w:rsid w:val="00670A26"/>
    <w:rsid w:val="00670B39"/>
    <w:rsid w:val="00671066"/>
    <w:rsid w:val="00671083"/>
    <w:rsid w:val="00671252"/>
    <w:rsid w:val="006712A4"/>
    <w:rsid w:val="006713E9"/>
    <w:rsid w:val="006716B8"/>
    <w:rsid w:val="00672B3C"/>
    <w:rsid w:val="00672F63"/>
    <w:rsid w:val="0067316F"/>
    <w:rsid w:val="00673184"/>
    <w:rsid w:val="0067375B"/>
    <w:rsid w:val="006738CF"/>
    <w:rsid w:val="00673BB9"/>
    <w:rsid w:val="00673D16"/>
    <w:rsid w:val="00673FED"/>
    <w:rsid w:val="006747F0"/>
    <w:rsid w:val="00674932"/>
    <w:rsid w:val="00674C8A"/>
    <w:rsid w:val="00674ED2"/>
    <w:rsid w:val="006751AC"/>
    <w:rsid w:val="00675231"/>
    <w:rsid w:val="00675A5B"/>
    <w:rsid w:val="00675C4B"/>
    <w:rsid w:val="006760A9"/>
    <w:rsid w:val="006764F9"/>
    <w:rsid w:val="006768C9"/>
    <w:rsid w:val="006768DD"/>
    <w:rsid w:val="00676C8D"/>
    <w:rsid w:val="00676D9D"/>
    <w:rsid w:val="00676DB1"/>
    <w:rsid w:val="00677084"/>
    <w:rsid w:val="00677143"/>
    <w:rsid w:val="00677649"/>
    <w:rsid w:val="00677B43"/>
    <w:rsid w:val="00677BED"/>
    <w:rsid w:val="00677C47"/>
    <w:rsid w:val="00680711"/>
    <w:rsid w:val="00680E2E"/>
    <w:rsid w:val="00681174"/>
    <w:rsid w:val="006815B0"/>
    <w:rsid w:val="006817C0"/>
    <w:rsid w:val="006818AC"/>
    <w:rsid w:val="006818EE"/>
    <w:rsid w:val="00681A91"/>
    <w:rsid w:val="00681D36"/>
    <w:rsid w:val="00682073"/>
    <w:rsid w:val="006821A9"/>
    <w:rsid w:val="006822FD"/>
    <w:rsid w:val="0068276E"/>
    <w:rsid w:val="00682917"/>
    <w:rsid w:val="00682A29"/>
    <w:rsid w:val="00682C97"/>
    <w:rsid w:val="00682CDF"/>
    <w:rsid w:val="006835A6"/>
    <w:rsid w:val="006836CC"/>
    <w:rsid w:val="006837B2"/>
    <w:rsid w:val="00683AF2"/>
    <w:rsid w:val="00683D3F"/>
    <w:rsid w:val="00683D50"/>
    <w:rsid w:val="00684292"/>
    <w:rsid w:val="006844FE"/>
    <w:rsid w:val="00684561"/>
    <w:rsid w:val="00684F65"/>
    <w:rsid w:val="0068526B"/>
    <w:rsid w:val="00685444"/>
    <w:rsid w:val="00685553"/>
    <w:rsid w:val="006858F9"/>
    <w:rsid w:val="00685B33"/>
    <w:rsid w:val="00685B62"/>
    <w:rsid w:val="0068611A"/>
    <w:rsid w:val="00686610"/>
    <w:rsid w:val="006872E8"/>
    <w:rsid w:val="0068742B"/>
    <w:rsid w:val="006875D3"/>
    <w:rsid w:val="006877D5"/>
    <w:rsid w:val="00687A8E"/>
    <w:rsid w:val="00687B18"/>
    <w:rsid w:val="00687C44"/>
    <w:rsid w:val="00687F64"/>
    <w:rsid w:val="006900B7"/>
    <w:rsid w:val="00690339"/>
    <w:rsid w:val="00690477"/>
    <w:rsid w:val="00690DB2"/>
    <w:rsid w:val="0069114B"/>
    <w:rsid w:val="0069118B"/>
    <w:rsid w:val="0069124E"/>
    <w:rsid w:val="00691356"/>
    <w:rsid w:val="00691508"/>
    <w:rsid w:val="0069158D"/>
    <w:rsid w:val="006918FA"/>
    <w:rsid w:val="006922FC"/>
    <w:rsid w:val="006924E5"/>
    <w:rsid w:val="006926DC"/>
    <w:rsid w:val="00692734"/>
    <w:rsid w:val="00692C33"/>
    <w:rsid w:val="00692C5C"/>
    <w:rsid w:val="00692EBE"/>
    <w:rsid w:val="00692EEF"/>
    <w:rsid w:val="00693140"/>
    <w:rsid w:val="0069331E"/>
    <w:rsid w:val="0069341B"/>
    <w:rsid w:val="006934C4"/>
    <w:rsid w:val="00693FB7"/>
    <w:rsid w:val="00694467"/>
    <w:rsid w:val="0069492C"/>
    <w:rsid w:val="00694E9B"/>
    <w:rsid w:val="00694F76"/>
    <w:rsid w:val="00694FB4"/>
    <w:rsid w:val="0069513D"/>
    <w:rsid w:val="006953A7"/>
    <w:rsid w:val="006957A9"/>
    <w:rsid w:val="00695E92"/>
    <w:rsid w:val="00696317"/>
    <w:rsid w:val="0069640A"/>
    <w:rsid w:val="00696593"/>
    <w:rsid w:val="00696F7B"/>
    <w:rsid w:val="00697589"/>
    <w:rsid w:val="006975C5"/>
    <w:rsid w:val="006976D1"/>
    <w:rsid w:val="006976FB"/>
    <w:rsid w:val="00697BB3"/>
    <w:rsid w:val="00697BDC"/>
    <w:rsid w:val="00697C30"/>
    <w:rsid w:val="00697D35"/>
    <w:rsid w:val="00697DC5"/>
    <w:rsid w:val="00697F33"/>
    <w:rsid w:val="006A01CA"/>
    <w:rsid w:val="006A0437"/>
    <w:rsid w:val="006A060A"/>
    <w:rsid w:val="006A07CA"/>
    <w:rsid w:val="006A0939"/>
    <w:rsid w:val="006A122F"/>
    <w:rsid w:val="006A1404"/>
    <w:rsid w:val="006A1636"/>
    <w:rsid w:val="006A16C7"/>
    <w:rsid w:val="006A1839"/>
    <w:rsid w:val="006A1843"/>
    <w:rsid w:val="006A195C"/>
    <w:rsid w:val="006A19AF"/>
    <w:rsid w:val="006A1D64"/>
    <w:rsid w:val="006A23D5"/>
    <w:rsid w:val="006A2509"/>
    <w:rsid w:val="006A29F3"/>
    <w:rsid w:val="006A2A60"/>
    <w:rsid w:val="006A2B55"/>
    <w:rsid w:val="006A2CF7"/>
    <w:rsid w:val="006A3267"/>
    <w:rsid w:val="006A36BB"/>
    <w:rsid w:val="006A397E"/>
    <w:rsid w:val="006A3A23"/>
    <w:rsid w:val="006A4699"/>
    <w:rsid w:val="006A4D9C"/>
    <w:rsid w:val="006A4F87"/>
    <w:rsid w:val="006A57DF"/>
    <w:rsid w:val="006A5FC4"/>
    <w:rsid w:val="006A6065"/>
    <w:rsid w:val="006A606D"/>
    <w:rsid w:val="006A606E"/>
    <w:rsid w:val="006A60AF"/>
    <w:rsid w:val="006A6276"/>
    <w:rsid w:val="006A66B6"/>
    <w:rsid w:val="006A673B"/>
    <w:rsid w:val="006A6FC1"/>
    <w:rsid w:val="006A7913"/>
    <w:rsid w:val="006A7929"/>
    <w:rsid w:val="006B0991"/>
    <w:rsid w:val="006B0F29"/>
    <w:rsid w:val="006B0FC8"/>
    <w:rsid w:val="006B13C9"/>
    <w:rsid w:val="006B1DFF"/>
    <w:rsid w:val="006B2043"/>
    <w:rsid w:val="006B20FB"/>
    <w:rsid w:val="006B2336"/>
    <w:rsid w:val="006B27C5"/>
    <w:rsid w:val="006B2B83"/>
    <w:rsid w:val="006B36A6"/>
    <w:rsid w:val="006B3B0C"/>
    <w:rsid w:val="006B440F"/>
    <w:rsid w:val="006B4C56"/>
    <w:rsid w:val="006B50E2"/>
    <w:rsid w:val="006B53B7"/>
    <w:rsid w:val="006B5460"/>
    <w:rsid w:val="006B58E2"/>
    <w:rsid w:val="006B5C25"/>
    <w:rsid w:val="006B6C87"/>
    <w:rsid w:val="006B7298"/>
    <w:rsid w:val="006B74A9"/>
    <w:rsid w:val="006B79BE"/>
    <w:rsid w:val="006B7CC1"/>
    <w:rsid w:val="006B7CD5"/>
    <w:rsid w:val="006B7D18"/>
    <w:rsid w:val="006B7E6F"/>
    <w:rsid w:val="006C00F3"/>
    <w:rsid w:val="006C025A"/>
    <w:rsid w:val="006C05E1"/>
    <w:rsid w:val="006C0792"/>
    <w:rsid w:val="006C131C"/>
    <w:rsid w:val="006C139C"/>
    <w:rsid w:val="006C1645"/>
    <w:rsid w:val="006C18E4"/>
    <w:rsid w:val="006C1B19"/>
    <w:rsid w:val="006C1D2C"/>
    <w:rsid w:val="006C1D70"/>
    <w:rsid w:val="006C1F1F"/>
    <w:rsid w:val="006C24D9"/>
    <w:rsid w:val="006C2A0A"/>
    <w:rsid w:val="006C2CA1"/>
    <w:rsid w:val="006C30B7"/>
    <w:rsid w:val="006C30F8"/>
    <w:rsid w:val="006C3140"/>
    <w:rsid w:val="006C3207"/>
    <w:rsid w:val="006C3245"/>
    <w:rsid w:val="006C3A75"/>
    <w:rsid w:val="006C3B57"/>
    <w:rsid w:val="006C3CA8"/>
    <w:rsid w:val="006C3E85"/>
    <w:rsid w:val="006C3EA1"/>
    <w:rsid w:val="006C3F66"/>
    <w:rsid w:val="006C4516"/>
    <w:rsid w:val="006C45FF"/>
    <w:rsid w:val="006C475D"/>
    <w:rsid w:val="006C4CD4"/>
    <w:rsid w:val="006C4EA9"/>
    <w:rsid w:val="006C5453"/>
    <w:rsid w:val="006C54CE"/>
    <w:rsid w:val="006C5B17"/>
    <w:rsid w:val="006C5B38"/>
    <w:rsid w:val="006C5EF7"/>
    <w:rsid w:val="006C605A"/>
    <w:rsid w:val="006C67DA"/>
    <w:rsid w:val="006C6EED"/>
    <w:rsid w:val="006C6F76"/>
    <w:rsid w:val="006C709D"/>
    <w:rsid w:val="006C761C"/>
    <w:rsid w:val="006C76C4"/>
    <w:rsid w:val="006C783D"/>
    <w:rsid w:val="006C7C45"/>
    <w:rsid w:val="006C7CA6"/>
    <w:rsid w:val="006D02B9"/>
    <w:rsid w:val="006D06BA"/>
    <w:rsid w:val="006D0733"/>
    <w:rsid w:val="006D08E3"/>
    <w:rsid w:val="006D0D54"/>
    <w:rsid w:val="006D0D65"/>
    <w:rsid w:val="006D0E48"/>
    <w:rsid w:val="006D10CE"/>
    <w:rsid w:val="006D12AF"/>
    <w:rsid w:val="006D14A6"/>
    <w:rsid w:val="006D1603"/>
    <w:rsid w:val="006D1A44"/>
    <w:rsid w:val="006D2472"/>
    <w:rsid w:val="006D28CC"/>
    <w:rsid w:val="006D2F0C"/>
    <w:rsid w:val="006D45C5"/>
    <w:rsid w:val="006D48D7"/>
    <w:rsid w:val="006D4921"/>
    <w:rsid w:val="006D4B11"/>
    <w:rsid w:val="006D4CAC"/>
    <w:rsid w:val="006D4DEA"/>
    <w:rsid w:val="006D4E6C"/>
    <w:rsid w:val="006D53F8"/>
    <w:rsid w:val="006D562F"/>
    <w:rsid w:val="006D5665"/>
    <w:rsid w:val="006D5699"/>
    <w:rsid w:val="006D5C60"/>
    <w:rsid w:val="006D5F2F"/>
    <w:rsid w:val="006D6AE3"/>
    <w:rsid w:val="006D711C"/>
    <w:rsid w:val="006D7262"/>
    <w:rsid w:val="006D72D5"/>
    <w:rsid w:val="006D7359"/>
    <w:rsid w:val="006D7584"/>
    <w:rsid w:val="006D75C6"/>
    <w:rsid w:val="006D778C"/>
    <w:rsid w:val="006D782B"/>
    <w:rsid w:val="006D78D1"/>
    <w:rsid w:val="006D7C1A"/>
    <w:rsid w:val="006D7D22"/>
    <w:rsid w:val="006D7D62"/>
    <w:rsid w:val="006D7DA7"/>
    <w:rsid w:val="006E056A"/>
    <w:rsid w:val="006E0862"/>
    <w:rsid w:val="006E0C5C"/>
    <w:rsid w:val="006E10E5"/>
    <w:rsid w:val="006E18CF"/>
    <w:rsid w:val="006E18D6"/>
    <w:rsid w:val="006E1B7F"/>
    <w:rsid w:val="006E1EF9"/>
    <w:rsid w:val="006E243A"/>
    <w:rsid w:val="006E24A3"/>
    <w:rsid w:val="006E2529"/>
    <w:rsid w:val="006E2A6A"/>
    <w:rsid w:val="006E2C8D"/>
    <w:rsid w:val="006E2DD3"/>
    <w:rsid w:val="006E30EC"/>
    <w:rsid w:val="006E3122"/>
    <w:rsid w:val="006E3445"/>
    <w:rsid w:val="006E3A8A"/>
    <w:rsid w:val="006E3B4C"/>
    <w:rsid w:val="006E3D8B"/>
    <w:rsid w:val="006E41B8"/>
    <w:rsid w:val="006E4D2B"/>
    <w:rsid w:val="006E4E2E"/>
    <w:rsid w:val="006E4F3A"/>
    <w:rsid w:val="006E588C"/>
    <w:rsid w:val="006E5B95"/>
    <w:rsid w:val="006E6070"/>
    <w:rsid w:val="006E645A"/>
    <w:rsid w:val="006E6615"/>
    <w:rsid w:val="006E6702"/>
    <w:rsid w:val="006E68B6"/>
    <w:rsid w:val="006E69BF"/>
    <w:rsid w:val="006E6CBC"/>
    <w:rsid w:val="006E6F8A"/>
    <w:rsid w:val="006E713D"/>
    <w:rsid w:val="006E732A"/>
    <w:rsid w:val="006E74BD"/>
    <w:rsid w:val="006E7678"/>
    <w:rsid w:val="006F02F9"/>
    <w:rsid w:val="006F0A98"/>
    <w:rsid w:val="006F0C1A"/>
    <w:rsid w:val="006F0F57"/>
    <w:rsid w:val="006F0F93"/>
    <w:rsid w:val="006F0FE9"/>
    <w:rsid w:val="006F1027"/>
    <w:rsid w:val="006F1B06"/>
    <w:rsid w:val="006F20F0"/>
    <w:rsid w:val="006F210C"/>
    <w:rsid w:val="006F21E5"/>
    <w:rsid w:val="006F2265"/>
    <w:rsid w:val="006F2343"/>
    <w:rsid w:val="006F2646"/>
    <w:rsid w:val="006F2A71"/>
    <w:rsid w:val="006F2D7E"/>
    <w:rsid w:val="006F2E5C"/>
    <w:rsid w:val="006F2E99"/>
    <w:rsid w:val="006F2EA7"/>
    <w:rsid w:val="006F3323"/>
    <w:rsid w:val="006F35EB"/>
    <w:rsid w:val="006F3872"/>
    <w:rsid w:val="006F38F4"/>
    <w:rsid w:val="006F41D8"/>
    <w:rsid w:val="006F4206"/>
    <w:rsid w:val="006F4550"/>
    <w:rsid w:val="006F4661"/>
    <w:rsid w:val="006F477F"/>
    <w:rsid w:val="006F48E7"/>
    <w:rsid w:val="006F4926"/>
    <w:rsid w:val="006F4981"/>
    <w:rsid w:val="006F4A16"/>
    <w:rsid w:val="006F4BC5"/>
    <w:rsid w:val="006F4CC3"/>
    <w:rsid w:val="006F557B"/>
    <w:rsid w:val="006F56BA"/>
    <w:rsid w:val="006F57A5"/>
    <w:rsid w:val="006F58A1"/>
    <w:rsid w:val="006F5962"/>
    <w:rsid w:val="006F59DA"/>
    <w:rsid w:val="006F5A55"/>
    <w:rsid w:val="006F5CB1"/>
    <w:rsid w:val="006F5D46"/>
    <w:rsid w:val="006F5DFF"/>
    <w:rsid w:val="006F613C"/>
    <w:rsid w:val="006F6885"/>
    <w:rsid w:val="006F6A41"/>
    <w:rsid w:val="006F7453"/>
    <w:rsid w:val="006F7751"/>
    <w:rsid w:val="006F792C"/>
    <w:rsid w:val="006F7977"/>
    <w:rsid w:val="006F7B62"/>
    <w:rsid w:val="006F7DFB"/>
    <w:rsid w:val="0070078C"/>
    <w:rsid w:val="00700878"/>
    <w:rsid w:val="00700DE6"/>
    <w:rsid w:val="00700E36"/>
    <w:rsid w:val="00701085"/>
    <w:rsid w:val="007014B4"/>
    <w:rsid w:val="007016A9"/>
    <w:rsid w:val="007019B7"/>
    <w:rsid w:val="00701DAC"/>
    <w:rsid w:val="00701DC2"/>
    <w:rsid w:val="00701FD7"/>
    <w:rsid w:val="0070202D"/>
    <w:rsid w:val="007023B3"/>
    <w:rsid w:val="007024E1"/>
    <w:rsid w:val="007025E3"/>
    <w:rsid w:val="007027C6"/>
    <w:rsid w:val="00702A20"/>
    <w:rsid w:val="00702B63"/>
    <w:rsid w:val="00703105"/>
    <w:rsid w:val="00703251"/>
    <w:rsid w:val="0070328B"/>
    <w:rsid w:val="007032E0"/>
    <w:rsid w:val="007032F0"/>
    <w:rsid w:val="0070339F"/>
    <w:rsid w:val="007039E2"/>
    <w:rsid w:val="00703A6C"/>
    <w:rsid w:val="00703B50"/>
    <w:rsid w:val="00703FAF"/>
    <w:rsid w:val="00704161"/>
    <w:rsid w:val="00704211"/>
    <w:rsid w:val="0070463E"/>
    <w:rsid w:val="007048E0"/>
    <w:rsid w:val="00704BBF"/>
    <w:rsid w:val="00704CC2"/>
    <w:rsid w:val="00704D42"/>
    <w:rsid w:val="00704FD6"/>
    <w:rsid w:val="00705004"/>
    <w:rsid w:val="0070549A"/>
    <w:rsid w:val="00705A29"/>
    <w:rsid w:val="00705CC1"/>
    <w:rsid w:val="00705EDA"/>
    <w:rsid w:val="0070607A"/>
    <w:rsid w:val="0070679F"/>
    <w:rsid w:val="007069A6"/>
    <w:rsid w:val="00706B91"/>
    <w:rsid w:val="007071C0"/>
    <w:rsid w:val="00707411"/>
    <w:rsid w:val="00707850"/>
    <w:rsid w:val="00707BB5"/>
    <w:rsid w:val="00707EC7"/>
    <w:rsid w:val="00707F36"/>
    <w:rsid w:val="00710255"/>
    <w:rsid w:val="007106C6"/>
    <w:rsid w:val="00710714"/>
    <w:rsid w:val="00710731"/>
    <w:rsid w:val="00710815"/>
    <w:rsid w:val="00710B2B"/>
    <w:rsid w:val="00710D0C"/>
    <w:rsid w:val="00710EAC"/>
    <w:rsid w:val="00710EC5"/>
    <w:rsid w:val="00711A87"/>
    <w:rsid w:val="00711CA5"/>
    <w:rsid w:val="00711D02"/>
    <w:rsid w:val="00711DA7"/>
    <w:rsid w:val="00712008"/>
    <w:rsid w:val="00712404"/>
    <w:rsid w:val="0071263C"/>
    <w:rsid w:val="00712A75"/>
    <w:rsid w:val="00712A76"/>
    <w:rsid w:val="00712C98"/>
    <w:rsid w:val="00712D1D"/>
    <w:rsid w:val="007131C9"/>
    <w:rsid w:val="007131D7"/>
    <w:rsid w:val="00713A1F"/>
    <w:rsid w:val="00713BF8"/>
    <w:rsid w:val="007142C7"/>
    <w:rsid w:val="00714846"/>
    <w:rsid w:val="00714A74"/>
    <w:rsid w:val="00714B96"/>
    <w:rsid w:val="00714D0C"/>
    <w:rsid w:val="00714E17"/>
    <w:rsid w:val="00714E9B"/>
    <w:rsid w:val="007152BD"/>
    <w:rsid w:val="0071547E"/>
    <w:rsid w:val="00715E14"/>
    <w:rsid w:val="00715ED6"/>
    <w:rsid w:val="007160C4"/>
    <w:rsid w:val="00716282"/>
    <w:rsid w:val="0071691F"/>
    <w:rsid w:val="00716B70"/>
    <w:rsid w:val="00716CBF"/>
    <w:rsid w:val="00716D2B"/>
    <w:rsid w:val="00717878"/>
    <w:rsid w:val="007179AD"/>
    <w:rsid w:val="007205D0"/>
    <w:rsid w:val="007206CE"/>
    <w:rsid w:val="007209D9"/>
    <w:rsid w:val="00720AEF"/>
    <w:rsid w:val="00720F24"/>
    <w:rsid w:val="007212BC"/>
    <w:rsid w:val="007215B6"/>
    <w:rsid w:val="00721B48"/>
    <w:rsid w:val="00721D15"/>
    <w:rsid w:val="00721D65"/>
    <w:rsid w:val="00721F9B"/>
    <w:rsid w:val="0072256D"/>
    <w:rsid w:val="00722702"/>
    <w:rsid w:val="00722B11"/>
    <w:rsid w:val="00722D80"/>
    <w:rsid w:val="00722EE2"/>
    <w:rsid w:val="00723803"/>
    <w:rsid w:val="007238AB"/>
    <w:rsid w:val="00723A2C"/>
    <w:rsid w:val="00723E19"/>
    <w:rsid w:val="00723FD7"/>
    <w:rsid w:val="00724176"/>
    <w:rsid w:val="007241F2"/>
    <w:rsid w:val="00724918"/>
    <w:rsid w:val="00724D46"/>
    <w:rsid w:val="00724E68"/>
    <w:rsid w:val="00725027"/>
    <w:rsid w:val="0072506C"/>
    <w:rsid w:val="007252E4"/>
    <w:rsid w:val="00725350"/>
    <w:rsid w:val="007255E7"/>
    <w:rsid w:val="00725A5B"/>
    <w:rsid w:val="007260FE"/>
    <w:rsid w:val="007263DE"/>
    <w:rsid w:val="00726EAA"/>
    <w:rsid w:val="00726F4B"/>
    <w:rsid w:val="0072745D"/>
    <w:rsid w:val="007274D8"/>
    <w:rsid w:val="00727DFC"/>
    <w:rsid w:val="00727E97"/>
    <w:rsid w:val="00727FE8"/>
    <w:rsid w:val="0073010C"/>
    <w:rsid w:val="00730715"/>
    <w:rsid w:val="00730838"/>
    <w:rsid w:val="007308D8"/>
    <w:rsid w:val="00730C76"/>
    <w:rsid w:val="00731206"/>
    <w:rsid w:val="007312B7"/>
    <w:rsid w:val="007314A7"/>
    <w:rsid w:val="00731613"/>
    <w:rsid w:val="00731D02"/>
    <w:rsid w:val="007320E5"/>
    <w:rsid w:val="007324DA"/>
    <w:rsid w:val="007325D9"/>
    <w:rsid w:val="007326EF"/>
    <w:rsid w:val="007328AB"/>
    <w:rsid w:val="00732965"/>
    <w:rsid w:val="00732A31"/>
    <w:rsid w:val="00732B67"/>
    <w:rsid w:val="0073304C"/>
    <w:rsid w:val="00733108"/>
    <w:rsid w:val="007332D2"/>
    <w:rsid w:val="007334B3"/>
    <w:rsid w:val="007336EE"/>
    <w:rsid w:val="0073382D"/>
    <w:rsid w:val="00733C39"/>
    <w:rsid w:val="007340A2"/>
    <w:rsid w:val="00734934"/>
    <w:rsid w:val="00734F38"/>
    <w:rsid w:val="0073506D"/>
    <w:rsid w:val="007354CE"/>
    <w:rsid w:val="00735875"/>
    <w:rsid w:val="007359AD"/>
    <w:rsid w:val="00735B4B"/>
    <w:rsid w:val="00735C37"/>
    <w:rsid w:val="007362B2"/>
    <w:rsid w:val="007363F1"/>
    <w:rsid w:val="00736504"/>
    <w:rsid w:val="0073651B"/>
    <w:rsid w:val="00736628"/>
    <w:rsid w:val="00736710"/>
    <w:rsid w:val="00736E09"/>
    <w:rsid w:val="007378AF"/>
    <w:rsid w:val="007379AB"/>
    <w:rsid w:val="00737D99"/>
    <w:rsid w:val="007401EC"/>
    <w:rsid w:val="00740364"/>
    <w:rsid w:val="00740623"/>
    <w:rsid w:val="0074076B"/>
    <w:rsid w:val="00740B55"/>
    <w:rsid w:val="00740CD4"/>
    <w:rsid w:val="00740CF6"/>
    <w:rsid w:val="00740D3C"/>
    <w:rsid w:val="00740EF5"/>
    <w:rsid w:val="007410CB"/>
    <w:rsid w:val="0074115C"/>
    <w:rsid w:val="007411A8"/>
    <w:rsid w:val="0074136C"/>
    <w:rsid w:val="00741650"/>
    <w:rsid w:val="00741712"/>
    <w:rsid w:val="0074178A"/>
    <w:rsid w:val="007417E7"/>
    <w:rsid w:val="00741CC5"/>
    <w:rsid w:val="00741F8F"/>
    <w:rsid w:val="0074215D"/>
    <w:rsid w:val="007427C9"/>
    <w:rsid w:val="00742955"/>
    <w:rsid w:val="00742AC3"/>
    <w:rsid w:val="00742C99"/>
    <w:rsid w:val="0074305A"/>
    <w:rsid w:val="00743085"/>
    <w:rsid w:val="0074362D"/>
    <w:rsid w:val="00743D42"/>
    <w:rsid w:val="00743E7F"/>
    <w:rsid w:val="0074414A"/>
    <w:rsid w:val="0074461D"/>
    <w:rsid w:val="00744D0F"/>
    <w:rsid w:val="00745064"/>
    <w:rsid w:val="00745484"/>
    <w:rsid w:val="007454B5"/>
    <w:rsid w:val="00745654"/>
    <w:rsid w:val="007457FE"/>
    <w:rsid w:val="00745873"/>
    <w:rsid w:val="00745BFA"/>
    <w:rsid w:val="00745D39"/>
    <w:rsid w:val="007468D7"/>
    <w:rsid w:val="007469CE"/>
    <w:rsid w:val="00746C73"/>
    <w:rsid w:val="00747348"/>
    <w:rsid w:val="00747486"/>
    <w:rsid w:val="007474C4"/>
    <w:rsid w:val="0074757C"/>
    <w:rsid w:val="007476D7"/>
    <w:rsid w:val="00747893"/>
    <w:rsid w:val="00747958"/>
    <w:rsid w:val="00747990"/>
    <w:rsid w:val="00747A46"/>
    <w:rsid w:val="00747DA8"/>
    <w:rsid w:val="00747FFD"/>
    <w:rsid w:val="00750072"/>
    <w:rsid w:val="00750247"/>
    <w:rsid w:val="0075099C"/>
    <w:rsid w:val="00750BA1"/>
    <w:rsid w:val="00750F5A"/>
    <w:rsid w:val="007515F8"/>
    <w:rsid w:val="007517A3"/>
    <w:rsid w:val="0075180E"/>
    <w:rsid w:val="0075183E"/>
    <w:rsid w:val="00752139"/>
    <w:rsid w:val="007521D7"/>
    <w:rsid w:val="007525F9"/>
    <w:rsid w:val="007528BC"/>
    <w:rsid w:val="00752BCC"/>
    <w:rsid w:val="00752BD1"/>
    <w:rsid w:val="00752C0D"/>
    <w:rsid w:val="00752ECC"/>
    <w:rsid w:val="00753426"/>
    <w:rsid w:val="0075362D"/>
    <w:rsid w:val="007539BE"/>
    <w:rsid w:val="00753DC6"/>
    <w:rsid w:val="00753FFB"/>
    <w:rsid w:val="007540FB"/>
    <w:rsid w:val="007543C1"/>
    <w:rsid w:val="007545BF"/>
    <w:rsid w:val="007545FA"/>
    <w:rsid w:val="007547D4"/>
    <w:rsid w:val="00754943"/>
    <w:rsid w:val="007549AA"/>
    <w:rsid w:val="00755099"/>
    <w:rsid w:val="0075558D"/>
    <w:rsid w:val="00757569"/>
    <w:rsid w:val="0075758F"/>
    <w:rsid w:val="00757696"/>
    <w:rsid w:val="00757C3C"/>
    <w:rsid w:val="00757E8C"/>
    <w:rsid w:val="00757FBE"/>
    <w:rsid w:val="0076021E"/>
    <w:rsid w:val="00760392"/>
    <w:rsid w:val="00760720"/>
    <w:rsid w:val="007609EB"/>
    <w:rsid w:val="00760C6B"/>
    <w:rsid w:val="00761282"/>
    <w:rsid w:val="007613BF"/>
    <w:rsid w:val="007615CA"/>
    <w:rsid w:val="0076186B"/>
    <w:rsid w:val="00761A41"/>
    <w:rsid w:val="00761BAC"/>
    <w:rsid w:val="00761C0D"/>
    <w:rsid w:val="00761FB0"/>
    <w:rsid w:val="00762199"/>
    <w:rsid w:val="007629A8"/>
    <w:rsid w:val="00762F7E"/>
    <w:rsid w:val="00763382"/>
    <w:rsid w:val="0076376E"/>
    <w:rsid w:val="00763935"/>
    <w:rsid w:val="00763C09"/>
    <w:rsid w:val="00763CA9"/>
    <w:rsid w:val="00763D81"/>
    <w:rsid w:val="00764271"/>
    <w:rsid w:val="00764740"/>
    <w:rsid w:val="00764F71"/>
    <w:rsid w:val="00764FA5"/>
    <w:rsid w:val="00765096"/>
    <w:rsid w:val="00765507"/>
    <w:rsid w:val="00765546"/>
    <w:rsid w:val="007658AA"/>
    <w:rsid w:val="0076590B"/>
    <w:rsid w:val="00765B34"/>
    <w:rsid w:val="0076606A"/>
    <w:rsid w:val="0076642F"/>
    <w:rsid w:val="0076670F"/>
    <w:rsid w:val="007667B8"/>
    <w:rsid w:val="007669E2"/>
    <w:rsid w:val="007669E4"/>
    <w:rsid w:val="00766FF5"/>
    <w:rsid w:val="0076719D"/>
    <w:rsid w:val="007673D7"/>
    <w:rsid w:val="007673F7"/>
    <w:rsid w:val="0076779B"/>
    <w:rsid w:val="007678A3"/>
    <w:rsid w:val="007679F6"/>
    <w:rsid w:val="00767ECD"/>
    <w:rsid w:val="007703AA"/>
    <w:rsid w:val="007703F8"/>
    <w:rsid w:val="00770422"/>
    <w:rsid w:val="00770905"/>
    <w:rsid w:val="007709B7"/>
    <w:rsid w:val="00770A0B"/>
    <w:rsid w:val="00770C5F"/>
    <w:rsid w:val="0077184D"/>
    <w:rsid w:val="00771CE2"/>
    <w:rsid w:val="00771DC9"/>
    <w:rsid w:val="007720DB"/>
    <w:rsid w:val="007720F0"/>
    <w:rsid w:val="007726DC"/>
    <w:rsid w:val="00772921"/>
    <w:rsid w:val="00772A31"/>
    <w:rsid w:val="00772F13"/>
    <w:rsid w:val="00772F21"/>
    <w:rsid w:val="007738B3"/>
    <w:rsid w:val="00773E76"/>
    <w:rsid w:val="00774608"/>
    <w:rsid w:val="007746F5"/>
    <w:rsid w:val="00775304"/>
    <w:rsid w:val="007757B9"/>
    <w:rsid w:val="007759CF"/>
    <w:rsid w:val="00775A2F"/>
    <w:rsid w:val="00775B78"/>
    <w:rsid w:val="00775BA3"/>
    <w:rsid w:val="00775C9B"/>
    <w:rsid w:val="00776192"/>
    <w:rsid w:val="0077650E"/>
    <w:rsid w:val="007767F0"/>
    <w:rsid w:val="00776EB3"/>
    <w:rsid w:val="00776FB4"/>
    <w:rsid w:val="0077731D"/>
    <w:rsid w:val="007774E3"/>
    <w:rsid w:val="0077792F"/>
    <w:rsid w:val="007779D9"/>
    <w:rsid w:val="00777EA1"/>
    <w:rsid w:val="00780346"/>
    <w:rsid w:val="0078034A"/>
    <w:rsid w:val="00780BC8"/>
    <w:rsid w:val="00780F23"/>
    <w:rsid w:val="0078149C"/>
    <w:rsid w:val="007814C8"/>
    <w:rsid w:val="007816D2"/>
    <w:rsid w:val="007819E9"/>
    <w:rsid w:val="00781B50"/>
    <w:rsid w:val="00781E35"/>
    <w:rsid w:val="007820D7"/>
    <w:rsid w:val="0078215E"/>
    <w:rsid w:val="007822DC"/>
    <w:rsid w:val="00782396"/>
    <w:rsid w:val="00782C81"/>
    <w:rsid w:val="00782CF2"/>
    <w:rsid w:val="00782E6D"/>
    <w:rsid w:val="0078329B"/>
    <w:rsid w:val="007832F1"/>
    <w:rsid w:val="0078355D"/>
    <w:rsid w:val="00783789"/>
    <w:rsid w:val="00783E94"/>
    <w:rsid w:val="00784AA1"/>
    <w:rsid w:val="007854E7"/>
    <w:rsid w:val="007856C8"/>
    <w:rsid w:val="0078572B"/>
    <w:rsid w:val="00785E57"/>
    <w:rsid w:val="00786AF7"/>
    <w:rsid w:val="00786C7D"/>
    <w:rsid w:val="007871F7"/>
    <w:rsid w:val="00787229"/>
    <w:rsid w:val="007872C4"/>
    <w:rsid w:val="00787617"/>
    <w:rsid w:val="00787953"/>
    <w:rsid w:val="00790020"/>
    <w:rsid w:val="00790775"/>
    <w:rsid w:val="00790DBF"/>
    <w:rsid w:val="0079107F"/>
    <w:rsid w:val="00791162"/>
    <w:rsid w:val="007915C9"/>
    <w:rsid w:val="00791B11"/>
    <w:rsid w:val="00791BC8"/>
    <w:rsid w:val="007920BF"/>
    <w:rsid w:val="007921F8"/>
    <w:rsid w:val="007922EA"/>
    <w:rsid w:val="00792920"/>
    <w:rsid w:val="007929ED"/>
    <w:rsid w:val="00792B79"/>
    <w:rsid w:val="007930BA"/>
    <w:rsid w:val="00793293"/>
    <w:rsid w:val="00793365"/>
    <w:rsid w:val="00793B0D"/>
    <w:rsid w:val="00793FE2"/>
    <w:rsid w:val="00794025"/>
    <w:rsid w:val="0079407C"/>
    <w:rsid w:val="0079415A"/>
    <w:rsid w:val="00794618"/>
    <w:rsid w:val="00794946"/>
    <w:rsid w:val="007949E1"/>
    <w:rsid w:val="00794B13"/>
    <w:rsid w:val="00794D8C"/>
    <w:rsid w:val="00794FC1"/>
    <w:rsid w:val="00795018"/>
    <w:rsid w:val="00795270"/>
    <w:rsid w:val="0079533E"/>
    <w:rsid w:val="007957CB"/>
    <w:rsid w:val="00795C35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870"/>
    <w:rsid w:val="007978FD"/>
    <w:rsid w:val="0079798D"/>
    <w:rsid w:val="00797AD6"/>
    <w:rsid w:val="00797BE6"/>
    <w:rsid w:val="007A0253"/>
    <w:rsid w:val="007A0BAF"/>
    <w:rsid w:val="007A1583"/>
    <w:rsid w:val="007A1A18"/>
    <w:rsid w:val="007A2000"/>
    <w:rsid w:val="007A21DE"/>
    <w:rsid w:val="007A22BC"/>
    <w:rsid w:val="007A23B2"/>
    <w:rsid w:val="007A29B6"/>
    <w:rsid w:val="007A2AE4"/>
    <w:rsid w:val="007A2B6B"/>
    <w:rsid w:val="007A2C17"/>
    <w:rsid w:val="007A2F9C"/>
    <w:rsid w:val="007A3341"/>
    <w:rsid w:val="007A3788"/>
    <w:rsid w:val="007A3AB1"/>
    <w:rsid w:val="007A3D13"/>
    <w:rsid w:val="007A3E18"/>
    <w:rsid w:val="007A43EC"/>
    <w:rsid w:val="007A49BD"/>
    <w:rsid w:val="007A49F5"/>
    <w:rsid w:val="007A4AD6"/>
    <w:rsid w:val="007A4B77"/>
    <w:rsid w:val="007A4D1F"/>
    <w:rsid w:val="007A56D1"/>
    <w:rsid w:val="007A5E79"/>
    <w:rsid w:val="007A6034"/>
    <w:rsid w:val="007A608D"/>
    <w:rsid w:val="007A6309"/>
    <w:rsid w:val="007A6367"/>
    <w:rsid w:val="007A6382"/>
    <w:rsid w:val="007A63B1"/>
    <w:rsid w:val="007A676F"/>
    <w:rsid w:val="007A6C78"/>
    <w:rsid w:val="007A708E"/>
    <w:rsid w:val="007A7155"/>
    <w:rsid w:val="007A7158"/>
    <w:rsid w:val="007A7170"/>
    <w:rsid w:val="007A72E0"/>
    <w:rsid w:val="007A73A5"/>
    <w:rsid w:val="007A7452"/>
    <w:rsid w:val="007A7980"/>
    <w:rsid w:val="007A7CA8"/>
    <w:rsid w:val="007A7FC9"/>
    <w:rsid w:val="007B01B6"/>
    <w:rsid w:val="007B0676"/>
    <w:rsid w:val="007B0746"/>
    <w:rsid w:val="007B09B6"/>
    <w:rsid w:val="007B09EE"/>
    <w:rsid w:val="007B0B82"/>
    <w:rsid w:val="007B0FC3"/>
    <w:rsid w:val="007B1693"/>
    <w:rsid w:val="007B185C"/>
    <w:rsid w:val="007B2366"/>
    <w:rsid w:val="007B25D3"/>
    <w:rsid w:val="007B334E"/>
    <w:rsid w:val="007B3F9D"/>
    <w:rsid w:val="007B4188"/>
    <w:rsid w:val="007B4284"/>
    <w:rsid w:val="007B4642"/>
    <w:rsid w:val="007B48B9"/>
    <w:rsid w:val="007B4905"/>
    <w:rsid w:val="007B4B8D"/>
    <w:rsid w:val="007B4C88"/>
    <w:rsid w:val="007B506D"/>
    <w:rsid w:val="007B53EC"/>
    <w:rsid w:val="007B58CF"/>
    <w:rsid w:val="007B5B51"/>
    <w:rsid w:val="007B6258"/>
    <w:rsid w:val="007B6541"/>
    <w:rsid w:val="007B65A0"/>
    <w:rsid w:val="007B65C9"/>
    <w:rsid w:val="007B6673"/>
    <w:rsid w:val="007B6D26"/>
    <w:rsid w:val="007B6EC7"/>
    <w:rsid w:val="007B7617"/>
    <w:rsid w:val="007B788B"/>
    <w:rsid w:val="007C089C"/>
    <w:rsid w:val="007C0BCB"/>
    <w:rsid w:val="007C0CB4"/>
    <w:rsid w:val="007C0FEE"/>
    <w:rsid w:val="007C1233"/>
    <w:rsid w:val="007C12AF"/>
    <w:rsid w:val="007C1652"/>
    <w:rsid w:val="007C1950"/>
    <w:rsid w:val="007C2383"/>
    <w:rsid w:val="007C25EC"/>
    <w:rsid w:val="007C2699"/>
    <w:rsid w:val="007C2AFD"/>
    <w:rsid w:val="007C2E57"/>
    <w:rsid w:val="007C33F3"/>
    <w:rsid w:val="007C3A44"/>
    <w:rsid w:val="007C3B41"/>
    <w:rsid w:val="007C3C2C"/>
    <w:rsid w:val="007C3DEA"/>
    <w:rsid w:val="007C3F0A"/>
    <w:rsid w:val="007C423F"/>
    <w:rsid w:val="007C4247"/>
    <w:rsid w:val="007C458B"/>
    <w:rsid w:val="007C460D"/>
    <w:rsid w:val="007C49FC"/>
    <w:rsid w:val="007C4C62"/>
    <w:rsid w:val="007C4C7B"/>
    <w:rsid w:val="007C4E41"/>
    <w:rsid w:val="007C52D4"/>
    <w:rsid w:val="007C536A"/>
    <w:rsid w:val="007C5B0E"/>
    <w:rsid w:val="007C5E85"/>
    <w:rsid w:val="007C636C"/>
    <w:rsid w:val="007C6956"/>
    <w:rsid w:val="007C6C0F"/>
    <w:rsid w:val="007C6EE0"/>
    <w:rsid w:val="007C6EEB"/>
    <w:rsid w:val="007C6F83"/>
    <w:rsid w:val="007C72A4"/>
    <w:rsid w:val="007C754B"/>
    <w:rsid w:val="007C769F"/>
    <w:rsid w:val="007D02B3"/>
    <w:rsid w:val="007D07A9"/>
    <w:rsid w:val="007D092E"/>
    <w:rsid w:val="007D0A7E"/>
    <w:rsid w:val="007D0CFA"/>
    <w:rsid w:val="007D12C0"/>
    <w:rsid w:val="007D1B16"/>
    <w:rsid w:val="007D1F27"/>
    <w:rsid w:val="007D2120"/>
    <w:rsid w:val="007D261C"/>
    <w:rsid w:val="007D2E56"/>
    <w:rsid w:val="007D31A8"/>
    <w:rsid w:val="007D32B0"/>
    <w:rsid w:val="007D37C9"/>
    <w:rsid w:val="007D3ACA"/>
    <w:rsid w:val="007D3B09"/>
    <w:rsid w:val="007D4759"/>
    <w:rsid w:val="007D4CA7"/>
    <w:rsid w:val="007D4D23"/>
    <w:rsid w:val="007D4DA7"/>
    <w:rsid w:val="007D4FD9"/>
    <w:rsid w:val="007D52E2"/>
    <w:rsid w:val="007D53CF"/>
    <w:rsid w:val="007D53EB"/>
    <w:rsid w:val="007D54BE"/>
    <w:rsid w:val="007D5642"/>
    <w:rsid w:val="007D5836"/>
    <w:rsid w:val="007D590C"/>
    <w:rsid w:val="007D5A92"/>
    <w:rsid w:val="007D5DD4"/>
    <w:rsid w:val="007D6050"/>
    <w:rsid w:val="007D628D"/>
    <w:rsid w:val="007D767F"/>
    <w:rsid w:val="007D7994"/>
    <w:rsid w:val="007D7DA0"/>
    <w:rsid w:val="007E0331"/>
    <w:rsid w:val="007E06CF"/>
    <w:rsid w:val="007E0885"/>
    <w:rsid w:val="007E096E"/>
    <w:rsid w:val="007E0D0B"/>
    <w:rsid w:val="007E0DC0"/>
    <w:rsid w:val="007E1249"/>
    <w:rsid w:val="007E14C2"/>
    <w:rsid w:val="007E1617"/>
    <w:rsid w:val="007E1808"/>
    <w:rsid w:val="007E1940"/>
    <w:rsid w:val="007E1959"/>
    <w:rsid w:val="007E1D69"/>
    <w:rsid w:val="007E1D7E"/>
    <w:rsid w:val="007E21CB"/>
    <w:rsid w:val="007E234E"/>
    <w:rsid w:val="007E2AB2"/>
    <w:rsid w:val="007E2E88"/>
    <w:rsid w:val="007E2EF6"/>
    <w:rsid w:val="007E2F2E"/>
    <w:rsid w:val="007E2FD1"/>
    <w:rsid w:val="007E3234"/>
    <w:rsid w:val="007E3597"/>
    <w:rsid w:val="007E3616"/>
    <w:rsid w:val="007E410D"/>
    <w:rsid w:val="007E449B"/>
    <w:rsid w:val="007E47B5"/>
    <w:rsid w:val="007E4A5B"/>
    <w:rsid w:val="007E4FD2"/>
    <w:rsid w:val="007E51A5"/>
    <w:rsid w:val="007E5226"/>
    <w:rsid w:val="007E5298"/>
    <w:rsid w:val="007E52B0"/>
    <w:rsid w:val="007E5AD0"/>
    <w:rsid w:val="007E6324"/>
    <w:rsid w:val="007E64C8"/>
    <w:rsid w:val="007E6732"/>
    <w:rsid w:val="007E683B"/>
    <w:rsid w:val="007E6A1F"/>
    <w:rsid w:val="007E6B6C"/>
    <w:rsid w:val="007E6D8D"/>
    <w:rsid w:val="007E6DAF"/>
    <w:rsid w:val="007E72B5"/>
    <w:rsid w:val="007E752E"/>
    <w:rsid w:val="007E765E"/>
    <w:rsid w:val="007E76EA"/>
    <w:rsid w:val="007E7BBC"/>
    <w:rsid w:val="007E7ED3"/>
    <w:rsid w:val="007F047B"/>
    <w:rsid w:val="007F050F"/>
    <w:rsid w:val="007F09C8"/>
    <w:rsid w:val="007F0CDD"/>
    <w:rsid w:val="007F1335"/>
    <w:rsid w:val="007F17DC"/>
    <w:rsid w:val="007F1885"/>
    <w:rsid w:val="007F1A52"/>
    <w:rsid w:val="007F2035"/>
    <w:rsid w:val="007F267A"/>
    <w:rsid w:val="007F2B9D"/>
    <w:rsid w:val="007F3615"/>
    <w:rsid w:val="007F3697"/>
    <w:rsid w:val="007F3733"/>
    <w:rsid w:val="007F3AFB"/>
    <w:rsid w:val="007F3E8C"/>
    <w:rsid w:val="007F415C"/>
    <w:rsid w:val="007F4464"/>
    <w:rsid w:val="007F45F0"/>
    <w:rsid w:val="007F476C"/>
    <w:rsid w:val="007F4D2D"/>
    <w:rsid w:val="007F4DDC"/>
    <w:rsid w:val="007F51AF"/>
    <w:rsid w:val="007F5612"/>
    <w:rsid w:val="007F5743"/>
    <w:rsid w:val="007F5CD3"/>
    <w:rsid w:val="007F5D2A"/>
    <w:rsid w:val="007F5EE8"/>
    <w:rsid w:val="007F60CF"/>
    <w:rsid w:val="007F63D7"/>
    <w:rsid w:val="007F67BE"/>
    <w:rsid w:val="007F6D85"/>
    <w:rsid w:val="007F6DF9"/>
    <w:rsid w:val="007F6FFD"/>
    <w:rsid w:val="007F725A"/>
    <w:rsid w:val="007F731A"/>
    <w:rsid w:val="007F7651"/>
    <w:rsid w:val="007F796E"/>
    <w:rsid w:val="007F79C8"/>
    <w:rsid w:val="007F7C34"/>
    <w:rsid w:val="007F7F44"/>
    <w:rsid w:val="008001AE"/>
    <w:rsid w:val="0080026A"/>
    <w:rsid w:val="0080028E"/>
    <w:rsid w:val="008003DB"/>
    <w:rsid w:val="008008C3"/>
    <w:rsid w:val="00800BC3"/>
    <w:rsid w:val="00800C94"/>
    <w:rsid w:val="00800DB6"/>
    <w:rsid w:val="00800F02"/>
    <w:rsid w:val="0080115D"/>
    <w:rsid w:val="008015D9"/>
    <w:rsid w:val="008018C4"/>
    <w:rsid w:val="00801BFC"/>
    <w:rsid w:val="00801E5C"/>
    <w:rsid w:val="008028EF"/>
    <w:rsid w:val="00802A7F"/>
    <w:rsid w:val="00802AC9"/>
    <w:rsid w:val="0080319F"/>
    <w:rsid w:val="00803F30"/>
    <w:rsid w:val="008040D0"/>
    <w:rsid w:val="008043B1"/>
    <w:rsid w:val="008044C1"/>
    <w:rsid w:val="008044E3"/>
    <w:rsid w:val="00804CE5"/>
    <w:rsid w:val="0080522B"/>
    <w:rsid w:val="0080596E"/>
    <w:rsid w:val="008059DD"/>
    <w:rsid w:val="00805B98"/>
    <w:rsid w:val="008065A8"/>
    <w:rsid w:val="008067F5"/>
    <w:rsid w:val="00806EAB"/>
    <w:rsid w:val="00806F7A"/>
    <w:rsid w:val="008073FD"/>
    <w:rsid w:val="00807722"/>
    <w:rsid w:val="0080796C"/>
    <w:rsid w:val="00807E49"/>
    <w:rsid w:val="00810341"/>
    <w:rsid w:val="0081034D"/>
    <w:rsid w:val="0081037D"/>
    <w:rsid w:val="00810776"/>
    <w:rsid w:val="008109C3"/>
    <w:rsid w:val="00810A38"/>
    <w:rsid w:val="008114C9"/>
    <w:rsid w:val="00811772"/>
    <w:rsid w:val="00811889"/>
    <w:rsid w:val="008118B5"/>
    <w:rsid w:val="00811DA4"/>
    <w:rsid w:val="008121E6"/>
    <w:rsid w:val="0081228D"/>
    <w:rsid w:val="00812ACC"/>
    <w:rsid w:val="00812CC2"/>
    <w:rsid w:val="008130DB"/>
    <w:rsid w:val="00813633"/>
    <w:rsid w:val="00813C85"/>
    <w:rsid w:val="0081403D"/>
    <w:rsid w:val="00814209"/>
    <w:rsid w:val="00814229"/>
    <w:rsid w:val="00814408"/>
    <w:rsid w:val="00814519"/>
    <w:rsid w:val="008146A9"/>
    <w:rsid w:val="00814799"/>
    <w:rsid w:val="00814881"/>
    <w:rsid w:val="00814AB9"/>
    <w:rsid w:val="00814FC6"/>
    <w:rsid w:val="0081534E"/>
    <w:rsid w:val="0081534F"/>
    <w:rsid w:val="008158B4"/>
    <w:rsid w:val="00815CEB"/>
    <w:rsid w:val="008165CA"/>
    <w:rsid w:val="008168B8"/>
    <w:rsid w:val="00816A08"/>
    <w:rsid w:val="008171B2"/>
    <w:rsid w:val="008174D6"/>
    <w:rsid w:val="00820007"/>
    <w:rsid w:val="008203E3"/>
    <w:rsid w:val="008203EC"/>
    <w:rsid w:val="00820505"/>
    <w:rsid w:val="0082059D"/>
    <w:rsid w:val="00820943"/>
    <w:rsid w:val="00820A65"/>
    <w:rsid w:val="00820CB9"/>
    <w:rsid w:val="00820DE9"/>
    <w:rsid w:val="00820EAB"/>
    <w:rsid w:val="00820ED9"/>
    <w:rsid w:val="00820F08"/>
    <w:rsid w:val="00820F0F"/>
    <w:rsid w:val="0082106F"/>
    <w:rsid w:val="00821092"/>
    <w:rsid w:val="00821095"/>
    <w:rsid w:val="008212F0"/>
    <w:rsid w:val="008218EA"/>
    <w:rsid w:val="00821AF4"/>
    <w:rsid w:val="00821B0D"/>
    <w:rsid w:val="008220F5"/>
    <w:rsid w:val="00822219"/>
    <w:rsid w:val="008228E4"/>
    <w:rsid w:val="0082297E"/>
    <w:rsid w:val="00822BC0"/>
    <w:rsid w:val="00823180"/>
    <w:rsid w:val="0082362C"/>
    <w:rsid w:val="008236FB"/>
    <w:rsid w:val="008254B1"/>
    <w:rsid w:val="008257DE"/>
    <w:rsid w:val="008259F4"/>
    <w:rsid w:val="00825CD2"/>
    <w:rsid w:val="0082630F"/>
    <w:rsid w:val="008269A8"/>
    <w:rsid w:val="008269C2"/>
    <w:rsid w:val="00826D0F"/>
    <w:rsid w:val="00826D11"/>
    <w:rsid w:val="00827666"/>
    <w:rsid w:val="00827B55"/>
    <w:rsid w:val="00827BAF"/>
    <w:rsid w:val="008300A4"/>
    <w:rsid w:val="00830301"/>
    <w:rsid w:val="008304DF"/>
    <w:rsid w:val="00830545"/>
    <w:rsid w:val="00830563"/>
    <w:rsid w:val="008306C0"/>
    <w:rsid w:val="00831027"/>
    <w:rsid w:val="0083115F"/>
    <w:rsid w:val="0083158F"/>
    <w:rsid w:val="00831787"/>
    <w:rsid w:val="00831808"/>
    <w:rsid w:val="008318A2"/>
    <w:rsid w:val="00831C93"/>
    <w:rsid w:val="00831DC6"/>
    <w:rsid w:val="008321C6"/>
    <w:rsid w:val="008321C7"/>
    <w:rsid w:val="0083244B"/>
    <w:rsid w:val="008329CA"/>
    <w:rsid w:val="00832A1F"/>
    <w:rsid w:val="00832E82"/>
    <w:rsid w:val="0083388C"/>
    <w:rsid w:val="00833C38"/>
    <w:rsid w:val="00833F02"/>
    <w:rsid w:val="0083400C"/>
    <w:rsid w:val="00834205"/>
    <w:rsid w:val="008344A9"/>
    <w:rsid w:val="0083451B"/>
    <w:rsid w:val="0083461B"/>
    <w:rsid w:val="008349E8"/>
    <w:rsid w:val="00834A79"/>
    <w:rsid w:val="00835597"/>
    <w:rsid w:val="0083569E"/>
    <w:rsid w:val="008356FC"/>
    <w:rsid w:val="0083583A"/>
    <w:rsid w:val="00835ACB"/>
    <w:rsid w:val="00835ADB"/>
    <w:rsid w:val="008364C0"/>
    <w:rsid w:val="00836650"/>
    <w:rsid w:val="008368CD"/>
    <w:rsid w:val="0083729A"/>
    <w:rsid w:val="0083753D"/>
    <w:rsid w:val="008376A4"/>
    <w:rsid w:val="008379DA"/>
    <w:rsid w:val="00837CC5"/>
    <w:rsid w:val="0084007D"/>
    <w:rsid w:val="00840620"/>
    <w:rsid w:val="00840739"/>
    <w:rsid w:val="00841140"/>
    <w:rsid w:val="00841149"/>
    <w:rsid w:val="00841316"/>
    <w:rsid w:val="00841397"/>
    <w:rsid w:val="0084145C"/>
    <w:rsid w:val="00841A87"/>
    <w:rsid w:val="00841B1A"/>
    <w:rsid w:val="00841C93"/>
    <w:rsid w:val="0084226A"/>
    <w:rsid w:val="00842B78"/>
    <w:rsid w:val="00843125"/>
    <w:rsid w:val="0084312A"/>
    <w:rsid w:val="00843274"/>
    <w:rsid w:val="00843314"/>
    <w:rsid w:val="00843406"/>
    <w:rsid w:val="00843724"/>
    <w:rsid w:val="00843C45"/>
    <w:rsid w:val="008441F4"/>
    <w:rsid w:val="008443DF"/>
    <w:rsid w:val="0084483B"/>
    <w:rsid w:val="00844D3F"/>
    <w:rsid w:val="008452E8"/>
    <w:rsid w:val="00845403"/>
    <w:rsid w:val="00845535"/>
    <w:rsid w:val="008463D1"/>
    <w:rsid w:val="00847323"/>
    <w:rsid w:val="008473F2"/>
    <w:rsid w:val="0084743F"/>
    <w:rsid w:val="00850657"/>
    <w:rsid w:val="00850A38"/>
    <w:rsid w:val="0085142B"/>
    <w:rsid w:val="008517BE"/>
    <w:rsid w:val="008519AD"/>
    <w:rsid w:val="008527EA"/>
    <w:rsid w:val="00852BB1"/>
    <w:rsid w:val="00852D4D"/>
    <w:rsid w:val="00852DAE"/>
    <w:rsid w:val="00852F2E"/>
    <w:rsid w:val="008536D1"/>
    <w:rsid w:val="00853999"/>
    <w:rsid w:val="00853ED8"/>
    <w:rsid w:val="00854543"/>
    <w:rsid w:val="00854593"/>
    <w:rsid w:val="0085460D"/>
    <w:rsid w:val="00855032"/>
    <w:rsid w:val="008552B2"/>
    <w:rsid w:val="0085531C"/>
    <w:rsid w:val="00855459"/>
    <w:rsid w:val="008558C9"/>
    <w:rsid w:val="008567C3"/>
    <w:rsid w:val="008568B5"/>
    <w:rsid w:val="00856F53"/>
    <w:rsid w:val="0085708A"/>
    <w:rsid w:val="0085735C"/>
    <w:rsid w:val="0085746D"/>
    <w:rsid w:val="00857CAA"/>
    <w:rsid w:val="00857D13"/>
    <w:rsid w:val="00857F1F"/>
    <w:rsid w:val="00860177"/>
    <w:rsid w:val="008601CF"/>
    <w:rsid w:val="008607E7"/>
    <w:rsid w:val="00860A74"/>
    <w:rsid w:val="00860CB5"/>
    <w:rsid w:val="00860F9A"/>
    <w:rsid w:val="00861553"/>
    <w:rsid w:val="00861BA5"/>
    <w:rsid w:val="00861DD4"/>
    <w:rsid w:val="008622A5"/>
    <w:rsid w:val="008623F1"/>
    <w:rsid w:val="008626DD"/>
    <w:rsid w:val="00862840"/>
    <w:rsid w:val="00862C18"/>
    <w:rsid w:val="00862C5F"/>
    <w:rsid w:val="00862E4D"/>
    <w:rsid w:val="00862EAE"/>
    <w:rsid w:val="008637D4"/>
    <w:rsid w:val="00863E7D"/>
    <w:rsid w:val="00864130"/>
    <w:rsid w:val="008649E2"/>
    <w:rsid w:val="008649E8"/>
    <w:rsid w:val="00864E41"/>
    <w:rsid w:val="008653AC"/>
    <w:rsid w:val="00865A34"/>
    <w:rsid w:val="00865A98"/>
    <w:rsid w:val="00865C65"/>
    <w:rsid w:val="00865DF8"/>
    <w:rsid w:val="00865EB3"/>
    <w:rsid w:val="00865F60"/>
    <w:rsid w:val="0086603B"/>
    <w:rsid w:val="008664EA"/>
    <w:rsid w:val="00866728"/>
    <w:rsid w:val="008667F0"/>
    <w:rsid w:val="0086686E"/>
    <w:rsid w:val="00866A90"/>
    <w:rsid w:val="00866F57"/>
    <w:rsid w:val="00867874"/>
    <w:rsid w:val="00867A27"/>
    <w:rsid w:val="00867E5E"/>
    <w:rsid w:val="00870334"/>
    <w:rsid w:val="0087085C"/>
    <w:rsid w:val="00870E34"/>
    <w:rsid w:val="00870E42"/>
    <w:rsid w:val="0087116F"/>
    <w:rsid w:val="0087139B"/>
    <w:rsid w:val="0087140E"/>
    <w:rsid w:val="0087155C"/>
    <w:rsid w:val="008717F9"/>
    <w:rsid w:val="00871A06"/>
    <w:rsid w:val="00871A61"/>
    <w:rsid w:val="00871CE1"/>
    <w:rsid w:val="008721A7"/>
    <w:rsid w:val="00872233"/>
    <w:rsid w:val="0087245B"/>
    <w:rsid w:val="008728BD"/>
    <w:rsid w:val="00872959"/>
    <w:rsid w:val="00872A16"/>
    <w:rsid w:val="00872B81"/>
    <w:rsid w:val="00872EC1"/>
    <w:rsid w:val="008739B4"/>
    <w:rsid w:val="00873B19"/>
    <w:rsid w:val="00873E09"/>
    <w:rsid w:val="00873F49"/>
    <w:rsid w:val="008746E7"/>
    <w:rsid w:val="008746ED"/>
    <w:rsid w:val="00874742"/>
    <w:rsid w:val="00874A53"/>
    <w:rsid w:val="00874CF5"/>
    <w:rsid w:val="00875229"/>
    <w:rsid w:val="00875727"/>
    <w:rsid w:val="00875768"/>
    <w:rsid w:val="00875876"/>
    <w:rsid w:val="0087588E"/>
    <w:rsid w:val="00875C50"/>
    <w:rsid w:val="00876121"/>
    <w:rsid w:val="008765FF"/>
    <w:rsid w:val="008768B5"/>
    <w:rsid w:val="008768EE"/>
    <w:rsid w:val="00876B21"/>
    <w:rsid w:val="00876D6E"/>
    <w:rsid w:val="00876FEA"/>
    <w:rsid w:val="0087757C"/>
    <w:rsid w:val="00877748"/>
    <w:rsid w:val="008778B2"/>
    <w:rsid w:val="00877B57"/>
    <w:rsid w:val="00877C02"/>
    <w:rsid w:val="00877D7B"/>
    <w:rsid w:val="00877F1C"/>
    <w:rsid w:val="00877F24"/>
    <w:rsid w:val="00880048"/>
    <w:rsid w:val="00880078"/>
    <w:rsid w:val="008801B7"/>
    <w:rsid w:val="00880374"/>
    <w:rsid w:val="00880468"/>
    <w:rsid w:val="008804BD"/>
    <w:rsid w:val="008808DA"/>
    <w:rsid w:val="00880AD9"/>
    <w:rsid w:val="00880AE3"/>
    <w:rsid w:val="0088161E"/>
    <w:rsid w:val="0088186F"/>
    <w:rsid w:val="00881C70"/>
    <w:rsid w:val="0088202F"/>
    <w:rsid w:val="008821B3"/>
    <w:rsid w:val="00882443"/>
    <w:rsid w:val="0088268F"/>
    <w:rsid w:val="008826FE"/>
    <w:rsid w:val="008828D4"/>
    <w:rsid w:val="00882AA1"/>
    <w:rsid w:val="00882DA9"/>
    <w:rsid w:val="00882F55"/>
    <w:rsid w:val="008831F1"/>
    <w:rsid w:val="008832CE"/>
    <w:rsid w:val="0088392B"/>
    <w:rsid w:val="00883C9C"/>
    <w:rsid w:val="00883EB0"/>
    <w:rsid w:val="00883F38"/>
    <w:rsid w:val="0088445D"/>
    <w:rsid w:val="008847D0"/>
    <w:rsid w:val="008849D2"/>
    <w:rsid w:val="00884CDD"/>
    <w:rsid w:val="008850A8"/>
    <w:rsid w:val="00885186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BF"/>
    <w:rsid w:val="008867FB"/>
    <w:rsid w:val="008867FC"/>
    <w:rsid w:val="00886ABE"/>
    <w:rsid w:val="008870E7"/>
    <w:rsid w:val="008872F9"/>
    <w:rsid w:val="0088767A"/>
    <w:rsid w:val="00887A68"/>
    <w:rsid w:val="00887AFD"/>
    <w:rsid w:val="00887D69"/>
    <w:rsid w:val="0089002C"/>
    <w:rsid w:val="008902A8"/>
    <w:rsid w:val="00890347"/>
    <w:rsid w:val="008903AC"/>
    <w:rsid w:val="00890779"/>
    <w:rsid w:val="00890829"/>
    <w:rsid w:val="00890CBE"/>
    <w:rsid w:val="00890EED"/>
    <w:rsid w:val="00891191"/>
    <w:rsid w:val="0089129A"/>
    <w:rsid w:val="008912AC"/>
    <w:rsid w:val="00891A68"/>
    <w:rsid w:val="00892101"/>
    <w:rsid w:val="00892868"/>
    <w:rsid w:val="00892C6B"/>
    <w:rsid w:val="00892FEA"/>
    <w:rsid w:val="008931E8"/>
    <w:rsid w:val="00893203"/>
    <w:rsid w:val="00893247"/>
    <w:rsid w:val="00893338"/>
    <w:rsid w:val="00893551"/>
    <w:rsid w:val="0089356F"/>
    <w:rsid w:val="008942AE"/>
    <w:rsid w:val="00894516"/>
    <w:rsid w:val="00894849"/>
    <w:rsid w:val="00894A89"/>
    <w:rsid w:val="00894A99"/>
    <w:rsid w:val="0089531C"/>
    <w:rsid w:val="00895559"/>
    <w:rsid w:val="00895DBA"/>
    <w:rsid w:val="00896379"/>
    <w:rsid w:val="00896CBC"/>
    <w:rsid w:val="00896E3D"/>
    <w:rsid w:val="008970E0"/>
    <w:rsid w:val="00897337"/>
    <w:rsid w:val="00897452"/>
    <w:rsid w:val="008975A9"/>
    <w:rsid w:val="008979C6"/>
    <w:rsid w:val="008979E5"/>
    <w:rsid w:val="00897A83"/>
    <w:rsid w:val="00897D08"/>
    <w:rsid w:val="00897DDC"/>
    <w:rsid w:val="00897F8A"/>
    <w:rsid w:val="008A066D"/>
    <w:rsid w:val="008A06C6"/>
    <w:rsid w:val="008A0C60"/>
    <w:rsid w:val="008A14E1"/>
    <w:rsid w:val="008A176D"/>
    <w:rsid w:val="008A1814"/>
    <w:rsid w:val="008A19EA"/>
    <w:rsid w:val="008A2410"/>
    <w:rsid w:val="008A277E"/>
    <w:rsid w:val="008A2C0F"/>
    <w:rsid w:val="008A2D28"/>
    <w:rsid w:val="008A3072"/>
    <w:rsid w:val="008A31C2"/>
    <w:rsid w:val="008A3480"/>
    <w:rsid w:val="008A3627"/>
    <w:rsid w:val="008A392B"/>
    <w:rsid w:val="008A3B10"/>
    <w:rsid w:val="008A3E4F"/>
    <w:rsid w:val="008A419B"/>
    <w:rsid w:val="008A4CD2"/>
    <w:rsid w:val="008A4D15"/>
    <w:rsid w:val="008A4E3B"/>
    <w:rsid w:val="008A51AA"/>
    <w:rsid w:val="008A54FC"/>
    <w:rsid w:val="008A5CB3"/>
    <w:rsid w:val="008A6049"/>
    <w:rsid w:val="008A6074"/>
    <w:rsid w:val="008A62EC"/>
    <w:rsid w:val="008A636B"/>
    <w:rsid w:val="008A6748"/>
    <w:rsid w:val="008A68CC"/>
    <w:rsid w:val="008A6E31"/>
    <w:rsid w:val="008A70E6"/>
    <w:rsid w:val="008A7355"/>
    <w:rsid w:val="008A7418"/>
    <w:rsid w:val="008A7558"/>
    <w:rsid w:val="008A7A84"/>
    <w:rsid w:val="008A7FD9"/>
    <w:rsid w:val="008B0127"/>
    <w:rsid w:val="008B069F"/>
    <w:rsid w:val="008B0A40"/>
    <w:rsid w:val="008B0A99"/>
    <w:rsid w:val="008B0AB1"/>
    <w:rsid w:val="008B0DF7"/>
    <w:rsid w:val="008B0EE8"/>
    <w:rsid w:val="008B0F6A"/>
    <w:rsid w:val="008B1A8D"/>
    <w:rsid w:val="008B2F90"/>
    <w:rsid w:val="008B3138"/>
    <w:rsid w:val="008B33A9"/>
    <w:rsid w:val="008B36AF"/>
    <w:rsid w:val="008B3844"/>
    <w:rsid w:val="008B3C3B"/>
    <w:rsid w:val="008B4590"/>
    <w:rsid w:val="008B49A5"/>
    <w:rsid w:val="008B4B24"/>
    <w:rsid w:val="008B4BEE"/>
    <w:rsid w:val="008B4D4B"/>
    <w:rsid w:val="008B4D95"/>
    <w:rsid w:val="008B4F32"/>
    <w:rsid w:val="008B503F"/>
    <w:rsid w:val="008B530C"/>
    <w:rsid w:val="008B539F"/>
    <w:rsid w:val="008B59AC"/>
    <w:rsid w:val="008B59B6"/>
    <w:rsid w:val="008B5B49"/>
    <w:rsid w:val="008B5B83"/>
    <w:rsid w:val="008B5C0D"/>
    <w:rsid w:val="008B5CE2"/>
    <w:rsid w:val="008B5D35"/>
    <w:rsid w:val="008B623E"/>
    <w:rsid w:val="008B6916"/>
    <w:rsid w:val="008B6E98"/>
    <w:rsid w:val="008B7063"/>
    <w:rsid w:val="008B7310"/>
    <w:rsid w:val="008B7735"/>
    <w:rsid w:val="008B78BF"/>
    <w:rsid w:val="008B79E8"/>
    <w:rsid w:val="008B7C31"/>
    <w:rsid w:val="008B7D51"/>
    <w:rsid w:val="008C0224"/>
    <w:rsid w:val="008C05DD"/>
    <w:rsid w:val="008C14A3"/>
    <w:rsid w:val="008C170A"/>
    <w:rsid w:val="008C18E9"/>
    <w:rsid w:val="008C198B"/>
    <w:rsid w:val="008C1A02"/>
    <w:rsid w:val="008C1A65"/>
    <w:rsid w:val="008C1B29"/>
    <w:rsid w:val="008C1B2A"/>
    <w:rsid w:val="008C1F28"/>
    <w:rsid w:val="008C1F70"/>
    <w:rsid w:val="008C22B3"/>
    <w:rsid w:val="008C24DD"/>
    <w:rsid w:val="008C2681"/>
    <w:rsid w:val="008C27C8"/>
    <w:rsid w:val="008C2D57"/>
    <w:rsid w:val="008C2D73"/>
    <w:rsid w:val="008C30A8"/>
    <w:rsid w:val="008C3943"/>
    <w:rsid w:val="008C4321"/>
    <w:rsid w:val="008C4BD5"/>
    <w:rsid w:val="008C4D45"/>
    <w:rsid w:val="008C533B"/>
    <w:rsid w:val="008C5559"/>
    <w:rsid w:val="008C597E"/>
    <w:rsid w:val="008C5D32"/>
    <w:rsid w:val="008C61BB"/>
    <w:rsid w:val="008C6497"/>
    <w:rsid w:val="008C6519"/>
    <w:rsid w:val="008C671F"/>
    <w:rsid w:val="008C69C0"/>
    <w:rsid w:val="008C6A40"/>
    <w:rsid w:val="008C700D"/>
    <w:rsid w:val="008C79B6"/>
    <w:rsid w:val="008C7AB0"/>
    <w:rsid w:val="008C7B6D"/>
    <w:rsid w:val="008D029C"/>
    <w:rsid w:val="008D0486"/>
    <w:rsid w:val="008D0552"/>
    <w:rsid w:val="008D0705"/>
    <w:rsid w:val="008D0759"/>
    <w:rsid w:val="008D08B0"/>
    <w:rsid w:val="008D0CD1"/>
    <w:rsid w:val="008D0CDB"/>
    <w:rsid w:val="008D0E7D"/>
    <w:rsid w:val="008D11A0"/>
    <w:rsid w:val="008D122F"/>
    <w:rsid w:val="008D16DF"/>
    <w:rsid w:val="008D17D9"/>
    <w:rsid w:val="008D22D9"/>
    <w:rsid w:val="008D22E5"/>
    <w:rsid w:val="008D287F"/>
    <w:rsid w:val="008D29C7"/>
    <w:rsid w:val="008D29D3"/>
    <w:rsid w:val="008D2AB9"/>
    <w:rsid w:val="008D2E22"/>
    <w:rsid w:val="008D2E79"/>
    <w:rsid w:val="008D3403"/>
    <w:rsid w:val="008D3677"/>
    <w:rsid w:val="008D3692"/>
    <w:rsid w:val="008D3706"/>
    <w:rsid w:val="008D38C5"/>
    <w:rsid w:val="008D3D15"/>
    <w:rsid w:val="008D3EFB"/>
    <w:rsid w:val="008D46F2"/>
    <w:rsid w:val="008D47C3"/>
    <w:rsid w:val="008D4B86"/>
    <w:rsid w:val="008D4BD7"/>
    <w:rsid w:val="008D4BF7"/>
    <w:rsid w:val="008D5187"/>
    <w:rsid w:val="008D5BD4"/>
    <w:rsid w:val="008D5E12"/>
    <w:rsid w:val="008D5F59"/>
    <w:rsid w:val="008D6205"/>
    <w:rsid w:val="008D65F1"/>
    <w:rsid w:val="008D674C"/>
    <w:rsid w:val="008D6B69"/>
    <w:rsid w:val="008D6EC9"/>
    <w:rsid w:val="008D721D"/>
    <w:rsid w:val="008D795D"/>
    <w:rsid w:val="008D7AA2"/>
    <w:rsid w:val="008E0115"/>
    <w:rsid w:val="008E0667"/>
    <w:rsid w:val="008E08C5"/>
    <w:rsid w:val="008E0BE2"/>
    <w:rsid w:val="008E0DA6"/>
    <w:rsid w:val="008E110E"/>
    <w:rsid w:val="008E121D"/>
    <w:rsid w:val="008E1342"/>
    <w:rsid w:val="008E1F60"/>
    <w:rsid w:val="008E2109"/>
    <w:rsid w:val="008E2228"/>
    <w:rsid w:val="008E25A2"/>
    <w:rsid w:val="008E25EF"/>
    <w:rsid w:val="008E3932"/>
    <w:rsid w:val="008E3F56"/>
    <w:rsid w:val="008E4368"/>
    <w:rsid w:val="008E45BC"/>
    <w:rsid w:val="008E484D"/>
    <w:rsid w:val="008E4B6E"/>
    <w:rsid w:val="008E4E30"/>
    <w:rsid w:val="008E5152"/>
    <w:rsid w:val="008E56D6"/>
    <w:rsid w:val="008E5B8F"/>
    <w:rsid w:val="008E5C3B"/>
    <w:rsid w:val="008E678B"/>
    <w:rsid w:val="008E6A98"/>
    <w:rsid w:val="008E6CA0"/>
    <w:rsid w:val="008E6EE0"/>
    <w:rsid w:val="008E7120"/>
    <w:rsid w:val="008E75B6"/>
    <w:rsid w:val="008E7659"/>
    <w:rsid w:val="008E7666"/>
    <w:rsid w:val="008E7995"/>
    <w:rsid w:val="008E7B4B"/>
    <w:rsid w:val="008E7BF7"/>
    <w:rsid w:val="008E7C09"/>
    <w:rsid w:val="008E7C2D"/>
    <w:rsid w:val="008E7E8D"/>
    <w:rsid w:val="008E7F34"/>
    <w:rsid w:val="008F030D"/>
    <w:rsid w:val="008F07A2"/>
    <w:rsid w:val="008F0A06"/>
    <w:rsid w:val="008F1032"/>
    <w:rsid w:val="008F1205"/>
    <w:rsid w:val="008F1429"/>
    <w:rsid w:val="008F150E"/>
    <w:rsid w:val="008F17CE"/>
    <w:rsid w:val="008F1C25"/>
    <w:rsid w:val="008F1FFE"/>
    <w:rsid w:val="008F23AA"/>
    <w:rsid w:val="008F297B"/>
    <w:rsid w:val="008F3009"/>
    <w:rsid w:val="008F3153"/>
    <w:rsid w:val="008F3192"/>
    <w:rsid w:val="008F3335"/>
    <w:rsid w:val="008F335B"/>
    <w:rsid w:val="008F3423"/>
    <w:rsid w:val="008F3465"/>
    <w:rsid w:val="008F367B"/>
    <w:rsid w:val="008F38F2"/>
    <w:rsid w:val="008F3992"/>
    <w:rsid w:val="008F3A46"/>
    <w:rsid w:val="008F3BB3"/>
    <w:rsid w:val="008F3DCF"/>
    <w:rsid w:val="008F3E9F"/>
    <w:rsid w:val="008F4038"/>
    <w:rsid w:val="008F4098"/>
    <w:rsid w:val="008F409A"/>
    <w:rsid w:val="008F410E"/>
    <w:rsid w:val="008F434D"/>
    <w:rsid w:val="008F4426"/>
    <w:rsid w:val="008F4EEF"/>
    <w:rsid w:val="008F56B5"/>
    <w:rsid w:val="008F5894"/>
    <w:rsid w:val="008F5F5D"/>
    <w:rsid w:val="008F616A"/>
    <w:rsid w:val="008F63D2"/>
    <w:rsid w:val="008F66C7"/>
    <w:rsid w:val="008F6BDF"/>
    <w:rsid w:val="008F6DDE"/>
    <w:rsid w:val="008F72BE"/>
    <w:rsid w:val="008F731A"/>
    <w:rsid w:val="008F749E"/>
    <w:rsid w:val="008F7542"/>
    <w:rsid w:val="008F75A7"/>
    <w:rsid w:val="008F7956"/>
    <w:rsid w:val="008F7965"/>
    <w:rsid w:val="008F7B11"/>
    <w:rsid w:val="0090004B"/>
    <w:rsid w:val="009006E7"/>
    <w:rsid w:val="009008D3"/>
    <w:rsid w:val="00900BBB"/>
    <w:rsid w:val="00900E8C"/>
    <w:rsid w:val="009010D3"/>
    <w:rsid w:val="00901319"/>
    <w:rsid w:val="00901395"/>
    <w:rsid w:val="00901598"/>
    <w:rsid w:val="00901B8C"/>
    <w:rsid w:val="00901EBA"/>
    <w:rsid w:val="00901FE8"/>
    <w:rsid w:val="0090203A"/>
    <w:rsid w:val="009021E8"/>
    <w:rsid w:val="0090257C"/>
    <w:rsid w:val="00902619"/>
    <w:rsid w:val="00902655"/>
    <w:rsid w:val="0090295A"/>
    <w:rsid w:val="00902D52"/>
    <w:rsid w:val="00903087"/>
    <w:rsid w:val="009032DF"/>
    <w:rsid w:val="00903408"/>
    <w:rsid w:val="00903507"/>
    <w:rsid w:val="00903836"/>
    <w:rsid w:val="00903B71"/>
    <w:rsid w:val="00903BA4"/>
    <w:rsid w:val="00903C22"/>
    <w:rsid w:val="00903D0E"/>
    <w:rsid w:val="00903D51"/>
    <w:rsid w:val="009040E2"/>
    <w:rsid w:val="009043EA"/>
    <w:rsid w:val="00904621"/>
    <w:rsid w:val="0090467C"/>
    <w:rsid w:val="00904B66"/>
    <w:rsid w:val="00904D6C"/>
    <w:rsid w:val="00905012"/>
    <w:rsid w:val="00905357"/>
    <w:rsid w:val="00905972"/>
    <w:rsid w:val="009061D1"/>
    <w:rsid w:val="00907038"/>
    <w:rsid w:val="0090725B"/>
    <w:rsid w:val="0090782E"/>
    <w:rsid w:val="009079B2"/>
    <w:rsid w:val="009079B5"/>
    <w:rsid w:val="00907A66"/>
    <w:rsid w:val="00907D79"/>
    <w:rsid w:val="009100F8"/>
    <w:rsid w:val="009106DD"/>
    <w:rsid w:val="00910926"/>
    <w:rsid w:val="00910A1D"/>
    <w:rsid w:val="00911041"/>
    <w:rsid w:val="00911392"/>
    <w:rsid w:val="009118C9"/>
    <w:rsid w:val="00911950"/>
    <w:rsid w:val="00912050"/>
    <w:rsid w:val="0091219A"/>
    <w:rsid w:val="009123FE"/>
    <w:rsid w:val="00912798"/>
    <w:rsid w:val="009128BC"/>
    <w:rsid w:val="00912916"/>
    <w:rsid w:val="00912AD3"/>
    <w:rsid w:val="00912AFE"/>
    <w:rsid w:val="0091358D"/>
    <w:rsid w:val="0091384D"/>
    <w:rsid w:val="00913A43"/>
    <w:rsid w:val="00913B21"/>
    <w:rsid w:val="00913D8A"/>
    <w:rsid w:val="00913FA2"/>
    <w:rsid w:val="009142CC"/>
    <w:rsid w:val="0091444D"/>
    <w:rsid w:val="00914E25"/>
    <w:rsid w:val="00915035"/>
    <w:rsid w:val="00915392"/>
    <w:rsid w:val="0091569B"/>
    <w:rsid w:val="009156B0"/>
    <w:rsid w:val="00915770"/>
    <w:rsid w:val="0091654F"/>
    <w:rsid w:val="009167B6"/>
    <w:rsid w:val="00916960"/>
    <w:rsid w:val="00916BCD"/>
    <w:rsid w:val="00917025"/>
    <w:rsid w:val="0091741D"/>
    <w:rsid w:val="0092014E"/>
    <w:rsid w:val="0092057D"/>
    <w:rsid w:val="00920A85"/>
    <w:rsid w:val="00920CFB"/>
    <w:rsid w:val="00920DD9"/>
    <w:rsid w:val="00921341"/>
    <w:rsid w:val="00921CE7"/>
    <w:rsid w:val="00921E06"/>
    <w:rsid w:val="0092215A"/>
    <w:rsid w:val="0092249C"/>
    <w:rsid w:val="0092276D"/>
    <w:rsid w:val="00922774"/>
    <w:rsid w:val="0092282A"/>
    <w:rsid w:val="00922974"/>
    <w:rsid w:val="00922BD7"/>
    <w:rsid w:val="00922DF6"/>
    <w:rsid w:val="00922F3C"/>
    <w:rsid w:val="0092318C"/>
    <w:rsid w:val="00923452"/>
    <w:rsid w:val="00923467"/>
    <w:rsid w:val="0092365B"/>
    <w:rsid w:val="00923721"/>
    <w:rsid w:val="009237E7"/>
    <w:rsid w:val="00923951"/>
    <w:rsid w:val="00923BCC"/>
    <w:rsid w:val="00923BD3"/>
    <w:rsid w:val="00924409"/>
    <w:rsid w:val="00924822"/>
    <w:rsid w:val="009250A2"/>
    <w:rsid w:val="00926579"/>
    <w:rsid w:val="0092670A"/>
    <w:rsid w:val="00926C5B"/>
    <w:rsid w:val="00927410"/>
    <w:rsid w:val="0092752B"/>
    <w:rsid w:val="009277F6"/>
    <w:rsid w:val="009302E1"/>
    <w:rsid w:val="00930384"/>
    <w:rsid w:val="009308A7"/>
    <w:rsid w:val="00930976"/>
    <w:rsid w:val="00930A84"/>
    <w:rsid w:val="00930AE3"/>
    <w:rsid w:val="009310BB"/>
    <w:rsid w:val="0093113A"/>
    <w:rsid w:val="009312EE"/>
    <w:rsid w:val="009314F4"/>
    <w:rsid w:val="00931890"/>
    <w:rsid w:val="00931EA5"/>
    <w:rsid w:val="00932267"/>
    <w:rsid w:val="009327A9"/>
    <w:rsid w:val="009328CD"/>
    <w:rsid w:val="009328EA"/>
    <w:rsid w:val="00932AC9"/>
    <w:rsid w:val="00932B2F"/>
    <w:rsid w:val="00932D2D"/>
    <w:rsid w:val="00932F26"/>
    <w:rsid w:val="00933099"/>
    <w:rsid w:val="009335FD"/>
    <w:rsid w:val="00933661"/>
    <w:rsid w:val="0093383F"/>
    <w:rsid w:val="00933C46"/>
    <w:rsid w:val="00933C7A"/>
    <w:rsid w:val="00933FB7"/>
    <w:rsid w:val="00934216"/>
    <w:rsid w:val="00934226"/>
    <w:rsid w:val="00934943"/>
    <w:rsid w:val="0093494D"/>
    <w:rsid w:val="00934C9A"/>
    <w:rsid w:val="00934D4A"/>
    <w:rsid w:val="0093519D"/>
    <w:rsid w:val="0093560F"/>
    <w:rsid w:val="00935664"/>
    <w:rsid w:val="009361C0"/>
    <w:rsid w:val="0093639F"/>
    <w:rsid w:val="009365D3"/>
    <w:rsid w:val="009366F8"/>
    <w:rsid w:val="00936A6F"/>
    <w:rsid w:val="00936CA7"/>
    <w:rsid w:val="00936F2C"/>
    <w:rsid w:val="009371EB"/>
    <w:rsid w:val="009372D5"/>
    <w:rsid w:val="0093745A"/>
    <w:rsid w:val="00937917"/>
    <w:rsid w:val="00937998"/>
    <w:rsid w:val="00937A3B"/>
    <w:rsid w:val="009401BC"/>
    <w:rsid w:val="009404B8"/>
    <w:rsid w:val="00940650"/>
    <w:rsid w:val="00940AB6"/>
    <w:rsid w:val="00940B37"/>
    <w:rsid w:val="00940D7C"/>
    <w:rsid w:val="009411B7"/>
    <w:rsid w:val="0094190C"/>
    <w:rsid w:val="00941C13"/>
    <w:rsid w:val="00941C26"/>
    <w:rsid w:val="00941CB7"/>
    <w:rsid w:val="00941E85"/>
    <w:rsid w:val="00941FAA"/>
    <w:rsid w:val="00942957"/>
    <w:rsid w:val="00942DC2"/>
    <w:rsid w:val="00942DFC"/>
    <w:rsid w:val="00942E17"/>
    <w:rsid w:val="0094306B"/>
    <w:rsid w:val="00943331"/>
    <w:rsid w:val="00943426"/>
    <w:rsid w:val="009434AD"/>
    <w:rsid w:val="00943537"/>
    <w:rsid w:val="0094355C"/>
    <w:rsid w:val="0094373C"/>
    <w:rsid w:val="00943A1F"/>
    <w:rsid w:val="00943BCB"/>
    <w:rsid w:val="009443CB"/>
    <w:rsid w:val="00944476"/>
    <w:rsid w:val="009446A4"/>
    <w:rsid w:val="00944A68"/>
    <w:rsid w:val="00944A7E"/>
    <w:rsid w:val="00944A90"/>
    <w:rsid w:val="00944B8D"/>
    <w:rsid w:val="00944B98"/>
    <w:rsid w:val="00944DB7"/>
    <w:rsid w:val="00944E0B"/>
    <w:rsid w:val="00944EEF"/>
    <w:rsid w:val="009452B2"/>
    <w:rsid w:val="009452BD"/>
    <w:rsid w:val="009455A1"/>
    <w:rsid w:val="00945638"/>
    <w:rsid w:val="0094563F"/>
    <w:rsid w:val="00945723"/>
    <w:rsid w:val="00945C99"/>
    <w:rsid w:val="00946507"/>
    <w:rsid w:val="009466ED"/>
    <w:rsid w:val="009466FB"/>
    <w:rsid w:val="00947D51"/>
    <w:rsid w:val="00947F51"/>
    <w:rsid w:val="00947F52"/>
    <w:rsid w:val="00947F86"/>
    <w:rsid w:val="0095046F"/>
    <w:rsid w:val="009512F3"/>
    <w:rsid w:val="009518EC"/>
    <w:rsid w:val="00951ADA"/>
    <w:rsid w:val="00951CB5"/>
    <w:rsid w:val="0095220E"/>
    <w:rsid w:val="009527EC"/>
    <w:rsid w:val="00952853"/>
    <w:rsid w:val="00952933"/>
    <w:rsid w:val="0095302C"/>
    <w:rsid w:val="009534A9"/>
    <w:rsid w:val="009535D1"/>
    <w:rsid w:val="00953791"/>
    <w:rsid w:val="00953868"/>
    <w:rsid w:val="00953BDE"/>
    <w:rsid w:val="00954AB5"/>
    <w:rsid w:val="00954B01"/>
    <w:rsid w:val="00954F88"/>
    <w:rsid w:val="00955243"/>
    <w:rsid w:val="009555BB"/>
    <w:rsid w:val="00955A71"/>
    <w:rsid w:val="00955C88"/>
    <w:rsid w:val="00955D7B"/>
    <w:rsid w:val="00955D7F"/>
    <w:rsid w:val="00955F24"/>
    <w:rsid w:val="00956543"/>
    <w:rsid w:val="00956708"/>
    <w:rsid w:val="00956C98"/>
    <w:rsid w:val="009570AE"/>
    <w:rsid w:val="0095735B"/>
    <w:rsid w:val="009573E4"/>
    <w:rsid w:val="0095758B"/>
    <w:rsid w:val="00957761"/>
    <w:rsid w:val="00957AF7"/>
    <w:rsid w:val="00957FE2"/>
    <w:rsid w:val="00960630"/>
    <w:rsid w:val="00960A22"/>
    <w:rsid w:val="00960F22"/>
    <w:rsid w:val="0096150B"/>
    <w:rsid w:val="009615A5"/>
    <w:rsid w:val="009615CD"/>
    <w:rsid w:val="00961CC5"/>
    <w:rsid w:val="00961D52"/>
    <w:rsid w:val="00961DB8"/>
    <w:rsid w:val="0096205B"/>
    <w:rsid w:val="00962553"/>
    <w:rsid w:val="00962DC7"/>
    <w:rsid w:val="0096304D"/>
    <w:rsid w:val="0096319D"/>
    <w:rsid w:val="0096330F"/>
    <w:rsid w:val="009635C5"/>
    <w:rsid w:val="009637EB"/>
    <w:rsid w:val="0096393B"/>
    <w:rsid w:val="00963A1F"/>
    <w:rsid w:val="00963BD3"/>
    <w:rsid w:val="00963C9F"/>
    <w:rsid w:val="00963E8A"/>
    <w:rsid w:val="00964031"/>
    <w:rsid w:val="00964090"/>
    <w:rsid w:val="009640E3"/>
    <w:rsid w:val="00964789"/>
    <w:rsid w:val="00964A24"/>
    <w:rsid w:val="00964AA3"/>
    <w:rsid w:val="00964C15"/>
    <w:rsid w:val="009650C7"/>
    <w:rsid w:val="00965D43"/>
    <w:rsid w:val="00965D9D"/>
    <w:rsid w:val="00965DF8"/>
    <w:rsid w:val="009661A0"/>
    <w:rsid w:val="009668B0"/>
    <w:rsid w:val="00966988"/>
    <w:rsid w:val="00966BC4"/>
    <w:rsid w:val="00966C44"/>
    <w:rsid w:val="00966CB4"/>
    <w:rsid w:val="00966FF5"/>
    <w:rsid w:val="0096706C"/>
    <w:rsid w:val="009675C9"/>
    <w:rsid w:val="00967646"/>
    <w:rsid w:val="00967995"/>
    <w:rsid w:val="00967B16"/>
    <w:rsid w:val="00967B67"/>
    <w:rsid w:val="00967DF3"/>
    <w:rsid w:val="00970195"/>
    <w:rsid w:val="00970280"/>
    <w:rsid w:val="009703B6"/>
    <w:rsid w:val="009704B9"/>
    <w:rsid w:val="00970B0A"/>
    <w:rsid w:val="00970FA2"/>
    <w:rsid w:val="0097139B"/>
    <w:rsid w:val="0097144B"/>
    <w:rsid w:val="009715C7"/>
    <w:rsid w:val="009718B3"/>
    <w:rsid w:val="00971AB3"/>
    <w:rsid w:val="00971B76"/>
    <w:rsid w:val="00971F8C"/>
    <w:rsid w:val="0097210C"/>
    <w:rsid w:val="00972377"/>
    <w:rsid w:val="009728D5"/>
    <w:rsid w:val="00972BC6"/>
    <w:rsid w:val="00972E35"/>
    <w:rsid w:val="00974020"/>
    <w:rsid w:val="0097453E"/>
    <w:rsid w:val="00974E4A"/>
    <w:rsid w:val="00974FC5"/>
    <w:rsid w:val="009750DE"/>
    <w:rsid w:val="00975143"/>
    <w:rsid w:val="00975E7F"/>
    <w:rsid w:val="00975FA6"/>
    <w:rsid w:val="00976080"/>
    <w:rsid w:val="009760D0"/>
    <w:rsid w:val="00976965"/>
    <w:rsid w:val="00976A0D"/>
    <w:rsid w:val="00976A8D"/>
    <w:rsid w:val="00976B9A"/>
    <w:rsid w:val="0097760A"/>
    <w:rsid w:val="009777DC"/>
    <w:rsid w:val="009805D2"/>
    <w:rsid w:val="00980D9E"/>
    <w:rsid w:val="00980E8A"/>
    <w:rsid w:val="009812AA"/>
    <w:rsid w:val="0098178C"/>
    <w:rsid w:val="00981B2F"/>
    <w:rsid w:val="00982306"/>
    <w:rsid w:val="0098237B"/>
    <w:rsid w:val="00982404"/>
    <w:rsid w:val="0098260C"/>
    <w:rsid w:val="0098261C"/>
    <w:rsid w:val="00982794"/>
    <w:rsid w:val="00982F6F"/>
    <w:rsid w:val="0098333C"/>
    <w:rsid w:val="0098390D"/>
    <w:rsid w:val="00983988"/>
    <w:rsid w:val="00983A0B"/>
    <w:rsid w:val="00983AA6"/>
    <w:rsid w:val="00983E52"/>
    <w:rsid w:val="00983FA4"/>
    <w:rsid w:val="009841E1"/>
    <w:rsid w:val="009842B3"/>
    <w:rsid w:val="0098437D"/>
    <w:rsid w:val="0098439B"/>
    <w:rsid w:val="00984AE3"/>
    <w:rsid w:val="00984C00"/>
    <w:rsid w:val="00984EA5"/>
    <w:rsid w:val="0098568C"/>
    <w:rsid w:val="00985A9D"/>
    <w:rsid w:val="00985BAE"/>
    <w:rsid w:val="00985E81"/>
    <w:rsid w:val="00985FEC"/>
    <w:rsid w:val="009864AA"/>
    <w:rsid w:val="009866D5"/>
    <w:rsid w:val="00986894"/>
    <w:rsid w:val="009868EB"/>
    <w:rsid w:val="009868FA"/>
    <w:rsid w:val="00986B07"/>
    <w:rsid w:val="00986F54"/>
    <w:rsid w:val="00987026"/>
    <w:rsid w:val="00987394"/>
    <w:rsid w:val="0098746F"/>
    <w:rsid w:val="00987598"/>
    <w:rsid w:val="00987992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359"/>
    <w:rsid w:val="00992673"/>
    <w:rsid w:val="009926AB"/>
    <w:rsid w:val="00992A8B"/>
    <w:rsid w:val="00992BB7"/>
    <w:rsid w:val="00992EC9"/>
    <w:rsid w:val="00992F3F"/>
    <w:rsid w:val="00993102"/>
    <w:rsid w:val="009935E3"/>
    <w:rsid w:val="009935F2"/>
    <w:rsid w:val="00993732"/>
    <w:rsid w:val="009937B4"/>
    <w:rsid w:val="00993BC9"/>
    <w:rsid w:val="00993DBF"/>
    <w:rsid w:val="00993E97"/>
    <w:rsid w:val="00994980"/>
    <w:rsid w:val="00994A70"/>
    <w:rsid w:val="00994B8D"/>
    <w:rsid w:val="00994D80"/>
    <w:rsid w:val="00994ED6"/>
    <w:rsid w:val="009951A7"/>
    <w:rsid w:val="00995456"/>
    <w:rsid w:val="009957CD"/>
    <w:rsid w:val="009957CE"/>
    <w:rsid w:val="00995A5E"/>
    <w:rsid w:val="00995C48"/>
    <w:rsid w:val="00996002"/>
    <w:rsid w:val="0099694D"/>
    <w:rsid w:val="009969B2"/>
    <w:rsid w:val="00997882"/>
    <w:rsid w:val="009978E9"/>
    <w:rsid w:val="009A010C"/>
    <w:rsid w:val="009A036E"/>
    <w:rsid w:val="009A0DE4"/>
    <w:rsid w:val="009A1455"/>
    <w:rsid w:val="009A154C"/>
    <w:rsid w:val="009A1899"/>
    <w:rsid w:val="009A18FF"/>
    <w:rsid w:val="009A1BD8"/>
    <w:rsid w:val="009A1ED0"/>
    <w:rsid w:val="009A1F3B"/>
    <w:rsid w:val="009A1FC8"/>
    <w:rsid w:val="009A242D"/>
    <w:rsid w:val="009A2A6C"/>
    <w:rsid w:val="009A2B08"/>
    <w:rsid w:val="009A2D35"/>
    <w:rsid w:val="009A31EF"/>
    <w:rsid w:val="009A3B8C"/>
    <w:rsid w:val="009A3BB3"/>
    <w:rsid w:val="009A3D59"/>
    <w:rsid w:val="009A47AF"/>
    <w:rsid w:val="009A4888"/>
    <w:rsid w:val="009A48BF"/>
    <w:rsid w:val="009A4D72"/>
    <w:rsid w:val="009A5432"/>
    <w:rsid w:val="009A57BA"/>
    <w:rsid w:val="009A57EA"/>
    <w:rsid w:val="009A5828"/>
    <w:rsid w:val="009A5CA9"/>
    <w:rsid w:val="009A5CC1"/>
    <w:rsid w:val="009A5E11"/>
    <w:rsid w:val="009A5E69"/>
    <w:rsid w:val="009A5FA9"/>
    <w:rsid w:val="009A626F"/>
    <w:rsid w:val="009A62AA"/>
    <w:rsid w:val="009A63EF"/>
    <w:rsid w:val="009A6A19"/>
    <w:rsid w:val="009A6EBA"/>
    <w:rsid w:val="009A700E"/>
    <w:rsid w:val="009A7010"/>
    <w:rsid w:val="009A7371"/>
    <w:rsid w:val="009A77EC"/>
    <w:rsid w:val="009A7CE2"/>
    <w:rsid w:val="009B0277"/>
    <w:rsid w:val="009B0675"/>
    <w:rsid w:val="009B0E4B"/>
    <w:rsid w:val="009B1679"/>
    <w:rsid w:val="009B171C"/>
    <w:rsid w:val="009B17DA"/>
    <w:rsid w:val="009B1BED"/>
    <w:rsid w:val="009B1C2A"/>
    <w:rsid w:val="009B1CF9"/>
    <w:rsid w:val="009B210F"/>
    <w:rsid w:val="009B2658"/>
    <w:rsid w:val="009B2A3C"/>
    <w:rsid w:val="009B2B1B"/>
    <w:rsid w:val="009B2BA0"/>
    <w:rsid w:val="009B2BC6"/>
    <w:rsid w:val="009B2E9F"/>
    <w:rsid w:val="009B3224"/>
    <w:rsid w:val="009B36AA"/>
    <w:rsid w:val="009B3B80"/>
    <w:rsid w:val="009B3C67"/>
    <w:rsid w:val="009B3DFB"/>
    <w:rsid w:val="009B3FE0"/>
    <w:rsid w:val="009B4107"/>
    <w:rsid w:val="009B4187"/>
    <w:rsid w:val="009B41A1"/>
    <w:rsid w:val="009B43AA"/>
    <w:rsid w:val="009B44FF"/>
    <w:rsid w:val="009B471B"/>
    <w:rsid w:val="009B4863"/>
    <w:rsid w:val="009B4BA5"/>
    <w:rsid w:val="009B4F08"/>
    <w:rsid w:val="009B5CC2"/>
    <w:rsid w:val="009B65D6"/>
    <w:rsid w:val="009B7183"/>
    <w:rsid w:val="009B73EB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4F"/>
    <w:rsid w:val="009C0DBA"/>
    <w:rsid w:val="009C1021"/>
    <w:rsid w:val="009C1381"/>
    <w:rsid w:val="009C13EB"/>
    <w:rsid w:val="009C14BA"/>
    <w:rsid w:val="009C14BD"/>
    <w:rsid w:val="009C1621"/>
    <w:rsid w:val="009C1B92"/>
    <w:rsid w:val="009C1ECB"/>
    <w:rsid w:val="009C20B2"/>
    <w:rsid w:val="009C21E9"/>
    <w:rsid w:val="009C26E6"/>
    <w:rsid w:val="009C2BDE"/>
    <w:rsid w:val="009C320A"/>
    <w:rsid w:val="009C32D9"/>
    <w:rsid w:val="009C34AB"/>
    <w:rsid w:val="009C3A8F"/>
    <w:rsid w:val="009C3B26"/>
    <w:rsid w:val="009C3BD7"/>
    <w:rsid w:val="009C3F95"/>
    <w:rsid w:val="009C429C"/>
    <w:rsid w:val="009C453D"/>
    <w:rsid w:val="009C4F87"/>
    <w:rsid w:val="009C56B8"/>
    <w:rsid w:val="009C58CD"/>
    <w:rsid w:val="009C5D04"/>
    <w:rsid w:val="009C62E0"/>
    <w:rsid w:val="009C6623"/>
    <w:rsid w:val="009C6AD6"/>
    <w:rsid w:val="009C6D05"/>
    <w:rsid w:val="009C6D88"/>
    <w:rsid w:val="009C707E"/>
    <w:rsid w:val="009C789A"/>
    <w:rsid w:val="009C7921"/>
    <w:rsid w:val="009C7E1E"/>
    <w:rsid w:val="009D00EF"/>
    <w:rsid w:val="009D00F4"/>
    <w:rsid w:val="009D0A1D"/>
    <w:rsid w:val="009D11A8"/>
    <w:rsid w:val="009D1867"/>
    <w:rsid w:val="009D18CA"/>
    <w:rsid w:val="009D2126"/>
    <w:rsid w:val="009D2134"/>
    <w:rsid w:val="009D29F1"/>
    <w:rsid w:val="009D2D87"/>
    <w:rsid w:val="009D408C"/>
    <w:rsid w:val="009D44B7"/>
    <w:rsid w:val="009D48E9"/>
    <w:rsid w:val="009D494E"/>
    <w:rsid w:val="009D4A9E"/>
    <w:rsid w:val="009D4B65"/>
    <w:rsid w:val="009D4D0C"/>
    <w:rsid w:val="009D5206"/>
    <w:rsid w:val="009D52F4"/>
    <w:rsid w:val="009D5335"/>
    <w:rsid w:val="009D53D4"/>
    <w:rsid w:val="009D5558"/>
    <w:rsid w:val="009D55CC"/>
    <w:rsid w:val="009D58BC"/>
    <w:rsid w:val="009D5C85"/>
    <w:rsid w:val="009D6143"/>
    <w:rsid w:val="009D6164"/>
    <w:rsid w:val="009D6216"/>
    <w:rsid w:val="009D6820"/>
    <w:rsid w:val="009D6836"/>
    <w:rsid w:val="009D6AEF"/>
    <w:rsid w:val="009D700E"/>
    <w:rsid w:val="009D7238"/>
    <w:rsid w:val="009D7300"/>
    <w:rsid w:val="009E0363"/>
    <w:rsid w:val="009E05FF"/>
    <w:rsid w:val="009E06B9"/>
    <w:rsid w:val="009E077D"/>
    <w:rsid w:val="009E096F"/>
    <w:rsid w:val="009E0D44"/>
    <w:rsid w:val="009E0D54"/>
    <w:rsid w:val="009E1088"/>
    <w:rsid w:val="009E1195"/>
    <w:rsid w:val="009E1915"/>
    <w:rsid w:val="009E1958"/>
    <w:rsid w:val="009E1A10"/>
    <w:rsid w:val="009E1A17"/>
    <w:rsid w:val="009E215A"/>
    <w:rsid w:val="009E27F1"/>
    <w:rsid w:val="009E285F"/>
    <w:rsid w:val="009E2FC2"/>
    <w:rsid w:val="009E301C"/>
    <w:rsid w:val="009E3441"/>
    <w:rsid w:val="009E3576"/>
    <w:rsid w:val="009E3C59"/>
    <w:rsid w:val="009E3C8E"/>
    <w:rsid w:val="009E3F6F"/>
    <w:rsid w:val="009E3FF8"/>
    <w:rsid w:val="009E412E"/>
    <w:rsid w:val="009E4870"/>
    <w:rsid w:val="009E4ADC"/>
    <w:rsid w:val="009E4C7B"/>
    <w:rsid w:val="009E4DD5"/>
    <w:rsid w:val="009E5075"/>
    <w:rsid w:val="009E61A8"/>
    <w:rsid w:val="009E6290"/>
    <w:rsid w:val="009E62D4"/>
    <w:rsid w:val="009E62F1"/>
    <w:rsid w:val="009E6342"/>
    <w:rsid w:val="009E6515"/>
    <w:rsid w:val="009E653F"/>
    <w:rsid w:val="009E6594"/>
    <w:rsid w:val="009E66A1"/>
    <w:rsid w:val="009E6BE0"/>
    <w:rsid w:val="009E6DDD"/>
    <w:rsid w:val="009E701D"/>
    <w:rsid w:val="009E7134"/>
    <w:rsid w:val="009E7681"/>
    <w:rsid w:val="009E787D"/>
    <w:rsid w:val="009E78F7"/>
    <w:rsid w:val="009F0704"/>
    <w:rsid w:val="009F1176"/>
    <w:rsid w:val="009F13B1"/>
    <w:rsid w:val="009F13DF"/>
    <w:rsid w:val="009F1533"/>
    <w:rsid w:val="009F23C9"/>
    <w:rsid w:val="009F2466"/>
    <w:rsid w:val="009F2616"/>
    <w:rsid w:val="009F290E"/>
    <w:rsid w:val="009F2D94"/>
    <w:rsid w:val="009F31D4"/>
    <w:rsid w:val="009F337E"/>
    <w:rsid w:val="009F3428"/>
    <w:rsid w:val="009F358A"/>
    <w:rsid w:val="009F3633"/>
    <w:rsid w:val="009F3776"/>
    <w:rsid w:val="009F393D"/>
    <w:rsid w:val="009F3A05"/>
    <w:rsid w:val="009F3F95"/>
    <w:rsid w:val="009F45ED"/>
    <w:rsid w:val="009F4640"/>
    <w:rsid w:val="009F47AD"/>
    <w:rsid w:val="009F47DB"/>
    <w:rsid w:val="009F4876"/>
    <w:rsid w:val="009F5281"/>
    <w:rsid w:val="009F5543"/>
    <w:rsid w:val="009F5B93"/>
    <w:rsid w:val="009F5DEC"/>
    <w:rsid w:val="009F5E20"/>
    <w:rsid w:val="009F5F9A"/>
    <w:rsid w:val="009F5FB6"/>
    <w:rsid w:val="009F67B7"/>
    <w:rsid w:val="009F69A2"/>
    <w:rsid w:val="009F703E"/>
    <w:rsid w:val="009F71B4"/>
    <w:rsid w:val="009F735D"/>
    <w:rsid w:val="009F7E65"/>
    <w:rsid w:val="00A00070"/>
    <w:rsid w:val="00A0043F"/>
    <w:rsid w:val="00A00590"/>
    <w:rsid w:val="00A00724"/>
    <w:rsid w:val="00A00769"/>
    <w:rsid w:val="00A00D03"/>
    <w:rsid w:val="00A00DAC"/>
    <w:rsid w:val="00A00F2A"/>
    <w:rsid w:val="00A00F4B"/>
    <w:rsid w:val="00A00F6E"/>
    <w:rsid w:val="00A011F2"/>
    <w:rsid w:val="00A015A1"/>
    <w:rsid w:val="00A01605"/>
    <w:rsid w:val="00A0175E"/>
    <w:rsid w:val="00A01DBA"/>
    <w:rsid w:val="00A021FF"/>
    <w:rsid w:val="00A0228B"/>
    <w:rsid w:val="00A024E1"/>
    <w:rsid w:val="00A027D4"/>
    <w:rsid w:val="00A02E16"/>
    <w:rsid w:val="00A02FA7"/>
    <w:rsid w:val="00A03123"/>
    <w:rsid w:val="00A03286"/>
    <w:rsid w:val="00A033E2"/>
    <w:rsid w:val="00A03583"/>
    <w:rsid w:val="00A0380A"/>
    <w:rsid w:val="00A0408E"/>
    <w:rsid w:val="00A0419A"/>
    <w:rsid w:val="00A04433"/>
    <w:rsid w:val="00A04BC4"/>
    <w:rsid w:val="00A04E75"/>
    <w:rsid w:val="00A054D7"/>
    <w:rsid w:val="00A057EC"/>
    <w:rsid w:val="00A05B23"/>
    <w:rsid w:val="00A05CC4"/>
    <w:rsid w:val="00A06292"/>
    <w:rsid w:val="00A06675"/>
    <w:rsid w:val="00A0677C"/>
    <w:rsid w:val="00A06959"/>
    <w:rsid w:val="00A06983"/>
    <w:rsid w:val="00A06EE2"/>
    <w:rsid w:val="00A06FF3"/>
    <w:rsid w:val="00A0707C"/>
    <w:rsid w:val="00A070E1"/>
    <w:rsid w:val="00A072F8"/>
    <w:rsid w:val="00A073CA"/>
    <w:rsid w:val="00A07709"/>
    <w:rsid w:val="00A0788F"/>
    <w:rsid w:val="00A07B50"/>
    <w:rsid w:val="00A07B5D"/>
    <w:rsid w:val="00A10151"/>
    <w:rsid w:val="00A1049E"/>
    <w:rsid w:val="00A104EF"/>
    <w:rsid w:val="00A109BA"/>
    <w:rsid w:val="00A10B22"/>
    <w:rsid w:val="00A117C5"/>
    <w:rsid w:val="00A11F03"/>
    <w:rsid w:val="00A122CE"/>
    <w:rsid w:val="00A12600"/>
    <w:rsid w:val="00A126EB"/>
    <w:rsid w:val="00A127E3"/>
    <w:rsid w:val="00A1299C"/>
    <w:rsid w:val="00A12AB4"/>
    <w:rsid w:val="00A12F11"/>
    <w:rsid w:val="00A130A3"/>
    <w:rsid w:val="00A132C2"/>
    <w:rsid w:val="00A135B6"/>
    <w:rsid w:val="00A13779"/>
    <w:rsid w:val="00A138E7"/>
    <w:rsid w:val="00A13AFE"/>
    <w:rsid w:val="00A13D1D"/>
    <w:rsid w:val="00A13D90"/>
    <w:rsid w:val="00A14176"/>
    <w:rsid w:val="00A14180"/>
    <w:rsid w:val="00A14712"/>
    <w:rsid w:val="00A1489E"/>
    <w:rsid w:val="00A14C97"/>
    <w:rsid w:val="00A1513F"/>
    <w:rsid w:val="00A15162"/>
    <w:rsid w:val="00A152E3"/>
    <w:rsid w:val="00A1547A"/>
    <w:rsid w:val="00A154BA"/>
    <w:rsid w:val="00A15C34"/>
    <w:rsid w:val="00A15CF0"/>
    <w:rsid w:val="00A15EC3"/>
    <w:rsid w:val="00A15F6D"/>
    <w:rsid w:val="00A16434"/>
    <w:rsid w:val="00A165C2"/>
    <w:rsid w:val="00A167E2"/>
    <w:rsid w:val="00A1681C"/>
    <w:rsid w:val="00A16B2B"/>
    <w:rsid w:val="00A16DBB"/>
    <w:rsid w:val="00A17506"/>
    <w:rsid w:val="00A1756D"/>
    <w:rsid w:val="00A175AB"/>
    <w:rsid w:val="00A177C9"/>
    <w:rsid w:val="00A17ADC"/>
    <w:rsid w:val="00A17B4A"/>
    <w:rsid w:val="00A17C99"/>
    <w:rsid w:val="00A17EA9"/>
    <w:rsid w:val="00A202F8"/>
    <w:rsid w:val="00A2067E"/>
    <w:rsid w:val="00A20A07"/>
    <w:rsid w:val="00A20A50"/>
    <w:rsid w:val="00A21131"/>
    <w:rsid w:val="00A21DD2"/>
    <w:rsid w:val="00A22670"/>
    <w:rsid w:val="00A22929"/>
    <w:rsid w:val="00A22ABB"/>
    <w:rsid w:val="00A22D61"/>
    <w:rsid w:val="00A23169"/>
    <w:rsid w:val="00A23558"/>
    <w:rsid w:val="00A23793"/>
    <w:rsid w:val="00A23A9D"/>
    <w:rsid w:val="00A23BFE"/>
    <w:rsid w:val="00A2445C"/>
    <w:rsid w:val="00A247AD"/>
    <w:rsid w:val="00A24F9B"/>
    <w:rsid w:val="00A2505E"/>
    <w:rsid w:val="00A252CD"/>
    <w:rsid w:val="00A25399"/>
    <w:rsid w:val="00A2589B"/>
    <w:rsid w:val="00A258CC"/>
    <w:rsid w:val="00A25D9E"/>
    <w:rsid w:val="00A26400"/>
    <w:rsid w:val="00A26983"/>
    <w:rsid w:val="00A26B75"/>
    <w:rsid w:val="00A271D7"/>
    <w:rsid w:val="00A27325"/>
    <w:rsid w:val="00A2761F"/>
    <w:rsid w:val="00A27AFD"/>
    <w:rsid w:val="00A30384"/>
    <w:rsid w:val="00A30457"/>
    <w:rsid w:val="00A306CC"/>
    <w:rsid w:val="00A30721"/>
    <w:rsid w:val="00A309FE"/>
    <w:rsid w:val="00A30DA7"/>
    <w:rsid w:val="00A30DF8"/>
    <w:rsid w:val="00A3115C"/>
    <w:rsid w:val="00A31630"/>
    <w:rsid w:val="00A3228F"/>
    <w:rsid w:val="00A326AB"/>
    <w:rsid w:val="00A33486"/>
    <w:rsid w:val="00A336EF"/>
    <w:rsid w:val="00A339F1"/>
    <w:rsid w:val="00A33F10"/>
    <w:rsid w:val="00A34142"/>
    <w:rsid w:val="00A346FC"/>
    <w:rsid w:val="00A34A4A"/>
    <w:rsid w:val="00A34B07"/>
    <w:rsid w:val="00A34C67"/>
    <w:rsid w:val="00A355F6"/>
    <w:rsid w:val="00A35686"/>
    <w:rsid w:val="00A35CCE"/>
    <w:rsid w:val="00A35E32"/>
    <w:rsid w:val="00A35EF3"/>
    <w:rsid w:val="00A3602E"/>
    <w:rsid w:val="00A365AB"/>
    <w:rsid w:val="00A367C3"/>
    <w:rsid w:val="00A3686C"/>
    <w:rsid w:val="00A36E3A"/>
    <w:rsid w:val="00A36F0B"/>
    <w:rsid w:val="00A37547"/>
    <w:rsid w:val="00A3781F"/>
    <w:rsid w:val="00A37872"/>
    <w:rsid w:val="00A37D53"/>
    <w:rsid w:val="00A401A8"/>
    <w:rsid w:val="00A402C0"/>
    <w:rsid w:val="00A40522"/>
    <w:rsid w:val="00A4071E"/>
    <w:rsid w:val="00A40AFE"/>
    <w:rsid w:val="00A41026"/>
    <w:rsid w:val="00A411C7"/>
    <w:rsid w:val="00A414A8"/>
    <w:rsid w:val="00A41570"/>
    <w:rsid w:val="00A41C15"/>
    <w:rsid w:val="00A41D0B"/>
    <w:rsid w:val="00A41EDB"/>
    <w:rsid w:val="00A41F28"/>
    <w:rsid w:val="00A41FE3"/>
    <w:rsid w:val="00A4211F"/>
    <w:rsid w:val="00A42161"/>
    <w:rsid w:val="00A422C3"/>
    <w:rsid w:val="00A4273E"/>
    <w:rsid w:val="00A4283B"/>
    <w:rsid w:val="00A428DE"/>
    <w:rsid w:val="00A42A99"/>
    <w:rsid w:val="00A42AF1"/>
    <w:rsid w:val="00A430B3"/>
    <w:rsid w:val="00A430BB"/>
    <w:rsid w:val="00A43748"/>
    <w:rsid w:val="00A43AF0"/>
    <w:rsid w:val="00A43DB4"/>
    <w:rsid w:val="00A4408A"/>
    <w:rsid w:val="00A4421A"/>
    <w:rsid w:val="00A442EB"/>
    <w:rsid w:val="00A443F2"/>
    <w:rsid w:val="00A44B4F"/>
    <w:rsid w:val="00A45518"/>
    <w:rsid w:val="00A4557E"/>
    <w:rsid w:val="00A4577D"/>
    <w:rsid w:val="00A45D14"/>
    <w:rsid w:val="00A45D1C"/>
    <w:rsid w:val="00A45DEC"/>
    <w:rsid w:val="00A46E2F"/>
    <w:rsid w:val="00A4706E"/>
    <w:rsid w:val="00A47666"/>
    <w:rsid w:val="00A47AE3"/>
    <w:rsid w:val="00A47CFA"/>
    <w:rsid w:val="00A50758"/>
    <w:rsid w:val="00A511E5"/>
    <w:rsid w:val="00A5141F"/>
    <w:rsid w:val="00A514C3"/>
    <w:rsid w:val="00A51561"/>
    <w:rsid w:val="00A51D1C"/>
    <w:rsid w:val="00A522E7"/>
    <w:rsid w:val="00A525CD"/>
    <w:rsid w:val="00A52A27"/>
    <w:rsid w:val="00A52D05"/>
    <w:rsid w:val="00A52FC6"/>
    <w:rsid w:val="00A5322A"/>
    <w:rsid w:val="00A5338A"/>
    <w:rsid w:val="00A53732"/>
    <w:rsid w:val="00A53AE3"/>
    <w:rsid w:val="00A53B26"/>
    <w:rsid w:val="00A540BC"/>
    <w:rsid w:val="00A5417C"/>
    <w:rsid w:val="00A547E9"/>
    <w:rsid w:val="00A54B38"/>
    <w:rsid w:val="00A54EC5"/>
    <w:rsid w:val="00A54F20"/>
    <w:rsid w:val="00A550E4"/>
    <w:rsid w:val="00A55515"/>
    <w:rsid w:val="00A555BA"/>
    <w:rsid w:val="00A5570D"/>
    <w:rsid w:val="00A558FD"/>
    <w:rsid w:val="00A55CF2"/>
    <w:rsid w:val="00A55CFD"/>
    <w:rsid w:val="00A55E4B"/>
    <w:rsid w:val="00A55FCE"/>
    <w:rsid w:val="00A55FE0"/>
    <w:rsid w:val="00A56240"/>
    <w:rsid w:val="00A568A7"/>
    <w:rsid w:val="00A56996"/>
    <w:rsid w:val="00A56AB8"/>
    <w:rsid w:val="00A572B2"/>
    <w:rsid w:val="00A57928"/>
    <w:rsid w:val="00A57B1F"/>
    <w:rsid w:val="00A57BFE"/>
    <w:rsid w:val="00A60416"/>
    <w:rsid w:val="00A606DB"/>
    <w:rsid w:val="00A608BA"/>
    <w:rsid w:val="00A6102C"/>
    <w:rsid w:val="00A61571"/>
    <w:rsid w:val="00A6160D"/>
    <w:rsid w:val="00A61A36"/>
    <w:rsid w:val="00A61B95"/>
    <w:rsid w:val="00A61D8F"/>
    <w:rsid w:val="00A61E89"/>
    <w:rsid w:val="00A62A33"/>
    <w:rsid w:val="00A62BD0"/>
    <w:rsid w:val="00A62FC2"/>
    <w:rsid w:val="00A63002"/>
    <w:rsid w:val="00A63234"/>
    <w:rsid w:val="00A63267"/>
    <w:rsid w:val="00A634B4"/>
    <w:rsid w:val="00A634C5"/>
    <w:rsid w:val="00A6356A"/>
    <w:rsid w:val="00A63624"/>
    <w:rsid w:val="00A63931"/>
    <w:rsid w:val="00A63B95"/>
    <w:rsid w:val="00A63ED5"/>
    <w:rsid w:val="00A642F6"/>
    <w:rsid w:val="00A64408"/>
    <w:rsid w:val="00A64461"/>
    <w:rsid w:val="00A64BC7"/>
    <w:rsid w:val="00A64DE4"/>
    <w:rsid w:val="00A6524B"/>
    <w:rsid w:val="00A65467"/>
    <w:rsid w:val="00A65ACA"/>
    <w:rsid w:val="00A65DCD"/>
    <w:rsid w:val="00A65F65"/>
    <w:rsid w:val="00A6684C"/>
    <w:rsid w:val="00A669E5"/>
    <w:rsid w:val="00A66D10"/>
    <w:rsid w:val="00A66E63"/>
    <w:rsid w:val="00A672A4"/>
    <w:rsid w:val="00A6732D"/>
    <w:rsid w:val="00A6773E"/>
    <w:rsid w:val="00A6778E"/>
    <w:rsid w:val="00A677C1"/>
    <w:rsid w:val="00A67AA2"/>
    <w:rsid w:val="00A7013F"/>
    <w:rsid w:val="00A70882"/>
    <w:rsid w:val="00A70A2B"/>
    <w:rsid w:val="00A70CF8"/>
    <w:rsid w:val="00A70E09"/>
    <w:rsid w:val="00A711B1"/>
    <w:rsid w:val="00A71BA4"/>
    <w:rsid w:val="00A71EFC"/>
    <w:rsid w:val="00A7258D"/>
    <w:rsid w:val="00A72C18"/>
    <w:rsid w:val="00A734C8"/>
    <w:rsid w:val="00A7356F"/>
    <w:rsid w:val="00A735F8"/>
    <w:rsid w:val="00A73787"/>
    <w:rsid w:val="00A744BD"/>
    <w:rsid w:val="00A746EC"/>
    <w:rsid w:val="00A747E7"/>
    <w:rsid w:val="00A74855"/>
    <w:rsid w:val="00A7493E"/>
    <w:rsid w:val="00A750A0"/>
    <w:rsid w:val="00A751B7"/>
    <w:rsid w:val="00A7533B"/>
    <w:rsid w:val="00A75560"/>
    <w:rsid w:val="00A75768"/>
    <w:rsid w:val="00A75981"/>
    <w:rsid w:val="00A75E24"/>
    <w:rsid w:val="00A762E6"/>
    <w:rsid w:val="00A765BA"/>
    <w:rsid w:val="00A766F4"/>
    <w:rsid w:val="00A7677B"/>
    <w:rsid w:val="00A76807"/>
    <w:rsid w:val="00A76955"/>
    <w:rsid w:val="00A76D71"/>
    <w:rsid w:val="00A76EEB"/>
    <w:rsid w:val="00A7733B"/>
    <w:rsid w:val="00A77409"/>
    <w:rsid w:val="00A7772C"/>
    <w:rsid w:val="00A778BB"/>
    <w:rsid w:val="00A77A97"/>
    <w:rsid w:val="00A804B2"/>
    <w:rsid w:val="00A808EC"/>
    <w:rsid w:val="00A80B90"/>
    <w:rsid w:val="00A80D48"/>
    <w:rsid w:val="00A80F35"/>
    <w:rsid w:val="00A80F7D"/>
    <w:rsid w:val="00A815BE"/>
    <w:rsid w:val="00A81AD9"/>
    <w:rsid w:val="00A81CBD"/>
    <w:rsid w:val="00A81D0B"/>
    <w:rsid w:val="00A81DF7"/>
    <w:rsid w:val="00A8214F"/>
    <w:rsid w:val="00A82DCE"/>
    <w:rsid w:val="00A82E76"/>
    <w:rsid w:val="00A83460"/>
    <w:rsid w:val="00A83E3A"/>
    <w:rsid w:val="00A83F18"/>
    <w:rsid w:val="00A84420"/>
    <w:rsid w:val="00A844DA"/>
    <w:rsid w:val="00A8450C"/>
    <w:rsid w:val="00A8497F"/>
    <w:rsid w:val="00A84A58"/>
    <w:rsid w:val="00A84C9B"/>
    <w:rsid w:val="00A85453"/>
    <w:rsid w:val="00A8547E"/>
    <w:rsid w:val="00A855D6"/>
    <w:rsid w:val="00A85AC7"/>
    <w:rsid w:val="00A85C93"/>
    <w:rsid w:val="00A86024"/>
    <w:rsid w:val="00A86039"/>
    <w:rsid w:val="00A86207"/>
    <w:rsid w:val="00A86270"/>
    <w:rsid w:val="00A86526"/>
    <w:rsid w:val="00A866C2"/>
    <w:rsid w:val="00A86A00"/>
    <w:rsid w:val="00A86A14"/>
    <w:rsid w:val="00A86AA8"/>
    <w:rsid w:val="00A872A9"/>
    <w:rsid w:val="00A87609"/>
    <w:rsid w:val="00A878C3"/>
    <w:rsid w:val="00A87FBF"/>
    <w:rsid w:val="00A90145"/>
    <w:rsid w:val="00A9024A"/>
    <w:rsid w:val="00A905A7"/>
    <w:rsid w:val="00A916C6"/>
    <w:rsid w:val="00A91CD6"/>
    <w:rsid w:val="00A91CF5"/>
    <w:rsid w:val="00A922E1"/>
    <w:rsid w:val="00A92BA1"/>
    <w:rsid w:val="00A92C79"/>
    <w:rsid w:val="00A92DF5"/>
    <w:rsid w:val="00A9320E"/>
    <w:rsid w:val="00A933A5"/>
    <w:rsid w:val="00A933CB"/>
    <w:rsid w:val="00A933DB"/>
    <w:rsid w:val="00A93511"/>
    <w:rsid w:val="00A93C68"/>
    <w:rsid w:val="00A9410F"/>
    <w:rsid w:val="00A946E4"/>
    <w:rsid w:val="00A94858"/>
    <w:rsid w:val="00A94917"/>
    <w:rsid w:val="00A94D76"/>
    <w:rsid w:val="00A9501A"/>
    <w:rsid w:val="00A95137"/>
    <w:rsid w:val="00A95E5E"/>
    <w:rsid w:val="00A961D4"/>
    <w:rsid w:val="00A96230"/>
    <w:rsid w:val="00A96B80"/>
    <w:rsid w:val="00A96C1E"/>
    <w:rsid w:val="00A970F6"/>
    <w:rsid w:val="00A971AC"/>
    <w:rsid w:val="00A971F1"/>
    <w:rsid w:val="00A975FB"/>
    <w:rsid w:val="00A97A10"/>
    <w:rsid w:val="00AA03A1"/>
    <w:rsid w:val="00AA049F"/>
    <w:rsid w:val="00AA054D"/>
    <w:rsid w:val="00AA05A1"/>
    <w:rsid w:val="00AA060C"/>
    <w:rsid w:val="00AA0641"/>
    <w:rsid w:val="00AA0A09"/>
    <w:rsid w:val="00AA0AB3"/>
    <w:rsid w:val="00AA0FD6"/>
    <w:rsid w:val="00AA1305"/>
    <w:rsid w:val="00AA14BF"/>
    <w:rsid w:val="00AA1971"/>
    <w:rsid w:val="00AA1A09"/>
    <w:rsid w:val="00AA1FA8"/>
    <w:rsid w:val="00AA1FA9"/>
    <w:rsid w:val="00AA21F5"/>
    <w:rsid w:val="00AA237F"/>
    <w:rsid w:val="00AA29D7"/>
    <w:rsid w:val="00AA2E44"/>
    <w:rsid w:val="00AA2FB2"/>
    <w:rsid w:val="00AA3149"/>
    <w:rsid w:val="00AA3414"/>
    <w:rsid w:val="00AA345A"/>
    <w:rsid w:val="00AA36A4"/>
    <w:rsid w:val="00AA37F8"/>
    <w:rsid w:val="00AA397B"/>
    <w:rsid w:val="00AA4243"/>
    <w:rsid w:val="00AA44A0"/>
    <w:rsid w:val="00AA4657"/>
    <w:rsid w:val="00AA48B3"/>
    <w:rsid w:val="00AA490F"/>
    <w:rsid w:val="00AA4B7E"/>
    <w:rsid w:val="00AA4FB9"/>
    <w:rsid w:val="00AA5324"/>
    <w:rsid w:val="00AA5525"/>
    <w:rsid w:val="00AA5561"/>
    <w:rsid w:val="00AA55E6"/>
    <w:rsid w:val="00AA5B9C"/>
    <w:rsid w:val="00AA61BC"/>
    <w:rsid w:val="00AA62AF"/>
    <w:rsid w:val="00AA6443"/>
    <w:rsid w:val="00AA65B2"/>
    <w:rsid w:val="00AA6FBA"/>
    <w:rsid w:val="00AA759C"/>
    <w:rsid w:val="00AA7775"/>
    <w:rsid w:val="00AA7C98"/>
    <w:rsid w:val="00AA7DFD"/>
    <w:rsid w:val="00AB016E"/>
    <w:rsid w:val="00AB01FA"/>
    <w:rsid w:val="00AB0717"/>
    <w:rsid w:val="00AB0B57"/>
    <w:rsid w:val="00AB0E99"/>
    <w:rsid w:val="00AB1006"/>
    <w:rsid w:val="00AB12F6"/>
    <w:rsid w:val="00AB13BF"/>
    <w:rsid w:val="00AB15A1"/>
    <w:rsid w:val="00AB1CC2"/>
    <w:rsid w:val="00AB26BB"/>
    <w:rsid w:val="00AB2720"/>
    <w:rsid w:val="00AB28DF"/>
    <w:rsid w:val="00AB2935"/>
    <w:rsid w:val="00AB2D20"/>
    <w:rsid w:val="00AB3142"/>
    <w:rsid w:val="00AB385F"/>
    <w:rsid w:val="00AB3882"/>
    <w:rsid w:val="00AB3977"/>
    <w:rsid w:val="00AB3D56"/>
    <w:rsid w:val="00AB3EDD"/>
    <w:rsid w:val="00AB40E4"/>
    <w:rsid w:val="00AB4612"/>
    <w:rsid w:val="00AB4732"/>
    <w:rsid w:val="00AB4886"/>
    <w:rsid w:val="00AB4DBA"/>
    <w:rsid w:val="00AB52FA"/>
    <w:rsid w:val="00AB5699"/>
    <w:rsid w:val="00AB5E5F"/>
    <w:rsid w:val="00AB62DC"/>
    <w:rsid w:val="00AB6758"/>
    <w:rsid w:val="00AB6CAE"/>
    <w:rsid w:val="00AB6F97"/>
    <w:rsid w:val="00AB713D"/>
    <w:rsid w:val="00AB7501"/>
    <w:rsid w:val="00AB7522"/>
    <w:rsid w:val="00AB7CAE"/>
    <w:rsid w:val="00AB7F87"/>
    <w:rsid w:val="00AC01C8"/>
    <w:rsid w:val="00AC1A57"/>
    <w:rsid w:val="00AC2192"/>
    <w:rsid w:val="00AC2B2C"/>
    <w:rsid w:val="00AC2F23"/>
    <w:rsid w:val="00AC3190"/>
    <w:rsid w:val="00AC32B0"/>
    <w:rsid w:val="00AC3711"/>
    <w:rsid w:val="00AC3AD4"/>
    <w:rsid w:val="00AC4038"/>
    <w:rsid w:val="00AC422D"/>
    <w:rsid w:val="00AC4463"/>
    <w:rsid w:val="00AC475D"/>
    <w:rsid w:val="00AC4A4D"/>
    <w:rsid w:val="00AC515B"/>
    <w:rsid w:val="00AC55CC"/>
    <w:rsid w:val="00AC55FD"/>
    <w:rsid w:val="00AC5A24"/>
    <w:rsid w:val="00AC5A7F"/>
    <w:rsid w:val="00AC5FD1"/>
    <w:rsid w:val="00AC6BA8"/>
    <w:rsid w:val="00AC6CC1"/>
    <w:rsid w:val="00AC7023"/>
    <w:rsid w:val="00AC7506"/>
    <w:rsid w:val="00AC7972"/>
    <w:rsid w:val="00AC79C2"/>
    <w:rsid w:val="00AC7C42"/>
    <w:rsid w:val="00AD087B"/>
    <w:rsid w:val="00AD08BE"/>
    <w:rsid w:val="00AD0AF0"/>
    <w:rsid w:val="00AD0D7A"/>
    <w:rsid w:val="00AD0E7F"/>
    <w:rsid w:val="00AD0FE0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A70"/>
    <w:rsid w:val="00AD2A7A"/>
    <w:rsid w:val="00AD2CED"/>
    <w:rsid w:val="00AD2E00"/>
    <w:rsid w:val="00AD3765"/>
    <w:rsid w:val="00AD428D"/>
    <w:rsid w:val="00AD4745"/>
    <w:rsid w:val="00AD48A5"/>
    <w:rsid w:val="00AD4C73"/>
    <w:rsid w:val="00AD54E5"/>
    <w:rsid w:val="00AD5638"/>
    <w:rsid w:val="00AD570C"/>
    <w:rsid w:val="00AD584D"/>
    <w:rsid w:val="00AD5995"/>
    <w:rsid w:val="00AD5AEF"/>
    <w:rsid w:val="00AD60A4"/>
    <w:rsid w:val="00AD60FC"/>
    <w:rsid w:val="00AD64B2"/>
    <w:rsid w:val="00AD6603"/>
    <w:rsid w:val="00AD67A5"/>
    <w:rsid w:val="00AD6862"/>
    <w:rsid w:val="00AD6A6E"/>
    <w:rsid w:val="00AD6F74"/>
    <w:rsid w:val="00AD7C84"/>
    <w:rsid w:val="00AD7E31"/>
    <w:rsid w:val="00AD7F6C"/>
    <w:rsid w:val="00AE0892"/>
    <w:rsid w:val="00AE0A89"/>
    <w:rsid w:val="00AE0D8A"/>
    <w:rsid w:val="00AE0E9F"/>
    <w:rsid w:val="00AE0FFD"/>
    <w:rsid w:val="00AE126B"/>
    <w:rsid w:val="00AE138C"/>
    <w:rsid w:val="00AE1741"/>
    <w:rsid w:val="00AE18D1"/>
    <w:rsid w:val="00AE199A"/>
    <w:rsid w:val="00AE20AD"/>
    <w:rsid w:val="00AE222E"/>
    <w:rsid w:val="00AE25F3"/>
    <w:rsid w:val="00AE26A2"/>
    <w:rsid w:val="00AE2B82"/>
    <w:rsid w:val="00AE2C4F"/>
    <w:rsid w:val="00AE34E2"/>
    <w:rsid w:val="00AE355C"/>
    <w:rsid w:val="00AE3ABA"/>
    <w:rsid w:val="00AE4D87"/>
    <w:rsid w:val="00AE4F17"/>
    <w:rsid w:val="00AE5046"/>
    <w:rsid w:val="00AE50C1"/>
    <w:rsid w:val="00AE51EA"/>
    <w:rsid w:val="00AE5413"/>
    <w:rsid w:val="00AE55BB"/>
    <w:rsid w:val="00AE60FD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422"/>
    <w:rsid w:val="00AF06DE"/>
    <w:rsid w:val="00AF0EF6"/>
    <w:rsid w:val="00AF158E"/>
    <w:rsid w:val="00AF18E0"/>
    <w:rsid w:val="00AF1B55"/>
    <w:rsid w:val="00AF1E77"/>
    <w:rsid w:val="00AF265F"/>
    <w:rsid w:val="00AF2D86"/>
    <w:rsid w:val="00AF2E16"/>
    <w:rsid w:val="00AF32CA"/>
    <w:rsid w:val="00AF3A3C"/>
    <w:rsid w:val="00AF3ED7"/>
    <w:rsid w:val="00AF4075"/>
    <w:rsid w:val="00AF4A68"/>
    <w:rsid w:val="00AF4EE5"/>
    <w:rsid w:val="00AF5163"/>
    <w:rsid w:val="00AF51C5"/>
    <w:rsid w:val="00AF534F"/>
    <w:rsid w:val="00AF5391"/>
    <w:rsid w:val="00AF539E"/>
    <w:rsid w:val="00AF5BE7"/>
    <w:rsid w:val="00AF5DFD"/>
    <w:rsid w:val="00AF6207"/>
    <w:rsid w:val="00AF690A"/>
    <w:rsid w:val="00AF6D24"/>
    <w:rsid w:val="00AF6DDF"/>
    <w:rsid w:val="00AF712E"/>
    <w:rsid w:val="00AF756A"/>
    <w:rsid w:val="00AF7602"/>
    <w:rsid w:val="00AF76AC"/>
    <w:rsid w:val="00AF7867"/>
    <w:rsid w:val="00AF7FF0"/>
    <w:rsid w:val="00B002DF"/>
    <w:rsid w:val="00B00331"/>
    <w:rsid w:val="00B00355"/>
    <w:rsid w:val="00B006F9"/>
    <w:rsid w:val="00B00B59"/>
    <w:rsid w:val="00B00FEC"/>
    <w:rsid w:val="00B01F9E"/>
    <w:rsid w:val="00B023B5"/>
    <w:rsid w:val="00B02675"/>
    <w:rsid w:val="00B027AB"/>
    <w:rsid w:val="00B02810"/>
    <w:rsid w:val="00B0293C"/>
    <w:rsid w:val="00B02EB9"/>
    <w:rsid w:val="00B03387"/>
    <w:rsid w:val="00B03599"/>
    <w:rsid w:val="00B035C7"/>
    <w:rsid w:val="00B03BAF"/>
    <w:rsid w:val="00B03C82"/>
    <w:rsid w:val="00B03CC0"/>
    <w:rsid w:val="00B03EC1"/>
    <w:rsid w:val="00B0400B"/>
    <w:rsid w:val="00B0410D"/>
    <w:rsid w:val="00B04178"/>
    <w:rsid w:val="00B0439F"/>
    <w:rsid w:val="00B044AD"/>
    <w:rsid w:val="00B045D8"/>
    <w:rsid w:val="00B04B86"/>
    <w:rsid w:val="00B04E8D"/>
    <w:rsid w:val="00B0508D"/>
    <w:rsid w:val="00B05111"/>
    <w:rsid w:val="00B051FF"/>
    <w:rsid w:val="00B05AAD"/>
    <w:rsid w:val="00B05AE7"/>
    <w:rsid w:val="00B05D99"/>
    <w:rsid w:val="00B06086"/>
    <w:rsid w:val="00B060EE"/>
    <w:rsid w:val="00B06463"/>
    <w:rsid w:val="00B064D8"/>
    <w:rsid w:val="00B06A86"/>
    <w:rsid w:val="00B06BA4"/>
    <w:rsid w:val="00B06F85"/>
    <w:rsid w:val="00B06FD0"/>
    <w:rsid w:val="00B0700B"/>
    <w:rsid w:val="00B07603"/>
    <w:rsid w:val="00B07833"/>
    <w:rsid w:val="00B078FF"/>
    <w:rsid w:val="00B1056E"/>
    <w:rsid w:val="00B10AFA"/>
    <w:rsid w:val="00B1107F"/>
    <w:rsid w:val="00B11377"/>
    <w:rsid w:val="00B1167F"/>
    <w:rsid w:val="00B11AF0"/>
    <w:rsid w:val="00B11CD8"/>
    <w:rsid w:val="00B11E46"/>
    <w:rsid w:val="00B11E9E"/>
    <w:rsid w:val="00B1250D"/>
    <w:rsid w:val="00B125F9"/>
    <w:rsid w:val="00B129A7"/>
    <w:rsid w:val="00B12B11"/>
    <w:rsid w:val="00B12BB3"/>
    <w:rsid w:val="00B12BE3"/>
    <w:rsid w:val="00B12CA9"/>
    <w:rsid w:val="00B12EC2"/>
    <w:rsid w:val="00B13055"/>
    <w:rsid w:val="00B134D3"/>
    <w:rsid w:val="00B137C4"/>
    <w:rsid w:val="00B13B7A"/>
    <w:rsid w:val="00B140DB"/>
    <w:rsid w:val="00B14273"/>
    <w:rsid w:val="00B146E0"/>
    <w:rsid w:val="00B14B68"/>
    <w:rsid w:val="00B14E1F"/>
    <w:rsid w:val="00B14E31"/>
    <w:rsid w:val="00B1512A"/>
    <w:rsid w:val="00B15365"/>
    <w:rsid w:val="00B15E43"/>
    <w:rsid w:val="00B15E55"/>
    <w:rsid w:val="00B160AA"/>
    <w:rsid w:val="00B162A1"/>
    <w:rsid w:val="00B1652E"/>
    <w:rsid w:val="00B167A3"/>
    <w:rsid w:val="00B16923"/>
    <w:rsid w:val="00B16A4D"/>
    <w:rsid w:val="00B16AD7"/>
    <w:rsid w:val="00B16BB7"/>
    <w:rsid w:val="00B16F99"/>
    <w:rsid w:val="00B174FD"/>
    <w:rsid w:val="00B17666"/>
    <w:rsid w:val="00B17814"/>
    <w:rsid w:val="00B17890"/>
    <w:rsid w:val="00B20406"/>
    <w:rsid w:val="00B205B2"/>
    <w:rsid w:val="00B20E10"/>
    <w:rsid w:val="00B20EBC"/>
    <w:rsid w:val="00B20EE4"/>
    <w:rsid w:val="00B21A2C"/>
    <w:rsid w:val="00B21B39"/>
    <w:rsid w:val="00B21B7B"/>
    <w:rsid w:val="00B21B84"/>
    <w:rsid w:val="00B21E37"/>
    <w:rsid w:val="00B21E66"/>
    <w:rsid w:val="00B21FC7"/>
    <w:rsid w:val="00B22611"/>
    <w:rsid w:val="00B22B69"/>
    <w:rsid w:val="00B22C1F"/>
    <w:rsid w:val="00B22D3C"/>
    <w:rsid w:val="00B22F4B"/>
    <w:rsid w:val="00B239D6"/>
    <w:rsid w:val="00B24057"/>
    <w:rsid w:val="00B242F2"/>
    <w:rsid w:val="00B245AC"/>
    <w:rsid w:val="00B247D7"/>
    <w:rsid w:val="00B24C81"/>
    <w:rsid w:val="00B2652C"/>
    <w:rsid w:val="00B267C0"/>
    <w:rsid w:val="00B26A11"/>
    <w:rsid w:val="00B26CE5"/>
    <w:rsid w:val="00B26E3E"/>
    <w:rsid w:val="00B27029"/>
    <w:rsid w:val="00B2727E"/>
    <w:rsid w:val="00B274D0"/>
    <w:rsid w:val="00B27555"/>
    <w:rsid w:val="00B27761"/>
    <w:rsid w:val="00B277E5"/>
    <w:rsid w:val="00B27B9F"/>
    <w:rsid w:val="00B30039"/>
    <w:rsid w:val="00B30598"/>
    <w:rsid w:val="00B3083F"/>
    <w:rsid w:val="00B3098F"/>
    <w:rsid w:val="00B30997"/>
    <w:rsid w:val="00B309C3"/>
    <w:rsid w:val="00B30A5D"/>
    <w:rsid w:val="00B30A74"/>
    <w:rsid w:val="00B317AA"/>
    <w:rsid w:val="00B31952"/>
    <w:rsid w:val="00B31967"/>
    <w:rsid w:val="00B31C23"/>
    <w:rsid w:val="00B32190"/>
    <w:rsid w:val="00B3219D"/>
    <w:rsid w:val="00B3248D"/>
    <w:rsid w:val="00B328AE"/>
    <w:rsid w:val="00B32917"/>
    <w:rsid w:val="00B3308B"/>
    <w:rsid w:val="00B330CE"/>
    <w:rsid w:val="00B331AF"/>
    <w:rsid w:val="00B33454"/>
    <w:rsid w:val="00B33806"/>
    <w:rsid w:val="00B348DE"/>
    <w:rsid w:val="00B34B24"/>
    <w:rsid w:val="00B35302"/>
    <w:rsid w:val="00B35C42"/>
    <w:rsid w:val="00B360D9"/>
    <w:rsid w:val="00B363B6"/>
    <w:rsid w:val="00B3679D"/>
    <w:rsid w:val="00B36C89"/>
    <w:rsid w:val="00B37435"/>
    <w:rsid w:val="00B37609"/>
    <w:rsid w:val="00B37F5E"/>
    <w:rsid w:val="00B4037D"/>
    <w:rsid w:val="00B40395"/>
    <w:rsid w:val="00B403CB"/>
    <w:rsid w:val="00B4056B"/>
    <w:rsid w:val="00B40580"/>
    <w:rsid w:val="00B41139"/>
    <w:rsid w:val="00B4118D"/>
    <w:rsid w:val="00B411E4"/>
    <w:rsid w:val="00B412B2"/>
    <w:rsid w:val="00B4133E"/>
    <w:rsid w:val="00B41611"/>
    <w:rsid w:val="00B41839"/>
    <w:rsid w:val="00B41868"/>
    <w:rsid w:val="00B41A7E"/>
    <w:rsid w:val="00B422B4"/>
    <w:rsid w:val="00B42493"/>
    <w:rsid w:val="00B42667"/>
    <w:rsid w:val="00B427A7"/>
    <w:rsid w:val="00B42A63"/>
    <w:rsid w:val="00B42A73"/>
    <w:rsid w:val="00B431D1"/>
    <w:rsid w:val="00B43264"/>
    <w:rsid w:val="00B43766"/>
    <w:rsid w:val="00B43999"/>
    <w:rsid w:val="00B43D47"/>
    <w:rsid w:val="00B43FCF"/>
    <w:rsid w:val="00B4414E"/>
    <w:rsid w:val="00B441BC"/>
    <w:rsid w:val="00B44B59"/>
    <w:rsid w:val="00B44CB5"/>
    <w:rsid w:val="00B44CDA"/>
    <w:rsid w:val="00B453D7"/>
    <w:rsid w:val="00B45A0B"/>
    <w:rsid w:val="00B45FFF"/>
    <w:rsid w:val="00B46695"/>
    <w:rsid w:val="00B466CD"/>
    <w:rsid w:val="00B46790"/>
    <w:rsid w:val="00B46A21"/>
    <w:rsid w:val="00B46B3A"/>
    <w:rsid w:val="00B46E08"/>
    <w:rsid w:val="00B46E4D"/>
    <w:rsid w:val="00B470B8"/>
    <w:rsid w:val="00B473DD"/>
    <w:rsid w:val="00B47697"/>
    <w:rsid w:val="00B476A2"/>
    <w:rsid w:val="00B47810"/>
    <w:rsid w:val="00B47868"/>
    <w:rsid w:val="00B47891"/>
    <w:rsid w:val="00B47C14"/>
    <w:rsid w:val="00B47FA3"/>
    <w:rsid w:val="00B47FB9"/>
    <w:rsid w:val="00B501AB"/>
    <w:rsid w:val="00B505C6"/>
    <w:rsid w:val="00B50838"/>
    <w:rsid w:val="00B50869"/>
    <w:rsid w:val="00B50FFC"/>
    <w:rsid w:val="00B51093"/>
    <w:rsid w:val="00B5157B"/>
    <w:rsid w:val="00B5177C"/>
    <w:rsid w:val="00B5186D"/>
    <w:rsid w:val="00B51B94"/>
    <w:rsid w:val="00B52125"/>
    <w:rsid w:val="00B52383"/>
    <w:rsid w:val="00B52F51"/>
    <w:rsid w:val="00B53115"/>
    <w:rsid w:val="00B53409"/>
    <w:rsid w:val="00B53A12"/>
    <w:rsid w:val="00B53C46"/>
    <w:rsid w:val="00B53D4B"/>
    <w:rsid w:val="00B54090"/>
    <w:rsid w:val="00B5412B"/>
    <w:rsid w:val="00B5413B"/>
    <w:rsid w:val="00B5497C"/>
    <w:rsid w:val="00B54C3D"/>
    <w:rsid w:val="00B55144"/>
    <w:rsid w:val="00B55185"/>
    <w:rsid w:val="00B55ADD"/>
    <w:rsid w:val="00B55D33"/>
    <w:rsid w:val="00B55EA6"/>
    <w:rsid w:val="00B55F04"/>
    <w:rsid w:val="00B561A4"/>
    <w:rsid w:val="00B564A2"/>
    <w:rsid w:val="00B566E4"/>
    <w:rsid w:val="00B56BA5"/>
    <w:rsid w:val="00B56CF0"/>
    <w:rsid w:val="00B56F22"/>
    <w:rsid w:val="00B575EE"/>
    <w:rsid w:val="00B578FB"/>
    <w:rsid w:val="00B57A62"/>
    <w:rsid w:val="00B57AEF"/>
    <w:rsid w:val="00B57D21"/>
    <w:rsid w:val="00B60839"/>
    <w:rsid w:val="00B6086D"/>
    <w:rsid w:val="00B60B52"/>
    <w:rsid w:val="00B60E2C"/>
    <w:rsid w:val="00B619FA"/>
    <w:rsid w:val="00B61E43"/>
    <w:rsid w:val="00B62141"/>
    <w:rsid w:val="00B622B0"/>
    <w:rsid w:val="00B6253F"/>
    <w:rsid w:val="00B62ABE"/>
    <w:rsid w:val="00B62BC4"/>
    <w:rsid w:val="00B62C00"/>
    <w:rsid w:val="00B62DE9"/>
    <w:rsid w:val="00B62E16"/>
    <w:rsid w:val="00B63072"/>
    <w:rsid w:val="00B63457"/>
    <w:rsid w:val="00B63A3C"/>
    <w:rsid w:val="00B63D53"/>
    <w:rsid w:val="00B63FFA"/>
    <w:rsid w:val="00B642F8"/>
    <w:rsid w:val="00B6449A"/>
    <w:rsid w:val="00B6478B"/>
    <w:rsid w:val="00B64BFD"/>
    <w:rsid w:val="00B64D4B"/>
    <w:rsid w:val="00B64F27"/>
    <w:rsid w:val="00B651EB"/>
    <w:rsid w:val="00B65780"/>
    <w:rsid w:val="00B65874"/>
    <w:rsid w:val="00B65E6E"/>
    <w:rsid w:val="00B66131"/>
    <w:rsid w:val="00B66682"/>
    <w:rsid w:val="00B66687"/>
    <w:rsid w:val="00B667A2"/>
    <w:rsid w:val="00B6688D"/>
    <w:rsid w:val="00B66B87"/>
    <w:rsid w:val="00B66C99"/>
    <w:rsid w:val="00B67399"/>
    <w:rsid w:val="00B67625"/>
    <w:rsid w:val="00B6782F"/>
    <w:rsid w:val="00B70179"/>
    <w:rsid w:val="00B7068B"/>
    <w:rsid w:val="00B70FC6"/>
    <w:rsid w:val="00B710B7"/>
    <w:rsid w:val="00B711ED"/>
    <w:rsid w:val="00B719B7"/>
    <w:rsid w:val="00B72E06"/>
    <w:rsid w:val="00B72E7C"/>
    <w:rsid w:val="00B72F08"/>
    <w:rsid w:val="00B72FCD"/>
    <w:rsid w:val="00B736C3"/>
    <w:rsid w:val="00B7383F"/>
    <w:rsid w:val="00B73B0D"/>
    <w:rsid w:val="00B73CC2"/>
    <w:rsid w:val="00B7402B"/>
    <w:rsid w:val="00B74284"/>
    <w:rsid w:val="00B74600"/>
    <w:rsid w:val="00B74E72"/>
    <w:rsid w:val="00B7559E"/>
    <w:rsid w:val="00B7588E"/>
    <w:rsid w:val="00B75944"/>
    <w:rsid w:val="00B75C56"/>
    <w:rsid w:val="00B75E15"/>
    <w:rsid w:val="00B75F65"/>
    <w:rsid w:val="00B76719"/>
    <w:rsid w:val="00B7671F"/>
    <w:rsid w:val="00B76851"/>
    <w:rsid w:val="00B7689E"/>
    <w:rsid w:val="00B76D23"/>
    <w:rsid w:val="00B76D5E"/>
    <w:rsid w:val="00B76F25"/>
    <w:rsid w:val="00B7716C"/>
    <w:rsid w:val="00B77FD4"/>
    <w:rsid w:val="00B800CF"/>
    <w:rsid w:val="00B80821"/>
    <w:rsid w:val="00B8089F"/>
    <w:rsid w:val="00B80912"/>
    <w:rsid w:val="00B80A88"/>
    <w:rsid w:val="00B80D54"/>
    <w:rsid w:val="00B81348"/>
    <w:rsid w:val="00B814AF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C67"/>
    <w:rsid w:val="00B83ED1"/>
    <w:rsid w:val="00B847D2"/>
    <w:rsid w:val="00B8535B"/>
    <w:rsid w:val="00B853D3"/>
    <w:rsid w:val="00B8553E"/>
    <w:rsid w:val="00B85614"/>
    <w:rsid w:val="00B85623"/>
    <w:rsid w:val="00B8638B"/>
    <w:rsid w:val="00B8641C"/>
    <w:rsid w:val="00B869B9"/>
    <w:rsid w:val="00B86A55"/>
    <w:rsid w:val="00B86B78"/>
    <w:rsid w:val="00B86E5F"/>
    <w:rsid w:val="00B87008"/>
    <w:rsid w:val="00B87657"/>
    <w:rsid w:val="00B876F5"/>
    <w:rsid w:val="00B8784D"/>
    <w:rsid w:val="00B87BE5"/>
    <w:rsid w:val="00B901CD"/>
    <w:rsid w:val="00B9029C"/>
    <w:rsid w:val="00B9052C"/>
    <w:rsid w:val="00B90666"/>
    <w:rsid w:val="00B90FE8"/>
    <w:rsid w:val="00B91434"/>
    <w:rsid w:val="00B91542"/>
    <w:rsid w:val="00B9194D"/>
    <w:rsid w:val="00B922F7"/>
    <w:rsid w:val="00B923CE"/>
    <w:rsid w:val="00B9260F"/>
    <w:rsid w:val="00B9267F"/>
    <w:rsid w:val="00B9276C"/>
    <w:rsid w:val="00B92D6A"/>
    <w:rsid w:val="00B92EB0"/>
    <w:rsid w:val="00B92FA6"/>
    <w:rsid w:val="00B94147"/>
    <w:rsid w:val="00B94331"/>
    <w:rsid w:val="00B943F0"/>
    <w:rsid w:val="00B94B9F"/>
    <w:rsid w:val="00B94E38"/>
    <w:rsid w:val="00B94EC8"/>
    <w:rsid w:val="00B94EF9"/>
    <w:rsid w:val="00B94F91"/>
    <w:rsid w:val="00B95039"/>
    <w:rsid w:val="00B953ED"/>
    <w:rsid w:val="00B9560D"/>
    <w:rsid w:val="00B958E3"/>
    <w:rsid w:val="00B95A05"/>
    <w:rsid w:val="00B95AAA"/>
    <w:rsid w:val="00B95E89"/>
    <w:rsid w:val="00B9614B"/>
    <w:rsid w:val="00B961C5"/>
    <w:rsid w:val="00B96216"/>
    <w:rsid w:val="00B970AC"/>
    <w:rsid w:val="00B976BA"/>
    <w:rsid w:val="00B977DA"/>
    <w:rsid w:val="00B97C9B"/>
    <w:rsid w:val="00B97F0D"/>
    <w:rsid w:val="00B97F6C"/>
    <w:rsid w:val="00BA0301"/>
    <w:rsid w:val="00BA08AC"/>
    <w:rsid w:val="00BA0FAF"/>
    <w:rsid w:val="00BA10D2"/>
    <w:rsid w:val="00BA1538"/>
    <w:rsid w:val="00BA1549"/>
    <w:rsid w:val="00BA1AB0"/>
    <w:rsid w:val="00BA1C79"/>
    <w:rsid w:val="00BA1E7F"/>
    <w:rsid w:val="00BA2257"/>
    <w:rsid w:val="00BA2403"/>
    <w:rsid w:val="00BA2426"/>
    <w:rsid w:val="00BA2793"/>
    <w:rsid w:val="00BA27D6"/>
    <w:rsid w:val="00BA2BD8"/>
    <w:rsid w:val="00BA2D15"/>
    <w:rsid w:val="00BA2DA1"/>
    <w:rsid w:val="00BA31BE"/>
    <w:rsid w:val="00BA330F"/>
    <w:rsid w:val="00BA34BF"/>
    <w:rsid w:val="00BA38EA"/>
    <w:rsid w:val="00BA3A70"/>
    <w:rsid w:val="00BA3BD0"/>
    <w:rsid w:val="00BA4A10"/>
    <w:rsid w:val="00BA4BD9"/>
    <w:rsid w:val="00BA4EAF"/>
    <w:rsid w:val="00BA5598"/>
    <w:rsid w:val="00BA5A92"/>
    <w:rsid w:val="00BA5BCF"/>
    <w:rsid w:val="00BA61A9"/>
    <w:rsid w:val="00BA6276"/>
    <w:rsid w:val="00BA6459"/>
    <w:rsid w:val="00BA65BA"/>
    <w:rsid w:val="00BA67B1"/>
    <w:rsid w:val="00BA6965"/>
    <w:rsid w:val="00BA6D6A"/>
    <w:rsid w:val="00BA7164"/>
    <w:rsid w:val="00BA7200"/>
    <w:rsid w:val="00BA753C"/>
    <w:rsid w:val="00BA7813"/>
    <w:rsid w:val="00BA7E9F"/>
    <w:rsid w:val="00BB0112"/>
    <w:rsid w:val="00BB011A"/>
    <w:rsid w:val="00BB0287"/>
    <w:rsid w:val="00BB03DD"/>
    <w:rsid w:val="00BB06D0"/>
    <w:rsid w:val="00BB10EA"/>
    <w:rsid w:val="00BB127D"/>
    <w:rsid w:val="00BB1791"/>
    <w:rsid w:val="00BB2221"/>
    <w:rsid w:val="00BB241E"/>
    <w:rsid w:val="00BB2ACB"/>
    <w:rsid w:val="00BB2B6B"/>
    <w:rsid w:val="00BB2D57"/>
    <w:rsid w:val="00BB2E4F"/>
    <w:rsid w:val="00BB2F2B"/>
    <w:rsid w:val="00BB310B"/>
    <w:rsid w:val="00BB33D5"/>
    <w:rsid w:val="00BB3749"/>
    <w:rsid w:val="00BB3B60"/>
    <w:rsid w:val="00BB3D87"/>
    <w:rsid w:val="00BB3F90"/>
    <w:rsid w:val="00BB4062"/>
    <w:rsid w:val="00BB4136"/>
    <w:rsid w:val="00BB415A"/>
    <w:rsid w:val="00BB4270"/>
    <w:rsid w:val="00BB4278"/>
    <w:rsid w:val="00BB42E1"/>
    <w:rsid w:val="00BB4870"/>
    <w:rsid w:val="00BB4BAC"/>
    <w:rsid w:val="00BB4C01"/>
    <w:rsid w:val="00BB4C4A"/>
    <w:rsid w:val="00BB4F76"/>
    <w:rsid w:val="00BB4F78"/>
    <w:rsid w:val="00BB5047"/>
    <w:rsid w:val="00BB568F"/>
    <w:rsid w:val="00BB595C"/>
    <w:rsid w:val="00BB63AE"/>
    <w:rsid w:val="00BB63D2"/>
    <w:rsid w:val="00BB667D"/>
    <w:rsid w:val="00BB67AC"/>
    <w:rsid w:val="00BB6CF1"/>
    <w:rsid w:val="00BB6E91"/>
    <w:rsid w:val="00BB6F52"/>
    <w:rsid w:val="00BB6FF8"/>
    <w:rsid w:val="00BB7131"/>
    <w:rsid w:val="00BB72BC"/>
    <w:rsid w:val="00BB790E"/>
    <w:rsid w:val="00BC003D"/>
    <w:rsid w:val="00BC007D"/>
    <w:rsid w:val="00BC00DC"/>
    <w:rsid w:val="00BC06C6"/>
    <w:rsid w:val="00BC0CD9"/>
    <w:rsid w:val="00BC0EC0"/>
    <w:rsid w:val="00BC108C"/>
    <w:rsid w:val="00BC1A25"/>
    <w:rsid w:val="00BC2291"/>
    <w:rsid w:val="00BC2577"/>
    <w:rsid w:val="00BC2A9E"/>
    <w:rsid w:val="00BC2D84"/>
    <w:rsid w:val="00BC2F15"/>
    <w:rsid w:val="00BC3149"/>
    <w:rsid w:val="00BC3182"/>
    <w:rsid w:val="00BC36CB"/>
    <w:rsid w:val="00BC3EA3"/>
    <w:rsid w:val="00BC4379"/>
    <w:rsid w:val="00BC44B9"/>
    <w:rsid w:val="00BC482A"/>
    <w:rsid w:val="00BC4B6A"/>
    <w:rsid w:val="00BC4F4D"/>
    <w:rsid w:val="00BC53C6"/>
    <w:rsid w:val="00BC5861"/>
    <w:rsid w:val="00BC5A2F"/>
    <w:rsid w:val="00BC5F90"/>
    <w:rsid w:val="00BC61C2"/>
    <w:rsid w:val="00BC648B"/>
    <w:rsid w:val="00BC66B4"/>
    <w:rsid w:val="00BC687F"/>
    <w:rsid w:val="00BC6C54"/>
    <w:rsid w:val="00BC6E13"/>
    <w:rsid w:val="00BC6ED4"/>
    <w:rsid w:val="00BC6F9F"/>
    <w:rsid w:val="00BC756E"/>
    <w:rsid w:val="00BC7E63"/>
    <w:rsid w:val="00BD01F8"/>
    <w:rsid w:val="00BD023C"/>
    <w:rsid w:val="00BD056C"/>
    <w:rsid w:val="00BD075C"/>
    <w:rsid w:val="00BD08F0"/>
    <w:rsid w:val="00BD097A"/>
    <w:rsid w:val="00BD0CE4"/>
    <w:rsid w:val="00BD119E"/>
    <w:rsid w:val="00BD1341"/>
    <w:rsid w:val="00BD1355"/>
    <w:rsid w:val="00BD14FD"/>
    <w:rsid w:val="00BD15AB"/>
    <w:rsid w:val="00BD171F"/>
    <w:rsid w:val="00BD20C4"/>
    <w:rsid w:val="00BD2600"/>
    <w:rsid w:val="00BD2D3D"/>
    <w:rsid w:val="00BD30EC"/>
    <w:rsid w:val="00BD31A6"/>
    <w:rsid w:val="00BD32CC"/>
    <w:rsid w:val="00BD32DD"/>
    <w:rsid w:val="00BD349C"/>
    <w:rsid w:val="00BD40BB"/>
    <w:rsid w:val="00BD43A1"/>
    <w:rsid w:val="00BD44CB"/>
    <w:rsid w:val="00BD4673"/>
    <w:rsid w:val="00BD5151"/>
    <w:rsid w:val="00BD51DF"/>
    <w:rsid w:val="00BD52A5"/>
    <w:rsid w:val="00BD5508"/>
    <w:rsid w:val="00BD5DA5"/>
    <w:rsid w:val="00BD6681"/>
    <w:rsid w:val="00BD6BE2"/>
    <w:rsid w:val="00BD6CFD"/>
    <w:rsid w:val="00BD6D2A"/>
    <w:rsid w:val="00BD6EAE"/>
    <w:rsid w:val="00BD6F36"/>
    <w:rsid w:val="00BD71C7"/>
    <w:rsid w:val="00BD7880"/>
    <w:rsid w:val="00BD7D4A"/>
    <w:rsid w:val="00BD7D89"/>
    <w:rsid w:val="00BD7E18"/>
    <w:rsid w:val="00BE0032"/>
    <w:rsid w:val="00BE01E5"/>
    <w:rsid w:val="00BE02B5"/>
    <w:rsid w:val="00BE0359"/>
    <w:rsid w:val="00BE04DE"/>
    <w:rsid w:val="00BE04F4"/>
    <w:rsid w:val="00BE08CB"/>
    <w:rsid w:val="00BE0AE9"/>
    <w:rsid w:val="00BE0BC2"/>
    <w:rsid w:val="00BE0D0C"/>
    <w:rsid w:val="00BE0FEE"/>
    <w:rsid w:val="00BE1101"/>
    <w:rsid w:val="00BE155E"/>
    <w:rsid w:val="00BE1573"/>
    <w:rsid w:val="00BE1E1A"/>
    <w:rsid w:val="00BE1E6B"/>
    <w:rsid w:val="00BE232E"/>
    <w:rsid w:val="00BE2347"/>
    <w:rsid w:val="00BE23EF"/>
    <w:rsid w:val="00BE29A1"/>
    <w:rsid w:val="00BE2BCE"/>
    <w:rsid w:val="00BE2D98"/>
    <w:rsid w:val="00BE2DB3"/>
    <w:rsid w:val="00BE30EA"/>
    <w:rsid w:val="00BE32B0"/>
    <w:rsid w:val="00BE3A21"/>
    <w:rsid w:val="00BE3A5E"/>
    <w:rsid w:val="00BE3AEE"/>
    <w:rsid w:val="00BE3D52"/>
    <w:rsid w:val="00BE46C6"/>
    <w:rsid w:val="00BE4D76"/>
    <w:rsid w:val="00BE4ED3"/>
    <w:rsid w:val="00BE5057"/>
    <w:rsid w:val="00BE518E"/>
    <w:rsid w:val="00BE56DB"/>
    <w:rsid w:val="00BE5792"/>
    <w:rsid w:val="00BE5B73"/>
    <w:rsid w:val="00BE5C33"/>
    <w:rsid w:val="00BE5C37"/>
    <w:rsid w:val="00BE6663"/>
    <w:rsid w:val="00BE6DC7"/>
    <w:rsid w:val="00BE6F12"/>
    <w:rsid w:val="00BE7440"/>
    <w:rsid w:val="00BE7479"/>
    <w:rsid w:val="00BF0EAE"/>
    <w:rsid w:val="00BF108B"/>
    <w:rsid w:val="00BF176F"/>
    <w:rsid w:val="00BF1B10"/>
    <w:rsid w:val="00BF1E19"/>
    <w:rsid w:val="00BF28A8"/>
    <w:rsid w:val="00BF2B67"/>
    <w:rsid w:val="00BF2E13"/>
    <w:rsid w:val="00BF33C0"/>
    <w:rsid w:val="00BF3656"/>
    <w:rsid w:val="00BF397C"/>
    <w:rsid w:val="00BF3BB9"/>
    <w:rsid w:val="00BF3E60"/>
    <w:rsid w:val="00BF415F"/>
    <w:rsid w:val="00BF4696"/>
    <w:rsid w:val="00BF47CA"/>
    <w:rsid w:val="00BF514A"/>
    <w:rsid w:val="00BF51AB"/>
    <w:rsid w:val="00BF5647"/>
    <w:rsid w:val="00BF57CC"/>
    <w:rsid w:val="00BF5AAC"/>
    <w:rsid w:val="00BF5EA5"/>
    <w:rsid w:val="00BF5FA3"/>
    <w:rsid w:val="00BF64C8"/>
    <w:rsid w:val="00BF68D9"/>
    <w:rsid w:val="00BF6B48"/>
    <w:rsid w:val="00BF6C40"/>
    <w:rsid w:val="00BF72BE"/>
    <w:rsid w:val="00BF7657"/>
    <w:rsid w:val="00BF7E08"/>
    <w:rsid w:val="00BF7ED0"/>
    <w:rsid w:val="00BF7F33"/>
    <w:rsid w:val="00BF7FAA"/>
    <w:rsid w:val="00C00081"/>
    <w:rsid w:val="00C0062F"/>
    <w:rsid w:val="00C008A3"/>
    <w:rsid w:val="00C00A20"/>
    <w:rsid w:val="00C010B0"/>
    <w:rsid w:val="00C01AC8"/>
    <w:rsid w:val="00C01B8B"/>
    <w:rsid w:val="00C01BD8"/>
    <w:rsid w:val="00C01D5C"/>
    <w:rsid w:val="00C0211A"/>
    <w:rsid w:val="00C021A7"/>
    <w:rsid w:val="00C02802"/>
    <w:rsid w:val="00C0284A"/>
    <w:rsid w:val="00C02BA6"/>
    <w:rsid w:val="00C02C3C"/>
    <w:rsid w:val="00C02DA4"/>
    <w:rsid w:val="00C03097"/>
    <w:rsid w:val="00C03215"/>
    <w:rsid w:val="00C03312"/>
    <w:rsid w:val="00C03345"/>
    <w:rsid w:val="00C03492"/>
    <w:rsid w:val="00C03494"/>
    <w:rsid w:val="00C0391F"/>
    <w:rsid w:val="00C04076"/>
    <w:rsid w:val="00C040CF"/>
    <w:rsid w:val="00C0457E"/>
    <w:rsid w:val="00C04C50"/>
    <w:rsid w:val="00C0567F"/>
    <w:rsid w:val="00C058FB"/>
    <w:rsid w:val="00C062F9"/>
    <w:rsid w:val="00C06939"/>
    <w:rsid w:val="00C0696C"/>
    <w:rsid w:val="00C06CB3"/>
    <w:rsid w:val="00C072B2"/>
    <w:rsid w:val="00C0746A"/>
    <w:rsid w:val="00C07993"/>
    <w:rsid w:val="00C109E1"/>
    <w:rsid w:val="00C10A29"/>
    <w:rsid w:val="00C10B61"/>
    <w:rsid w:val="00C10B6E"/>
    <w:rsid w:val="00C10F48"/>
    <w:rsid w:val="00C11466"/>
    <w:rsid w:val="00C11520"/>
    <w:rsid w:val="00C1246D"/>
    <w:rsid w:val="00C12AF5"/>
    <w:rsid w:val="00C12B82"/>
    <w:rsid w:val="00C12D7F"/>
    <w:rsid w:val="00C12E53"/>
    <w:rsid w:val="00C1308C"/>
    <w:rsid w:val="00C1314F"/>
    <w:rsid w:val="00C13558"/>
    <w:rsid w:val="00C136E3"/>
    <w:rsid w:val="00C138B8"/>
    <w:rsid w:val="00C13900"/>
    <w:rsid w:val="00C13B55"/>
    <w:rsid w:val="00C13D7B"/>
    <w:rsid w:val="00C1434C"/>
    <w:rsid w:val="00C144C0"/>
    <w:rsid w:val="00C14651"/>
    <w:rsid w:val="00C147DD"/>
    <w:rsid w:val="00C14C8A"/>
    <w:rsid w:val="00C14EAE"/>
    <w:rsid w:val="00C1563C"/>
    <w:rsid w:val="00C15782"/>
    <w:rsid w:val="00C15CBF"/>
    <w:rsid w:val="00C164FD"/>
    <w:rsid w:val="00C167BA"/>
    <w:rsid w:val="00C16E53"/>
    <w:rsid w:val="00C16FD0"/>
    <w:rsid w:val="00C170D5"/>
    <w:rsid w:val="00C170E9"/>
    <w:rsid w:val="00C17180"/>
    <w:rsid w:val="00C174B6"/>
    <w:rsid w:val="00C1750E"/>
    <w:rsid w:val="00C1790F"/>
    <w:rsid w:val="00C179E9"/>
    <w:rsid w:val="00C17A18"/>
    <w:rsid w:val="00C17C3F"/>
    <w:rsid w:val="00C17F70"/>
    <w:rsid w:val="00C2005C"/>
    <w:rsid w:val="00C202F7"/>
    <w:rsid w:val="00C20384"/>
    <w:rsid w:val="00C207E8"/>
    <w:rsid w:val="00C20F8C"/>
    <w:rsid w:val="00C210F7"/>
    <w:rsid w:val="00C21147"/>
    <w:rsid w:val="00C21302"/>
    <w:rsid w:val="00C216D5"/>
    <w:rsid w:val="00C21EE4"/>
    <w:rsid w:val="00C220D4"/>
    <w:rsid w:val="00C221C3"/>
    <w:rsid w:val="00C221E1"/>
    <w:rsid w:val="00C227E5"/>
    <w:rsid w:val="00C2287D"/>
    <w:rsid w:val="00C22995"/>
    <w:rsid w:val="00C22B65"/>
    <w:rsid w:val="00C22BFE"/>
    <w:rsid w:val="00C22D5B"/>
    <w:rsid w:val="00C22E04"/>
    <w:rsid w:val="00C236A8"/>
    <w:rsid w:val="00C23FE2"/>
    <w:rsid w:val="00C240D1"/>
    <w:rsid w:val="00C2458B"/>
    <w:rsid w:val="00C24F68"/>
    <w:rsid w:val="00C25291"/>
    <w:rsid w:val="00C254B2"/>
    <w:rsid w:val="00C256BA"/>
    <w:rsid w:val="00C257F4"/>
    <w:rsid w:val="00C25ACC"/>
    <w:rsid w:val="00C25C99"/>
    <w:rsid w:val="00C25D25"/>
    <w:rsid w:val="00C25E02"/>
    <w:rsid w:val="00C25E96"/>
    <w:rsid w:val="00C25FCF"/>
    <w:rsid w:val="00C26185"/>
    <w:rsid w:val="00C26360"/>
    <w:rsid w:val="00C263C3"/>
    <w:rsid w:val="00C26412"/>
    <w:rsid w:val="00C2666B"/>
    <w:rsid w:val="00C268C5"/>
    <w:rsid w:val="00C2698E"/>
    <w:rsid w:val="00C26B2F"/>
    <w:rsid w:val="00C27538"/>
    <w:rsid w:val="00C27B11"/>
    <w:rsid w:val="00C27B42"/>
    <w:rsid w:val="00C27E1B"/>
    <w:rsid w:val="00C27F8E"/>
    <w:rsid w:val="00C3014A"/>
    <w:rsid w:val="00C306FB"/>
    <w:rsid w:val="00C30978"/>
    <w:rsid w:val="00C310C1"/>
    <w:rsid w:val="00C313CE"/>
    <w:rsid w:val="00C31AF5"/>
    <w:rsid w:val="00C31DAB"/>
    <w:rsid w:val="00C32622"/>
    <w:rsid w:val="00C327FC"/>
    <w:rsid w:val="00C32CFF"/>
    <w:rsid w:val="00C32D8F"/>
    <w:rsid w:val="00C32E95"/>
    <w:rsid w:val="00C33149"/>
    <w:rsid w:val="00C33258"/>
    <w:rsid w:val="00C3357B"/>
    <w:rsid w:val="00C33FB7"/>
    <w:rsid w:val="00C34008"/>
    <w:rsid w:val="00C34621"/>
    <w:rsid w:val="00C3467C"/>
    <w:rsid w:val="00C347F6"/>
    <w:rsid w:val="00C34A73"/>
    <w:rsid w:val="00C34BC6"/>
    <w:rsid w:val="00C34D3A"/>
    <w:rsid w:val="00C34DDC"/>
    <w:rsid w:val="00C3567C"/>
    <w:rsid w:val="00C361C6"/>
    <w:rsid w:val="00C365C7"/>
    <w:rsid w:val="00C368CB"/>
    <w:rsid w:val="00C37336"/>
    <w:rsid w:val="00C37874"/>
    <w:rsid w:val="00C37DE4"/>
    <w:rsid w:val="00C37E51"/>
    <w:rsid w:val="00C40182"/>
    <w:rsid w:val="00C40689"/>
    <w:rsid w:val="00C409ED"/>
    <w:rsid w:val="00C40B4F"/>
    <w:rsid w:val="00C40EC2"/>
    <w:rsid w:val="00C41051"/>
    <w:rsid w:val="00C419B0"/>
    <w:rsid w:val="00C41CB5"/>
    <w:rsid w:val="00C41F24"/>
    <w:rsid w:val="00C41F35"/>
    <w:rsid w:val="00C42201"/>
    <w:rsid w:val="00C425B8"/>
    <w:rsid w:val="00C425D4"/>
    <w:rsid w:val="00C42EA3"/>
    <w:rsid w:val="00C4323F"/>
    <w:rsid w:val="00C435DB"/>
    <w:rsid w:val="00C43AEE"/>
    <w:rsid w:val="00C43DEB"/>
    <w:rsid w:val="00C44AA9"/>
    <w:rsid w:val="00C44B20"/>
    <w:rsid w:val="00C4508E"/>
    <w:rsid w:val="00C456A4"/>
    <w:rsid w:val="00C456E0"/>
    <w:rsid w:val="00C45BA3"/>
    <w:rsid w:val="00C45C9C"/>
    <w:rsid w:val="00C46107"/>
    <w:rsid w:val="00C461A6"/>
    <w:rsid w:val="00C461F9"/>
    <w:rsid w:val="00C463B1"/>
    <w:rsid w:val="00C46F75"/>
    <w:rsid w:val="00C47199"/>
    <w:rsid w:val="00C47A25"/>
    <w:rsid w:val="00C47C07"/>
    <w:rsid w:val="00C47CF3"/>
    <w:rsid w:val="00C47EDA"/>
    <w:rsid w:val="00C500CB"/>
    <w:rsid w:val="00C50570"/>
    <w:rsid w:val="00C50B92"/>
    <w:rsid w:val="00C50D69"/>
    <w:rsid w:val="00C50FC7"/>
    <w:rsid w:val="00C517C2"/>
    <w:rsid w:val="00C51AA6"/>
    <w:rsid w:val="00C51C4B"/>
    <w:rsid w:val="00C5275D"/>
    <w:rsid w:val="00C529FE"/>
    <w:rsid w:val="00C52D0A"/>
    <w:rsid w:val="00C52D0E"/>
    <w:rsid w:val="00C52D3B"/>
    <w:rsid w:val="00C52E5B"/>
    <w:rsid w:val="00C53304"/>
    <w:rsid w:val="00C53349"/>
    <w:rsid w:val="00C5366C"/>
    <w:rsid w:val="00C5389A"/>
    <w:rsid w:val="00C54042"/>
    <w:rsid w:val="00C54287"/>
    <w:rsid w:val="00C5435D"/>
    <w:rsid w:val="00C54407"/>
    <w:rsid w:val="00C547DF"/>
    <w:rsid w:val="00C54931"/>
    <w:rsid w:val="00C54AD4"/>
    <w:rsid w:val="00C54B32"/>
    <w:rsid w:val="00C54C0A"/>
    <w:rsid w:val="00C54F30"/>
    <w:rsid w:val="00C551C8"/>
    <w:rsid w:val="00C551FC"/>
    <w:rsid w:val="00C55863"/>
    <w:rsid w:val="00C558A9"/>
    <w:rsid w:val="00C55A75"/>
    <w:rsid w:val="00C55F15"/>
    <w:rsid w:val="00C56004"/>
    <w:rsid w:val="00C56064"/>
    <w:rsid w:val="00C563BA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511"/>
    <w:rsid w:val="00C6091B"/>
    <w:rsid w:val="00C60C28"/>
    <w:rsid w:val="00C611F0"/>
    <w:rsid w:val="00C614A2"/>
    <w:rsid w:val="00C617B3"/>
    <w:rsid w:val="00C6184F"/>
    <w:rsid w:val="00C618A1"/>
    <w:rsid w:val="00C61B84"/>
    <w:rsid w:val="00C61F81"/>
    <w:rsid w:val="00C624D2"/>
    <w:rsid w:val="00C62DA0"/>
    <w:rsid w:val="00C63146"/>
    <w:rsid w:val="00C633E0"/>
    <w:rsid w:val="00C634DA"/>
    <w:rsid w:val="00C64328"/>
    <w:rsid w:val="00C644DA"/>
    <w:rsid w:val="00C648E7"/>
    <w:rsid w:val="00C648EB"/>
    <w:rsid w:val="00C64900"/>
    <w:rsid w:val="00C64DFA"/>
    <w:rsid w:val="00C64F28"/>
    <w:rsid w:val="00C650FE"/>
    <w:rsid w:val="00C652BB"/>
    <w:rsid w:val="00C65500"/>
    <w:rsid w:val="00C6584E"/>
    <w:rsid w:val="00C658E2"/>
    <w:rsid w:val="00C6594A"/>
    <w:rsid w:val="00C65F36"/>
    <w:rsid w:val="00C66740"/>
    <w:rsid w:val="00C66C4B"/>
    <w:rsid w:val="00C66C8F"/>
    <w:rsid w:val="00C671BE"/>
    <w:rsid w:val="00C67424"/>
    <w:rsid w:val="00C6776A"/>
    <w:rsid w:val="00C67C78"/>
    <w:rsid w:val="00C67CE5"/>
    <w:rsid w:val="00C67FD1"/>
    <w:rsid w:val="00C67FFC"/>
    <w:rsid w:val="00C707C2"/>
    <w:rsid w:val="00C71040"/>
    <w:rsid w:val="00C71176"/>
    <w:rsid w:val="00C71487"/>
    <w:rsid w:val="00C715F8"/>
    <w:rsid w:val="00C71BE4"/>
    <w:rsid w:val="00C71EC8"/>
    <w:rsid w:val="00C7245A"/>
    <w:rsid w:val="00C72913"/>
    <w:rsid w:val="00C735F9"/>
    <w:rsid w:val="00C73888"/>
    <w:rsid w:val="00C73B22"/>
    <w:rsid w:val="00C73D0F"/>
    <w:rsid w:val="00C73DCC"/>
    <w:rsid w:val="00C740D6"/>
    <w:rsid w:val="00C7424D"/>
    <w:rsid w:val="00C74905"/>
    <w:rsid w:val="00C749E6"/>
    <w:rsid w:val="00C74D8D"/>
    <w:rsid w:val="00C750F1"/>
    <w:rsid w:val="00C7581A"/>
    <w:rsid w:val="00C75C94"/>
    <w:rsid w:val="00C75F11"/>
    <w:rsid w:val="00C75F50"/>
    <w:rsid w:val="00C75FF4"/>
    <w:rsid w:val="00C7617A"/>
    <w:rsid w:val="00C76507"/>
    <w:rsid w:val="00C7696A"/>
    <w:rsid w:val="00C76D78"/>
    <w:rsid w:val="00C76F65"/>
    <w:rsid w:val="00C77137"/>
    <w:rsid w:val="00C7715C"/>
    <w:rsid w:val="00C771FE"/>
    <w:rsid w:val="00C776DD"/>
    <w:rsid w:val="00C77980"/>
    <w:rsid w:val="00C77C04"/>
    <w:rsid w:val="00C77E25"/>
    <w:rsid w:val="00C800CE"/>
    <w:rsid w:val="00C8077E"/>
    <w:rsid w:val="00C80806"/>
    <w:rsid w:val="00C80B29"/>
    <w:rsid w:val="00C80C1C"/>
    <w:rsid w:val="00C80FDF"/>
    <w:rsid w:val="00C8182B"/>
    <w:rsid w:val="00C81958"/>
    <w:rsid w:val="00C81C9C"/>
    <w:rsid w:val="00C82270"/>
    <w:rsid w:val="00C822AC"/>
    <w:rsid w:val="00C829C0"/>
    <w:rsid w:val="00C82AC3"/>
    <w:rsid w:val="00C82FA3"/>
    <w:rsid w:val="00C83212"/>
    <w:rsid w:val="00C839C5"/>
    <w:rsid w:val="00C83E0A"/>
    <w:rsid w:val="00C83EC3"/>
    <w:rsid w:val="00C83FDD"/>
    <w:rsid w:val="00C8425B"/>
    <w:rsid w:val="00C84C87"/>
    <w:rsid w:val="00C84D19"/>
    <w:rsid w:val="00C85250"/>
    <w:rsid w:val="00C853B5"/>
    <w:rsid w:val="00C85B18"/>
    <w:rsid w:val="00C85EDF"/>
    <w:rsid w:val="00C85F1D"/>
    <w:rsid w:val="00C8694A"/>
    <w:rsid w:val="00C86EC1"/>
    <w:rsid w:val="00C87141"/>
    <w:rsid w:val="00C8737C"/>
    <w:rsid w:val="00C8785D"/>
    <w:rsid w:val="00C87899"/>
    <w:rsid w:val="00C87A39"/>
    <w:rsid w:val="00C87A99"/>
    <w:rsid w:val="00C87AB3"/>
    <w:rsid w:val="00C87D61"/>
    <w:rsid w:val="00C9064B"/>
    <w:rsid w:val="00C90AB5"/>
    <w:rsid w:val="00C90B9E"/>
    <w:rsid w:val="00C90E34"/>
    <w:rsid w:val="00C9102F"/>
    <w:rsid w:val="00C915FF"/>
    <w:rsid w:val="00C916A1"/>
    <w:rsid w:val="00C91D65"/>
    <w:rsid w:val="00C921B0"/>
    <w:rsid w:val="00C92604"/>
    <w:rsid w:val="00C9267C"/>
    <w:rsid w:val="00C92CCE"/>
    <w:rsid w:val="00C92FFD"/>
    <w:rsid w:val="00C9311C"/>
    <w:rsid w:val="00C932A4"/>
    <w:rsid w:val="00C93DB4"/>
    <w:rsid w:val="00C942D3"/>
    <w:rsid w:val="00C94645"/>
    <w:rsid w:val="00C94CAE"/>
    <w:rsid w:val="00C94E64"/>
    <w:rsid w:val="00C954E8"/>
    <w:rsid w:val="00C95875"/>
    <w:rsid w:val="00C95CF7"/>
    <w:rsid w:val="00C95FA5"/>
    <w:rsid w:val="00C9690B"/>
    <w:rsid w:val="00C96BB6"/>
    <w:rsid w:val="00C971AB"/>
    <w:rsid w:val="00C974F3"/>
    <w:rsid w:val="00C97B39"/>
    <w:rsid w:val="00CA01BD"/>
    <w:rsid w:val="00CA020D"/>
    <w:rsid w:val="00CA0253"/>
    <w:rsid w:val="00CA0294"/>
    <w:rsid w:val="00CA071B"/>
    <w:rsid w:val="00CA07E8"/>
    <w:rsid w:val="00CA0CE1"/>
    <w:rsid w:val="00CA13B5"/>
    <w:rsid w:val="00CA13D3"/>
    <w:rsid w:val="00CA2221"/>
    <w:rsid w:val="00CA292D"/>
    <w:rsid w:val="00CA293F"/>
    <w:rsid w:val="00CA2A6F"/>
    <w:rsid w:val="00CA2DD8"/>
    <w:rsid w:val="00CA32BD"/>
    <w:rsid w:val="00CA346A"/>
    <w:rsid w:val="00CA34FA"/>
    <w:rsid w:val="00CA3789"/>
    <w:rsid w:val="00CA38BA"/>
    <w:rsid w:val="00CA3C76"/>
    <w:rsid w:val="00CA420E"/>
    <w:rsid w:val="00CA4468"/>
    <w:rsid w:val="00CA46A5"/>
    <w:rsid w:val="00CA47ED"/>
    <w:rsid w:val="00CA492F"/>
    <w:rsid w:val="00CA4A2C"/>
    <w:rsid w:val="00CA4FB4"/>
    <w:rsid w:val="00CA54E0"/>
    <w:rsid w:val="00CA566F"/>
    <w:rsid w:val="00CA56C7"/>
    <w:rsid w:val="00CA660F"/>
    <w:rsid w:val="00CA7369"/>
    <w:rsid w:val="00CA73B8"/>
    <w:rsid w:val="00CA7527"/>
    <w:rsid w:val="00CA76B1"/>
    <w:rsid w:val="00CA7AFC"/>
    <w:rsid w:val="00CA7B2B"/>
    <w:rsid w:val="00CA7D4B"/>
    <w:rsid w:val="00CA7EBA"/>
    <w:rsid w:val="00CA7F5B"/>
    <w:rsid w:val="00CB037C"/>
    <w:rsid w:val="00CB055D"/>
    <w:rsid w:val="00CB0C1F"/>
    <w:rsid w:val="00CB0D76"/>
    <w:rsid w:val="00CB0FF7"/>
    <w:rsid w:val="00CB133E"/>
    <w:rsid w:val="00CB1719"/>
    <w:rsid w:val="00CB1991"/>
    <w:rsid w:val="00CB1D5A"/>
    <w:rsid w:val="00CB1E5C"/>
    <w:rsid w:val="00CB2653"/>
    <w:rsid w:val="00CB27DD"/>
    <w:rsid w:val="00CB287D"/>
    <w:rsid w:val="00CB2D16"/>
    <w:rsid w:val="00CB2D55"/>
    <w:rsid w:val="00CB301A"/>
    <w:rsid w:val="00CB38A0"/>
    <w:rsid w:val="00CB3957"/>
    <w:rsid w:val="00CB3A0F"/>
    <w:rsid w:val="00CB3C29"/>
    <w:rsid w:val="00CB3CD5"/>
    <w:rsid w:val="00CB4607"/>
    <w:rsid w:val="00CB48B2"/>
    <w:rsid w:val="00CB49FE"/>
    <w:rsid w:val="00CB4B85"/>
    <w:rsid w:val="00CB5040"/>
    <w:rsid w:val="00CB50BB"/>
    <w:rsid w:val="00CB5153"/>
    <w:rsid w:val="00CB51A6"/>
    <w:rsid w:val="00CB57FA"/>
    <w:rsid w:val="00CB5C52"/>
    <w:rsid w:val="00CB5CCE"/>
    <w:rsid w:val="00CB66E0"/>
    <w:rsid w:val="00CB6AEB"/>
    <w:rsid w:val="00CB6B98"/>
    <w:rsid w:val="00CB7043"/>
    <w:rsid w:val="00CB76A5"/>
    <w:rsid w:val="00CB7769"/>
    <w:rsid w:val="00CB7793"/>
    <w:rsid w:val="00CB7A7C"/>
    <w:rsid w:val="00CB7ADF"/>
    <w:rsid w:val="00CB7C71"/>
    <w:rsid w:val="00CC0008"/>
    <w:rsid w:val="00CC0431"/>
    <w:rsid w:val="00CC08E7"/>
    <w:rsid w:val="00CC0AFB"/>
    <w:rsid w:val="00CC0EC7"/>
    <w:rsid w:val="00CC11AE"/>
    <w:rsid w:val="00CC143E"/>
    <w:rsid w:val="00CC1456"/>
    <w:rsid w:val="00CC1740"/>
    <w:rsid w:val="00CC1F81"/>
    <w:rsid w:val="00CC1F9C"/>
    <w:rsid w:val="00CC1FD7"/>
    <w:rsid w:val="00CC2114"/>
    <w:rsid w:val="00CC2409"/>
    <w:rsid w:val="00CC25D7"/>
    <w:rsid w:val="00CC294A"/>
    <w:rsid w:val="00CC2E2C"/>
    <w:rsid w:val="00CC30BD"/>
    <w:rsid w:val="00CC31BA"/>
    <w:rsid w:val="00CC37FD"/>
    <w:rsid w:val="00CC3E3D"/>
    <w:rsid w:val="00CC40B5"/>
    <w:rsid w:val="00CC417F"/>
    <w:rsid w:val="00CC463D"/>
    <w:rsid w:val="00CC4C06"/>
    <w:rsid w:val="00CC4C1A"/>
    <w:rsid w:val="00CC4D42"/>
    <w:rsid w:val="00CC4D5D"/>
    <w:rsid w:val="00CC509E"/>
    <w:rsid w:val="00CC534A"/>
    <w:rsid w:val="00CC591D"/>
    <w:rsid w:val="00CC5A22"/>
    <w:rsid w:val="00CC5B88"/>
    <w:rsid w:val="00CC5F3C"/>
    <w:rsid w:val="00CC6065"/>
    <w:rsid w:val="00CC659B"/>
    <w:rsid w:val="00CC6C34"/>
    <w:rsid w:val="00CC6E5D"/>
    <w:rsid w:val="00CC7766"/>
    <w:rsid w:val="00CC7970"/>
    <w:rsid w:val="00CC7992"/>
    <w:rsid w:val="00CC7A17"/>
    <w:rsid w:val="00CD0311"/>
    <w:rsid w:val="00CD04A7"/>
    <w:rsid w:val="00CD05E5"/>
    <w:rsid w:val="00CD0B8C"/>
    <w:rsid w:val="00CD0D6E"/>
    <w:rsid w:val="00CD0E2F"/>
    <w:rsid w:val="00CD1028"/>
    <w:rsid w:val="00CD12A2"/>
    <w:rsid w:val="00CD1326"/>
    <w:rsid w:val="00CD1700"/>
    <w:rsid w:val="00CD1D4F"/>
    <w:rsid w:val="00CD1F94"/>
    <w:rsid w:val="00CD22A6"/>
    <w:rsid w:val="00CD2819"/>
    <w:rsid w:val="00CD2A2F"/>
    <w:rsid w:val="00CD2B12"/>
    <w:rsid w:val="00CD2FDD"/>
    <w:rsid w:val="00CD3328"/>
    <w:rsid w:val="00CD3A06"/>
    <w:rsid w:val="00CD3B8C"/>
    <w:rsid w:val="00CD3F4E"/>
    <w:rsid w:val="00CD4047"/>
    <w:rsid w:val="00CD429F"/>
    <w:rsid w:val="00CD4320"/>
    <w:rsid w:val="00CD450F"/>
    <w:rsid w:val="00CD4A1B"/>
    <w:rsid w:val="00CD4B1D"/>
    <w:rsid w:val="00CD4F06"/>
    <w:rsid w:val="00CD544C"/>
    <w:rsid w:val="00CD54BC"/>
    <w:rsid w:val="00CD60B7"/>
    <w:rsid w:val="00CD6252"/>
    <w:rsid w:val="00CD67C7"/>
    <w:rsid w:val="00CD6A3A"/>
    <w:rsid w:val="00CD6C29"/>
    <w:rsid w:val="00CD6E80"/>
    <w:rsid w:val="00CD7068"/>
    <w:rsid w:val="00CD74F7"/>
    <w:rsid w:val="00CD7812"/>
    <w:rsid w:val="00CD7814"/>
    <w:rsid w:val="00CD79E1"/>
    <w:rsid w:val="00CD7D28"/>
    <w:rsid w:val="00CD7D5D"/>
    <w:rsid w:val="00CE00D6"/>
    <w:rsid w:val="00CE0A9E"/>
    <w:rsid w:val="00CE0B1F"/>
    <w:rsid w:val="00CE0C34"/>
    <w:rsid w:val="00CE0C9F"/>
    <w:rsid w:val="00CE0CD1"/>
    <w:rsid w:val="00CE10C6"/>
    <w:rsid w:val="00CE16CD"/>
    <w:rsid w:val="00CE1920"/>
    <w:rsid w:val="00CE1C7A"/>
    <w:rsid w:val="00CE1E0A"/>
    <w:rsid w:val="00CE2302"/>
    <w:rsid w:val="00CE2699"/>
    <w:rsid w:val="00CE2CF9"/>
    <w:rsid w:val="00CE33C6"/>
    <w:rsid w:val="00CE3567"/>
    <w:rsid w:val="00CE3850"/>
    <w:rsid w:val="00CE3996"/>
    <w:rsid w:val="00CE3CA5"/>
    <w:rsid w:val="00CE3D92"/>
    <w:rsid w:val="00CE403D"/>
    <w:rsid w:val="00CE4A2B"/>
    <w:rsid w:val="00CE4A88"/>
    <w:rsid w:val="00CE4ABD"/>
    <w:rsid w:val="00CE4C3F"/>
    <w:rsid w:val="00CE4DE7"/>
    <w:rsid w:val="00CE5284"/>
    <w:rsid w:val="00CE569D"/>
    <w:rsid w:val="00CE5B02"/>
    <w:rsid w:val="00CE635C"/>
    <w:rsid w:val="00CE65B0"/>
    <w:rsid w:val="00CE7962"/>
    <w:rsid w:val="00CE7AF0"/>
    <w:rsid w:val="00CE7B6A"/>
    <w:rsid w:val="00CE7E72"/>
    <w:rsid w:val="00CE7F63"/>
    <w:rsid w:val="00CF05B9"/>
    <w:rsid w:val="00CF062A"/>
    <w:rsid w:val="00CF10FF"/>
    <w:rsid w:val="00CF118A"/>
    <w:rsid w:val="00CF1203"/>
    <w:rsid w:val="00CF15BB"/>
    <w:rsid w:val="00CF1686"/>
    <w:rsid w:val="00CF1941"/>
    <w:rsid w:val="00CF1C43"/>
    <w:rsid w:val="00CF1E02"/>
    <w:rsid w:val="00CF1FA7"/>
    <w:rsid w:val="00CF20B6"/>
    <w:rsid w:val="00CF20CA"/>
    <w:rsid w:val="00CF20DC"/>
    <w:rsid w:val="00CF266B"/>
    <w:rsid w:val="00CF2730"/>
    <w:rsid w:val="00CF2863"/>
    <w:rsid w:val="00CF2981"/>
    <w:rsid w:val="00CF2A87"/>
    <w:rsid w:val="00CF364B"/>
    <w:rsid w:val="00CF3C7D"/>
    <w:rsid w:val="00CF406B"/>
    <w:rsid w:val="00CF42EC"/>
    <w:rsid w:val="00CF4429"/>
    <w:rsid w:val="00CF4652"/>
    <w:rsid w:val="00CF46C2"/>
    <w:rsid w:val="00CF4719"/>
    <w:rsid w:val="00CF486E"/>
    <w:rsid w:val="00CF48EC"/>
    <w:rsid w:val="00CF4A36"/>
    <w:rsid w:val="00CF56CA"/>
    <w:rsid w:val="00CF56F9"/>
    <w:rsid w:val="00CF5725"/>
    <w:rsid w:val="00CF58AD"/>
    <w:rsid w:val="00CF5A36"/>
    <w:rsid w:val="00CF5CA7"/>
    <w:rsid w:val="00CF5F80"/>
    <w:rsid w:val="00CF6472"/>
    <w:rsid w:val="00CF6474"/>
    <w:rsid w:val="00CF6650"/>
    <w:rsid w:val="00CF6870"/>
    <w:rsid w:val="00CF7551"/>
    <w:rsid w:val="00CF797A"/>
    <w:rsid w:val="00CF7E79"/>
    <w:rsid w:val="00D003DC"/>
    <w:rsid w:val="00D005F8"/>
    <w:rsid w:val="00D00DB6"/>
    <w:rsid w:val="00D00F8B"/>
    <w:rsid w:val="00D0123F"/>
    <w:rsid w:val="00D0133C"/>
    <w:rsid w:val="00D01AE2"/>
    <w:rsid w:val="00D01FBE"/>
    <w:rsid w:val="00D01FF4"/>
    <w:rsid w:val="00D0242E"/>
    <w:rsid w:val="00D02998"/>
    <w:rsid w:val="00D02AFD"/>
    <w:rsid w:val="00D02B82"/>
    <w:rsid w:val="00D02E7C"/>
    <w:rsid w:val="00D03582"/>
    <w:rsid w:val="00D037CD"/>
    <w:rsid w:val="00D037D7"/>
    <w:rsid w:val="00D03A54"/>
    <w:rsid w:val="00D0401D"/>
    <w:rsid w:val="00D04043"/>
    <w:rsid w:val="00D040B5"/>
    <w:rsid w:val="00D04B4A"/>
    <w:rsid w:val="00D04BA3"/>
    <w:rsid w:val="00D04DB0"/>
    <w:rsid w:val="00D05209"/>
    <w:rsid w:val="00D05730"/>
    <w:rsid w:val="00D05B42"/>
    <w:rsid w:val="00D05CA9"/>
    <w:rsid w:val="00D05EC7"/>
    <w:rsid w:val="00D060A0"/>
    <w:rsid w:val="00D0619F"/>
    <w:rsid w:val="00D063F7"/>
    <w:rsid w:val="00D06560"/>
    <w:rsid w:val="00D06636"/>
    <w:rsid w:val="00D066CA"/>
    <w:rsid w:val="00D06776"/>
    <w:rsid w:val="00D07130"/>
    <w:rsid w:val="00D076EA"/>
    <w:rsid w:val="00D0792A"/>
    <w:rsid w:val="00D079D3"/>
    <w:rsid w:val="00D07AA2"/>
    <w:rsid w:val="00D10242"/>
    <w:rsid w:val="00D10AAF"/>
    <w:rsid w:val="00D10DF4"/>
    <w:rsid w:val="00D10F1C"/>
    <w:rsid w:val="00D10FEC"/>
    <w:rsid w:val="00D112A3"/>
    <w:rsid w:val="00D1140F"/>
    <w:rsid w:val="00D118AC"/>
    <w:rsid w:val="00D11C6F"/>
    <w:rsid w:val="00D1225A"/>
    <w:rsid w:val="00D12338"/>
    <w:rsid w:val="00D125DA"/>
    <w:rsid w:val="00D1276C"/>
    <w:rsid w:val="00D12F92"/>
    <w:rsid w:val="00D1379B"/>
    <w:rsid w:val="00D1383E"/>
    <w:rsid w:val="00D143FF"/>
    <w:rsid w:val="00D14945"/>
    <w:rsid w:val="00D14A1C"/>
    <w:rsid w:val="00D14C02"/>
    <w:rsid w:val="00D14D78"/>
    <w:rsid w:val="00D1572D"/>
    <w:rsid w:val="00D1577D"/>
    <w:rsid w:val="00D159E5"/>
    <w:rsid w:val="00D15B96"/>
    <w:rsid w:val="00D16210"/>
    <w:rsid w:val="00D1645F"/>
    <w:rsid w:val="00D1648C"/>
    <w:rsid w:val="00D164FD"/>
    <w:rsid w:val="00D165C4"/>
    <w:rsid w:val="00D16E81"/>
    <w:rsid w:val="00D16F17"/>
    <w:rsid w:val="00D20014"/>
    <w:rsid w:val="00D2009C"/>
    <w:rsid w:val="00D20174"/>
    <w:rsid w:val="00D203D4"/>
    <w:rsid w:val="00D205B9"/>
    <w:rsid w:val="00D21388"/>
    <w:rsid w:val="00D21452"/>
    <w:rsid w:val="00D214E8"/>
    <w:rsid w:val="00D217A9"/>
    <w:rsid w:val="00D21CE9"/>
    <w:rsid w:val="00D22257"/>
    <w:rsid w:val="00D22412"/>
    <w:rsid w:val="00D22758"/>
    <w:rsid w:val="00D228D8"/>
    <w:rsid w:val="00D22973"/>
    <w:rsid w:val="00D22CB2"/>
    <w:rsid w:val="00D2325B"/>
    <w:rsid w:val="00D2345D"/>
    <w:rsid w:val="00D23884"/>
    <w:rsid w:val="00D23B36"/>
    <w:rsid w:val="00D23CB6"/>
    <w:rsid w:val="00D23E1D"/>
    <w:rsid w:val="00D23FA0"/>
    <w:rsid w:val="00D245BE"/>
    <w:rsid w:val="00D24644"/>
    <w:rsid w:val="00D24752"/>
    <w:rsid w:val="00D2478A"/>
    <w:rsid w:val="00D24B22"/>
    <w:rsid w:val="00D259F5"/>
    <w:rsid w:val="00D25E6E"/>
    <w:rsid w:val="00D26236"/>
    <w:rsid w:val="00D26302"/>
    <w:rsid w:val="00D2647D"/>
    <w:rsid w:val="00D266B7"/>
    <w:rsid w:val="00D269FA"/>
    <w:rsid w:val="00D26B38"/>
    <w:rsid w:val="00D26EA6"/>
    <w:rsid w:val="00D27269"/>
    <w:rsid w:val="00D27FBC"/>
    <w:rsid w:val="00D3020B"/>
    <w:rsid w:val="00D302E9"/>
    <w:rsid w:val="00D3067E"/>
    <w:rsid w:val="00D30C68"/>
    <w:rsid w:val="00D31116"/>
    <w:rsid w:val="00D3175F"/>
    <w:rsid w:val="00D31793"/>
    <w:rsid w:val="00D317F6"/>
    <w:rsid w:val="00D3182B"/>
    <w:rsid w:val="00D31BD4"/>
    <w:rsid w:val="00D31C76"/>
    <w:rsid w:val="00D32134"/>
    <w:rsid w:val="00D321FD"/>
    <w:rsid w:val="00D32625"/>
    <w:rsid w:val="00D32B6A"/>
    <w:rsid w:val="00D32C6E"/>
    <w:rsid w:val="00D33346"/>
    <w:rsid w:val="00D33615"/>
    <w:rsid w:val="00D33EA7"/>
    <w:rsid w:val="00D33F45"/>
    <w:rsid w:val="00D340D3"/>
    <w:rsid w:val="00D3448E"/>
    <w:rsid w:val="00D346F6"/>
    <w:rsid w:val="00D349F2"/>
    <w:rsid w:val="00D356CB"/>
    <w:rsid w:val="00D35C19"/>
    <w:rsid w:val="00D35E7B"/>
    <w:rsid w:val="00D36295"/>
    <w:rsid w:val="00D36439"/>
    <w:rsid w:val="00D36CD0"/>
    <w:rsid w:val="00D400F3"/>
    <w:rsid w:val="00D40273"/>
    <w:rsid w:val="00D40D6B"/>
    <w:rsid w:val="00D40FE2"/>
    <w:rsid w:val="00D412B3"/>
    <w:rsid w:val="00D4150F"/>
    <w:rsid w:val="00D41D3D"/>
    <w:rsid w:val="00D41EFE"/>
    <w:rsid w:val="00D4212E"/>
    <w:rsid w:val="00D421B0"/>
    <w:rsid w:val="00D421BB"/>
    <w:rsid w:val="00D42836"/>
    <w:rsid w:val="00D42CFE"/>
    <w:rsid w:val="00D42D37"/>
    <w:rsid w:val="00D443C4"/>
    <w:rsid w:val="00D44E5A"/>
    <w:rsid w:val="00D451AD"/>
    <w:rsid w:val="00D451D4"/>
    <w:rsid w:val="00D456E7"/>
    <w:rsid w:val="00D4576D"/>
    <w:rsid w:val="00D45B3B"/>
    <w:rsid w:val="00D4605D"/>
    <w:rsid w:val="00D4620F"/>
    <w:rsid w:val="00D462D4"/>
    <w:rsid w:val="00D4652E"/>
    <w:rsid w:val="00D465B4"/>
    <w:rsid w:val="00D467A6"/>
    <w:rsid w:val="00D46959"/>
    <w:rsid w:val="00D46B19"/>
    <w:rsid w:val="00D46CB9"/>
    <w:rsid w:val="00D46D90"/>
    <w:rsid w:val="00D46E19"/>
    <w:rsid w:val="00D4747D"/>
    <w:rsid w:val="00D4757B"/>
    <w:rsid w:val="00D47592"/>
    <w:rsid w:val="00D4782D"/>
    <w:rsid w:val="00D47A43"/>
    <w:rsid w:val="00D47CA9"/>
    <w:rsid w:val="00D50314"/>
    <w:rsid w:val="00D50432"/>
    <w:rsid w:val="00D504E2"/>
    <w:rsid w:val="00D50775"/>
    <w:rsid w:val="00D50904"/>
    <w:rsid w:val="00D51113"/>
    <w:rsid w:val="00D51C3D"/>
    <w:rsid w:val="00D51D4B"/>
    <w:rsid w:val="00D52606"/>
    <w:rsid w:val="00D52692"/>
    <w:rsid w:val="00D52711"/>
    <w:rsid w:val="00D527E9"/>
    <w:rsid w:val="00D528E5"/>
    <w:rsid w:val="00D52CD5"/>
    <w:rsid w:val="00D52CE1"/>
    <w:rsid w:val="00D53787"/>
    <w:rsid w:val="00D53CB7"/>
    <w:rsid w:val="00D5404E"/>
    <w:rsid w:val="00D5404F"/>
    <w:rsid w:val="00D543E1"/>
    <w:rsid w:val="00D55716"/>
    <w:rsid w:val="00D55946"/>
    <w:rsid w:val="00D559FB"/>
    <w:rsid w:val="00D5604D"/>
    <w:rsid w:val="00D5616F"/>
    <w:rsid w:val="00D5630A"/>
    <w:rsid w:val="00D56371"/>
    <w:rsid w:val="00D566C6"/>
    <w:rsid w:val="00D5692F"/>
    <w:rsid w:val="00D569EE"/>
    <w:rsid w:val="00D57A1F"/>
    <w:rsid w:val="00D57C78"/>
    <w:rsid w:val="00D6004F"/>
    <w:rsid w:val="00D602BE"/>
    <w:rsid w:val="00D60754"/>
    <w:rsid w:val="00D60B79"/>
    <w:rsid w:val="00D61291"/>
    <w:rsid w:val="00D6142D"/>
    <w:rsid w:val="00D61967"/>
    <w:rsid w:val="00D620C2"/>
    <w:rsid w:val="00D625F0"/>
    <w:rsid w:val="00D6270E"/>
    <w:rsid w:val="00D62747"/>
    <w:rsid w:val="00D62A7B"/>
    <w:rsid w:val="00D62C59"/>
    <w:rsid w:val="00D6380E"/>
    <w:rsid w:val="00D6385E"/>
    <w:rsid w:val="00D639AE"/>
    <w:rsid w:val="00D63A12"/>
    <w:rsid w:val="00D63E42"/>
    <w:rsid w:val="00D63F77"/>
    <w:rsid w:val="00D640A0"/>
    <w:rsid w:val="00D646FD"/>
    <w:rsid w:val="00D648C5"/>
    <w:rsid w:val="00D648FB"/>
    <w:rsid w:val="00D64EB9"/>
    <w:rsid w:val="00D64FDD"/>
    <w:rsid w:val="00D65230"/>
    <w:rsid w:val="00D652F0"/>
    <w:rsid w:val="00D653CC"/>
    <w:rsid w:val="00D6540B"/>
    <w:rsid w:val="00D65A01"/>
    <w:rsid w:val="00D65D1B"/>
    <w:rsid w:val="00D65F9E"/>
    <w:rsid w:val="00D66DEB"/>
    <w:rsid w:val="00D66E92"/>
    <w:rsid w:val="00D6707B"/>
    <w:rsid w:val="00D672FE"/>
    <w:rsid w:val="00D675BD"/>
    <w:rsid w:val="00D67634"/>
    <w:rsid w:val="00D6768F"/>
    <w:rsid w:val="00D7030F"/>
    <w:rsid w:val="00D70506"/>
    <w:rsid w:val="00D7051A"/>
    <w:rsid w:val="00D705B6"/>
    <w:rsid w:val="00D70789"/>
    <w:rsid w:val="00D70D07"/>
    <w:rsid w:val="00D712AC"/>
    <w:rsid w:val="00D716A7"/>
    <w:rsid w:val="00D71892"/>
    <w:rsid w:val="00D7203F"/>
    <w:rsid w:val="00D7225D"/>
    <w:rsid w:val="00D72433"/>
    <w:rsid w:val="00D72744"/>
    <w:rsid w:val="00D72802"/>
    <w:rsid w:val="00D7294F"/>
    <w:rsid w:val="00D72A4B"/>
    <w:rsid w:val="00D731B7"/>
    <w:rsid w:val="00D7350B"/>
    <w:rsid w:val="00D73517"/>
    <w:rsid w:val="00D736D7"/>
    <w:rsid w:val="00D73CCE"/>
    <w:rsid w:val="00D73D52"/>
    <w:rsid w:val="00D74212"/>
    <w:rsid w:val="00D747B3"/>
    <w:rsid w:val="00D749EB"/>
    <w:rsid w:val="00D74A52"/>
    <w:rsid w:val="00D74F71"/>
    <w:rsid w:val="00D7511C"/>
    <w:rsid w:val="00D751EE"/>
    <w:rsid w:val="00D755D0"/>
    <w:rsid w:val="00D75699"/>
    <w:rsid w:val="00D76062"/>
    <w:rsid w:val="00D77077"/>
    <w:rsid w:val="00D771F5"/>
    <w:rsid w:val="00D77536"/>
    <w:rsid w:val="00D7756C"/>
    <w:rsid w:val="00D777D8"/>
    <w:rsid w:val="00D77C35"/>
    <w:rsid w:val="00D77F84"/>
    <w:rsid w:val="00D802A4"/>
    <w:rsid w:val="00D80319"/>
    <w:rsid w:val="00D80563"/>
    <w:rsid w:val="00D808D1"/>
    <w:rsid w:val="00D808E4"/>
    <w:rsid w:val="00D80FA1"/>
    <w:rsid w:val="00D81200"/>
    <w:rsid w:val="00D813D9"/>
    <w:rsid w:val="00D813EC"/>
    <w:rsid w:val="00D814CE"/>
    <w:rsid w:val="00D814DA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AF1"/>
    <w:rsid w:val="00D8572F"/>
    <w:rsid w:val="00D858BA"/>
    <w:rsid w:val="00D85CA4"/>
    <w:rsid w:val="00D8601F"/>
    <w:rsid w:val="00D86639"/>
    <w:rsid w:val="00D86656"/>
    <w:rsid w:val="00D86969"/>
    <w:rsid w:val="00D86A79"/>
    <w:rsid w:val="00D86A84"/>
    <w:rsid w:val="00D86B21"/>
    <w:rsid w:val="00D86E34"/>
    <w:rsid w:val="00D86EE7"/>
    <w:rsid w:val="00D87177"/>
    <w:rsid w:val="00D874C2"/>
    <w:rsid w:val="00D87838"/>
    <w:rsid w:val="00D878EC"/>
    <w:rsid w:val="00D8799F"/>
    <w:rsid w:val="00D87DAC"/>
    <w:rsid w:val="00D87FE3"/>
    <w:rsid w:val="00D90055"/>
    <w:rsid w:val="00D90663"/>
    <w:rsid w:val="00D90ECA"/>
    <w:rsid w:val="00D91214"/>
    <w:rsid w:val="00D9220A"/>
    <w:rsid w:val="00D9267F"/>
    <w:rsid w:val="00D92C4E"/>
    <w:rsid w:val="00D9312F"/>
    <w:rsid w:val="00D931D4"/>
    <w:rsid w:val="00D93B19"/>
    <w:rsid w:val="00D93F16"/>
    <w:rsid w:val="00D93F2B"/>
    <w:rsid w:val="00D94BA3"/>
    <w:rsid w:val="00D94EA1"/>
    <w:rsid w:val="00D94F5A"/>
    <w:rsid w:val="00D94FA3"/>
    <w:rsid w:val="00D95005"/>
    <w:rsid w:val="00D95103"/>
    <w:rsid w:val="00D954D2"/>
    <w:rsid w:val="00D95752"/>
    <w:rsid w:val="00D95A0A"/>
    <w:rsid w:val="00D95B65"/>
    <w:rsid w:val="00D95E16"/>
    <w:rsid w:val="00D966C2"/>
    <w:rsid w:val="00D9689E"/>
    <w:rsid w:val="00D96916"/>
    <w:rsid w:val="00D96AE8"/>
    <w:rsid w:val="00D96BB8"/>
    <w:rsid w:val="00D97512"/>
    <w:rsid w:val="00D97A69"/>
    <w:rsid w:val="00D97D34"/>
    <w:rsid w:val="00DA000B"/>
    <w:rsid w:val="00DA01D6"/>
    <w:rsid w:val="00DA060F"/>
    <w:rsid w:val="00DA0900"/>
    <w:rsid w:val="00DA0B74"/>
    <w:rsid w:val="00DA0B7D"/>
    <w:rsid w:val="00DA0BB5"/>
    <w:rsid w:val="00DA120B"/>
    <w:rsid w:val="00DA132B"/>
    <w:rsid w:val="00DA134B"/>
    <w:rsid w:val="00DA1929"/>
    <w:rsid w:val="00DA1D42"/>
    <w:rsid w:val="00DA1D59"/>
    <w:rsid w:val="00DA1ECD"/>
    <w:rsid w:val="00DA1F9A"/>
    <w:rsid w:val="00DA28B2"/>
    <w:rsid w:val="00DA29E8"/>
    <w:rsid w:val="00DA2B0D"/>
    <w:rsid w:val="00DA2B7D"/>
    <w:rsid w:val="00DA322E"/>
    <w:rsid w:val="00DA338A"/>
    <w:rsid w:val="00DA33DA"/>
    <w:rsid w:val="00DA3711"/>
    <w:rsid w:val="00DA390F"/>
    <w:rsid w:val="00DA4001"/>
    <w:rsid w:val="00DA48C1"/>
    <w:rsid w:val="00DA4BA7"/>
    <w:rsid w:val="00DA4C0E"/>
    <w:rsid w:val="00DA5668"/>
    <w:rsid w:val="00DA5C32"/>
    <w:rsid w:val="00DA5C7A"/>
    <w:rsid w:val="00DA5DD9"/>
    <w:rsid w:val="00DA6020"/>
    <w:rsid w:val="00DA63DC"/>
    <w:rsid w:val="00DA670B"/>
    <w:rsid w:val="00DA6903"/>
    <w:rsid w:val="00DA6A25"/>
    <w:rsid w:val="00DA6A42"/>
    <w:rsid w:val="00DA6A53"/>
    <w:rsid w:val="00DA6B57"/>
    <w:rsid w:val="00DA6C3D"/>
    <w:rsid w:val="00DA71C6"/>
    <w:rsid w:val="00DA7210"/>
    <w:rsid w:val="00DA734F"/>
    <w:rsid w:val="00DA737A"/>
    <w:rsid w:val="00DA78AA"/>
    <w:rsid w:val="00DA78FA"/>
    <w:rsid w:val="00DA7C0E"/>
    <w:rsid w:val="00DA7E28"/>
    <w:rsid w:val="00DA7FE8"/>
    <w:rsid w:val="00DB0220"/>
    <w:rsid w:val="00DB08E2"/>
    <w:rsid w:val="00DB094D"/>
    <w:rsid w:val="00DB0C4A"/>
    <w:rsid w:val="00DB0D28"/>
    <w:rsid w:val="00DB0D56"/>
    <w:rsid w:val="00DB0DD9"/>
    <w:rsid w:val="00DB114E"/>
    <w:rsid w:val="00DB12BC"/>
    <w:rsid w:val="00DB1378"/>
    <w:rsid w:val="00DB1551"/>
    <w:rsid w:val="00DB1833"/>
    <w:rsid w:val="00DB22F5"/>
    <w:rsid w:val="00DB2390"/>
    <w:rsid w:val="00DB24FD"/>
    <w:rsid w:val="00DB26CA"/>
    <w:rsid w:val="00DB294F"/>
    <w:rsid w:val="00DB2B17"/>
    <w:rsid w:val="00DB2E03"/>
    <w:rsid w:val="00DB2EE1"/>
    <w:rsid w:val="00DB2F27"/>
    <w:rsid w:val="00DB368D"/>
    <w:rsid w:val="00DB3786"/>
    <w:rsid w:val="00DB37AB"/>
    <w:rsid w:val="00DB45A8"/>
    <w:rsid w:val="00DB49DA"/>
    <w:rsid w:val="00DB4E19"/>
    <w:rsid w:val="00DB4E5C"/>
    <w:rsid w:val="00DB4E7D"/>
    <w:rsid w:val="00DB5A3F"/>
    <w:rsid w:val="00DB5D7C"/>
    <w:rsid w:val="00DB5EE8"/>
    <w:rsid w:val="00DB63CE"/>
    <w:rsid w:val="00DB694F"/>
    <w:rsid w:val="00DB6AE7"/>
    <w:rsid w:val="00DB6F3E"/>
    <w:rsid w:val="00DB7108"/>
    <w:rsid w:val="00DB7429"/>
    <w:rsid w:val="00DB7593"/>
    <w:rsid w:val="00DB77DC"/>
    <w:rsid w:val="00DB7886"/>
    <w:rsid w:val="00DB79CD"/>
    <w:rsid w:val="00DB7A2E"/>
    <w:rsid w:val="00DB7A73"/>
    <w:rsid w:val="00DB7B58"/>
    <w:rsid w:val="00DB7C2B"/>
    <w:rsid w:val="00DB7D5D"/>
    <w:rsid w:val="00DB7D9C"/>
    <w:rsid w:val="00DC037C"/>
    <w:rsid w:val="00DC1557"/>
    <w:rsid w:val="00DC19D3"/>
    <w:rsid w:val="00DC1BD0"/>
    <w:rsid w:val="00DC1BEA"/>
    <w:rsid w:val="00DC1CEA"/>
    <w:rsid w:val="00DC20FB"/>
    <w:rsid w:val="00DC2122"/>
    <w:rsid w:val="00DC22EC"/>
    <w:rsid w:val="00DC25E8"/>
    <w:rsid w:val="00DC2E26"/>
    <w:rsid w:val="00DC2F0D"/>
    <w:rsid w:val="00DC31D4"/>
    <w:rsid w:val="00DC328D"/>
    <w:rsid w:val="00DC34E8"/>
    <w:rsid w:val="00DC357D"/>
    <w:rsid w:val="00DC3594"/>
    <w:rsid w:val="00DC3750"/>
    <w:rsid w:val="00DC4505"/>
    <w:rsid w:val="00DC46CA"/>
    <w:rsid w:val="00DC4BEA"/>
    <w:rsid w:val="00DC5147"/>
    <w:rsid w:val="00DC523B"/>
    <w:rsid w:val="00DC5970"/>
    <w:rsid w:val="00DC6019"/>
    <w:rsid w:val="00DC606D"/>
    <w:rsid w:val="00DC61CE"/>
    <w:rsid w:val="00DC639D"/>
    <w:rsid w:val="00DC7497"/>
    <w:rsid w:val="00DC7E7C"/>
    <w:rsid w:val="00DD06D0"/>
    <w:rsid w:val="00DD090A"/>
    <w:rsid w:val="00DD0C3E"/>
    <w:rsid w:val="00DD0D78"/>
    <w:rsid w:val="00DD0F61"/>
    <w:rsid w:val="00DD11C0"/>
    <w:rsid w:val="00DD124B"/>
    <w:rsid w:val="00DD1B74"/>
    <w:rsid w:val="00DD1D17"/>
    <w:rsid w:val="00DD1DBA"/>
    <w:rsid w:val="00DD1F0C"/>
    <w:rsid w:val="00DD1F31"/>
    <w:rsid w:val="00DD242D"/>
    <w:rsid w:val="00DD256D"/>
    <w:rsid w:val="00DD271B"/>
    <w:rsid w:val="00DD2B28"/>
    <w:rsid w:val="00DD2C7E"/>
    <w:rsid w:val="00DD33B3"/>
    <w:rsid w:val="00DD3533"/>
    <w:rsid w:val="00DD36C1"/>
    <w:rsid w:val="00DD37AD"/>
    <w:rsid w:val="00DD3C87"/>
    <w:rsid w:val="00DD3F47"/>
    <w:rsid w:val="00DD4007"/>
    <w:rsid w:val="00DD41EA"/>
    <w:rsid w:val="00DD4210"/>
    <w:rsid w:val="00DD4978"/>
    <w:rsid w:val="00DD5138"/>
    <w:rsid w:val="00DD51F0"/>
    <w:rsid w:val="00DD5521"/>
    <w:rsid w:val="00DD559B"/>
    <w:rsid w:val="00DD55CF"/>
    <w:rsid w:val="00DD562F"/>
    <w:rsid w:val="00DD587A"/>
    <w:rsid w:val="00DD5AF3"/>
    <w:rsid w:val="00DD6491"/>
    <w:rsid w:val="00DD64B1"/>
    <w:rsid w:val="00DD68EC"/>
    <w:rsid w:val="00DD6A29"/>
    <w:rsid w:val="00DD6E24"/>
    <w:rsid w:val="00DD6F72"/>
    <w:rsid w:val="00DD6FBA"/>
    <w:rsid w:val="00DD73D8"/>
    <w:rsid w:val="00DD79FD"/>
    <w:rsid w:val="00DD7A1F"/>
    <w:rsid w:val="00DD7D34"/>
    <w:rsid w:val="00DE012A"/>
    <w:rsid w:val="00DE02B7"/>
    <w:rsid w:val="00DE02FD"/>
    <w:rsid w:val="00DE0358"/>
    <w:rsid w:val="00DE047A"/>
    <w:rsid w:val="00DE057D"/>
    <w:rsid w:val="00DE0620"/>
    <w:rsid w:val="00DE0878"/>
    <w:rsid w:val="00DE0A9E"/>
    <w:rsid w:val="00DE0B30"/>
    <w:rsid w:val="00DE1016"/>
    <w:rsid w:val="00DE140B"/>
    <w:rsid w:val="00DE15A1"/>
    <w:rsid w:val="00DE1AC1"/>
    <w:rsid w:val="00DE1AC9"/>
    <w:rsid w:val="00DE1FDE"/>
    <w:rsid w:val="00DE1FF1"/>
    <w:rsid w:val="00DE2228"/>
    <w:rsid w:val="00DE23AB"/>
    <w:rsid w:val="00DE2860"/>
    <w:rsid w:val="00DE2B48"/>
    <w:rsid w:val="00DE3440"/>
    <w:rsid w:val="00DE3984"/>
    <w:rsid w:val="00DE3F3D"/>
    <w:rsid w:val="00DE450D"/>
    <w:rsid w:val="00DE48AD"/>
    <w:rsid w:val="00DE4ED1"/>
    <w:rsid w:val="00DE4FEB"/>
    <w:rsid w:val="00DE5244"/>
    <w:rsid w:val="00DE54AF"/>
    <w:rsid w:val="00DE552C"/>
    <w:rsid w:val="00DE5645"/>
    <w:rsid w:val="00DE58AF"/>
    <w:rsid w:val="00DE593F"/>
    <w:rsid w:val="00DE5B07"/>
    <w:rsid w:val="00DE5C3F"/>
    <w:rsid w:val="00DE644A"/>
    <w:rsid w:val="00DE661F"/>
    <w:rsid w:val="00DE6657"/>
    <w:rsid w:val="00DE716D"/>
    <w:rsid w:val="00DE7449"/>
    <w:rsid w:val="00DE7544"/>
    <w:rsid w:val="00DE7685"/>
    <w:rsid w:val="00DE7AB7"/>
    <w:rsid w:val="00DF0254"/>
    <w:rsid w:val="00DF0301"/>
    <w:rsid w:val="00DF0668"/>
    <w:rsid w:val="00DF0780"/>
    <w:rsid w:val="00DF0BC0"/>
    <w:rsid w:val="00DF0EF9"/>
    <w:rsid w:val="00DF0EFC"/>
    <w:rsid w:val="00DF1AA3"/>
    <w:rsid w:val="00DF1D8F"/>
    <w:rsid w:val="00DF26D7"/>
    <w:rsid w:val="00DF2775"/>
    <w:rsid w:val="00DF29E5"/>
    <w:rsid w:val="00DF2A72"/>
    <w:rsid w:val="00DF2B37"/>
    <w:rsid w:val="00DF2C3D"/>
    <w:rsid w:val="00DF3207"/>
    <w:rsid w:val="00DF3343"/>
    <w:rsid w:val="00DF33EF"/>
    <w:rsid w:val="00DF34FA"/>
    <w:rsid w:val="00DF37F3"/>
    <w:rsid w:val="00DF3846"/>
    <w:rsid w:val="00DF3AEC"/>
    <w:rsid w:val="00DF3C70"/>
    <w:rsid w:val="00DF432D"/>
    <w:rsid w:val="00DF452E"/>
    <w:rsid w:val="00DF4E0A"/>
    <w:rsid w:val="00DF53A2"/>
    <w:rsid w:val="00DF58D1"/>
    <w:rsid w:val="00DF5979"/>
    <w:rsid w:val="00DF611C"/>
    <w:rsid w:val="00DF734B"/>
    <w:rsid w:val="00DF7450"/>
    <w:rsid w:val="00DF7546"/>
    <w:rsid w:val="00DF75F1"/>
    <w:rsid w:val="00DF7632"/>
    <w:rsid w:val="00DF786C"/>
    <w:rsid w:val="00DF7C5A"/>
    <w:rsid w:val="00E0014F"/>
    <w:rsid w:val="00E0031C"/>
    <w:rsid w:val="00E005ED"/>
    <w:rsid w:val="00E00C96"/>
    <w:rsid w:val="00E00CB4"/>
    <w:rsid w:val="00E00D3C"/>
    <w:rsid w:val="00E00F98"/>
    <w:rsid w:val="00E01268"/>
    <w:rsid w:val="00E013C0"/>
    <w:rsid w:val="00E014B1"/>
    <w:rsid w:val="00E021C3"/>
    <w:rsid w:val="00E02368"/>
    <w:rsid w:val="00E02371"/>
    <w:rsid w:val="00E02486"/>
    <w:rsid w:val="00E027DD"/>
    <w:rsid w:val="00E028A3"/>
    <w:rsid w:val="00E02E77"/>
    <w:rsid w:val="00E031F3"/>
    <w:rsid w:val="00E03854"/>
    <w:rsid w:val="00E03B1C"/>
    <w:rsid w:val="00E03BE5"/>
    <w:rsid w:val="00E03C7E"/>
    <w:rsid w:val="00E03E62"/>
    <w:rsid w:val="00E03E97"/>
    <w:rsid w:val="00E04824"/>
    <w:rsid w:val="00E04916"/>
    <w:rsid w:val="00E04FED"/>
    <w:rsid w:val="00E057E7"/>
    <w:rsid w:val="00E05B6E"/>
    <w:rsid w:val="00E05E3E"/>
    <w:rsid w:val="00E05E77"/>
    <w:rsid w:val="00E060A2"/>
    <w:rsid w:val="00E063E7"/>
    <w:rsid w:val="00E067A7"/>
    <w:rsid w:val="00E068BA"/>
    <w:rsid w:val="00E074A0"/>
    <w:rsid w:val="00E07B8A"/>
    <w:rsid w:val="00E100A6"/>
    <w:rsid w:val="00E102FF"/>
    <w:rsid w:val="00E1038C"/>
    <w:rsid w:val="00E10D75"/>
    <w:rsid w:val="00E110F9"/>
    <w:rsid w:val="00E113F7"/>
    <w:rsid w:val="00E11745"/>
    <w:rsid w:val="00E117F3"/>
    <w:rsid w:val="00E11AC3"/>
    <w:rsid w:val="00E11FD6"/>
    <w:rsid w:val="00E12197"/>
    <w:rsid w:val="00E12259"/>
    <w:rsid w:val="00E123BD"/>
    <w:rsid w:val="00E128B2"/>
    <w:rsid w:val="00E12FD2"/>
    <w:rsid w:val="00E13053"/>
    <w:rsid w:val="00E130A9"/>
    <w:rsid w:val="00E13423"/>
    <w:rsid w:val="00E1361C"/>
    <w:rsid w:val="00E13CBC"/>
    <w:rsid w:val="00E14201"/>
    <w:rsid w:val="00E142C8"/>
    <w:rsid w:val="00E145CF"/>
    <w:rsid w:val="00E14938"/>
    <w:rsid w:val="00E14951"/>
    <w:rsid w:val="00E1497E"/>
    <w:rsid w:val="00E14D2B"/>
    <w:rsid w:val="00E15651"/>
    <w:rsid w:val="00E15DB8"/>
    <w:rsid w:val="00E16214"/>
    <w:rsid w:val="00E16848"/>
    <w:rsid w:val="00E16ABF"/>
    <w:rsid w:val="00E16B67"/>
    <w:rsid w:val="00E16FFD"/>
    <w:rsid w:val="00E1757D"/>
    <w:rsid w:val="00E176C2"/>
    <w:rsid w:val="00E178D4"/>
    <w:rsid w:val="00E17DD9"/>
    <w:rsid w:val="00E204BE"/>
    <w:rsid w:val="00E2071C"/>
    <w:rsid w:val="00E2097F"/>
    <w:rsid w:val="00E209B6"/>
    <w:rsid w:val="00E20F58"/>
    <w:rsid w:val="00E2105D"/>
    <w:rsid w:val="00E219DE"/>
    <w:rsid w:val="00E21B02"/>
    <w:rsid w:val="00E21F33"/>
    <w:rsid w:val="00E22042"/>
    <w:rsid w:val="00E22153"/>
    <w:rsid w:val="00E222E5"/>
    <w:rsid w:val="00E22999"/>
    <w:rsid w:val="00E22AE2"/>
    <w:rsid w:val="00E22EB3"/>
    <w:rsid w:val="00E2347F"/>
    <w:rsid w:val="00E23514"/>
    <w:rsid w:val="00E23BB7"/>
    <w:rsid w:val="00E23FB9"/>
    <w:rsid w:val="00E240C2"/>
    <w:rsid w:val="00E247C5"/>
    <w:rsid w:val="00E24882"/>
    <w:rsid w:val="00E24CBF"/>
    <w:rsid w:val="00E25117"/>
    <w:rsid w:val="00E25231"/>
    <w:rsid w:val="00E25264"/>
    <w:rsid w:val="00E25F28"/>
    <w:rsid w:val="00E262DC"/>
    <w:rsid w:val="00E26332"/>
    <w:rsid w:val="00E267DB"/>
    <w:rsid w:val="00E26A2C"/>
    <w:rsid w:val="00E26AB8"/>
    <w:rsid w:val="00E26B82"/>
    <w:rsid w:val="00E26B9C"/>
    <w:rsid w:val="00E26C32"/>
    <w:rsid w:val="00E26C87"/>
    <w:rsid w:val="00E26CA3"/>
    <w:rsid w:val="00E26E62"/>
    <w:rsid w:val="00E26FF0"/>
    <w:rsid w:val="00E27B6F"/>
    <w:rsid w:val="00E27CE1"/>
    <w:rsid w:val="00E30124"/>
    <w:rsid w:val="00E303A4"/>
    <w:rsid w:val="00E3063D"/>
    <w:rsid w:val="00E30771"/>
    <w:rsid w:val="00E30831"/>
    <w:rsid w:val="00E3096B"/>
    <w:rsid w:val="00E309F9"/>
    <w:rsid w:val="00E30BF3"/>
    <w:rsid w:val="00E30D08"/>
    <w:rsid w:val="00E30D78"/>
    <w:rsid w:val="00E310BA"/>
    <w:rsid w:val="00E31880"/>
    <w:rsid w:val="00E31B73"/>
    <w:rsid w:val="00E31DAA"/>
    <w:rsid w:val="00E31DF4"/>
    <w:rsid w:val="00E31E37"/>
    <w:rsid w:val="00E31E7E"/>
    <w:rsid w:val="00E3202A"/>
    <w:rsid w:val="00E3241A"/>
    <w:rsid w:val="00E3265B"/>
    <w:rsid w:val="00E32EBC"/>
    <w:rsid w:val="00E3317C"/>
    <w:rsid w:val="00E339C7"/>
    <w:rsid w:val="00E33D71"/>
    <w:rsid w:val="00E33F21"/>
    <w:rsid w:val="00E341D2"/>
    <w:rsid w:val="00E34C1D"/>
    <w:rsid w:val="00E35086"/>
    <w:rsid w:val="00E35329"/>
    <w:rsid w:val="00E354FC"/>
    <w:rsid w:val="00E35616"/>
    <w:rsid w:val="00E3629F"/>
    <w:rsid w:val="00E362C6"/>
    <w:rsid w:val="00E3641C"/>
    <w:rsid w:val="00E36825"/>
    <w:rsid w:val="00E36A5C"/>
    <w:rsid w:val="00E36C40"/>
    <w:rsid w:val="00E36E60"/>
    <w:rsid w:val="00E36E9B"/>
    <w:rsid w:val="00E370FA"/>
    <w:rsid w:val="00E37327"/>
    <w:rsid w:val="00E37400"/>
    <w:rsid w:val="00E37F4E"/>
    <w:rsid w:val="00E40501"/>
    <w:rsid w:val="00E40EAF"/>
    <w:rsid w:val="00E41118"/>
    <w:rsid w:val="00E4138C"/>
    <w:rsid w:val="00E416F8"/>
    <w:rsid w:val="00E41DB3"/>
    <w:rsid w:val="00E41F0B"/>
    <w:rsid w:val="00E42431"/>
    <w:rsid w:val="00E4250F"/>
    <w:rsid w:val="00E4281E"/>
    <w:rsid w:val="00E42CCA"/>
    <w:rsid w:val="00E42FE8"/>
    <w:rsid w:val="00E43088"/>
    <w:rsid w:val="00E433DA"/>
    <w:rsid w:val="00E434C7"/>
    <w:rsid w:val="00E4354B"/>
    <w:rsid w:val="00E43E96"/>
    <w:rsid w:val="00E44248"/>
    <w:rsid w:val="00E44498"/>
    <w:rsid w:val="00E4461F"/>
    <w:rsid w:val="00E44696"/>
    <w:rsid w:val="00E446E4"/>
    <w:rsid w:val="00E44AC1"/>
    <w:rsid w:val="00E45444"/>
    <w:rsid w:val="00E4575B"/>
    <w:rsid w:val="00E45BFD"/>
    <w:rsid w:val="00E45DD1"/>
    <w:rsid w:val="00E45DF6"/>
    <w:rsid w:val="00E461DF"/>
    <w:rsid w:val="00E46306"/>
    <w:rsid w:val="00E46A39"/>
    <w:rsid w:val="00E46DC5"/>
    <w:rsid w:val="00E470F1"/>
    <w:rsid w:val="00E47144"/>
    <w:rsid w:val="00E472C8"/>
    <w:rsid w:val="00E47673"/>
    <w:rsid w:val="00E477EE"/>
    <w:rsid w:val="00E478E4"/>
    <w:rsid w:val="00E478E7"/>
    <w:rsid w:val="00E47D91"/>
    <w:rsid w:val="00E47E8B"/>
    <w:rsid w:val="00E47FC6"/>
    <w:rsid w:val="00E50444"/>
    <w:rsid w:val="00E50989"/>
    <w:rsid w:val="00E50BE4"/>
    <w:rsid w:val="00E51556"/>
    <w:rsid w:val="00E51721"/>
    <w:rsid w:val="00E517B9"/>
    <w:rsid w:val="00E51880"/>
    <w:rsid w:val="00E51C47"/>
    <w:rsid w:val="00E5244A"/>
    <w:rsid w:val="00E5255E"/>
    <w:rsid w:val="00E526CE"/>
    <w:rsid w:val="00E5281B"/>
    <w:rsid w:val="00E52B10"/>
    <w:rsid w:val="00E5303C"/>
    <w:rsid w:val="00E5311A"/>
    <w:rsid w:val="00E5343F"/>
    <w:rsid w:val="00E53B36"/>
    <w:rsid w:val="00E54657"/>
    <w:rsid w:val="00E5470F"/>
    <w:rsid w:val="00E54C06"/>
    <w:rsid w:val="00E54D2E"/>
    <w:rsid w:val="00E54E12"/>
    <w:rsid w:val="00E54E57"/>
    <w:rsid w:val="00E55131"/>
    <w:rsid w:val="00E551EE"/>
    <w:rsid w:val="00E556F1"/>
    <w:rsid w:val="00E55979"/>
    <w:rsid w:val="00E5598E"/>
    <w:rsid w:val="00E55C5F"/>
    <w:rsid w:val="00E55D7E"/>
    <w:rsid w:val="00E55F4F"/>
    <w:rsid w:val="00E5647A"/>
    <w:rsid w:val="00E5652C"/>
    <w:rsid w:val="00E5670A"/>
    <w:rsid w:val="00E56921"/>
    <w:rsid w:val="00E5720C"/>
    <w:rsid w:val="00E574B0"/>
    <w:rsid w:val="00E57552"/>
    <w:rsid w:val="00E57997"/>
    <w:rsid w:val="00E57A77"/>
    <w:rsid w:val="00E57F79"/>
    <w:rsid w:val="00E604BC"/>
    <w:rsid w:val="00E6109E"/>
    <w:rsid w:val="00E6120E"/>
    <w:rsid w:val="00E6163A"/>
    <w:rsid w:val="00E61AA4"/>
    <w:rsid w:val="00E61BA5"/>
    <w:rsid w:val="00E61D2A"/>
    <w:rsid w:val="00E62387"/>
    <w:rsid w:val="00E623E9"/>
    <w:rsid w:val="00E625A0"/>
    <w:rsid w:val="00E626B2"/>
    <w:rsid w:val="00E6295E"/>
    <w:rsid w:val="00E62BDC"/>
    <w:rsid w:val="00E62C86"/>
    <w:rsid w:val="00E63005"/>
    <w:rsid w:val="00E630ED"/>
    <w:rsid w:val="00E630F0"/>
    <w:rsid w:val="00E63277"/>
    <w:rsid w:val="00E634A7"/>
    <w:rsid w:val="00E63523"/>
    <w:rsid w:val="00E63779"/>
    <w:rsid w:val="00E63FC5"/>
    <w:rsid w:val="00E641C6"/>
    <w:rsid w:val="00E6451B"/>
    <w:rsid w:val="00E64706"/>
    <w:rsid w:val="00E64894"/>
    <w:rsid w:val="00E6497F"/>
    <w:rsid w:val="00E64C22"/>
    <w:rsid w:val="00E64FA1"/>
    <w:rsid w:val="00E6505F"/>
    <w:rsid w:val="00E653A1"/>
    <w:rsid w:val="00E65DDE"/>
    <w:rsid w:val="00E66153"/>
    <w:rsid w:val="00E666C4"/>
    <w:rsid w:val="00E668DA"/>
    <w:rsid w:val="00E66D59"/>
    <w:rsid w:val="00E66DCB"/>
    <w:rsid w:val="00E67203"/>
    <w:rsid w:val="00E676EE"/>
    <w:rsid w:val="00E67A63"/>
    <w:rsid w:val="00E67EA7"/>
    <w:rsid w:val="00E67EF7"/>
    <w:rsid w:val="00E700ED"/>
    <w:rsid w:val="00E70128"/>
    <w:rsid w:val="00E7046E"/>
    <w:rsid w:val="00E7057E"/>
    <w:rsid w:val="00E70A95"/>
    <w:rsid w:val="00E712F8"/>
    <w:rsid w:val="00E714D9"/>
    <w:rsid w:val="00E71B72"/>
    <w:rsid w:val="00E71D55"/>
    <w:rsid w:val="00E72480"/>
    <w:rsid w:val="00E72CCD"/>
    <w:rsid w:val="00E73591"/>
    <w:rsid w:val="00E7364B"/>
    <w:rsid w:val="00E7398B"/>
    <w:rsid w:val="00E73E34"/>
    <w:rsid w:val="00E73E7C"/>
    <w:rsid w:val="00E741BE"/>
    <w:rsid w:val="00E7433A"/>
    <w:rsid w:val="00E74413"/>
    <w:rsid w:val="00E745DC"/>
    <w:rsid w:val="00E74C70"/>
    <w:rsid w:val="00E74DD5"/>
    <w:rsid w:val="00E750A4"/>
    <w:rsid w:val="00E7511A"/>
    <w:rsid w:val="00E75202"/>
    <w:rsid w:val="00E75C82"/>
    <w:rsid w:val="00E7602F"/>
    <w:rsid w:val="00E7604C"/>
    <w:rsid w:val="00E76A41"/>
    <w:rsid w:val="00E76C74"/>
    <w:rsid w:val="00E77045"/>
    <w:rsid w:val="00E77381"/>
    <w:rsid w:val="00E77422"/>
    <w:rsid w:val="00E774A1"/>
    <w:rsid w:val="00E77882"/>
    <w:rsid w:val="00E77B84"/>
    <w:rsid w:val="00E77D9C"/>
    <w:rsid w:val="00E77DE3"/>
    <w:rsid w:val="00E801D9"/>
    <w:rsid w:val="00E81148"/>
    <w:rsid w:val="00E8153C"/>
    <w:rsid w:val="00E81545"/>
    <w:rsid w:val="00E8161A"/>
    <w:rsid w:val="00E819E3"/>
    <w:rsid w:val="00E82407"/>
    <w:rsid w:val="00E824CF"/>
    <w:rsid w:val="00E82DE6"/>
    <w:rsid w:val="00E82E79"/>
    <w:rsid w:val="00E8335E"/>
    <w:rsid w:val="00E83EEC"/>
    <w:rsid w:val="00E8426C"/>
    <w:rsid w:val="00E843B6"/>
    <w:rsid w:val="00E84C6D"/>
    <w:rsid w:val="00E84EFD"/>
    <w:rsid w:val="00E84FA2"/>
    <w:rsid w:val="00E85003"/>
    <w:rsid w:val="00E853DC"/>
    <w:rsid w:val="00E859F5"/>
    <w:rsid w:val="00E85ADD"/>
    <w:rsid w:val="00E867E2"/>
    <w:rsid w:val="00E867F7"/>
    <w:rsid w:val="00E8707D"/>
    <w:rsid w:val="00E873E9"/>
    <w:rsid w:val="00E87908"/>
    <w:rsid w:val="00E87AD2"/>
    <w:rsid w:val="00E87B17"/>
    <w:rsid w:val="00E87D12"/>
    <w:rsid w:val="00E87DC5"/>
    <w:rsid w:val="00E9024B"/>
    <w:rsid w:val="00E905B7"/>
    <w:rsid w:val="00E90654"/>
    <w:rsid w:val="00E9082A"/>
    <w:rsid w:val="00E90888"/>
    <w:rsid w:val="00E910AE"/>
    <w:rsid w:val="00E917FA"/>
    <w:rsid w:val="00E91C19"/>
    <w:rsid w:val="00E91C3E"/>
    <w:rsid w:val="00E91E76"/>
    <w:rsid w:val="00E91E78"/>
    <w:rsid w:val="00E91F6B"/>
    <w:rsid w:val="00E922FC"/>
    <w:rsid w:val="00E92313"/>
    <w:rsid w:val="00E9232B"/>
    <w:rsid w:val="00E92426"/>
    <w:rsid w:val="00E92552"/>
    <w:rsid w:val="00E926FA"/>
    <w:rsid w:val="00E929A1"/>
    <w:rsid w:val="00E92A65"/>
    <w:rsid w:val="00E92C44"/>
    <w:rsid w:val="00E93B64"/>
    <w:rsid w:val="00E93FD7"/>
    <w:rsid w:val="00E942BF"/>
    <w:rsid w:val="00E94A80"/>
    <w:rsid w:val="00E94E9B"/>
    <w:rsid w:val="00E94EC3"/>
    <w:rsid w:val="00E9502C"/>
    <w:rsid w:val="00E95160"/>
    <w:rsid w:val="00E951E0"/>
    <w:rsid w:val="00E95380"/>
    <w:rsid w:val="00E959E9"/>
    <w:rsid w:val="00E95A64"/>
    <w:rsid w:val="00E95A9C"/>
    <w:rsid w:val="00E9618B"/>
    <w:rsid w:val="00E961EA"/>
    <w:rsid w:val="00E96286"/>
    <w:rsid w:val="00E96349"/>
    <w:rsid w:val="00E964F6"/>
    <w:rsid w:val="00E96786"/>
    <w:rsid w:val="00E968E1"/>
    <w:rsid w:val="00E96F4E"/>
    <w:rsid w:val="00E9726E"/>
    <w:rsid w:val="00E97896"/>
    <w:rsid w:val="00E97C16"/>
    <w:rsid w:val="00E97D29"/>
    <w:rsid w:val="00E97DFB"/>
    <w:rsid w:val="00EA0102"/>
    <w:rsid w:val="00EA07EB"/>
    <w:rsid w:val="00EA0AC4"/>
    <w:rsid w:val="00EA0B51"/>
    <w:rsid w:val="00EA0DB3"/>
    <w:rsid w:val="00EA10B0"/>
    <w:rsid w:val="00EA165F"/>
    <w:rsid w:val="00EA1D2A"/>
    <w:rsid w:val="00EA1DAA"/>
    <w:rsid w:val="00EA23A2"/>
    <w:rsid w:val="00EA23C6"/>
    <w:rsid w:val="00EA23CC"/>
    <w:rsid w:val="00EA23F4"/>
    <w:rsid w:val="00EA2A1F"/>
    <w:rsid w:val="00EA2DC2"/>
    <w:rsid w:val="00EA322D"/>
    <w:rsid w:val="00EA3309"/>
    <w:rsid w:val="00EA332E"/>
    <w:rsid w:val="00EA34A4"/>
    <w:rsid w:val="00EA359A"/>
    <w:rsid w:val="00EA38E6"/>
    <w:rsid w:val="00EA3CF6"/>
    <w:rsid w:val="00EA3E25"/>
    <w:rsid w:val="00EA3F37"/>
    <w:rsid w:val="00EA3FB8"/>
    <w:rsid w:val="00EA4097"/>
    <w:rsid w:val="00EA42F0"/>
    <w:rsid w:val="00EA43B4"/>
    <w:rsid w:val="00EA4570"/>
    <w:rsid w:val="00EA4987"/>
    <w:rsid w:val="00EA49B6"/>
    <w:rsid w:val="00EA4B66"/>
    <w:rsid w:val="00EA4E07"/>
    <w:rsid w:val="00EA4EA6"/>
    <w:rsid w:val="00EA5519"/>
    <w:rsid w:val="00EA5A18"/>
    <w:rsid w:val="00EA60AA"/>
    <w:rsid w:val="00EA6538"/>
    <w:rsid w:val="00EA6FA6"/>
    <w:rsid w:val="00EA6FA8"/>
    <w:rsid w:val="00EA7228"/>
    <w:rsid w:val="00EA7778"/>
    <w:rsid w:val="00EA7847"/>
    <w:rsid w:val="00EA7BB9"/>
    <w:rsid w:val="00EB02C0"/>
    <w:rsid w:val="00EB04A6"/>
    <w:rsid w:val="00EB0A4D"/>
    <w:rsid w:val="00EB0FC6"/>
    <w:rsid w:val="00EB15C5"/>
    <w:rsid w:val="00EB161E"/>
    <w:rsid w:val="00EB17A1"/>
    <w:rsid w:val="00EB198F"/>
    <w:rsid w:val="00EB2138"/>
    <w:rsid w:val="00EB233C"/>
    <w:rsid w:val="00EB2915"/>
    <w:rsid w:val="00EB2F02"/>
    <w:rsid w:val="00EB2F2A"/>
    <w:rsid w:val="00EB3489"/>
    <w:rsid w:val="00EB36F1"/>
    <w:rsid w:val="00EB3A2C"/>
    <w:rsid w:val="00EB4432"/>
    <w:rsid w:val="00EB4676"/>
    <w:rsid w:val="00EB4756"/>
    <w:rsid w:val="00EB4FC5"/>
    <w:rsid w:val="00EB503D"/>
    <w:rsid w:val="00EB5167"/>
    <w:rsid w:val="00EB5194"/>
    <w:rsid w:val="00EB51B6"/>
    <w:rsid w:val="00EB539C"/>
    <w:rsid w:val="00EB5975"/>
    <w:rsid w:val="00EB5B67"/>
    <w:rsid w:val="00EB5CEA"/>
    <w:rsid w:val="00EB5D68"/>
    <w:rsid w:val="00EB6372"/>
    <w:rsid w:val="00EB696B"/>
    <w:rsid w:val="00EB699E"/>
    <w:rsid w:val="00EB6A12"/>
    <w:rsid w:val="00EB6C50"/>
    <w:rsid w:val="00EB6D22"/>
    <w:rsid w:val="00EB72E0"/>
    <w:rsid w:val="00EB763B"/>
    <w:rsid w:val="00EB7D5E"/>
    <w:rsid w:val="00EB7DF1"/>
    <w:rsid w:val="00EC0793"/>
    <w:rsid w:val="00EC0B24"/>
    <w:rsid w:val="00EC0C07"/>
    <w:rsid w:val="00EC0DA7"/>
    <w:rsid w:val="00EC1421"/>
    <w:rsid w:val="00EC1720"/>
    <w:rsid w:val="00EC1B3C"/>
    <w:rsid w:val="00EC1F51"/>
    <w:rsid w:val="00EC21AC"/>
    <w:rsid w:val="00EC22E4"/>
    <w:rsid w:val="00EC2E32"/>
    <w:rsid w:val="00EC2E7E"/>
    <w:rsid w:val="00EC2FD5"/>
    <w:rsid w:val="00EC3452"/>
    <w:rsid w:val="00EC36A0"/>
    <w:rsid w:val="00EC38E8"/>
    <w:rsid w:val="00EC3F25"/>
    <w:rsid w:val="00EC3FB4"/>
    <w:rsid w:val="00EC3FC8"/>
    <w:rsid w:val="00EC4278"/>
    <w:rsid w:val="00EC4301"/>
    <w:rsid w:val="00EC44BF"/>
    <w:rsid w:val="00EC4743"/>
    <w:rsid w:val="00EC49CB"/>
    <w:rsid w:val="00EC5490"/>
    <w:rsid w:val="00EC55A8"/>
    <w:rsid w:val="00EC56E0"/>
    <w:rsid w:val="00EC58A8"/>
    <w:rsid w:val="00EC5933"/>
    <w:rsid w:val="00EC59BA"/>
    <w:rsid w:val="00EC5B66"/>
    <w:rsid w:val="00EC6281"/>
    <w:rsid w:val="00EC6646"/>
    <w:rsid w:val="00EC6BB5"/>
    <w:rsid w:val="00EC6FEE"/>
    <w:rsid w:val="00EC7DB1"/>
    <w:rsid w:val="00EC7E39"/>
    <w:rsid w:val="00EC7FE3"/>
    <w:rsid w:val="00ED01CD"/>
    <w:rsid w:val="00ED0530"/>
    <w:rsid w:val="00ED0622"/>
    <w:rsid w:val="00ED0847"/>
    <w:rsid w:val="00ED0933"/>
    <w:rsid w:val="00ED09CF"/>
    <w:rsid w:val="00ED1481"/>
    <w:rsid w:val="00ED202B"/>
    <w:rsid w:val="00ED2358"/>
    <w:rsid w:val="00ED2EE0"/>
    <w:rsid w:val="00ED2F13"/>
    <w:rsid w:val="00ED3304"/>
    <w:rsid w:val="00ED39B9"/>
    <w:rsid w:val="00ED3A0F"/>
    <w:rsid w:val="00ED3AAF"/>
    <w:rsid w:val="00ED3D48"/>
    <w:rsid w:val="00ED3DF5"/>
    <w:rsid w:val="00ED3F7D"/>
    <w:rsid w:val="00ED455F"/>
    <w:rsid w:val="00ED48C1"/>
    <w:rsid w:val="00ED4BBC"/>
    <w:rsid w:val="00ED4D48"/>
    <w:rsid w:val="00ED4DE1"/>
    <w:rsid w:val="00ED4DFA"/>
    <w:rsid w:val="00ED4EAA"/>
    <w:rsid w:val="00ED59A9"/>
    <w:rsid w:val="00ED59C3"/>
    <w:rsid w:val="00ED5C88"/>
    <w:rsid w:val="00ED5E04"/>
    <w:rsid w:val="00ED5E54"/>
    <w:rsid w:val="00ED5F10"/>
    <w:rsid w:val="00ED60AC"/>
    <w:rsid w:val="00ED682C"/>
    <w:rsid w:val="00ED6E48"/>
    <w:rsid w:val="00ED71EE"/>
    <w:rsid w:val="00ED729F"/>
    <w:rsid w:val="00ED74D3"/>
    <w:rsid w:val="00ED7831"/>
    <w:rsid w:val="00ED7D65"/>
    <w:rsid w:val="00EE0091"/>
    <w:rsid w:val="00EE00BC"/>
    <w:rsid w:val="00EE0429"/>
    <w:rsid w:val="00EE0734"/>
    <w:rsid w:val="00EE0A06"/>
    <w:rsid w:val="00EE102C"/>
    <w:rsid w:val="00EE146D"/>
    <w:rsid w:val="00EE15E9"/>
    <w:rsid w:val="00EE18BD"/>
    <w:rsid w:val="00EE18E0"/>
    <w:rsid w:val="00EE1952"/>
    <w:rsid w:val="00EE1E39"/>
    <w:rsid w:val="00EE2193"/>
    <w:rsid w:val="00EE23E0"/>
    <w:rsid w:val="00EE26B8"/>
    <w:rsid w:val="00EE26B9"/>
    <w:rsid w:val="00EE27A4"/>
    <w:rsid w:val="00EE2F05"/>
    <w:rsid w:val="00EE33AB"/>
    <w:rsid w:val="00EE3476"/>
    <w:rsid w:val="00EE36F5"/>
    <w:rsid w:val="00EE3765"/>
    <w:rsid w:val="00EE3C43"/>
    <w:rsid w:val="00EE3FC0"/>
    <w:rsid w:val="00EE3FD6"/>
    <w:rsid w:val="00EE4166"/>
    <w:rsid w:val="00EE4309"/>
    <w:rsid w:val="00EE43BE"/>
    <w:rsid w:val="00EE481E"/>
    <w:rsid w:val="00EE4866"/>
    <w:rsid w:val="00EE4B94"/>
    <w:rsid w:val="00EE4E15"/>
    <w:rsid w:val="00EE4F2C"/>
    <w:rsid w:val="00EE50CA"/>
    <w:rsid w:val="00EE5149"/>
    <w:rsid w:val="00EE5C8A"/>
    <w:rsid w:val="00EE5F76"/>
    <w:rsid w:val="00EE5FB1"/>
    <w:rsid w:val="00EE62CC"/>
    <w:rsid w:val="00EE64EF"/>
    <w:rsid w:val="00EE667E"/>
    <w:rsid w:val="00EE66E8"/>
    <w:rsid w:val="00EE6868"/>
    <w:rsid w:val="00EE6893"/>
    <w:rsid w:val="00EE6927"/>
    <w:rsid w:val="00EE6CAA"/>
    <w:rsid w:val="00EE6F2F"/>
    <w:rsid w:val="00EE713D"/>
    <w:rsid w:val="00EE75A4"/>
    <w:rsid w:val="00EE7867"/>
    <w:rsid w:val="00EE7B9D"/>
    <w:rsid w:val="00EE7CE3"/>
    <w:rsid w:val="00EF00D2"/>
    <w:rsid w:val="00EF02E9"/>
    <w:rsid w:val="00EF02F5"/>
    <w:rsid w:val="00EF06FB"/>
    <w:rsid w:val="00EF070E"/>
    <w:rsid w:val="00EF0DD0"/>
    <w:rsid w:val="00EF0F04"/>
    <w:rsid w:val="00EF0F0D"/>
    <w:rsid w:val="00EF1539"/>
    <w:rsid w:val="00EF19DB"/>
    <w:rsid w:val="00EF1C6E"/>
    <w:rsid w:val="00EF1D74"/>
    <w:rsid w:val="00EF278F"/>
    <w:rsid w:val="00EF2A80"/>
    <w:rsid w:val="00EF2B87"/>
    <w:rsid w:val="00EF2CFE"/>
    <w:rsid w:val="00EF35B2"/>
    <w:rsid w:val="00EF3CAA"/>
    <w:rsid w:val="00EF4E80"/>
    <w:rsid w:val="00EF5198"/>
    <w:rsid w:val="00EF580E"/>
    <w:rsid w:val="00EF5AF2"/>
    <w:rsid w:val="00EF6209"/>
    <w:rsid w:val="00EF67E6"/>
    <w:rsid w:val="00EF685D"/>
    <w:rsid w:val="00EF6D6A"/>
    <w:rsid w:val="00EF6DCE"/>
    <w:rsid w:val="00EF7135"/>
    <w:rsid w:val="00EF72DE"/>
    <w:rsid w:val="00EF7934"/>
    <w:rsid w:val="00EF7993"/>
    <w:rsid w:val="00EF7B4F"/>
    <w:rsid w:val="00F0000A"/>
    <w:rsid w:val="00F002EA"/>
    <w:rsid w:val="00F00383"/>
    <w:rsid w:val="00F00574"/>
    <w:rsid w:val="00F006C9"/>
    <w:rsid w:val="00F00767"/>
    <w:rsid w:val="00F009AA"/>
    <w:rsid w:val="00F00B77"/>
    <w:rsid w:val="00F0105F"/>
    <w:rsid w:val="00F01847"/>
    <w:rsid w:val="00F018E2"/>
    <w:rsid w:val="00F01979"/>
    <w:rsid w:val="00F01B17"/>
    <w:rsid w:val="00F01CA0"/>
    <w:rsid w:val="00F021CC"/>
    <w:rsid w:val="00F02CAE"/>
    <w:rsid w:val="00F02D77"/>
    <w:rsid w:val="00F03131"/>
    <w:rsid w:val="00F0337B"/>
    <w:rsid w:val="00F034E8"/>
    <w:rsid w:val="00F0357D"/>
    <w:rsid w:val="00F03F8C"/>
    <w:rsid w:val="00F040EF"/>
    <w:rsid w:val="00F04112"/>
    <w:rsid w:val="00F04152"/>
    <w:rsid w:val="00F0422E"/>
    <w:rsid w:val="00F0479A"/>
    <w:rsid w:val="00F0492D"/>
    <w:rsid w:val="00F049EE"/>
    <w:rsid w:val="00F04B1D"/>
    <w:rsid w:val="00F04E2F"/>
    <w:rsid w:val="00F0507A"/>
    <w:rsid w:val="00F05823"/>
    <w:rsid w:val="00F05AE0"/>
    <w:rsid w:val="00F05B0E"/>
    <w:rsid w:val="00F06067"/>
    <w:rsid w:val="00F062D7"/>
    <w:rsid w:val="00F064FA"/>
    <w:rsid w:val="00F067A3"/>
    <w:rsid w:val="00F067AB"/>
    <w:rsid w:val="00F067E2"/>
    <w:rsid w:val="00F0680B"/>
    <w:rsid w:val="00F06D7A"/>
    <w:rsid w:val="00F073C6"/>
    <w:rsid w:val="00F074ED"/>
    <w:rsid w:val="00F074F0"/>
    <w:rsid w:val="00F07614"/>
    <w:rsid w:val="00F077BE"/>
    <w:rsid w:val="00F07976"/>
    <w:rsid w:val="00F07990"/>
    <w:rsid w:val="00F07B9F"/>
    <w:rsid w:val="00F07FA9"/>
    <w:rsid w:val="00F107CD"/>
    <w:rsid w:val="00F10BBC"/>
    <w:rsid w:val="00F10BEB"/>
    <w:rsid w:val="00F10D4F"/>
    <w:rsid w:val="00F10D9C"/>
    <w:rsid w:val="00F10E40"/>
    <w:rsid w:val="00F111E2"/>
    <w:rsid w:val="00F113A4"/>
    <w:rsid w:val="00F119DA"/>
    <w:rsid w:val="00F11C21"/>
    <w:rsid w:val="00F11CB5"/>
    <w:rsid w:val="00F1208F"/>
    <w:rsid w:val="00F122ED"/>
    <w:rsid w:val="00F12386"/>
    <w:rsid w:val="00F1248F"/>
    <w:rsid w:val="00F129E2"/>
    <w:rsid w:val="00F12B5E"/>
    <w:rsid w:val="00F12D67"/>
    <w:rsid w:val="00F12D8F"/>
    <w:rsid w:val="00F13241"/>
    <w:rsid w:val="00F13751"/>
    <w:rsid w:val="00F13FDD"/>
    <w:rsid w:val="00F140E7"/>
    <w:rsid w:val="00F1466F"/>
    <w:rsid w:val="00F147D9"/>
    <w:rsid w:val="00F147E6"/>
    <w:rsid w:val="00F14C45"/>
    <w:rsid w:val="00F14F1E"/>
    <w:rsid w:val="00F15093"/>
    <w:rsid w:val="00F153E9"/>
    <w:rsid w:val="00F1548D"/>
    <w:rsid w:val="00F15C94"/>
    <w:rsid w:val="00F161D0"/>
    <w:rsid w:val="00F16366"/>
    <w:rsid w:val="00F16658"/>
    <w:rsid w:val="00F16705"/>
    <w:rsid w:val="00F16979"/>
    <w:rsid w:val="00F17033"/>
    <w:rsid w:val="00F173CB"/>
    <w:rsid w:val="00F1747C"/>
    <w:rsid w:val="00F176A1"/>
    <w:rsid w:val="00F1774D"/>
    <w:rsid w:val="00F177A9"/>
    <w:rsid w:val="00F17EB3"/>
    <w:rsid w:val="00F203C1"/>
    <w:rsid w:val="00F20427"/>
    <w:rsid w:val="00F2068A"/>
    <w:rsid w:val="00F20A46"/>
    <w:rsid w:val="00F20B7E"/>
    <w:rsid w:val="00F20D60"/>
    <w:rsid w:val="00F21410"/>
    <w:rsid w:val="00F218FA"/>
    <w:rsid w:val="00F21D0B"/>
    <w:rsid w:val="00F21F46"/>
    <w:rsid w:val="00F222B1"/>
    <w:rsid w:val="00F22B4B"/>
    <w:rsid w:val="00F22E6C"/>
    <w:rsid w:val="00F22F31"/>
    <w:rsid w:val="00F230CC"/>
    <w:rsid w:val="00F23403"/>
    <w:rsid w:val="00F235B2"/>
    <w:rsid w:val="00F23914"/>
    <w:rsid w:val="00F23C38"/>
    <w:rsid w:val="00F23D3C"/>
    <w:rsid w:val="00F2440C"/>
    <w:rsid w:val="00F247FC"/>
    <w:rsid w:val="00F248AE"/>
    <w:rsid w:val="00F24C71"/>
    <w:rsid w:val="00F251F7"/>
    <w:rsid w:val="00F25A18"/>
    <w:rsid w:val="00F25A1B"/>
    <w:rsid w:val="00F25AE6"/>
    <w:rsid w:val="00F25B85"/>
    <w:rsid w:val="00F25E16"/>
    <w:rsid w:val="00F2608A"/>
    <w:rsid w:val="00F267F5"/>
    <w:rsid w:val="00F269DF"/>
    <w:rsid w:val="00F26CCC"/>
    <w:rsid w:val="00F273BA"/>
    <w:rsid w:val="00F27494"/>
    <w:rsid w:val="00F27741"/>
    <w:rsid w:val="00F27B59"/>
    <w:rsid w:val="00F27C3E"/>
    <w:rsid w:val="00F300B0"/>
    <w:rsid w:val="00F300CF"/>
    <w:rsid w:val="00F30944"/>
    <w:rsid w:val="00F310E4"/>
    <w:rsid w:val="00F31107"/>
    <w:rsid w:val="00F311C5"/>
    <w:rsid w:val="00F31C1C"/>
    <w:rsid w:val="00F31C73"/>
    <w:rsid w:val="00F32090"/>
    <w:rsid w:val="00F32227"/>
    <w:rsid w:val="00F32583"/>
    <w:rsid w:val="00F3264B"/>
    <w:rsid w:val="00F33787"/>
    <w:rsid w:val="00F33AB0"/>
    <w:rsid w:val="00F3455D"/>
    <w:rsid w:val="00F34789"/>
    <w:rsid w:val="00F34A48"/>
    <w:rsid w:val="00F34B42"/>
    <w:rsid w:val="00F34BAD"/>
    <w:rsid w:val="00F34E4C"/>
    <w:rsid w:val="00F34E7B"/>
    <w:rsid w:val="00F351C1"/>
    <w:rsid w:val="00F352D5"/>
    <w:rsid w:val="00F35385"/>
    <w:rsid w:val="00F35B00"/>
    <w:rsid w:val="00F35BAC"/>
    <w:rsid w:val="00F36147"/>
    <w:rsid w:val="00F36190"/>
    <w:rsid w:val="00F36ACB"/>
    <w:rsid w:val="00F36D9A"/>
    <w:rsid w:val="00F37842"/>
    <w:rsid w:val="00F378FD"/>
    <w:rsid w:val="00F37CA1"/>
    <w:rsid w:val="00F37CE9"/>
    <w:rsid w:val="00F37F1A"/>
    <w:rsid w:val="00F40301"/>
    <w:rsid w:val="00F40510"/>
    <w:rsid w:val="00F4089D"/>
    <w:rsid w:val="00F40BFF"/>
    <w:rsid w:val="00F41053"/>
    <w:rsid w:val="00F410D9"/>
    <w:rsid w:val="00F411D9"/>
    <w:rsid w:val="00F418A2"/>
    <w:rsid w:val="00F42054"/>
    <w:rsid w:val="00F42085"/>
    <w:rsid w:val="00F426EA"/>
    <w:rsid w:val="00F42F56"/>
    <w:rsid w:val="00F431E8"/>
    <w:rsid w:val="00F43F00"/>
    <w:rsid w:val="00F43FB7"/>
    <w:rsid w:val="00F441AF"/>
    <w:rsid w:val="00F4462A"/>
    <w:rsid w:val="00F448CA"/>
    <w:rsid w:val="00F448ED"/>
    <w:rsid w:val="00F4496E"/>
    <w:rsid w:val="00F44A1B"/>
    <w:rsid w:val="00F44A7E"/>
    <w:rsid w:val="00F44AB4"/>
    <w:rsid w:val="00F44B60"/>
    <w:rsid w:val="00F44EA9"/>
    <w:rsid w:val="00F44EF7"/>
    <w:rsid w:val="00F44F13"/>
    <w:rsid w:val="00F44F9B"/>
    <w:rsid w:val="00F44FBF"/>
    <w:rsid w:val="00F454DB"/>
    <w:rsid w:val="00F458F6"/>
    <w:rsid w:val="00F45C83"/>
    <w:rsid w:val="00F45CAF"/>
    <w:rsid w:val="00F45EC1"/>
    <w:rsid w:val="00F46315"/>
    <w:rsid w:val="00F465C6"/>
    <w:rsid w:val="00F47074"/>
    <w:rsid w:val="00F47E25"/>
    <w:rsid w:val="00F47F70"/>
    <w:rsid w:val="00F5019B"/>
    <w:rsid w:val="00F50710"/>
    <w:rsid w:val="00F507FF"/>
    <w:rsid w:val="00F50A8A"/>
    <w:rsid w:val="00F50AEE"/>
    <w:rsid w:val="00F51041"/>
    <w:rsid w:val="00F5128A"/>
    <w:rsid w:val="00F513A8"/>
    <w:rsid w:val="00F51559"/>
    <w:rsid w:val="00F518DC"/>
    <w:rsid w:val="00F518DF"/>
    <w:rsid w:val="00F51960"/>
    <w:rsid w:val="00F51B59"/>
    <w:rsid w:val="00F51DE0"/>
    <w:rsid w:val="00F52166"/>
    <w:rsid w:val="00F52D9F"/>
    <w:rsid w:val="00F52E53"/>
    <w:rsid w:val="00F53CA9"/>
    <w:rsid w:val="00F53E29"/>
    <w:rsid w:val="00F5420F"/>
    <w:rsid w:val="00F545A1"/>
    <w:rsid w:val="00F546E5"/>
    <w:rsid w:val="00F547A7"/>
    <w:rsid w:val="00F5526B"/>
    <w:rsid w:val="00F55396"/>
    <w:rsid w:val="00F553CA"/>
    <w:rsid w:val="00F55620"/>
    <w:rsid w:val="00F5571B"/>
    <w:rsid w:val="00F55AD3"/>
    <w:rsid w:val="00F55D55"/>
    <w:rsid w:val="00F55F0F"/>
    <w:rsid w:val="00F5610B"/>
    <w:rsid w:val="00F565F4"/>
    <w:rsid w:val="00F5678F"/>
    <w:rsid w:val="00F56C54"/>
    <w:rsid w:val="00F571F0"/>
    <w:rsid w:val="00F574EE"/>
    <w:rsid w:val="00F57986"/>
    <w:rsid w:val="00F57EAA"/>
    <w:rsid w:val="00F6001B"/>
    <w:rsid w:val="00F60593"/>
    <w:rsid w:val="00F6060B"/>
    <w:rsid w:val="00F60A9F"/>
    <w:rsid w:val="00F60B2C"/>
    <w:rsid w:val="00F60B43"/>
    <w:rsid w:val="00F60DE5"/>
    <w:rsid w:val="00F61376"/>
    <w:rsid w:val="00F61983"/>
    <w:rsid w:val="00F61DC2"/>
    <w:rsid w:val="00F6236F"/>
    <w:rsid w:val="00F623A4"/>
    <w:rsid w:val="00F623EB"/>
    <w:rsid w:val="00F6242D"/>
    <w:rsid w:val="00F6256D"/>
    <w:rsid w:val="00F62693"/>
    <w:rsid w:val="00F627CF"/>
    <w:rsid w:val="00F629FC"/>
    <w:rsid w:val="00F62A98"/>
    <w:rsid w:val="00F62DD4"/>
    <w:rsid w:val="00F6314E"/>
    <w:rsid w:val="00F63383"/>
    <w:rsid w:val="00F63610"/>
    <w:rsid w:val="00F63674"/>
    <w:rsid w:val="00F63DE4"/>
    <w:rsid w:val="00F64019"/>
    <w:rsid w:val="00F640F7"/>
    <w:rsid w:val="00F64152"/>
    <w:rsid w:val="00F6455F"/>
    <w:rsid w:val="00F645F8"/>
    <w:rsid w:val="00F6476D"/>
    <w:rsid w:val="00F64AD4"/>
    <w:rsid w:val="00F64B05"/>
    <w:rsid w:val="00F64D01"/>
    <w:rsid w:val="00F64D23"/>
    <w:rsid w:val="00F64DA2"/>
    <w:rsid w:val="00F65569"/>
    <w:rsid w:val="00F655CD"/>
    <w:rsid w:val="00F65EDB"/>
    <w:rsid w:val="00F6637C"/>
    <w:rsid w:val="00F66407"/>
    <w:rsid w:val="00F6682F"/>
    <w:rsid w:val="00F66B2D"/>
    <w:rsid w:val="00F670A5"/>
    <w:rsid w:val="00F670CC"/>
    <w:rsid w:val="00F67464"/>
    <w:rsid w:val="00F67699"/>
    <w:rsid w:val="00F67D00"/>
    <w:rsid w:val="00F7014A"/>
    <w:rsid w:val="00F7039B"/>
    <w:rsid w:val="00F707D1"/>
    <w:rsid w:val="00F70BDC"/>
    <w:rsid w:val="00F71185"/>
    <w:rsid w:val="00F714B0"/>
    <w:rsid w:val="00F71D8E"/>
    <w:rsid w:val="00F71F35"/>
    <w:rsid w:val="00F71F5E"/>
    <w:rsid w:val="00F72633"/>
    <w:rsid w:val="00F739D1"/>
    <w:rsid w:val="00F73E48"/>
    <w:rsid w:val="00F74297"/>
    <w:rsid w:val="00F7455A"/>
    <w:rsid w:val="00F748E5"/>
    <w:rsid w:val="00F7495B"/>
    <w:rsid w:val="00F74B27"/>
    <w:rsid w:val="00F74F78"/>
    <w:rsid w:val="00F756DE"/>
    <w:rsid w:val="00F7591F"/>
    <w:rsid w:val="00F759E0"/>
    <w:rsid w:val="00F75E6A"/>
    <w:rsid w:val="00F76115"/>
    <w:rsid w:val="00F764C4"/>
    <w:rsid w:val="00F7650A"/>
    <w:rsid w:val="00F76A6C"/>
    <w:rsid w:val="00F76C7D"/>
    <w:rsid w:val="00F7709A"/>
    <w:rsid w:val="00F7716F"/>
    <w:rsid w:val="00F772DF"/>
    <w:rsid w:val="00F77328"/>
    <w:rsid w:val="00F7742B"/>
    <w:rsid w:val="00F778C8"/>
    <w:rsid w:val="00F77F67"/>
    <w:rsid w:val="00F8045A"/>
    <w:rsid w:val="00F80633"/>
    <w:rsid w:val="00F806F1"/>
    <w:rsid w:val="00F80709"/>
    <w:rsid w:val="00F80953"/>
    <w:rsid w:val="00F80973"/>
    <w:rsid w:val="00F810A4"/>
    <w:rsid w:val="00F815B8"/>
    <w:rsid w:val="00F81AA7"/>
    <w:rsid w:val="00F81AE7"/>
    <w:rsid w:val="00F81B92"/>
    <w:rsid w:val="00F81B9E"/>
    <w:rsid w:val="00F81C0D"/>
    <w:rsid w:val="00F81CCA"/>
    <w:rsid w:val="00F81D7B"/>
    <w:rsid w:val="00F8214B"/>
    <w:rsid w:val="00F8224D"/>
    <w:rsid w:val="00F822FD"/>
    <w:rsid w:val="00F82891"/>
    <w:rsid w:val="00F82C8B"/>
    <w:rsid w:val="00F83341"/>
    <w:rsid w:val="00F834CF"/>
    <w:rsid w:val="00F8351E"/>
    <w:rsid w:val="00F8366F"/>
    <w:rsid w:val="00F8372B"/>
    <w:rsid w:val="00F8391B"/>
    <w:rsid w:val="00F8398D"/>
    <w:rsid w:val="00F83EA2"/>
    <w:rsid w:val="00F84005"/>
    <w:rsid w:val="00F84221"/>
    <w:rsid w:val="00F84237"/>
    <w:rsid w:val="00F84275"/>
    <w:rsid w:val="00F84620"/>
    <w:rsid w:val="00F846CF"/>
    <w:rsid w:val="00F8490C"/>
    <w:rsid w:val="00F84C1D"/>
    <w:rsid w:val="00F84DB1"/>
    <w:rsid w:val="00F84FCD"/>
    <w:rsid w:val="00F85330"/>
    <w:rsid w:val="00F85A2E"/>
    <w:rsid w:val="00F86386"/>
    <w:rsid w:val="00F863C7"/>
    <w:rsid w:val="00F863E4"/>
    <w:rsid w:val="00F867F4"/>
    <w:rsid w:val="00F86B94"/>
    <w:rsid w:val="00F87125"/>
    <w:rsid w:val="00F87286"/>
    <w:rsid w:val="00F875B8"/>
    <w:rsid w:val="00F87670"/>
    <w:rsid w:val="00F87870"/>
    <w:rsid w:val="00F9020A"/>
    <w:rsid w:val="00F9093F"/>
    <w:rsid w:val="00F909D2"/>
    <w:rsid w:val="00F90FD5"/>
    <w:rsid w:val="00F90FDB"/>
    <w:rsid w:val="00F9139E"/>
    <w:rsid w:val="00F913AD"/>
    <w:rsid w:val="00F91848"/>
    <w:rsid w:val="00F92107"/>
    <w:rsid w:val="00F92114"/>
    <w:rsid w:val="00F9213A"/>
    <w:rsid w:val="00F92505"/>
    <w:rsid w:val="00F925A8"/>
    <w:rsid w:val="00F92707"/>
    <w:rsid w:val="00F92710"/>
    <w:rsid w:val="00F92E68"/>
    <w:rsid w:val="00F92F8E"/>
    <w:rsid w:val="00F9302B"/>
    <w:rsid w:val="00F93528"/>
    <w:rsid w:val="00F93866"/>
    <w:rsid w:val="00F9393A"/>
    <w:rsid w:val="00F93B39"/>
    <w:rsid w:val="00F94022"/>
    <w:rsid w:val="00F94215"/>
    <w:rsid w:val="00F94221"/>
    <w:rsid w:val="00F94664"/>
    <w:rsid w:val="00F94B28"/>
    <w:rsid w:val="00F94E89"/>
    <w:rsid w:val="00F95953"/>
    <w:rsid w:val="00F965F1"/>
    <w:rsid w:val="00F96D28"/>
    <w:rsid w:val="00F97286"/>
    <w:rsid w:val="00F972B4"/>
    <w:rsid w:val="00F9734D"/>
    <w:rsid w:val="00F976B7"/>
    <w:rsid w:val="00F97EA7"/>
    <w:rsid w:val="00F97FEA"/>
    <w:rsid w:val="00FA026D"/>
    <w:rsid w:val="00FA0969"/>
    <w:rsid w:val="00FA0B2D"/>
    <w:rsid w:val="00FA0D24"/>
    <w:rsid w:val="00FA1844"/>
    <w:rsid w:val="00FA24AB"/>
    <w:rsid w:val="00FA2792"/>
    <w:rsid w:val="00FA2A84"/>
    <w:rsid w:val="00FA352D"/>
    <w:rsid w:val="00FA365F"/>
    <w:rsid w:val="00FA39BE"/>
    <w:rsid w:val="00FA4275"/>
    <w:rsid w:val="00FA4951"/>
    <w:rsid w:val="00FA4D31"/>
    <w:rsid w:val="00FA5047"/>
    <w:rsid w:val="00FA535D"/>
    <w:rsid w:val="00FA53C9"/>
    <w:rsid w:val="00FA53EE"/>
    <w:rsid w:val="00FA58FF"/>
    <w:rsid w:val="00FA59EE"/>
    <w:rsid w:val="00FA5D3D"/>
    <w:rsid w:val="00FA6474"/>
    <w:rsid w:val="00FA653D"/>
    <w:rsid w:val="00FA6814"/>
    <w:rsid w:val="00FA6866"/>
    <w:rsid w:val="00FA6951"/>
    <w:rsid w:val="00FA69B0"/>
    <w:rsid w:val="00FA6CEB"/>
    <w:rsid w:val="00FA6FFB"/>
    <w:rsid w:val="00FA71A9"/>
    <w:rsid w:val="00FA7276"/>
    <w:rsid w:val="00FA74EF"/>
    <w:rsid w:val="00FA770A"/>
    <w:rsid w:val="00FA7862"/>
    <w:rsid w:val="00FA7E3B"/>
    <w:rsid w:val="00FA7FDE"/>
    <w:rsid w:val="00FB01B0"/>
    <w:rsid w:val="00FB0627"/>
    <w:rsid w:val="00FB0638"/>
    <w:rsid w:val="00FB07D5"/>
    <w:rsid w:val="00FB0BA1"/>
    <w:rsid w:val="00FB0BE2"/>
    <w:rsid w:val="00FB0CA7"/>
    <w:rsid w:val="00FB100F"/>
    <w:rsid w:val="00FB10F0"/>
    <w:rsid w:val="00FB1328"/>
    <w:rsid w:val="00FB167D"/>
    <w:rsid w:val="00FB1801"/>
    <w:rsid w:val="00FB1991"/>
    <w:rsid w:val="00FB1A45"/>
    <w:rsid w:val="00FB1D11"/>
    <w:rsid w:val="00FB1D3A"/>
    <w:rsid w:val="00FB1DB6"/>
    <w:rsid w:val="00FB1DC3"/>
    <w:rsid w:val="00FB1ECC"/>
    <w:rsid w:val="00FB2278"/>
    <w:rsid w:val="00FB2297"/>
    <w:rsid w:val="00FB2494"/>
    <w:rsid w:val="00FB25BE"/>
    <w:rsid w:val="00FB285B"/>
    <w:rsid w:val="00FB2AC3"/>
    <w:rsid w:val="00FB2D8A"/>
    <w:rsid w:val="00FB2EAB"/>
    <w:rsid w:val="00FB3289"/>
    <w:rsid w:val="00FB3435"/>
    <w:rsid w:val="00FB346C"/>
    <w:rsid w:val="00FB35B2"/>
    <w:rsid w:val="00FB361C"/>
    <w:rsid w:val="00FB3DC9"/>
    <w:rsid w:val="00FB3E71"/>
    <w:rsid w:val="00FB3EF9"/>
    <w:rsid w:val="00FB40A8"/>
    <w:rsid w:val="00FB44F1"/>
    <w:rsid w:val="00FB524F"/>
    <w:rsid w:val="00FB5466"/>
    <w:rsid w:val="00FB5528"/>
    <w:rsid w:val="00FB5848"/>
    <w:rsid w:val="00FB589D"/>
    <w:rsid w:val="00FB5914"/>
    <w:rsid w:val="00FB59D2"/>
    <w:rsid w:val="00FB5B09"/>
    <w:rsid w:val="00FB62ED"/>
    <w:rsid w:val="00FB64FE"/>
    <w:rsid w:val="00FB6923"/>
    <w:rsid w:val="00FB6BAB"/>
    <w:rsid w:val="00FB6C84"/>
    <w:rsid w:val="00FB76FD"/>
    <w:rsid w:val="00FB7DE1"/>
    <w:rsid w:val="00FC008D"/>
    <w:rsid w:val="00FC0987"/>
    <w:rsid w:val="00FC147E"/>
    <w:rsid w:val="00FC19F5"/>
    <w:rsid w:val="00FC1C7B"/>
    <w:rsid w:val="00FC1E21"/>
    <w:rsid w:val="00FC1F7F"/>
    <w:rsid w:val="00FC204C"/>
    <w:rsid w:val="00FC30E8"/>
    <w:rsid w:val="00FC38D2"/>
    <w:rsid w:val="00FC3A20"/>
    <w:rsid w:val="00FC3EC0"/>
    <w:rsid w:val="00FC44D9"/>
    <w:rsid w:val="00FC45CD"/>
    <w:rsid w:val="00FC4664"/>
    <w:rsid w:val="00FC49C0"/>
    <w:rsid w:val="00FC49FF"/>
    <w:rsid w:val="00FC53B1"/>
    <w:rsid w:val="00FC54EC"/>
    <w:rsid w:val="00FC5677"/>
    <w:rsid w:val="00FC5755"/>
    <w:rsid w:val="00FC5817"/>
    <w:rsid w:val="00FC5E1A"/>
    <w:rsid w:val="00FC5F9A"/>
    <w:rsid w:val="00FC62A0"/>
    <w:rsid w:val="00FC62BF"/>
    <w:rsid w:val="00FC6CAB"/>
    <w:rsid w:val="00FC6CCB"/>
    <w:rsid w:val="00FC726D"/>
    <w:rsid w:val="00FC738B"/>
    <w:rsid w:val="00FC7831"/>
    <w:rsid w:val="00FC7B9F"/>
    <w:rsid w:val="00FD00C3"/>
    <w:rsid w:val="00FD0226"/>
    <w:rsid w:val="00FD0329"/>
    <w:rsid w:val="00FD0332"/>
    <w:rsid w:val="00FD037D"/>
    <w:rsid w:val="00FD0A35"/>
    <w:rsid w:val="00FD0DBA"/>
    <w:rsid w:val="00FD0FE0"/>
    <w:rsid w:val="00FD12DD"/>
    <w:rsid w:val="00FD13F7"/>
    <w:rsid w:val="00FD1790"/>
    <w:rsid w:val="00FD18B1"/>
    <w:rsid w:val="00FD1B27"/>
    <w:rsid w:val="00FD2235"/>
    <w:rsid w:val="00FD2528"/>
    <w:rsid w:val="00FD29A6"/>
    <w:rsid w:val="00FD2AE6"/>
    <w:rsid w:val="00FD2F55"/>
    <w:rsid w:val="00FD314A"/>
    <w:rsid w:val="00FD321C"/>
    <w:rsid w:val="00FD399B"/>
    <w:rsid w:val="00FD3A78"/>
    <w:rsid w:val="00FD3B8A"/>
    <w:rsid w:val="00FD4517"/>
    <w:rsid w:val="00FD4A18"/>
    <w:rsid w:val="00FD55F8"/>
    <w:rsid w:val="00FD5C52"/>
    <w:rsid w:val="00FD5CF1"/>
    <w:rsid w:val="00FD6518"/>
    <w:rsid w:val="00FD6698"/>
    <w:rsid w:val="00FD6AC4"/>
    <w:rsid w:val="00FD6B38"/>
    <w:rsid w:val="00FD6EA5"/>
    <w:rsid w:val="00FD6F62"/>
    <w:rsid w:val="00FD6F90"/>
    <w:rsid w:val="00FD74B5"/>
    <w:rsid w:val="00FD779D"/>
    <w:rsid w:val="00FD790C"/>
    <w:rsid w:val="00FD7AE1"/>
    <w:rsid w:val="00FE01AC"/>
    <w:rsid w:val="00FE0463"/>
    <w:rsid w:val="00FE04E9"/>
    <w:rsid w:val="00FE061C"/>
    <w:rsid w:val="00FE070D"/>
    <w:rsid w:val="00FE08CC"/>
    <w:rsid w:val="00FE0A0C"/>
    <w:rsid w:val="00FE1002"/>
    <w:rsid w:val="00FE1017"/>
    <w:rsid w:val="00FE13AF"/>
    <w:rsid w:val="00FE18BB"/>
    <w:rsid w:val="00FE1993"/>
    <w:rsid w:val="00FE2642"/>
    <w:rsid w:val="00FE2906"/>
    <w:rsid w:val="00FE30CF"/>
    <w:rsid w:val="00FE3854"/>
    <w:rsid w:val="00FE3AFB"/>
    <w:rsid w:val="00FE3ED8"/>
    <w:rsid w:val="00FE3F93"/>
    <w:rsid w:val="00FE4182"/>
    <w:rsid w:val="00FE41DB"/>
    <w:rsid w:val="00FE44B9"/>
    <w:rsid w:val="00FE486E"/>
    <w:rsid w:val="00FE4C51"/>
    <w:rsid w:val="00FE4CC3"/>
    <w:rsid w:val="00FE500E"/>
    <w:rsid w:val="00FE5141"/>
    <w:rsid w:val="00FE5685"/>
    <w:rsid w:val="00FE56AA"/>
    <w:rsid w:val="00FE575D"/>
    <w:rsid w:val="00FE5B72"/>
    <w:rsid w:val="00FE5B8F"/>
    <w:rsid w:val="00FE5CCA"/>
    <w:rsid w:val="00FE621C"/>
    <w:rsid w:val="00FE656D"/>
    <w:rsid w:val="00FE6741"/>
    <w:rsid w:val="00FE727D"/>
    <w:rsid w:val="00FE72DC"/>
    <w:rsid w:val="00FE7F6F"/>
    <w:rsid w:val="00FF00CA"/>
    <w:rsid w:val="00FF026C"/>
    <w:rsid w:val="00FF05B3"/>
    <w:rsid w:val="00FF0E93"/>
    <w:rsid w:val="00FF1207"/>
    <w:rsid w:val="00FF14D9"/>
    <w:rsid w:val="00FF174B"/>
    <w:rsid w:val="00FF1A3D"/>
    <w:rsid w:val="00FF1CFB"/>
    <w:rsid w:val="00FF1D2E"/>
    <w:rsid w:val="00FF2395"/>
    <w:rsid w:val="00FF23ED"/>
    <w:rsid w:val="00FF2752"/>
    <w:rsid w:val="00FF28BF"/>
    <w:rsid w:val="00FF2C1F"/>
    <w:rsid w:val="00FF2C4E"/>
    <w:rsid w:val="00FF2ECB"/>
    <w:rsid w:val="00FF2F16"/>
    <w:rsid w:val="00FF30A3"/>
    <w:rsid w:val="00FF3480"/>
    <w:rsid w:val="00FF371C"/>
    <w:rsid w:val="00FF39DA"/>
    <w:rsid w:val="00FF3E78"/>
    <w:rsid w:val="00FF403E"/>
    <w:rsid w:val="00FF405D"/>
    <w:rsid w:val="00FF4607"/>
    <w:rsid w:val="00FF4687"/>
    <w:rsid w:val="00FF4F81"/>
    <w:rsid w:val="00FF50C0"/>
    <w:rsid w:val="00FF5440"/>
    <w:rsid w:val="00FF54C7"/>
    <w:rsid w:val="00FF59E9"/>
    <w:rsid w:val="00FF5CD4"/>
    <w:rsid w:val="00FF5D54"/>
    <w:rsid w:val="00FF5E31"/>
    <w:rsid w:val="00FF5EAF"/>
    <w:rsid w:val="00FF6111"/>
    <w:rsid w:val="00FF6205"/>
    <w:rsid w:val="00FF635A"/>
    <w:rsid w:val="00FF6470"/>
    <w:rsid w:val="00FF68BD"/>
    <w:rsid w:val="00FF68EC"/>
    <w:rsid w:val="00FF6A59"/>
    <w:rsid w:val="00FF6AC8"/>
    <w:rsid w:val="00FF6C4D"/>
    <w:rsid w:val="00FF7120"/>
    <w:rsid w:val="00FF714D"/>
    <w:rsid w:val="00FF7380"/>
    <w:rsid w:val="00FF73FB"/>
    <w:rsid w:val="00FF7A9C"/>
    <w:rsid w:val="00FF7E3F"/>
    <w:rsid w:val="00FF7F31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64C8A44"/>
  <w15:chartTrackingRefBased/>
  <w15:docId w15:val="{D15674FC-EBE1-4D41-AD1F-4BF314F4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6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uiPriority w:val="99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0A7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860A74"/>
    <w:pPr>
      <w:ind w:left="4320"/>
    </w:pPr>
    <w:rPr>
      <w:szCs w:val="22"/>
    </w:rPr>
  </w:style>
  <w:style w:type="character" w:customStyle="1" w:styleId="ClosingChar">
    <w:name w:val="Closing Char"/>
    <w:link w:val="Closing"/>
    <w:semiHidden/>
    <w:rsid w:val="00860A7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860A74"/>
    <w:rPr>
      <w:szCs w:val="22"/>
    </w:rPr>
  </w:style>
  <w:style w:type="character" w:customStyle="1" w:styleId="DateChar">
    <w:name w:val="Date Char"/>
    <w:link w:val="Date"/>
    <w:rsid w:val="00860A7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860A74"/>
    <w:rPr>
      <w:szCs w:val="22"/>
    </w:rPr>
  </w:style>
  <w:style w:type="character" w:customStyle="1" w:styleId="E-mailSignatureChar">
    <w:name w:val="E-mail Signature Char"/>
    <w:link w:val="E-mailSignature"/>
    <w:semiHidden/>
    <w:rsid w:val="00860A7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860A74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860A7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860A7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860A7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860A74"/>
    <w:rPr>
      <w:i/>
      <w:iCs/>
      <w:szCs w:val="22"/>
    </w:rPr>
  </w:style>
  <w:style w:type="character" w:customStyle="1" w:styleId="HTMLAddressChar">
    <w:name w:val="HTML Address Char"/>
    <w:link w:val="HTMLAddress"/>
    <w:semiHidden/>
    <w:rsid w:val="00860A7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semiHidden/>
    <w:rsid w:val="00860A7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860A7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0A7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860A7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860A7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860A7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860A7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860A7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860A7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860A7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860A7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860A7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860A7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860A7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860A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semiHidden/>
    <w:rsid w:val="00860A7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860A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860A7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60A74"/>
    <w:rPr>
      <w:szCs w:val="22"/>
    </w:rPr>
  </w:style>
  <w:style w:type="character" w:customStyle="1" w:styleId="NoteHeadingChar">
    <w:name w:val="Note Heading Char"/>
    <w:link w:val="NoteHeading"/>
    <w:semiHidden/>
    <w:rsid w:val="00860A7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semiHidden/>
    <w:rsid w:val="00860A7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60A7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860A7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860A74"/>
    <w:rPr>
      <w:szCs w:val="22"/>
    </w:rPr>
  </w:style>
  <w:style w:type="character" w:customStyle="1" w:styleId="SalutationChar">
    <w:name w:val="Salutation Char"/>
    <w:link w:val="Salutation"/>
    <w:rsid w:val="00860A7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860A7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link w:val="Subtitle"/>
    <w:rsid w:val="00860A7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860A7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860A7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3F1E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BE4ED3"/>
    <w:rPr>
      <w:color w:val="954F72"/>
      <w:u w:val="single"/>
    </w:rPr>
  </w:style>
  <w:style w:type="character" w:customStyle="1" w:styleId="MacroTextChar">
    <w:name w:val="Macro Text Char"/>
    <w:link w:val="MacroText"/>
    <w:uiPriority w:val="99"/>
    <w:rsid w:val="00E47144"/>
    <w:rPr>
      <w:rFonts w:ascii="Courier New" w:hAnsi="Courier New"/>
      <w:lang w:val="en-AU" w:bidi="ar-SA"/>
    </w:rPr>
  </w:style>
  <w:style w:type="character" w:customStyle="1" w:styleId="Heading6Char">
    <w:name w:val="Heading 6 Char"/>
    <w:link w:val="Heading6"/>
    <w:uiPriority w:val="9"/>
    <w:locked/>
    <w:rsid w:val="00E9726E"/>
    <w:rPr>
      <w:rFonts w:cs="EucrosiaUPC"/>
      <w:b/>
      <w:bCs/>
      <w:sz w:val="32"/>
      <w:szCs w:val="32"/>
      <w:u w:val="single"/>
    </w:rPr>
  </w:style>
  <w:style w:type="character" w:customStyle="1" w:styleId="blockChar">
    <w:name w:val="block Char"/>
    <w:aliases w:val="b Char"/>
    <w:link w:val="block"/>
    <w:locked/>
    <w:rsid w:val="00A84C9B"/>
    <w:rPr>
      <w:sz w:val="22"/>
      <w:lang w:val="en-GB" w:bidi="ar-SA"/>
    </w:rPr>
  </w:style>
  <w:style w:type="paragraph" w:customStyle="1" w:styleId="Pa13">
    <w:name w:val="Pa13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A73A5"/>
    <w:rPr>
      <w:rFonts w:ascii="Arial" w:hAnsi="Arial"/>
      <w:sz w:val="18"/>
      <w:szCs w:val="22"/>
    </w:rPr>
  </w:style>
  <w:style w:type="paragraph" w:customStyle="1" w:styleId="FSHeading1">
    <w:name w:val="FS Heading 1"/>
    <w:basedOn w:val="Normal"/>
    <w:uiPriority w:val="99"/>
    <w:qFormat/>
    <w:rsid w:val="00D164FD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7"/>
      </w:tabs>
      <w:ind w:right="43"/>
      <w:outlineLvl w:val="0"/>
    </w:pPr>
    <w:rPr>
      <w:rFonts w:ascii="Angsana New" w:eastAsia="Cordia New" w:hAnsi="Angsana New"/>
      <w:b/>
      <w:bCs/>
      <w:sz w:val="30"/>
      <w:szCs w:val="30"/>
    </w:rPr>
  </w:style>
  <w:style w:type="character" w:customStyle="1" w:styleId="NoSpacingChar">
    <w:name w:val="No Spacing Char"/>
    <w:link w:val="NoSpacing"/>
    <w:uiPriority w:val="1"/>
    <w:locked/>
    <w:rsid w:val="00B05D99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D2B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NFS1">
    <w:name w:val="NFS1"/>
    <w:basedOn w:val="Heading1"/>
    <w:link w:val="NFS1Char"/>
    <w:qFormat/>
    <w:rsid w:val="0008365F"/>
    <w:pPr>
      <w:numPr>
        <w:numId w:val="22"/>
      </w:numPr>
      <w:spacing w:line="240" w:lineRule="auto"/>
      <w:ind w:right="-43"/>
      <w:jc w:val="thaiDistribute"/>
    </w:pPr>
    <w:rPr>
      <w:rFonts w:ascii="Angsana New" w:hAnsi="Angsana New"/>
      <w:b w:val="0"/>
      <w:bCs w:val="0"/>
      <w:sz w:val="30"/>
      <w:szCs w:val="30"/>
      <w:u w:val="none"/>
    </w:rPr>
  </w:style>
  <w:style w:type="character" w:customStyle="1" w:styleId="NFS1Char">
    <w:name w:val="NFS1 Char"/>
    <w:basedOn w:val="ListParagraphChar"/>
    <w:link w:val="NFS1"/>
    <w:rsid w:val="0008365F"/>
    <w:rPr>
      <w:rFonts w:ascii="Angsana New" w:hAnsi="Angsana New"/>
      <w:sz w:val="30"/>
      <w:szCs w:val="30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34" Type="http://schemas.openxmlformats.org/officeDocument/2006/relationships/footer" Target="footer1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10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8.xml"/><Relationship Id="rId28" Type="http://schemas.openxmlformats.org/officeDocument/2006/relationships/header" Target="header8.xm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oter" Target="footer1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header" Target="header9.xm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390713-ACA5-4FE8-A063-1BF8FA645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EE604C-6437-4467-A22D-A997AAA8EC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9AA57-BD07-4A0C-86E5-C463BD2018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761D7F-E6F4-4C3F-9B8A-22100B2182D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</TotalTime>
  <Pages>77</Pages>
  <Words>14872</Words>
  <Characters>84771</Characters>
  <Application>Microsoft Office Word</Application>
  <DocSecurity>0</DocSecurity>
  <Lines>706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99445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cp:lastModifiedBy>Sakkarin, Naisra</cp:lastModifiedBy>
  <cp:revision>11</cp:revision>
  <cp:lastPrinted>2023-02-01T16:46:00Z</cp:lastPrinted>
  <dcterms:created xsi:type="dcterms:W3CDTF">2023-01-31T12:46:00Z</dcterms:created>
  <dcterms:modified xsi:type="dcterms:W3CDTF">2023-02-10T11:28:00Z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MSIP_Label_ea60d57e-af5b-4752-ac57-3e4f28ca11dc_Enabled">
    <vt:lpwstr>true</vt:lpwstr>
  </property>
  <property fmtid="{D5CDD505-2E9C-101B-9397-08002B2CF9AE}" pid="6" name="MSIP_Label_ea60d57e-af5b-4752-ac57-3e4f28ca11dc_SetDate">
    <vt:lpwstr>2021-11-22T01:11:09Z</vt:lpwstr>
  </property>
  <property fmtid="{D5CDD505-2E9C-101B-9397-08002B2CF9AE}" pid="7" name="MSIP_Label_ea60d57e-af5b-4752-ac57-3e4f28ca11dc_Method">
    <vt:lpwstr>Standard</vt:lpwstr>
  </property>
  <property fmtid="{D5CDD505-2E9C-101B-9397-08002B2CF9AE}" pid="8" name="MSIP_Label_ea60d57e-af5b-4752-ac57-3e4f28ca11dc_Name">
    <vt:lpwstr>ea60d57e-af5b-4752-ac57-3e4f28ca11dc</vt:lpwstr>
  </property>
  <property fmtid="{D5CDD505-2E9C-101B-9397-08002B2CF9AE}" pid="9" name="MSIP_Label_ea60d57e-af5b-4752-ac57-3e4f28ca11dc_SiteId">
    <vt:lpwstr>36da45f1-dd2c-4d1f-af13-5abe46b99921</vt:lpwstr>
  </property>
  <property fmtid="{D5CDD505-2E9C-101B-9397-08002B2CF9AE}" pid="10" name="MSIP_Label_ea60d57e-af5b-4752-ac57-3e4f28ca11dc_ActionId">
    <vt:lpwstr>7f40cd9c-3c72-46dc-b9c3-d44683f23050</vt:lpwstr>
  </property>
  <property fmtid="{D5CDD505-2E9C-101B-9397-08002B2CF9AE}" pid="11" name="MSIP_Label_ea60d57e-af5b-4752-ac57-3e4f28ca11dc_ContentBits">
    <vt:lpwstr>0</vt:lpwstr>
  </property>
  <property fmtid="{D5CDD505-2E9C-101B-9397-08002B2CF9AE}" pid="12" name="MSIP_Label_4ed8881d-4062-46d6-b0ca-1cc939420954_Enabled">
    <vt:lpwstr>true</vt:lpwstr>
  </property>
  <property fmtid="{D5CDD505-2E9C-101B-9397-08002B2CF9AE}" pid="13" name="MSIP_Label_4ed8881d-4062-46d6-b0ca-1cc939420954_SetDate">
    <vt:lpwstr>2022-06-28T00:34:44Z</vt:lpwstr>
  </property>
  <property fmtid="{D5CDD505-2E9C-101B-9397-08002B2CF9AE}" pid="14" name="MSIP_Label_4ed8881d-4062-46d6-b0ca-1cc939420954_Method">
    <vt:lpwstr>Privileged</vt:lpwstr>
  </property>
  <property fmtid="{D5CDD505-2E9C-101B-9397-08002B2CF9AE}" pid="15" name="MSIP_Label_4ed8881d-4062-46d6-b0ca-1cc939420954_Name">
    <vt:lpwstr>Public</vt:lpwstr>
  </property>
  <property fmtid="{D5CDD505-2E9C-101B-9397-08002B2CF9AE}" pid="16" name="MSIP_Label_4ed8881d-4062-46d6-b0ca-1cc939420954_SiteId">
    <vt:lpwstr>deff24bb-2089-4400-8c8e-f71e680378b2</vt:lpwstr>
  </property>
  <property fmtid="{D5CDD505-2E9C-101B-9397-08002B2CF9AE}" pid="17" name="MSIP_Label_4ed8881d-4062-46d6-b0ca-1cc939420954_ActionId">
    <vt:lpwstr>2b3a2bd4-618c-49b4-b9ff-f656079d1bac</vt:lpwstr>
  </property>
  <property fmtid="{D5CDD505-2E9C-101B-9397-08002B2CF9AE}" pid="18" name="MSIP_Label_4ed8881d-4062-46d6-b0ca-1cc939420954_ContentBits">
    <vt:lpwstr>0</vt:lpwstr>
  </property>
</Properties>
</file>