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FC7E5EC" w:rsidR="009030AC" w:rsidRPr="00AC1DCC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C4C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774D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</w:r>
      <w:r w:rsidR="008D298E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</w:p>
    <w:p w14:paraId="27E08D0A" w14:textId="77777777" w:rsidR="009030AC" w:rsidRPr="006C4CCA" w:rsidRDefault="009030AC" w:rsidP="009030AC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E00E892" w14:textId="0FB270E5" w:rsidR="001B02D3" w:rsidRDefault="001B02D3" w:rsidP="006C4CC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ข้อมูลทั่วไป</w:t>
      </w:r>
    </w:p>
    <w:p w14:paraId="59BF6B77" w14:textId="24D8033C" w:rsidR="009030AC" w:rsidRPr="006C4CCA" w:rsidRDefault="009030AC" w:rsidP="006C4CC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</w:t>
      </w:r>
      <w:r w:rsidRPr="006C4CC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กาล</w:t>
      </w:r>
    </w:p>
    <w:p w14:paraId="55A3C43D" w14:textId="5E1AB0F7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03D344" w14:textId="12A0FDA3" w:rsidR="00301F96" w:rsidRPr="00301F96" w:rsidRDefault="00301F96" w:rsidP="00301F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3E11C7C8" w14:textId="665FA4E1" w:rsidR="00A47827" w:rsidRDefault="00A47827" w:rsidP="009D71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A0DDE55" w14:textId="5878455B" w:rsidR="000A58BB" w:rsidRPr="000A58BB" w:rsidRDefault="000A58BB" w:rsidP="000A58B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</w:t>
      </w:r>
      <w:r w:rsidRPr="000A58BB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พื้นฐาน</w:t>
      </w:r>
    </w:p>
    <w:p w14:paraId="2582AC0C" w14:textId="77777777" w:rsidR="00F91676" w:rsidRDefault="00A47827" w:rsidP="009D71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11E69B1" w14:textId="463F747A" w:rsidR="009030AC" w:rsidRPr="009D7164" w:rsidRDefault="009030AC" w:rsidP="00714AE8">
      <w:pPr>
        <w:pStyle w:val="index"/>
        <w:numPr>
          <w:ilvl w:val="1"/>
          <w:numId w:val="2"/>
        </w:numPr>
        <w:spacing w:after="0" w:line="380" w:lineRule="exact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9D7164">
        <w:rPr>
          <w:rFonts w:asciiTheme="majorBidi" w:hAnsiTheme="majorBidi" w:cstheme="majorBidi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26C972EF" w14:textId="77777777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</w:rPr>
      </w:pPr>
    </w:p>
    <w:p w14:paraId="6E5F26B5" w14:textId="49721DAC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301F96">
        <w:rPr>
          <w:rFonts w:asciiTheme="majorBidi" w:hAnsiTheme="majorBidi" w:cstheme="majorBidi"/>
          <w:cs/>
        </w:rPr>
        <w:t>วันที่</w:t>
      </w:r>
      <w:r w:rsidR="00D01652" w:rsidRPr="00301F96">
        <w:rPr>
          <w:rFonts w:asciiTheme="majorBidi" w:hAnsiTheme="majorBidi" w:cstheme="majorBidi"/>
        </w:rPr>
        <w:t xml:space="preserve"> </w:t>
      </w:r>
      <w:r w:rsidR="00B41C9D">
        <w:rPr>
          <w:rFonts w:asciiTheme="majorBidi" w:hAnsiTheme="majorBidi" w:cstheme="majorBidi"/>
        </w:rPr>
        <w:t>8</w:t>
      </w:r>
      <w:r w:rsidR="00301F96">
        <w:rPr>
          <w:rFonts w:asciiTheme="majorBidi" w:hAnsiTheme="majorBidi" w:cstheme="majorBidi"/>
        </w:rPr>
        <w:t xml:space="preserve"> </w:t>
      </w:r>
      <w:r w:rsidR="00301F96">
        <w:rPr>
          <w:rFonts w:asciiTheme="majorBidi" w:hAnsiTheme="majorBidi" w:cstheme="majorBidi" w:hint="cs"/>
          <w:cs/>
        </w:rPr>
        <w:t>พฤศจิกายน</w:t>
      </w:r>
      <w:r w:rsidR="00D90B60" w:rsidRPr="00301F96">
        <w:rPr>
          <w:rFonts w:asciiTheme="majorBidi" w:hAnsiTheme="majorBidi" w:cstheme="majorBidi" w:hint="cs"/>
          <w:cs/>
        </w:rPr>
        <w:t xml:space="preserve"> </w:t>
      </w:r>
      <w:r w:rsidR="00D90B60" w:rsidRPr="00301F96">
        <w:rPr>
          <w:rFonts w:asciiTheme="majorBidi" w:hAnsiTheme="majorBidi" w:cstheme="majorBidi"/>
        </w:rPr>
        <w:t>2565</w:t>
      </w:r>
    </w:p>
    <w:p w14:paraId="535CD408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752C3F3D" w14:textId="46409C10" w:rsidR="001B02D3" w:rsidRDefault="001B02D3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ข้อมูลทั่วไป</w:t>
      </w:r>
    </w:p>
    <w:p w14:paraId="37AFF372" w14:textId="77777777" w:rsidR="00452360" w:rsidRPr="00452360" w:rsidRDefault="00452360" w:rsidP="00452360">
      <w:pPr>
        <w:rPr>
          <w:lang w:val="th-TH"/>
        </w:rPr>
      </w:pPr>
    </w:p>
    <w:p w14:paraId="4A9D730B" w14:textId="08E51F70" w:rsidR="00B01061" w:rsidRDefault="00B01061" w:rsidP="00B01061">
      <w:pPr>
        <w:tabs>
          <w:tab w:val="left" w:pos="540"/>
        </w:tabs>
        <w:ind w:left="547" w:right="-45"/>
        <w:jc w:val="thaiDistribute"/>
        <w:rPr>
          <w:rFonts w:asciiTheme="majorBidi" w:hAnsiTheme="majorBidi"/>
          <w:spacing w:val="-2"/>
        </w:rPr>
      </w:pPr>
      <w:r w:rsidRPr="00CB1B2B">
        <w:rPr>
          <w:rFonts w:asciiTheme="majorBidi" w:hAnsiTheme="majorBidi" w:hint="cs"/>
          <w:spacing w:val="-2"/>
          <w:cs/>
        </w:rPr>
        <w:t>บริษ</w:t>
      </w:r>
      <w:r>
        <w:rPr>
          <w:rFonts w:asciiTheme="majorBidi" w:hAnsiTheme="majorBidi" w:hint="cs"/>
          <w:spacing w:val="-2"/>
          <w:cs/>
        </w:rPr>
        <w:t>ั</w:t>
      </w:r>
      <w:r w:rsidRPr="00CB1B2B">
        <w:rPr>
          <w:rFonts w:asciiTheme="majorBidi" w:hAnsiTheme="majorBidi" w:hint="cs"/>
          <w:spacing w:val="-2"/>
          <w:cs/>
        </w:rPr>
        <w:t>ท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เมพ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คอร์ปอเรชั่น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จ</w:t>
      </w:r>
      <w:r>
        <w:rPr>
          <w:rFonts w:asciiTheme="majorBidi" w:hAnsiTheme="majorBidi" w:hint="cs"/>
          <w:spacing w:val="-2"/>
          <w:cs/>
        </w:rPr>
        <w:t>ำ</w:t>
      </w:r>
      <w:r w:rsidRPr="00CB1B2B">
        <w:rPr>
          <w:rFonts w:asciiTheme="majorBidi" w:hAnsiTheme="majorBidi" w:hint="cs"/>
          <w:spacing w:val="-2"/>
          <w:cs/>
        </w:rPr>
        <w:t>กัด</w:t>
      </w:r>
      <w:r w:rsidRPr="00CB1B2B">
        <w:rPr>
          <w:rFonts w:asciiTheme="majorBidi" w:hAnsiTheme="majorBidi"/>
          <w:spacing w:val="-2"/>
          <w:cs/>
        </w:rPr>
        <w:t xml:space="preserve"> </w:t>
      </w:r>
      <w:r>
        <w:rPr>
          <w:rFonts w:asciiTheme="majorBidi" w:hAnsiTheme="majorBidi"/>
          <w:spacing w:val="-2"/>
        </w:rPr>
        <w:t>(</w:t>
      </w:r>
      <w:r>
        <w:rPr>
          <w:rFonts w:asciiTheme="majorBidi" w:hAnsiTheme="majorBidi" w:hint="cs"/>
          <w:spacing w:val="-2"/>
          <w:cs/>
        </w:rPr>
        <w:t>มหาชน</w:t>
      </w:r>
      <w:r>
        <w:rPr>
          <w:rFonts w:asciiTheme="majorBidi" w:hAnsiTheme="majorBidi"/>
          <w:spacing w:val="-2"/>
        </w:rPr>
        <w:t>)</w:t>
      </w:r>
      <w:r w:rsidRPr="00B01061">
        <w:t xml:space="preserve"> </w:t>
      </w:r>
      <w:r w:rsidRPr="00B01061">
        <w:rPr>
          <w:rFonts w:asciiTheme="majorBidi" w:hAnsiTheme="majorBidi"/>
          <w:spacing w:val="-2"/>
        </w:rPr>
        <w:t>(</w:t>
      </w:r>
      <w:r w:rsidRPr="00B01061">
        <w:rPr>
          <w:rFonts w:asciiTheme="majorBidi" w:hAnsiTheme="majorBidi"/>
          <w:spacing w:val="-2"/>
          <w:cs/>
        </w:rPr>
        <w:t>เดิมชื่อ : บริษัท เมพ คอร์ปอเรชั่น จำกัด)</w:t>
      </w:r>
      <w:r>
        <w:rPr>
          <w:rFonts w:asciiTheme="majorBidi" w:hAnsiTheme="majorBidi" w:hint="cs"/>
          <w:spacing w:val="-2"/>
          <w:cs/>
        </w:rPr>
        <w:t xml:space="preserve"> </w:t>
      </w:r>
      <w:r w:rsidRPr="00CB1B2B">
        <w:rPr>
          <w:rFonts w:asciiTheme="majorBidi" w:hAnsiTheme="majorBidi"/>
          <w:spacing w:val="-2"/>
          <w:cs/>
        </w:rPr>
        <w:t>“</w:t>
      </w:r>
      <w:r w:rsidRPr="00CB1B2B">
        <w:rPr>
          <w:rFonts w:asciiTheme="majorBidi" w:hAnsiTheme="majorBidi" w:hint="cs"/>
          <w:spacing w:val="-2"/>
          <w:cs/>
        </w:rPr>
        <w:t>บริษ</w:t>
      </w:r>
      <w:r>
        <w:rPr>
          <w:rFonts w:asciiTheme="majorBidi" w:hAnsiTheme="majorBidi" w:hint="cs"/>
          <w:spacing w:val="-2"/>
          <w:cs/>
        </w:rPr>
        <w:t>ั</w:t>
      </w:r>
      <w:r w:rsidRPr="00CB1B2B">
        <w:rPr>
          <w:rFonts w:asciiTheme="majorBidi" w:hAnsiTheme="majorBidi" w:hint="cs"/>
          <w:spacing w:val="-2"/>
          <w:cs/>
        </w:rPr>
        <w:t>ท</w:t>
      </w:r>
      <w:r w:rsidRPr="00CB1B2B">
        <w:rPr>
          <w:rFonts w:asciiTheme="majorBidi" w:hAnsiTheme="majorBidi"/>
          <w:spacing w:val="-2"/>
          <w:cs/>
        </w:rPr>
        <w:t xml:space="preserve">” </w:t>
      </w:r>
      <w:r w:rsidRPr="00CB1B2B">
        <w:rPr>
          <w:rFonts w:asciiTheme="majorBidi" w:hAnsiTheme="majorBidi" w:hint="cs"/>
          <w:spacing w:val="-2"/>
          <w:cs/>
        </w:rPr>
        <w:t>เป็นนิติบุคคลที่จัดตั้งขึ้นในประเทศไทย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มีที่อยู่จดทะเบียนตั้งอยู่เลขที่</w:t>
      </w:r>
      <w:r>
        <w:rPr>
          <w:rFonts w:asciiTheme="majorBidi" w:hAnsiTheme="majorBidi" w:hint="cs"/>
          <w:spacing w:val="-2"/>
          <w:cs/>
        </w:rPr>
        <w:t xml:space="preserve"> </w:t>
      </w:r>
      <w:r>
        <w:rPr>
          <w:rFonts w:asciiTheme="majorBidi" w:hAnsiTheme="majorBidi"/>
          <w:spacing w:val="-2"/>
        </w:rPr>
        <w:t>99/27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อาคารซอฟต์แวร์ปาร์ค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ชั้น</w:t>
      </w:r>
      <w:r w:rsidRPr="00CB1B2B">
        <w:rPr>
          <w:rFonts w:asciiTheme="majorBidi" w:hAnsiTheme="majorBidi"/>
          <w:spacing w:val="-2"/>
          <w:cs/>
        </w:rPr>
        <w:t xml:space="preserve"> </w:t>
      </w:r>
      <w:r>
        <w:rPr>
          <w:rFonts w:asciiTheme="majorBidi" w:hAnsiTheme="majorBidi"/>
          <w:spacing w:val="-2"/>
        </w:rPr>
        <w:t>8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หมู่</w:t>
      </w:r>
      <w:r w:rsidRPr="00CB1B2B">
        <w:rPr>
          <w:rFonts w:asciiTheme="majorBidi" w:hAnsiTheme="majorBidi"/>
          <w:spacing w:val="-2"/>
          <w:cs/>
        </w:rPr>
        <w:t xml:space="preserve"> </w:t>
      </w:r>
      <w:r>
        <w:rPr>
          <w:rFonts w:asciiTheme="majorBidi" w:hAnsiTheme="majorBidi"/>
          <w:spacing w:val="-2"/>
        </w:rPr>
        <w:t>4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ถนนแจ้งวัฒนะ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ต</w:t>
      </w:r>
      <w:r>
        <w:rPr>
          <w:rFonts w:asciiTheme="majorBidi" w:hAnsiTheme="majorBidi" w:hint="cs"/>
          <w:spacing w:val="-2"/>
          <w:cs/>
        </w:rPr>
        <w:t>ำ</w:t>
      </w:r>
      <w:r w:rsidRPr="00CB1B2B">
        <w:rPr>
          <w:rFonts w:asciiTheme="majorBidi" w:hAnsiTheme="majorBidi" w:hint="cs"/>
          <w:spacing w:val="-2"/>
          <w:cs/>
        </w:rPr>
        <w:t>บลคลองเกลือ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อ</w:t>
      </w:r>
      <w:r>
        <w:rPr>
          <w:rFonts w:asciiTheme="majorBidi" w:hAnsiTheme="majorBidi" w:hint="cs"/>
          <w:spacing w:val="-2"/>
          <w:cs/>
        </w:rPr>
        <w:t>ำ</w:t>
      </w:r>
      <w:r w:rsidRPr="00CB1B2B">
        <w:rPr>
          <w:rFonts w:asciiTheme="majorBidi" w:hAnsiTheme="majorBidi" w:hint="cs"/>
          <w:spacing w:val="-2"/>
          <w:cs/>
        </w:rPr>
        <w:t>เภอปากเกร็ด</w:t>
      </w:r>
      <w:r w:rsidRPr="00CB1B2B">
        <w:rPr>
          <w:rFonts w:asciiTheme="majorBidi" w:hAnsiTheme="majorBidi"/>
          <w:spacing w:val="-2"/>
          <w:cs/>
        </w:rPr>
        <w:t xml:space="preserve"> </w:t>
      </w:r>
      <w:r w:rsidRPr="00CB1B2B">
        <w:rPr>
          <w:rFonts w:asciiTheme="majorBidi" w:hAnsiTheme="majorBidi" w:hint="cs"/>
          <w:spacing w:val="-2"/>
          <w:cs/>
        </w:rPr>
        <w:t>จังหวัดนนทบุรี</w:t>
      </w:r>
      <w:r w:rsidRPr="00CB1B2B">
        <w:rPr>
          <w:rFonts w:asciiTheme="majorBidi" w:hAnsiTheme="majorBidi"/>
          <w:spacing w:val="-2"/>
          <w:cs/>
        </w:rPr>
        <w:t xml:space="preserve"> </w:t>
      </w:r>
    </w:p>
    <w:p w14:paraId="1552DF69" w14:textId="77777777" w:rsidR="007751FA" w:rsidRDefault="007751FA" w:rsidP="00B01061">
      <w:pPr>
        <w:tabs>
          <w:tab w:val="left" w:pos="540"/>
        </w:tabs>
        <w:ind w:left="547" w:right="-45"/>
        <w:jc w:val="thaiDistribute"/>
        <w:rPr>
          <w:rFonts w:asciiTheme="majorBidi" w:hAnsiTheme="majorBidi"/>
          <w:spacing w:val="-2"/>
        </w:rPr>
      </w:pPr>
    </w:p>
    <w:p w14:paraId="155336F4" w14:textId="6D19B363" w:rsidR="00B01061" w:rsidRDefault="007751FA" w:rsidP="00B01061">
      <w:pPr>
        <w:tabs>
          <w:tab w:val="left" w:pos="540"/>
        </w:tabs>
        <w:ind w:left="547" w:right="-45"/>
        <w:jc w:val="thaiDistribute"/>
        <w:rPr>
          <w:rFonts w:asciiTheme="majorBidi" w:hAnsiTheme="majorBidi"/>
          <w:spacing w:val="-2"/>
        </w:rPr>
      </w:pPr>
      <w:r w:rsidRPr="00E0190A">
        <w:rPr>
          <w:rFonts w:asciiTheme="majorBidi" w:hAnsiTheme="majorBidi"/>
          <w:spacing w:val="-2"/>
          <w:cs/>
        </w:rPr>
        <w:t xml:space="preserve">เมื่อวันที่ </w:t>
      </w:r>
      <w:r w:rsidR="00E0190A" w:rsidRPr="00E0190A">
        <w:rPr>
          <w:rFonts w:asciiTheme="majorBidi" w:hAnsiTheme="majorBidi"/>
          <w:spacing w:val="-2"/>
        </w:rPr>
        <w:t>2</w:t>
      </w:r>
      <w:r w:rsidRPr="00E0190A">
        <w:rPr>
          <w:rFonts w:asciiTheme="majorBidi" w:hAnsiTheme="majorBidi"/>
          <w:spacing w:val="-2"/>
          <w:cs/>
        </w:rPr>
        <w:t xml:space="preserve"> กันยายน </w:t>
      </w:r>
      <w:r w:rsidR="0069134B" w:rsidRPr="00E0190A">
        <w:rPr>
          <w:rFonts w:asciiTheme="majorBidi" w:hAnsiTheme="majorBidi"/>
          <w:spacing w:val="-2"/>
        </w:rPr>
        <w:t>2565</w:t>
      </w:r>
      <w:r w:rsidRPr="00E0190A">
        <w:rPr>
          <w:rFonts w:asciiTheme="majorBidi" w:hAnsiTheme="majorBidi"/>
          <w:spacing w:val="-2"/>
          <w:cs/>
        </w:rPr>
        <w:t xml:space="preserve"> บริษัทได้จดทะเบียนการแปรสภาพเป็นนิติบุคคลตามพระราชบัญญัติบริษัทมหาชนจำกัด          พ.ศ. </w:t>
      </w:r>
      <w:r w:rsidR="0069134B" w:rsidRPr="00E0190A">
        <w:rPr>
          <w:rFonts w:asciiTheme="majorBidi" w:hAnsiTheme="majorBidi"/>
          <w:spacing w:val="-2"/>
        </w:rPr>
        <w:t>2535</w:t>
      </w:r>
      <w:r w:rsidRPr="00E0190A">
        <w:rPr>
          <w:rFonts w:asciiTheme="majorBidi" w:hAnsiTheme="majorBidi"/>
          <w:spacing w:val="-2"/>
          <w:cs/>
        </w:rPr>
        <w:t xml:space="preserve"> และเปลี่ยนชื่อเป็น “บริษัท </w:t>
      </w:r>
      <w:r w:rsidR="0069134B" w:rsidRPr="00E0190A">
        <w:rPr>
          <w:rFonts w:asciiTheme="majorBidi" w:hAnsiTheme="majorBidi"/>
          <w:spacing w:val="-2"/>
          <w:cs/>
        </w:rPr>
        <w:t xml:space="preserve">เมพ คอร์ปอเรชั่น </w:t>
      </w:r>
      <w:r w:rsidRPr="00E0190A">
        <w:rPr>
          <w:rFonts w:asciiTheme="majorBidi" w:hAnsiTheme="majorBidi"/>
          <w:spacing w:val="-2"/>
          <w:cs/>
        </w:rPr>
        <w:t>จำกัด (มหาชน)”</w:t>
      </w:r>
    </w:p>
    <w:p w14:paraId="3B8628CD" w14:textId="32F75486" w:rsidR="001B02D3" w:rsidRPr="00FC30B1" w:rsidRDefault="001B02D3" w:rsidP="001B02D3"/>
    <w:p w14:paraId="0276EE89" w14:textId="4E1E22DC" w:rsidR="009030AC" w:rsidRPr="006C4CCA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81C5FA4" w14:textId="1CA07149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4CCA">
        <w:rPr>
          <w:rFonts w:asciiTheme="majorBidi" w:hAnsiTheme="majorBidi" w:cstheme="majorBidi"/>
        </w:rPr>
        <w:br/>
      </w:r>
      <w:r w:rsidRPr="006C4CCA">
        <w:rPr>
          <w:rFonts w:asciiTheme="majorBidi" w:hAnsiTheme="majorBidi" w:cstheme="majorBidi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C4CCA">
        <w:rPr>
          <w:rFonts w:asciiTheme="majorBidi" w:hAnsiTheme="majorBidi" w:cstheme="majorBidi"/>
        </w:rPr>
        <w:t xml:space="preserve"> 34</w:t>
      </w:r>
      <w:r w:rsidR="00AB0C67" w:rsidRPr="006C4CCA">
        <w:rPr>
          <w:rFonts w:asciiTheme="majorBidi" w:hAnsiTheme="majorBidi" w:cstheme="majorBidi"/>
        </w:rPr>
        <w:t xml:space="preserve"> </w:t>
      </w:r>
      <w:r w:rsidRPr="006C4CCA">
        <w:rPr>
          <w:rFonts w:asciiTheme="majorBidi" w:hAnsiTheme="majorBidi" w:cstheme="majorBidi"/>
          <w:cs/>
        </w:rPr>
        <w:t>เรื่อง</w:t>
      </w:r>
      <w:r w:rsidRPr="006C4CCA">
        <w:rPr>
          <w:rFonts w:asciiTheme="majorBidi" w:hAnsiTheme="majorBidi" w:cstheme="majorBidi"/>
          <w:i/>
          <w:iCs/>
          <w:cs/>
        </w:rPr>
        <w:t xml:space="preserve"> การรายงานทางการเงินระหว่างกาล</w:t>
      </w:r>
      <w:r w:rsidRPr="006C4CCA">
        <w:rPr>
          <w:rFonts w:asciiTheme="majorBidi" w:hAnsiTheme="majorBidi" w:cstheme="majorBidi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6C4CCA">
        <w:rPr>
          <w:rFonts w:asciiTheme="majorBidi" w:hAnsiTheme="majorBidi" w:cstheme="majorBidi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</w:t>
      </w:r>
      <w:r w:rsidR="002526A6" w:rsidRPr="006C4CCA">
        <w:rPr>
          <w:rFonts w:asciiTheme="majorBidi" w:hAnsiTheme="majorBidi" w:cstheme="majorBidi"/>
          <w:cs/>
        </w:rPr>
        <w:t>ว</w:t>
      </w:r>
      <w:r w:rsidR="00D01652" w:rsidRPr="006C4CCA">
        <w:rPr>
          <w:rFonts w:asciiTheme="majorBidi" w:hAnsiTheme="majorBidi" w:cstheme="majorBidi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C4CCA">
        <w:rPr>
          <w:rFonts w:asciiTheme="majorBidi" w:hAnsiTheme="majorBidi" w:cstheme="majorBidi"/>
        </w:rPr>
        <w:br/>
      </w:r>
      <w:r w:rsidR="00D01652" w:rsidRPr="006C4CCA">
        <w:rPr>
          <w:rFonts w:asciiTheme="majorBidi" w:hAnsiTheme="majorBidi" w:cstheme="majorBidi"/>
          <w:cs/>
        </w:rPr>
        <w:t xml:space="preserve">บริษัทย่อยสำหรับปีสิ้นสุดวันที่ </w:t>
      </w:r>
      <w:r w:rsidR="005B380D" w:rsidRPr="006C4CCA">
        <w:rPr>
          <w:rFonts w:asciiTheme="majorBidi" w:hAnsiTheme="majorBidi" w:cstheme="majorBidi"/>
        </w:rPr>
        <w:t>31</w:t>
      </w:r>
      <w:r w:rsidR="00294179">
        <w:rPr>
          <w:rFonts w:asciiTheme="majorBidi" w:hAnsiTheme="majorBidi" w:cstheme="majorBidi"/>
        </w:rPr>
        <w:t xml:space="preserve"> </w:t>
      </w:r>
      <w:r w:rsidR="00D01652" w:rsidRPr="006C4CCA">
        <w:rPr>
          <w:rFonts w:asciiTheme="majorBidi" w:hAnsiTheme="majorBidi" w:cstheme="majorBidi"/>
          <w:cs/>
        </w:rPr>
        <w:t xml:space="preserve">ธันวาคม </w:t>
      </w:r>
      <w:r w:rsidR="006C0BD7" w:rsidRPr="006C4CCA">
        <w:rPr>
          <w:rFonts w:asciiTheme="majorBidi" w:hAnsiTheme="majorBidi" w:cstheme="majorBidi"/>
        </w:rPr>
        <w:t>256</w:t>
      </w:r>
      <w:r w:rsidR="006E656E" w:rsidRPr="006C4CCA">
        <w:rPr>
          <w:rFonts w:asciiTheme="majorBidi" w:hAnsiTheme="majorBidi" w:cstheme="majorBidi"/>
        </w:rPr>
        <w:t>4</w:t>
      </w:r>
    </w:p>
    <w:p w14:paraId="4D63BB0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438D8557" w14:textId="070E5F69" w:rsidR="00D01652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190B9D">
        <w:rPr>
          <w:rFonts w:asciiTheme="majorBidi" w:hAnsiTheme="majorBidi" w:cstheme="majorBidi" w:hint="cs"/>
          <w:cs/>
        </w:rPr>
        <w:t xml:space="preserve"> </w:t>
      </w:r>
      <w:r w:rsidRPr="006C4CCA">
        <w:rPr>
          <w:rFonts w:asciiTheme="majorBidi" w:hAnsiTheme="majorBidi" w:cstheme="majorBidi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6C4CCA">
        <w:rPr>
          <w:rFonts w:asciiTheme="majorBidi" w:hAnsiTheme="majorBidi" w:cstheme="majorBidi"/>
        </w:rPr>
        <w:t>31</w:t>
      </w:r>
      <w:r w:rsidRPr="006C4CCA">
        <w:rPr>
          <w:rFonts w:asciiTheme="majorBidi" w:hAnsiTheme="majorBidi" w:cstheme="majorBidi"/>
          <w:cs/>
        </w:rPr>
        <w:t xml:space="preserve"> ธันวาคม </w:t>
      </w:r>
      <w:r w:rsidR="006C0BD7" w:rsidRPr="006C4CCA">
        <w:rPr>
          <w:rFonts w:asciiTheme="majorBidi" w:hAnsiTheme="majorBidi" w:cstheme="majorBidi"/>
        </w:rPr>
        <w:t>256</w:t>
      </w:r>
      <w:r w:rsidR="006E656E" w:rsidRPr="006C4CCA">
        <w:rPr>
          <w:rFonts w:asciiTheme="majorBidi" w:hAnsiTheme="majorBidi" w:cstheme="majorBidi"/>
        </w:rPr>
        <w:t>4</w:t>
      </w:r>
      <w:r w:rsidRPr="006C4CCA">
        <w:rPr>
          <w:rFonts w:asciiTheme="majorBidi" w:hAnsiTheme="majorBidi" w:cstheme="majorBidi"/>
          <w:cs/>
        </w:rPr>
        <w:t xml:space="preserve"> </w:t>
      </w:r>
    </w:p>
    <w:p w14:paraId="4D6EED3A" w14:textId="338F98BF" w:rsidR="002B71EE" w:rsidRDefault="002B71EE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29A9C8F1" w14:textId="718E84F0" w:rsidR="002B71EE" w:rsidRDefault="002B71EE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38EDEA8" w14:textId="77777777" w:rsidR="002B71EE" w:rsidRPr="006C4CCA" w:rsidRDefault="002B71EE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28A20BB" w14:textId="610128B7" w:rsidR="009030AC" w:rsidRPr="004D5780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30"/>
          <w:szCs w:val="30"/>
          <w:cs/>
        </w:rPr>
      </w:pPr>
    </w:p>
    <w:p w14:paraId="08165E0F" w14:textId="77777777" w:rsidR="009030AC" w:rsidRPr="006C4CCA" w:rsidRDefault="009030AC" w:rsidP="006E656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5D231ACD" w14:textId="028F94F3" w:rsidR="009030AC" w:rsidRPr="004D5780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498FA" w14:textId="04C6A6C4" w:rsidR="00433892" w:rsidRPr="006C4CCA" w:rsidRDefault="006E656E" w:rsidP="00E0503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</w:rPr>
      </w:pPr>
      <w:r w:rsidRPr="006C4CCA">
        <w:rPr>
          <w:rFonts w:asciiTheme="majorBidi" w:hAnsiTheme="majorBidi" w:cstheme="majorBidi"/>
          <w:b/>
          <w:spacing w:val="-2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657BB13" w14:textId="5F301F64" w:rsidR="00433892" w:rsidRPr="004D5780" w:rsidRDefault="00433892" w:rsidP="00E0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000000" w:themeColor="text1"/>
          <w:shd w:val="clear" w:color="auto" w:fill="D9D9D9" w:themeFill="background1" w:themeFillShade="D9"/>
          <w:cs/>
        </w:rPr>
      </w:pPr>
    </w:p>
    <w:tbl>
      <w:tblPr>
        <w:tblW w:w="937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7"/>
        <w:gridCol w:w="1080"/>
        <w:gridCol w:w="180"/>
        <w:gridCol w:w="1080"/>
        <w:gridCol w:w="180"/>
        <w:gridCol w:w="1080"/>
        <w:gridCol w:w="180"/>
        <w:gridCol w:w="1081"/>
      </w:tblGrid>
      <w:tr w:rsidR="00A15A85" w:rsidRPr="006C4CCA" w14:paraId="367489C0" w14:textId="77777777" w:rsidTr="002B71EE">
        <w:trPr>
          <w:cantSplit/>
          <w:tblHeader/>
        </w:trPr>
        <w:tc>
          <w:tcPr>
            <w:tcW w:w="4517" w:type="dxa"/>
          </w:tcPr>
          <w:p w14:paraId="1284B534" w14:textId="77777777" w:rsidR="00A15A85" w:rsidRPr="006C4CCA" w:rsidRDefault="00A15A8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08284BA9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1" w:type="dxa"/>
            <w:gridSpan w:val="4"/>
          </w:tcPr>
          <w:p w14:paraId="0CEB359D" w14:textId="77777777" w:rsidR="00A15A85" w:rsidRPr="006C4CCA" w:rsidRDefault="00A15A85" w:rsidP="00794D29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A85" w:rsidRPr="006C4CCA" w14:paraId="27572DF8" w14:textId="77777777" w:rsidTr="002B71EE">
        <w:trPr>
          <w:cantSplit/>
          <w:tblHeader/>
        </w:trPr>
        <w:tc>
          <w:tcPr>
            <w:tcW w:w="4517" w:type="dxa"/>
          </w:tcPr>
          <w:p w14:paraId="2FD549B1" w14:textId="06575862" w:rsidR="009172FC" w:rsidRPr="00774D2B" w:rsidRDefault="00A15A8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F4A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="00774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7F4A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="009172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ันยายน</w:t>
            </w:r>
          </w:p>
        </w:tc>
        <w:tc>
          <w:tcPr>
            <w:tcW w:w="1080" w:type="dxa"/>
          </w:tcPr>
          <w:p w14:paraId="2478D4F5" w14:textId="423D9101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A8E83AF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EB1C1" w14:textId="7F4EB6CC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3D62981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32564" w14:textId="4A70B981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5BE138B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008766" w14:textId="700D5330" w:rsidR="00A15A85" w:rsidRPr="006C4CCA" w:rsidRDefault="00A15A85" w:rsidP="00794D29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A15A85" w:rsidRPr="006C4CCA" w14:paraId="49C75946" w14:textId="77777777" w:rsidTr="002B71EE">
        <w:trPr>
          <w:cantSplit/>
          <w:tblHeader/>
        </w:trPr>
        <w:tc>
          <w:tcPr>
            <w:tcW w:w="4517" w:type="dxa"/>
          </w:tcPr>
          <w:p w14:paraId="568B5BBC" w14:textId="77777777" w:rsidR="00A15A85" w:rsidRPr="006C4CCA" w:rsidRDefault="00A15A85" w:rsidP="00794D2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61" w:type="dxa"/>
            <w:gridSpan w:val="7"/>
          </w:tcPr>
          <w:p w14:paraId="3B4B1091" w14:textId="1D4F9376" w:rsidR="00A15A85" w:rsidRPr="006C4CCA" w:rsidRDefault="00A15A85" w:rsidP="00794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B225A"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B7036" w:rsidRPr="006C4CCA" w14:paraId="5FCC66C4" w14:textId="77777777" w:rsidTr="002B71EE">
        <w:trPr>
          <w:cantSplit/>
        </w:trPr>
        <w:tc>
          <w:tcPr>
            <w:tcW w:w="4517" w:type="dxa"/>
            <w:vAlign w:val="bottom"/>
          </w:tcPr>
          <w:p w14:paraId="7FB8C105" w14:textId="616BA2BB" w:rsidR="00BB7036" w:rsidRPr="006C4CCA" w:rsidRDefault="00BB7036" w:rsidP="00BB7036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บริษัทใหญ่สูงสุด</w:t>
            </w:r>
          </w:p>
        </w:tc>
        <w:tc>
          <w:tcPr>
            <w:tcW w:w="1080" w:type="dxa"/>
          </w:tcPr>
          <w:p w14:paraId="6DD1E0EA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AE53D7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3290F" w14:textId="4B47F9C8" w:rsidR="00BB7036" w:rsidRPr="006C4CCA" w:rsidRDefault="00BB7036" w:rsidP="00BB703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DB0900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53C10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DFD6A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BFAFEA" w14:textId="0009715E" w:rsidR="00BB7036" w:rsidRPr="006C4CCA" w:rsidRDefault="00BB7036" w:rsidP="00BB703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684" w:rsidRPr="006C4CCA" w14:paraId="68028322" w14:textId="77777777" w:rsidTr="002B71EE">
        <w:trPr>
          <w:cantSplit/>
        </w:trPr>
        <w:tc>
          <w:tcPr>
            <w:tcW w:w="4517" w:type="dxa"/>
            <w:vAlign w:val="bottom"/>
          </w:tcPr>
          <w:p w14:paraId="365104C3" w14:textId="794EBE44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5D307D89" w14:textId="73DD1667" w:rsidR="00092684" w:rsidRPr="006C4CCA" w:rsidRDefault="00BB3893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80" w:type="dxa"/>
          </w:tcPr>
          <w:p w14:paraId="284CE2AA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A04AD5" w14:textId="13B411EC" w:rsidR="00092684" w:rsidRPr="006C4CCA" w:rsidRDefault="00846BEC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180" w:type="dxa"/>
          </w:tcPr>
          <w:p w14:paraId="28639443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BA1BD" w14:textId="1DA78FEF" w:rsidR="00092684" w:rsidRPr="006C4CCA" w:rsidRDefault="00BB3893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123</w:t>
            </w:r>
          </w:p>
        </w:tc>
        <w:tc>
          <w:tcPr>
            <w:tcW w:w="180" w:type="dxa"/>
          </w:tcPr>
          <w:p w14:paraId="7DB88980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7FFC65" w14:textId="66CADD94" w:rsidR="00092684" w:rsidRPr="00846BEC" w:rsidRDefault="00846BEC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1,168</w:t>
            </w:r>
          </w:p>
        </w:tc>
      </w:tr>
      <w:tr w:rsidR="00092684" w:rsidRPr="006C4CCA" w14:paraId="5CB8A6BE" w14:textId="77777777" w:rsidTr="002B71EE">
        <w:trPr>
          <w:cantSplit/>
        </w:trPr>
        <w:tc>
          <w:tcPr>
            <w:tcW w:w="4517" w:type="dxa"/>
            <w:vAlign w:val="bottom"/>
          </w:tcPr>
          <w:p w14:paraId="436DA464" w14:textId="5CE62AD7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0485F87" w14:textId="325D5B57" w:rsidR="00092684" w:rsidRPr="006C4CCA" w:rsidRDefault="00BB3893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80" w:type="dxa"/>
          </w:tcPr>
          <w:p w14:paraId="538597A8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17EB29" w14:textId="09A3AD05" w:rsidR="00092684" w:rsidRPr="006C4CCA" w:rsidRDefault="009860AA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46B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7BA569A5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2D269" w14:textId="09B9D39C" w:rsidR="00092684" w:rsidRPr="006C4CCA" w:rsidRDefault="00BB3893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173</w:t>
            </w:r>
          </w:p>
        </w:tc>
        <w:tc>
          <w:tcPr>
            <w:tcW w:w="180" w:type="dxa"/>
          </w:tcPr>
          <w:p w14:paraId="19DEB62D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FFFA063" w14:textId="0D1ECC85" w:rsidR="00092684" w:rsidRPr="006C4CCA" w:rsidRDefault="00846BEC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092684" w:rsidRPr="006C4CCA" w14:paraId="01DCD1A2" w14:textId="77777777" w:rsidTr="002B71EE">
        <w:trPr>
          <w:cantSplit/>
        </w:trPr>
        <w:tc>
          <w:tcPr>
            <w:tcW w:w="4517" w:type="dxa"/>
            <w:vAlign w:val="bottom"/>
          </w:tcPr>
          <w:p w14:paraId="32E1AA61" w14:textId="40E08C4A" w:rsidR="00092684" w:rsidRPr="004D5780" w:rsidRDefault="00092684" w:rsidP="000926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521F89" w14:textId="77777777" w:rsidR="00092684" w:rsidRPr="004D5780" w:rsidRDefault="00092684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908B81" w14:textId="77777777" w:rsidR="00092684" w:rsidRPr="004D578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44D1AB" w14:textId="77777777" w:rsidR="00092684" w:rsidRPr="004D5780" w:rsidRDefault="00092684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2C65FC" w14:textId="77777777" w:rsidR="00092684" w:rsidRPr="004D578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15EB9" w14:textId="77777777" w:rsidR="00092684" w:rsidRPr="004D5780" w:rsidRDefault="00092684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4ABA185" w14:textId="77777777" w:rsidR="00092684" w:rsidRPr="004D578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7603BA4" w14:textId="77777777" w:rsidR="00092684" w:rsidRPr="004D5780" w:rsidRDefault="00092684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684" w:rsidRPr="006C4CCA" w14:paraId="43EDE7E2" w14:textId="77777777" w:rsidTr="002B71EE">
        <w:trPr>
          <w:cantSplit/>
        </w:trPr>
        <w:tc>
          <w:tcPr>
            <w:tcW w:w="4517" w:type="dxa"/>
          </w:tcPr>
          <w:p w14:paraId="0F62D92B" w14:textId="75891528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E320BA2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F51B7F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2CA238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957F1F8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A96B4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BA4488A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7FA51C" w14:textId="77777777" w:rsidR="00092684" w:rsidRPr="006C4CCA" w:rsidRDefault="00092684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684" w:rsidRPr="006C4CCA" w14:paraId="3D6C5AE8" w14:textId="77777777" w:rsidTr="002B71EE">
        <w:trPr>
          <w:cantSplit/>
        </w:trPr>
        <w:tc>
          <w:tcPr>
            <w:tcW w:w="4517" w:type="dxa"/>
            <w:vAlign w:val="bottom"/>
          </w:tcPr>
          <w:p w14:paraId="7108CE19" w14:textId="0B2248EF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</w:rPr>
            </w:pPr>
            <w:r w:rsidRPr="005B22CE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1080" w:type="dxa"/>
          </w:tcPr>
          <w:p w14:paraId="79D778BC" w14:textId="6617E969" w:rsidR="00092684" w:rsidRPr="00650910" w:rsidRDefault="00BB3893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9,906</w:t>
            </w:r>
          </w:p>
        </w:tc>
        <w:tc>
          <w:tcPr>
            <w:tcW w:w="180" w:type="dxa"/>
          </w:tcPr>
          <w:p w14:paraId="5A3FB49D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0CFAA" w14:textId="65B40DD7" w:rsidR="00092684" w:rsidRPr="00650910" w:rsidRDefault="00846BEC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4,440</w:t>
            </w:r>
          </w:p>
        </w:tc>
        <w:tc>
          <w:tcPr>
            <w:tcW w:w="180" w:type="dxa"/>
          </w:tcPr>
          <w:p w14:paraId="0F2B846D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41102" w14:textId="38F7B41B" w:rsidR="00092684" w:rsidRPr="00650910" w:rsidRDefault="00BB3893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C8D312C" w14:textId="77777777" w:rsidR="00092684" w:rsidRPr="00650910" w:rsidDel="00BB28A9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A44EB5" w14:textId="7198C642" w:rsidR="00092684" w:rsidRPr="00650910" w:rsidRDefault="00846BEC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684" w:rsidRPr="006C4CCA" w14:paraId="599D730C" w14:textId="77777777" w:rsidTr="002B71EE">
        <w:trPr>
          <w:cantSplit/>
        </w:trPr>
        <w:tc>
          <w:tcPr>
            <w:tcW w:w="4517" w:type="dxa"/>
            <w:vAlign w:val="bottom"/>
          </w:tcPr>
          <w:p w14:paraId="3EEB3BDE" w14:textId="67B53482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080" w:type="dxa"/>
          </w:tcPr>
          <w:p w14:paraId="616493EE" w14:textId="4718D8F4" w:rsidR="00092684" w:rsidRPr="009860AA" w:rsidRDefault="00173B31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8,571</w:t>
            </w:r>
          </w:p>
        </w:tc>
        <w:tc>
          <w:tcPr>
            <w:tcW w:w="180" w:type="dxa"/>
          </w:tcPr>
          <w:p w14:paraId="6A8BFAF5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77F9E" w14:textId="351C89A1" w:rsidR="00092684" w:rsidRPr="00650910" w:rsidRDefault="00173B31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10,436</w:t>
            </w:r>
          </w:p>
        </w:tc>
        <w:tc>
          <w:tcPr>
            <w:tcW w:w="180" w:type="dxa"/>
          </w:tcPr>
          <w:p w14:paraId="6157987A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1767B" w14:textId="4C6B8DFA" w:rsidR="00092684" w:rsidRPr="00650910" w:rsidRDefault="00BB3893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8,571</w:t>
            </w:r>
          </w:p>
        </w:tc>
        <w:tc>
          <w:tcPr>
            <w:tcW w:w="180" w:type="dxa"/>
          </w:tcPr>
          <w:p w14:paraId="19AB37AF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83F6BC" w14:textId="173329E5" w:rsidR="00092684" w:rsidRPr="00650910" w:rsidRDefault="00846BEC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10,436</w:t>
            </w:r>
          </w:p>
        </w:tc>
      </w:tr>
      <w:tr w:rsidR="00092684" w:rsidRPr="006C4CCA" w14:paraId="75A8722A" w14:textId="77777777" w:rsidTr="002B71EE">
        <w:trPr>
          <w:cantSplit/>
        </w:trPr>
        <w:tc>
          <w:tcPr>
            <w:tcW w:w="4517" w:type="dxa"/>
            <w:vAlign w:val="bottom"/>
          </w:tcPr>
          <w:p w14:paraId="253EEDBD" w14:textId="5C69AF9A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7A33370A" w14:textId="5E79BB6F" w:rsidR="00092684" w:rsidRPr="00650910" w:rsidRDefault="009860AA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19D36123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241C5" w14:textId="7B9718CF" w:rsidR="00092684" w:rsidRPr="00650910" w:rsidRDefault="009860AA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80" w:type="dxa"/>
          </w:tcPr>
          <w:p w14:paraId="51E21C66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5C3B" w14:textId="7FD92653" w:rsidR="00092684" w:rsidRPr="00650910" w:rsidRDefault="00BB3893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</w:t>
            </w:r>
          </w:p>
        </w:tc>
        <w:tc>
          <w:tcPr>
            <w:tcW w:w="180" w:type="dxa"/>
          </w:tcPr>
          <w:p w14:paraId="40A721D8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CA3036" w14:textId="28717771" w:rsidR="00092684" w:rsidRPr="00650910" w:rsidRDefault="00846BEC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092684" w:rsidRPr="006C4CCA" w14:paraId="65C797A2" w14:textId="77777777" w:rsidTr="002B71EE">
        <w:trPr>
          <w:cantSplit/>
        </w:trPr>
        <w:tc>
          <w:tcPr>
            <w:tcW w:w="4517" w:type="dxa"/>
            <w:vAlign w:val="bottom"/>
          </w:tcPr>
          <w:p w14:paraId="5A309A56" w14:textId="77777777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59DB06F" w14:textId="011628E8" w:rsidR="00092684" w:rsidRPr="00650910" w:rsidRDefault="00BB3893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80" w:type="dxa"/>
          </w:tcPr>
          <w:p w14:paraId="5D8647F9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3F766" w14:textId="028C5339" w:rsidR="00092684" w:rsidRPr="00650910" w:rsidRDefault="00846BEC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</w:tcPr>
          <w:p w14:paraId="78B6B2A8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0D67D" w14:textId="4D8AF605" w:rsidR="00092684" w:rsidRPr="00650910" w:rsidRDefault="00BB3893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650</w:t>
            </w:r>
          </w:p>
        </w:tc>
        <w:tc>
          <w:tcPr>
            <w:tcW w:w="180" w:type="dxa"/>
          </w:tcPr>
          <w:p w14:paraId="19612BD7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DB93F3" w14:textId="24000398" w:rsidR="00092684" w:rsidRPr="00650910" w:rsidRDefault="00846BEC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2684" w:rsidRPr="006C4CCA" w14:paraId="61C506CA" w14:textId="77777777" w:rsidTr="002B71EE">
        <w:trPr>
          <w:cantSplit/>
        </w:trPr>
        <w:tc>
          <w:tcPr>
            <w:tcW w:w="4517" w:type="dxa"/>
            <w:vAlign w:val="bottom"/>
          </w:tcPr>
          <w:p w14:paraId="35111132" w14:textId="77777777" w:rsidR="00092684" w:rsidRPr="004D5780" w:rsidRDefault="00092684" w:rsidP="0009268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ACD81DB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FB8E77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55841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67741B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DF605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33D8DB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A134EDB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684" w:rsidRPr="006C4CCA" w14:paraId="0A491226" w14:textId="77777777" w:rsidTr="002B71EE">
        <w:trPr>
          <w:cantSplit/>
        </w:trPr>
        <w:tc>
          <w:tcPr>
            <w:tcW w:w="4517" w:type="dxa"/>
            <w:vAlign w:val="bottom"/>
          </w:tcPr>
          <w:p w14:paraId="5EA26E6A" w14:textId="77777777" w:rsidR="00092684" w:rsidRPr="006C4CCA" w:rsidRDefault="00092684" w:rsidP="0009268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72BC17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68132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70F8B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DBF9B3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71654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07E3D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27CF50" w14:textId="77777777" w:rsidR="00092684" w:rsidRPr="00650910" w:rsidRDefault="00092684" w:rsidP="0009268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080" w:rsidRPr="006C4CCA" w14:paraId="7D8A45FF" w14:textId="77777777" w:rsidTr="002B71EE">
        <w:trPr>
          <w:cantSplit/>
        </w:trPr>
        <w:tc>
          <w:tcPr>
            <w:tcW w:w="4517" w:type="dxa"/>
            <w:vAlign w:val="bottom"/>
          </w:tcPr>
          <w:p w14:paraId="3049E65E" w14:textId="56E3FD65" w:rsidR="00805080" w:rsidRPr="006C4CCA" w:rsidRDefault="00805080" w:rsidP="008050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1080" w:type="dxa"/>
          </w:tcPr>
          <w:p w14:paraId="1E175E38" w14:textId="4A2BFF15" w:rsidR="00805080" w:rsidRPr="00650910" w:rsidRDefault="00BB3893" w:rsidP="008050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865B6C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DDFE1" w14:textId="77DF0547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328393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E4C4C" w14:textId="77ADF7E4" w:rsidR="00805080" w:rsidRPr="00650910" w:rsidRDefault="00BB3893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</w:t>
            </w:r>
          </w:p>
        </w:tc>
        <w:tc>
          <w:tcPr>
            <w:tcW w:w="180" w:type="dxa"/>
          </w:tcPr>
          <w:p w14:paraId="70F1D00B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C722AF" w14:textId="3EB94754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805080" w:rsidRPr="006C4CCA" w14:paraId="0C1E881A" w14:textId="77777777" w:rsidTr="002B71EE">
        <w:trPr>
          <w:cantSplit/>
        </w:trPr>
        <w:tc>
          <w:tcPr>
            <w:tcW w:w="4517" w:type="dxa"/>
            <w:vAlign w:val="bottom"/>
          </w:tcPr>
          <w:p w14:paraId="71B4E814" w14:textId="77777777" w:rsidR="00805080" w:rsidRPr="006C4CCA" w:rsidRDefault="00805080" w:rsidP="00805080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4384CCA" w14:textId="14E5A851" w:rsidR="00805080" w:rsidRPr="00650910" w:rsidRDefault="00BB3893" w:rsidP="008050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E6AF3C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D6012" w14:textId="201690A5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BB731E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C4B45" w14:textId="288DB4CC" w:rsidR="00805080" w:rsidRPr="00650910" w:rsidRDefault="00BB3893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180" w:type="dxa"/>
          </w:tcPr>
          <w:p w14:paraId="07207C33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4953BF" w14:textId="64F22E3E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05080" w:rsidRPr="006C4CCA" w14:paraId="11BC7A77" w14:textId="77777777" w:rsidTr="002B71EE">
        <w:trPr>
          <w:cantSplit/>
          <w:trHeight w:val="225"/>
        </w:trPr>
        <w:tc>
          <w:tcPr>
            <w:tcW w:w="4517" w:type="dxa"/>
            <w:vAlign w:val="bottom"/>
          </w:tcPr>
          <w:p w14:paraId="6A696C74" w14:textId="77777777" w:rsidR="00805080" w:rsidRPr="004D5780" w:rsidRDefault="00805080" w:rsidP="008050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72926D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685C33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6135B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41433C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CF89C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9A7222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1946C4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05080" w:rsidRPr="006C4CCA" w14:paraId="6D145845" w14:textId="77777777" w:rsidTr="002B71EE">
        <w:trPr>
          <w:cantSplit/>
          <w:trHeight w:val="272"/>
        </w:trPr>
        <w:tc>
          <w:tcPr>
            <w:tcW w:w="4517" w:type="dxa"/>
          </w:tcPr>
          <w:p w14:paraId="615D3A2D" w14:textId="37991E68" w:rsidR="00805080" w:rsidRPr="006C4CCA" w:rsidRDefault="00805080" w:rsidP="00805080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1080" w:type="dxa"/>
          </w:tcPr>
          <w:p w14:paraId="508DB8DF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FA2BC2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DAF23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E47648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A7435" w14:textId="13622FC3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468FD1B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C2C536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080" w:rsidRPr="006C4CCA" w14:paraId="53CF078D" w14:textId="77777777" w:rsidTr="002B71EE">
        <w:trPr>
          <w:cantSplit/>
          <w:trHeight w:val="272"/>
        </w:trPr>
        <w:tc>
          <w:tcPr>
            <w:tcW w:w="4517" w:type="dxa"/>
          </w:tcPr>
          <w:p w14:paraId="31902182" w14:textId="61BA60F8" w:rsidR="00805080" w:rsidRPr="006C4CCA" w:rsidRDefault="00805080" w:rsidP="008050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01624901" w14:textId="17D4E109" w:rsidR="00805080" w:rsidRPr="00650910" w:rsidRDefault="00BB3893" w:rsidP="00F56D9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80" w:type="dxa"/>
          </w:tcPr>
          <w:p w14:paraId="3297577F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3047C73" w14:textId="0A9092FD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80" w:type="dxa"/>
          </w:tcPr>
          <w:p w14:paraId="0E2740E7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F19631" w14:textId="0E068A05" w:rsidR="00805080" w:rsidRPr="00650910" w:rsidRDefault="00BB3893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80" w:type="dxa"/>
          </w:tcPr>
          <w:p w14:paraId="591B9916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12CCBF2E" w14:textId="7C1DA8E4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</w:tr>
      <w:tr w:rsidR="00805080" w:rsidRPr="006C4CCA" w14:paraId="7B0E458E" w14:textId="77777777" w:rsidTr="002B71EE">
        <w:trPr>
          <w:cantSplit/>
          <w:trHeight w:val="272"/>
        </w:trPr>
        <w:tc>
          <w:tcPr>
            <w:tcW w:w="4517" w:type="dxa"/>
          </w:tcPr>
          <w:p w14:paraId="48617CC5" w14:textId="12B98909" w:rsidR="00805080" w:rsidRPr="006C4CCA" w:rsidRDefault="00805080" w:rsidP="008050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EFC7585" w14:textId="694CFBB0" w:rsidR="00805080" w:rsidRPr="00650910" w:rsidRDefault="00BB3893" w:rsidP="008050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C1D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163554FF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0A80C6" w14:textId="73F01829" w:rsidR="00805080" w:rsidRPr="00650910" w:rsidRDefault="00AC1DCC" w:rsidP="00F56D9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80" w:type="dxa"/>
          </w:tcPr>
          <w:p w14:paraId="08FAE002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70696C" w14:textId="3230E11E" w:rsidR="00805080" w:rsidRPr="00650910" w:rsidRDefault="00AC1DCC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42890CA8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1EB75A42" w14:textId="1CD24BE0" w:rsidR="00805080" w:rsidRPr="00650910" w:rsidRDefault="00AC1DCC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</w:tr>
      <w:tr w:rsidR="00805080" w:rsidRPr="006C4CCA" w14:paraId="6D08C70A" w14:textId="77777777" w:rsidTr="002B71EE">
        <w:trPr>
          <w:cantSplit/>
          <w:trHeight w:val="272"/>
        </w:trPr>
        <w:tc>
          <w:tcPr>
            <w:tcW w:w="4517" w:type="dxa"/>
          </w:tcPr>
          <w:p w14:paraId="65ACFF55" w14:textId="77777777" w:rsidR="00805080" w:rsidRPr="004D5780" w:rsidRDefault="00805080" w:rsidP="008050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8CC42EF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30A99D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E796E5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4A522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8FF04E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02A9D8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663A7E36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5080" w:rsidRPr="006C4CCA" w14:paraId="2215D7C1" w14:textId="77777777" w:rsidTr="002B71EE">
        <w:trPr>
          <w:cantSplit/>
          <w:trHeight w:val="272"/>
        </w:trPr>
        <w:tc>
          <w:tcPr>
            <w:tcW w:w="4517" w:type="dxa"/>
          </w:tcPr>
          <w:p w14:paraId="6BD44CD3" w14:textId="77777777" w:rsidR="00805080" w:rsidRPr="006C4CCA" w:rsidRDefault="00805080" w:rsidP="008050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A9433D0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48177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76FFA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F70B6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3B403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0BD8BEA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AD6C06" w14:textId="3437FA3D" w:rsidR="00805080" w:rsidRPr="00650910" w:rsidRDefault="00805080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080" w:rsidRPr="006C4CCA" w14:paraId="09E5C506" w14:textId="77777777" w:rsidTr="002B71EE">
        <w:trPr>
          <w:cantSplit/>
          <w:trHeight w:val="272"/>
        </w:trPr>
        <w:tc>
          <w:tcPr>
            <w:tcW w:w="4517" w:type="dxa"/>
          </w:tcPr>
          <w:p w14:paraId="3B02DC15" w14:textId="53447A75" w:rsidR="00805080" w:rsidRPr="006C4CCA" w:rsidRDefault="00805080" w:rsidP="008050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37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</w:tcPr>
          <w:p w14:paraId="77C1EAB7" w14:textId="49C470C8" w:rsidR="00805080" w:rsidRPr="00650910" w:rsidRDefault="00BB3893" w:rsidP="00130E6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10,573</w:t>
            </w:r>
          </w:p>
        </w:tc>
        <w:tc>
          <w:tcPr>
            <w:tcW w:w="180" w:type="dxa"/>
          </w:tcPr>
          <w:p w14:paraId="65566D8F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E330" w14:textId="39A02F47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5,945</w:t>
            </w:r>
          </w:p>
        </w:tc>
        <w:tc>
          <w:tcPr>
            <w:tcW w:w="180" w:type="dxa"/>
          </w:tcPr>
          <w:p w14:paraId="3FD972EB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A69FB" w14:textId="4C727406" w:rsidR="00805080" w:rsidRPr="00650910" w:rsidRDefault="00BB3893" w:rsidP="0080508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10,573</w:t>
            </w:r>
          </w:p>
        </w:tc>
        <w:tc>
          <w:tcPr>
            <w:tcW w:w="180" w:type="dxa"/>
          </w:tcPr>
          <w:p w14:paraId="54607608" w14:textId="77777777" w:rsidR="00805080" w:rsidRPr="00650910" w:rsidRDefault="00805080" w:rsidP="0080508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39D056C" w14:textId="31432C16" w:rsidR="00805080" w:rsidRPr="00650910" w:rsidRDefault="00846BEC" w:rsidP="0080508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</w:tr>
    </w:tbl>
    <w:p w14:paraId="64D090C9" w14:textId="05794D4C" w:rsidR="009030A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</w:rPr>
      </w:pPr>
    </w:p>
    <w:p w14:paraId="199721C5" w14:textId="77777777" w:rsidR="002B71EE" w:rsidRPr="004D5780" w:rsidRDefault="002B71EE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</w:rPr>
      </w:pPr>
    </w:p>
    <w:tbl>
      <w:tblPr>
        <w:tblW w:w="9365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5"/>
        <w:gridCol w:w="1089"/>
        <w:gridCol w:w="179"/>
        <w:gridCol w:w="1080"/>
        <w:gridCol w:w="191"/>
        <w:gridCol w:w="13"/>
        <w:gridCol w:w="1057"/>
        <w:gridCol w:w="187"/>
        <w:gridCol w:w="7"/>
        <w:gridCol w:w="1057"/>
      </w:tblGrid>
      <w:tr w:rsidR="00131E73" w:rsidRPr="006C4CCA" w14:paraId="0E828F5A" w14:textId="77777777" w:rsidTr="00385CAE">
        <w:trPr>
          <w:cantSplit/>
          <w:trHeight w:val="407"/>
          <w:tblHeader/>
        </w:trPr>
        <w:tc>
          <w:tcPr>
            <w:tcW w:w="4505" w:type="dxa"/>
          </w:tcPr>
          <w:p w14:paraId="670E7BA1" w14:textId="77777777" w:rsidR="00131E73" w:rsidRPr="006C4CCA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6C273A80" w14:textId="7D59F30F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37FC27D4" w14:textId="77777777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21" w:type="dxa"/>
            <w:gridSpan w:val="5"/>
          </w:tcPr>
          <w:p w14:paraId="6C5185B0" w14:textId="3D5CA23D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4D2B" w:rsidRPr="006C4CCA" w14:paraId="008AF594" w14:textId="77777777" w:rsidTr="00B57BEE">
        <w:trPr>
          <w:cantSplit/>
          <w:trHeight w:val="407"/>
          <w:tblHeader/>
        </w:trPr>
        <w:tc>
          <w:tcPr>
            <w:tcW w:w="4505" w:type="dxa"/>
          </w:tcPr>
          <w:p w14:paraId="3477DDE7" w14:textId="15DDF471" w:rsidR="00774D2B" w:rsidRPr="006C4CCA" w:rsidRDefault="00774D2B" w:rsidP="00774D2B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88C4CD" w14:textId="61F15034" w:rsidR="00774D2B" w:rsidRPr="00774D2B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D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774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172F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</w:tcPr>
          <w:p w14:paraId="1AF2DD2B" w14:textId="77777777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B754A" w14:textId="77777777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91" w:type="dxa"/>
          </w:tcPr>
          <w:p w14:paraId="226F7A57" w14:textId="77777777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29B52928" w14:textId="3ACB5770" w:rsidR="00774D2B" w:rsidRPr="006C4CCA" w:rsidRDefault="009172FC" w:rsidP="007F4A20">
            <w:pPr>
              <w:pStyle w:val="acctmergecolhdg"/>
              <w:spacing w:line="240" w:lineRule="auto"/>
              <w:ind w:left="-80" w:right="-71" w:hanging="2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4D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774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94" w:type="dxa"/>
            <w:gridSpan w:val="2"/>
          </w:tcPr>
          <w:p w14:paraId="25F8BD4C" w14:textId="77777777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282D750" w14:textId="5D3A1054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74D2B" w:rsidRPr="006C4CCA" w14:paraId="62B89874" w14:textId="77777777" w:rsidTr="00B57BEE">
        <w:trPr>
          <w:cantSplit/>
          <w:trHeight w:val="144"/>
          <w:tblHeader/>
        </w:trPr>
        <w:tc>
          <w:tcPr>
            <w:tcW w:w="4505" w:type="dxa"/>
          </w:tcPr>
          <w:p w14:paraId="6DFBD640" w14:textId="2DDDABE5" w:rsidR="007F4A20" w:rsidRPr="007F4A20" w:rsidRDefault="00774D2B" w:rsidP="007F4A20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089" w:type="dxa"/>
          </w:tcPr>
          <w:p w14:paraId="71574AE3" w14:textId="14FE42E3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79" w:type="dxa"/>
          </w:tcPr>
          <w:p w14:paraId="3CE0D296" w14:textId="77777777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BA288" w14:textId="5B6733F2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91" w:type="dxa"/>
          </w:tcPr>
          <w:p w14:paraId="2B96ED4F" w14:textId="77777777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581AC87D" w14:textId="3DABCEB6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94" w:type="dxa"/>
            <w:gridSpan w:val="2"/>
          </w:tcPr>
          <w:p w14:paraId="168A469E" w14:textId="77777777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C3E1C1" w14:textId="5EEFB0FD" w:rsidR="00774D2B" w:rsidRPr="006C4CCA" w:rsidRDefault="00774D2B" w:rsidP="00774D2B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774D2B" w:rsidRPr="006C4CCA" w14:paraId="7BC0548E" w14:textId="77777777" w:rsidTr="00385CAE">
        <w:trPr>
          <w:cantSplit/>
          <w:tblHeader/>
        </w:trPr>
        <w:tc>
          <w:tcPr>
            <w:tcW w:w="4505" w:type="dxa"/>
          </w:tcPr>
          <w:p w14:paraId="5EBD9732" w14:textId="77777777" w:rsidR="00774D2B" w:rsidRPr="006C4CCA" w:rsidRDefault="00774D2B" w:rsidP="00774D2B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860" w:type="dxa"/>
            <w:gridSpan w:val="9"/>
          </w:tcPr>
          <w:p w14:paraId="2A5E3913" w14:textId="563E90F2" w:rsidR="00774D2B" w:rsidRPr="006C4CCA" w:rsidRDefault="00774D2B" w:rsidP="00774D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74D2B" w:rsidRPr="006C4CCA" w14:paraId="799CFC01" w14:textId="77777777" w:rsidTr="00B57BEE">
        <w:trPr>
          <w:cantSplit/>
        </w:trPr>
        <w:tc>
          <w:tcPr>
            <w:tcW w:w="4505" w:type="dxa"/>
            <w:vAlign w:val="bottom"/>
          </w:tcPr>
          <w:p w14:paraId="013447F4" w14:textId="0EFBF0A2" w:rsidR="00774D2B" w:rsidRPr="006C4CCA" w:rsidRDefault="00774D2B" w:rsidP="00774D2B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9" w:type="dxa"/>
            <w:vAlign w:val="center"/>
          </w:tcPr>
          <w:p w14:paraId="4DB8FB2F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4C8925F9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48295FA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  <w:vAlign w:val="center"/>
          </w:tcPr>
          <w:p w14:paraId="60C06D76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5134394F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  <w:gridSpan w:val="2"/>
            <w:vAlign w:val="center"/>
          </w:tcPr>
          <w:p w14:paraId="5B8765B0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7454F08B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D2B" w:rsidRPr="006C4CCA" w14:paraId="24A6AC98" w14:textId="77777777" w:rsidTr="00B57BEE">
        <w:trPr>
          <w:cantSplit/>
        </w:trPr>
        <w:tc>
          <w:tcPr>
            <w:tcW w:w="4505" w:type="dxa"/>
            <w:vAlign w:val="bottom"/>
          </w:tcPr>
          <w:p w14:paraId="1C78D6CE" w14:textId="77777777" w:rsidR="00774D2B" w:rsidRPr="006C4CCA" w:rsidRDefault="00774D2B" w:rsidP="00774D2B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9" w:type="dxa"/>
            <w:vAlign w:val="center"/>
          </w:tcPr>
          <w:p w14:paraId="62D56331" w14:textId="47811ED3" w:rsidR="00774D2B" w:rsidRPr="006C4CCA" w:rsidRDefault="00625BC9" w:rsidP="00130E6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79" w:type="dxa"/>
            <w:vAlign w:val="center"/>
          </w:tcPr>
          <w:p w14:paraId="2F4B3E25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9BE821" w14:textId="6A411359" w:rsidR="00774D2B" w:rsidRPr="009504AE" w:rsidRDefault="002D6E11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2,952</w:t>
            </w:r>
          </w:p>
        </w:tc>
        <w:tc>
          <w:tcPr>
            <w:tcW w:w="191" w:type="dxa"/>
            <w:vAlign w:val="center"/>
          </w:tcPr>
          <w:p w14:paraId="1C254043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5C1F10FF" w14:textId="22843E12" w:rsidR="00774D2B" w:rsidRPr="006C4CCA" w:rsidRDefault="00B53954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94" w:type="dxa"/>
            <w:gridSpan w:val="2"/>
            <w:vAlign w:val="center"/>
          </w:tcPr>
          <w:p w14:paraId="2EDBEB7E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5E606FB" w14:textId="3EFFA0C6" w:rsidR="00774D2B" w:rsidRPr="006C4CCA" w:rsidRDefault="002D6E11" w:rsidP="006509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</w:tr>
      <w:tr w:rsidR="00774D2B" w:rsidRPr="006C4CCA" w14:paraId="2536362E" w14:textId="77777777" w:rsidTr="00B57BEE">
        <w:trPr>
          <w:cantSplit/>
        </w:trPr>
        <w:tc>
          <w:tcPr>
            <w:tcW w:w="4505" w:type="dxa"/>
            <w:vAlign w:val="bottom"/>
          </w:tcPr>
          <w:p w14:paraId="723F2BE8" w14:textId="77777777" w:rsidR="00774D2B" w:rsidRPr="006C4CCA" w:rsidRDefault="00774D2B" w:rsidP="0077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</w:rPr>
            </w:pPr>
            <w:bookmarkStart w:id="0" w:name="_Hlk117005998"/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C8452B2" w14:textId="5374A203" w:rsidR="00774D2B" w:rsidRPr="006C4CCA" w:rsidRDefault="00625BC9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79" w:type="dxa"/>
            <w:vAlign w:val="center"/>
          </w:tcPr>
          <w:p w14:paraId="7B657AC2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236DAB" w14:textId="5C2A7486" w:rsidR="00774D2B" w:rsidRPr="006C4CCA" w:rsidRDefault="002D6E11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698</w:t>
            </w:r>
          </w:p>
        </w:tc>
        <w:tc>
          <w:tcPr>
            <w:tcW w:w="191" w:type="dxa"/>
            <w:vAlign w:val="center"/>
          </w:tcPr>
          <w:p w14:paraId="0D332971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7EC99250" w14:textId="26C38A18" w:rsidR="00774D2B" w:rsidRPr="006C4CCA" w:rsidRDefault="00B53954" w:rsidP="0063327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94" w:type="dxa"/>
            <w:gridSpan w:val="2"/>
            <w:vAlign w:val="center"/>
          </w:tcPr>
          <w:p w14:paraId="15FF0518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733146" w14:textId="4A9542AD" w:rsidR="00774D2B" w:rsidRPr="00357466" w:rsidRDefault="002D6E11" w:rsidP="0063327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</w:tr>
      <w:bookmarkEnd w:id="0"/>
      <w:tr w:rsidR="00774D2B" w:rsidRPr="006C4CCA" w14:paraId="6DF4994E" w14:textId="77777777" w:rsidTr="00B57BEE">
        <w:trPr>
          <w:cantSplit/>
        </w:trPr>
        <w:tc>
          <w:tcPr>
            <w:tcW w:w="4505" w:type="dxa"/>
            <w:vAlign w:val="bottom"/>
          </w:tcPr>
          <w:p w14:paraId="5153AA7A" w14:textId="062C05F4" w:rsidR="00774D2B" w:rsidRPr="006C4CCA" w:rsidRDefault="00774D2B" w:rsidP="00774D2B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187E1981" w:rsidR="00774D2B" w:rsidRPr="006C4CCA" w:rsidRDefault="00625BC9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587</w:t>
            </w:r>
          </w:p>
        </w:tc>
        <w:tc>
          <w:tcPr>
            <w:tcW w:w="179" w:type="dxa"/>
            <w:vAlign w:val="center"/>
          </w:tcPr>
          <w:p w14:paraId="09B209CB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2E716A" w14:textId="402AC393" w:rsidR="00774D2B" w:rsidRPr="006C4CCA" w:rsidRDefault="002D6E11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3,650</w:t>
            </w:r>
          </w:p>
        </w:tc>
        <w:tc>
          <w:tcPr>
            <w:tcW w:w="191" w:type="dxa"/>
            <w:vAlign w:val="center"/>
          </w:tcPr>
          <w:p w14:paraId="26C1999F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63502969" w:rsidR="00774D2B" w:rsidRPr="006C4CCA" w:rsidRDefault="00B53954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94" w:type="dxa"/>
            <w:gridSpan w:val="2"/>
            <w:vAlign w:val="center"/>
          </w:tcPr>
          <w:p w14:paraId="66D3DC66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68BB212D" w14:textId="0109EB17" w:rsidR="00774D2B" w:rsidRPr="006C4CCA" w:rsidRDefault="002D6E11" w:rsidP="009504A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774D2B" w:rsidRPr="006C4CCA" w14:paraId="26F15CBB" w14:textId="77777777" w:rsidTr="00B57BEE">
        <w:trPr>
          <w:cantSplit/>
          <w:tblHeader/>
        </w:trPr>
        <w:tc>
          <w:tcPr>
            <w:tcW w:w="4505" w:type="dxa"/>
          </w:tcPr>
          <w:p w14:paraId="5BF599AB" w14:textId="24CB1A18" w:rsidR="00FC6208" w:rsidRPr="00314709" w:rsidRDefault="00FC6208" w:rsidP="00663AE4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8150E0F" w14:textId="08B58167" w:rsidR="00774D2B" w:rsidRPr="00314709" w:rsidRDefault="00774D2B" w:rsidP="00774D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5AC94697" w14:textId="77777777" w:rsidR="00774D2B" w:rsidRPr="00314709" w:rsidRDefault="00774D2B" w:rsidP="00774D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A5F37B" w14:textId="79C153B7" w:rsidR="00774D2B" w:rsidRPr="00314709" w:rsidRDefault="00774D2B" w:rsidP="00774D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4" w:type="dxa"/>
            <w:gridSpan w:val="2"/>
          </w:tcPr>
          <w:p w14:paraId="577AB3B6" w14:textId="77777777" w:rsidR="00774D2B" w:rsidRPr="00314709" w:rsidRDefault="00774D2B" w:rsidP="00774D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57" w:type="dxa"/>
          </w:tcPr>
          <w:p w14:paraId="194D3B0A" w14:textId="7692D34E" w:rsidR="00774D2B" w:rsidRPr="00314709" w:rsidRDefault="00774D2B" w:rsidP="00774D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42DEB404" w14:textId="77777777" w:rsidR="00774D2B" w:rsidRPr="00314709" w:rsidRDefault="00774D2B" w:rsidP="00774D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64" w:type="dxa"/>
            <w:gridSpan w:val="2"/>
          </w:tcPr>
          <w:p w14:paraId="74ACDEEF" w14:textId="618CEDFC" w:rsidR="00774D2B" w:rsidRPr="00314709" w:rsidRDefault="00774D2B" w:rsidP="00774D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774D2B" w:rsidRPr="006C4CCA" w14:paraId="6F354265" w14:textId="77777777" w:rsidTr="00B57BEE">
        <w:trPr>
          <w:cantSplit/>
        </w:trPr>
        <w:tc>
          <w:tcPr>
            <w:tcW w:w="4505" w:type="dxa"/>
            <w:vAlign w:val="bottom"/>
          </w:tcPr>
          <w:p w14:paraId="39A2BDA5" w14:textId="6C73D6EA" w:rsidR="00774D2B" w:rsidRPr="006C4CCA" w:rsidRDefault="00774D2B" w:rsidP="00774D2B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089" w:type="dxa"/>
          </w:tcPr>
          <w:p w14:paraId="33523FDB" w14:textId="77777777" w:rsidR="00774D2B" w:rsidRPr="006C4CCA" w:rsidRDefault="00774D2B" w:rsidP="00B57BE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75687106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C4E36C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4" w:type="dxa"/>
            <w:gridSpan w:val="2"/>
          </w:tcPr>
          <w:p w14:paraId="165583F9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9B4A3D9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51FEA51B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110DE84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74D2B" w:rsidRPr="006C4CCA" w14:paraId="14751BA5" w14:textId="77777777" w:rsidTr="00B57BEE">
        <w:trPr>
          <w:cantSplit/>
        </w:trPr>
        <w:tc>
          <w:tcPr>
            <w:tcW w:w="4505" w:type="dxa"/>
            <w:vAlign w:val="bottom"/>
          </w:tcPr>
          <w:p w14:paraId="691B7DD1" w14:textId="1143B41B" w:rsidR="00774D2B" w:rsidRPr="006C4CCA" w:rsidRDefault="00774D2B" w:rsidP="00774D2B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บริษัทใหญ่สูงสุด</w:t>
            </w:r>
          </w:p>
        </w:tc>
        <w:tc>
          <w:tcPr>
            <w:tcW w:w="1089" w:type="dxa"/>
          </w:tcPr>
          <w:p w14:paraId="5EB69F54" w14:textId="31A2A16F" w:rsidR="00774D2B" w:rsidRPr="00650910" w:rsidRDefault="00625BC9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179" w:type="dxa"/>
          </w:tcPr>
          <w:p w14:paraId="1F0B42A4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08615A" w14:textId="66492BAC" w:rsidR="00774D2B" w:rsidRPr="00650910" w:rsidRDefault="002D6E1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04" w:type="dxa"/>
            <w:gridSpan w:val="2"/>
          </w:tcPr>
          <w:p w14:paraId="728B7004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A553DBD" w14:textId="75E1796F" w:rsidR="00774D2B" w:rsidRPr="00650910" w:rsidRDefault="00B53954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7" w:type="dxa"/>
          </w:tcPr>
          <w:p w14:paraId="632E7844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08C8A52B" w14:textId="3EE26D59" w:rsidR="00774D2B" w:rsidRPr="00650910" w:rsidRDefault="002D6E1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774D2B" w:rsidRPr="006C4CCA" w14:paraId="61D5C7CA" w14:textId="77777777" w:rsidTr="00B57BEE">
        <w:trPr>
          <w:cantSplit/>
        </w:trPr>
        <w:tc>
          <w:tcPr>
            <w:tcW w:w="4505" w:type="dxa"/>
            <w:vAlign w:val="bottom"/>
          </w:tcPr>
          <w:p w14:paraId="36162154" w14:textId="77777777" w:rsidR="00774D2B" w:rsidRPr="006C4CCA" w:rsidRDefault="00774D2B" w:rsidP="00774D2B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9" w:type="dxa"/>
          </w:tcPr>
          <w:p w14:paraId="0A096989" w14:textId="5E21C5D7" w:rsidR="00774D2B" w:rsidRPr="00650910" w:rsidRDefault="00625BC9" w:rsidP="00B57B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441</w:t>
            </w:r>
          </w:p>
        </w:tc>
        <w:tc>
          <w:tcPr>
            <w:tcW w:w="179" w:type="dxa"/>
          </w:tcPr>
          <w:p w14:paraId="26227454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D57FE7" w14:textId="22A7C48D" w:rsidR="00774D2B" w:rsidRPr="00650910" w:rsidRDefault="002D6E1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  <w:tc>
          <w:tcPr>
            <w:tcW w:w="204" w:type="dxa"/>
            <w:gridSpan w:val="2"/>
          </w:tcPr>
          <w:p w14:paraId="23987C0A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BDB4B2C" w14:textId="7841CAED" w:rsidR="00774D2B" w:rsidRPr="00650910" w:rsidRDefault="00B53954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7" w:type="dxa"/>
          </w:tcPr>
          <w:p w14:paraId="16DFB206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1EBD5E42" w14:textId="30CFB2FF" w:rsidR="00774D2B" w:rsidRPr="00650910" w:rsidRDefault="002D6E1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A390F" w:rsidRPr="006C4CCA" w14:paraId="06341D8E" w14:textId="77777777" w:rsidTr="00FA390F">
        <w:trPr>
          <w:cantSplit/>
          <w:trHeight w:val="353"/>
        </w:trPr>
        <w:tc>
          <w:tcPr>
            <w:tcW w:w="4505" w:type="dxa"/>
            <w:vAlign w:val="bottom"/>
          </w:tcPr>
          <w:p w14:paraId="3284B631" w14:textId="49202D41" w:rsidR="00FA390F" w:rsidRPr="006C4CCA" w:rsidRDefault="00FA390F" w:rsidP="00FA390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bookmarkStart w:id="1" w:name="_Hlk117006027"/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089" w:type="dxa"/>
          </w:tcPr>
          <w:p w14:paraId="284E4B12" w14:textId="50AFC290" w:rsidR="00FA390F" w:rsidRPr="00650910" w:rsidRDefault="00625BC9" w:rsidP="006C40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</w:tcPr>
          <w:p w14:paraId="5EA2C023" w14:textId="77777777" w:rsidR="00FA390F" w:rsidRPr="00650910" w:rsidRDefault="00FA390F" w:rsidP="00774D2B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24B1ED50" w14:textId="192C1FB4" w:rsidR="00FA390F" w:rsidRPr="00650910" w:rsidRDefault="002D6E11" w:rsidP="006C406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gridSpan w:val="2"/>
          </w:tcPr>
          <w:p w14:paraId="58E9CD6F" w14:textId="77777777" w:rsidR="00FA390F" w:rsidRPr="00650910" w:rsidRDefault="00FA390F" w:rsidP="00774D2B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7AFE15" w14:textId="5F9ED1CF" w:rsidR="00FA390F" w:rsidRPr="00650910" w:rsidRDefault="00B53954" w:rsidP="00FA390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7" w:type="dxa"/>
          </w:tcPr>
          <w:p w14:paraId="35722E8A" w14:textId="77777777" w:rsidR="00FA390F" w:rsidRPr="00650910" w:rsidRDefault="00FA390F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87045D6" w14:textId="2B12C125" w:rsidR="00FA390F" w:rsidRPr="00650910" w:rsidRDefault="002D6E11" w:rsidP="00FA390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bookmarkEnd w:id="1"/>
      <w:tr w:rsidR="00B53954" w:rsidRPr="006C4CCA" w14:paraId="753C4575" w14:textId="77777777" w:rsidTr="00FA390F">
        <w:trPr>
          <w:cantSplit/>
          <w:trHeight w:val="353"/>
        </w:trPr>
        <w:tc>
          <w:tcPr>
            <w:tcW w:w="4505" w:type="dxa"/>
            <w:vAlign w:val="bottom"/>
          </w:tcPr>
          <w:p w14:paraId="727D0717" w14:textId="1A20FC22" w:rsidR="00B53954" w:rsidRDefault="00B53954" w:rsidP="00FA390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B53954">
              <w:rPr>
                <w:rFonts w:asciiTheme="majorBidi" w:hAnsi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9" w:type="dxa"/>
          </w:tcPr>
          <w:p w14:paraId="4185E0DC" w14:textId="6FA8B4BD" w:rsidR="00B53954" w:rsidRPr="00650910" w:rsidRDefault="00625BC9" w:rsidP="006C40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</w:p>
        </w:tc>
        <w:tc>
          <w:tcPr>
            <w:tcW w:w="179" w:type="dxa"/>
          </w:tcPr>
          <w:p w14:paraId="48103A27" w14:textId="77777777" w:rsidR="00B53954" w:rsidRPr="00650910" w:rsidRDefault="00B53954" w:rsidP="00774D2B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193C907" w14:textId="137BFB50" w:rsidR="00B53954" w:rsidRDefault="003012C0" w:rsidP="006C406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gridSpan w:val="2"/>
          </w:tcPr>
          <w:p w14:paraId="0D93E9BD" w14:textId="77777777" w:rsidR="00B53954" w:rsidRPr="00650910" w:rsidRDefault="00B53954" w:rsidP="00774D2B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7AA31D" w14:textId="789A1BF5" w:rsidR="00B53954" w:rsidRDefault="00B53954" w:rsidP="00FA390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7" w:type="dxa"/>
          </w:tcPr>
          <w:p w14:paraId="41D09D3A" w14:textId="77777777" w:rsidR="00B53954" w:rsidRPr="00650910" w:rsidRDefault="00B53954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B2C8020" w14:textId="7EF7A8D8" w:rsidR="00B53954" w:rsidRDefault="003012C0" w:rsidP="00FA390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4D2B" w:rsidRPr="006C4CCA" w14:paraId="11E3B821" w14:textId="77777777" w:rsidTr="00B57BEE">
        <w:trPr>
          <w:cantSplit/>
        </w:trPr>
        <w:tc>
          <w:tcPr>
            <w:tcW w:w="4505" w:type="dxa"/>
            <w:vAlign w:val="bottom"/>
          </w:tcPr>
          <w:p w14:paraId="75D8C9B0" w14:textId="49F9B79C" w:rsidR="00774D2B" w:rsidRPr="006C4CCA" w:rsidRDefault="00774D2B" w:rsidP="00774D2B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1A2329BB" w:rsidR="00774D2B" w:rsidRPr="006C4CCA" w:rsidRDefault="00625BC9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79" w:type="dxa"/>
          </w:tcPr>
          <w:p w14:paraId="5ADEEBF6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56D184D9" w:rsidR="00774D2B" w:rsidRPr="006C4CCA" w:rsidRDefault="002D6E1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204" w:type="dxa"/>
            <w:gridSpan w:val="2"/>
          </w:tcPr>
          <w:p w14:paraId="2251B8B5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0F14586C" w:rsidR="00774D2B" w:rsidRPr="006C4CCA" w:rsidRDefault="00B53954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87" w:type="dxa"/>
          </w:tcPr>
          <w:p w14:paraId="743681B1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A66B9" w14:textId="54B5D8EE" w:rsidR="00774D2B" w:rsidRPr="006C4CCA" w:rsidRDefault="002D6E1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</w:tr>
      <w:tr w:rsidR="00774D2B" w:rsidRPr="006C4CCA" w14:paraId="6F7354DC" w14:textId="77777777" w:rsidTr="00B57BEE">
        <w:trPr>
          <w:cantSplit/>
        </w:trPr>
        <w:tc>
          <w:tcPr>
            <w:tcW w:w="4505" w:type="dxa"/>
            <w:vAlign w:val="bottom"/>
          </w:tcPr>
          <w:p w14:paraId="00A22477" w14:textId="77777777" w:rsidR="00774D2B" w:rsidRPr="00314709" w:rsidRDefault="00774D2B" w:rsidP="00774D2B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675D9DC1" w14:textId="14C06419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0D79DB9F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EB0DEC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5281E230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5BCF21E7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34548C49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2A969F8B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</w:tr>
      <w:tr w:rsidR="00774D2B" w:rsidRPr="006C4CCA" w14:paraId="24248496" w14:textId="77777777" w:rsidTr="00B57BEE">
        <w:trPr>
          <w:cantSplit/>
        </w:trPr>
        <w:tc>
          <w:tcPr>
            <w:tcW w:w="4505" w:type="dxa"/>
            <w:vAlign w:val="bottom"/>
          </w:tcPr>
          <w:p w14:paraId="2500CF83" w14:textId="77777777" w:rsidR="00774D2B" w:rsidRPr="006C4CCA" w:rsidRDefault="00774D2B" w:rsidP="00774D2B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1089" w:type="dxa"/>
          </w:tcPr>
          <w:p w14:paraId="2B25AC55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5F510741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0224D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2E80CE13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E6E6A2C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0CEBE777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11B6CAA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774D2B" w:rsidRPr="006C4CCA" w14:paraId="543A26C7" w14:textId="77777777" w:rsidTr="00B57BEE">
        <w:trPr>
          <w:cantSplit/>
        </w:trPr>
        <w:tc>
          <w:tcPr>
            <w:tcW w:w="4505" w:type="dxa"/>
            <w:vAlign w:val="bottom"/>
          </w:tcPr>
          <w:p w14:paraId="27FF2544" w14:textId="77777777" w:rsidR="00774D2B" w:rsidRPr="006C4CCA" w:rsidRDefault="00774D2B" w:rsidP="00774D2B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2457314" w14:textId="1C79E4C1" w:rsidR="00774D2B" w:rsidRPr="009036C9" w:rsidRDefault="00EE6EC4" w:rsidP="0061480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3D5C83C8" w14:textId="77777777" w:rsidR="00774D2B" w:rsidRPr="009036C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386E5F" w14:textId="5F501207" w:rsidR="00774D2B" w:rsidRPr="009036C9" w:rsidRDefault="002D6E1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04" w:type="dxa"/>
            <w:gridSpan w:val="2"/>
          </w:tcPr>
          <w:p w14:paraId="0CEEED69" w14:textId="77777777" w:rsidR="00774D2B" w:rsidRPr="009036C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45167FC7" w14:textId="0DC36803" w:rsidR="00774D2B" w:rsidRPr="009036C9" w:rsidRDefault="00EE6EC4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187" w:type="dxa"/>
          </w:tcPr>
          <w:p w14:paraId="0B30DCB3" w14:textId="77777777" w:rsidR="00774D2B" w:rsidRPr="009036C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6C8F659D" w14:textId="64DEDF3B" w:rsidR="00774D2B" w:rsidRPr="009036C9" w:rsidRDefault="002D6E1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6,700</w:t>
            </w:r>
          </w:p>
        </w:tc>
      </w:tr>
      <w:tr w:rsidR="00774D2B" w:rsidRPr="006C4CCA" w14:paraId="5445993E" w14:textId="77777777" w:rsidTr="00325F9F">
        <w:trPr>
          <w:cantSplit/>
        </w:trPr>
        <w:tc>
          <w:tcPr>
            <w:tcW w:w="4505" w:type="dxa"/>
            <w:vAlign w:val="bottom"/>
          </w:tcPr>
          <w:p w14:paraId="70F76736" w14:textId="77777777" w:rsidR="00774D2B" w:rsidRPr="00314709" w:rsidRDefault="00774D2B" w:rsidP="00774D2B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E3F78A1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79" w:type="dxa"/>
          </w:tcPr>
          <w:p w14:paraId="440395A0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8FEC7F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gridSpan w:val="2"/>
          </w:tcPr>
          <w:p w14:paraId="2470A805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10EA802A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0F439584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2ECB9CA8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57DF5" w:rsidRPr="006C4CCA" w14:paraId="3B6DEDDB" w14:textId="77777777" w:rsidTr="00325F9F">
        <w:trPr>
          <w:cantSplit/>
        </w:trPr>
        <w:tc>
          <w:tcPr>
            <w:tcW w:w="4505" w:type="dxa"/>
            <w:vAlign w:val="bottom"/>
          </w:tcPr>
          <w:p w14:paraId="11054481" w14:textId="777E6597" w:rsidR="00557DF5" w:rsidRPr="006C4CCA" w:rsidRDefault="00557DF5" w:rsidP="00774D2B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89" w:type="dxa"/>
          </w:tcPr>
          <w:p w14:paraId="1221C8B5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79" w:type="dxa"/>
          </w:tcPr>
          <w:p w14:paraId="351D71F1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8E824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7BDE92C1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24B0E29D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0F2551D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BB7F63A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7DF5" w:rsidRPr="006C4CCA" w14:paraId="18D978CE" w14:textId="77777777" w:rsidTr="00325F9F">
        <w:trPr>
          <w:cantSplit/>
        </w:trPr>
        <w:tc>
          <w:tcPr>
            <w:tcW w:w="4505" w:type="dxa"/>
            <w:vAlign w:val="bottom"/>
          </w:tcPr>
          <w:p w14:paraId="5D64C7E4" w14:textId="51D5D86A" w:rsidR="00557DF5" w:rsidRPr="0032071A" w:rsidRDefault="00325F9F" w:rsidP="00774D2B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32071A">
              <w:rPr>
                <w:rFonts w:asciiTheme="majorBidi" w:hAnsiTheme="majorBidi" w:cstheme="majorBidi" w:hint="cs"/>
                <w:cs/>
              </w:rPr>
              <w:t>บริษัทใหญ่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E555030" w14:textId="1DA4BE43" w:rsidR="00557DF5" w:rsidRPr="0032071A" w:rsidRDefault="00625BC9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1,467</w:t>
            </w:r>
          </w:p>
        </w:tc>
        <w:tc>
          <w:tcPr>
            <w:tcW w:w="179" w:type="dxa"/>
          </w:tcPr>
          <w:p w14:paraId="29F243E4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233E72" w14:textId="02870A6D" w:rsidR="00557DF5" w:rsidRPr="00B2772C" w:rsidRDefault="002D6E1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204" w:type="dxa"/>
            <w:gridSpan w:val="2"/>
          </w:tcPr>
          <w:p w14:paraId="391F733B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069473C8" w14:textId="30AA1080" w:rsidR="00557DF5" w:rsidRPr="0037771A" w:rsidRDefault="00EE6EC4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1,467</w:t>
            </w:r>
          </w:p>
        </w:tc>
        <w:tc>
          <w:tcPr>
            <w:tcW w:w="187" w:type="dxa"/>
          </w:tcPr>
          <w:p w14:paraId="082A6EDD" w14:textId="77777777" w:rsidR="00557DF5" w:rsidRPr="006C4CCA" w:rsidRDefault="00557DF5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5EEBD865" w14:textId="7F9CA6A4" w:rsidR="00557DF5" w:rsidRPr="00806226" w:rsidRDefault="002D6E1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D6E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974</w:t>
            </w:r>
          </w:p>
        </w:tc>
      </w:tr>
      <w:tr w:rsidR="00774D2B" w:rsidRPr="006C4CCA" w14:paraId="143B2AF9" w14:textId="77777777" w:rsidTr="00FC0A24">
        <w:trPr>
          <w:cantSplit/>
        </w:trPr>
        <w:tc>
          <w:tcPr>
            <w:tcW w:w="4505" w:type="dxa"/>
            <w:vAlign w:val="bottom"/>
          </w:tcPr>
          <w:p w14:paraId="123A2A40" w14:textId="08F5FBE3" w:rsidR="00774D2B" w:rsidRPr="00314709" w:rsidRDefault="00774D2B" w:rsidP="00774D2B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C7384A2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79" w:type="dxa"/>
          </w:tcPr>
          <w:p w14:paraId="56B41B35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84B0B8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gridSpan w:val="2"/>
          </w:tcPr>
          <w:p w14:paraId="3B7C7556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30AE2CB3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24F59B4E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7D53D5BA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1480C" w:rsidRPr="006C4CCA" w14:paraId="0225273D" w14:textId="77777777" w:rsidTr="00B57BEE">
        <w:trPr>
          <w:cantSplit/>
        </w:trPr>
        <w:tc>
          <w:tcPr>
            <w:tcW w:w="4505" w:type="dxa"/>
            <w:vAlign w:val="bottom"/>
          </w:tcPr>
          <w:p w14:paraId="3443B297" w14:textId="7A617C99" w:rsidR="0061480C" w:rsidRPr="006C4CCA" w:rsidRDefault="0061480C" w:rsidP="00774D2B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89" w:type="dxa"/>
            <w:shd w:val="clear" w:color="auto" w:fill="auto"/>
          </w:tcPr>
          <w:p w14:paraId="242716D6" w14:textId="77777777" w:rsidR="0061480C" w:rsidRDefault="0061480C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AA3CA44" w14:textId="77777777" w:rsidR="0061480C" w:rsidRPr="006C4CCA" w:rsidRDefault="0061480C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9340DC" w14:textId="77777777" w:rsidR="0061480C" w:rsidRPr="006C4CCA" w:rsidRDefault="0061480C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4" w:type="dxa"/>
            <w:gridSpan w:val="2"/>
            <w:shd w:val="clear" w:color="auto" w:fill="auto"/>
          </w:tcPr>
          <w:p w14:paraId="542C0D90" w14:textId="77777777" w:rsidR="0061480C" w:rsidRPr="006C4CCA" w:rsidRDefault="0061480C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39113EC1" w14:textId="77777777" w:rsidR="0061480C" w:rsidRDefault="0061480C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65A14C1A" w14:textId="77777777" w:rsidR="0061480C" w:rsidRPr="006C4CCA" w:rsidRDefault="0061480C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7F1610D" w14:textId="77777777" w:rsidR="0061480C" w:rsidRDefault="0061480C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D2B" w:rsidRPr="006C4CCA" w14:paraId="62DA4DCA" w14:textId="77777777" w:rsidTr="00B57BEE">
        <w:trPr>
          <w:cantSplit/>
        </w:trPr>
        <w:tc>
          <w:tcPr>
            <w:tcW w:w="4505" w:type="dxa"/>
            <w:vAlign w:val="bottom"/>
          </w:tcPr>
          <w:p w14:paraId="2CB9D50C" w14:textId="41C7F310" w:rsidR="00774D2B" w:rsidRPr="006C4CCA" w:rsidRDefault="00774D2B" w:rsidP="00774D2B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บริษัทใหญ่สูงสุด</w:t>
            </w:r>
          </w:p>
        </w:tc>
        <w:tc>
          <w:tcPr>
            <w:tcW w:w="1089" w:type="dxa"/>
            <w:shd w:val="clear" w:color="auto" w:fill="auto"/>
          </w:tcPr>
          <w:p w14:paraId="702EE9C0" w14:textId="7CB7081A" w:rsidR="00774D2B" w:rsidRPr="00650910" w:rsidRDefault="00625BC9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</w:t>
            </w:r>
          </w:p>
        </w:tc>
        <w:tc>
          <w:tcPr>
            <w:tcW w:w="179" w:type="dxa"/>
            <w:shd w:val="clear" w:color="auto" w:fill="auto"/>
          </w:tcPr>
          <w:p w14:paraId="52CA5406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064BF6" w14:textId="4A5A5E2C" w:rsidR="00774D2B" w:rsidRPr="00650910" w:rsidRDefault="002D6E1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186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79CF7C9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2BDA7E36" w14:textId="2C56A4BF" w:rsidR="00774D2B" w:rsidRPr="00650910" w:rsidRDefault="00E317CF" w:rsidP="004746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7" w:type="dxa"/>
          </w:tcPr>
          <w:p w14:paraId="7828AD30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B8906E5" w14:textId="0A0CC51A" w:rsidR="00774D2B" w:rsidRPr="00650910" w:rsidRDefault="002D6E1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774D2B" w:rsidRPr="006C4CCA" w14:paraId="4C5FBC91" w14:textId="77777777" w:rsidTr="00B57BEE">
        <w:trPr>
          <w:cantSplit/>
        </w:trPr>
        <w:tc>
          <w:tcPr>
            <w:tcW w:w="4505" w:type="dxa"/>
            <w:vAlign w:val="bottom"/>
          </w:tcPr>
          <w:p w14:paraId="3CAF15B7" w14:textId="6A7F7F67" w:rsidR="00774D2B" w:rsidRPr="006C4CCA" w:rsidRDefault="00774D2B" w:rsidP="00774D2B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9" w:type="dxa"/>
          </w:tcPr>
          <w:p w14:paraId="23E0F183" w14:textId="7A9D0D7B" w:rsidR="00774D2B" w:rsidRPr="00650910" w:rsidRDefault="00625BC9" w:rsidP="00B5686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1,106</w:t>
            </w:r>
          </w:p>
        </w:tc>
        <w:tc>
          <w:tcPr>
            <w:tcW w:w="179" w:type="dxa"/>
          </w:tcPr>
          <w:p w14:paraId="079DF4E0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C7F763" w14:textId="4819E4B9" w:rsidR="00774D2B" w:rsidRPr="00650910" w:rsidRDefault="00591E2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  <w:tc>
          <w:tcPr>
            <w:tcW w:w="204" w:type="dxa"/>
            <w:gridSpan w:val="2"/>
          </w:tcPr>
          <w:p w14:paraId="7F6A6BC6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0B590D4" w14:textId="7F40B5D9" w:rsidR="00774D2B" w:rsidRPr="00650910" w:rsidRDefault="00E317CF" w:rsidP="004746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1,059</w:t>
            </w:r>
          </w:p>
        </w:tc>
        <w:tc>
          <w:tcPr>
            <w:tcW w:w="187" w:type="dxa"/>
          </w:tcPr>
          <w:p w14:paraId="4081DF45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15F3421" w14:textId="41E4CC29" w:rsidR="00774D2B" w:rsidRPr="00650910" w:rsidRDefault="00591E2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774D2B" w:rsidRPr="006C4CCA" w14:paraId="24871C4F" w14:textId="77777777" w:rsidTr="00B57BEE">
        <w:trPr>
          <w:cantSplit/>
        </w:trPr>
        <w:tc>
          <w:tcPr>
            <w:tcW w:w="4505" w:type="dxa"/>
            <w:vAlign w:val="bottom"/>
          </w:tcPr>
          <w:p w14:paraId="73EB4024" w14:textId="2D78DE79" w:rsidR="00AC7D13" w:rsidRPr="006C4CCA" w:rsidRDefault="00774D2B" w:rsidP="00AC7D13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30892C6" w14:textId="649FD064" w:rsidR="00774D2B" w:rsidRPr="00650910" w:rsidRDefault="00625BC9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79" w:type="dxa"/>
          </w:tcPr>
          <w:p w14:paraId="1AF38CC6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6C4F6A" w14:textId="3581CDD0" w:rsidR="00774D2B" w:rsidRPr="00650910" w:rsidRDefault="00591E21" w:rsidP="00794487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04" w:type="dxa"/>
            <w:gridSpan w:val="2"/>
          </w:tcPr>
          <w:p w14:paraId="322F53ED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36A56" w14:textId="168101B9" w:rsidR="00774D2B" w:rsidRPr="00650910" w:rsidRDefault="00E317CF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87" w:type="dxa"/>
          </w:tcPr>
          <w:p w14:paraId="6A034AC5" w14:textId="77777777" w:rsidR="00774D2B" w:rsidRPr="00650910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1B584621" w14:textId="22C8F39F" w:rsidR="00774D2B" w:rsidRPr="00650910" w:rsidRDefault="00591E2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774D2B" w:rsidRPr="006C4CCA" w14:paraId="48A1834D" w14:textId="77777777" w:rsidTr="00B57BEE">
        <w:trPr>
          <w:cantSplit/>
        </w:trPr>
        <w:tc>
          <w:tcPr>
            <w:tcW w:w="4505" w:type="dxa"/>
            <w:vAlign w:val="bottom"/>
          </w:tcPr>
          <w:p w14:paraId="6206E3C3" w14:textId="77777777" w:rsidR="00774D2B" w:rsidRPr="006C4CCA" w:rsidRDefault="00774D2B" w:rsidP="00774D2B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A075" w14:textId="3DD290A0" w:rsidR="00774D2B" w:rsidRPr="006C4CCA" w:rsidRDefault="00625BC9" w:rsidP="006148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1,476</w:t>
            </w:r>
          </w:p>
        </w:tc>
        <w:tc>
          <w:tcPr>
            <w:tcW w:w="179" w:type="dxa"/>
            <w:vAlign w:val="center"/>
          </w:tcPr>
          <w:p w14:paraId="25848292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1DB40" w14:textId="52A82844" w:rsidR="00774D2B" w:rsidRPr="006C4CCA" w:rsidRDefault="00591E21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</w:p>
        </w:tc>
        <w:tc>
          <w:tcPr>
            <w:tcW w:w="204" w:type="dxa"/>
            <w:gridSpan w:val="2"/>
            <w:vAlign w:val="center"/>
          </w:tcPr>
          <w:p w14:paraId="619519A3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0577EE" w14:textId="46A2960D" w:rsidR="00774D2B" w:rsidRPr="006C4CCA" w:rsidRDefault="00E317CF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1,396</w:t>
            </w:r>
          </w:p>
        </w:tc>
        <w:tc>
          <w:tcPr>
            <w:tcW w:w="187" w:type="dxa"/>
            <w:vAlign w:val="center"/>
          </w:tcPr>
          <w:p w14:paraId="5CD6A6A6" w14:textId="77777777" w:rsidR="00774D2B" w:rsidRPr="006C4CCA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40932" w14:textId="333486A4" w:rsidR="00774D2B" w:rsidRPr="006C4CCA" w:rsidRDefault="00591E21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</w:tr>
      <w:tr w:rsidR="00774D2B" w:rsidRPr="006C4CCA" w14:paraId="07A3E542" w14:textId="77777777" w:rsidTr="00B57BEE">
        <w:trPr>
          <w:cantSplit/>
        </w:trPr>
        <w:tc>
          <w:tcPr>
            <w:tcW w:w="4505" w:type="dxa"/>
            <w:vAlign w:val="bottom"/>
          </w:tcPr>
          <w:p w14:paraId="5EA8324A" w14:textId="77777777" w:rsidR="00774D2B" w:rsidRPr="00314709" w:rsidRDefault="00774D2B" w:rsidP="00774D2B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759E3BFD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79" w:type="dxa"/>
          </w:tcPr>
          <w:p w14:paraId="52704375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D8C4BC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gridSpan w:val="2"/>
          </w:tcPr>
          <w:p w14:paraId="120022FC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2A4AEA5A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70D3924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7155E7A0" w14:textId="77777777" w:rsidR="00774D2B" w:rsidRPr="00314709" w:rsidRDefault="00774D2B" w:rsidP="00774D2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4A64" w:rsidRPr="006C4CCA" w14:paraId="08D5104F" w14:textId="77777777" w:rsidTr="00B57BEE">
        <w:trPr>
          <w:cantSplit/>
        </w:trPr>
        <w:tc>
          <w:tcPr>
            <w:tcW w:w="4505" w:type="dxa"/>
            <w:vAlign w:val="bottom"/>
          </w:tcPr>
          <w:p w14:paraId="296C2879" w14:textId="7552588B" w:rsidR="00044A64" w:rsidRPr="006C4CCA" w:rsidRDefault="00044A64" w:rsidP="0079750F">
            <w:pPr>
              <w:tabs>
                <w:tab w:val="left" w:pos="15"/>
              </w:tabs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089" w:type="dxa"/>
          </w:tcPr>
          <w:p w14:paraId="35596BAC" w14:textId="77777777" w:rsidR="00044A64" w:rsidRPr="00650910" w:rsidRDefault="00044A64" w:rsidP="00044A6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79" w:type="dxa"/>
          </w:tcPr>
          <w:p w14:paraId="4284646D" w14:textId="77777777" w:rsidR="00044A64" w:rsidRPr="00650910" w:rsidRDefault="00044A64" w:rsidP="00044A6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D7340" w14:textId="77777777" w:rsidR="00044A64" w:rsidRPr="00650910" w:rsidRDefault="00044A64" w:rsidP="00044A6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B0B4D4B" w14:textId="77777777" w:rsidR="00044A64" w:rsidRPr="00650910" w:rsidRDefault="00044A64" w:rsidP="00044A6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5BA11794" w14:textId="77777777" w:rsidR="00044A64" w:rsidRPr="00650910" w:rsidRDefault="00044A64" w:rsidP="00044A6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4E1260BB" w14:textId="77777777" w:rsidR="00044A64" w:rsidRPr="00650910" w:rsidRDefault="00044A64" w:rsidP="00044A6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215C937" w14:textId="77777777" w:rsidR="00044A64" w:rsidRPr="00650910" w:rsidRDefault="00044A64" w:rsidP="00044A6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4709" w:rsidRPr="006C4CCA" w14:paraId="66B5186C" w14:textId="77777777" w:rsidTr="00B57BEE">
        <w:trPr>
          <w:cantSplit/>
        </w:trPr>
        <w:tc>
          <w:tcPr>
            <w:tcW w:w="4505" w:type="dxa"/>
            <w:vAlign w:val="bottom"/>
          </w:tcPr>
          <w:p w14:paraId="7E219E62" w14:textId="08530E04" w:rsidR="00314709" w:rsidRPr="006C4CCA" w:rsidRDefault="00314709" w:rsidP="00314709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สัญญาบริการ</w:t>
            </w:r>
          </w:p>
        </w:tc>
        <w:tc>
          <w:tcPr>
            <w:tcW w:w="1089" w:type="dxa"/>
          </w:tcPr>
          <w:p w14:paraId="6AC6053E" w14:textId="127DF8AE" w:rsidR="00314709" w:rsidRPr="00650910" w:rsidRDefault="00314709" w:rsidP="003147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79" w:type="dxa"/>
          </w:tcPr>
          <w:p w14:paraId="49C419A1" w14:textId="77777777" w:rsidR="00314709" w:rsidRPr="00650910" w:rsidRDefault="00314709" w:rsidP="003147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803F1" w14:textId="2A272556" w:rsidR="00314709" w:rsidRPr="00650910" w:rsidRDefault="00314709" w:rsidP="00314709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  <w:tc>
          <w:tcPr>
            <w:tcW w:w="204" w:type="dxa"/>
            <w:gridSpan w:val="2"/>
          </w:tcPr>
          <w:p w14:paraId="4B5BEED8" w14:textId="77777777" w:rsidR="00314709" w:rsidRPr="00650910" w:rsidRDefault="00314709" w:rsidP="003147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20E6BA73" w14:textId="0BF04CDD" w:rsidR="00314709" w:rsidRPr="00650910" w:rsidRDefault="00314709" w:rsidP="003147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87" w:type="dxa"/>
          </w:tcPr>
          <w:p w14:paraId="4E8BA06C" w14:textId="77777777" w:rsidR="00314709" w:rsidRPr="00650910" w:rsidRDefault="00314709" w:rsidP="003147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D96367C" w14:textId="3136D052" w:rsidR="00314709" w:rsidRPr="00650910" w:rsidRDefault="00314709" w:rsidP="003147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314709" w:rsidRPr="00BF75DB" w14:paraId="49A6F270" w14:textId="77777777" w:rsidTr="00B57BEE">
        <w:trPr>
          <w:cantSplit/>
        </w:trPr>
        <w:tc>
          <w:tcPr>
            <w:tcW w:w="4505" w:type="dxa"/>
            <w:vAlign w:val="bottom"/>
          </w:tcPr>
          <w:p w14:paraId="57A319EB" w14:textId="23C9FB05" w:rsidR="00314709" w:rsidRPr="00BF75DB" w:rsidRDefault="00314709" w:rsidP="00314709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cs/>
              </w:rPr>
            </w:pPr>
            <w:r w:rsidRPr="00BF75D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72632A6" w14:textId="1CBDBCE7" w:rsidR="00314709" w:rsidRPr="00BF75DB" w:rsidRDefault="00314709" w:rsidP="003147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4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79" w:type="dxa"/>
          </w:tcPr>
          <w:p w14:paraId="7F71E1D1" w14:textId="77777777" w:rsidR="00314709" w:rsidRPr="00BF75DB" w:rsidRDefault="00314709" w:rsidP="003147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1151F" w14:textId="6278F68C" w:rsidR="00314709" w:rsidRPr="00BF75DB" w:rsidRDefault="00314709" w:rsidP="00314709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04" w:type="dxa"/>
            <w:gridSpan w:val="2"/>
          </w:tcPr>
          <w:p w14:paraId="11C42C64" w14:textId="77777777" w:rsidR="00314709" w:rsidRPr="00BF75DB" w:rsidRDefault="00314709" w:rsidP="003147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7C1E9" w14:textId="1CC16C0A" w:rsidR="00314709" w:rsidRPr="00BF75DB" w:rsidRDefault="00314709" w:rsidP="003147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4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87" w:type="dxa"/>
          </w:tcPr>
          <w:p w14:paraId="2F06C95C" w14:textId="77777777" w:rsidR="00314709" w:rsidRPr="00BF75DB" w:rsidRDefault="00314709" w:rsidP="003147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678D5D" w14:textId="3AE483AD" w:rsidR="00314709" w:rsidRPr="00BF75DB" w:rsidRDefault="00314709" w:rsidP="003147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573EA0DC" w14:textId="343561AC" w:rsidR="004E66E0" w:rsidRPr="006C4CCA" w:rsidRDefault="004E66E0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C4CCA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7F9D480A" w14:textId="77777777" w:rsidR="0021763A" w:rsidRDefault="0021763A" w:rsidP="003918D9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cs/>
        </w:rPr>
      </w:pPr>
    </w:p>
    <w:p w14:paraId="131C647C" w14:textId="4C4B4B87" w:rsidR="004E66E0" w:rsidRPr="00382028" w:rsidRDefault="004E66E0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382028">
        <w:rPr>
          <w:rFonts w:asciiTheme="majorBidi" w:hAnsiTheme="majorBidi" w:cstheme="majorBidi"/>
          <w:i/>
          <w:iCs/>
          <w:cs/>
        </w:rPr>
        <w:t>สัญญาเงินให้กู้ยืมระยะสั้น</w:t>
      </w:r>
    </w:p>
    <w:p w14:paraId="317994C1" w14:textId="77777777" w:rsidR="00CC1A8D" w:rsidRDefault="004E66E0" w:rsidP="00CC1A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382028">
        <w:rPr>
          <w:rFonts w:asciiTheme="majorBidi" w:hAnsiTheme="majorBidi" w:cstheme="majorBidi"/>
          <w:cs/>
        </w:rPr>
        <w:t xml:space="preserve">ณ วันที่ </w:t>
      </w:r>
      <w:r w:rsidRPr="00382028">
        <w:rPr>
          <w:rFonts w:asciiTheme="majorBidi" w:hAnsiTheme="majorBidi" w:cstheme="majorBidi"/>
        </w:rPr>
        <w:t>3</w:t>
      </w:r>
      <w:r w:rsidR="00096899" w:rsidRPr="00382028">
        <w:rPr>
          <w:rFonts w:asciiTheme="majorBidi" w:hAnsiTheme="majorBidi" w:cstheme="majorBidi"/>
        </w:rPr>
        <w:t xml:space="preserve">0 </w:t>
      </w:r>
      <w:r w:rsidR="00452360" w:rsidRPr="00382028">
        <w:rPr>
          <w:rFonts w:asciiTheme="majorBidi" w:hAnsiTheme="majorBidi" w:cstheme="majorBidi" w:hint="cs"/>
          <w:cs/>
        </w:rPr>
        <w:t xml:space="preserve">กันยายน </w:t>
      </w:r>
      <w:r w:rsidRPr="00382028">
        <w:rPr>
          <w:rFonts w:asciiTheme="majorBidi" w:hAnsiTheme="majorBidi" w:cstheme="majorBidi"/>
        </w:rPr>
        <w:t>2565</w:t>
      </w:r>
      <w:r w:rsidRPr="00382028">
        <w:rPr>
          <w:rFonts w:asciiTheme="majorBidi" w:hAnsiTheme="majorBidi" w:cstheme="majorBidi"/>
          <w:cs/>
        </w:rPr>
        <w:t xml:space="preserve"> บริษัทมีเงินให้กู้ยืมระยะสั้นกับกิจการที่เกี่ยวข้องกัน เป็นตั๋วสัญญาใช้เงิน ซึ่งมีกำหนดชำระคืนเมื่อทวงถาม โดยมีอัตราดอกเบี้ยร้อยละ</w:t>
      </w:r>
      <w:r w:rsidRPr="00382028">
        <w:rPr>
          <w:rFonts w:asciiTheme="majorBidi" w:hAnsiTheme="majorBidi" w:cstheme="majorBidi"/>
        </w:rPr>
        <w:t xml:space="preserve"> </w:t>
      </w:r>
      <w:r w:rsidR="001826BA">
        <w:rPr>
          <w:rFonts w:asciiTheme="majorBidi" w:hAnsiTheme="majorBidi" w:cstheme="majorBidi"/>
        </w:rPr>
        <w:t xml:space="preserve">0.20 </w:t>
      </w:r>
      <w:r w:rsidRPr="00382028">
        <w:rPr>
          <w:rFonts w:asciiTheme="majorBidi" w:hAnsiTheme="majorBidi" w:cstheme="majorBidi"/>
          <w:cs/>
        </w:rPr>
        <w:t xml:space="preserve">ต่อปี </w:t>
      </w:r>
      <w:r w:rsidRPr="00382028">
        <w:rPr>
          <w:rFonts w:asciiTheme="majorBidi" w:hAnsiTheme="majorBidi" w:cstheme="majorBidi"/>
          <w:i/>
          <w:iCs/>
          <w:cs/>
        </w:rPr>
        <w:t>(</w:t>
      </w:r>
      <w:r w:rsidRPr="00382028">
        <w:rPr>
          <w:rFonts w:asciiTheme="majorBidi" w:hAnsiTheme="majorBidi" w:cstheme="majorBidi"/>
          <w:i/>
          <w:iCs/>
        </w:rPr>
        <w:t>2564</w:t>
      </w:r>
      <w:r w:rsidRPr="00382028">
        <w:rPr>
          <w:rFonts w:asciiTheme="majorBidi" w:hAnsiTheme="majorBidi" w:cstheme="majorBidi"/>
          <w:i/>
          <w:iCs/>
          <w:cs/>
        </w:rPr>
        <w:t xml:space="preserve">: อัตราดอกเบี้ยร้อยละ </w:t>
      </w:r>
      <w:r w:rsidRPr="00382028">
        <w:rPr>
          <w:rFonts w:asciiTheme="majorBidi" w:hAnsiTheme="majorBidi" w:cstheme="majorBidi"/>
          <w:i/>
          <w:iCs/>
        </w:rPr>
        <w:t xml:space="preserve">0.2 - 0.3 </w:t>
      </w:r>
      <w:r w:rsidRPr="00382028">
        <w:rPr>
          <w:rFonts w:asciiTheme="majorBidi" w:hAnsiTheme="majorBidi" w:cstheme="majorBidi"/>
          <w:i/>
          <w:iCs/>
          <w:cs/>
        </w:rPr>
        <w:t>ต่อปี</w:t>
      </w:r>
      <w:r w:rsidRPr="00382028">
        <w:rPr>
          <w:rFonts w:asciiTheme="majorBidi" w:hAnsiTheme="majorBidi" w:cstheme="majorBidi"/>
          <w:i/>
          <w:iCs/>
        </w:rPr>
        <w:t>)</w:t>
      </w:r>
    </w:p>
    <w:p w14:paraId="367E688A" w14:textId="7F207490" w:rsidR="00452360" w:rsidRDefault="00452360" w:rsidP="00CC1A8D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</w:rPr>
      </w:pPr>
    </w:p>
    <w:p w14:paraId="59B9624B" w14:textId="65084D4E" w:rsidR="000B4099" w:rsidRDefault="000B4099" w:rsidP="000B409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ทุนเรือนหุ้น</w:t>
      </w:r>
    </w:p>
    <w:p w14:paraId="0A8A832E" w14:textId="7ED72704" w:rsidR="000B4099" w:rsidRDefault="000B4099" w:rsidP="000B4099">
      <w:pPr>
        <w:rPr>
          <w:lang w:val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EC271E" w:rsidRPr="00347A89" w14:paraId="4ECB99B6" w14:textId="77777777" w:rsidTr="00F26E7A">
        <w:trPr>
          <w:cantSplit/>
          <w:tblHeader/>
        </w:trPr>
        <w:tc>
          <w:tcPr>
            <w:tcW w:w="3330" w:type="dxa"/>
          </w:tcPr>
          <w:p w14:paraId="403B4523" w14:textId="77777777" w:rsidR="00EC271E" w:rsidRPr="00347A89" w:rsidRDefault="00EC271E" w:rsidP="005A56FD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3CD818EC" w14:textId="77777777" w:rsidR="00EC271E" w:rsidRPr="00347A89" w:rsidRDefault="00EC271E" w:rsidP="005A56FD">
            <w:pPr>
              <w:ind w:left="-75" w:right="-169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4940DAF8" w14:textId="2A06BCF2" w:rsidR="00EC271E" w:rsidRPr="00347A89" w:rsidRDefault="00EC271E" w:rsidP="005A56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81D2FA3" w14:textId="77777777" w:rsidR="00EC271E" w:rsidRPr="00347A89" w:rsidRDefault="00EC271E" w:rsidP="005A56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72B96E5B" w14:textId="001D688B" w:rsidR="00EC271E" w:rsidRPr="00347A89" w:rsidRDefault="00EC271E" w:rsidP="005A56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C271E" w:rsidRPr="00347A89" w14:paraId="52BE0CB8" w14:textId="77777777" w:rsidTr="00F26E7A">
        <w:trPr>
          <w:cantSplit/>
          <w:tblHeader/>
        </w:trPr>
        <w:tc>
          <w:tcPr>
            <w:tcW w:w="3330" w:type="dxa"/>
          </w:tcPr>
          <w:p w14:paraId="73D4B04F" w14:textId="77777777" w:rsidR="00EC271E" w:rsidRPr="00347A89" w:rsidRDefault="00EC271E" w:rsidP="005A56FD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17CB4B2" w14:textId="77777777" w:rsidR="00EC271E" w:rsidRPr="00347A89" w:rsidRDefault="00EC271E" w:rsidP="005A56FD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682CDD04" w14:textId="77777777" w:rsidR="00EC271E" w:rsidRPr="00347A89" w:rsidRDefault="00EC271E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1C27BFD1" w14:textId="77777777" w:rsidR="00EC271E" w:rsidRPr="00347A89" w:rsidRDefault="00EC271E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BF674D7" w14:textId="77777777" w:rsidR="00EC271E" w:rsidRPr="00347A89" w:rsidRDefault="00EC271E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78ED339E" w14:textId="77777777" w:rsidR="00EC271E" w:rsidRPr="00347A89" w:rsidRDefault="00EC271E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EE23A98" w14:textId="77777777" w:rsidR="00EC271E" w:rsidRPr="00347A89" w:rsidRDefault="00EC271E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07EEBF5A" w14:textId="77777777" w:rsidR="00EC271E" w:rsidRPr="00347A89" w:rsidRDefault="00EC271E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D2F82E9" w14:textId="77777777" w:rsidR="00EC271E" w:rsidRPr="00347A89" w:rsidRDefault="00EC271E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EC271E" w:rsidRPr="00347A89" w14:paraId="3B011E3F" w14:textId="77777777" w:rsidTr="00F26E7A">
        <w:trPr>
          <w:cantSplit/>
          <w:tblHeader/>
        </w:trPr>
        <w:tc>
          <w:tcPr>
            <w:tcW w:w="3330" w:type="dxa"/>
            <w:hideMark/>
          </w:tcPr>
          <w:p w14:paraId="5FFAD438" w14:textId="77777777" w:rsidR="00EC271E" w:rsidRPr="00347A89" w:rsidRDefault="00EC271E" w:rsidP="005A56F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4AC5F55" w14:textId="77777777" w:rsidR="00EC271E" w:rsidRPr="00347A89" w:rsidRDefault="00EC271E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53D20470" w14:textId="0C133507" w:rsidR="00EC271E" w:rsidRPr="00452360" w:rsidRDefault="00661B7D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พันหุ้น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/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C271E" w:rsidRPr="00347A89" w14:paraId="7DB97945" w14:textId="77777777" w:rsidTr="005A56FD">
        <w:trPr>
          <w:cantSplit/>
        </w:trPr>
        <w:tc>
          <w:tcPr>
            <w:tcW w:w="3330" w:type="dxa"/>
            <w:hideMark/>
          </w:tcPr>
          <w:p w14:paraId="34F21D65" w14:textId="77777777" w:rsidR="00EC271E" w:rsidRPr="00347A89" w:rsidRDefault="00EC271E" w:rsidP="005A56FD">
            <w:pPr>
              <w:ind w:left="187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475E829C" w14:textId="77777777" w:rsidR="00EC271E" w:rsidRPr="00347A89" w:rsidRDefault="00EC271E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C56920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5EAAEC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CFDF5A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B83B57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94291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0B6381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F539DB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71E" w:rsidRPr="00347A89" w14:paraId="1D8CC6FD" w14:textId="77777777" w:rsidTr="005A56FD">
        <w:trPr>
          <w:cantSplit/>
        </w:trPr>
        <w:tc>
          <w:tcPr>
            <w:tcW w:w="3330" w:type="dxa"/>
            <w:hideMark/>
          </w:tcPr>
          <w:p w14:paraId="4F6E4FDD" w14:textId="77777777" w:rsidR="00EC271E" w:rsidRPr="00347A89" w:rsidRDefault="00EC271E" w:rsidP="005A56F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55FABE9B" w14:textId="77777777" w:rsidR="00EC271E" w:rsidRPr="00347A89" w:rsidRDefault="00EC271E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F1AAD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5F1493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507F2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2E9FC3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B3D54F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AE688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3AB70A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71E" w:rsidRPr="00347A89" w14:paraId="3FD2B65C" w14:textId="77777777" w:rsidTr="00657022">
        <w:trPr>
          <w:cantSplit/>
        </w:trPr>
        <w:tc>
          <w:tcPr>
            <w:tcW w:w="3330" w:type="dxa"/>
            <w:hideMark/>
          </w:tcPr>
          <w:p w14:paraId="3CBA8EE8" w14:textId="77777777" w:rsidR="00EC271E" w:rsidRPr="00347A89" w:rsidRDefault="00EC271E" w:rsidP="005A56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C09408F" w14:textId="51BD4253" w:rsidR="00EC271E" w:rsidRPr="00347A89" w:rsidRDefault="00B93B42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69FE8577" w14:textId="5D738BF0" w:rsidR="00EC271E" w:rsidRPr="00347A89" w:rsidRDefault="00B93B42" w:rsidP="008454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64530610" w14:textId="20A20620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C79DD" w14:textId="131394F0" w:rsidR="00EC271E" w:rsidRPr="00347A89" w:rsidRDefault="00B93B42" w:rsidP="008454D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454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F7BFC43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895C2D" w14:textId="01514994" w:rsidR="00EC271E" w:rsidRPr="00347A89" w:rsidRDefault="00B93B42" w:rsidP="005A56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AA1E8EA" w14:textId="77777777" w:rsidR="00EC271E" w:rsidRPr="00347A89" w:rsidRDefault="00EC271E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71262E" w14:textId="4E30A210" w:rsidR="00EC271E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454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93B42" w:rsidRPr="00347A89" w14:paraId="40898405" w14:textId="77777777" w:rsidTr="005A56FD">
        <w:trPr>
          <w:cantSplit/>
        </w:trPr>
        <w:tc>
          <w:tcPr>
            <w:tcW w:w="3330" w:type="dxa"/>
          </w:tcPr>
          <w:p w14:paraId="11AAC6CF" w14:textId="0985ABE0" w:rsidR="00B93B42" w:rsidRPr="00347A89" w:rsidRDefault="00B93B42" w:rsidP="005A56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5F99AF71" w14:textId="5AF06493" w:rsidR="00B93B42" w:rsidRPr="00347A89" w:rsidRDefault="00B93B42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C5D64" w14:textId="506F5A84" w:rsidR="00B93B42" w:rsidRPr="00347A89" w:rsidRDefault="00B93B42" w:rsidP="005A56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C788E9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C4CB4" w14:textId="0CF5E56E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776B2E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7C318" w14:textId="22C8D090" w:rsidR="00B93B42" w:rsidRPr="00347A89" w:rsidRDefault="00B93B42" w:rsidP="005A56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E41B19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F094CD" w14:textId="2344D5BF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B42" w:rsidRPr="00347A89" w14:paraId="2D9B83F2" w14:textId="77777777" w:rsidTr="005A56FD">
        <w:trPr>
          <w:cantSplit/>
        </w:trPr>
        <w:tc>
          <w:tcPr>
            <w:tcW w:w="3330" w:type="dxa"/>
          </w:tcPr>
          <w:p w14:paraId="769A7DEB" w14:textId="765437E9" w:rsidR="00B93B42" w:rsidRPr="00347A89" w:rsidRDefault="00B93B42" w:rsidP="005A56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="00C20603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1FDD92DD" w14:textId="17F1D212" w:rsidR="00B93B42" w:rsidRPr="00347A89" w:rsidRDefault="00B93B42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="00C2060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1257F0BE" w14:textId="0B2F37C8" w:rsidR="00B93B42" w:rsidRPr="00347A89" w:rsidRDefault="00B93B42" w:rsidP="008454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80" w:type="dxa"/>
          </w:tcPr>
          <w:p w14:paraId="52BB754D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8FE15D" w14:textId="4D1BFDD8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733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6C5972F" w14:textId="711764CC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45BD37" w14:textId="2982E69D" w:rsidR="00B93B42" w:rsidRPr="00347A89" w:rsidRDefault="00B93B42" w:rsidP="005A56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78CA55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F7198A" w14:textId="1DD5DC4B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B42" w:rsidRPr="00347A89" w14:paraId="31DDBBB2" w14:textId="77777777" w:rsidTr="005A56FD">
        <w:trPr>
          <w:cantSplit/>
        </w:trPr>
        <w:tc>
          <w:tcPr>
            <w:tcW w:w="3330" w:type="dxa"/>
          </w:tcPr>
          <w:p w14:paraId="4221B953" w14:textId="5FC0C6E9" w:rsidR="00B93B42" w:rsidRPr="00347A89" w:rsidRDefault="00B93B42" w:rsidP="00102A4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22CF79E6" w14:textId="2D597AA6" w:rsidR="00B93B42" w:rsidRPr="00347A89" w:rsidRDefault="00C20603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0C8430BE" w14:textId="7F2D62AB" w:rsidR="00B93B42" w:rsidRPr="00347A89" w:rsidRDefault="00B93B42" w:rsidP="008454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290,000</w:t>
            </w:r>
          </w:p>
        </w:tc>
        <w:tc>
          <w:tcPr>
            <w:tcW w:w="180" w:type="dxa"/>
          </w:tcPr>
          <w:p w14:paraId="464EA7BD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85D8C6" w14:textId="0BF1E23F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  <w:tc>
          <w:tcPr>
            <w:tcW w:w="180" w:type="dxa"/>
          </w:tcPr>
          <w:p w14:paraId="73D9F8F8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314885" w14:textId="16919913" w:rsidR="00B93B42" w:rsidRPr="00347A89" w:rsidRDefault="00B93B42" w:rsidP="005A56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B7C4B2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1CB35" w14:textId="396CC5F6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B42" w:rsidRPr="00347A89" w14:paraId="31C01743" w14:textId="77777777" w:rsidTr="00B0218E">
        <w:trPr>
          <w:cantSplit/>
        </w:trPr>
        <w:tc>
          <w:tcPr>
            <w:tcW w:w="3330" w:type="dxa"/>
          </w:tcPr>
          <w:p w14:paraId="227676DB" w14:textId="308A75BD" w:rsidR="00B93B42" w:rsidRPr="00347A89" w:rsidRDefault="00B93B42" w:rsidP="005A56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10" w:type="dxa"/>
          </w:tcPr>
          <w:p w14:paraId="35BA6535" w14:textId="73353B9F" w:rsidR="00B93B42" w:rsidRPr="00347A89" w:rsidRDefault="00B93B42" w:rsidP="005A56F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AC97E31" w14:textId="4AD39E10" w:rsidR="00B93B42" w:rsidRPr="00347A89" w:rsidRDefault="00B93B42" w:rsidP="005A56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FAF2C5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4048A7" w14:textId="3363B3D0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302DBE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857D4A0" w14:textId="12F610E6" w:rsidR="00B93B42" w:rsidRPr="00347A89" w:rsidRDefault="00B93B42" w:rsidP="005A56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84C8AD" w14:textId="77777777" w:rsidR="00B93B42" w:rsidRPr="00347A89" w:rsidRDefault="00B93B42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D138AC9" w14:textId="04F31556" w:rsidR="00B93B42" w:rsidRPr="00347A89" w:rsidRDefault="00B93B42" w:rsidP="005A56F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B42" w:rsidRPr="00347A89" w14:paraId="7AEC72C6" w14:textId="77777777" w:rsidTr="00B0218E">
        <w:trPr>
          <w:cantSplit/>
        </w:trPr>
        <w:tc>
          <w:tcPr>
            <w:tcW w:w="3330" w:type="dxa"/>
            <w:hideMark/>
          </w:tcPr>
          <w:p w14:paraId="314941CD" w14:textId="4173BDC7" w:rsidR="00B93B42" w:rsidRPr="00347A89" w:rsidRDefault="00B93B42" w:rsidP="00B93B4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26E34DB" w14:textId="5B2E4849" w:rsidR="00B93B42" w:rsidRPr="008454DE" w:rsidRDefault="00B93B42" w:rsidP="00B93B4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54D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8EE982A" w14:textId="2D77F73C" w:rsidR="00B93B42" w:rsidRPr="00B93B42" w:rsidRDefault="00B93B42" w:rsidP="008454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505E99" w14:textId="77777777" w:rsidR="00B93B42" w:rsidRPr="00B93B42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A49D72C" w14:textId="6E548F90" w:rsidR="00B93B42" w:rsidRPr="00B93B42" w:rsidRDefault="00B93B42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D06051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0BD925" w14:textId="4A0744FB" w:rsidR="00B93B42" w:rsidRPr="00347A89" w:rsidRDefault="00B93B42" w:rsidP="00B93B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796327D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81BBB48" w14:textId="13EE221C" w:rsidR="00B93B42" w:rsidRPr="00347A89" w:rsidRDefault="00B93B42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B93B42" w:rsidRPr="00347A89" w14:paraId="08D1F260" w14:textId="77777777" w:rsidTr="00B0218E">
        <w:trPr>
          <w:cantSplit/>
        </w:trPr>
        <w:tc>
          <w:tcPr>
            <w:tcW w:w="3330" w:type="dxa"/>
            <w:hideMark/>
          </w:tcPr>
          <w:p w14:paraId="5BFC09EB" w14:textId="293AC2C0" w:rsidR="00B93B42" w:rsidRPr="00347A89" w:rsidRDefault="00B93B42" w:rsidP="00B93B4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F155D1A" w14:textId="3DEFE491" w:rsidR="00B93B42" w:rsidRPr="008454DE" w:rsidRDefault="00C20603" w:rsidP="00B93B4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1A19B65" w14:textId="65317A65" w:rsidR="00B93B42" w:rsidRPr="00B93B42" w:rsidRDefault="00B93B42" w:rsidP="008454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4FD3295D" w14:textId="77777777" w:rsidR="00B93B42" w:rsidRPr="00B93B42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2E6AD0C" w14:textId="0384B6D0" w:rsidR="00B93B42" w:rsidRPr="00B93B42" w:rsidRDefault="00B93B42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</w:t>
            </w:r>
            <w:r w:rsidR="00797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689A484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97918DF" w14:textId="542A4BB9" w:rsidR="00B93B42" w:rsidRPr="00347A89" w:rsidRDefault="00B93B42" w:rsidP="00B93B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BBF056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5FFFE77" w14:textId="5FE6D362" w:rsidR="00B93B42" w:rsidRPr="00347A89" w:rsidRDefault="00B93B42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9750F" w:rsidRPr="00347A89" w14:paraId="02812B4A" w14:textId="77777777" w:rsidTr="00B0218E">
        <w:trPr>
          <w:cantSplit/>
        </w:trPr>
        <w:tc>
          <w:tcPr>
            <w:tcW w:w="3330" w:type="dxa"/>
          </w:tcPr>
          <w:p w14:paraId="04F6E237" w14:textId="77777777" w:rsidR="0079750F" w:rsidRPr="00347A89" w:rsidRDefault="0079750F" w:rsidP="00B93B4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E511BE8" w14:textId="77777777" w:rsidR="0079750F" w:rsidRPr="00347A89" w:rsidRDefault="0079750F" w:rsidP="00B93B4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A84CCA" w14:textId="77777777" w:rsidR="0079750F" w:rsidRPr="00347A89" w:rsidRDefault="0079750F" w:rsidP="00B93B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B96B7BD" w14:textId="77777777" w:rsidR="0079750F" w:rsidRPr="00347A89" w:rsidRDefault="0079750F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3A16D" w14:textId="77777777" w:rsidR="0079750F" w:rsidRPr="00347A89" w:rsidRDefault="0079750F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4D5A6" w14:textId="77777777" w:rsidR="0079750F" w:rsidRPr="00347A89" w:rsidRDefault="0079750F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50F4D" w14:textId="77777777" w:rsidR="0079750F" w:rsidRPr="00347A89" w:rsidRDefault="0079750F" w:rsidP="00B93B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4C9008B" w14:textId="77777777" w:rsidR="0079750F" w:rsidRPr="00347A89" w:rsidRDefault="0079750F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26D334" w14:textId="77777777" w:rsidR="0079750F" w:rsidRPr="00347A89" w:rsidRDefault="0079750F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3B42" w:rsidRPr="006E1197" w14:paraId="40A7F1A5" w14:textId="77777777" w:rsidTr="005A56FD">
        <w:trPr>
          <w:cantSplit/>
        </w:trPr>
        <w:tc>
          <w:tcPr>
            <w:tcW w:w="3330" w:type="dxa"/>
            <w:hideMark/>
          </w:tcPr>
          <w:p w14:paraId="291338A9" w14:textId="2C2F6162" w:rsidR="00B93B42" w:rsidRPr="006E1197" w:rsidRDefault="00B93B42" w:rsidP="00B93B42">
            <w:pPr>
              <w:ind w:left="187" w:hanging="187"/>
              <w:rPr>
                <w:rFonts w:asciiTheme="majorBidi" w:hAnsiTheme="majorBidi" w:cstheme="majorBidi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617166A9" w14:textId="77777777" w:rsidR="00B93B42" w:rsidRPr="006E1197" w:rsidRDefault="00B93B42" w:rsidP="00B93B4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567C553C" w14:textId="77777777" w:rsidR="00B93B42" w:rsidRPr="006E1197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ADEB197" w14:textId="77777777" w:rsidR="00B93B42" w:rsidRPr="006E1197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C4FE30B" w14:textId="77777777" w:rsidR="00B93B42" w:rsidRPr="006E1197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FC5FA22" w14:textId="77777777" w:rsidR="00B93B42" w:rsidRPr="006E1197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919BBB9" w14:textId="77777777" w:rsidR="00B93B42" w:rsidRPr="006E1197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B438C16" w14:textId="77777777" w:rsidR="00B93B42" w:rsidRPr="006E1197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96206B3" w14:textId="77777777" w:rsidR="00B93B42" w:rsidRPr="006E1197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3B42" w:rsidRPr="00347A89" w14:paraId="700FF362" w14:textId="77777777" w:rsidTr="005A56FD">
        <w:trPr>
          <w:cantSplit/>
        </w:trPr>
        <w:tc>
          <w:tcPr>
            <w:tcW w:w="3330" w:type="dxa"/>
            <w:hideMark/>
          </w:tcPr>
          <w:p w14:paraId="05EE2116" w14:textId="153EEEFC" w:rsidR="00B93B42" w:rsidRPr="00347A89" w:rsidRDefault="00B93B42" w:rsidP="00B93B4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1B77E9D0" w14:textId="77777777" w:rsidR="00B93B42" w:rsidRPr="00347A89" w:rsidRDefault="00B93B42" w:rsidP="00B93B4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519977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96051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70E775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6C39DC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F49C45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1BB38B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3C958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B42" w:rsidRPr="00347A89" w14:paraId="49C69A7E" w14:textId="77777777" w:rsidTr="00B0218E">
        <w:trPr>
          <w:cantSplit/>
        </w:trPr>
        <w:tc>
          <w:tcPr>
            <w:tcW w:w="3330" w:type="dxa"/>
          </w:tcPr>
          <w:p w14:paraId="2EF8DC35" w14:textId="3156C367" w:rsidR="00B93B42" w:rsidRPr="00347A89" w:rsidRDefault="00B93B42" w:rsidP="00B93B4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C249C6C" w14:textId="7977C106" w:rsidR="00B93B42" w:rsidRPr="0079750F" w:rsidRDefault="0079750F" w:rsidP="00B93B4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50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4391936E" w14:textId="47457E83" w:rsidR="00B93B42" w:rsidRPr="00347A89" w:rsidRDefault="0079750F" w:rsidP="00F26E7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2D1C5A4" w14:textId="0B357EFF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806E3" w14:textId="783FA533" w:rsidR="00B93B42" w:rsidRPr="00347A89" w:rsidRDefault="0079750F" w:rsidP="00113B5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574CF1EE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EA0B88" w14:textId="040655E5" w:rsidR="00B93B42" w:rsidRPr="00347A89" w:rsidRDefault="0079750F" w:rsidP="00113B5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56C9329A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A721BF" w14:textId="4D1FD30C" w:rsidR="00B93B42" w:rsidRPr="00347A89" w:rsidRDefault="0079750F" w:rsidP="00113B5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B93B42" w:rsidRPr="00347A89" w14:paraId="17793A61" w14:textId="77777777" w:rsidTr="005A56FD">
        <w:trPr>
          <w:cantSplit/>
        </w:trPr>
        <w:tc>
          <w:tcPr>
            <w:tcW w:w="3330" w:type="dxa"/>
          </w:tcPr>
          <w:p w14:paraId="06FAAE4D" w14:textId="4AA0F9E7" w:rsidR="00B93B42" w:rsidRPr="00347A89" w:rsidRDefault="00B93B42" w:rsidP="00B93B4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59FD79D1" w14:textId="5683BD5C" w:rsidR="00B93B42" w:rsidRPr="00347A89" w:rsidRDefault="00B93B42" w:rsidP="00B93B4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372974" w14:textId="39964FE4" w:rsidR="00B93B42" w:rsidRPr="00347A89" w:rsidRDefault="00B93B42" w:rsidP="00B93B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3E41E0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71F63B" w14:textId="46335024" w:rsidR="00B93B42" w:rsidRPr="00347A89" w:rsidRDefault="00B93B42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0016B1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73554C" w14:textId="32998295" w:rsidR="00B93B42" w:rsidRPr="00347A89" w:rsidRDefault="00B93B42" w:rsidP="00B93B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9C2C02" w14:textId="77777777" w:rsidR="00B93B42" w:rsidRPr="00347A89" w:rsidRDefault="00B93B42" w:rsidP="00B93B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513C0B" w14:textId="2B09D0BC" w:rsidR="00B93B42" w:rsidRPr="00347A89" w:rsidRDefault="00B93B42" w:rsidP="00B93B4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1B0" w:rsidRPr="00347A89" w14:paraId="42E514ED" w14:textId="77777777" w:rsidTr="005A56FD">
        <w:trPr>
          <w:cantSplit/>
        </w:trPr>
        <w:tc>
          <w:tcPr>
            <w:tcW w:w="3330" w:type="dxa"/>
          </w:tcPr>
          <w:p w14:paraId="57979BF2" w14:textId="453B4C69" w:rsidR="009E21B0" w:rsidRPr="00347A89" w:rsidRDefault="009E21B0" w:rsidP="009E21B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="0037573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6E4682B4" w14:textId="71CF1C31" w:rsidR="009E21B0" w:rsidRDefault="00C20603" w:rsidP="009E21B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221133E5" w14:textId="77AADAEB" w:rsidR="009E21B0" w:rsidRPr="009E21B0" w:rsidRDefault="009E21B0" w:rsidP="00F26E7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09009F74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1CEA6" w14:textId="7C3D3E90" w:rsidR="009E21B0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1291A846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F1438B" w14:textId="7EE809DF" w:rsidR="009E21B0" w:rsidRDefault="009E21B0" w:rsidP="009E21B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B91B96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643F82" w14:textId="258AB93D" w:rsidR="009E21B0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1B0" w:rsidRPr="00347A89" w14:paraId="61F9EF11" w14:textId="77777777" w:rsidTr="005A56FD">
        <w:trPr>
          <w:cantSplit/>
        </w:trPr>
        <w:tc>
          <w:tcPr>
            <w:tcW w:w="3330" w:type="dxa"/>
          </w:tcPr>
          <w:p w14:paraId="20C1608D" w14:textId="0471C753" w:rsidR="009E21B0" w:rsidRPr="00347A89" w:rsidRDefault="009E21B0" w:rsidP="009E21B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35A1B560" w14:textId="1AC78EC6" w:rsidR="009E21B0" w:rsidRPr="00347A89" w:rsidRDefault="00C20603" w:rsidP="009E21B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17B7E78A" w14:textId="51039E24" w:rsidR="009E21B0" w:rsidRPr="00347A89" w:rsidRDefault="009E21B0" w:rsidP="00F26E7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267,500</w:t>
            </w:r>
          </w:p>
        </w:tc>
        <w:tc>
          <w:tcPr>
            <w:tcW w:w="180" w:type="dxa"/>
          </w:tcPr>
          <w:p w14:paraId="053A4D70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96CEC" w14:textId="3367CBC3" w:rsidR="009E21B0" w:rsidRPr="00347A89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133,750</w:t>
            </w:r>
          </w:p>
        </w:tc>
        <w:tc>
          <w:tcPr>
            <w:tcW w:w="180" w:type="dxa"/>
          </w:tcPr>
          <w:p w14:paraId="6C946C27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060CE1" w14:textId="56A836F6" w:rsidR="009E21B0" w:rsidRPr="00347A89" w:rsidRDefault="009E21B0" w:rsidP="009E21B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28DF31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073144" w14:textId="7D5EBFC1" w:rsidR="009E21B0" w:rsidRPr="00347A89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1B0" w:rsidRPr="00347A89" w14:paraId="2377BB01" w14:textId="77777777" w:rsidTr="00B0218E">
        <w:trPr>
          <w:cantSplit/>
        </w:trPr>
        <w:tc>
          <w:tcPr>
            <w:tcW w:w="3330" w:type="dxa"/>
          </w:tcPr>
          <w:p w14:paraId="4C55588F" w14:textId="22665F29" w:rsidR="009E21B0" w:rsidRPr="009E21B0" w:rsidRDefault="009E21B0" w:rsidP="009E21B0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21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9E21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10" w:type="dxa"/>
          </w:tcPr>
          <w:p w14:paraId="013349AF" w14:textId="6FC46F33" w:rsidR="009E21B0" w:rsidRPr="00347A89" w:rsidRDefault="009E21B0" w:rsidP="009E21B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79E68FC" w14:textId="1D0200C6" w:rsidR="009E21B0" w:rsidRPr="00347A89" w:rsidRDefault="009E21B0" w:rsidP="00F26E7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2E5E0C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4DAB0D0" w14:textId="70E46A0B" w:rsidR="009E21B0" w:rsidRPr="00347A89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BDF178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E56FE2" w14:textId="05C51818" w:rsidR="009E21B0" w:rsidRPr="00347A89" w:rsidRDefault="009E21B0" w:rsidP="009E21B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0206E5" w14:textId="77777777" w:rsidR="009E21B0" w:rsidRPr="00347A89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CF5834" w14:textId="7539FA00" w:rsidR="009E21B0" w:rsidRPr="00347A89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1B0" w:rsidRPr="00347A89" w14:paraId="2F64577E" w14:textId="77777777" w:rsidTr="00B0218E">
        <w:trPr>
          <w:cantSplit/>
        </w:trPr>
        <w:tc>
          <w:tcPr>
            <w:tcW w:w="3330" w:type="dxa"/>
            <w:hideMark/>
          </w:tcPr>
          <w:p w14:paraId="434DCF6F" w14:textId="3B608127" w:rsidR="009E21B0" w:rsidRPr="00347A89" w:rsidRDefault="009E21B0" w:rsidP="009E21B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1BA666" w14:textId="7205B528" w:rsidR="009E21B0" w:rsidRPr="00F26E7A" w:rsidRDefault="009E21B0" w:rsidP="009E21B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6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CB5F10" w14:textId="41416E88" w:rsidR="009E21B0" w:rsidRPr="009E21B0" w:rsidRDefault="009E21B0" w:rsidP="00F26E7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0AB1A5" w14:textId="77777777" w:rsidR="009E21B0" w:rsidRPr="009E21B0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4DCFB2" w14:textId="063A25EF" w:rsidR="009E21B0" w:rsidRPr="009E21B0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25C7D0" w14:textId="77777777" w:rsidR="009E21B0" w:rsidRPr="009E21B0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C6F62D5" w14:textId="1D5944DA" w:rsidR="009E21B0" w:rsidRPr="009E21B0" w:rsidRDefault="009E21B0" w:rsidP="009E21B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82F7148" w14:textId="77777777" w:rsidR="009E21B0" w:rsidRPr="009E21B0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F1979DA" w14:textId="4F6B57EC" w:rsidR="009E21B0" w:rsidRPr="009E21B0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9E21B0" w:rsidRPr="00347A89" w14:paraId="00317312" w14:textId="77777777" w:rsidTr="00B0218E">
        <w:trPr>
          <w:cantSplit/>
        </w:trPr>
        <w:tc>
          <w:tcPr>
            <w:tcW w:w="3330" w:type="dxa"/>
            <w:hideMark/>
          </w:tcPr>
          <w:p w14:paraId="377D5890" w14:textId="52BC431D" w:rsidR="009E21B0" w:rsidRPr="00347A89" w:rsidRDefault="009E21B0" w:rsidP="009E21B0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EBB5358" w14:textId="0FE30B2C" w:rsidR="009E21B0" w:rsidRPr="00F26E7A" w:rsidRDefault="00C20603" w:rsidP="009E21B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379384D" w14:textId="1B67A46D" w:rsidR="009E21B0" w:rsidRPr="009E21B0" w:rsidRDefault="009E21B0" w:rsidP="00F26E7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277,500</w:t>
            </w:r>
          </w:p>
        </w:tc>
        <w:tc>
          <w:tcPr>
            <w:tcW w:w="180" w:type="dxa"/>
          </w:tcPr>
          <w:p w14:paraId="6C71B9F0" w14:textId="77777777" w:rsidR="009E21B0" w:rsidRPr="009E21B0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1F70F77" w14:textId="721BB93E" w:rsidR="009E21B0" w:rsidRPr="009E21B0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138,750</w:t>
            </w:r>
          </w:p>
        </w:tc>
        <w:tc>
          <w:tcPr>
            <w:tcW w:w="180" w:type="dxa"/>
          </w:tcPr>
          <w:p w14:paraId="5E193BFE" w14:textId="77777777" w:rsidR="009E21B0" w:rsidRPr="009E21B0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1F7178" w14:textId="1B7BBA4E" w:rsidR="009E21B0" w:rsidRPr="009E21B0" w:rsidRDefault="009E21B0" w:rsidP="009E21B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50B52E" w14:textId="77777777" w:rsidR="009E21B0" w:rsidRPr="009E21B0" w:rsidRDefault="009E21B0" w:rsidP="009E21B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1435C1C" w14:textId="12338C19" w:rsidR="009E21B0" w:rsidRPr="009E21B0" w:rsidRDefault="009E21B0" w:rsidP="009E21B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1BB9414" w14:textId="77777777" w:rsidR="00FE119C" w:rsidRDefault="00FE119C" w:rsidP="00FE119C"/>
    <w:p w14:paraId="4CA32090" w14:textId="2D6A8BFC" w:rsidR="00E84646" w:rsidRPr="00E84646" w:rsidRDefault="00E84646" w:rsidP="005512D5">
      <w:pPr>
        <w:tabs>
          <w:tab w:val="left" w:pos="540"/>
        </w:tabs>
        <w:ind w:left="540"/>
        <w:jc w:val="thaiDistribute"/>
        <w:rPr>
          <w:rFonts w:asciiTheme="majorBidi" w:hAnsiTheme="majorBidi"/>
          <w:cs/>
        </w:rPr>
      </w:pPr>
      <w:r w:rsidRPr="00E84646">
        <w:rPr>
          <w:rFonts w:asciiTheme="majorBidi" w:hAnsiTheme="majorBidi"/>
          <w:cs/>
        </w:rPr>
        <w:lastRenderedPageBreak/>
        <w:t xml:space="preserve">ในการประชุมวิสามัญผู้ถือหุ้นเมื่อวันที่ </w:t>
      </w:r>
      <w:r>
        <w:rPr>
          <w:rFonts w:asciiTheme="majorBidi" w:hAnsiTheme="majorBidi"/>
        </w:rPr>
        <w:t>1</w:t>
      </w:r>
      <w:r w:rsidRPr="00E84646">
        <w:rPr>
          <w:rFonts w:asciiTheme="majorBidi" w:hAnsiTheme="majorBidi"/>
          <w:cs/>
        </w:rPr>
        <w:t xml:space="preserve"> ก</w:t>
      </w:r>
      <w:r>
        <w:rPr>
          <w:rFonts w:asciiTheme="majorBidi" w:hAnsiTheme="majorBidi" w:hint="cs"/>
          <w:cs/>
        </w:rPr>
        <w:t xml:space="preserve">ันยายน </w:t>
      </w:r>
      <w:r>
        <w:rPr>
          <w:rFonts w:asciiTheme="majorBidi" w:hAnsiTheme="majorBidi"/>
        </w:rPr>
        <w:t>2565</w:t>
      </w:r>
      <w:r w:rsidRPr="00E84646">
        <w:rPr>
          <w:rFonts w:asciiTheme="majorBidi" w:hAnsiTheme="majorBidi"/>
          <w:cs/>
        </w:rPr>
        <w:t xml:space="preserve"> ผู้ถือหุ้น</w:t>
      </w:r>
      <w:r>
        <w:rPr>
          <w:rFonts w:asciiTheme="majorBidi" w:hAnsiTheme="majorBidi" w:hint="cs"/>
          <w:cs/>
        </w:rPr>
        <w:t>ของบริษัทมีมติ</w:t>
      </w:r>
      <w:r w:rsidRPr="00E84646">
        <w:rPr>
          <w:rFonts w:asciiTheme="majorBidi" w:hAnsiTheme="majorBidi"/>
          <w:cs/>
        </w:rPr>
        <w:t>อนุมัติ</w:t>
      </w:r>
      <w:r>
        <w:rPr>
          <w:rFonts w:asciiTheme="majorBidi" w:hAnsiTheme="majorBidi" w:hint="cs"/>
          <w:cs/>
        </w:rPr>
        <w:t xml:space="preserve">ให้บริษัทเปลี่ยนแปลงมูลค่าหุ้นสามัญที่ตราไว้จากเดิมมูลค่าหุ้นละ </w:t>
      </w:r>
      <w:r>
        <w:rPr>
          <w:rFonts w:asciiTheme="majorBidi" w:hAnsiTheme="majorBidi"/>
        </w:rPr>
        <w:t xml:space="preserve">100 </w:t>
      </w:r>
      <w:r>
        <w:rPr>
          <w:rFonts w:asciiTheme="majorBidi" w:hAnsiTheme="majorBidi" w:hint="cs"/>
          <w:cs/>
        </w:rPr>
        <w:t>บาท เป็น</w:t>
      </w:r>
      <w:r w:rsidR="006F1CFE">
        <w:rPr>
          <w:rFonts w:asciiTheme="majorBidi" w:hAnsiTheme="majorBidi" w:hint="cs"/>
          <w:cs/>
        </w:rPr>
        <w:t>มูลค่าหุ้นละ</w:t>
      </w:r>
      <w:r>
        <w:rPr>
          <w:rFonts w:asciiTheme="majorBidi" w:hAnsiTheme="majorBidi" w:hint="cs"/>
          <w:cs/>
        </w:rPr>
        <w:t xml:space="preserve"> </w:t>
      </w:r>
      <w:r>
        <w:rPr>
          <w:rFonts w:asciiTheme="majorBidi" w:hAnsiTheme="majorBidi"/>
        </w:rPr>
        <w:t xml:space="preserve">0.50 </w:t>
      </w:r>
      <w:r>
        <w:rPr>
          <w:rFonts w:asciiTheme="majorBidi" w:hAnsiTheme="majorBidi" w:hint="cs"/>
          <w:cs/>
        </w:rPr>
        <w:t>บาท และมติ</w:t>
      </w:r>
      <w:r w:rsidRPr="00E84646">
        <w:rPr>
          <w:rFonts w:asciiTheme="majorBidi" w:hAnsiTheme="majorBidi"/>
          <w:cs/>
        </w:rPr>
        <w:t>อนุมัติ</w:t>
      </w:r>
      <w:r>
        <w:rPr>
          <w:rFonts w:asciiTheme="majorBidi" w:hAnsiTheme="majorBidi" w:hint="cs"/>
          <w:cs/>
        </w:rPr>
        <w:t>ให้บริษัทเพิ่มทุน</w:t>
      </w:r>
      <w:r w:rsidR="00783264">
        <w:rPr>
          <w:rFonts w:asciiTheme="majorBidi" w:hAnsiTheme="majorBidi"/>
          <w:cs/>
        </w:rPr>
        <w:br/>
      </w:r>
      <w:r>
        <w:rPr>
          <w:rFonts w:asciiTheme="majorBidi" w:hAnsiTheme="majorBidi" w:hint="cs"/>
          <w:cs/>
        </w:rPr>
        <w:t xml:space="preserve">จดทะเบียนเป็นจำนวน </w:t>
      </w:r>
      <w:r>
        <w:rPr>
          <w:rFonts w:asciiTheme="majorBidi" w:hAnsiTheme="majorBidi" w:cstheme="majorBidi"/>
        </w:rPr>
        <w:t>145</w:t>
      </w:r>
      <w:r w:rsidRPr="005512D5">
        <w:rPr>
          <w:rFonts w:asciiTheme="majorBidi" w:hAnsiTheme="majorBidi" w:cstheme="majorBidi"/>
        </w:rPr>
        <w:t xml:space="preserve"> </w:t>
      </w:r>
      <w:r w:rsidRPr="005512D5">
        <w:rPr>
          <w:rFonts w:asciiTheme="majorBidi" w:hAnsiTheme="majorBidi" w:cstheme="majorBidi"/>
          <w:cs/>
        </w:rPr>
        <w:t>ล้าน</w:t>
      </w:r>
      <w:r>
        <w:rPr>
          <w:rFonts w:asciiTheme="majorBidi" w:hAnsiTheme="majorBidi" w:cstheme="majorBidi" w:hint="cs"/>
          <w:cs/>
        </w:rPr>
        <w:t xml:space="preserve">บาท </w:t>
      </w:r>
      <w:r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 w:hint="cs"/>
          <w:cs/>
        </w:rPr>
        <w:t xml:space="preserve">เพิ่มจาก </w:t>
      </w:r>
      <w:r>
        <w:rPr>
          <w:rFonts w:asciiTheme="majorBidi" w:hAnsiTheme="majorBidi" w:cstheme="majorBidi"/>
        </w:rPr>
        <w:t xml:space="preserve">5 </w:t>
      </w:r>
      <w:r>
        <w:rPr>
          <w:rFonts w:asciiTheme="majorBidi" w:hAnsiTheme="majorBidi" w:cstheme="majorBidi" w:hint="cs"/>
          <w:cs/>
        </w:rPr>
        <w:t xml:space="preserve">ล้านบาท เป็น </w:t>
      </w:r>
      <w:r>
        <w:rPr>
          <w:rFonts w:asciiTheme="majorBidi" w:hAnsiTheme="majorBidi" w:cstheme="majorBidi"/>
        </w:rPr>
        <w:t xml:space="preserve">150 </w:t>
      </w:r>
      <w:r>
        <w:rPr>
          <w:rFonts w:asciiTheme="majorBidi" w:hAnsiTheme="majorBidi" w:cstheme="majorBidi" w:hint="cs"/>
          <w:cs/>
        </w:rPr>
        <w:t>ล้านบาท</w:t>
      </w:r>
      <w:r>
        <w:rPr>
          <w:rFonts w:asciiTheme="majorBidi" w:hAnsiTheme="majorBidi" w:cstheme="majorBidi"/>
        </w:rPr>
        <w:t xml:space="preserve">) </w:t>
      </w:r>
      <w:r>
        <w:rPr>
          <w:rFonts w:asciiTheme="majorBidi" w:hAnsiTheme="majorBidi" w:cstheme="majorBidi" w:hint="cs"/>
          <w:cs/>
        </w:rPr>
        <w:t>โดย</w:t>
      </w:r>
      <w:r w:rsidRPr="005512D5">
        <w:rPr>
          <w:rFonts w:asciiTheme="majorBidi" w:hAnsiTheme="majorBidi" w:cstheme="majorBidi"/>
          <w:cs/>
        </w:rPr>
        <w:t>ออกหุ้นสามัญใหม่</w:t>
      </w:r>
      <w:r>
        <w:rPr>
          <w:rFonts w:asciiTheme="majorBidi" w:hAnsiTheme="majorBidi" w:cstheme="majorBidi" w:hint="cs"/>
          <w:cs/>
        </w:rPr>
        <w:t>เป็น</w:t>
      </w:r>
      <w:r w:rsidRPr="005512D5">
        <w:rPr>
          <w:rFonts w:asciiTheme="majorBidi" w:hAnsiTheme="majorBidi" w:cstheme="majorBidi"/>
          <w:cs/>
        </w:rPr>
        <w:t xml:space="preserve">จำนวน </w:t>
      </w:r>
      <w:r w:rsidRPr="005512D5">
        <w:rPr>
          <w:rFonts w:asciiTheme="majorBidi" w:hAnsiTheme="majorBidi" w:cstheme="majorBidi"/>
        </w:rPr>
        <w:t xml:space="preserve">290 </w:t>
      </w:r>
      <w:r w:rsidRPr="005512D5">
        <w:rPr>
          <w:rFonts w:asciiTheme="majorBidi" w:hAnsiTheme="majorBidi" w:cstheme="majorBidi"/>
          <w:cs/>
        </w:rPr>
        <w:t>ล้านหุ้น</w:t>
      </w:r>
      <w:r>
        <w:rPr>
          <w:rFonts w:asciiTheme="majorBidi" w:hAnsiTheme="majorBidi" w:cstheme="majorBidi" w:hint="cs"/>
          <w:cs/>
        </w:rPr>
        <w:t xml:space="preserve"> มูลค่าหุ้นละ </w:t>
      </w:r>
      <w:r>
        <w:rPr>
          <w:rFonts w:asciiTheme="majorBidi" w:hAnsiTheme="majorBidi" w:cstheme="majorBidi"/>
        </w:rPr>
        <w:t xml:space="preserve">0.50 </w:t>
      </w:r>
      <w:r>
        <w:rPr>
          <w:rFonts w:asciiTheme="majorBidi" w:hAnsiTheme="majorBidi" w:cstheme="majorBidi" w:hint="cs"/>
          <w:cs/>
        </w:rPr>
        <w:t xml:space="preserve">บาท และเรียกชำระค่าหุ้นเป็นจำนวน </w:t>
      </w:r>
      <w:r w:rsidR="00476F9B">
        <w:rPr>
          <w:rFonts w:asciiTheme="majorBidi" w:hAnsiTheme="majorBidi" w:cstheme="majorBidi"/>
        </w:rPr>
        <w:t xml:space="preserve">267.50 </w:t>
      </w:r>
      <w:r w:rsidR="00476F9B">
        <w:rPr>
          <w:rFonts w:asciiTheme="majorBidi" w:hAnsiTheme="majorBidi" w:cstheme="majorBidi" w:hint="cs"/>
          <w:cs/>
        </w:rPr>
        <w:t xml:space="preserve">ล้านหุ้น เป็นจำนวนเงิน </w:t>
      </w:r>
      <w:r w:rsidR="00476F9B">
        <w:rPr>
          <w:rFonts w:asciiTheme="majorBidi" w:hAnsiTheme="majorBidi" w:cstheme="majorBidi"/>
        </w:rPr>
        <w:t>133.75</w:t>
      </w:r>
      <w:r w:rsidR="00476F9B">
        <w:rPr>
          <w:rFonts w:asciiTheme="majorBidi" w:hAnsiTheme="majorBidi" w:cstheme="majorBidi" w:hint="cs"/>
          <w:cs/>
        </w:rPr>
        <w:t xml:space="preserve"> </w:t>
      </w:r>
      <w:r w:rsidR="00783264">
        <w:rPr>
          <w:rFonts w:asciiTheme="majorBidi" w:hAnsiTheme="majorBidi" w:cstheme="majorBidi"/>
          <w:cs/>
        </w:rPr>
        <w:br/>
      </w:r>
      <w:r w:rsidR="00476F9B">
        <w:rPr>
          <w:rFonts w:asciiTheme="majorBidi" w:hAnsiTheme="majorBidi" w:cstheme="majorBidi" w:hint="cs"/>
          <w:cs/>
        </w:rPr>
        <w:t>ล้านบาท</w:t>
      </w:r>
      <w:r w:rsidR="00173B31">
        <w:rPr>
          <w:rFonts w:asciiTheme="majorBidi" w:hAnsiTheme="majorBidi" w:cstheme="majorBidi" w:hint="cs"/>
          <w:cs/>
        </w:rPr>
        <w:t xml:space="preserve"> และมีส่วนเกินมูลค่าหุ้นจำนวน </w:t>
      </w:r>
      <w:r w:rsidR="00173B31">
        <w:rPr>
          <w:rFonts w:asciiTheme="majorBidi" w:hAnsiTheme="majorBidi" w:cstheme="majorBidi"/>
        </w:rPr>
        <w:t>9.</w:t>
      </w:r>
      <w:r w:rsidR="00615455">
        <w:rPr>
          <w:rFonts w:asciiTheme="majorBidi" w:hAnsiTheme="majorBidi" w:cstheme="majorBidi"/>
        </w:rPr>
        <w:t>74</w:t>
      </w:r>
      <w:r w:rsidR="00173B31">
        <w:rPr>
          <w:rFonts w:asciiTheme="majorBidi" w:hAnsiTheme="majorBidi" w:cstheme="majorBidi"/>
        </w:rPr>
        <w:t xml:space="preserve"> </w:t>
      </w:r>
      <w:r w:rsidR="00173B31">
        <w:rPr>
          <w:rFonts w:asciiTheme="majorBidi" w:hAnsiTheme="majorBidi" w:cstheme="majorBidi" w:hint="cs"/>
          <w:cs/>
        </w:rPr>
        <w:t xml:space="preserve">ล้านบาท รวมเป็นจำนวน </w:t>
      </w:r>
      <w:r w:rsidR="00173B31">
        <w:rPr>
          <w:rFonts w:asciiTheme="majorBidi" w:hAnsiTheme="majorBidi" w:cstheme="majorBidi"/>
        </w:rPr>
        <w:t xml:space="preserve">143.49 </w:t>
      </w:r>
      <w:r w:rsidR="00173B31">
        <w:rPr>
          <w:rFonts w:asciiTheme="majorBidi" w:hAnsiTheme="majorBidi" w:cstheme="majorBidi" w:hint="cs"/>
          <w:cs/>
        </w:rPr>
        <w:t>ล้านบาท</w:t>
      </w:r>
      <w:r w:rsidR="00173B31">
        <w:rPr>
          <w:rFonts w:asciiTheme="majorBidi" w:hAnsiTheme="majorBidi" w:cstheme="majorBidi"/>
        </w:rPr>
        <w:t xml:space="preserve"> </w:t>
      </w:r>
      <w:r w:rsidR="00173B31">
        <w:rPr>
          <w:rFonts w:asciiTheme="majorBidi" w:hAnsiTheme="majorBidi" w:cstheme="majorBidi" w:hint="cs"/>
          <w:cs/>
        </w:rPr>
        <w:t>บริษัทจดทะเบียนเปลี่ยนแปลงมูลค่าหุ้นสามัญที่ตราไว้และเพิ่มทุนกับกระทรวง</w:t>
      </w:r>
      <w:r w:rsidR="00173B31" w:rsidRPr="005512D5">
        <w:rPr>
          <w:rFonts w:asciiTheme="majorBidi" w:hAnsiTheme="majorBidi" w:cstheme="majorBidi"/>
          <w:cs/>
        </w:rPr>
        <w:t>พาณิชย์แล้ว</w:t>
      </w:r>
      <w:r w:rsidR="00173B31">
        <w:rPr>
          <w:rFonts w:asciiTheme="majorBidi" w:hAnsiTheme="majorBidi" w:cstheme="majorBidi" w:hint="cs"/>
          <w:cs/>
        </w:rPr>
        <w:t xml:space="preserve">เมื่อวันที่ </w:t>
      </w:r>
      <w:r w:rsidR="00173B31">
        <w:rPr>
          <w:rFonts w:asciiTheme="majorBidi" w:hAnsiTheme="majorBidi" w:cstheme="majorBidi"/>
        </w:rPr>
        <w:t>2</w:t>
      </w:r>
      <w:r w:rsidR="00173B31" w:rsidRPr="005512D5">
        <w:rPr>
          <w:rFonts w:asciiTheme="majorBidi" w:hAnsiTheme="majorBidi" w:cstheme="majorBidi"/>
        </w:rPr>
        <w:t xml:space="preserve"> </w:t>
      </w:r>
      <w:r w:rsidR="00173B31" w:rsidRPr="005512D5">
        <w:rPr>
          <w:rFonts w:asciiTheme="majorBidi" w:hAnsiTheme="majorBidi" w:cstheme="majorBidi"/>
          <w:cs/>
        </w:rPr>
        <w:t>กันยายน</w:t>
      </w:r>
      <w:r w:rsidR="00173B31">
        <w:rPr>
          <w:rFonts w:asciiTheme="majorBidi" w:hAnsiTheme="majorBidi" w:cstheme="majorBidi"/>
        </w:rPr>
        <w:t xml:space="preserve"> 2565</w:t>
      </w:r>
    </w:p>
    <w:p w14:paraId="31B3A434" w14:textId="44D8AB40" w:rsidR="00E84646" w:rsidRDefault="00E84646" w:rsidP="005512D5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6577E5A7" w14:textId="77777777" w:rsidR="00173B31" w:rsidRPr="00173B31" w:rsidRDefault="00173B31" w:rsidP="00173B31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173B31">
        <w:rPr>
          <w:rFonts w:asciiTheme="majorBidi" w:hAnsiTheme="majorBidi" w:cstheme="majorBidi"/>
          <w:b/>
          <w:bCs/>
          <w:i/>
          <w:iCs/>
          <w:cs/>
        </w:rPr>
        <w:t>ส่วนเกินมูลค่าหุ้น</w:t>
      </w:r>
      <w:r w:rsidRPr="00173B31">
        <w:rPr>
          <w:rFonts w:asciiTheme="majorBidi" w:hAnsiTheme="majorBidi" w:cstheme="majorBidi"/>
          <w:i/>
          <w:iCs/>
          <w:cs/>
        </w:rPr>
        <w:t xml:space="preserve"> </w:t>
      </w:r>
    </w:p>
    <w:p w14:paraId="43B215C7" w14:textId="77777777" w:rsidR="00173B31" w:rsidRPr="00173B31" w:rsidRDefault="00173B31" w:rsidP="00173B31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21FA5287" w14:textId="77777777" w:rsidR="00173B31" w:rsidRPr="00173B31" w:rsidRDefault="00173B31" w:rsidP="00173B31">
      <w:pPr>
        <w:ind w:left="540"/>
        <w:jc w:val="thaiDistribute"/>
        <w:rPr>
          <w:rFonts w:asciiTheme="majorBidi" w:hAnsiTheme="majorBidi" w:cstheme="majorBidi"/>
        </w:rPr>
      </w:pPr>
      <w:r w:rsidRPr="00173B31">
        <w:rPr>
          <w:rFonts w:asciiTheme="majorBidi" w:hAnsiTheme="majorBidi" w:cstheme="majorBidi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6CC9061E" w14:textId="2250ED2C" w:rsidR="00314709" w:rsidRDefault="00314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</w:p>
    <w:p w14:paraId="41A479D9" w14:textId="0EDDC486" w:rsidR="001B02D3" w:rsidRPr="006C4CCA" w:rsidRDefault="001B02D3" w:rsidP="001B02D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ส่วนงานดำเนินงานและการจำแนกรายได้ </w:t>
      </w:r>
    </w:p>
    <w:p w14:paraId="5DE356AB" w14:textId="77777777" w:rsidR="001B02D3" w:rsidRDefault="001B02D3" w:rsidP="001B02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580B9FB" w14:textId="1B24BE36" w:rsidR="001B02D3" w:rsidRDefault="001B02D3" w:rsidP="001B02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>กลุ่มบริษัทดำเนินกิจการในส่วนงานทางธุรกิจเดียวคือการบริการวรรณกรรมอิเล็กทรอนิกส์ โดยเป็นการขายในประเทศเท่านั้น กลุ่มบริษัทดำเนินธุรกิจในส่วนงานทางภูมิศาสตร์เดียวคือในประเทศไทย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 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6BA1E7DE" w14:textId="77777777" w:rsidR="00CC1A8D" w:rsidRDefault="00CC1A8D" w:rsidP="001B02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A595A26" w14:textId="032D278C" w:rsidR="00714AE8" w:rsidRDefault="00714AE8" w:rsidP="00714AE8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กำไรต่อหุ้นพื้นฐาน</w:t>
      </w:r>
    </w:p>
    <w:p w14:paraId="7652DA62" w14:textId="77777777" w:rsidR="00714AE8" w:rsidRPr="00714AE8" w:rsidRDefault="00714AE8" w:rsidP="00714AE8">
      <w:pPr>
        <w:rPr>
          <w:lang w:val="th-TH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31"/>
        <w:gridCol w:w="1170"/>
        <w:gridCol w:w="180"/>
        <w:gridCol w:w="1080"/>
        <w:gridCol w:w="180"/>
        <w:gridCol w:w="1080"/>
        <w:gridCol w:w="180"/>
        <w:gridCol w:w="1080"/>
      </w:tblGrid>
      <w:tr w:rsidR="000C00FA" w:rsidRPr="00347A89" w14:paraId="438A5AC9" w14:textId="77777777" w:rsidTr="00304635">
        <w:trPr>
          <w:cantSplit/>
        </w:trPr>
        <w:tc>
          <w:tcPr>
            <w:tcW w:w="4331" w:type="dxa"/>
          </w:tcPr>
          <w:p w14:paraId="00FF3918" w14:textId="77777777" w:rsidR="000C00FA" w:rsidRPr="00347A89" w:rsidRDefault="000C00FA" w:rsidP="005A56FD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8B221FA" w14:textId="74E44A78" w:rsidR="000C00FA" w:rsidRPr="00EE7FCF" w:rsidRDefault="000C00FA" w:rsidP="005A56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4CE316A" w14:textId="77777777" w:rsidR="000C00FA" w:rsidRPr="00EE7FCF" w:rsidRDefault="000C00FA" w:rsidP="005A56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754A6ED2" w14:textId="436EA5AF" w:rsidR="000C00FA" w:rsidRPr="00EE7FCF" w:rsidRDefault="000C00FA" w:rsidP="005A56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7F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0FA" w:rsidRPr="00347A89" w14:paraId="5E5BC5E6" w14:textId="77777777" w:rsidTr="00304635">
        <w:trPr>
          <w:cantSplit/>
        </w:trPr>
        <w:tc>
          <w:tcPr>
            <w:tcW w:w="4331" w:type="dxa"/>
          </w:tcPr>
          <w:p w14:paraId="2DC9AB76" w14:textId="77777777" w:rsidR="000C00FA" w:rsidRPr="00347A89" w:rsidRDefault="000C00FA" w:rsidP="005A56FD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4A76EBB" w14:textId="76A30D6E" w:rsidR="000C00FA" w:rsidRPr="001473D1" w:rsidRDefault="000C00FA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1473D1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64FF386" w14:textId="77777777" w:rsidR="000C00FA" w:rsidRPr="001473D1" w:rsidRDefault="000C00FA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43E0B42" w14:textId="337513B2" w:rsidR="000C00FA" w:rsidRPr="001473D1" w:rsidRDefault="000C00FA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473D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2654</w:t>
            </w:r>
          </w:p>
        </w:tc>
        <w:tc>
          <w:tcPr>
            <w:tcW w:w="180" w:type="dxa"/>
          </w:tcPr>
          <w:p w14:paraId="1B42C9EE" w14:textId="77777777" w:rsidR="000C00FA" w:rsidRPr="001473D1" w:rsidRDefault="000C00FA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C4978F7" w14:textId="27CCDF63" w:rsidR="000C00FA" w:rsidRPr="001473D1" w:rsidRDefault="000C00FA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473D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59B27CD6" w14:textId="77777777" w:rsidR="000C00FA" w:rsidRPr="001473D1" w:rsidRDefault="000C00FA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F6C072B" w14:textId="6CA78681" w:rsidR="000C00FA" w:rsidRPr="001473D1" w:rsidRDefault="000C00FA" w:rsidP="005A56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473D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2564</w:t>
            </w:r>
          </w:p>
        </w:tc>
      </w:tr>
      <w:tr w:rsidR="000C00FA" w:rsidRPr="00347A89" w14:paraId="7D7E097C" w14:textId="77777777" w:rsidTr="00304635">
        <w:trPr>
          <w:cantSplit/>
        </w:trPr>
        <w:tc>
          <w:tcPr>
            <w:tcW w:w="4331" w:type="dxa"/>
            <w:hideMark/>
          </w:tcPr>
          <w:p w14:paraId="01C3FB20" w14:textId="77777777" w:rsidR="000C00FA" w:rsidRPr="00347A89" w:rsidRDefault="000C00FA" w:rsidP="005A56F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5FE55F18" w14:textId="5B49B71B" w:rsidR="000C00FA" w:rsidRPr="00EE7FCF" w:rsidRDefault="000C00FA" w:rsidP="005A56F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E7FC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EE7FC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EE7FC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/</w:t>
            </w:r>
            <w:r w:rsidRPr="00EE7FC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พันหุ้น</w:t>
            </w:r>
            <w:r w:rsidRPr="00EE7FC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04635" w:rsidRPr="00347A89" w14:paraId="201C0BA3" w14:textId="77777777" w:rsidTr="006A0B26">
        <w:trPr>
          <w:cantSplit/>
        </w:trPr>
        <w:tc>
          <w:tcPr>
            <w:tcW w:w="4331" w:type="dxa"/>
            <w:hideMark/>
          </w:tcPr>
          <w:p w14:paraId="4FEA0C31" w14:textId="32806432" w:rsidR="00304635" w:rsidRPr="006E1197" w:rsidRDefault="00304635" w:rsidP="00304635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  <w:p w14:paraId="673EDE38" w14:textId="7C1C5973" w:rsidR="00304635" w:rsidRPr="00347A89" w:rsidRDefault="00304635" w:rsidP="00304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84984" w:rsidRPr="002849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งวดเก้าเดือนสิ้นสุดวันที่ </w:t>
            </w:r>
            <w:r w:rsidR="00C2060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84984" w:rsidRPr="002849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A31554" w14:textId="5F2E4EDE" w:rsidR="00304635" w:rsidRPr="004F78BD" w:rsidRDefault="004F78BD" w:rsidP="004F78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241,443</w:t>
            </w:r>
          </w:p>
        </w:tc>
        <w:tc>
          <w:tcPr>
            <w:tcW w:w="180" w:type="dxa"/>
            <w:vAlign w:val="bottom"/>
          </w:tcPr>
          <w:p w14:paraId="067619C0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C6933E" w14:textId="0E91DEAF" w:rsidR="00304635" w:rsidRPr="00347A89" w:rsidRDefault="004F78BD" w:rsidP="004F78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195,148</w:t>
            </w:r>
          </w:p>
        </w:tc>
        <w:tc>
          <w:tcPr>
            <w:tcW w:w="180" w:type="dxa"/>
          </w:tcPr>
          <w:p w14:paraId="0C0BB015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6EC12A" w14:textId="5A22FD4F" w:rsidR="00304635" w:rsidRPr="00347A89" w:rsidRDefault="004F78BD" w:rsidP="004F78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240,225</w:t>
            </w:r>
          </w:p>
        </w:tc>
        <w:tc>
          <w:tcPr>
            <w:tcW w:w="180" w:type="dxa"/>
            <w:vAlign w:val="bottom"/>
          </w:tcPr>
          <w:p w14:paraId="2EF53031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4689AB" w14:textId="31948FA4" w:rsidR="00304635" w:rsidRPr="00347A89" w:rsidRDefault="004F78BD" w:rsidP="00A07E7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194,705</w:t>
            </w:r>
          </w:p>
        </w:tc>
      </w:tr>
      <w:tr w:rsidR="00304635" w:rsidRPr="00347A89" w14:paraId="2FA7769B" w14:textId="77777777" w:rsidTr="00304635">
        <w:trPr>
          <w:cantSplit/>
        </w:trPr>
        <w:tc>
          <w:tcPr>
            <w:tcW w:w="4331" w:type="dxa"/>
            <w:hideMark/>
          </w:tcPr>
          <w:p w14:paraId="6EF72DA0" w14:textId="26979C30" w:rsidR="00304635" w:rsidRPr="00347A89" w:rsidRDefault="00304635" w:rsidP="0030463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</w:tcPr>
          <w:p w14:paraId="217A0B83" w14:textId="4E496683" w:rsidR="00304635" w:rsidRPr="00347A89" w:rsidRDefault="004F78BD" w:rsidP="004F78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621867C5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1DFD5" w14:textId="0D0C30C1" w:rsidR="00304635" w:rsidRPr="00347A89" w:rsidRDefault="004F78BD" w:rsidP="004F78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2904E478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D8D43" w14:textId="67BF9CCF" w:rsidR="00304635" w:rsidRPr="00347A89" w:rsidRDefault="004F78BD" w:rsidP="004F78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89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1E1099F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B0123" w14:textId="45871C0C" w:rsidR="00304635" w:rsidRPr="00347A89" w:rsidRDefault="004F78BD" w:rsidP="004F78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304635" w:rsidRPr="00347A89" w14:paraId="50072A2A" w14:textId="77777777" w:rsidTr="00742264">
        <w:trPr>
          <w:cantSplit/>
        </w:trPr>
        <w:tc>
          <w:tcPr>
            <w:tcW w:w="4331" w:type="dxa"/>
            <w:hideMark/>
          </w:tcPr>
          <w:p w14:paraId="467DD872" w14:textId="4B685168" w:rsidR="00304635" w:rsidRPr="00347A89" w:rsidRDefault="00304635" w:rsidP="0030463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</w:tcPr>
          <w:p w14:paraId="527FDA36" w14:textId="5401AE21" w:rsidR="00304635" w:rsidRPr="00347A89" w:rsidRDefault="004F78BD" w:rsidP="004F78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180" w:type="dxa"/>
          </w:tcPr>
          <w:p w14:paraId="0DE330CC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D3BA27" w14:textId="2FD15A5D" w:rsidR="00304635" w:rsidRPr="00783894" w:rsidRDefault="00783894" w:rsidP="0030463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180" w:type="dxa"/>
          </w:tcPr>
          <w:p w14:paraId="58996546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CF18FB" w14:textId="2F8EBD9C" w:rsidR="00304635" w:rsidRPr="00347A89" w:rsidRDefault="00D5467C" w:rsidP="00D546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180" w:type="dxa"/>
          </w:tcPr>
          <w:p w14:paraId="16FE13E7" w14:textId="77777777" w:rsidR="00304635" w:rsidRPr="00347A89" w:rsidRDefault="00304635" w:rsidP="0030463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4E39AB" w14:textId="2C90716E" w:rsidR="00304635" w:rsidRPr="00347A89" w:rsidRDefault="00783894" w:rsidP="004F78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</w:tr>
      <w:tr w:rsidR="00783894" w:rsidRPr="00347A89" w14:paraId="773A0EAE" w14:textId="77777777" w:rsidTr="00304635">
        <w:trPr>
          <w:cantSplit/>
        </w:trPr>
        <w:tc>
          <w:tcPr>
            <w:tcW w:w="4331" w:type="dxa"/>
          </w:tcPr>
          <w:p w14:paraId="3DE96D51" w14:textId="62BD3C49" w:rsidR="00783894" w:rsidRPr="00347A89" w:rsidRDefault="00783894" w:rsidP="007838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ผลกระทบจากหุ้นออกจำหน่าย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</w:tcPr>
          <w:p w14:paraId="6CAF496D" w14:textId="78D2F207" w:rsidR="00783894" w:rsidRPr="00347A89" w:rsidRDefault="00783894" w:rsidP="0078389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22,537</w:t>
            </w:r>
          </w:p>
        </w:tc>
        <w:tc>
          <w:tcPr>
            <w:tcW w:w="180" w:type="dxa"/>
          </w:tcPr>
          <w:p w14:paraId="1BA0C7EC" w14:textId="77777777" w:rsidR="00783894" w:rsidRPr="00347A89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225CD0" w14:textId="264D93C0" w:rsidR="00783894" w:rsidRPr="00347A89" w:rsidRDefault="00783894" w:rsidP="0078389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4F5440" w14:textId="77777777" w:rsidR="00783894" w:rsidRPr="00347A89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602067" w14:textId="173EA1C6" w:rsidR="00783894" w:rsidRPr="00347A89" w:rsidRDefault="00783894" w:rsidP="007838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22,537</w:t>
            </w:r>
          </w:p>
        </w:tc>
        <w:tc>
          <w:tcPr>
            <w:tcW w:w="180" w:type="dxa"/>
          </w:tcPr>
          <w:p w14:paraId="5BC7D147" w14:textId="77777777" w:rsidR="00783894" w:rsidRPr="00347A89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48409" w14:textId="04F53BEB" w:rsidR="00783894" w:rsidRPr="00347A89" w:rsidRDefault="00783894" w:rsidP="007838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3894" w:rsidRPr="00347A89" w14:paraId="08764590" w14:textId="77777777" w:rsidTr="00780CE3">
        <w:trPr>
          <w:cantSplit/>
        </w:trPr>
        <w:tc>
          <w:tcPr>
            <w:tcW w:w="4331" w:type="dxa"/>
          </w:tcPr>
          <w:p w14:paraId="09521902" w14:textId="1EA1CFC8" w:rsidR="00783894" w:rsidRPr="00347A89" w:rsidRDefault="00783894" w:rsidP="007838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C3BD0B" w14:textId="5ADBDF70" w:rsidR="00783894" w:rsidRPr="004F78BD" w:rsidRDefault="00783894" w:rsidP="0078389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32,537</w:t>
            </w:r>
          </w:p>
        </w:tc>
        <w:tc>
          <w:tcPr>
            <w:tcW w:w="180" w:type="dxa"/>
          </w:tcPr>
          <w:p w14:paraId="7D383E43" w14:textId="77777777" w:rsidR="00783894" w:rsidRPr="004F78BD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B98680" w14:textId="5F2AA7C0" w:rsidR="00783894" w:rsidRPr="004F78BD" w:rsidRDefault="00783894" w:rsidP="0078389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10,000</w:t>
            </w:r>
          </w:p>
        </w:tc>
        <w:tc>
          <w:tcPr>
            <w:tcW w:w="180" w:type="dxa"/>
          </w:tcPr>
          <w:p w14:paraId="7569C792" w14:textId="77777777" w:rsidR="00783894" w:rsidRPr="004F78BD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1A1B9B" w14:textId="762BF3CE" w:rsidR="00783894" w:rsidRPr="004F78BD" w:rsidRDefault="00783894" w:rsidP="007838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32,537</w:t>
            </w:r>
          </w:p>
        </w:tc>
        <w:tc>
          <w:tcPr>
            <w:tcW w:w="180" w:type="dxa"/>
          </w:tcPr>
          <w:p w14:paraId="62A1F4FB" w14:textId="77777777" w:rsidR="00783894" w:rsidRPr="004F78BD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401BC5" w14:textId="69F4796F" w:rsidR="00783894" w:rsidRPr="004F78BD" w:rsidRDefault="00783894" w:rsidP="007838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10,000</w:t>
            </w:r>
          </w:p>
        </w:tc>
      </w:tr>
      <w:tr w:rsidR="00783894" w:rsidRPr="00347A89" w14:paraId="6BA7C736" w14:textId="77777777" w:rsidTr="00780CE3">
        <w:trPr>
          <w:cantSplit/>
        </w:trPr>
        <w:tc>
          <w:tcPr>
            <w:tcW w:w="4331" w:type="dxa"/>
          </w:tcPr>
          <w:p w14:paraId="3C57557E" w14:textId="6FC556F7" w:rsidR="00783894" w:rsidRPr="00347A89" w:rsidRDefault="00783894" w:rsidP="007838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04A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F923249" w14:textId="63D63FAE" w:rsidR="00783894" w:rsidRPr="004F78BD" w:rsidRDefault="00783894" w:rsidP="0078389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7.42</w:t>
            </w:r>
          </w:p>
        </w:tc>
        <w:tc>
          <w:tcPr>
            <w:tcW w:w="180" w:type="dxa"/>
          </w:tcPr>
          <w:p w14:paraId="569FFEB3" w14:textId="77777777" w:rsidR="00783894" w:rsidRPr="004F78BD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2FAED52" w14:textId="5E1D36C6" w:rsidR="00783894" w:rsidRPr="004F78BD" w:rsidRDefault="00783894" w:rsidP="0078389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19.51</w:t>
            </w:r>
          </w:p>
        </w:tc>
        <w:tc>
          <w:tcPr>
            <w:tcW w:w="180" w:type="dxa"/>
          </w:tcPr>
          <w:p w14:paraId="7F6F49E3" w14:textId="77777777" w:rsidR="00783894" w:rsidRPr="004F78BD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B728744" w14:textId="57FCC492" w:rsidR="00783894" w:rsidRPr="004F78BD" w:rsidRDefault="00783894" w:rsidP="007838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</w:t>
            </w:r>
            <w:r w:rsidR="005D20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23BC3B02" w14:textId="77777777" w:rsidR="00783894" w:rsidRPr="004F78BD" w:rsidRDefault="00783894" w:rsidP="0078389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7308695" w14:textId="0D88FC9E" w:rsidR="00783894" w:rsidRPr="004F78BD" w:rsidRDefault="00783894" w:rsidP="007838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</w:t>
            </w:r>
            <w:r w:rsidR="005D20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</w:tr>
    </w:tbl>
    <w:p w14:paraId="60533DF9" w14:textId="73039C3F" w:rsidR="00C349EB" w:rsidRPr="00C349EB" w:rsidRDefault="00C349EB" w:rsidP="00C349EB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  <w:r w:rsidRPr="00C349EB">
        <w:rPr>
          <w:rFonts w:asciiTheme="majorBidi" w:hAnsiTheme="majorBidi"/>
          <w:cs/>
        </w:rPr>
        <w:lastRenderedPageBreak/>
        <w:t xml:space="preserve">เมื่อวันที่ </w:t>
      </w:r>
      <w:r>
        <w:rPr>
          <w:rFonts w:asciiTheme="majorBidi" w:hAnsiTheme="majorBidi"/>
        </w:rPr>
        <w:t>2</w:t>
      </w:r>
      <w:r w:rsidRPr="00C349EB">
        <w:rPr>
          <w:rFonts w:asciiTheme="majorBidi" w:hAnsiTheme="majorBidi"/>
          <w:cs/>
        </w:rPr>
        <w:t xml:space="preserve"> กันยายน</w:t>
      </w:r>
      <w:r>
        <w:rPr>
          <w:rFonts w:asciiTheme="majorBidi" w:hAnsiTheme="majorBidi"/>
        </w:rPr>
        <w:t xml:space="preserve"> 2565</w:t>
      </w:r>
      <w:r w:rsidRPr="00C349EB">
        <w:rPr>
          <w:rFonts w:asciiTheme="majorBidi" w:hAnsiTheme="majorBidi"/>
          <w:cs/>
        </w:rPr>
        <w:t xml:space="preserve"> บริษัทได้เปลี่ยนแปลงมูลค่าหุ้นที่ตราไว้ของหุ้นของบริษัท (ดูหมายเหตุ </w:t>
      </w:r>
      <w:r>
        <w:rPr>
          <w:rFonts w:asciiTheme="majorBidi" w:hAnsiTheme="majorBidi"/>
        </w:rPr>
        <w:t>4</w:t>
      </w:r>
      <w:r w:rsidRPr="00C349EB">
        <w:rPr>
          <w:rFonts w:asciiTheme="majorBidi" w:hAnsiTheme="majorBidi"/>
          <w:cs/>
        </w:rPr>
        <w:t xml:space="preserve">) </w:t>
      </w:r>
      <w:r>
        <w:rPr>
          <w:rFonts w:asciiTheme="majorBidi" w:hAnsiTheme="majorBidi"/>
        </w:rPr>
        <w:br/>
      </w:r>
      <w:r w:rsidRPr="00C349EB">
        <w:rPr>
          <w:rFonts w:asciiTheme="majorBidi" w:hAnsiTheme="majorBidi"/>
          <w:cs/>
        </w:rPr>
        <w:t>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</w:t>
      </w:r>
      <w:r w:rsidR="0008021D">
        <w:rPr>
          <w:rFonts w:asciiTheme="majorBidi" w:hAnsiTheme="majorBidi" w:hint="cs"/>
          <w:cs/>
        </w:rPr>
        <w:t>ับงวดเก้าเดือน</w:t>
      </w:r>
      <w:r w:rsidRPr="00C349EB">
        <w:rPr>
          <w:rFonts w:asciiTheme="majorBidi" w:hAnsiTheme="majorBidi"/>
          <w:cs/>
        </w:rPr>
        <w:t xml:space="preserve">สิ้นสุดวันที่ </w:t>
      </w:r>
      <w:r>
        <w:rPr>
          <w:rFonts w:asciiTheme="majorBidi" w:hAnsiTheme="majorBidi"/>
        </w:rPr>
        <w:t>30</w:t>
      </w:r>
      <w:r w:rsidRPr="00C349EB">
        <w:rPr>
          <w:rFonts w:asciiTheme="majorBidi" w:hAnsiTheme="majorBidi"/>
          <w:cs/>
        </w:rPr>
        <w:t xml:space="preserve"> </w:t>
      </w:r>
      <w:r>
        <w:rPr>
          <w:rFonts w:asciiTheme="majorBidi" w:hAnsiTheme="majorBidi" w:hint="cs"/>
          <w:cs/>
        </w:rPr>
        <w:t>กันยายน</w:t>
      </w:r>
      <w:r w:rsidRPr="00C349EB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2564</w:t>
      </w:r>
      <w:r w:rsidRPr="00C349EB">
        <w:rPr>
          <w:rFonts w:asciiTheme="majorBidi" w:hAnsiTheme="majorBidi"/>
          <w:cs/>
        </w:rPr>
        <w:t xml:space="preserve"> ได้ปรับปรุงใหม่เพื่อการเปรียบเทียบ โดยถือเสมือนว่า</w:t>
      </w:r>
      <w:r w:rsidR="0008021D">
        <w:rPr>
          <w:rFonts w:asciiTheme="majorBidi" w:hAnsiTheme="majorBidi"/>
          <w:cs/>
        </w:rPr>
        <w:br/>
      </w:r>
      <w:r w:rsidRPr="00C349EB">
        <w:rPr>
          <w:rFonts w:asciiTheme="majorBidi" w:hAnsiTheme="majorBidi"/>
          <w:cs/>
        </w:rPr>
        <w:t>การเปลี่ยนแปลงมูลค่าหุ้นดังกล่าวเกิดขึ้นตั้งแต่แรก</w:t>
      </w:r>
    </w:p>
    <w:p w14:paraId="0C385F80" w14:textId="77777777" w:rsidR="00C349EB" w:rsidRPr="00926EEC" w:rsidRDefault="00C349EB" w:rsidP="00C349EB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Theme="majorBidi" w:hAnsiTheme="majorBidi" w:cstheme="majorBidi"/>
          <w:u w:val="none"/>
        </w:rPr>
      </w:pPr>
    </w:p>
    <w:p w14:paraId="7C77F4B4" w14:textId="69B47828" w:rsidR="005F10F4" w:rsidRPr="00F56D91" w:rsidRDefault="005F10F4" w:rsidP="005F10F4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F56D91">
        <w:rPr>
          <w:rFonts w:asciiTheme="majorBidi" w:hAnsiTheme="majorBidi" w:cstheme="majorBidi"/>
          <w:u w:val="none"/>
          <w:cs/>
          <w:lang w:val="th-TH"/>
        </w:rPr>
        <w:t xml:space="preserve">เงินปันผล </w:t>
      </w:r>
    </w:p>
    <w:p w14:paraId="20F3A503" w14:textId="77777777" w:rsidR="005F10F4" w:rsidRPr="009777AF" w:rsidRDefault="005F10F4" w:rsidP="005F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4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296"/>
        <w:gridCol w:w="1066"/>
        <w:gridCol w:w="231"/>
        <w:gridCol w:w="1152"/>
      </w:tblGrid>
      <w:tr w:rsidR="005F10F4" w:rsidRPr="00FC6208" w14:paraId="5CC76292" w14:textId="77777777" w:rsidTr="00A07E75">
        <w:trPr>
          <w:tblHeader/>
        </w:trPr>
        <w:tc>
          <w:tcPr>
            <w:tcW w:w="4050" w:type="dxa"/>
            <w:vAlign w:val="bottom"/>
          </w:tcPr>
          <w:p w14:paraId="3E0E353D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21D3423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7565E76C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16C09BA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8BE0934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D73C131" w14:textId="77777777" w:rsidR="005F10F4" w:rsidRPr="00FC6208" w:rsidDel="00D43E7A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F10F4" w:rsidRPr="00FC6208" w14:paraId="06EF8A82" w14:textId="77777777" w:rsidTr="00A07E75">
        <w:trPr>
          <w:tblHeader/>
        </w:trPr>
        <w:tc>
          <w:tcPr>
            <w:tcW w:w="4050" w:type="dxa"/>
          </w:tcPr>
          <w:p w14:paraId="681D58EC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8E9466D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3FA4A1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C9B96F1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7FA8F50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258E254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C62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10F4" w:rsidRPr="00FC6208" w14:paraId="22C70004" w14:textId="77777777" w:rsidTr="00A07E75">
        <w:trPr>
          <w:tblHeader/>
        </w:trPr>
        <w:tc>
          <w:tcPr>
            <w:tcW w:w="4050" w:type="dxa"/>
          </w:tcPr>
          <w:p w14:paraId="2EA15679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E7F311A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8BA7C8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8B08EE1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86624E1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1A1AF18" w14:textId="77777777" w:rsidR="005F10F4" w:rsidRPr="00FC6208" w:rsidRDefault="005F10F4" w:rsidP="005A5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14709" w:rsidRPr="00FC6208" w14:paraId="1AF2C6D4" w14:textId="77777777" w:rsidTr="00A07E75">
        <w:tc>
          <w:tcPr>
            <w:tcW w:w="4050" w:type="dxa"/>
          </w:tcPr>
          <w:p w14:paraId="47585A31" w14:textId="39C4F54B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ผลระหว่างกาล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388E13F" w14:textId="41853ECE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5535E063" w14:textId="0823EE74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กรกฏาคม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0EEE2024" w14:textId="2FFF9504" w:rsidR="00314709" w:rsidRPr="00FC6208" w:rsidRDefault="00314709" w:rsidP="00E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line="240" w:lineRule="auto"/>
              <w:ind w:left="-12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12,505.90</w:t>
            </w:r>
          </w:p>
        </w:tc>
        <w:tc>
          <w:tcPr>
            <w:tcW w:w="231" w:type="dxa"/>
          </w:tcPr>
          <w:p w14:paraId="6053C750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1237C9" w14:textId="77EE5CE2" w:rsidR="00314709" w:rsidRPr="00FC6208" w:rsidRDefault="00314709" w:rsidP="00A0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625,925</w:t>
            </w:r>
          </w:p>
        </w:tc>
      </w:tr>
      <w:tr w:rsidR="00314709" w:rsidRPr="00FC6208" w14:paraId="7B521BAA" w14:textId="77777777" w:rsidTr="00A07E75">
        <w:tc>
          <w:tcPr>
            <w:tcW w:w="4050" w:type="dxa"/>
          </w:tcPr>
          <w:p w14:paraId="6EC27E51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74D852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3B9B9509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AB14C8A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ED234E7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447BE7" w14:textId="77777777" w:rsidR="00314709" w:rsidRPr="00FC6208" w:rsidRDefault="00314709" w:rsidP="00A0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709" w:rsidRPr="00FC6208" w14:paraId="705FC683" w14:textId="77777777" w:rsidTr="00A07E75">
        <w:tc>
          <w:tcPr>
            <w:tcW w:w="4050" w:type="dxa"/>
          </w:tcPr>
          <w:p w14:paraId="17FC454B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3FAFD87" w14:textId="77777777" w:rsidR="00314709" w:rsidRPr="00511002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0EDCEF20" w14:textId="77777777" w:rsidR="00314709" w:rsidRPr="00511002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CCE5240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23640DC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630912" w14:textId="77777777" w:rsidR="00314709" w:rsidRPr="00FC6208" w:rsidRDefault="00314709" w:rsidP="00A0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709" w:rsidRPr="00FC6208" w14:paraId="216E9A6C" w14:textId="77777777" w:rsidTr="00A07E75">
        <w:tc>
          <w:tcPr>
            <w:tcW w:w="4050" w:type="dxa"/>
          </w:tcPr>
          <w:p w14:paraId="254F7AAA" w14:textId="1788E11B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ผลระหว่างกาล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752194F6" w14:textId="142F47C3" w:rsidR="00314709" w:rsidRPr="00511002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245C8CF7" w14:textId="1AE31C0A" w:rsidR="00314709" w:rsidRPr="00511002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0D98B347" w14:textId="56241156" w:rsidR="00314709" w:rsidRPr="00FC6208" w:rsidRDefault="00EE7FCF" w:rsidP="00EE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line="240" w:lineRule="auto"/>
              <w:ind w:left="-12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14709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1" w:type="dxa"/>
          </w:tcPr>
          <w:p w14:paraId="36227293" w14:textId="77777777" w:rsidR="00314709" w:rsidRPr="00FC6208" w:rsidRDefault="00314709" w:rsidP="003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924BB0" w14:textId="0D4B1E13" w:rsidR="00314709" w:rsidRPr="00FC6208" w:rsidRDefault="00314709" w:rsidP="00A0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</w:tbl>
    <w:p w14:paraId="5AE41EA1" w14:textId="77777777" w:rsidR="005F10F4" w:rsidRPr="000B4099" w:rsidRDefault="005F10F4" w:rsidP="000B4099">
      <w:pPr>
        <w:rPr>
          <w:cs/>
        </w:rPr>
      </w:pPr>
    </w:p>
    <w:sectPr w:rsidR="005F10F4" w:rsidRPr="000B4099" w:rsidSect="00C97FB4">
      <w:headerReference w:type="default" r:id="rId8"/>
      <w:footerReference w:type="default" r:id="rId9"/>
      <w:pgSz w:w="11909" w:h="16834" w:code="9"/>
      <w:pgMar w:top="691" w:right="1152" w:bottom="576" w:left="1080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EEF1" w14:textId="77777777" w:rsidR="00E25EB1" w:rsidRDefault="00E25EB1">
      <w:r>
        <w:separator/>
      </w:r>
    </w:p>
  </w:endnote>
  <w:endnote w:type="continuationSeparator" w:id="0">
    <w:p w14:paraId="42EFE9C6" w14:textId="77777777" w:rsidR="00E25EB1" w:rsidRDefault="00E25EB1">
      <w:r>
        <w:continuationSeparator/>
      </w:r>
    </w:p>
  </w:endnote>
  <w:endnote w:type="continuationNotice" w:id="1">
    <w:p w14:paraId="4F30688E" w14:textId="77777777" w:rsidR="00E25EB1" w:rsidRDefault="00E25E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6B4A0AF8" w14:textId="77777777" w:rsidR="00AC0EDB" w:rsidRDefault="00AC0EDB" w:rsidP="00236957">
        <w:pPr>
          <w:pStyle w:val="Footer"/>
          <w:jc w:val="center"/>
          <w:rPr>
            <w:rFonts w:asciiTheme="majorBidi" w:hAnsiTheme="majorBidi" w:cstheme="majorBidi"/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2D1B3" w14:textId="77777777" w:rsidR="00E25EB1" w:rsidRDefault="00E25EB1">
      <w:r>
        <w:separator/>
      </w:r>
    </w:p>
  </w:footnote>
  <w:footnote w:type="continuationSeparator" w:id="0">
    <w:p w14:paraId="1B6B0EDF" w14:textId="77777777" w:rsidR="00E25EB1" w:rsidRDefault="00E25EB1">
      <w:r>
        <w:continuationSeparator/>
      </w:r>
    </w:p>
  </w:footnote>
  <w:footnote w:type="continuationNotice" w:id="1">
    <w:p w14:paraId="57C3998B" w14:textId="77777777" w:rsidR="00E25EB1" w:rsidRDefault="00E25E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3F78" w14:textId="59CC01D6" w:rsidR="00AC0EDB" w:rsidRDefault="00AC0EDB" w:rsidP="0030267F">
    <w:pPr>
      <w:pStyle w:val="Header"/>
      <w:tabs>
        <w:tab w:val="clear" w:pos="4536"/>
        <w:tab w:val="clear" w:pos="9072"/>
      </w:tabs>
      <w:rPr>
        <w:b/>
        <w:bCs/>
        <w:sz w:val="32"/>
        <w:szCs w:val="32"/>
      </w:rPr>
    </w:pPr>
    <w:r w:rsidRPr="006D0FA5">
      <w:rPr>
        <w:b/>
        <w:bCs/>
        <w:sz w:val="32"/>
        <w:szCs w:val="32"/>
        <w:cs/>
      </w:rPr>
      <w:t xml:space="preserve">บริษัท </w:t>
    </w:r>
    <w:r w:rsidRPr="006D0FA5">
      <w:rPr>
        <w:rFonts w:hint="cs"/>
        <w:b/>
        <w:bCs/>
        <w:sz w:val="32"/>
        <w:szCs w:val="32"/>
        <w:cs/>
      </w:rPr>
      <w:t>เมพ คอร์ปอเรชั่น</w:t>
    </w:r>
    <w:r w:rsidRPr="006D0FA5">
      <w:rPr>
        <w:b/>
        <w:bCs/>
        <w:sz w:val="32"/>
        <w:szCs w:val="32"/>
        <w:cs/>
      </w:rPr>
      <w:t xml:space="preserve"> จำกัด</w:t>
    </w:r>
    <w:r w:rsidR="000D16AA">
      <w:rPr>
        <w:b/>
        <w:bCs/>
        <w:sz w:val="32"/>
        <w:szCs w:val="32"/>
      </w:rPr>
      <w:t xml:space="preserve"> (</w:t>
    </w:r>
    <w:r w:rsidR="000D16AA">
      <w:rPr>
        <w:rFonts w:hint="cs"/>
        <w:b/>
        <w:bCs/>
        <w:sz w:val="32"/>
        <w:szCs w:val="32"/>
        <w:cs/>
      </w:rPr>
      <w:t>มหาชน</w:t>
    </w:r>
    <w:r w:rsidR="000D16AA">
      <w:rPr>
        <w:b/>
        <w:bCs/>
        <w:sz w:val="32"/>
        <w:szCs w:val="32"/>
      </w:rPr>
      <w:t>)</w:t>
    </w:r>
    <w:r w:rsidRPr="006D0FA5">
      <w:rPr>
        <w:b/>
        <w:bCs/>
        <w:sz w:val="32"/>
        <w:szCs w:val="32"/>
      </w:rPr>
      <w:t xml:space="preserve"> </w:t>
    </w:r>
    <w:r w:rsidRPr="006D0FA5">
      <w:rPr>
        <w:b/>
        <w:bCs/>
        <w:sz w:val="32"/>
        <w:szCs w:val="32"/>
        <w:cs/>
      </w:rPr>
      <w:t>และบริษัทย่อย</w:t>
    </w:r>
  </w:p>
  <w:p w14:paraId="026F50FA" w14:textId="050242EC" w:rsidR="000D16AA" w:rsidRPr="000D16AA" w:rsidRDefault="000D16AA" w:rsidP="0030267F">
    <w:pPr>
      <w:pStyle w:val="Header"/>
      <w:tabs>
        <w:tab w:val="clear" w:pos="4536"/>
        <w:tab w:val="clear" w:pos="9072"/>
      </w:tabs>
      <w:rPr>
        <w:b/>
        <w:bCs/>
      </w:rPr>
    </w:pPr>
    <w:bookmarkStart w:id="2" w:name="_Hlk116911198"/>
    <w:r w:rsidRPr="0001665D">
      <w:rPr>
        <w:rFonts w:hint="cs"/>
        <w:b/>
        <w:bCs/>
        <w:cs/>
      </w:rPr>
      <w:t xml:space="preserve">(เดิมชื่อ </w:t>
    </w:r>
    <w:r w:rsidRPr="0001665D">
      <w:rPr>
        <w:b/>
        <w:bCs/>
      </w:rPr>
      <w:t>:</w:t>
    </w:r>
    <w:r w:rsidRPr="0001665D">
      <w:rPr>
        <w:rFonts w:hint="cs"/>
        <w:b/>
        <w:bCs/>
        <w:cs/>
      </w:rPr>
      <w:t xml:space="preserve"> </w:t>
    </w:r>
    <w:r w:rsidRPr="0001665D">
      <w:rPr>
        <w:b/>
        <w:bCs/>
        <w:cs/>
      </w:rPr>
      <w:t xml:space="preserve">บริษัท </w:t>
    </w:r>
    <w:r w:rsidRPr="006D0FA5">
      <w:rPr>
        <w:rFonts w:hint="cs"/>
        <w:b/>
        <w:bCs/>
        <w:sz w:val="32"/>
        <w:szCs w:val="32"/>
        <w:cs/>
      </w:rPr>
      <w:t>เมพ คอร์ปอเรชั่น</w:t>
    </w:r>
    <w:r w:rsidRPr="006D0FA5">
      <w:rPr>
        <w:b/>
        <w:bCs/>
        <w:sz w:val="32"/>
        <w:szCs w:val="32"/>
        <w:cs/>
      </w:rPr>
      <w:t xml:space="preserve"> จำกัด</w:t>
    </w:r>
    <w:r w:rsidRPr="0001665D">
      <w:rPr>
        <w:rFonts w:hint="cs"/>
        <w:b/>
        <w:bCs/>
        <w:cs/>
      </w:rPr>
      <w:t>)</w:t>
    </w:r>
  </w:p>
  <w:bookmarkEnd w:id="2"/>
  <w:p w14:paraId="1C4C1627" w14:textId="77777777" w:rsidR="00AC0EDB" w:rsidRPr="006D0FA5" w:rsidRDefault="00AC0EDB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6D0FA5">
      <w:rPr>
        <w:b/>
        <w:bCs/>
        <w:sz w:val="32"/>
        <w:szCs w:val="32"/>
        <w:cs/>
      </w:rPr>
      <w:t>หมายเหตุประกอบ</w:t>
    </w:r>
    <w:r w:rsidRPr="006D0FA5">
      <w:rPr>
        <w:rFonts w:hint="cs"/>
        <w:b/>
        <w:bCs/>
        <w:sz w:val="32"/>
        <w:szCs w:val="32"/>
        <w:cs/>
      </w:rPr>
      <w:t>งบ</w:t>
    </w:r>
    <w:r w:rsidRPr="006D0FA5">
      <w:rPr>
        <w:b/>
        <w:bCs/>
        <w:sz w:val="32"/>
        <w:szCs w:val="32"/>
        <w:cs/>
      </w:rPr>
      <w:t>การเงินระหว่างกาล</w:t>
    </w:r>
    <w:r w:rsidRPr="006D0FA5">
      <w:rPr>
        <w:rFonts w:hint="cs"/>
        <w:b/>
        <w:bCs/>
        <w:sz w:val="32"/>
        <w:szCs w:val="32"/>
        <w:cs/>
      </w:rPr>
      <w:t>แบบย่อ</w:t>
    </w:r>
  </w:p>
  <w:p w14:paraId="2DFA9316" w14:textId="69842AAA" w:rsidR="00AC0EDB" w:rsidRPr="009172FC" w:rsidRDefault="00AC0EDB" w:rsidP="00D910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 w:rsidR="00774D2B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7F4A20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774D2B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 w:rsidRPr="006D0FA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D0FA5">
      <w:rPr>
        <w:rFonts w:ascii="Angsana New" w:hAnsi="Angsana New"/>
        <w:sz w:val="32"/>
        <w:szCs w:val="32"/>
        <w:lang w:val="en-US" w:bidi="th-TH"/>
      </w:rPr>
      <w:t>3</w:t>
    </w:r>
    <w:r w:rsidR="0097693E">
      <w:rPr>
        <w:rFonts w:ascii="Angsana New" w:hAnsi="Angsana New"/>
        <w:sz w:val="32"/>
        <w:szCs w:val="32"/>
        <w:lang w:val="en-US" w:bidi="th-TH"/>
      </w:rPr>
      <w:t>0</w:t>
    </w:r>
    <w:r w:rsidRPr="006D0FA5">
      <w:rPr>
        <w:rFonts w:ascii="Angsana New" w:hAnsi="Angsana New"/>
        <w:sz w:val="32"/>
        <w:szCs w:val="32"/>
        <w:lang w:val="en-US" w:bidi="th-TH"/>
      </w:rPr>
      <w:t xml:space="preserve"> </w:t>
    </w:r>
    <w:r w:rsidR="007F4A20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 w:rsidR="009172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ันยายน </w:t>
    </w:r>
    <w:r w:rsidRPr="006D0FA5">
      <w:rPr>
        <w:rFonts w:ascii="Angsana New" w:hAnsi="Angsana New"/>
        <w:sz w:val="32"/>
        <w:szCs w:val="32"/>
        <w:lang w:bidi="th-TH"/>
      </w:rPr>
      <w:t>256</w:t>
    </w:r>
    <w:r w:rsidRPr="006D0FA5">
      <w:rPr>
        <w:rFonts w:ascii="Angsana New" w:hAnsi="Angsana New"/>
        <w:sz w:val="32"/>
        <w:szCs w:val="32"/>
        <w:lang w:val="en-US" w:bidi="th-TH"/>
      </w:rPr>
      <w:t>5</w:t>
    </w:r>
    <w:r w:rsidRPr="006D0FA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6D0FA5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0E98053" w14:textId="77777777" w:rsidR="00AC0EDB" w:rsidRPr="00D75A11" w:rsidRDefault="00AC0EDB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CBE7D9E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" w15:restartNumberingAfterBreak="0">
    <w:nsid w:val="10A40B2A"/>
    <w:multiLevelType w:val="multilevel"/>
    <w:tmpl w:val="3212408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308E6DAE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" w15:restartNumberingAfterBreak="0">
    <w:nsid w:val="3BD75AC4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CFF59DC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791867D1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0"/>
  </w:num>
  <w:num w:numId="9">
    <w:abstractNumId w:val="6"/>
  </w:num>
  <w:num w:numId="10">
    <w:abstractNumId w:val="8"/>
  </w:num>
  <w:num w:numId="11">
    <w:abstractNumId w:val="4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D9B"/>
    <w:rsid w:val="00007F8E"/>
    <w:rsid w:val="00010374"/>
    <w:rsid w:val="000106F7"/>
    <w:rsid w:val="000112EE"/>
    <w:rsid w:val="000115FB"/>
    <w:rsid w:val="0001192B"/>
    <w:rsid w:val="00012630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A64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32DB"/>
    <w:rsid w:val="00073367"/>
    <w:rsid w:val="000733A7"/>
    <w:rsid w:val="000736E0"/>
    <w:rsid w:val="00073C23"/>
    <w:rsid w:val="00074621"/>
    <w:rsid w:val="000747DD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7245"/>
    <w:rsid w:val="000773D1"/>
    <w:rsid w:val="00077E11"/>
    <w:rsid w:val="00077F9C"/>
    <w:rsid w:val="0008021D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CF2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684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899"/>
    <w:rsid w:val="00096A7A"/>
    <w:rsid w:val="00096F65"/>
    <w:rsid w:val="000970FD"/>
    <w:rsid w:val="00097659"/>
    <w:rsid w:val="000979B7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8BB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099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0FA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AA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0F7B3D"/>
    <w:rsid w:val="00100142"/>
    <w:rsid w:val="0010067E"/>
    <w:rsid w:val="00100A6A"/>
    <w:rsid w:val="00101A27"/>
    <w:rsid w:val="00101A8B"/>
    <w:rsid w:val="00101E1D"/>
    <w:rsid w:val="0010225E"/>
    <w:rsid w:val="001028C1"/>
    <w:rsid w:val="00102A4F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3AF"/>
    <w:rsid w:val="0011348A"/>
    <w:rsid w:val="001138D2"/>
    <w:rsid w:val="00113B50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DCB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0E60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3D1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A7B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B31"/>
    <w:rsid w:val="00173D47"/>
    <w:rsid w:val="00174007"/>
    <w:rsid w:val="00174060"/>
    <w:rsid w:val="00174161"/>
    <w:rsid w:val="0017439B"/>
    <w:rsid w:val="00174BF5"/>
    <w:rsid w:val="00174EDF"/>
    <w:rsid w:val="0017501B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BA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180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D3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275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B09"/>
    <w:rsid w:val="001C4325"/>
    <w:rsid w:val="001C50F2"/>
    <w:rsid w:val="001C5331"/>
    <w:rsid w:val="001C5463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8D6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5EF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82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6D4A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6A6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984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179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567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7001"/>
    <w:rsid w:val="002B71EE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6E11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91F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9D5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2C0"/>
    <w:rsid w:val="00301C87"/>
    <w:rsid w:val="00301F96"/>
    <w:rsid w:val="0030205F"/>
    <w:rsid w:val="0030209C"/>
    <w:rsid w:val="00302130"/>
    <w:rsid w:val="003021AC"/>
    <w:rsid w:val="0030267F"/>
    <w:rsid w:val="00302806"/>
    <w:rsid w:val="00302E85"/>
    <w:rsid w:val="00302EE6"/>
    <w:rsid w:val="00303336"/>
    <w:rsid w:val="003034E8"/>
    <w:rsid w:val="003035D9"/>
    <w:rsid w:val="00303D44"/>
    <w:rsid w:val="00303DFD"/>
    <w:rsid w:val="003040BC"/>
    <w:rsid w:val="00304635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2F58"/>
    <w:rsid w:val="003130ED"/>
    <w:rsid w:val="00313335"/>
    <w:rsid w:val="00313761"/>
    <w:rsid w:val="003137F7"/>
    <w:rsid w:val="0031383A"/>
    <w:rsid w:val="0031399E"/>
    <w:rsid w:val="00314048"/>
    <w:rsid w:val="00314088"/>
    <w:rsid w:val="003140CB"/>
    <w:rsid w:val="003141E1"/>
    <w:rsid w:val="003143BE"/>
    <w:rsid w:val="00314709"/>
    <w:rsid w:val="00314A06"/>
    <w:rsid w:val="00314B8A"/>
    <w:rsid w:val="00315663"/>
    <w:rsid w:val="003161E3"/>
    <w:rsid w:val="003166A7"/>
    <w:rsid w:val="00316A40"/>
    <w:rsid w:val="00316DC3"/>
    <w:rsid w:val="00316DFA"/>
    <w:rsid w:val="00317292"/>
    <w:rsid w:val="003177CF"/>
    <w:rsid w:val="00317C3A"/>
    <w:rsid w:val="00317D07"/>
    <w:rsid w:val="00317E7E"/>
    <w:rsid w:val="00317E91"/>
    <w:rsid w:val="0032044C"/>
    <w:rsid w:val="003204C4"/>
    <w:rsid w:val="0032071A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9F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27D0B"/>
    <w:rsid w:val="00327DFB"/>
    <w:rsid w:val="00330186"/>
    <w:rsid w:val="00330244"/>
    <w:rsid w:val="00330786"/>
    <w:rsid w:val="00330856"/>
    <w:rsid w:val="0033085C"/>
    <w:rsid w:val="00330E45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7C0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66"/>
    <w:rsid w:val="003574C6"/>
    <w:rsid w:val="00357553"/>
    <w:rsid w:val="0036011A"/>
    <w:rsid w:val="00360161"/>
    <w:rsid w:val="003610A2"/>
    <w:rsid w:val="00361401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168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73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71A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28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2D6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D9"/>
    <w:rsid w:val="00391AC0"/>
    <w:rsid w:val="00391B41"/>
    <w:rsid w:val="00391CD1"/>
    <w:rsid w:val="0039201C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B2F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0D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B4B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2D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0A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3C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2360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0E1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4672"/>
    <w:rsid w:val="004755FE"/>
    <w:rsid w:val="00476655"/>
    <w:rsid w:val="00476F9B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2F73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86F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CF3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41F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5277"/>
    <w:rsid w:val="004D5780"/>
    <w:rsid w:val="004D69E8"/>
    <w:rsid w:val="004D7497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8BD"/>
    <w:rsid w:val="004F7A9B"/>
    <w:rsid w:val="004F7BB4"/>
    <w:rsid w:val="00500768"/>
    <w:rsid w:val="00500B7F"/>
    <w:rsid w:val="00500C19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0C6"/>
    <w:rsid w:val="0051026C"/>
    <w:rsid w:val="0051048B"/>
    <w:rsid w:val="00510CCA"/>
    <w:rsid w:val="00510E28"/>
    <w:rsid w:val="00511002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519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2D5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DF5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5A2B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723"/>
    <w:rsid w:val="00576A47"/>
    <w:rsid w:val="00576A95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1B79"/>
    <w:rsid w:val="00591E21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490C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C9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08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10F4"/>
    <w:rsid w:val="005F1278"/>
    <w:rsid w:val="005F14E1"/>
    <w:rsid w:val="005F17FF"/>
    <w:rsid w:val="005F1A71"/>
    <w:rsid w:val="005F243E"/>
    <w:rsid w:val="005F252A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29C1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B03"/>
    <w:rsid w:val="00611C8D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80C"/>
    <w:rsid w:val="00614C8D"/>
    <w:rsid w:val="00615052"/>
    <w:rsid w:val="00615233"/>
    <w:rsid w:val="00615455"/>
    <w:rsid w:val="00615468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BC9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3E4"/>
    <w:rsid w:val="00632AEC"/>
    <w:rsid w:val="00633272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7D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D3F"/>
    <w:rsid w:val="00641FC6"/>
    <w:rsid w:val="006420B8"/>
    <w:rsid w:val="00642375"/>
    <w:rsid w:val="006423CF"/>
    <w:rsid w:val="006426F2"/>
    <w:rsid w:val="00642990"/>
    <w:rsid w:val="00642E57"/>
    <w:rsid w:val="00642FA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910"/>
    <w:rsid w:val="00650B17"/>
    <w:rsid w:val="00650C25"/>
    <w:rsid w:val="00650D47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022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B7D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AE4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0A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A8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34B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6F9"/>
    <w:rsid w:val="006A7903"/>
    <w:rsid w:val="006B0636"/>
    <w:rsid w:val="006B0B77"/>
    <w:rsid w:val="006B0BC4"/>
    <w:rsid w:val="006B0C71"/>
    <w:rsid w:val="006B105C"/>
    <w:rsid w:val="006B121A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B8E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46E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64"/>
    <w:rsid w:val="006C4073"/>
    <w:rsid w:val="006C41D3"/>
    <w:rsid w:val="006C438D"/>
    <w:rsid w:val="006C4A9D"/>
    <w:rsid w:val="006C4CCA"/>
    <w:rsid w:val="006C4F56"/>
    <w:rsid w:val="006C56F6"/>
    <w:rsid w:val="006C5943"/>
    <w:rsid w:val="006C5BFE"/>
    <w:rsid w:val="006C6849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D1"/>
    <w:rsid w:val="006F03F0"/>
    <w:rsid w:val="006F1B26"/>
    <w:rsid w:val="006F1BB5"/>
    <w:rsid w:val="006F1CFE"/>
    <w:rsid w:val="006F1E11"/>
    <w:rsid w:val="006F23B4"/>
    <w:rsid w:val="006F23FE"/>
    <w:rsid w:val="006F2B1E"/>
    <w:rsid w:val="006F2C65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C5C"/>
    <w:rsid w:val="00710E6E"/>
    <w:rsid w:val="0071119A"/>
    <w:rsid w:val="00711215"/>
    <w:rsid w:val="00711316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AE8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B5B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E04"/>
    <w:rsid w:val="00735FA2"/>
    <w:rsid w:val="00736188"/>
    <w:rsid w:val="007362B4"/>
    <w:rsid w:val="00736801"/>
    <w:rsid w:val="00736F65"/>
    <w:rsid w:val="00736FCA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264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5E8E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4D2B"/>
    <w:rsid w:val="007751FA"/>
    <w:rsid w:val="0077551E"/>
    <w:rsid w:val="007757D8"/>
    <w:rsid w:val="00775C9F"/>
    <w:rsid w:val="0077647D"/>
    <w:rsid w:val="00776D43"/>
    <w:rsid w:val="0077708E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264"/>
    <w:rsid w:val="0078344B"/>
    <w:rsid w:val="00783706"/>
    <w:rsid w:val="00783894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487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9750F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98"/>
    <w:rsid w:val="007A2BED"/>
    <w:rsid w:val="007A306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6EEF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4D0"/>
    <w:rsid w:val="007D5683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63F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20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080"/>
    <w:rsid w:val="008059F6"/>
    <w:rsid w:val="00805C4A"/>
    <w:rsid w:val="00805D1D"/>
    <w:rsid w:val="00805D93"/>
    <w:rsid w:val="008060BE"/>
    <w:rsid w:val="00806129"/>
    <w:rsid w:val="00806226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36"/>
    <w:rsid w:val="008116EC"/>
    <w:rsid w:val="00811858"/>
    <w:rsid w:val="008121E7"/>
    <w:rsid w:val="008123F1"/>
    <w:rsid w:val="0081249E"/>
    <w:rsid w:val="0081281F"/>
    <w:rsid w:val="00812A2D"/>
    <w:rsid w:val="00812A4F"/>
    <w:rsid w:val="00812B17"/>
    <w:rsid w:val="00812F12"/>
    <w:rsid w:val="00813066"/>
    <w:rsid w:val="008131BF"/>
    <w:rsid w:val="008137D8"/>
    <w:rsid w:val="00814209"/>
    <w:rsid w:val="008145C7"/>
    <w:rsid w:val="008145ED"/>
    <w:rsid w:val="00814806"/>
    <w:rsid w:val="00814B6B"/>
    <w:rsid w:val="00815005"/>
    <w:rsid w:val="00815050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E4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4DE"/>
    <w:rsid w:val="008456F6"/>
    <w:rsid w:val="00845F06"/>
    <w:rsid w:val="00845FF6"/>
    <w:rsid w:val="00846243"/>
    <w:rsid w:val="00846506"/>
    <w:rsid w:val="008465CE"/>
    <w:rsid w:val="00846609"/>
    <w:rsid w:val="00846BEC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A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174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C5D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62F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CED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DE"/>
    <w:rsid w:val="008D15D7"/>
    <w:rsid w:val="008D19C7"/>
    <w:rsid w:val="008D1AD2"/>
    <w:rsid w:val="008D1B47"/>
    <w:rsid w:val="008D1D9D"/>
    <w:rsid w:val="008D24D5"/>
    <w:rsid w:val="008D2582"/>
    <w:rsid w:val="008D26EF"/>
    <w:rsid w:val="008D298E"/>
    <w:rsid w:val="008D29B8"/>
    <w:rsid w:val="008D29E7"/>
    <w:rsid w:val="008D2A21"/>
    <w:rsid w:val="008D2C15"/>
    <w:rsid w:val="008D2DD4"/>
    <w:rsid w:val="008D3706"/>
    <w:rsid w:val="008D39F3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299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8E9"/>
    <w:rsid w:val="008F2985"/>
    <w:rsid w:val="008F2A87"/>
    <w:rsid w:val="008F2E65"/>
    <w:rsid w:val="008F30B9"/>
    <w:rsid w:val="008F3135"/>
    <w:rsid w:val="008F37D2"/>
    <w:rsid w:val="008F3F48"/>
    <w:rsid w:val="008F47D1"/>
    <w:rsid w:val="008F4ABC"/>
    <w:rsid w:val="008F511B"/>
    <w:rsid w:val="008F56A5"/>
    <w:rsid w:val="008F5D20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A74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5D4"/>
    <w:rsid w:val="00915626"/>
    <w:rsid w:val="009158AB"/>
    <w:rsid w:val="00916274"/>
    <w:rsid w:val="009163BA"/>
    <w:rsid w:val="00916B48"/>
    <w:rsid w:val="00916C6E"/>
    <w:rsid w:val="00916E8F"/>
    <w:rsid w:val="00916F3D"/>
    <w:rsid w:val="009172F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39FC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EEC"/>
    <w:rsid w:val="00926FFB"/>
    <w:rsid w:val="0092719E"/>
    <w:rsid w:val="0092754A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F6B"/>
    <w:rsid w:val="009334D2"/>
    <w:rsid w:val="00933750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57C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4AE"/>
    <w:rsid w:val="00951236"/>
    <w:rsid w:val="009519F1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93E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2D12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0AA"/>
    <w:rsid w:val="00986140"/>
    <w:rsid w:val="00986301"/>
    <w:rsid w:val="00986632"/>
    <w:rsid w:val="009869D7"/>
    <w:rsid w:val="00986F20"/>
    <w:rsid w:val="009870DC"/>
    <w:rsid w:val="00987174"/>
    <w:rsid w:val="009872C9"/>
    <w:rsid w:val="00987DE5"/>
    <w:rsid w:val="00987ECD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909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9E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DA4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0D3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64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1B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1C5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75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554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63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827"/>
    <w:rsid w:val="00A47D86"/>
    <w:rsid w:val="00A506B2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36E"/>
    <w:rsid w:val="00A557C1"/>
    <w:rsid w:val="00A56306"/>
    <w:rsid w:val="00A5642B"/>
    <w:rsid w:val="00A56C78"/>
    <w:rsid w:val="00A56C8F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318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C9"/>
    <w:rsid w:val="00A950DC"/>
    <w:rsid w:val="00A95376"/>
    <w:rsid w:val="00A954BA"/>
    <w:rsid w:val="00A95791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BB2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0EDB"/>
    <w:rsid w:val="00AC1077"/>
    <w:rsid w:val="00AC125E"/>
    <w:rsid w:val="00AC14AE"/>
    <w:rsid w:val="00AC16D0"/>
    <w:rsid w:val="00AC1A80"/>
    <w:rsid w:val="00AC1D4D"/>
    <w:rsid w:val="00AC1DCC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C33"/>
    <w:rsid w:val="00AC5F44"/>
    <w:rsid w:val="00AC6218"/>
    <w:rsid w:val="00AC64B4"/>
    <w:rsid w:val="00AC6921"/>
    <w:rsid w:val="00AC6D94"/>
    <w:rsid w:val="00AC7D13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2C36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061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3E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122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87E"/>
    <w:rsid w:val="00B259A4"/>
    <w:rsid w:val="00B264F7"/>
    <w:rsid w:val="00B26B3F"/>
    <w:rsid w:val="00B26F6C"/>
    <w:rsid w:val="00B2766C"/>
    <w:rsid w:val="00B2772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1C9D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954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86C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BEE"/>
    <w:rsid w:val="00B57E44"/>
    <w:rsid w:val="00B57EE9"/>
    <w:rsid w:val="00B6022A"/>
    <w:rsid w:val="00B60598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0C79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2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225A"/>
    <w:rsid w:val="00BB293C"/>
    <w:rsid w:val="00BB2CAA"/>
    <w:rsid w:val="00BB310A"/>
    <w:rsid w:val="00BB32E1"/>
    <w:rsid w:val="00BB3893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AAC"/>
    <w:rsid w:val="00BC5F4D"/>
    <w:rsid w:val="00BC6324"/>
    <w:rsid w:val="00BC63F7"/>
    <w:rsid w:val="00BC690C"/>
    <w:rsid w:val="00BC6E23"/>
    <w:rsid w:val="00BC6F42"/>
    <w:rsid w:val="00BC6F5F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CA2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48B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97D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14C"/>
    <w:rsid w:val="00C1751B"/>
    <w:rsid w:val="00C176A5"/>
    <w:rsid w:val="00C17FDF"/>
    <w:rsid w:val="00C201E4"/>
    <w:rsid w:val="00C2030C"/>
    <w:rsid w:val="00C20477"/>
    <w:rsid w:val="00C204C2"/>
    <w:rsid w:val="00C20603"/>
    <w:rsid w:val="00C20C54"/>
    <w:rsid w:val="00C212AB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5DF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49EB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2CB"/>
    <w:rsid w:val="00C554FA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3FD0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97FB4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37A"/>
    <w:rsid w:val="00CA46CA"/>
    <w:rsid w:val="00CA4721"/>
    <w:rsid w:val="00CA4974"/>
    <w:rsid w:val="00CA5139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62A"/>
    <w:rsid w:val="00CB771E"/>
    <w:rsid w:val="00CB79E1"/>
    <w:rsid w:val="00CB7C17"/>
    <w:rsid w:val="00CB7C71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895"/>
    <w:rsid w:val="00CC197A"/>
    <w:rsid w:val="00CC1A8D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020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3F4"/>
    <w:rsid w:val="00D04464"/>
    <w:rsid w:val="00D0475B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5BB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9A3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2ED5"/>
    <w:rsid w:val="00D4318E"/>
    <w:rsid w:val="00D43654"/>
    <w:rsid w:val="00D43E66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942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67C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8F5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B60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372"/>
    <w:rsid w:val="00DA5464"/>
    <w:rsid w:val="00DA5769"/>
    <w:rsid w:val="00DA578B"/>
    <w:rsid w:val="00DA57BA"/>
    <w:rsid w:val="00DA5FC7"/>
    <w:rsid w:val="00DA6259"/>
    <w:rsid w:val="00DA681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165"/>
    <w:rsid w:val="00DB55BC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2FF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4DC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6CB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0A5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73F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90A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67D"/>
    <w:rsid w:val="00E03995"/>
    <w:rsid w:val="00E03C76"/>
    <w:rsid w:val="00E03DE5"/>
    <w:rsid w:val="00E0406F"/>
    <w:rsid w:val="00E040DA"/>
    <w:rsid w:val="00E0429F"/>
    <w:rsid w:val="00E04896"/>
    <w:rsid w:val="00E04B71"/>
    <w:rsid w:val="00E0503D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4D59"/>
    <w:rsid w:val="00E150B6"/>
    <w:rsid w:val="00E155F1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1EA9"/>
    <w:rsid w:val="00E22094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4DC9"/>
    <w:rsid w:val="00E250F0"/>
    <w:rsid w:val="00E258C6"/>
    <w:rsid w:val="00E25A27"/>
    <w:rsid w:val="00E25A73"/>
    <w:rsid w:val="00E25B7E"/>
    <w:rsid w:val="00E25E93"/>
    <w:rsid w:val="00E25EB1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7CF"/>
    <w:rsid w:val="00E3191E"/>
    <w:rsid w:val="00E31C33"/>
    <w:rsid w:val="00E32164"/>
    <w:rsid w:val="00E32396"/>
    <w:rsid w:val="00E327F1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A17"/>
    <w:rsid w:val="00E46DB2"/>
    <w:rsid w:val="00E46F77"/>
    <w:rsid w:val="00E4750C"/>
    <w:rsid w:val="00E4777A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4EC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646"/>
    <w:rsid w:val="00E847B7"/>
    <w:rsid w:val="00E84910"/>
    <w:rsid w:val="00E84989"/>
    <w:rsid w:val="00E84B5C"/>
    <w:rsid w:val="00E84E18"/>
    <w:rsid w:val="00E853B3"/>
    <w:rsid w:val="00E853D3"/>
    <w:rsid w:val="00E8555C"/>
    <w:rsid w:val="00E85561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BAE"/>
    <w:rsid w:val="00E97E47"/>
    <w:rsid w:val="00EA0C4C"/>
    <w:rsid w:val="00EA0E46"/>
    <w:rsid w:val="00EA1112"/>
    <w:rsid w:val="00EA1325"/>
    <w:rsid w:val="00EA142C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4E52"/>
    <w:rsid w:val="00EB54D3"/>
    <w:rsid w:val="00EB55DF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71E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D66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C5B"/>
    <w:rsid w:val="00EE6EC4"/>
    <w:rsid w:val="00EE6F3E"/>
    <w:rsid w:val="00EE742B"/>
    <w:rsid w:val="00EE7510"/>
    <w:rsid w:val="00EE7524"/>
    <w:rsid w:val="00EE75D3"/>
    <w:rsid w:val="00EE7AAF"/>
    <w:rsid w:val="00EE7FCF"/>
    <w:rsid w:val="00EF01A2"/>
    <w:rsid w:val="00EF07EA"/>
    <w:rsid w:val="00EF1402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3916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6E7A"/>
    <w:rsid w:val="00F27072"/>
    <w:rsid w:val="00F273CA"/>
    <w:rsid w:val="00F276FB"/>
    <w:rsid w:val="00F2798C"/>
    <w:rsid w:val="00F30AD9"/>
    <w:rsid w:val="00F30C85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46F"/>
    <w:rsid w:val="00F56869"/>
    <w:rsid w:val="00F56914"/>
    <w:rsid w:val="00F569CA"/>
    <w:rsid w:val="00F56AC9"/>
    <w:rsid w:val="00F56D71"/>
    <w:rsid w:val="00F56D9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2C7F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151C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76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A70"/>
    <w:rsid w:val="00FA2B1D"/>
    <w:rsid w:val="00FA2E54"/>
    <w:rsid w:val="00FA2F16"/>
    <w:rsid w:val="00FA3011"/>
    <w:rsid w:val="00FA3451"/>
    <w:rsid w:val="00FA35C3"/>
    <w:rsid w:val="00FA387B"/>
    <w:rsid w:val="00FA390F"/>
    <w:rsid w:val="00FA416A"/>
    <w:rsid w:val="00FA4439"/>
    <w:rsid w:val="00FA46C8"/>
    <w:rsid w:val="00FA47D8"/>
    <w:rsid w:val="00FA487B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0A24"/>
    <w:rsid w:val="00FC10CD"/>
    <w:rsid w:val="00FC1131"/>
    <w:rsid w:val="00FC1775"/>
    <w:rsid w:val="00FC1B89"/>
    <w:rsid w:val="00FC1C44"/>
    <w:rsid w:val="00FC256D"/>
    <w:rsid w:val="00FC2B76"/>
    <w:rsid w:val="00FC3083"/>
    <w:rsid w:val="00FC30B1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08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19C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9FD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DBADE4"/>
  <w15:docId w15:val="{3598513F-58F8-4F52-9510-272D8742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1362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2022-11-01T10:41:00Z</cp:lastPrinted>
  <dcterms:created xsi:type="dcterms:W3CDTF">2022-11-10T04:27:00Z</dcterms:created>
  <dcterms:modified xsi:type="dcterms:W3CDTF">2022-11-10T04:27:00Z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