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FE2C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011AD640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D99F6E4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6A17807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B865279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B16D30E" w14:textId="30E6C877" w:rsidR="002A157F" w:rsidRPr="006934B8" w:rsidRDefault="006E45E4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</w:rPr>
        <w:t xml:space="preserve">    </w:t>
      </w:r>
      <w:r w:rsidR="00BF5C37"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6934B8">
        <w:rPr>
          <w:rFonts w:ascii="Angsana New" w:hAnsi="Angsana New"/>
          <w:sz w:val="52"/>
          <w:szCs w:val="52"/>
          <w:cs/>
        </w:rPr>
        <w:t xml:space="preserve"> </w:t>
      </w:r>
      <w:r w:rsidR="00425EB5">
        <w:rPr>
          <w:rFonts w:ascii="Angsana New" w:hAnsi="Angsana New"/>
          <w:sz w:val="52"/>
          <w:szCs w:val="52"/>
          <w:cs/>
        </w:rPr>
        <w:br/>
      </w:r>
      <w:r>
        <w:rPr>
          <w:rFonts w:ascii="Angsana New" w:hAnsi="Angsana New"/>
          <w:sz w:val="52"/>
          <w:szCs w:val="52"/>
        </w:rPr>
        <w:t xml:space="preserve">    </w:t>
      </w:r>
      <w:r w:rsidR="002A157F" w:rsidRPr="006934B8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35ABBDE4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18A0ACC5" w14:textId="7777777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9256B8">
        <w:rPr>
          <w:rFonts w:ascii="Angsana New" w:hAnsi="Angsana New" w:hint="cs"/>
          <w:sz w:val="32"/>
          <w:szCs w:val="32"/>
          <w:cs/>
        </w:rPr>
        <w:t>แบบย่อ</w:t>
      </w:r>
      <w:r w:rsidRPr="00840DF1">
        <w:rPr>
          <w:rFonts w:ascii="Angsana New" w:hAnsi="Angsana New"/>
          <w:sz w:val="32"/>
          <w:szCs w:val="32"/>
          <w:cs/>
        </w:rPr>
        <w:t xml:space="preserve"> </w:t>
      </w:r>
    </w:p>
    <w:p w14:paraId="6710CC58" w14:textId="3DED611E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57B77">
        <w:rPr>
          <w:rFonts w:ascii="Angsana New" w:hAnsi="Angsana New" w:hint="cs"/>
          <w:sz w:val="32"/>
          <w:szCs w:val="32"/>
          <w:cs/>
        </w:rPr>
        <w:t>และ</w:t>
      </w:r>
      <w:r w:rsidR="00230B3B">
        <w:rPr>
          <w:rFonts w:ascii="Angsana New" w:hAnsi="Angsana New" w:hint="cs"/>
          <w:sz w:val="32"/>
          <w:szCs w:val="32"/>
          <w:cs/>
        </w:rPr>
        <w:t>เก้า</w:t>
      </w:r>
      <w:r w:rsidR="00D57B77">
        <w:rPr>
          <w:rFonts w:ascii="Angsana New" w:hAnsi="Angsana New" w:hint="cs"/>
          <w:sz w:val="32"/>
          <w:szCs w:val="32"/>
          <w:cs/>
        </w:rPr>
        <w:t>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651E04">
        <w:rPr>
          <w:rFonts w:ascii="Angsana New" w:hAnsi="Angsana New"/>
          <w:sz w:val="32"/>
          <w:szCs w:val="32"/>
        </w:rPr>
        <w:t>3</w:t>
      </w:r>
      <w:r w:rsidR="00230B3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230B3B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A24EA" w:rsidRPr="004A24EA">
        <w:rPr>
          <w:rFonts w:ascii="Angsana New" w:hAnsi="Angsana New" w:hint="cs"/>
          <w:sz w:val="32"/>
          <w:szCs w:val="32"/>
        </w:rPr>
        <w:t>25</w:t>
      </w:r>
      <w:r w:rsidR="009F00E5">
        <w:rPr>
          <w:rFonts w:ascii="Angsana New" w:hAnsi="Angsana New"/>
          <w:sz w:val="32"/>
          <w:szCs w:val="32"/>
        </w:rPr>
        <w:t>6</w:t>
      </w:r>
      <w:r w:rsidR="003112EB">
        <w:rPr>
          <w:rFonts w:ascii="Angsana New" w:hAnsi="Angsana New"/>
          <w:sz w:val="32"/>
          <w:szCs w:val="32"/>
        </w:rPr>
        <w:t>5</w:t>
      </w:r>
    </w:p>
    <w:p w14:paraId="0A7C3074" w14:textId="7777777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และ</w:t>
      </w:r>
    </w:p>
    <w:p w14:paraId="595B7581" w14:textId="77777777" w:rsidR="008F16F0" w:rsidRDefault="009256B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ทาน</w:t>
      </w:r>
      <w:r w:rsidRPr="009256B8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ผู้สอบ</w:t>
      </w: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บัญชีรับอนุญาต</w:t>
      </w:r>
    </w:p>
    <w:p w14:paraId="24B7CBE1" w14:textId="77777777" w:rsidR="008F16F0" w:rsidRPr="006934B8" w:rsidRDefault="008F16F0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A152D70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97CEC17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287A165C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EB87F64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6934B8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36FC1378" w14:textId="77777777" w:rsidR="00A0297E" w:rsidRPr="00CB2F46" w:rsidRDefault="00A0297E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7F83AB0C" w14:textId="77777777" w:rsidR="002A157F" w:rsidRPr="00CB2F46" w:rsidRDefault="002A157F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7945DDFF" w14:textId="77777777" w:rsidR="004F340D" w:rsidRPr="00CB2F46" w:rsidRDefault="004F340D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08627C8C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550B28B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3DE545D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35753C5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8357A32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69D8A89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4D8705A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5E5B0A94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5B1C075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6934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9256B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934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F312989" w14:textId="77777777" w:rsidR="002A157F" w:rsidRPr="006934B8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C134F3A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A3070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BF5C37">
        <w:rPr>
          <w:rFonts w:ascii="Angsana New" w:hAnsi="Angsana New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14:paraId="1BD331A0" w14:textId="77777777" w:rsidR="00933E67" w:rsidRPr="006934B8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0237A87" w14:textId="7F6000A7" w:rsidR="00554990" w:rsidRPr="0005230F" w:rsidRDefault="00554990" w:rsidP="00554990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230B3B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3112EB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316034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230B3B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ธันวาคม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316034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3112EB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ะ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316034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230B3B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3112EB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)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ของ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และบริษัทย่อย และของเฉพาะ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มาตรฐานการบัญชี ฉบับที่</w:t>
      </w:r>
      <w:r w:rsidRPr="00BF752B">
        <w:rPr>
          <w:rFonts w:ascii="Angsana New" w:hAnsi="Angsana New"/>
          <w:color w:val="000000"/>
          <w:spacing w:val="-2"/>
          <w:sz w:val="30"/>
          <w:szCs w:val="30"/>
        </w:rPr>
        <w:t> 34 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เรื่อง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การรายงานทางการเงิน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การเงินระหว่างการดังกล่าวจากผลการสอบทานของข้าพเจ้า</w:t>
      </w:r>
    </w:p>
    <w:p w14:paraId="3C2057BF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FD317E6" w14:textId="77777777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CA3070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2048A068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D3E850F" w14:textId="468DD3BF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2"/>
          <w:sz w:val="30"/>
          <w:szCs w:val="30"/>
        </w:rPr>
        <w:t>2410</w:t>
      </w: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752B">
        <w:rPr>
          <w:rFonts w:ascii="Angsana New" w:hAnsi="Angsana New"/>
          <w:spacing w:val="-2"/>
          <w:sz w:val="30"/>
          <w:szCs w:val="30"/>
        </w:rPr>
        <w:t>“</w:t>
      </w:r>
      <w:r w:rsidRPr="00BF752B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Pr="00CA3070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”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834AAC" w14:textId="77777777" w:rsidR="00CB2F46" w:rsidRPr="0005230F" w:rsidRDefault="00CB2F46" w:rsidP="00CB2F46">
      <w:pPr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01D46122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9F151E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FF795F" w14:textId="77777777" w:rsidR="00AC36F2" w:rsidRDefault="00AC36F2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AC36F2" w:rsidSect="004F340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5466672" w14:textId="77777777" w:rsidR="006D30E5" w:rsidRPr="00CA3070" w:rsidRDefault="006D30E5" w:rsidP="006D30E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F1CDE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8D4CD39" w14:textId="77777777" w:rsidR="006D30E5" w:rsidRPr="00B430F4" w:rsidRDefault="006D30E5" w:rsidP="005A3CD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D1EB2F" w14:textId="2F55C1F2" w:rsidR="00CB2F46" w:rsidRPr="005A3CDB" w:rsidRDefault="005E39BD" w:rsidP="005A3CD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E39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5E39B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383DFE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EAF23E6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000F43E" w14:textId="77777777" w:rsidR="005E39BD" w:rsidRDefault="005E39BD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FA69F28" w14:textId="77777777" w:rsidR="00004E25" w:rsidRPr="0005230F" w:rsidRDefault="00004E25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6347097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</w:rPr>
        <w:t>(</w:t>
      </w:r>
      <w:r w:rsidR="005C3AAC">
        <w:rPr>
          <w:rFonts w:ascii="Angsana New" w:hAnsi="Angsana New" w:hint="cs"/>
          <w:sz w:val="30"/>
          <w:szCs w:val="30"/>
          <w:cs/>
        </w:rPr>
        <w:t>ธีรวัฒน์</w:t>
      </w:r>
      <w:r w:rsidRPr="00CA3070">
        <w:rPr>
          <w:rFonts w:ascii="Angsana New" w:hAnsi="Angsana New"/>
          <w:sz w:val="30"/>
          <w:szCs w:val="30"/>
          <w:cs/>
        </w:rPr>
        <w:t xml:space="preserve"> </w:t>
      </w:r>
      <w:r w:rsidR="005C3AAC">
        <w:rPr>
          <w:rFonts w:ascii="Angsana New" w:hAnsi="Angsana New" w:hint="cs"/>
          <w:sz w:val="30"/>
          <w:szCs w:val="30"/>
          <w:cs/>
        </w:rPr>
        <w:t>วิทยาภาเลิศ</w:t>
      </w:r>
      <w:r w:rsidRPr="00CA3070">
        <w:rPr>
          <w:rFonts w:ascii="Angsana New" w:hAnsi="Angsana New"/>
          <w:sz w:val="30"/>
          <w:szCs w:val="30"/>
        </w:rPr>
        <w:t>)</w:t>
      </w:r>
    </w:p>
    <w:p w14:paraId="24D00708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AA7DE5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C3AAC">
        <w:rPr>
          <w:rFonts w:ascii="Angsana New" w:hAnsi="Angsana New"/>
          <w:sz w:val="30"/>
          <w:szCs w:val="30"/>
        </w:rPr>
        <w:t>11464</w:t>
      </w:r>
    </w:p>
    <w:p w14:paraId="36AC98AD" w14:textId="77777777" w:rsidR="00CB2F46" w:rsidRPr="0005230F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66A0090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A4545F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45CC53" w14:textId="38410FFB" w:rsidR="002A157F" w:rsidRPr="00F22109" w:rsidRDefault="008233B1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E06FBC">
        <w:rPr>
          <w:rFonts w:ascii="Angsana New" w:hAnsi="Angsana New"/>
          <w:b w:val="0"/>
          <w:bCs/>
          <w:sz w:val="30"/>
          <w:szCs w:val="30"/>
          <w:lang w:val="en-US" w:bidi="th-TH"/>
        </w:rPr>
        <w:t>13</w:t>
      </w:r>
      <w:r w:rsidR="00316034" w:rsidRPr="00E06FBC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230B3B" w:rsidRPr="00E06FBC">
        <w:rPr>
          <w:rFonts w:ascii="Angsana New" w:hAnsi="Angsana New" w:hint="cs"/>
          <w:sz w:val="30"/>
          <w:szCs w:val="30"/>
          <w:cs/>
          <w:lang w:val="en-US" w:bidi="th-TH"/>
        </w:rPr>
        <w:t>กุมภาพันธ์</w:t>
      </w:r>
      <w:r w:rsidR="00F22109" w:rsidRPr="00E06FB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22109" w:rsidRPr="00E06FBC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3112EB" w:rsidRPr="00E06FBC">
        <w:rPr>
          <w:rFonts w:ascii="Angsana New" w:hAnsi="Angsana New"/>
          <w:b w:val="0"/>
          <w:bCs/>
          <w:sz w:val="30"/>
          <w:szCs w:val="30"/>
          <w:lang w:val="en-US" w:bidi="th-TH"/>
        </w:rPr>
        <w:t>6</w:t>
      </w:r>
    </w:p>
    <w:p w14:paraId="40357DC8" w14:textId="3AE000C9" w:rsidR="00E0730D" w:rsidRPr="009149C0" w:rsidRDefault="00E0730D" w:rsidP="00AC36F2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E0730D" w:rsidRPr="009149C0" w:rsidSect="00AC36F2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C8BB7" w14:textId="77777777" w:rsidR="001C12CF" w:rsidRDefault="001C12CF">
      <w:r>
        <w:separator/>
      </w:r>
    </w:p>
  </w:endnote>
  <w:endnote w:type="continuationSeparator" w:id="0">
    <w:p w14:paraId="3E6A08B6" w14:textId="77777777" w:rsidR="001C12CF" w:rsidRDefault="001C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8DD25" w14:textId="77777777" w:rsidR="001E5287" w:rsidRPr="00371CAC" w:rsidRDefault="001E528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51AA" w14:textId="77777777" w:rsidR="00AC36F2" w:rsidRDefault="00AC3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891A" w14:textId="77777777" w:rsidR="00AC36F2" w:rsidRPr="00371CAC" w:rsidRDefault="00AC36F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A54B3" w14:textId="77777777" w:rsidR="001C12CF" w:rsidRDefault="001C12CF">
      <w:r>
        <w:separator/>
      </w:r>
    </w:p>
  </w:footnote>
  <w:footnote w:type="continuationSeparator" w:id="0">
    <w:p w14:paraId="2F49549B" w14:textId="77777777" w:rsidR="001C12CF" w:rsidRDefault="001C1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2D81" w14:textId="77777777" w:rsidR="001E5287" w:rsidRDefault="001E5287"/>
  <w:p w14:paraId="1B569ABD" w14:textId="77777777" w:rsidR="001E5287" w:rsidRDefault="001E52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0D6E" w14:textId="77777777" w:rsidR="001E5287" w:rsidRDefault="001E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3461" w14:textId="77777777" w:rsidR="001E5287" w:rsidRDefault="001E528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7DEE28E1" w14:textId="77777777" w:rsidR="001E5287" w:rsidRDefault="001E5287"/>
  <w:p w14:paraId="34A3300F" w14:textId="77777777" w:rsidR="001E5287" w:rsidRDefault="001E528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2F2B" w14:textId="77777777" w:rsidR="001E5287" w:rsidRDefault="001E52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D95A" w14:textId="77777777" w:rsidR="001E5287" w:rsidRDefault="001E52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854E" w14:textId="3E8AFF9A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  <w:p w14:paraId="757C95F4" w14:textId="479197C5" w:rsidR="00AC36F2" w:rsidRDefault="00AC36F2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  <w:p w14:paraId="37782A39" w14:textId="17F89564" w:rsidR="00AC36F2" w:rsidRDefault="00AC36F2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  <w:p w14:paraId="3687D826" w14:textId="77777777" w:rsidR="00AC36F2" w:rsidRDefault="00AC36F2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DA9F" w14:textId="77777777" w:rsidR="001E5287" w:rsidRDefault="001E5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6"/>
  </w:num>
  <w:num w:numId="6">
    <w:abstractNumId w:val="13"/>
  </w:num>
  <w:num w:numId="7">
    <w:abstractNumId w:val="16"/>
  </w:num>
  <w:num w:numId="8">
    <w:abstractNumId w:val="24"/>
  </w:num>
  <w:num w:numId="9">
    <w:abstractNumId w:val="4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1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22"/>
  </w:num>
  <w:num w:numId="21">
    <w:abstractNumId w:val="1"/>
  </w:num>
  <w:num w:numId="22">
    <w:abstractNumId w:val="8"/>
  </w:num>
  <w:num w:numId="23">
    <w:abstractNumId w:val="19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7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8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1"/>
  </w:num>
  <w:num w:numId="41">
    <w:abstractNumId w:val="1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B9D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D7D7A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F07"/>
    <w:rsid w:val="00713222"/>
    <w:rsid w:val="007132DF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2D8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6F2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87C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401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2023-02-07T13:16:00Z</cp:lastPrinted>
  <dcterms:created xsi:type="dcterms:W3CDTF">2023-02-13T04:50:00Z</dcterms:created>
  <dcterms:modified xsi:type="dcterms:W3CDTF">2023-02-13T04:54:00Z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