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F5A63" w14:textId="77777777" w:rsidR="003E6A5C" w:rsidRDefault="003E6A5C" w:rsidP="00717650">
      <w:pPr>
        <w:pStyle w:val="IndexHeading1"/>
        <w:spacing w:after="0" w:line="320" w:lineRule="exac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6934B8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6934B8">
        <w:rPr>
          <w:rFonts w:ascii="Angsana New" w:hAnsi="Angsana New"/>
          <w:b w:val="0"/>
          <w:bCs/>
          <w:sz w:val="30"/>
          <w:szCs w:val="30"/>
        </w:rPr>
        <w:tab/>
      </w:r>
      <w:r w:rsidRPr="006934B8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182B4BB4" w14:textId="77777777" w:rsidR="002917E2" w:rsidRPr="006934B8" w:rsidRDefault="002917E2" w:rsidP="00717650">
      <w:pPr>
        <w:pStyle w:val="IndexHeading1"/>
        <w:spacing w:after="0" w:line="320" w:lineRule="exac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</w:p>
    <w:p w14:paraId="5003F3A9" w14:textId="77777777" w:rsidR="003E6A5C" w:rsidRPr="00717650" w:rsidRDefault="003E6A5C" w:rsidP="008F16F0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6"/>
          <w:szCs w:val="6"/>
          <w:lang w:bidi="th-TH"/>
        </w:rPr>
      </w:pPr>
    </w:p>
    <w:p w14:paraId="42A767DF" w14:textId="77777777" w:rsidR="001876D1" w:rsidRPr="006934B8" w:rsidRDefault="001876D1" w:rsidP="00316034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A043B0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2B48A8CF" w14:textId="77777777" w:rsidR="007A5E91" w:rsidRDefault="007A5E91" w:rsidP="002F7787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80DC07" w14:textId="77777777" w:rsidR="009B5E50" w:rsidRPr="006934B8" w:rsidRDefault="009B5E50" w:rsidP="002F7787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</w:rPr>
        <w:t>เงินลงทุน</w:t>
      </w:r>
      <w:r w:rsidR="00A22604">
        <w:rPr>
          <w:rFonts w:ascii="Angsana New" w:hAnsi="Angsana New" w:hint="cs"/>
          <w:sz w:val="30"/>
          <w:szCs w:val="30"/>
          <w:cs/>
          <w:lang w:bidi="th-TH"/>
        </w:rPr>
        <w:t>ในบริษัทร่วม</w:t>
      </w:r>
      <w:r w:rsidR="005C3AAC">
        <w:rPr>
          <w:rFonts w:ascii="Angsana New" w:hAnsi="Angsana New" w:hint="cs"/>
          <w:sz w:val="30"/>
          <w:szCs w:val="30"/>
          <w:cs/>
          <w:lang w:bidi="th-TH"/>
        </w:rPr>
        <w:t>และบริษัทย่อย</w:t>
      </w:r>
    </w:p>
    <w:p w14:paraId="7385AF50" w14:textId="77777777" w:rsidR="003E6A5C" w:rsidRPr="006934B8" w:rsidRDefault="005E1EFC" w:rsidP="002F7787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6AA387CC" w14:textId="77777777" w:rsidR="00C91C33" w:rsidRPr="008816AB" w:rsidRDefault="00C91C33" w:rsidP="002F7787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816AB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="00EC3994" w:rsidRPr="008816AB">
        <w:rPr>
          <w:rFonts w:ascii="Angsana New" w:hAnsi="Angsana New"/>
          <w:sz w:val="30"/>
          <w:szCs w:val="30"/>
          <w:cs/>
          <w:lang w:bidi="th-TH"/>
        </w:rPr>
        <w:t>ดำเนินงาน</w:t>
      </w:r>
      <w:r w:rsidR="005C3AAC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0C285BD2" w14:textId="1EDF19BF" w:rsidR="00316034" w:rsidRDefault="00316034" w:rsidP="00316034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1B70085D" w14:textId="77777777" w:rsidR="00816485" w:rsidRDefault="00816485" w:rsidP="00316034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66EAD58B" w14:textId="77777777" w:rsidR="00CB0D7F" w:rsidRDefault="00DE743C" w:rsidP="00316034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FB76FC">
        <w:rPr>
          <w:rFonts w:ascii="Angsana New" w:hAnsi="Angsana New"/>
          <w:sz w:val="30"/>
          <w:szCs w:val="30"/>
          <w:cs/>
          <w:lang w:bidi="th-TH"/>
        </w:rPr>
        <w:t>ภาระผูกพัน</w:t>
      </w:r>
    </w:p>
    <w:p w14:paraId="70939A0D" w14:textId="77777777" w:rsidR="00E6637C" w:rsidRPr="00FB76FC" w:rsidRDefault="00E6637C" w:rsidP="00E6637C">
      <w:pPr>
        <w:pStyle w:val="index"/>
        <w:tabs>
          <w:tab w:val="clear" w:pos="1134"/>
        </w:tabs>
        <w:spacing w:after="0" w:line="400" w:lineRule="exac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5AFB133E" w14:textId="77777777" w:rsidR="003E6A5C" w:rsidRPr="006934B8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934B8">
        <w:rPr>
          <w:rFonts w:ascii="Angsana New" w:hAnsi="Angsana New"/>
          <w:sz w:val="30"/>
          <w:szCs w:val="30"/>
          <w:cs/>
        </w:rPr>
        <w:br w:type="page"/>
      </w:r>
      <w:r w:rsidR="00777B4A" w:rsidRPr="006934B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C3AAC">
        <w:rPr>
          <w:rFonts w:ascii="Angsana New" w:hAnsi="Angsana New" w:hint="cs"/>
          <w:sz w:val="30"/>
          <w:szCs w:val="30"/>
          <w:cs/>
        </w:rPr>
        <w:t>ระหว่างกาล</w:t>
      </w:r>
      <w:r w:rsidR="00777B4A" w:rsidRPr="006934B8">
        <w:rPr>
          <w:rFonts w:ascii="Angsana New" w:hAnsi="Angsana New"/>
          <w:sz w:val="30"/>
          <w:szCs w:val="30"/>
          <w:cs/>
        </w:rPr>
        <w:t>นี้</w:t>
      </w:r>
    </w:p>
    <w:p w14:paraId="6D1E2AFB" w14:textId="77777777" w:rsidR="003E6A5C" w:rsidRPr="006934B8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963C9E2" w14:textId="61DEFFB0" w:rsidR="003E6A5C" w:rsidRPr="006934B8" w:rsidRDefault="00A570EC" w:rsidP="00A570EC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6934B8">
        <w:rPr>
          <w:rFonts w:ascii="Angsana New" w:hAnsi="Angsana New"/>
          <w:sz w:val="30"/>
          <w:szCs w:val="30"/>
          <w:cs/>
        </w:rPr>
        <w:tab/>
      </w:r>
      <w:r w:rsidRPr="006934B8">
        <w:rPr>
          <w:rFonts w:ascii="Angsana New" w:hAnsi="Angsana New"/>
          <w:sz w:val="30"/>
          <w:szCs w:val="30"/>
          <w:cs/>
        </w:rPr>
        <w:tab/>
      </w:r>
      <w:r w:rsidR="00777B4A" w:rsidRPr="008B70E6">
        <w:rPr>
          <w:rFonts w:ascii="Angsana New" w:hAnsi="Angsana New"/>
          <w:sz w:val="30"/>
          <w:szCs w:val="30"/>
          <w:cs/>
        </w:rPr>
        <w:t>งบการเงิน</w:t>
      </w:r>
      <w:r w:rsidR="00F614C8" w:rsidRPr="008B70E6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="00777B4A" w:rsidRPr="008B70E6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7D77F6" w:rsidRPr="008B70E6">
        <w:rPr>
          <w:rFonts w:ascii="Angsana New" w:hAnsi="Angsana New" w:hint="cs"/>
          <w:sz w:val="30"/>
          <w:szCs w:val="30"/>
          <w:cs/>
        </w:rPr>
        <w:t>คณะ</w:t>
      </w:r>
      <w:r w:rsidR="00777B4A" w:rsidRPr="008B70E6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3160AC" w:rsidRPr="008B70E6">
        <w:rPr>
          <w:rFonts w:ascii="Angsana New" w:hAnsi="Angsana New"/>
          <w:sz w:val="30"/>
          <w:szCs w:val="30"/>
          <w:cs/>
        </w:rPr>
        <w:t xml:space="preserve"> </w:t>
      </w:r>
      <w:r w:rsidR="008233B1" w:rsidRPr="00E06FBC">
        <w:rPr>
          <w:rFonts w:ascii="Angsana New" w:hAnsi="Angsana New"/>
          <w:sz w:val="30"/>
          <w:szCs w:val="30"/>
        </w:rPr>
        <w:t>13</w:t>
      </w:r>
      <w:r w:rsidR="00316034" w:rsidRPr="00E06FBC">
        <w:rPr>
          <w:rFonts w:ascii="Angsana New" w:hAnsi="Angsana New"/>
          <w:sz w:val="30"/>
          <w:szCs w:val="30"/>
        </w:rPr>
        <w:t xml:space="preserve"> </w:t>
      </w:r>
      <w:r w:rsidR="00230B3B" w:rsidRPr="00E06FBC">
        <w:rPr>
          <w:rFonts w:ascii="Angsana New" w:hAnsi="Angsana New" w:hint="cs"/>
          <w:sz w:val="30"/>
          <w:szCs w:val="30"/>
          <w:cs/>
        </w:rPr>
        <w:t>กุมภาพันธ์</w:t>
      </w:r>
      <w:r w:rsidR="00F22109" w:rsidRPr="00E06FBC">
        <w:rPr>
          <w:rFonts w:ascii="Angsana New" w:hAnsi="Angsana New" w:hint="cs"/>
          <w:sz w:val="30"/>
          <w:szCs w:val="30"/>
          <w:cs/>
        </w:rPr>
        <w:t xml:space="preserve"> </w:t>
      </w:r>
      <w:r w:rsidR="003C0371" w:rsidRPr="00E06FBC">
        <w:rPr>
          <w:rFonts w:ascii="Angsana New" w:hAnsi="Angsana New"/>
          <w:sz w:val="30"/>
          <w:szCs w:val="30"/>
        </w:rPr>
        <w:t>256</w:t>
      </w:r>
      <w:r w:rsidR="003112EB" w:rsidRPr="00E06FBC">
        <w:rPr>
          <w:rFonts w:ascii="Angsana New" w:hAnsi="Angsana New"/>
          <w:sz w:val="30"/>
          <w:szCs w:val="30"/>
        </w:rPr>
        <w:t>6</w:t>
      </w:r>
    </w:p>
    <w:p w14:paraId="4444AFC1" w14:textId="77777777" w:rsidR="00C85C47" w:rsidRPr="006934B8" w:rsidRDefault="00C85C47" w:rsidP="000C5CE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eastAsia="Calibri" w:hAnsi="Angsana New"/>
          <w:i/>
          <w:iCs/>
          <w:color w:val="0000FF"/>
          <w:sz w:val="30"/>
          <w:szCs w:val="30"/>
          <w:shd w:val="clear" w:color="auto" w:fill="E0E0E0"/>
          <w:cs/>
          <w:lang w:val="en-GB"/>
        </w:rPr>
      </w:pPr>
    </w:p>
    <w:p w14:paraId="1A1751FD" w14:textId="77777777" w:rsidR="003E6A5C" w:rsidRPr="006934B8" w:rsidRDefault="000C4D8F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1</w:t>
      </w:r>
      <w:r w:rsidR="00527ED0" w:rsidRPr="006934B8">
        <w:rPr>
          <w:rFonts w:ascii="Angsana New" w:hAnsi="Angsana New"/>
          <w:sz w:val="30"/>
          <w:szCs w:val="30"/>
          <w:u w:val="none"/>
        </w:rPr>
        <w:tab/>
      </w:r>
      <w:r w:rsidR="00E07E6F" w:rsidRPr="006934B8">
        <w:rPr>
          <w:rFonts w:ascii="Angsana New" w:hAnsi="Angsana New"/>
          <w:sz w:val="30"/>
          <w:szCs w:val="30"/>
          <w:u w:val="none"/>
          <w:cs/>
        </w:rPr>
        <w:t>เกณฑ์การจัดทำงบการเงิน</w:t>
      </w:r>
      <w:r w:rsidR="0065740C">
        <w:rPr>
          <w:rFonts w:ascii="Angsana New" w:hAnsi="Angsana New" w:hint="cs"/>
          <w:sz w:val="30"/>
          <w:szCs w:val="30"/>
          <w:u w:val="none"/>
          <w:cs/>
        </w:rPr>
        <w:t>ระหว่างกาล</w:t>
      </w:r>
      <w:r w:rsidR="00E07E6F" w:rsidRPr="006934B8">
        <w:rPr>
          <w:rFonts w:ascii="Angsana New" w:hAnsi="Angsana New"/>
          <w:i/>
          <w:iCs/>
          <w:sz w:val="30"/>
          <w:szCs w:val="30"/>
          <w:u w:val="none"/>
        </w:rPr>
        <w:t xml:space="preserve"> </w:t>
      </w:r>
    </w:p>
    <w:p w14:paraId="0BB10658" w14:textId="77777777" w:rsidR="00842A87" w:rsidRPr="00565CDD" w:rsidRDefault="00842A87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4D109F" w14:textId="5886A53E" w:rsidR="00842A87" w:rsidRDefault="00612F8F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12F8F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3D6E95">
        <w:rPr>
          <w:rFonts w:ascii="Angsana New" w:hAnsi="Angsana New" w:hint="cs"/>
          <w:sz w:val="30"/>
          <w:szCs w:val="30"/>
          <w:cs/>
        </w:rPr>
        <w:t>แบบย่อ</w:t>
      </w:r>
      <w:r w:rsidRPr="00612F8F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3D6E95">
        <w:rPr>
          <w:rFonts w:ascii="Angsana New" w:hAnsi="Angsana New" w:hint="cs"/>
          <w:sz w:val="30"/>
          <w:szCs w:val="30"/>
          <w:cs/>
        </w:rPr>
        <w:t xml:space="preserve"> </w:t>
      </w:r>
      <w:r w:rsidRPr="00612F8F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3D6E95">
        <w:rPr>
          <w:rFonts w:ascii="Angsana New" w:hAnsi="Angsana New" w:hint="cs"/>
          <w:sz w:val="30"/>
          <w:szCs w:val="30"/>
          <w:cs/>
        </w:rPr>
        <w:t xml:space="preserve"> (“งบการเงินระหว่างกาล”) </w:t>
      </w:r>
      <w:r w:rsidRPr="00612F8F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="00025190">
        <w:rPr>
          <w:rFonts w:ascii="Angsana New" w:hAnsi="Angsana New"/>
          <w:sz w:val="30"/>
          <w:szCs w:val="30"/>
        </w:rPr>
        <w:br/>
      </w:r>
      <w:r w:rsidRPr="00612F8F">
        <w:rPr>
          <w:rFonts w:ascii="Angsana New" w:hAnsi="Angsana New"/>
          <w:sz w:val="30"/>
          <w:szCs w:val="30"/>
          <w:cs/>
        </w:rPr>
        <w:t xml:space="preserve">ฉบับที่ </w:t>
      </w:r>
      <w:r w:rsidR="004A24EA" w:rsidRPr="004A24EA">
        <w:rPr>
          <w:rFonts w:ascii="Angsana New" w:hAnsi="Angsana New"/>
          <w:sz w:val="30"/>
          <w:szCs w:val="30"/>
        </w:rPr>
        <w:t>34</w:t>
      </w:r>
      <w:r w:rsidRPr="00612F8F">
        <w:rPr>
          <w:rFonts w:ascii="Angsana New" w:hAnsi="Angsana New"/>
          <w:sz w:val="30"/>
          <w:szCs w:val="30"/>
          <w:cs/>
        </w:rPr>
        <w:t xml:space="preserve"> เรื่อง </w:t>
      </w:r>
      <w:r w:rsidRPr="00612F8F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12F8F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807D39">
        <w:rPr>
          <w:rFonts w:ascii="Angsana New" w:hAnsi="Angsana New" w:hint="cs"/>
          <w:sz w:val="30"/>
          <w:szCs w:val="30"/>
          <w:cs/>
        </w:rPr>
        <w:t xml:space="preserve"> </w:t>
      </w:r>
      <w:r w:rsidRPr="00612F8F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0C5CE1">
        <w:rPr>
          <w:rFonts w:ascii="Angsana New" w:hAnsi="Angsana New"/>
          <w:sz w:val="30"/>
          <w:szCs w:val="30"/>
        </w:rPr>
        <w:t xml:space="preserve"> </w:t>
      </w:r>
      <w:r w:rsidR="000C5CE1">
        <w:rPr>
          <w:rFonts w:ascii="Angsana New" w:hAnsi="Angsana New" w:hint="cs"/>
          <w:sz w:val="30"/>
          <w:szCs w:val="30"/>
          <w:cs/>
        </w:rPr>
        <w:t>โดย</w:t>
      </w:r>
      <w:r w:rsidR="00842A87" w:rsidRPr="00BD52D6">
        <w:rPr>
          <w:rFonts w:ascii="Angsana New" w:hAnsi="Angsana New"/>
          <w:spacing w:val="-3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</w:t>
      </w:r>
      <w:r w:rsidR="000C5CE1">
        <w:rPr>
          <w:rFonts w:ascii="Angsana New" w:hAnsi="Angsana New" w:hint="cs"/>
          <w:spacing w:val="-3"/>
          <w:sz w:val="30"/>
          <w:szCs w:val="30"/>
          <w:cs/>
        </w:rPr>
        <w:t>อไปแล้วในงบการเงินประจำปี</w:t>
      </w:r>
      <w:r w:rsidR="00842A87" w:rsidRPr="00BD52D6">
        <w:rPr>
          <w:rFonts w:ascii="Angsana New" w:hAnsi="Angsana New"/>
          <w:spacing w:val="-3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42A87" w:rsidRPr="00BD52D6">
        <w:rPr>
          <w:rFonts w:ascii="Angsana New" w:hAnsi="Angsana New"/>
          <w:spacing w:val="-3"/>
          <w:sz w:val="30"/>
          <w:szCs w:val="30"/>
        </w:rPr>
        <w:t>31</w:t>
      </w:r>
      <w:r w:rsidR="00842A87" w:rsidRPr="00BD52D6">
        <w:rPr>
          <w:rFonts w:ascii="Angsana New" w:hAnsi="Angsana New"/>
          <w:spacing w:val="-3"/>
          <w:sz w:val="30"/>
          <w:szCs w:val="30"/>
          <w:cs/>
        </w:rPr>
        <w:t xml:space="preserve"> มีนาคม </w:t>
      </w:r>
      <w:r w:rsidR="00A41B30">
        <w:rPr>
          <w:rFonts w:ascii="Angsana New" w:hAnsi="Angsana New"/>
          <w:spacing w:val="-3"/>
          <w:sz w:val="30"/>
          <w:szCs w:val="30"/>
        </w:rPr>
        <w:t>256</w:t>
      </w:r>
      <w:r w:rsidR="003112EB">
        <w:rPr>
          <w:rFonts w:ascii="Angsana New" w:hAnsi="Angsana New"/>
          <w:spacing w:val="-3"/>
          <w:sz w:val="30"/>
          <w:szCs w:val="30"/>
        </w:rPr>
        <w:t>5</w:t>
      </w:r>
    </w:p>
    <w:p w14:paraId="24837583" w14:textId="77777777" w:rsidR="000C5CE1" w:rsidRPr="000C5CE1" w:rsidRDefault="000C5CE1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23FDC95" w14:textId="448FAE36" w:rsidR="009F2CB2" w:rsidRDefault="00842A87" w:rsidP="000B2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4C4809"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CA3070">
        <w:rPr>
          <w:rFonts w:ascii="Angsana New" w:hAnsi="Angsana New"/>
          <w:sz w:val="30"/>
          <w:szCs w:val="30"/>
          <w:cs/>
        </w:rPr>
        <w:t>ในการถือปฏิบัติตามนโยบายการ</w:t>
      </w:r>
      <w:r w:rsidRPr="00974778">
        <w:rPr>
          <w:rFonts w:ascii="Angsana New" w:hAnsi="Angsana New"/>
          <w:sz w:val="30"/>
          <w:szCs w:val="30"/>
          <w:cs/>
        </w:rPr>
        <w:t xml:space="preserve">บัญชีของกลุ่มบริษัท </w:t>
      </w:r>
      <w:r w:rsidR="00DA5EA7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</w:t>
      </w:r>
      <w:r w:rsidRPr="00974778">
        <w:rPr>
          <w:rFonts w:ascii="Angsana New" w:hAnsi="Angsana New"/>
          <w:sz w:val="30"/>
          <w:szCs w:val="30"/>
          <w:cs/>
        </w:rPr>
        <w:t>และแหล่งข้อมูลสำคัญ</w:t>
      </w:r>
      <w:r w:rsidR="00DA5EA7">
        <w:rPr>
          <w:rFonts w:ascii="Angsana New" w:hAnsi="Angsana New" w:hint="cs"/>
          <w:sz w:val="30"/>
          <w:szCs w:val="30"/>
          <w:cs/>
        </w:rPr>
        <w:t>ที่ใช้ในการประมาณการที่อาจมี</w:t>
      </w:r>
      <w:r w:rsidRPr="00974778">
        <w:rPr>
          <w:rFonts w:ascii="Angsana New" w:hAnsi="Angsana New"/>
          <w:sz w:val="30"/>
          <w:szCs w:val="30"/>
          <w:cs/>
        </w:rPr>
        <w:t>ความไม่แน่นอน</w:t>
      </w:r>
      <w:r w:rsidR="00572AF8" w:rsidRPr="00974778">
        <w:rPr>
          <w:rFonts w:ascii="Angsana New" w:hAnsi="Angsana New"/>
          <w:sz w:val="30"/>
          <w:szCs w:val="30"/>
          <w:cs/>
        </w:rPr>
        <w:t>นั้นไม่แตกต่างจากที่ได้อธิบาย</w:t>
      </w:r>
      <w:r w:rsidR="00572AF8" w:rsidRPr="00974778">
        <w:rPr>
          <w:rFonts w:ascii="Angsana New" w:hAnsi="Angsana New" w:hint="cs"/>
          <w:sz w:val="30"/>
          <w:szCs w:val="30"/>
          <w:cs/>
        </w:rPr>
        <w:t>ไว้</w:t>
      </w:r>
      <w:r w:rsidR="00572AF8" w:rsidRPr="00974778">
        <w:rPr>
          <w:rFonts w:ascii="Angsana New" w:hAnsi="Angsana New"/>
          <w:sz w:val="30"/>
          <w:szCs w:val="30"/>
          <w:cs/>
        </w:rPr>
        <w:t>ใน</w:t>
      </w:r>
      <w:r w:rsidRPr="00974778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974778">
        <w:rPr>
          <w:rFonts w:ascii="Angsana New" w:hAnsi="Angsana New"/>
          <w:sz w:val="30"/>
          <w:szCs w:val="30"/>
        </w:rPr>
        <w:t xml:space="preserve">31 </w:t>
      </w:r>
      <w:r w:rsidRPr="00974778">
        <w:rPr>
          <w:rFonts w:ascii="Angsana New" w:hAnsi="Angsana New"/>
          <w:sz w:val="30"/>
          <w:szCs w:val="30"/>
          <w:cs/>
        </w:rPr>
        <w:t xml:space="preserve">มีนาคม </w:t>
      </w:r>
      <w:r w:rsidR="00A41B30" w:rsidRPr="00974778">
        <w:rPr>
          <w:rFonts w:ascii="Angsana New" w:hAnsi="Angsana New"/>
          <w:sz w:val="30"/>
          <w:szCs w:val="30"/>
        </w:rPr>
        <w:t>256</w:t>
      </w:r>
      <w:r w:rsidR="003112EB">
        <w:rPr>
          <w:rFonts w:ascii="Angsana New" w:hAnsi="Angsana New"/>
          <w:sz w:val="30"/>
          <w:szCs w:val="30"/>
        </w:rPr>
        <w:t>5</w:t>
      </w:r>
      <w:r w:rsidR="00FF7428" w:rsidRPr="00974778">
        <w:rPr>
          <w:rFonts w:ascii="Angsana New" w:hAnsi="Angsana New"/>
          <w:sz w:val="30"/>
          <w:szCs w:val="30"/>
        </w:rPr>
        <w:t xml:space="preserve"> </w:t>
      </w:r>
    </w:p>
    <w:p w14:paraId="51000B65" w14:textId="77777777" w:rsidR="00025190" w:rsidRDefault="00025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09B29B6" w14:textId="3EC2C4AE" w:rsidR="003E6A5C" w:rsidRPr="006934B8" w:rsidRDefault="005C3AAC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2</w:t>
      </w:r>
      <w:r w:rsidR="00B91DCD" w:rsidRPr="006934B8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9172C3" w:rsidRPr="006934B8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7B9BF392" w14:textId="77777777" w:rsidR="008F16F0" w:rsidRPr="008E2BCA" w:rsidRDefault="008F16F0" w:rsidP="005C3AAC">
      <w:pPr>
        <w:spacing w:line="240" w:lineRule="auto"/>
        <w:jc w:val="both"/>
        <w:rPr>
          <w:rFonts w:ascii="Angsana New" w:hAnsi="Angsana New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81"/>
        <w:gridCol w:w="279"/>
        <w:gridCol w:w="972"/>
        <w:gridCol w:w="270"/>
        <w:gridCol w:w="990"/>
        <w:gridCol w:w="270"/>
        <w:gridCol w:w="981"/>
      </w:tblGrid>
      <w:tr w:rsidR="008F16F0" w:rsidRPr="00981BD5" w14:paraId="5DE275EE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28DC1AAE" w14:textId="77777777" w:rsidR="008F16F0" w:rsidRPr="00981BD5" w:rsidRDefault="008272ED" w:rsidP="00530F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72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32" w:type="dxa"/>
            <w:gridSpan w:val="3"/>
          </w:tcPr>
          <w:p w14:paraId="1EF85BC1" w14:textId="77777777" w:rsidR="008F16F0" w:rsidRPr="00981BD5" w:rsidRDefault="008F16F0" w:rsidP="00530F3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8E4CD16" w14:textId="77777777" w:rsidR="008F16F0" w:rsidRPr="00981BD5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14:paraId="3C9C93E4" w14:textId="77777777" w:rsidR="008F16F0" w:rsidRPr="00981BD5" w:rsidRDefault="008F16F0" w:rsidP="00530F3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F16F0" w:rsidRPr="00981BD5" w14:paraId="19D3DC4E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53D31F13" w14:textId="76B9CD8D" w:rsidR="008F16F0" w:rsidRPr="00981BD5" w:rsidRDefault="008F16F0" w:rsidP="003C03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569DB" w:rsidRPr="00981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  <w:r w:rsidR="00230B3B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230B3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1" w:type="dxa"/>
          </w:tcPr>
          <w:p w14:paraId="655C0028" w14:textId="4569E056" w:rsidR="008F16F0" w:rsidRPr="00981BD5" w:rsidRDefault="004A24EA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 w:rsidR="003112E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9" w:type="dxa"/>
          </w:tcPr>
          <w:p w14:paraId="157ED9B9" w14:textId="77777777" w:rsidR="008F16F0" w:rsidRPr="00981BD5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72" w:type="dxa"/>
          </w:tcPr>
          <w:p w14:paraId="3E7343DB" w14:textId="0D5D9E4F" w:rsidR="008F16F0" w:rsidRPr="00981BD5" w:rsidRDefault="004A24EA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 w:rsidR="003112E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6FF047E" w14:textId="77777777" w:rsidR="008F16F0" w:rsidRPr="00981BD5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05C511B" w14:textId="151C85F9" w:rsidR="008F16F0" w:rsidRPr="00981BD5" w:rsidRDefault="004A24EA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 w:rsidR="003112E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0A051E6" w14:textId="77777777" w:rsidR="008F16F0" w:rsidRPr="00981BD5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1" w:type="dxa"/>
          </w:tcPr>
          <w:p w14:paraId="3172BD45" w14:textId="44FBAB27" w:rsidR="008F16F0" w:rsidRPr="00981BD5" w:rsidRDefault="004A24EA" w:rsidP="00A4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 w:rsidR="003112E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F16F0" w:rsidRPr="00981BD5" w14:paraId="3D4FC3B2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6FB766D0" w14:textId="77777777" w:rsidR="008F16F0" w:rsidRPr="00981BD5" w:rsidRDefault="008F16F0" w:rsidP="008F16F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43" w:type="dxa"/>
            <w:gridSpan w:val="7"/>
          </w:tcPr>
          <w:p w14:paraId="69F02887" w14:textId="77777777" w:rsidR="008F16F0" w:rsidRPr="00981BD5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81B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81BD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F16F0" w:rsidRPr="00981BD5" w14:paraId="2B1F9D1C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81358C9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14:paraId="5941D7AE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DFC250C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5D261A58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D8BC5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D77CA52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9B01C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5E0619FB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2183" w:rsidRPr="00981BD5" w14:paraId="607A9E68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76DAF65D" w14:textId="77777777" w:rsidR="00582183" w:rsidRPr="00981BD5" w:rsidRDefault="00582183" w:rsidP="0058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14:paraId="492A3AA8" w14:textId="25B42D3B" w:rsidR="00582183" w:rsidRPr="005D1E0C" w:rsidRDefault="003379B0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33B1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8233B1">
              <w:rPr>
                <w:rFonts w:ascii="Angsana New" w:hAnsi="Angsana New"/>
                <w:sz w:val="30"/>
                <w:szCs w:val="30"/>
                <w:lang w:val="en-US"/>
              </w:rPr>
              <w:t>,11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9" w:type="dxa"/>
          </w:tcPr>
          <w:p w14:paraId="74191605" w14:textId="77777777" w:rsidR="00582183" w:rsidRPr="00981BD5" w:rsidRDefault="00582183" w:rsidP="00582183">
            <w:pPr>
              <w:pStyle w:val="a3"/>
              <w:tabs>
                <w:tab w:val="decimal" w:pos="704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16EB99A" w14:textId="0A0CD90A" w:rsidR="00582183" w:rsidRPr="00981BD5" w:rsidRDefault="00582183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84,829</w:t>
            </w:r>
          </w:p>
        </w:tc>
        <w:tc>
          <w:tcPr>
            <w:tcW w:w="270" w:type="dxa"/>
          </w:tcPr>
          <w:p w14:paraId="0FD2FF1F" w14:textId="77777777" w:rsidR="00582183" w:rsidRPr="00981BD5" w:rsidRDefault="00582183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C920841" w14:textId="44296D0C" w:rsidR="00582183" w:rsidRPr="004075A6" w:rsidRDefault="00582183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8233B1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A23D1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8233B1">
              <w:rPr>
                <w:rFonts w:ascii="Angsana New" w:hAnsi="Angsana New"/>
                <w:sz w:val="30"/>
                <w:szCs w:val="30"/>
                <w:lang w:val="en-US"/>
              </w:rPr>
              <w:t>,11</w:t>
            </w:r>
            <w:r w:rsidR="00A23D1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7953693C" w14:textId="77777777" w:rsidR="00582183" w:rsidRPr="00981BD5" w:rsidRDefault="00582183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0FF90D29" w14:textId="484D65A2" w:rsidR="00582183" w:rsidRPr="00981BD5" w:rsidRDefault="00582183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84,829</w:t>
            </w:r>
          </w:p>
        </w:tc>
      </w:tr>
      <w:tr w:rsidR="009149C0" w:rsidRPr="00981BD5" w14:paraId="04EF4DA4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743E9103" w14:textId="20517314" w:rsidR="009149C0" w:rsidRPr="00981BD5" w:rsidRDefault="009149C0" w:rsidP="0058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1F4E253D" w14:textId="6FB8940A" w:rsidR="009149C0" w:rsidRPr="00BC3E36" w:rsidRDefault="009149C0" w:rsidP="00582183">
            <w:pPr>
              <w:pStyle w:val="30"/>
              <w:tabs>
                <w:tab w:val="clear" w:pos="360"/>
                <w:tab w:val="clear" w:pos="720"/>
                <w:tab w:val="decimal" w:pos="52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13F76676" w14:textId="77777777" w:rsidR="009149C0" w:rsidRPr="00BC3E36" w:rsidRDefault="009149C0" w:rsidP="00582183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1522736B" w14:textId="1714324E" w:rsidR="009149C0" w:rsidRPr="00BC3E36" w:rsidRDefault="009149C0" w:rsidP="00582183">
            <w:pPr>
              <w:pStyle w:val="30"/>
              <w:tabs>
                <w:tab w:val="clear" w:pos="360"/>
                <w:tab w:val="clear" w:pos="720"/>
                <w:tab w:val="decimal" w:pos="52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B28C56" w14:textId="77777777" w:rsidR="009149C0" w:rsidRPr="00BC3E36" w:rsidRDefault="009149C0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DBEAF7D" w14:textId="7CDA98BF" w:rsidR="009149C0" w:rsidRPr="00BC3E36" w:rsidRDefault="009149C0" w:rsidP="00582183">
            <w:pPr>
              <w:pStyle w:val="30"/>
              <w:tabs>
                <w:tab w:val="clear" w:pos="360"/>
                <w:tab w:val="clear" w:pos="720"/>
                <w:tab w:val="decimal" w:pos="52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5F05A1" w14:textId="77777777" w:rsidR="009149C0" w:rsidRPr="00BC3E36" w:rsidRDefault="009149C0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4367ECAC" w14:textId="6922E35A" w:rsidR="009149C0" w:rsidRPr="00BC3E36" w:rsidRDefault="009149C0" w:rsidP="00E06FBC">
            <w:pPr>
              <w:pStyle w:val="30"/>
              <w:tabs>
                <w:tab w:val="clear" w:pos="360"/>
                <w:tab w:val="clear" w:pos="720"/>
                <w:tab w:val="decimal" w:pos="52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49C0" w:rsidRPr="00981BD5" w14:paraId="35D8E6D3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6B82472B" w14:textId="7A78D938" w:rsidR="009149C0" w:rsidRPr="00981BD5" w:rsidRDefault="009149C0" w:rsidP="0058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1" w:type="dxa"/>
          </w:tcPr>
          <w:p w14:paraId="7FF13E78" w14:textId="77777777" w:rsidR="009149C0" w:rsidRPr="005D1E0C" w:rsidRDefault="009149C0" w:rsidP="0058218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64F6798D" w14:textId="77777777" w:rsidR="009149C0" w:rsidRPr="00981BD5" w:rsidRDefault="009149C0" w:rsidP="00582183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EA20F15" w14:textId="77777777" w:rsidR="009149C0" w:rsidRPr="00981BD5" w:rsidRDefault="009149C0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2971F2" w14:textId="77777777" w:rsidR="009149C0" w:rsidRPr="00981BD5" w:rsidRDefault="009149C0" w:rsidP="00582183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305182B" w14:textId="77777777" w:rsidR="009149C0" w:rsidRPr="004075A6" w:rsidRDefault="009149C0" w:rsidP="0058218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57D1FDC" w14:textId="77777777" w:rsidR="009149C0" w:rsidRPr="00981BD5" w:rsidRDefault="009149C0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4C3C06AD" w14:textId="77777777" w:rsidR="009149C0" w:rsidRPr="00981BD5" w:rsidRDefault="009149C0" w:rsidP="0058218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49C0" w:rsidRPr="00981BD5" w14:paraId="25513967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5D1C0D88" w14:textId="678B9988" w:rsidR="009149C0" w:rsidRPr="00981BD5" w:rsidRDefault="009149C0" w:rsidP="0058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981BD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</w:tcPr>
          <w:p w14:paraId="1840154B" w14:textId="77777777" w:rsidR="009149C0" w:rsidRPr="005D1E0C" w:rsidRDefault="009149C0" w:rsidP="0058218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6D7D8D86" w14:textId="77777777" w:rsidR="009149C0" w:rsidRPr="00981BD5" w:rsidRDefault="009149C0" w:rsidP="00582183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4AB3F20" w14:textId="77777777" w:rsidR="009149C0" w:rsidRPr="00981BD5" w:rsidRDefault="009149C0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A16267" w14:textId="77777777" w:rsidR="009149C0" w:rsidRPr="00981BD5" w:rsidRDefault="009149C0" w:rsidP="00582183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248D09A" w14:textId="77777777" w:rsidR="009149C0" w:rsidRPr="004075A6" w:rsidRDefault="009149C0" w:rsidP="0058218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E776CD9" w14:textId="77777777" w:rsidR="009149C0" w:rsidRPr="00981BD5" w:rsidRDefault="009149C0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697B6EC" w14:textId="77777777" w:rsidR="009149C0" w:rsidRPr="00981BD5" w:rsidRDefault="009149C0" w:rsidP="0058218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49C0" w:rsidRPr="00981BD5" w14:paraId="1D6112B4" w14:textId="77777777" w:rsidTr="00331408">
        <w:trPr>
          <w:cantSplit/>
          <w:trHeight w:hRule="exact" w:val="374"/>
        </w:trPr>
        <w:tc>
          <w:tcPr>
            <w:tcW w:w="4410" w:type="dxa"/>
          </w:tcPr>
          <w:p w14:paraId="3813EAB4" w14:textId="6BD64BE3" w:rsidR="009149C0" w:rsidRPr="00981BD5" w:rsidRDefault="009149C0" w:rsidP="0058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981" w:type="dxa"/>
          </w:tcPr>
          <w:p w14:paraId="6F1FBD66" w14:textId="172A3EBA" w:rsidR="009149C0" w:rsidRPr="005D1E0C" w:rsidRDefault="009149C0" w:rsidP="009149C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9B0">
              <w:rPr>
                <w:rFonts w:ascii="Angsana New" w:hAnsi="Angsana New"/>
                <w:sz w:val="30"/>
                <w:szCs w:val="30"/>
                <w:lang w:val="en-US"/>
              </w:rPr>
              <w:t>12,9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79" w:type="dxa"/>
          </w:tcPr>
          <w:p w14:paraId="2FB1F33B" w14:textId="77777777" w:rsidR="009149C0" w:rsidRPr="00981BD5" w:rsidRDefault="009149C0" w:rsidP="00582183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8CCFDF7" w14:textId="4AB51167" w:rsidR="009149C0" w:rsidRPr="00981BD5" w:rsidRDefault="009149C0" w:rsidP="009149C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13,528</w:t>
            </w:r>
          </w:p>
        </w:tc>
        <w:tc>
          <w:tcPr>
            <w:tcW w:w="270" w:type="dxa"/>
          </w:tcPr>
          <w:p w14:paraId="4B37DD46" w14:textId="77777777" w:rsidR="009149C0" w:rsidRPr="00981BD5" w:rsidRDefault="009149C0" w:rsidP="009149C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9309987" w14:textId="1F69803A" w:rsidR="009149C0" w:rsidRPr="008233B1" w:rsidRDefault="009149C0" w:rsidP="009149C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9B0">
              <w:rPr>
                <w:rFonts w:ascii="Angsana New" w:hAnsi="Angsana New"/>
                <w:sz w:val="30"/>
                <w:szCs w:val="30"/>
                <w:lang w:val="en-US"/>
              </w:rPr>
              <w:t>12,9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</w:tcPr>
          <w:p w14:paraId="187E9461" w14:textId="77777777" w:rsidR="009149C0" w:rsidRPr="00981BD5" w:rsidRDefault="009149C0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B0F19E4" w14:textId="2D68E273" w:rsidR="009149C0" w:rsidRPr="00981BD5" w:rsidRDefault="009149C0" w:rsidP="009149C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13,528</w:t>
            </w:r>
          </w:p>
        </w:tc>
      </w:tr>
      <w:tr w:rsidR="009149C0" w:rsidRPr="00981BD5" w14:paraId="14851CF6" w14:textId="77777777" w:rsidTr="00084B8F">
        <w:trPr>
          <w:cantSplit/>
          <w:trHeight w:hRule="exact" w:val="374"/>
        </w:trPr>
        <w:tc>
          <w:tcPr>
            <w:tcW w:w="4410" w:type="dxa"/>
          </w:tcPr>
          <w:p w14:paraId="301732D2" w14:textId="2BC42427" w:rsidR="009149C0" w:rsidRPr="00981BD5" w:rsidRDefault="009149C0" w:rsidP="0058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05057B4F" w14:textId="1EABC5DC" w:rsidR="009149C0" w:rsidRPr="005D1E0C" w:rsidRDefault="009149C0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3E583115" w14:textId="77777777" w:rsidR="009149C0" w:rsidRPr="00981BD5" w:rsidRDefault="009149C0" w:rsidP="00582183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85FD2FC" w14:textId="3ED24CA8" w:rsidR="009149C0" w:rsidRPr="00981BD5" w:rsidRDefault="009149C0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2DFE03" w14:textId="77777777" w:rsidR="009149C0" w:rsidRPr="00981BD5" w:rsidRDefault="009149C0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276AB94" w14:textId="24D3AAAA" w:rsidR="009149C0" w:rsidRPr="004075A6" w:rsidRDefault="009149C0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DA13B96" w14:textId="77777777" w:rsidR="009149C0" w:rsidRPr="00981BD5" w:rsidRDefault="009149C0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D77B5C6" w14:textId="6747093B" w:rsidR="009149C0" w:rsidRPr="00981BD5" w:rsidRDefault="009149C0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49C0" w:rsidRPr="00981BD5" w14:paraId="275BE968" w14:textId="77777777" w:rsidTr="00331408">
        <w:trPr>
          <w:cantSplit/>
          <w:trHeight w:hRule="exact" w:val="374"/>
        </w:trPr>
        <w:tc>
          <w:tcPr>
            <w:tcW w:w="4410" w:type="dxa"/>
          </w:tcPr>
          <w:p w14:paraId="51B4CD67" w14:textId="2B3A1598" w:rsidR="009149C0" w:rsidRPr="00981BD5" w:rsidRDefault="009149C0" w:rsidP="00337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</w:tcPr>
          <w:p w14:paraId="2038BF90" w14:textId="2A1E8D6D" w:rsidR="009149C0" w:rsidRPr="005D1E0C" w:rsidRDefault="009149C0" w:rsidP="003379B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3C19B44E" w14:textId="77777777" w:rsidR="009149C0" w:rsidRPr="00981BD5" w:rsidRDefault="009149C0" w:rsidP="003379B0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4126E8A1" w14:textId="71246583" w:rsidR="009149C0" w:rsidRPr="00981BD5" w:rsidRDefault="009149C0" w:rsidP="003379B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CB74F98" w14:textId="77777777" w:rsidR="009149C0" w:rsidRPr="00981BD5" w:rsidRDefault="009149C0" w:rsidP="003379B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F752B4B" w14:textId="1C574768" w:rsidR="009149C0" w:rsidRPr="004075A6" w:rsidRDefault="009149C0" w:rsidP="003379B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7D0ADB79" w14:textId="77777777" w:rsidR="009149C0" w:rsidRPr="00981BD5" w:rsidRDefault="009149C0" w:rsidP="003379B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4929B48" w14:textId="5B5B1B26" w:rsidR="009149C0" w:rsidRPr="00981BD5" w:rsidRDefault="009149C0" w:rsidP="003379B0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149C0" w:rsidRPr="00981BD5" w14:paraId="079A2657" w14:textId="77777777" w:rsidTr="00084B8F">
        <w:trPr>
          <w:cantSplit/>
          <w:trHeight w:hRule="exact" w:val="374"/>
        </w:trPr>
        <w:tc>
          <w:tcPr>
            <w:tcW w:w="4410" w:type="dxa"/>
          </w:tcPr>
          <w:p w14:paraId="0C1602DE" w14:textId="3C5B7E22" w:rsidR="009149C0" w:rsidRPr="00981BD5" w:rsidRDefault="009149C0" w:rsidP="0058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ส่วนลดต้นทุนจากรายได้จากการขายไฟฟ้าและไอน้ำ</w:t>
            </w:r>
          </w:p>
        </w:tc>
        <w:tc>
          <w:tcPr>
            <w:tcW w:w="981" w:type="dxa"/>
          </w:tcPr>
          <w:p w14:paraId="4378A815" w14:textId="77777777" w:rsidR="009149C0" w:rsidRPr="005D1E0C" w:rsidRDefault="009149C0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06D518A1" w14:textId="77777777" w:rsidR="009149C0" w:rsidRPr="00981BD5" w:rsidRDefault="009149C0" w:rsidP="00582183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381E9AA7" w14:textId="77777777" w:rsidR="009149C0" w:rsidRPr="004075A6" w:rsidRDefault="009149C0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1FBB0F" w14:textId="77777777" w:rsidR="009149C0" w:rsidRPr="00981BD5" w:rsidRDefault="009149C0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157DF61" w14:textId="77777777" w:rsidR="009149C0" w:rsidRPr="00353AF6" w:rsidRDefault="009149C0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21572B" w14:textId="77777777" w:rsidR="009149C0" w:rsidRPr="00981BD5" w:rsidRDefault="009149C0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7119D8AC" w14:textId="77777777" w:rsidR="009149C0" w:rsidRPr="004075A6" w:rsidRDefault="009149C0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49C0" w:rsidRPr="00CA3070" w14:paraId="09E6A5B4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FBD81CA" w14:textId="0B1F0FF6" w:rsidR="009149C0" w:rsidRPr="00CA3070" w:rsidRDefault="009149C0" w:rsidP="0058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ที่ได้จากกระบวนการผลิต</w:t>
            </w:r>
          </w:p>
        </w:tc>
        <w:tc>
          <w:tcPr>
            <w:tcW w:w="981" w:type="dxa"/>
          </w:tcPr>
          <w:p w14:paraId="64290656" w14:textId="41B40498" w:rsidR="009149C0" w:rsidRPr="005D1E0C" w:rsidRDefault="009149C0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9B0">
              <w:rPr>
                <w:rFonts w:ascii="Angsana New" w:hAnsi="Angsana New" w:hint="cs"/>
                <w:sz w:val="30"/>
                <w:szCs w:val="30"/>
                <w:lang w:val="en-US"/>
              </w:rPr>
              <w:t>58,331</w:t>
            </w:r>
          </w:p>
        </w:tc>
        <w:tc>
          <w:tcPr>
            <w:tcW w:w="279" w:type="dxa"/>
          </w:tcPr>
          <w:p w14:paraId="14E4F6EC" w14:textId="77777777" w:rsidR="009149C0" w:rsidRPr="00CA3070" w:rsidRDefault="009149C0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2EE181DE" w14:textId="322105D9" w:rsidR="009149C0" w:rsidRPr="00CA3070" w:rsidRDefault="009149C0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9B0">
              <w:rPr>
                <w:rFonts w:ascii="Angsana New" w:hAnsi="Angsana New" w:hint="cs"/>
                <w:sz w:val="30"/>
                <w:szCs w:val="30"/>
                <w:lang w:val="en-US"/>
              </w:rPr>
              <w:t>86,251</w:t>
            </w:r>
          </w:p>
        </w:tc>
        <w:tc>
          <w:tcPr>
            <w:tcW w:w="270" w:type="dxa"/>
          </w:tcPr>
          <w:p w14:paraId="1C3FFC17" w14:textId="77777777" w:rsidR="009149C0" w:rsidRPr="00CA3070" w:rsidRDefault="009149C0" w:rsidP="0058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B6BB0C" w14:textId="37EA2C60" w:rsidR="009149C0" w:rsidRPr="00CA3070" w:rsidRDefault="009149C0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9B0">
              <w:rPr>
                <w:rFonts w:ascii="Angsana New" w:hAnsi="Angsana New" w:hint="cs"/>
                <w:sz w:val="30"/>
                <w:szCs w:val="30"/>
                <w:lang w:val="en-US"/>
              </w:rPr>
              <w:t>58,331</w:t>
            </w:r>
          </w:p>
        </w:tc>
        <w:tc>
          <w:tcPr>
            <w:tcW w:w="270" w:type="dxa"/>
          </w:tcPr>
          <w:p w14:paraId="46329A25" w14:textId="77777777" w:rsidR="009149C0" w:rsidRPr="00CA3070" w:rsidRDefault="009149C0" w:rsidP="0058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E504EAB" w14:textId="2DB530D9" w:rsidR="009149C0" w:rsidRPr="00CA3070" w:rsidRDefault="009149C0" w:rsidP="0058218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9B0">
              <w:rPr>
                <w:rFonts w:ascii="Angsana New" w:hAnsi="Angsana New" w:hint="cs"/>
                <w:sz w:val="30"/>
                <w:szCs w:val="30"/>
                <w:lang w:val="en-US"/>
              </w:rPr>
              <w:t>86,251</w:t>
            </w:r>
          </w:p>
        </w:tc>
      </w:tr>
      <w:tr w:rsidR="009149C0" w:rsidRPr="00CA3070" w14:paraId="76A53052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706FAAFA" w14:textId="2CA4C10A" w:rsidR="009149C0" w:rsidRDefault="009149C0" w:rsidP="0058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06FF28B1" w14:textId="3D80E75B" w:rsidR="009149C0" w:rsidRPr="005D1E0C" w:rsidRDefault="009149C0" w:rsidP="0058218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9B0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11,537 </w:t>
            </w:r>
          </w:p>
        </w:tc>
        <w:tc>
          <w:tcPr>
            <w:tcW w:w="279" w:type="dxa"/>
          </w:tcPr>
          <w:p w14:paraId="05C8C920" w14:textId="77777777" w:rsidR="009149C0" w:rsidRPr="00E01A59" w:rsidRDefault="009149C0" w:rsidP="00582183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2D8744C" w14:textId="302A71E6" w:rsidR="009149C0" w:rsidRDefault="009149C0" w:rsidP="0058218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9B0">
              <w:rPr>
                <w:rFonts w:ascii="Angsana New" w:hAnsi="Angsana New" w:hint="cs"/>
                <w:sz w:val="30"/>
                <w:szCs w:val="30"/>
                <w:lang w:val="en-US"/>
              </w:rPr>
              <w:t>9,059</w:t>
            </w:r>
          </w:p>
        </w:tc>
        <w:tc>
          <w:tcPr>
            <w:tcW w:w="270" w:type="dxa"/>
          </w:tcPr>
          <w:p w14:paraId="44F22668" w14:textId="77777777" w:rsidR="009149C0" w:rsidRPr="00CA3070" w:rsidRDefault="009149C0" w:rsidP="0058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8305D" w14:textId="776296BD" w:rsidR="009149C0" w:rsidRPr="00F20B57" w:rsidRDefault="009149C0" w:rsidP="0058218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3379B0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11,537 </w:t>
            </w:r>
          </w:p>
        </w:tc>
        <w:tc>
          <w:tcPr>
            <w:tcW w:w="270" w:type="dxa"/>
          </w:tcPr>
          <w:p w14:paraId="6D241C53" w14:textId="77777777" w:rsidR="009149C0" w:rsidRPr="00E01A59" w:rsidRDefault="009149C0" w:rsidP="00582183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D5F935E" w14:textId="0A65C154" w:rsidR="009149C0" w:rsidRDefault="009149C0" w:rsidP="0058218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9B0">
              <w:rPr>
                <w:rFonts w:ascii="Angsana New" w:hAnsi="Angsana New" w:hint="cs"/>
                <w:sz w:val="30"/>
                <w:szCs w:val="30"/>
                <w:lang w:val="en-US"/>
              </w:rPr>
              <w:t>9,059</w:t>
            </w:r>
          </w:p>
        </w:tc>
      </w:tr>
      <w:tr w:rsidR="009149C0" w:rsidRPr="00CA3070" w14:paraId="67363ABE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A3BBC51" w14:textId="7E013FC7" w:rsidR="009149C0" w:rsidRPr="00CA3070" w:rsidRDefault="009149C0" w:rsidP="0058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20B43317" w14:textId="2DD3B7DB" w:rsidR="009149C0" w:rsidRPr="003379B0" w:rsidRDefault="009149C0" w:rsidP="0058218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9B0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1,102,178 </w:t>
            </w:r>
          </w:p>
        </w:tc>
        <w:tc>
          <w:tcPr>
            <w:tcW w:w="279" w:type="dxa"/>
          </w:tcPr>
          <w:p w14:paraId="3C18ADA8" w14:textId="77777777" w:rsidR="009149C0" w:rsidRPr="003379B0" w:rsidRDefault="009149C0" w:rsidP="00582183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9CAD7A1" w14:textId="10013B8E" w:rsidR="009149C0" w:rsidRPr="003379B0" w:rsidRDefault="009149C0" w:rsidP="0058218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9B0">
              <w:rPr>
                <w:rFonts w:ascii="Angsana New" w:hAnsi="Angsana New" w:hint="cs"/>
                <w:sz w:val="30"/>
                <w:szCs w:val="30"/>
                <w:lang w:val="en-US"/>
              </w:rPr>
              <w:t>1,829,846</w:t>
            </w:r>
          </w:p>
        </w:tc>
        <w:tc>
          <w:tcPr>
            <w:tcW w:w="270" w:type="dxa"/>
          </w:tcPr>
          <w:p w14:paraId="15BF0DEA" w14:textId="77777777" w:rsidR="009149C0" w:rsidRPr="003379B0" w:rsidRDefault="009149C0" w:rsidP="0058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8575FD" w14:textId="015D8BE9" w:rsidR="009149C0" w:rsidRPr="003379B0" w:rsidRDefault="009149C0" w:rsidP="0058218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9B0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1,102,178 </w:t>
            </w:r>
          </w:p>
        </w:tc>
        <w:tc>
          <w:tcPr>
            <w:tcW w:w="270" w:type="dxa"/>
          </w:tcPr>
          <w:p w14:paraId="640C5CA6" w14:textId="77777777" w:rsidR="009149C0" w:rsidRPr="003379B0" w:rsidRDefault="009149C0" w:rsidP="00582183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494B422B" w14:textId="6236B334" w:rsidR="009149C0" w:rsidRPr="003379B0" w:rsidRDefault="009149C0" w:rsidP="0058218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9B0">
              <w:rPr>
                <w:rFonts w:ascii="Angsana New" w:hAnsi="Angsana New" w:hint="cs"/>
                <w:sz w:val="30"/>
                <w:szCs w:val="30"/>
                <w:lang w:val="en-US"/>
              </w:rPr>
              <w:t>1,829,846</w:t>
            </w:r>
          </w:p>
        </w:tc>
      </w:tr>
      <w:tr w:rsidR="009149C0" w:rsidRPr="00CA3070" w14:paraId="69C69666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26788409" w14:textId="0FCEE2F3" w:rsidR="009149C0" w:rsidRPr="00CA3070" w:rsidRDefault="009149C0" w:rsidP="0058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ค่าใช้จ่ายที่เรียกเก็บจากกิจการที่เกี่ยวข้องกัน</w:t>
            </w:r>
          </w:p>
        </w:tc>
        <w:tc>
          <w:tcPr>
            <w:tcW w:w="981" w:type="dxa"/>
          </w:tcPr>
          <w:p w14:paraId="786E0E28" w14:textId="0E644D14" w:rsidR="009149C0" w:rsidRPr="003379B0" w:rsidRDefault="009149C0" w:rsidP="0058218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9B0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33,920 </w:t>
            </w:r>
          </w:p>
        </w:tc>
        <w:tc>
          <w:tcPr>
            <w:tcW w:w="279" w:type="dxa"/>
          </w:tcPr>
          <w:p w14:paraId="3121F9E9" w14:textId="77777777" w:rsidR="009149C0" w:rsidRPr="003379B0" w:rsidRDefault="009149C0" w:rsidP="00582183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F7D3057" w14:textId="0F0AFEE8" w:rsidR="009149C0" w:rsidRPr="003379B0" w:rsidRDefault="009149C0" w:rsidP="00582183">
            <w:pPr>
              <w:pStyle w:val="30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9B0">
              <w:rPr>
                <w:rFonts w:ascii="Angsana New" w:hAnsi="Angsana New" w:hint="cs"/>
                <w:sz w:val="30"/>
                <w:szCs w:val="30"/>
                <w:lang w:val="en-US"/>
              </w:rPr>
              <w:t>42,600</w:t>
            </w:r>
          </w:p>
        </w:tc>
        <w:tc>
          <w:tcPr>
            <w:tcW w:w="270" w:type="dxa"/>
          </w:tcPr>
          <w:p w14:paraId="00B46B80" w14:textId="77777777" w:rsidR="009149C0" w:rsidRPr="003379B0" w:rsidRDefault="009149C0" w:rsidP="0058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8CC493" w14:textId="79B4A50E" w:rsidR="009149C0" w:rsidRPr="003379B0" w:rsidRDefault="009149C0" w:rsidP="0058218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9B0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33,920 </w:t>
            </w:r>
          </w:p>
        </w:tc>
        <w:tc>
          <w:tcPr>
            <w:tcW w:w="270" w:type="dxa"/>
          </w:tcPr>
          <w:p w14:paraId="475E0249" w14:textId="77777777" w:rsidR="009149C0" w:rsidRPr="003379B0" w:rsidRDefault="009149C0" w:rsidP="00582183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7C8A896A" w14:textId="33249F53" w:rsidR="009149C0" w:rsidRPr="003379B0" w:rsidRDefault="009149C0" w:rsidP="0058218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9B0">
              <w:rPr>
                <w:rFonts w:ascii="Angsana New" w:hAnsi="Angsana New" w:hint="cs"/>
                <w:sz w:val="30"/>
                <w:szCs w:val="30"/>
                <w:lang w:val="en-US"/>
              </w:rPr>
              <w:t>42,600</w:t>
            </w:r>
          </w:p>
        </w:tc>
      </w:tr>
      <w:tr w:rsidR="009149C0" w:rsidRPr="00CA3070" w14:paraId="42510300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284C0AB" w14:textId="02AA887F" w:rsidR="009149C0" w:rsidRDefault="009149C0" w:rsidP="0058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81" w:type="dxa"/>
          </w:tcPr>
          <w:p w14:paraId="39E00C08" w14:textId="239FD9DB" w:rsidR="009149C0" w:rsidRPr="003379B0" w:rsidRDefault="009149C0" w:rsidP="0058218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9B0">
              <w:rPr>
                <w:rFonts w:ascii="Angsana New" w:hAnsi="Angsana New" w:hint="cs"/>
                <w:sz w:val="30"/>
                <w:szCs w:val="30"/>
                <w:lang w:val="en-US"/>
              </w:rPr>
              <w:t>15,554</w:t>
            </w:r>
          </w:p>
        </w:tc>
        <w:tc>
          <w:tcPr>
            <w:tcW w:w="279" w:type="dxa"/>
          </w:tcPr>
          <w:p w14:paraId="633A5351" w14:textId="77777777" w:rsidR="009149C0" w:rsidRPr="003379B0" w:rsidRDefault="009149C0" w:rsidP="00582183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F9B350C" w14:textId="218A003C" w:rsidR="009149C0" w:rsidRPr="003379B0" w:rsidRDefault="009149C0" w:rsidP="00E00CB9">
            <w:pPr>
              <w:pStyle w:val="30"/>
              <w:tabs>
                <w:tab w:val="clear" w:pos="360"/>
                <w:tab w:val="clear" w:pos="720"/>
                <w:tab w:val="decimal" w:pos="435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9B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04EF969" w14:textId="77777777" w:rsidR="009149C0" w:rsidRPr="003379B0" w:rsidRDefault="009149C0" w:rsidP="0058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C2E1C6" w14:textId="626792CA" w:rsidR="009149C0" w:rsidRPr="003379B0" w:rsidRDefault="009149C0" w:rsidP="0058218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9B0">
              <w:rPr>
                <w:rFonts w:ascii="Angsana New" w:hAnsi="Angsana New" w:hint="cs"/>
                <w:sz w:val="30"/>
                <w:szCs w:val="30"/>
                <w:lang w:val="en-US"/>
              </w:rPr>
              <w:t>15,554</w:t>
            </w:r>
          </w:p>
        </w:tc>
        <w:tc>
          <w:tcPr>
            <w:tcW w:w="270" w:type="dxa"/>
          </w:tcPr>
          <w:p w14:paraId="0F5C3E5A" w14:textId="77777777" w:rsidR="009149C0" w:rsidRPr="003379B0" w:rsidRDefault="009149C0" w:rsidP="00582183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60D0B8DE" w14:textId="09EAF092" w:rsidR="009149C0" w:rsidRPr="003379B0" w:rsidRDefault="009149C0" w:rsidP="00E00CB9">
            <w:pPr>
              <w:pStyle w:val="30"/>
              <w:tabs>
                <w:tab w:val="clear" w:pos="360"/>
                <w:tab w:val="clear" w:pos="720"/>
                <w:tab w:val="decimal" w:pos="449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9B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9149C0" w:rsidRPr="00CA3070" w14:paraId="1F812E6B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8ECF57C" w14:textId="65714C12" w:rsidR="009149C0" w:rsidRDefault="009149C0" w:rsidP="0058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0EFE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981" w:type="dxa"/>
          </w:tcPr>
          <w:p w14:paraId="759271C2" w14:textId="419EF49D" w:rsidR="009149C0" w:rsidRPr="003379B0" w:rsidRDefault="009149C0" w:rsidP="0058218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9B0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810</w:t>
            </w:r>
          </w:p>
        </w:tc>
        <w:tc>
          <w:tcPr>
            <w:tcW w:w="279" w:type="dxa"/>
          </w:tcPr>
          <w:p w14:paraId="0E2305E8" w14:textId="77777777" w:rsidR="009149C0" w:rsidRPr="003379B0" w:rsidRDefault="009149C0" w:rsidP="00582183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0A65471" w14:textId="46E4F616" w:rsidR="009149C0" w:rsidRPr="003379B0" w:rsidRDefault="009149C0" w:rsidP="008479BA">
            <w:pPr>
              <w:pStyle w:val="30"/>
              <w:tabs>
                <w:tab w:val="clear" w:pos="360"/>
                <w:tab w:val="clear" w:pos="720"/>
                <w:tab w:val="decimal" w:pos="435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9B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0277F9" w14:textId="77777777" w:rsidR="009149C0" w:rsidRPr="003379B0" w:rsidRDefault="009149C0" w:rsidP="0058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C16E49" w14:textId="11982350" w:rsidR="009149C0" w:rsidRPr="003379B0" w:rsidRDefault="009149C0" w:rsidP="0058218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9B0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810</w:t>
            </w:r>
          </w:p>
        </w:tc>
        <w:tc>
          <w:tcPr>
            <w:tcW w:w="270" w:type="dxa"/>
          </w:tcPr>
          <w:p w14:paraId="04B0D6C4" w14:textId="77777777" w:rsidR="009149C0" w:rsidRPr="003379B0" w:rsidRDefault="009149C0" w:rsidP="00582183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0F2BD46E" w14:textId="60553ED5" w:rsidR="009149C0" w:rsidRPr="003379B0" w:rsidRDefault="009149C0" w:rsidP="008479BA">
            <w:pPr>
              <w:pStyle w:val="30"/>
              <w:tabs>
                <w:tab w:val="clear" w:pos="360"/>
                <w:tab w:val="clear" w:pos="720"/>
                <w:tab w:val="decimal" w:pos="449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9B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9149C0" w:rsidRPr="00CA3070" w14:paraId="5CD3F853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65DA2ED1" w14:textId="168A7909" w:rsidR="009149C0" w:rsidRDefault="009149C0" w:rsidP="0058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7E43007B" w14:textId="595209E9" w:rsidR="009149C0" w:rsidRPr="003379B0" w:rsidRDefault="009149C0" w:rsidP="0058218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6B7678D9" w14:textId="77777777" w:rsidR="009149C0" w:rsidRPr="003379B0" w:rsidRDefault="009149C0" w:rsidP="00582183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B071AF0" w14:textId="3B531FF6" w:rsidR="009149C0" w:rsidRPr="003379B0" w:rsidRDefault="009149C0" w:rsidP="00582183">
            <w:pPr>
              <w:pStyle w:val="30"/>
              <w:tabs>
                <w:tab w:val="clear" w:pos="360"/>
                <w:tab w:val="clear" w:pos="720"/>
                <w:tab w:val="decimal" w:pos="447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A137A4" w14:textId="77777777" w:rsidR="009149C0" w:rsidRPr="003379B0" w:rsidRDefault="009149C0" w:rsidP="0058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E048E0" w14:textId="7EFE04EB" w:rsidR="009149C0" w:rsidRPr="003379B0" w:rsidRDefault="009149C0" w:rsidP="0058218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5878FC" w14:textId="77777777" w:rsidR="009149C0" w:rsidRPr="003379B0" w:rsidRDefault="009149C0" w:rsidP="00582183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752663EA" w14:textId="720FA26E" w:rsidR="009149C0" w:rsidRPr="003379B0" w:rsidRDefault="009149C0" w:rsidP="00582183">
            <w:pPr>
              <w:pStyle w:val="30"/>
              <w:tabs>
                <w:tab w:val="clear" w:pos="360"/>
                <w:tab w:val="clear" w:pos="720"/>
                <w:tab w:val="decimal" w:pos="447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49C0" w:rsidRPr="00CA3070" w14:paraId="782DCCB0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6EB091C" w14:textId="6DED908E" w:rsidR="009149C0" w:rsidRPr="00976E6B" w:rsidRDefault="009149C0" w:rsidP="0058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81" w:type="dxa"/>
          </w:tcPr>
          <w:p w14:paraId="01C92A47" w14:textId="4DCF9CBC" w:rsidR="009149C0" w:rsidRPr="003379B0" w:rsidRDefault="009149C0" w:rsidP="0058218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1D6794A0" w14:textId="77777777" w:rsidR="009149C0" w:rsidRPr="003379B0" w:rsidRDefault="009149C0" w:rsidP="00582183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2" w:type="dxa"/>
          </w:tcPr>
          <w:p w14:paraId="29BD85C3" w14:textId="30BCA998" w:rsidR="009149C0" w:rsidRPr="003379B0" w:rsidRDefault="009149C0" w:rsidP="00582183">
            <w:pPr>
              <w:pStyle w:val="30"/>
              <w:tabs>
                <w:tab w:val="clear" w:pos="360"/>
                <w:tab w:val="clear" w:pos="720"/>
                <w:tab w:val="decimal" w:pos="447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C146D4" w14:textId="77777777" w:rsidR="009149C0" w:rsidRPr="003379B0" w:rsidRDefault="009149C0" w:rsidP="00582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C72DAD" w14:textId="50C30921" w:rsidR="009149C0" w:rsidRPr="003379B0" w:rsidRDefault="009149C0" w:rsidP="0058218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300696" w14:textId="77777777" w:rsidR="009149C0" w:rsidRPr="003379B0" w:rsidRDefault="009149C0" w:rsidP="00582183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48797FEF" w14:textId="654219D1" w:rsidR="009149C0" w:rsidRPr="003379B0" w:rsidRDefault="009149C0" w:rsidP="00582183">
            <w:pPr>
              <w:pStyle w:val="30"/>
              <w:tabs>
                <w:tab w:val="clear" w:pos="360"/>
                <w:tab w:val="clear" w:pos="720"/>
                <w:tab w:val="decimal" w:pos="447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49C0" w:rsidRPr="00CA3070" w14:paraId="1E0B4E62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9DE8A06" w14:textId="43025689" w:rsidR="009149C0" w:rsidRPr="00CA3070" w:rsidRDefault="009149C0" w:rsidP="00E06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2961E923" w14:textId="24C8B632" w:rsidR="009149C0" w:rsidRPr="003379B0" w:rsidRDefault="009149C0" w:rsidP="00E06FBC">
            <w:pPr>
              <w:pStyle w:val="30"/>
              <w:tabs>
                <w:tab w:val="clear" w:pos="360"/>
                <w:tab w:val="clear" w:pos="720"/>
                <w:tab w:val="decimal" w:pos="447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2C39BF34" w14:textId="77777777" w:rsidR="009149C0" w:rsidRPr="003379B0" w:rsidRDefault="009149C0" w:rsidP="00E06FBC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E68FF6A" w14:textId="730BBFC4" w:rsidR="009149C0" w:rsidRPr="003379B0" w:rsidRDefault="009149C0" w:rsidP="00E06FBC">
            <w:pPr>
              <w:pStyle w:val="30"/>
              <w:tabs>
                <w:tab w:val="clear" w:pos="360"/>
                <w:tab w:val="clear" w:pos="720"/>
                <w:tab w:val="decimal" w:pos="447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1B50F6" w14:textId="77777777" w:rsidR="009149C0" w:rsidRPr="003379B0" w:rsidRDefault="009149C0" w:rsidP="00E06FB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BFDC3D5" w14:textId="18C5B05E" w:rsidR="009149C0" w:rsidRPr="003379B0" w:rsidRDefault="009149C0" w:rsidP="00E06FBC">
            <w:pPr>
              <w:pStyle w:val="30"/>
              <w:tabs>
                <w:tab w:val="clear" w:pos="360"/>
                <w:tab w:val="clear" w:pos="720"/>
                <w:tab w:val="decimal" w:pos="447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4EB3BF" w14:textId="77777777" w:rsidR="009149C0" w:rsidRPr="003379B0" w:rsidRDefault="009149C0" w:rsidP="00E06FBC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5352797B" w14:textId="79FDCD9B" w:rsidR="009149C0" w:rsidRPr="003379B0" w:rsidRDefault="009149C0" w:rsidP="00E06FBC">
            <w:pPr>
              <w:pStyle w:val="30"/>
              <w:tabs>
                <w:tab w:val="clear" w:pos="360"/>
                <w:tab w:val="clear" w:pos="720"/>
                <w:tab w:val="decimal" w:pos="447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37A774E5" w14:textId="60AE1E70" w:rsidR="00A91D26" w:rsidRDefault="00A91D26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2D29B90" w14:textId="34A693DE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5837A18" w14:textId="4FEFF1BD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319C5CA" w14:textId="4EC59FF6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E968872" w14:textId="3FFD3C5B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10138B6" w14:textId="56E98D29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8D93F3A" w14:textId="215B6C0A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B4C788D" w14:textId="4FB9868C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B6B9416" w14:textId="091CC0B3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F19490D" w14:textId="77777777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81"/>
        <w:gridCol w:w="279"/>
        <w:gridCol w:w="972"/>
        <w:gridCol w:w="270"/>
        <w:gridCol w:w="990"/>
        <w:gridCol w:w="270"/>
        <w:gridCol w:w="981"/>
      </w:tblGrid>
      <w:tr w:rsidR="00A91D26" w:rsidRPr="00981BD5" w14:paraId="4EFB8E4B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13EE515D" w14:textId="77777777" w:rsidR="00A91D26" w:rsidRPr="00981BD5" w:rsidRDefault="00A91D26" w:rsidP="004E2E7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72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32" w:type="dxa"/>
            <w:gridSpan w:val="3"/>
          </w:tcPr>
          <w:p w14:paraId="38B42577" w14:textId="77777777" w:rsidR="00A91D26" w:rsidRPr="00981BD5" w:rsidRDefault="00A91D26" w:rsidP="004E2E7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720E2769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14:paraId="240AD78A" w14:textId="77777777" w:rsidR="00A91D26" w:rsidRPr="00981BD5" w:rsidRDefault="00A91D26" w:rsidP="004E2E7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91D26" w:rsidRPr="00981BD5" w14:paraId="2B3B4D1F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238E9FD3" w14:textId="416EF983" w:rsidR="00A91D26" w:rsidRPr="00981BD5" w:rsidRDefault="00A91D26" w:rsidP="004E2E7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สำหรับงวด</w:t>
            </w:r>
            <w:r w:rsidR="00230B3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เก้า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  <w:r w:rsidR="00230B3B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230B3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1" w:type="dxa"/>
          </w:tcPr>
          <w:p w14:paraId="31962D8E" w14:textId="4E341B83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 w:rsidR="00C4061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9" w:type="dxa"/>
          </w:tcPr>
          <w:p w14:paraId="695E7A7F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72" w:type="dxa"/>
          </w:tcPr>
          <w:p w14:paraId="688E5923" w14:textId="4C772A76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 w:rsidR="00C4061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7FE8F59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CE17EF" w14:textId="553B27DC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 w:rsidR="00C4061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C78F40D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1" w:type="dxa"/>
          </w:tcPr>
          <w:p w14:paraId="77379AD1" w14:textId="77D81918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 w:rsidR="00C4061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91D26" w:rsidRPr="00981BD5" w14:paraId="28CE5A78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1D0A6838" w14:textId="77777777" w:rsidR="00A91D26" w:rsidRPr="00981BD5" w:rsidRDefault="00A91D26" w:rsidP="004E2E7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43" w:type="dxa"/>
            <w:gridSpan w:val="7"/>
          </w:tcPr>
          <w:p w14:paraId="334CEA89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81B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81BD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91D26" w:rsidRPr="00981BD5" w14:paraId="47FE25D9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F717920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14:paraId="0F4077B3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373CD4E9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33C0C20A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0D9D8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111EFA3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31495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24D98633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5CFA" w:rsidRPr="00981BD5" w14:paraId="5FD81EE0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7BFECF11" w14:textId="77777777" w:rsidR="004A5CFA" w:rsidRPr="00981BD5" w:rsidRDefault="004A5CFA" w:rsidP="004A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14:paraId="795ACC30" w14:textId="0894F854" w:rsidR="004A5CFA" w:rsidRPr="005D1E0C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5CFA">
              <w:rPr>
                <w:rFonts w:ascii="Angsana New" w:hAnsi="Angsana New"/>
                <w:sz w:val="30"/>
                <w:szCs w:val="30"/>
                <w:lang w:val="en-US"/>
              </w:rPr>
              <w:t>441,363</w:t>
            </w:r>
          </w:p>
        </w:tc>
        <w:tc>
          <w:tcPr>
            <w:tcW w:w="279" w:type="dxa"/>
          </w:tcPr>
          <w:p w14:paraId="2B5847F2" w14:textId="77777777" w:rsidR="004A5CFA" w:rsidRPr="00981BD5" w:rsidRDefault="004A5CFA" w:rsidP="004A5CFA">
            <w:pPr>
              <w:pStyle w:val="a3"/>
              <w:tabs>
                <w:tab w:val="decimal" w:pos="704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4CCE827" w14:textId="10734B2F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244,820</w:t>
            </w:r>
          </w:p>
        </w:tc>
        <w:tc>
          <w:tcPr>
            <w:tcW w:w="270" w:type="dxa"/>
          </w:tcPr>
          <w:p w14:paraId="73F306D1" w14:textId="77777777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D597A6F" w14:textId="1DF512E1" w:rsidR="004A5CFA" w:rsidRPr="004A5CFA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5CFA">
              <w:rPr>
                <w:rFonts w:ascii="Angsana New" w:hAnsi="Angsana New"/>
                <w:sz w:val="30"/>
                <w:szCs w:val="30"/>
                <w:lang w:val="en-US"/>
              </w:rPr>
              <w:t>441,363</w:t>
            </w:r>
          </w:p>
        </w:tc>
        <w:tc>
          <w:tcPr>
            <w:tcW w:w="270" w:type="dxa"/>
          </w:tcPr>
          <w:p w14:paraId="7CBACD8F" w14:textId="77777777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56CF3F7" w14:textId="39962006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244,820</w:t>
            </w:r>
          </w:p>
        </w:tc>
      </w:tr>
      <w:tr w:rsidR="004A5CFA" w:rsidRPr="004075A6" w14:paraId="548F21DF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125508B" w14:textId="77777777" w:rsidR="004A5CFA" w:rsidRPr="00981BD5" w:rsidRDefault="004A5CFA" w:rsidP="004A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1" w:type="dxa"/>
          </w:tcPr>
          <w:p w14:paraId="0F8F9DD2" w14:textId="1A232966" w:rsidR="004A5CFA" w:rsidRPr="005D1E0C" w:rsidRDefault="00CD0EFE" w:rsidP="00E00CB9">
            <w:pPr>
              <w:pStyle w:val="30"/>
              <w:tabs>
                <w:tab w:val="clear" w:pos="360"/>
                <w:tab w:val="clear" w:pos="720"/>
                <w:tab w:val="decimal" w:pos="43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5C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13A6330C" w14:textId="77777777" w:rsidR="004A5CFA" w:rsidRPr="00981BD5" w:rsidRDefault="004A5CFA" w:rsidP="004A5CFA">
            <w:pPr>
              <w:pStyle w:val="a3"/>
              <w:tabs>
                <w:tab w:val="decimal" w:pos="704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6A010359" w14:textId="77777777" w:rsidR="004A5CFA" w:rsidRPr="004075A6" w:rsidRDefault="004A5CFA" w:rsidP="008479BA">
            <w:pPr>
              <w:pStyle w:val="30"/>
              <w:tabs>
                <w:tab w:val="clear" w:pos="360"/>
                <w:tab w:val="clear" w:pos="720"/>
                <w:tab w:val="decimal" w:pos="43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75A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3EA676E" w14:textId="77777777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28EACF2" w14:textId="5DE1F2AA" w:rsidR="004A5CFA" w:rsidRPr="00353AF6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5CFA"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  <w:tc>
          <w:tcPr>
            <w:tcW w:w="270" w:type="dxa"/>
          </w:tcPr>
          <w:p w14:paraId="068D8C6B" w14:textId="77777777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7F50A9CD" w14:textId="74E88F2D" w:rsidR="004A5CFA" w:rsidRPr="004075A6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</w:tr>
      <w:tr w:rsidR="004A5CFA" w:rsidRPr="00981BD5" w14:paraId="728B7AC5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1213405B" w14:textId="77777777" w:rsidR="004A5CFA" w:rsidRPr="00981BD5" w:rsidRDefault="004A5CFA" w:rsidP="004A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07989C75" w14:textId="751615A2" w:rsidR="004A5CFA" w:rsidRPr="005D1E0C" w:rsidRDefault="004A5CFA" w:rsidP="008479BA">
            <w:pPr>
              <w:pStyle w:val="30"/>
              <w:tabs>
                <w:tab w:val="clear" w:pos="360"/>
                <w:tab w:val="clear" w:pos="720"/>
                <w:tab w:val="decimal" w:pos="43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5C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04B6ED3B" w14:textId="77777777" w:rsidR="004A5CFA" w:rsidRPr="00981BD5" w:rsidRDefault="004A5CFA" w:rsidP="004A5CFA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8B790CD" w14:textId="4B3B87B1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270" w:type="dxa"/>
          </w:tcPr>
          <w:p w14:paraId="353AF44C" w14:textId="77777777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1BAC9C6" w14:textId="4027550D" w:rsidR="004A5CFA" w:rsidRPr="00316034" w:rsidRDefault="004A5CFA" w:rsidP="00E00CB9">
            <w:pPr>
              <w:pStyle w:val="30"/>
              <w:tabs>
                <w:tab w:val="clear" w:pos="360"/>
                <w:tab w:val="clear" w:pos="720"/>
                <w:tab w:val="decimal" w:pos="447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5C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5DB7350" w14:textId="77777777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EE3C1B8" w14:textId="0B66053A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</w:tr>
      <w:tr w:rsidR="004A5CFA" w:rsidRPr="00981BD5" w14:paraId="010DF19A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6BF1C9FB" w14:textId="77777777" w:rsidR="004A5CFA" w:rsidRPr="00981BD5" w:rsidRDefault="004A5CFA" w:rsidP="004A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35DE8A1C" w14:textId="77777777" w:rsidR="004A5CFA" w:rsidRPr="005D1E0C" w:rsidRDefault="004A5CFA" w:rsidP="004A5CFA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35652B9D" w14:textId="77777777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546FEE7" w14:textId="77777777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ADA7BB" w14:textId="77777777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408732C" w14:textId="77777777" w:rsidR="004A5CFA" w:rsidRPr="004075A6" w:rsidRDefault="004A5CFA" w:rsidP="004A5CFA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3372857" w14:textId="77777777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61364C7" w14:textId="77777777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5CFA" w:rsidRPr="00981BD5" w14:paraId="59501BD0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EFA431E" w14:textId="77777777" w:rsidR="004A5CFA" w:rsidRPr="00981BD5" w:rsidRDefault="004A5CFA" w:rsidP="004A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1" w:type="dxa"/>
          </w:tcPr>
          <w:p w14:paraId="31ED82C8" w14:textId="77777777" w:rsidR="004A5CFA" w:rsidRPr="005D1E0C" w:rsidRDefault="004A5CFA" w:rsidP="004A5CFA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7FBF106D" w14:textId="77777777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FE61F04" w14:textId="77777777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40D6F7" w14:textId="77777777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4837488" w14:textId="77777777" w:rsidR="004A5CFA" w:rsidRPr="004075A6" w:rsidRDefault="004A5CFA" w:rsidP="004A5CFA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021A6518" w14:textId="77777777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49A4FB79" w14:textId="77777777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5CFA" w:rsidRPr="00981BD5" w14:paraId="7A9708DD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19A34BC7" w14:textId="77777777" w:rsidR="004A5CFA" w:rsidRPr="00981BD5" w:rsidRDefault="004A5CFA" w:rsidP="004A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981BD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</w:tcPr>
          <w:p w14:paraId="289ED94D" w14:textId="77777777" w:rsidR="004A5CFA" w:rsidRPr="005D1E0C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710327CD" w14:textId="77777777" w:rsidR="004A5CFA" w:rsidRPr="00981BD5" w:rsidRDefault="004A5CFA" w:rsidP="004A5CFA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211AD298" w14:textId="77777777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0DD315" w14:textId="77777777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6679982" w14:textId="77777777" w:rsidR="004A5CFA" w:rsidRPr="004075A6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3F78D1A4" w14:textId="77777777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90F4A03" w14:textId="77777777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5CFA" w:rsidRPr="00981BD5" w14:paraId="707D2739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F3BF3D5" w14:textId="77777777" w:rsidR="004A5CFA" w:rsidRPr="00981BD5" w:rsidRDefault="004A5CFA" w:rsidP="004A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981" w:type="dxa"/>
          </w:tcPr>
          <w:p w14:paraId="0A05FB70" w14:textId="1330BD22" w:rsidR="004A5CFA" w:rsidRPr="005D1E0C" w:rsidRDefault="0045573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573A">
              <w:rPr>
                <w:rFonts w:ascii="Angsana New" w:hAnsi="Angsana New"/>
                <w:sz w:val="30"/>
                <w:szCs w:val="30"/>
                <w:cs/>
                <w:lang w:val="en-US"/>
              </w:rPr>
              <w:t>43</w:t>
            </w:r>
            <w:r w:rsidRPr="0045573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5573A">
              <w:rPr>
                <w:rFonts w:ascii="Angsana New" w:hAnsi="Angsana New"/>
                <w:sz w:val="30"/>
                <w:szCs w:val="30"/>
                <w:cs/>
                <w:lang w:val="en-US"/>
              </w:rPr>
              <w:t>752</w:t>
            </w:r>
          </w:p>
        </w:tc>
        <w:tc>
          <w:tcPr>
            <w:tcW w:w="279" w:type="dxa"/>
          </w:tcPr>
          <w:p w14:paraId="228BAEFD" w14:textId="77777777" w:rsidR="004A5CFA" w:rsidRPr="00981BD5" w:rsidRDefault="004A5CFA" w:rsidP="004A5CFA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63C4D555" w14:textId="117DFF02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38,326</w:t>
            </w:r>
          </w:p>
        </w:tc>
        <w:tc>
          <w:tcPr>
            <w:tcW w:w="270" w:type="dxa"/>
          </w:tcPr>
          <w:p w14:paraId="11390B47" w14:textId="77777777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4725DC3" w14:textId="5662C086" w:rsidR="004A5CFA" w:rsidRPr="004075A6" w:rsidRDefault="0045573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45573A">
              <w:rPr>
                <w:rFonts w:ascii="Angsana New" w:hAnsi="Angsana New"/>
                <w:sz w:val="30"/>
                <w:szCs w:val="30"/>
                <w:cs/>
                <w:lang w:val="en-US"/>
              </w:rPr>
              <w:t>43</w:t>
            </w:r>
            <w:r w:rsidRPr="0045573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5573A">
              <w:rPr>
                <w:rFonts w:ascii="Angsana New" w:hAnsi="Angsana New"/>
                <w:sz w:val="30"/>
                <w:szCs w:val="30"/>
                <w:cs/>
                <w:lang w:val="en-US"/>
              </w:rPr>
              <w:t>752</w:t>
            </w:r>
          </w:p>
        </w:tc>
        <w:tc>
          <w:tcPr>
            <w:tcW w:w="270" w:type="dxa"/>
          </w:tcPr>
          <w:p w14:paraId="4283D9CE" w14:textId="77777777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5747971D" w14:textId="5C64E10E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38,326</w:t>
            </w:r>
          </w:p>
        </w:tc>
      </w:tr>
      <w:tr w:rsidR="004A5CFA" w:rsidRPr="004075A6" w14:paraId="0BEFFF74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C56A0EF" w14:textId="77777777" w:rsidR="004A5CFA" w:rsidRPr="00981BD5" w:rsidRDefault="004A5CFA" w:rsidP="004A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7268A19A" w14:textId="77777777" w:rsidR="004A5CFA" w:rsidRPr="005D1E0C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330C744D" w14:textId="77777777" w:rsidR="004A5CFA" w:rsidRPr="00981BD5" w:rsidRDefault="004A5CFA" w:rsidP="004A5CFA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FD6826A" w14:textId="77777777" w:rsidR="004A5CFA" w:rsidRPr="004075A6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56118B" w14:textId="77777777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7EBF735" w14:textId="77777777" w:rsidR="004A5CFA" w:rsidRPr="00353AF6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7793CE" w14:textId="77777777" w:rsidR="004A5CFA" w:rsidRPr="00981BD5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06E20E0" w14:textId="77777777" w:rsidR="004A5CFA" w:rsidRPr="004075A6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5CFA" w:rsidRPr="00CA3070" w14:paraId="2ECD0FE5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1127C2F6" w14:textId="77777777" w:rsidR="004A5CFA" w:rsidRPr="00CA3070" w:rsidRDefault="004A5CFA" w:rsidP="004A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</w:tcPr>
          <w:p w14:paraId="3D6F0539" w14:textId="77777777" w:rsidR="004A5CFA" w:rsidRPr="005D1E0C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67283BD7" w14:textId="77777777" w:rsidR="004A5CFA" w:rsidRPr="00CA3070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D8C82AC" w14:textId="77777777" w:rsidR="004A5CFA" w:rsidRPr="00CA3070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7DB29C" w14:textId="77777777" w:rsidR="004A5CFA" w:rsidRPr="00CA3070" w:rsidRDefault="004A5CFA" w:rsidP="004A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39F85F" w14:textId="77777777" w:rsidR="004A5CFA" w:rsidRPr="00CA3070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FA04FD" w14:textId="77777777" w:rsidR="004A5CFA" w:rsidRPr="00CA3070" w:rsidRDefault="004A5CFA" w:rsidP="004A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79E4BC2" w14:textId="77777777" w:rsidR="004A5CFA" w:rsidRPr="00CA3070" w:rsidRDefault="004A5CFA" w:rsidP="004A5CF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5CFA" w14:paraId="78013D39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BE7836F" w14:textId="77777777" w:rsidR="004A5CFA" w:rsidRDefault="004A5CFA" w:rsidP="004A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ส่วนลดต้นทุนจากรายได้จากการขายไฟฟ้าและไอน้ำ</w:t>
            </w:r>
          </w:p>
        </w:tc>
        <w:tc>
          <w:tcPr>
            <w:tcW w:w="981" w:type="dxa"/>
          </w:tcPr>
          <w:p w14:paraId="4BA9F87D" w14:textId="77777777" w:rsidR="004A5CFA" w:rsidRPr="005D1E0C" w:rsidRDefault="004A5CFA" w:rsidP="004A5C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52AEB1F8" w14:textId="77777777" w:rsidR="004A5CFA" w:rsidRPr="00E01A59" w:rsidRDefault="004A5CFA" w:rsidP="004A5CFA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12EE59C7" w14:textId="77777777" w:rsidR="004A5CFA" w:rsidRDefault="004A5CFA" w:rsidP="004A5C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F6E33C" w14:textId="77777777" w:rsidR="004A5CFA" w:rsidRPr="00CA3070" w:rsidRDefault="004A5CFA" w:rsidP="004A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785AA1" w14:textId="77777777" w:rsidR="004A5CFA" w:rsidRPr="00F20B57" w:rsidRDefault="004A5CFA" w:rsidP="004A5C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2398032" w14:textId="77777777" w:rsidR="004A5CFA" w:rsidRPr="00E01A59" w:rsidRDefault="004A5CFA" w:rsidP="004A5CFA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02F7D05D" w14:textId="77777777" w:rsidR="004A5CFA" w:rsidRDefault="004A5CFA" w:rsidP="004A5C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573A" w:rsidRPr="00C1021B" w14:paraId="3342BF04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6296B1D0" w14:textId="77777777" w:rsidR="0045573A" w:rsidRPr="00CA3070" w:rsidRDefault="0045573A" w:rsidP="0045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ที่ได้จากกระบวนการผลิต</w:t>
            </w:r>
          </w:p>
        </w:tc>
        <w:tc>
          <w:tcPr>
            <w:tcW w:w="981" w:type="dxa"/>
          </w:tcPr>
          <w:p w14:paraId="4A305DF1" w14:textId="30BAFFC8" w:rsidR="0045573A" w:rsidRPr="005D1E0C" w:rsidRDefault="0045573A" w:rsidP="0045573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3A">
              <w:rPr>
                <w:rFonts w:ascii="Angsana New" w:hAnsi="Angsana New"/>
                <w:sz w:val="30"/>
                <w:szCs w:val="30"/>
                <w:lang w:val="en-US"/>
              </w:rPr>
              <w:t xml:space="preserve"> 256,022 </w:t>
            </w:r>
          </w:p>
        </w:tc>
        <w:tc>
          <w:tcPr>
            <w:tcW w:w="279" w:type="dxa"/>
          </w:tcPr>
          <w:p w14:paraId="3C90B72D" w14:textId="77777777" w:rsidR="0045573A" w:rsidRPr="00C1021B" w:rsidRDefault="0045573A" w:rsidP="0045573A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6CFFDE9" w14:textId="6FED3CAF" w:rsidR="0045573A" w:rsidRPr="00C1021B" w:rsidRDefault="0045573A" w:rsidP="0045573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332,196</w:t>
            </w:r>
          </w:p>
        </w:tc>
        <w:tc>
          <w:tcPr>
            <w:tcW w:w="270" w:type="dxa"/>
          </w:tcPr>
          <w:p w14:paraId="444C8ED7" w14:textId="77777777" w:rsidR="0045573A" w:rsidRPr="00C1021B" w:rsidRDefault="0045573A" w:rsidP="0045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10949D" w14:textId="07C19CA8" w:rsidR="0045573A" w:rsidRPr="00353AF6" w:rsidRDefault="0045573A" w:rsidP="0045573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3A">
              <w:rPr>
                <w:rFonts w:ascii="Angsana New" w:hAnsi="Angsana New"/>
                <w:sz w:val="30"/>
                <w:szCs w:val="30"/>
                <w:lang w:val="en-US"/>
              </w:rPr>
              <w:t xml:space="preserve"> 256,022 </w:t>
            </w:r>
          </w:p>
        </w:tc>
        <w:tc>
          <w:tcPr>
            <w:tcW w:w="270" w:type="dxa"/>
          </w:tcPr>
          <w:p w14:paraId="3F2221F4" w14:textId="77777777" w:rsidR="0045573A" w:rsidRPr="00C1021B" w:rsidRDefault="0045573A" w:rsidP="0045573A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B7D5C18" w14:textId="1AADED72" w:rsidR="0045573A" w:rsidRPr="00C1021B" w:rsidRDefault="0045573A" w:rsidP="0045573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332,196</w:t>
            </w:r>
          </w:p>
        </w:tc>
      </w:tr>
      <w:tr w:rsidR="0045573A" w:rsidRPr="00C1021B" w14:paraId="011CF1B5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22A6BC12" w14:textId="77777777" w:rsidR="0045573A" w:rsidRPr="00CA3070" w:rsidRDefault="0045573A" w:rsidP="0045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7189BA2E" w14:textId="10F35787" w:rsidR="0045573A" w:rsidRPr="005D1E0C" w:rsidRDefault="0045573A" w:rsidP="0045573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3A">
              <w:rPr>
                <w:rFonts w:ascii="Angsana New" w:hAnsi="Angsana New"/>
                <w:sz w:val="30"/>
                <w:szCs w:val="30"/>
                <w:lang w:val="en-US"/>
              </w:rPr>
              <w:t xml:space="preserve"> 38,316 </w:t>
            </w:r>
          </w:p>
        </w:tc>
        <w:tc>
          <w:tcPr>
            <w:tcW w:w="279" w:type="dxa"/>
          </w:tcPr>
          <w:p w14:paraId="4BB86707" w14:textId="77777777" w:rsidR="0045573A" w:rsidRPr="00C1021B" w:rsidRDefault="0045573A" w:rsidP="0045573A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C555C2B" w14:textId="2755D9E5" w:rsidR="0045573A" w:rsidRPr="00C1021B" w:rsidRDefault="0045573A" w:rsidP="0045573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35,886</w:t>
            </w:r>
          </w:p>
        </w:tc>
        <w:tc>
          <w:tcPr>
            <w:tcW w:w="270" w:type="dxa"/>
          </w:tcPr>
          <w:p w14:paraId="71BDDBA6" w14:textId="77777777" w:rsidR="0045573A" w:rsidRPr="00C1021B" w:rsidRDefault="0045573A" w:rsidP="0045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A05D3A" w14:textId="29A37CDA" w:rsidR="0045573A" w:rsidRPr="00353AF6" w:rsidRDefault="0045573A" w:rsidP="0045573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3A">
              <w:rPr>
                <w:rFonts w:ascii="Angsana New" w:hAnsi="Angsana New"/>
                <w:sz w:val="30"/>
                <w:szCs w:val="30"/>
                <w:lang w:val="en-US"/>
              </w:rPr>
              <w:t xml:space="preserve"> 38,316 </w:t>
            </w:r>
          </w:p>
        </w:tc>
        <w:tc>
          <w:tcPr>
            <w:tcW w:w="270" w:type="dxa"/>
          </w:tcPr>
          <w:p w14:paraId="72253F87" w14:textId="77777777" w:rsidR="0045573A" w:rsidRPr="00C1021B" w:rsidRDefault="0045573A" w:rsidP="0045573A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A03067F" w14:textId="31809580" w:rsidR="0045573A" w:rsidRPr="00C1021B" w:rsidRDefault="0045573A" w:rsidP="0045573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35,886</w:t>
            </w:r>
          </w:p>
        </w:tc>
      </w:tr>
      <w:tr w:rsidR="0045573A" w:rsidRPr="00C1021B" w14:paraId="10F7FC4C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4E716FBD" w14:textId="77777777" w:rsidR="0045573A" w:rsidRDefault="0045573A" w:rsidP="0045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70D88E55" w14:textId="62718E8A" w:rsidR="0045573A" w:rsidRPr="005D1E0C" w:rsidRDefault="0045573A" w:rsidP="0045573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3A">
              <w:rPr>
                <w:rFonts w:ascii="Angsana New" w:hAnsi="Angsana New"/>
                <w:sz w:val="30"/>
                <w:szCs w:val="30"/>
                <w:lang w:val="en-US"/>
              </w:rPr>
              <w:t xml:space="preserve"> 7,105,673 </w:t>
            </w:r>
          </w:p>
        </w:tc>
        <w:tc>
          <w:tcPr>
            <w:tcW w:w="279" w:type="dxa"/>
          </w:tcPr>
          <w:p w14:paraId="3ED95508" w14:textId="77777777" w:rsidR="0045573A" w:rsidRPr="00C1021B" w:rsidRDefault="0045573A" w:rsidP="0045573A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29FDB04" w14:textId="43C67965" w:rsidR="0045573A" w:rsidRPr="00C1021B" w:rsidRDefault="0045573A" w:rsidP="0045573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4,125,664</w:t>
            </w:r>
          </w:p>
        </w:tc>
        <w:tc>
          <w:tcPr>
            <w:tcW w:w="270" w:type="dxa"/>
          </w:tcPr>
          <w:p w14:paraId="39A1EA64" w14:textId="77777777" w:rsidR="0045573A" w:rsidRPr="00C1021B" w:rsidRDefault="0045573A" w:rsidP="0045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A9D22D" w14:textId="7FF96F6D" w:rsidR="0045573A" w:rsidRPr="00353AF6" w:rsidRDefault="0045573A" w:rsidP="0045573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3A">
              <w:rPr>
                <w:rFonts w:ascii="Angsana New" w:hAnsi="Angsana New"/>
                <w:sz w:val="30"/>
                <w:szCs w:val="30"/>
                <w:lang w:val="en-US"/>
              </w:rPr>
              <w:t xml:space="preserve"> 7,105,673 </w:t>
            </w:r>
          </w:p>
        </w:tc>
        <w:tc>
          <w:tcPr>
            <w:tcW w:w="270" w:type="dxa"/>
          </w:tcPr>
          <w:p w14:paraId="74F0C5A3" w14:textId="77777777" w:rsidR="0045573A" w:rsidRPr="00C1021B" w:rsidRDefault="0045573A" w:rsidP="0045573A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53DAEE62" w14:textId="102F5E20" w:rsidR="0045573A" w:rsidRPr="00C1021B" w:rsidRDefault="0045573A" w:rsidP="0045573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4,125,664</w:t>
            </w:r>
          </w:p>
        </w:tc>
      </w:tr>
      <w:tr w:rsidR="0045573A" w14:paraId="23D1C11B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1496A928" w14:textId="77777777" w:rsidR="0045573A" w:rsidRDefault="0045573A" w:rsidP="0045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ค่าใช้จ่ายที่เรียกเก็บจากกิจการที่เกี่ยวข้องกัน</w:t>
            </w:r>
          </w:p>
        </w:tc>
        <w:tc>
          <w:tcPr>
            <w:tcW w:w="981" w:type="dxa"/>
          </w:tcPr>
          <w:p w14:paraId="72E42A30" w14:textId="39761C53" w:rsidR="0045573A" w:rsidRPr="005D1E0C" w:rsidRDefault="0045573A" w:rsidP="0045573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3A">
              <w:rPr>
                <w:rFonts w:ascii="Angsana New" w:hAnsi="Angsana New"/>
                <w:sz w:val="30"/>
                <w:szCs w:val="30"/>
                <w:lang w:val="en-US"/>
              </w:rPr>
              <w:t xml:space="preserve"> 105,305 </w:t>
            </w:r>
          </w:p>
        </w:tc>
        <w:tc>
          <w:tcPr>
            <w:tcW w:w="279" w:type="dxa"/>
          </w:tcPr>
          <w:p w14:paraId="3633584B" w14:textId="77777777" w:rsidR="0045573A" w:rsidRPr="00C1021B" w:rsidRDefault="0045573A" w:rsidP="0045573A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ACEFB9A" w14:textId="0DCD229E" w:rsidR="0045573A" w:rsidRPr="00353AF6" w:rsidRDefault="0045573A" w:rsidP="0045573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112,445</w:t>
            </w:r>
          </w:p>
        </w:tc>
        <w:tc>
          <w:tcPr>
            <w:tcW w:w="270" w:type="dxa"/>
          </w:tcPr>
          <w:p w14:paraId="2197324A" w14:textId="77777777" w:rsidR="0045573A" w:rsidRPr="00C1021B" w:rsidRDefault="0045573A" w:rsidP="0045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7117BA" w14:textId="1F34A1F2" w:rsidR="0045573A" w:rsidRDefault="0045573A" w:rsidP="0045573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3A">
              <w:rPr>
                <w:rFonts w:ascii="Angsana New" w:hAnsi="Angsana New"/>
                <w:sz w:val="30"/>
                <w:szCs w:val="30"/>
                <w:lang w:val="en-US"/>
              </w:rPr>
              <w:t xml:space="preserve"> 105,305 </w:t>
            </w:r>
          </w:p>
        </w:tc>
        <w:tc>
          <w:tcPr>
            <w:tcW w:w="270" w:type="dxa"/>
          </w:tcPr>
          <w:p w14:paraId="4DA8020D" w14:textId="77777777" w:rsidR="0045573A" w:rsidRPr="00C1021B" w:rsidRDefault="0045573A" w:rsidP="0045573A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41639180" w14:textId="614B7CCD" w:rsidR="0045573A" w:rsidRDefault="0045573A" w:rsidP="0045573A">
            <w:pPr>
              <w:pStyle w:val="30"/>
              <w:tabs>
                <w:tab w:val="clear" w:pos="360"/>
                <w:tab w:val="decimal" w:pos="72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112,445</w:t>
            </w:r>
          </w:p>
        </w:tc>
      </w:tr>
      <w:tr w:rsidR="0045573A" w14:paraId="3D8F99C8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1302DD1B" w14:textId="37022607" w:rsidR="0045573A" w:rsidRDefault="0045573A" w:rsidP="0045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81" w:type="dxa"/>
          </w:tcPr>
          <w:p w14:paraId="6FE9129F" w14:textId="03296DFA" w:rsidR="0045573A" w:rsidRDefault="0045573A" w:rsidP="0045573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3A">
              <w:rPr>
                <w:rFonts w:ascii="Angsana New" w:hAnsi="Angsana New"/>
                <w:sz w:val="30"/>
                <w:szCs w:val="30"/>
                <w:lang w:val="en-US"/>
              </w:rPr>
              <w:t xml:space="preserve"> 72,007 </w:t>
            </w:r>
          </w:p>
        </w:tc>
        <w:tc>
          <w:tcPr>
            <w:tcW w:w="279" w:type="dxa"/>
          </w:tcPr>
          <w:p w14:paraId="5B7C5858" w14:textId="77777777" w:rsidR="0045573A" w:rsidRPr="00C1021B" w:rsidRDefault="0045573A" w:rsidP="0045573A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C56081A" w14:textId="14790A6E" w:rsidR="0045573A" w:rsidRDefault="0045573A" w:rsidP="0045573A">
            <w:pPr>
              <w:pStyle w:val="30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6,826</w:t>
            </w:r>
          </w:p>
        </w:tc>
        <w:tc>
          <w:tcPr>
            <w:tcW w:w="270" w:type="dxa"/>
          </w:tcPr>
          <w:p w14:paraId="1B81A903" w14:textId="77777777" w:rsidR="0045573A" w:rsidRPr="00C1021B" w:rsidRDefault="0045573A" w:rsidP="0045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3D8A37" w14:textId="41358E04" w:rsidR="0045573A" w:rsidRDefault="0045573A" w:rsidP="0045573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3A">
              <w:rPr>
                <w:rFonts w:ascii="Angsana New" w:hAnsi="Angsana New"/>
                <w:sz w:val="30"/>
                <w:szCs w:val="30"/>
                <w:lang w:val="en-US"/>
              </w:rPr>
              <w:t xml:space="preserve"> 72,007 </w:t>
            </w:r>
          </w:p>
        </w:tc>
        <w:tc>
          <w:tcPr>
            <w:tcW w:w="270" w:type="dxa"/>
          </w:tcPr>
          <w:p w14:paraId="4BEC4DAD" w14:textId="77777777" w:rsidR="0045573A" w:rsidRPr="00C1021B" w:rsidRDefault="0045573A" w:rsidP="0045573A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436CBCB1" w14:textId="004A3BA8" w:rsidR="0045573A" w:rsidRDefault="0045573A" w:rsidP="0045573A">
            <w:pPr>
              <w:pStyle w:val="30"/>
              <w:tabs>
                <w:tab w:val="clear" w:pos="360"/>
                <w:tab w:val="decimal" w:pos="72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6,826</w:t>
            </w:r>
          </w:p>
        </w:tc>
      </w:tr>
      <w:tr w:rsidR="0045573A" w14:paraId="59F1C8AF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265BFB02" w14:textId="38C83A72" w:rsidR="0045573A" w:rsidRPr="009149C0" w:rsidRDefault="0045573A" w:rsidP="0045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49C0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981" w:type="dxa"/>
          </w:tcPr>
          <w:p w14:paraId="31B95438" w14:textId="676CD0C8" w:rsidR="0045573A" w:rsidRPr="009149C0" w:rsidRDefault="0045573A" w:rsidP="0045573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49C0">
              <w:rPr>
                <w:rFonts w:ascii="Angsana New" w:hAnsi="Angsana New"/>
                <w:sz w:val="30"/>
                <w:szCs w:val="30"/>
                <w:lang w:val="en-US"/>
              </w:rPr>
              <w:t xml:space="preserve"> 2,430</w:t>
            </w:r>
          </w:p>
        </w:tc>
        <w:tc>
          <w:tcPr>
            <w:tcW w:w="279" w:type="dxa"/>
          </w:tcPr>
          <w:p w14:paraId="2DE0AFAD" w14:textId="77777777" w:rsidR="0045573A" w:rsidRPr="009149C0" w:rsidRDefault="0045573A" w:rsidP="0045573A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FC056B1" w14:textId="73F0E222" w:rsidR="0045573A" w:rsidRPr="009149C0" w:rsidRDefault="0045573A" w:rsidP="00FB4904">
            <w:pPr>
              <w:pStyle w:val="30"/>
              <w:tabs>
                <w:tab w:val="clear" w:pos="360"/>
                <w:tab w:val="clear" w:pos="720"/>
                <w:tab w:val="decimal" w:pos="43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49C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CA8BC9" w14:textId="77777777" w:rsidR="0045573A" w:rsidRPr="009149C0" w:rsidRDefault="0045573A" w:rsidP="0045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615C6F" w14:textId="3E9605C5" w:rsidR="0045573A" w:rsidRPr="009149C0" w:rsidRDefault="0045573A" w:rsidP="0045573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49C0">
              <w:rPr>
                <w:rFonts w:ascii="Angsana New" w:hAnsi="Angsana New"/>
                <w:sz w:val="30"/>
                <w:szCs w:val="30"/>
                <w:lang w:val="en-US"/>
              </w:rPr>
              <w:t xml:space="preserve"> 2,430</w:t>
            </w:r>
          </w:p>
        </w:tc>
        <w:tc>
          <w:tcPr>
            <w:tcW w:w="270" w:type="dxa"/>
          </w:tcPr>
          <w:p w14:paraId="6323F3ED" w14:textId="77777777" w:rsidR="0045573A" w:rsidRPr="009149C0" w:rsidRDefault="0045573A" w:rsidP="0045573A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7551B09F" w14:textId="7B2032DA" w:rsidR="0045573A" w:rsidRPr="009149C0" w:rsidRDefault="0045573A" w:rsidP="008479BA">
            <w:pPr>
              <w:pStyle w:val="30"/>
              <w:tabs>
                <w:tab w:val="clear" w:pos="360"/>
                <w:tab w:val="clear" w:pos="720"/>
                <w:tab w:val="decimal" w:pos="44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49C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573A" w:rsidRPr="00C1021B" w14:paraId="57F8EECB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40E9E7F9" w14:textId="77777777" w:rsidR="0045573A" w:rsidRPr="00CA3070" w:rsidRDefault="0045573A" w:rsidP="0045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2090A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81" w:type="dxa"/>
          </w:tcPr>
          <w:p w14:paraId="68751A04" w14:textId="54927501" w:rsidR="0045573A" w:rsidRPr="005D1E0C" w:rsidRDefault="0045573A" w:rsidP="008479BA">
            <w:pPr>
              <w:pStyle w:val="30"/>
              <w:tabs>
                <w:tab w:val="clear" w:pos="360"/>
                <w:tab w:val="clear" w:pos="720"/>
                <w:tab w:val="decimal" w:pos="433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6F73EE22" w14:textId="77777777" w:rsidR="0045573A" w:rsidRPr="00C1021B" w:rsidRDefault="0045573A" w:rsidP="0045573A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D8370A8" w14:textId="1A370A15" w:rsidR="0045573A" w:rsidRPr="00C1021B" w:rsidRDefault="0045573A" w:rsidP="0045573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</w:tcPr>
          <w:p w14:paraId="4685C2DC" w14:textId="77777777" w:rsidR="0045573A" w:rsidRPr="00C1021B" w:rsidRDefault="0045573A" w:rsidP="0045573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49145FF" w14:textId="1C683A00" w:rsidR="0045573A" w:rsidRPr="00353AF6" w:rsidRDefault="0045573A" w:rsidP="008479BA">
            <w:pPr>
              <w:pStyle w:val="30"/>
              <w:tabs>
                <w:tab w:val="clear" w:pos="360"/>
                <w:tab w:val="clear" w:pos="720"/>
                <w:tab w:val="decimal" w:pos="447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436F379" w14:textId="77777777" w:rsidR="0045573A" w:rsidRPr="00C1021B" w:rsidRDefault="0045573A" w:rsidP="0045573A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6B272665" w14:textId="66D7BC92" w:rsidR="0045573A" w:rsidRPr="00C1021B" w:rsidRDefault="0045573A" w:rsidP="0045573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</w:tbl>
    <w:p w14:paraId="26B173B0" w14:textId="77777777" w:rsidR="00A91D26" w:rsidRPr="004924C5" w:rsidRDefault="00A91D26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9F0DA7C" w14:textId="41910C57" w:rsidR="00F4336B" w:rsidRPr="008F16F0" w:rsidRDefault="003E6A5C" w:rsidP="008F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F16F0">
        <w:rPr>
          <w:rFonts w:ascii="Angsana New" w:hAnsi="Angsana New"/>
          <w:sz w:val="30"/>
          <w:szCs w:val="30"/>
          <w:cs/>
        </w:rPr>
        <w:t>ยอดคงเหลือ</w:t>
      </w:r>
      <w:r w:rsidR="006C00A9" w:rsidRPr="008F16F0">
        <w:rPr>
          <w:rFonts w:ascii="Angsana New" w:hAnsi="Angsana New"/>
          <w:sz w:val="30"/>
          <w:szCs w:val="30"/>
          <w:cs/>
        </w:rPr>
        <w:t>กับ</w:t>
      </w:r>
      <w:r w:rsidR="00F4336B" w:rsidRPr="008F16F0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8F16F0">
        <w:rPr>
          <w:rFonts w:ascii="Angsana New" w:hAnsi="Angsana New"/>
          <w:sz w:val="30"/>
          <w:szCs w:val="30"/>
          <w:cs/>
        </w:rPr>
        <w:t xml:space="preserve"> </w:t>
      </w:r>
      <w:r w:rsidR="00F4336B" w:rsidRPr="008F16F0">
        <w:rPr>
          <w:rFonts w:ascii="Angsana New" w:hAnsi="Angsana New"/>
          <w:sz w:val="30"/>
          <w:szCs w:val="30"/>
          <w:cs/>
        </w:rPr>
        <w:t>ณ วันที่</w:t>
      </w:r>
      <w:r w:rsidR="00F4336B" w:rsidRPr="008F16F0">
        <w:rPr>
          <w:rFonts w:ascii="Angsana New" w:hAnsi="Angsana New"/>
          <w:sz w:val="30"/>
          <w:szCs w:val="30"/>
        </w:rPr>
        <w:t xml:space="preserve"> </w:t>
      </w:r>
      <w:r w:rsidR="004A24EA" w:rsidRPr="004A24EA">
        <w:rPr>
          <w:rFonts w:ascii="Angsana New" w:hAnsi="Angsana New"/>
          <w:sz w:val="30"/>
          <w:szCs w:val="30"/>
        </w:rPr>
        <w:t>3</w:t>
      </w:r>
      <w:r w:rsidR="006270D6">
        <w:rPr>
          <w:rFonts w:ascii="Angsana New" w:hAnsi="Angsana New"/>
          <w:sz w:val="30"/>
          <w:szCs w:val="30"/>
        </w:rPr>
        <w:t>1</w:t>
      </w:r>
      <w:r w:rsidR="00A41B30" w:rsidRPr="00A41B30">
        <w:rPr>
          <w:rFonts w:ascii="Angsana New" w:hAnsi="Angsana New"/>
          <w:sz w:val="30"/>
          <w:szCs w:val="30"/>
          <w:cs/>
        </w:rPr>
        <w:t xml:space="preserve"> </w:t>
      </w:r>
      <w:r w:rsidR="006270D6">
        <w:rPr>
          <w:rFonts w:ascii="Angsana New" w:hAnsi="Angsana New" w:hint="cs"/>
          <w:sz w:val="30"/>
          <w:szCs w:val="30"/>
          <w:cs/>
        </w:rPr>
        <w:t>ธันวาคม</w:t>
      </w:r>
      <w:r w:rsidR="00A41B30" w:rsidRPr="00A41B30">
        <w:rPr>
          <w:rFonts w:ascii="Angsana New" w:hAnsi="Angsana New"/>
          <w:sz w:val="30"/>
          <w:szCs w:val="30"/>
          <w:cs/>
        </w:rPr>
        <w:t xml:space="preserve"> </w:t>
      </w:r>
      <w:r w:rsidR="004A24EA" w:rsidRPr="004A24EA">
        <w:rPr>
          <w:rFonts w:ascii="Angsana New" w:hAnsi="Angsana New"/>
          <w:sz w:val="30"/>
          <w:szCs w:val="30"/>
        </w:rPr>
        <w:t>256</w:t>
      </w:r>
      <w:r w:rsidR="00C40619">
        <w:rPr>
          <w:rFonts w:ascii="Angsana New" w:hAnsi="Angsana New"/>
          <w:sz w:val="30"/>
          <w:szCs w:val="30"/>
        </w:rPr>
        <w:t>5</w:t>
      </w:r>
      <w:r w:rsidR="00A41B30">
        <w:rPr>
          <w:rFonts w:ascii="Angsana New" w:hAnsi="Angsana New"/>
          <w:sz w:val="30"/>
          <w:szCs w:val="30"/>
        </w:rPr>
        <w:t xml:space="preserve"> </w:t>
      </w:r>
      <w:r w:rsidR="008F16F0" w:rsidRPr="00CA3070">
        <w:rPr>
          <w:rFonts w:ascii="Angsana New" w:hAnsi="Angsana New"/>
          <w:sz w:val="30"/>
          <w:szCs w:val="30"/>
          <w:cs/>
        </w:rPr>
        <w:t xml:space="preserve">และ </w:t>
      </w:r>
      <w:r w:rsidR="008F16F0">
        <w:rPr>
          <w:rFonts w:ascii="Angsana New" w:hAnsi="Angsana New"/>
          <w:sz w:val="30"/>
          <w:szCs w:val="30"/>
        </w:rPr>
        <w:t>31</w:t>
      </w:r>
      <w:r w:rsidR="008F16F0">
        <w:rPr>
          <w:rFonts w:ascii="Angsana New" w:hAnsi="Angsana New"/>
          <w:sz w:val="30"/>
          <w:szCs w:val="30"/>
          <w:cs/>
        </w:rPr>
        <w:t xml:space="preserve"> มีนาคม </w:t>
      </w:r>
      <w:r w:rsidR="008F16F0">
        <w:rPr>
          <w:rFonts w:ascii="Angsana New" w:hAnsi="Angsana New"/>
          <w:sz w:val="30"/>
          <w:szCs w:val="30"/>
        </w:rPr>
        <w:t>25</w:t>
      </w:r>
      <w:r w:rsidR="004A24EA" w:rsidRPr="004A24EA">
        <w:rPr>
          <w:rFonts w:ascii="Angsana New" w:hAnsi="Angsana New" w:hint="cs"/>
          <w:sz w:val="30"/>
          <w:szCs w:val="30"/>
        </w:rPr>
        <w:t>6</w:t>
      </w:r>
      <w:r w:rsidR="00C40619">
        <w:rPr>
          <w:rFonts w:ascii="Angsana New" w:hAnsi="Angsana New"/>
          <w:sz w:val="30"/>
          <w:szCs w:val="30"/>
        </w:rPr>
        <w:t>5</w:t>
      </w:r>
      <w:r w:rsidR="008F16F0">
        <w:rPr>
          <w:rFonts w:ascii="Angsana New" w:hAnsi="Angsana New" w:hint="cs"/>
          <w:sz w:val="30"/>
          <w:szCs w:val="30"/>
          <w:cs/>
        </w:rPr>
        <w:t xml:space="preserve"> </w:t>
      </w:r>
      <w:r w:rsidR="00F4336B" w:rsidRPr="008F16F0">
        <w:rPr>
          <w:rFonts w:ascii="Angsana New" w:hAnsi="Angsana New"/>
          <w:sz w:val="30"/>
          <w:szCs w:val="30"/>
          <w:cs/>
        </w:rPr>
        <w:t>มีดังนี้</w:t>
      </w:r>
    </w:p>
    <w:p w14:paraId="17FA9CD8" w14:textId="77777777" w:rsidR="00E03B6D" w:rsidRPr="004924C5" w:rsidRDefault="00E03B6D" w:rsidP="008F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61"/>
        <w:gridCol w:w="288"/>
        <w:gridCol w:w="1083"/>
        <w:gridCol w:w="268"/>
        <w:gridCol w:w="1077"/>
        <w:gridCol w:w="253"/>
        <w:gridCol w:w="1098"/>
      </w:tblGrid>
      <w:tr w:rsidR="00076626" w:rsidRPr="008F16F0" w14:paraId="56417E35" w14:textId="77777777" w:rsidTr="00114B7E">
        <w:trPr>
          <w:trHeight w:hRule="exact" w:val="389"/>
          <w:tblHeader/>
        </w:trPr>
        <w:tc>
          <w:tcPr>
            <w:tcW w:w="2206" w:type="pct"/>
          </w:tcPr>
          <w:p w14:paraId="045FBD20" w14:textId="77777777" w:rsidR="003E6A5C" w:rsidRPr="008F16F0" w:rsidRDefault="003E6A5C" w:rsidP="008F16F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67E72002" w14:textId="77777777" w:rsidR="003E6A5C" w:rsidRPr="008F16F0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8F16F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6" w:type="pct"/>
          </w:tcPr>
          <w:p w14:paraId="28C3CD16" w14:textId="77777777" w:rsidR="003E6A5C" w:rsidRPr="008F16F0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3" w:type="pct"/>
            <w:gridSpan w:val="3"/>
          </w:tcPr>
          <w:p w14:paraId="7A9F8F18" w14:textId="77777777" w:rsidR="003E6A5C" w:rsidRPr="008F16F0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95A70" w:rsidRPr="008F16F0" w14:paraId="15389BEA" w14:textId="77777777" w:rsidTr="00114B7E">
        <w:trPr>
          <w:trHeight w:hRule="exact" w:val="389"/>
          <w:tblHeader/>
        </w:trPr>
        <w:tc>
          <w:tcPr>
            <w:tcW w:w="2206" w:type="pct"/>
          </w:tcPr>
          <w:p w14:paraId="2993A613" w14:textId="77777777"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056F32E" w14:textId="21B75F2D" w:rsidR="00095A70" w:rsidRPr="00A41B30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6270D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270D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7" w:type="pct"/>
          </w:tcPr>
          <w:p w14:paraId="42BC021A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1A989D8" w14:textId="77777777" w:rsidR="00095A70" w:rsidRPr="005A2EAA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2019FA9D" w14:textId="77777777"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FB01607" w14:textId="6F17DDC8" w:rsidR="00095A70" w:rsidRPr="005A2EAA" w:rsidRDefault="006270D6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8" w:type="pct"/>
          </w:tcPr>
          <w:p w14:paraId="4149DED6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9F69ED8" w14:textId="77777777" w:rsidR="00095A70" w:rsidRPr="005A2EAA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095A70" w:rsidRPr="008F16F0" w14:paraId="4CEDFA1D" w14:textId="77777777" w:rsidTr="00114B7E">
        <w:trPr>
          <w:trHeight w:hRule="exact" w:val="389"/>
          <w:tblHeader/>
        </w:trPr>
        <w:tc>
          <w:tcPr>
            <w:tcW w:w="2206" w:type="pct"/>
          </w:tcPr>
          <w:p w14:paraId="37C21283" w14:textId="77777777"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B4CEF67" w14:textId="4E469D7C" w:rsidR="00095A70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C40619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57" w:type="pct"/>
          </w:tcPr>
          <w:p w14:paraId="418904A8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0846A63" w14:textId="5ADD8A69" w:rsidR="00095A70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C40619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32F22B23" w14:textId="77777777"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F6DA905" w14:textId="11D63595" w:rsidR="00095A70" w:rsidRPr="00CE4C53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C4061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8" w:type="pct"/>
          </w:tcPr>
          <w:p w14:paraId="7CF9ED58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B134294" w14:textId="5A694AF2" w:rsidR="00095A70" w:rsidRPr="00CE4C53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C4061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F16F0" w:rsidRPr="008F16F0" w14:paraId="1506075B" w14:textId="77777777" w:rsidTr="00114B7E">
        <w:trPr>
          <w:trHeight w:hRule="exact" w:val="389"/>
          <w:tblHeader/>
        </w:trPr>
        <w:tc>
          <w:tcPr>
            <w:tcW w:w="2206" w:type="pct"/>
          </w:tcPr>
          <w:p w14:paraId="60A0F5E9" w14:textId="77777777" w:rsidR="008F16F0" w:rsidRPr="008F16F0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4" w:type="pct"/>
            <w:gridSpan w:val="7"/>
          </w:tcPr>
          <w:p w14:paraId="1A06E182" w14:textId="77777777" w:rsidR="008F16F0" w:rsidRPr="008F16F0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3412B" w:rsidRPr="008F16F0" w14:paraId="55CB10F0" w14:textId="77777777" w:rsidTr="00114B7E">
        <w:trPr>
          <w:trHeight w:hRule="exact" w:val="389"/>
        </w:trPr>
        <w:tc>
          <w:tcPr>
            <w:tcW w:w="2206" w:type="pct"/>
          </w:tcPr>
          <w:p w14:paraId="2354DA58" w14:textId="77777777" w:rsidR="0093412B" w:rsidRPr="0093412B" w:rsidRDefault="0093412B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341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9341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2794" w:type="pct"/>
            <w:gridSpan w:val="7"/>
          </w:tcPr>
          <w:p w14:paraId="094922DC" w14:textId="77777777" w:rsidR="0093412B" w:rsidRPr="008F16F0" w:rsidRDefault="0093412B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EC4D5B" w:rsidRPr="008F16F0" w14:paraId="4016BA97" w14:textId="77777777" w:rsidTr="00114B7E">
        <w:trPr>
          <w:trHeight w:hRule="exact" w:val="389"/>
        </w:trPr>
        <w:tc>
          <w:tcPr>
            <w:tcW w:w="2206" w:type="pct"/>
          </w:tcPr>
          <w:p w14:paraId="6A5597CF" w14:textId="77777777" w:rsidR="00EC4D5B" w:rsidRPr="008F16F0" w:rsidRDefault="00EC4D5B" w:rsidP="00EC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8F16F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70ADCB1F" w14:textId="31D17DD4" w:rsidR="00EC4D5B" w:rsidRPr="005D1E0C" w:rsidRDefault="00EC4D5B" w:rsidP="00EC4D5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4D5B">
              <w:rPr>
                <w:rFonts w:ascii="Angsana New" w:hAnsi="Angsana New"/>
                <w:sz w:val="30"/>
                <w:szCs w:val="30"/>
                <w:lang w:val="en-US"/>
              </w:rPr>
              <w:t>55,208</w:t>
            </w:r>
          </w:p>
        </w:tc>
        <w:tc>
          <w:tcPr>
            <w:tcW w:w="157" w:type="pct"/>
            <w:vAlign w:val="bottom"/>
          </w:tcPr>
          <w:p w14:paraId="565645D1" w14:textId="77777777" w:rsidR="00EC4D5B" w:rsidRPr="005D1E0C" w:rsidRDefault="00EC4D5B" w:rsidP="00EC4D5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6C14FF2" w14:textId="6AF5628B" w:rsidR="00EC4D5B" w:rsidRPr="005D1E0C" w:rsidRDefault="00EC4D5B" w:rsidP="00EC4D5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80,732</w:t>
            </w:r>
          </w:p>
        </w:tc>
        <w:tc>
          <w:tcPr>
            <w:tcW w:w="146" w:type="pct"/>
            <w:vAlign w:val="bottom"/>
          </w:tcPr>
          <w:p w14:paraId="0124DBC6" w14:textId="77777777" w:rsidR="00EC4D5B" w:rsidRPr="008F16F0" w:rsidRDefault="00EC4D5B" w:rsidP="00EC4D5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E0FDAC5" w14:textId="1C7A8242" w:rsidR="00EC4D5B" w:rsidRPr="00353AF6" w:rsidRDefault="00EC4D5B" w:rsidP="00EC4D5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C4D5B">
              <w:rPr>
                <w:rFonts w:ascii="Angsana New" w:hAnsi="Angsana New"/>
                <w:sz w:val="30"/>
                <w:szCs w:val="30"/>
                <w:lang w:val="en-US"/>
              </w:rPr>
              <w:t>55,208</w:t>
            </w:r>
          </w:p>
        </w:tc>
        <w:tc>
          <w:tcPr>
            <w:tcW w:w="138" w:type="pct"/>
            <w:vAlign w:val="bottom"/>
          </w:tcPr>
          <w:p w14:paraId="4148BF56" w14:textId="77777777" w:rsidR="00EC4D5B" w:rsidRPr="008F16F0" w:rsidRDefault="00EC4D5B" w:rsidP="00EC4D5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1EE130B8" w14:textId="5908C17D" w:rsidR="00EC4D5B" w:rsidRPr="005D4516" w:rsidRDefault="00EC4D5B" w:rsidP="00EC4D5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80,732</w:t>
            </w:r>
          </w:p>
        </w:tc>
      </w:tr>
      <w:tr w:rsidR="00EC4D5B" w:rsidRPr="008F16F0" w14:paraId="453DE341" w14:textId="77777777" w:rsidTr="007A12D5">
        <w:trPr>
          <w:trHeight w:hRule="exact" w:val="389"/>
        </w:trPr>
        <w:tc>
          <w:tcPr>
            <w:tcW w:w="2206" w:type="pct"/>
          </w:tcPr>
          <w:p w14:paraId="43BE5E6B" w14:textId="112FB5E5" w:rsidR="00EC4D5B" w:rsidRPr="008F16F0" w:rsidRDefault="00EC4D5B" w:rsidP="00EC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1929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938F646" w14:textId="1F0662FF" w:rsidR="00EC4D5B" w:rsidRPr="005D1E0C" w:rsidRDefault="00EC4D5B" w:rsidP="008479BA">
            <w:pPr>
              <w:pStyle w:val="a3"/>
              <w:tabs>
                <w:tab w:val="decimal" w:pos="6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4D5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</w:tcPr>
          <w:p w14:paraId="194CDF9B" w14:textId="77777777" w:rsidR="00EC4D5B" w:rsidRPr="005D1E0C" w:rsidRDefault="00EC4D5B" w:rsidP="00EC4D5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52B00AC" w14:textId="56C6BAD3" w:rsidR="00EC4D5B" w:rsidRDefault="00EC4D5B" w:rsidP="008479BA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4DC58546" w14:textId="77777777" w:rsidR="00EC4D5B" w:rsidRPr="008F16F0" w:rsidRDefault="00EC4D5B" w:rsidP="00EC4D5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2D96B083" w14:textId="1D848BA9" w:rsidR="00EC4D5B" w:rsidRPr="00353AF6" w:rsidRDefault="00EC4D5B" w:rsidP="008479BA">
            <w:pPr>
              <w:pStyle w:val="a3"/>
              <w:tabs>
                <w:tab w:val="decimal" w:pos="611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C4D5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14:paraId="08FE6284" w14:textId="77777777" w:rsidR="00EC4D5B" w:rsidRPr="008F16F0" w:rsidRDefault="00EC4D5B" w:rsidP="00EC4D5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22161C06" w14:textId="409756D6" w:rsidR="00EC4D5B" w:rsidRDefault="00EC4D5B" w:rsidP="008479BA">
            <w:pPr>
              <w:pStyle w:val="a3"/>
              <w:tabs>
                <w:tab w:val="decimal" w:pos="63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4D5B" w:rsidRPr="008F16F0" w14:paraId="79850B0E" w14:textId="77777777" w:rsidTr="007A12D5">
        <w:trPr>
          <w:trHeight w:hRule="exact" w:val="389"/>
        </w:trPr>
        <w:tc>
          <w:tcPr>
            <w:tcW w:w="2206" w:type="pct"/>
          </w:tcPr>
          <w:p w14:paraId="2D8CB1F9" w14:textId="092029C7" w:rsidR="00EC4D5B" w:rsidRPr="001929D3" w:rsidRDefault="00EC4D5B" w:rsidP="00EC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7A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9946804" w14:textId="22193652" w:rsidR="00EC4D5B" w:rsidRPr="00DD5E94" w:rsidRDefault="00EC4D5B" w:rsidP="00EC4D5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4D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55,208</w:t>
            </w:r>
          </w:p>
        </w:tc>
        <w:tc>
          <w:tcPr>
            <w:tcW w:w="157" w:type="pct"/>
          </w:tcPr>
          <w:p w14:paraId="1D67162B" w14:textId="77777777" w:rsidR="00EC4D5B" w:rsidRPr="005D1E0C" w:rsidRDefault="00EC4D5B" w:rsidP="00EC4D5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6CA2E00" w14:textId="4ADF8238" w:rsidR="00EC4D5B" w:rsidRDefault="00EC4D5B" w:rsidP="00EC4D5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80,732</w:t>
            </w:r>
          </w:p>
        </w:tc>
        <w:tc>
          <w:tcPr>
            <w:tcW w:w="146" w:type="pct"/>
            <w:vAlign w:val="bottom"/>
          </w:tcPr>
          <w:p w14:paraId="655384EF" w14:textId="77777777" w:rsidR="00EC4D5B" w:rsidRPr="008F16F0" w:rsidRDefault="00EC4D5B" w:rsidP="00EC4D5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FBF98" w14:textId="15C21B4C" w:rsidR="00EC4D5B" w:rsidRPr="00DD5E94" w:rsidRDefault="00EC4D5B" w:rsidP="00EC4D5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4D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55,208</w:t>
            </w:r>
          </w:p>
        </w:tc>
        <w:tc>
          <w:tcPr>
            <w:tcW w:w="138" w:type="pct"/>
          </w:tcPr>
          <w:p w14:paraId="6D0608A0" w14:textId="77777777" w:rsidR="00EC4D5B" w:rsidRPr="008F16F0" w:rsidRDefault="00EC4D5B" w:rsidP="00EC4D5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B85DD3C" w14:textId="62B2FD8A" w:rsidR="00EC4D5B" w:rsidRDefault="00EC4D5B" w:rsidP="00EC4D5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80,732</w:t>
            </w:r>
          </w:p>
        </w:tc>
      </w:tr>
      <w:tr w:rsidR="007A12D5" w:rsidRPr="008F16F0" w14:paraId="2CC8C086" w14:textId="77777777" w:rsidTr="007A12D5">
        <w:trPr>
          <w:trHeight w:hRule="exact" w:val="389"/>
        </w:trPr>
        <w:tc>
          <w:tcPr>
            <w:tcW w:w="2206" w:type="pct"/>
          </w:tcPr>
          <w:p w14:paraId="23E6A957" w14:textId="77777777" w:rsidR="007A12D5" w:rsidRPr="00967A23" w:rsidRDefault="007A12D5" w:rsidP="00976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62FB40F3" w14:textId="77777777" w:rsidR="007A12D5" w:rsidRDefault="007A12D5" w:rsidP="00976E6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5BF79C04" w14:textId="77777777" w:rsidR="007A12D5" w:rsidRPr="005D1E0C" w:rsidRDefault="007A12D5" w:rsidP="00976E6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5293B51" w14:textId="77777777" w:rsidR="007A12D5" w:rsidRDefault="007A12D5" w:rsidP="00976E6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59D5618C" w14:textId="77777777" w:rsidR="007A12D5" w:rsidRPr="008F16F0" w:rsidRDefault="007A12D5" w:rsidP="00976E6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6A0C30DE" w14:textId="77777777" w:rsidR="007A12D5" w:rsidRDefault="007A12D5" w:rsidP="00976E6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70BB9BE6" w14:textId="77777777" w:rsidR="007A12D5" w:rsidRPr="008F16F0" w:rsidRDefault="007A12D5" w:rsidP="00976E6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6858ABEE" w14:textId="77777777" w:rsidR="007A12D5" w:rsidRDefault="007A12D5" w:rsidP="00976E6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09F8085F" w14:textId="77777777" w:rsidR="00B051DF" w:rsidRDefault="00B051DF">
      <w:r>
        <w:br w:type="page"/>
      </w: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61"/>
        <w:gridCol w:w="288"/>
        <w:gridCol w:w="1083"/>
        <w:gridCol w:w="270"/>
        <w:gridCol w:w="1077"/>
        <w:gridCol w:w="253"/>
        <w:gridCol w:w="1096"/>
      </w:tblGrid>
      <w:tr w:rsidR="00B051DF" w:rsidRPr="008F16F0" w14:paraId="2359C879" w14:textId="77777777" w:rsidTr="00B051DF">
        <w:trPr>
          <w:trHeight w:hRule="exact" w:val="389"/>
        </w:trPr>
        <w:tc>
          <w:tcPr>
            <w:tcW w:w="2206" w:type="pct"/>
          </w:tcPr>
          <w:p w14:paraId="5A663F0E" w14:textId="1FD01937" w:rsidR="00B051DF" w:rsidRPr="0093412B" w:rsidRDefault="00B051DF" w:rsidP="00B05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25" w:type="pct"/>
            <w:gridSpan w:val="3"/>
          </w:tcPr>
          <w:p w14:paraId="1494CD3A" w14:textId="77777777" w:rsidR="00B051DF" w:rsidRPr="008F16F0" w:rsidRDefault="00B051DF" w:rsidP="00B05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4FD5D6DF" w14:textId="237C3D7E" w:rsidR="00B051DF" w:rsidRPr="008F16F0" w:rsidRDefault="00B051DF" w:rsidP="00B05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22" w:type="pct"/>
            <w:gridSpan w:val="3"/>
          </w:tcPr>
          <w:p w14:paraId="1F8DF0C0" w14:textId="18377B27" w:rsidR="00B051DF" w:rsidRPr="008F16F0" w:rsidRDefault="00B051DF" w:rsidP="00B05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</w:t>
            </w:r>
          </w:p>
        </w:tc>
      </w:tr>
      <w:tr w:rsidR="00B051DF" w:rsidRPr="008F16F0" w14:paraId="3166783E" w14:textId="77777777" w:rsidTr="00B051DF">
        <w:trPr>
          <w:trHeight w:hRule="exact" w:val="389"/>
        </w:trPr>
        <w:tc>
          <w:tcPr>
            <w:tcW w:w="2206" w:type="pct"/>
          </w:tcPr>
          <w:p w14:paraId="466C91D0" w14:textId="6F8E05AD" w:rsidR="00B051DF" w:rsidRPr="008F16F0" w:rsidRDefault="00B051DF" w:rsidP="00B05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E22B9D2" w14:textId="2EF093C8" w:rsidR="00B051DF" w:rsidRPr="005D1E0C" w:rsidRDefault="00B051DF" w:rsidP="00B05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51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57" w:type="pct"/>
          </w:tcPr>
          <w:p w14:paraId="253F7E4A" w14:textId="77777777" w:rsidR="00B051DF" w:rsidRPr="008F16F0" w:rsidRDefault="00B051DF" w:rsidP="00B051DF">
            <w:pPr>
              <w:pStyle w:val="30"/>
              <w:tabs>
                <w:tab w:val="clear" w:pos="360"/>
                <w:tab w:val="clear" w:pos="720"/>
                <w:tab w:val="decimal" w:pos="52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0FDC9DED" w14:textId="57457588" w:rsidR="00B051DF" w:rsidRPr="008F16F0" w:rsidRDefault="00B051DF" w:rsidP="00B05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51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  <w:vAlign w:val="bottom"/>
          </w:tcPr>
          <w:p w14:paraId="1DA333B0" w14:textId="77777777" w:rsidR="00B051DF" w:rsidRPr="008F16F0" w:rsidRDefault="00B051DF" w:rsidP="00B051DF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902AF52" w14:textId="3D0BF94E" w:rsidR="00B051DF" w:rsidRPr="00353AF6" w:rsidRDefault="00B051DF" w:rsidP="00B05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51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8" w:type="pct"/>
          </w:tcPr>
          <w:p w14:paraId="170CA21A" w14:textId="77777777" w:rsidR="00B051DF" w:rsidRPr="008F16F0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5AB37398" w14:textId="0F6805D9" w:rsidR="00B051DF" w:rsidRPr="008F16F0" w:rsidRDefault="00B051DF" w:rsidP="00B05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51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B051DF" w:rsidRPr="008F16F0" w14:paraId="6980278B" w14:textId="77777777" w:rsidTr="00B051DF">
        <w:trPr>
          <w:trHeight w:hRule="exact" w:val="389"/>
        </w:trPr>
        <w:tc>
          <w:tcPr>
            <w:tcW w:w="2206" w:type="pct"/>
          </w:tcPr>
          <w:p w14:paraId="5FFE141E" w14:textId="29FCCDA9" w:rsidR="00B051DF" w:rsidRPr="008F16F0" w:rsidRDefault="00B051DF" w:rsidP="00B05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3156BC49" w14:textId="5E622CE8" w:rsidR="00B051DF" w:rsidRPr="005D1E0C" w:rsidRDefault="00B051DF" w:rsidP="00B051DF">
            <w:pPr>
              <w:pStyle w:val="30"/>
              <w:tabs>
                <w:tab w:val="clear" w:pos="360"/>
                <w:tab w:val="clear" w:pos="720"/>
                <w:tab w:val="decimal" w:pos="60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7" w:type="pct"/>
          </w:tcPr>
          <w:p w14:paraId="6781F9E2" w14:textId="77777777" w:rsidR="00B051DF" w:rsidRPr="008F16F0" w:rsidRDefault="00B051DF" w:rsidP="00B051DF">
            <w:pPr>
              <w:pStyle w:val="30"/>
              <w:tabs>
                <w:tab w:val="clear" w:pos="360"/>
                <w:tab w:val="clear" w:pos="720"/>
                <w:tab w:val="decimal" w:pos="52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005C4A3E" w14:textId="1EBABEF2" w:rsidR="00B051DF" w:rsidRDefault="00B051DF" w:rsidP="00B051DF">
            <w:pPr>
              <w:pStyle w:val="30"/>
              <w:tabs>
                <w:tab w:val="clear" w:pos="360"/>
                <w:tab w:val="clear" w:pos="720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7" w:type="pct"/>
            <w:vAlign w:val="bottom"/>
          </w:tcPr>
          <w:p w14:paraId="6F98D8A7" w14:textId="77777777" w:rsidR="00B051DF" w:rsidRPr="008F16F0" w:rsidRDefault="00B051DF" w:rsidP="00B051DF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5BC7E59" w14:textId="24B50783" w:rsidR="00B051DF" w:rsidRPr="00353AF6" w:rsidRDefault="00B051DF" w:rsidP="00B051DF">
            <w:pPr>
              <w:pStyle w:val="30"/>
              <w:tabs>
                <w:tab w:val="clear" w:pos="360"/>
                <w:tab w:val="clear" w:pos="720"/>
                <w:tab w:val="decimal" w:pos="61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8" w:type="pct"/>
          </w:tcPr>
          <w:p w14:paraId="3B47F1FA" w14:textId="77777777" w:rsidR="00B051DF" w:rsidRPr="008F16F0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521ACEE6" w14:textId="4FEDF079" w:rsidR="00B051DF" w:rsidRDefault="00B051DF" w:rsidP="00B051DF">
            <w:pPr>
              <w:pStyle w:val="30"/>
              <w:tabs>
                <w:tab w:val="clear" w:pos="360"/>
                <w:tab w:val="clear" w:pos="720"/>
                <w:tab w:val="decimal" w:pos="6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BF435C" w:rsidRPr="008F16F0" w14:paraId="3A4C3FA9" w14:textId="77777777" w:rsidTr="00BF435C">
        <w:trPr>
          <w:trHeight w:hRule="exact" w:val="389"/>
        </w:trPr>
        <w:tc>
          <w:tcPr>
            <w:tcW w:w="2206" w:type="pct"/>
          </w:tcPr>
          <w:p w14:paraId="38DB2861" w14:textId="0C06DAB0" w:rsidR="00BF435C" w:rsidRPr="008F16F0" w:rsidRDefault="00BF435C" w:rsidP="00B05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4" w:type="pct"/>
            <w:gridSpan w:val="7"/>
          </w:tcPr>
          <w:p w14:paraId="294E4225" w14:textId="6AA03AD5" w:rsidR="00BF435C" w:rsidRPr="00BF435C" w:rsidRDefault="00BF435C" w:rsidP="00BF435C">
            <w:pPr>
              <w:pStyle w:val="30"/>
              <w:tabs>
                <w:tab w:val="clear" w:pos="360"/>
                <w:tab w:val="clear" w:pos="720"/>
                <w:tab w:val="decimal" w:pos="63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F435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BF4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BF435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051DF" w:rsidRPr="008F16F0" w14:paraId="2587FC95" w14:textId="77777777" w:rsidTr="00B051DF">
        <w:trPr>
          <w:trHeight w:hRule="exact" w:val="389"/>
        </w:trPr>
        <w:tc>
          <w:tcPr>
            <w:tcW w:w="2206" w:type="pct"/>
          </w:tcPr>
          <w:p w14:paraId="431FBD30" w14:textId="77777777" w:rsidR="00B051DF" w:rsidRPr="008F16F0" w:rsidRDefault="00B051DF" w:rsidP="00B05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33A9AC09" w14:textId="77777777" w:rsidR="00B051DF" w:rsidRPr="005D1E0C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0F39A7B2" w14:textId="77777777" w:rsidR="00B051DF" w:rsidRPr="008F16F0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31E303A6" w14:textId="77777777" w:rsidR="00B051DF" w:rsidRPr="00151C64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6D0FC2AE" w14:textId="77777777" w:rsidR="00B051DF" w:rsidRPr="008F16F0" w:rsidRDefault="00B051DF" w:rsidP="00B051DF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0AC8314" w14:textId="77777777" w:rsidR="00B051DF" w:rsidRPr="00353AF6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452D3F1A" w14:textId="77777777" w:rsidR="00B051DF" w:rsidRPr="008F16F0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73DAA20F" w14:textId="77777777" w:rsidR="00B051DF" w:rsidRPr="00151C64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51DF" w:rsidRPr="008F16F0" w14:paraId="0C9F80DF" w14:textId="77777777" w:rsidTr="00B051DF">
        <w:trPr>
          <w:trHeight w:hRule="exact" w:val="389"/>
        </w:trPr>
        <w:tc>
          <w:tcPr>
            <w:tcW w:w="2206" w:type="pct"/>
          </w:tcPr>
          <w:p w14:paraId="6CF19F97" w14:textId="77777777" w:rsidR="00B051DF" w:rsidRPr="008F16F0" w:rsidRDefault="00B051DF" w:rsidP="00B05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8F16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8F16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578" w:type="pct"/>
          </w:tcPr>
          <w:p w14:paraId="0C845E4B" w14:textId="77777777" w:rsidR="00B051DF" w:rsidRPr="005D1E0C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4D220F3B" w14:textId="77777777" w:rsidR="00B051DF" w:rsidRPr="008F16F0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2EAF15D0" w14:textId="77777777" w:rsidR="00B051DF" w:rsidRPr="00151C64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0DE49C11" w14:textId="77777777" w:rsidR="00B051DF" w:rsidRPr="008F16F0" w:rsidRDefault="00B051DF" w:rsidP="00B051DF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643E0F1" w14:textId="77777777" w:rsidR="00B051DF" w:rsidRPr="00353AF6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451929D5" w14:textId="77777777" w:rsidR="00B051DF" w:rsidRPr="008F16F0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7166B7A1" w14:textId="77777777" w:rsidR="00B051DF" w:rsidRPr="00151C64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51DF" w:rsidRPr="008F16F0" w14:paraId="363CA89C" w14:textId="77777777" w:rsidTr="00B051DF">
        <w:trPr>
          <w:trHeight w:hRule="exact" w:val="389"/>
        </w:trPr>
        <w:tc>
          <w:tcPr>
            <w:tcW w:w="2206" w:type="pct"/>
          </w:tcPr>
          <w:p w14:paraId="5E1F9558" w14:textId="77777777" w:rsidR="00B051DF" w:rsidRPr="008F16F0" w:rsidRDefault="00B051DF" w:rsidP="00B05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8" w:type="pct"/>
          </w:tcPr>
          <w:p w14:paraId="7CB142DB" w14:textId="77777777" w:rsidR="00B051DF" w:rsidRPr="005D1E0C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  <w:vAlign w:val="bottom"/>
          </w:tcPr>
          <w:p w14:paraId="375ECF5C" w14:textId="77777777" w:rsidR="00B051DF" w:rsidRPr="008F16F0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B45C361" w14:textId="77777777" w:rsidR="00B051DF" w:rsidRPr="00151C64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4E653A9A" w14:textId="77777777" w:rsidR="00B051DF" w:rsidRPr="008F16F0" w:rsidRDefault="00B051DF" w:rsidP="00B051DF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C860209" w14:textId="77777777" w:rsidR="00B051DF" w:rsidRPr="00353AF6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vAlign w:val="bottom"/>
          </w:tcPr>
          <w:p w14:paraId="5C08CFCF" w14:textId="77777777" w:rsidR="00B051DF" w:rsidRPr="008F16F0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59192F69" w14:textId="77777777" w:rsidR="00B051DF" w:rsidRPr="00151C64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51DF" w:rsidRPr="008F16F0" w14:paraId="19E7C98D" w14:textId="77777777" w:rsidTr="00B051DF">
        <w:trPr>
          <w:trHeight w:hRule="exact" w:val="389"/>
        </w:trPr>
        <w:tc>
          <w:tcPr>
            <w:tcW w:w="2206" w:type="pct"/>
          </w:tcPr>
          <w:p w14:paraId="501D3DDD" w14:textId="77777777" w:rsidR="00B051DF" w:rsidRPr="008F16F0" w:rsidRDefault="00B051DF" w:rsidP="00B05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เงินให้กู้ยืมระยะยาว</w:t>
            </w:r>
          </w:p>
        </w:tc>
        <w:tc>
          <w:tcPr>
            <w:tcW w:w="578" w:type="pct"/>
          </w:tcPr>
          <w:p w14:paraId="0CDB3549" w14:textId="31FB1F58" w:rsidR="00B051DF" w:rsidRPr="005D1E0C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5A8A">
              <w:rPr>
                <w:rFonts w:ascii="Angsana New" w:hAnsi="Angsana New"/>
                <w:sz w:val="30"/>
                <w:szCs w:val="30"/>
                <w:lang w:val="en-US"/>
              </w:rPr>
              <w:t xml:space="preserve"> 5,977,256 </w:t>
            </w:r>
          </w:p>
        </w:tc>
        <w:tc>
          <w:tcPr>
            <w:tcW w:w="157" w:type="pct"/>
            <w:vAlign w:val="bottom"/>
          </w:tcPr>
          <w:p w14:paraId="5097D782" w14:textId="77777777" w:rsidR="00B051DF" w:rsidRPr="008F16F0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6C337396" w14:textId="4A7BECA6" w:rsidR="00B051DF" w:rsidRPr="00151C64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5,728,843</w:t>
            </w:r>
          </w:p>
        </w:tc>
        <w:tc>
          <w:tcPr>
            <w:tcW w:w="147" w:type="pct"/>
          </w:tcPr>
          <w:p w14:paraId="0CE627C6" w14:textId="77777777" w:rsidR="00B051DF" w:rsidRPr="008F16F0" w:rsidRDefault="00B051DF" w:rsidP="00B051DF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4908828" w14:textId="70C76D50" w:rsidR="00B051DF" w:rsidRPr="00353AF6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5A8A">
              <w:rPr>
                <w:rFonts w:ascii="Angsana New" w:hAnsi="Angsana New"/>
                <w:sz w:val="30"/>
                <w:szCs w:val="30"/>
                <w:lang w:val="en-US"/>
              </w:rPr>
              <w:t xml:space="preserve"> 5,977,256 </w:t>
            </w:r>
          </w:p>
        </w:tc>
        <w:tc>
          <w:tcPr>
            <w:tcW w:w="138" w:type="pct"/>
            <w:vAlign w:val="bottom"/>
          </w:tcPr>
          <w:p w14:paraId="67C44D55" w14:textId="77777777" w:rsidR="00B051DF" w:rsidRPr="008F16F0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70D797CF" w14:textId="482C8DD4" w:rsidR="00B051DF" w:rsidRPr="00151C64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E0C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728,843</w:t>
            </w:r>
          </w:p>
        </w:tc>
      </w:tr>
      <w:tr w:rsidR="00B051DF" w:rsidRPr="008F16F0" w14:paraId="06F26AAD" w14:textId="77777777" w:rsidTr="00B051DF">
        <w:trPr>
          <w:trHeight w:hRule="exact" w:val="389"/>
        </w:trPr>
        <w:tc>
          <w:tcPr>
            <w:tcW w:w="2206" w:type="pct"/>
          </w:tcPr>
          <w:p w14:paraId="6C2BE8AF" w14:textId="77777777" w:rsidR="00B051DF" w:rsidRPr="008F16F0" w:rsidRDefault="00B051DF" w:rsidP="00B05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B8A5FD5" w14:textId="09EE3775" w:rsidR="00B051DF" w:rsidRPr="005D1E0C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5A8A">
              <w:rPr>
                <w:rFonts w:ascii="Angsana New" w:hAnsi="Angsana New"/>
                <w:sz w:val="30"/>
                <w:szCs w:val="30"/>
                <w:lang w:val="en-US"/>
              </w:rPr>
              <w:t xml:space="preserve"> 4,010,786 </w:t>
            </w:r>
          </w:p>
        </w:tc>
        <w:tc>
          <w:tcPr>
            <w:tcW w:w="157" w:type="pct"/>
            <w:vAlign w:val="bottom"/>
          </w:tcPr>
          <w:p w14:paraId="368B5BB3" w14:textId="77777777" w:rsidR="00B051DF" w:rsidRPr="008F16F0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B49BC78" w14:textId="7389D4FC" w:rsidR="00B051DF" w:rsidRPr="00151C64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3,437,993</w:t>
            </w:r>
          </w:p>
        </w:tc>
        <w:tc>
          <w:tcPr>
            <w:tcW w:w="147" w:type="pct"/>
          </w:tcPr>
          <w:p w14:paraId="76D00448" w14:textId="77777777" w:rsidR="00B051DF" w:rsidRPr="008F16F0" w:rsidRDefault="00B051DF" w:rsidP="00B051DF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2541434E" w14:textId="2DB98914" w:rsidR="00B051DF" w:rsidRPr="00353AF6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5A8A">
              <w:rPr>
                <w:rFonts w:ascii="Angsana New" w:hAnsi="Angsana New"/>
                <w:sz w:val="30"/>
                <w:szCs w:val="30"/>
                <w:lang w:val="en-US"/>
              </w:rPr>
              <w:t xml:space="preserve"> 4,010,786 </w:t>
            </w:r>
          </w:p>
        </w:tc>
        <w:tc>
          <w:tcPr>
            <w:tcW w:w="138" w:type="pct"/>
            <w:vAlign w:val="bottom"/>
          </w:tcPr>
          <w:p w14:paraId="53BFD8A2" w14:textId="77777777" w:rsidR="00B051DF" w:rsidRPr="008F16F0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1E69BC4" w14:textId="32573D55" w:rsidR="00B051DF" w:rsidRPr="00151C64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E0C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437,993</w:t>
            </w:r>
          </w:p>
        </w:tc>
      </w:tr>
      <w:tr w:rsidR="00B051DF" w:rsidRPr="008F16F0" w14:paraId="2BD2C5E2" w14:textId="77777777" w:rsidTr="00B051DF">
        <w:trPr>
          <w:trHeight w:hRule="exact" w:val="389"/>
        </w:trPr>
        <w:tc>
          <w:tcPr>
            <w:tcW w:w="2206" w:type="pct"/>
          </w:tcPr>
          <w:p w14:paraId="687299FE" w14:textId="299783E5" w:rsidR="00B051DF" w:rsidRDefault="00B051DF" w:rsidP="00B05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7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0F8A991E" w14:textId="12D237BB" w:rsidR="00B051DF" w:rsidRPr="005D1E0C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5A8A">
              <w:rPr>
                <w:rFonts w:ascii="Angsana New" w:hAnsi="Angsana New"/>
                <w:sz w:val="30"/>
                <w:szCs w:val="30"/>
                <w:lang w:val="en-US"/>
              </w:rPr>
              <w:t>9,988,042</w:t>
            </w:r>
          </w:p>
        </w:tc>
        <w:tc>
          <w:tcPr>
            <w:tcW w:w="157" w:type="pct"/>
            <w:vAlign w:val="bottom"/>
          </w:tcPr>
          <w:p w14:paraId="5320C054" w14:textId="77777777" w:rsidR="00B051DF" w:rsidRPr="008F16F0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A7F4BB5" w14:textId="45D7F352" w:rsidR="00B051DF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5A8A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935A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35A8A">
              <w:rPr>
                <w:rFonts w:ascii="Angsana New" w:hAnsi="Angsana New"/>
                <w:sz w:val="30"/>
                <w:szCs w:val="30"/>
                <w:cs/>
                <w:lang w:val="en-US"/>
              </w:rPr>
              <w:t>166</w:t>
            </w:r>
            <w:r w:rsidRPr="00935A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35A8A">
              <w:rPr>
                <w:rFonts w:ascii="Angsana New" w:hAnsi="Angsana New"/>
                <w:sz w:val="30"/>
                <w:szCs w:val="30"/>
                <w:cs/>
                <w:lang w:val="en-US"/>
              </w:rPr>
              <w:t>836</w:t>
            </w:r>
          </w:p>
        </w:tc>
        <w:tc>
          <w:tcPr>
            <w:tcW w:w="147" w:type="pct"/>
          </w:tcPr>
          <w:p w14:paraId="70881586" w14:textId="77777777" w:rsidR="00B051DF" w:rsidRPr="008F16F0" w:rsidRDefault="00B051DF" w:rsidP="00B051DF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2FAEAD6B" w14:textId="41CC9736" w:rsidR="00B051DF" w:rsidRPr="00353AF6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5A8A">
              <w:rPr>
                <w:rFonts w:ascii="Angsana New" w:hAnsi="Angsana New"/>
                <w:sz w:val="30"/>
                <w:szCs w:val="30"/>
                <w:lang w:val="en-US"/>
              </w:rPr>
              <w:t>9,988,042</w:t>
            </w:r>
          </w:p>
        </w:tc>
        <w:tc>
          <w:tcPr>
            <w:tcW w:w="138" w:type="pct"/>
            <w:vAlign w:val="bottom"/>
          </w:tcPr>
          <w:p w14:paraId="5B3F9F89" w14:textId="77777777" w:rsidR="00B051DF" w:rsidRPr="008F16F0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32D8376B" w14:textId="744E5377" w:rsidR="00B051DF" w:rsidRPr="005D1E0C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5A8A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935A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35A8A">
              <w:rPr>
                <w:rFonts w:ascii="Angsana New" w:hAnsi="Angsana New"/>
                <w:sz w:val="30"/>
                <w:szCs w:val="30"/>
                <w:cs/>
                <w:lang w:val="en-US"/>
              </w:rPr>
              <w:t>166</w:t>
            </w:r>
            <w:r w:rsidRPr="00935A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35A8A">
              <w:rPr>
                <w:rFonts w:ascii="Angsana New" w:hAnsi="Angsana New"/>
                <w:sz w:val="30"/>
                <w:szCs w:val="30"/>
                <w:cs/>
                <w:lang w:val="en-US"/>
              </w:rPr>
              <w:t>836</w:t>
            </w:r>
          </w:p>
        </w:tc>
      </w:tr>
      <w:tr w:rsidR="00B051DF" w:rsidRPr="008F16F0" w14:paraId="12FDBC94" w14:textId="77777777" w:rsidTr="00B051DF">
        <w:trPr>
          <w:trHeight w:hRule="exact" w:val="389"/>
        </w:trPr>
        <w:tc>
          <w:tcPr>
            <w:tcW w:w="2206" w:type="pct"/>
          </w:tcPr>
          <w:p w14:paraId="53F81794" w14:textId="34ABA9D4" w:rsidR="00B051DF" w:rsidRDefault="00B051DF" w:rsidP="00B05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FAD71F6" w14:textId="1A1A04AF" w:rsidR="00B051DF" w:rsidRPr="005D1E0C" w:rsidRDefault="00B051DF" w:rsidP="008479BA">
            <w:pPr>
              <w:pStyle w:val="a3"/>
              <w:tabs>
                <w:tab w:val="decimal" w:pos="6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5A8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  <w:vAlign w:val="bottom"/>
          </w:tcPr>
          <w:p w14:paraId="6BF9EB77" w14:textId="77777777" w:rsidR="00B051DF" w:rsidRPr="008F16F0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DCB333B" w14:textId="14C45AB8" w:rsidR="00B051DF" w:rsidRDefault="00B051DF" w:rsidP="008479BA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5A8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27795A24" w14:textId="77777777" w:rsidR="00B051DF" w:rsidRPr="008F16F0" w:rsidRDefault="00B051DF" w:rsidP="00B051DF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7583ECB8" w14:textId="73221ED4" w:rsidR="00B051DF" w:rsidRPr="00353AF6" w:rsidRDefault="00B051DF" w:rsidP="008479BA">
            <w:pPr>
              <w:pStyle w:val="a3"/>
              <w:tabs>
                <w:tab w:val="decimal" w:pos="611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5A8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vAlign w:val="bottom"/>
          </w:tcPr>
          <w:p w14:paraId="611D4049" w14:textId="77777777" w:rsidR="00B051DF" w:rsidRPr="008F16F0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A380AA9" w14:textId="6E19E19F" w:rsidR="00B051DF" w:rsidRPr="005D1E0C" w:rsidRDefault="00B051DF" w:rsidP="008479BA">
            <w:pPr>
              <w:pStyle w:val="a3"/>
              <w:tabs>
                <w:tab w:val="decimal" w:pos="6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5A8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051DF" w:rsidRPr="007128D1" w14:paraId="0832C37A" w14:textId="77777777" w:rsidTr="00B051DF">
        <w:trPr>
          <w:trHeight w:hRule="exact" w:val="389"/>
        </w:trPr>
        <w:tc>
          <w:tcPr>
            <w:tcW w:w="2206" w:type="pct"/>
          </w:tcPr>
          <w:p w14:paraId="1CF3125E" w14:textId="77777777" w:rsidR="00B051DF" w:rsidRPr="008F16F0" w:rsidRDefault="00B051DF" w:rsidP="00B05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5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4146E5E" w14:textId="73325D73" w:rsidR="00B051DF" w:rsidRPr="00935A8A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35A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9,988,042</w:t>
            </w:r>
          </w:p>
        </w:tc>
        <w:tc>
          <w:tcPr>
            <w:tcW w:w="157" w:type="pct"/>
            <w:vAlign w:val="bottom"/>
          </w:tcPr>
          <w:p w14:paraId="0EDAC8A8" w14:textId="77777777" w:rsidR="00B051DF" w:rsidRPr="008F16F0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A508F36" w14:textId="3662F309" w:rsidR="00B051DF" w:rsidRPr="00151C64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9,166,836</w:t>
            </w:r>
          </w:p>
        </w:tc>
        <w:tc>
          <w:tcPr>
            <w:tcW w:w="147" w:type="pct"/>
          </w:tcPr>
          <w:p w14:paraId="7F92F952" w14:textId="77777777" w:rsidR="00B051DF" w:rsidRPr="008F16F0" w:rsidRDefault="00B051DF" w:rsidP="00B051DF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3BA32" w14:textId="7F05AC43" w:rsidR="00B051DF" w:rsidRPr="00935A8A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35A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9,988,042</w:t>
            </w:r>
          </w:p>
        </w:tc>
        <w:tc>
          <w:tcPr>
            <w:tcW w:w="138" w:type="pct"/>
            <w:vAlign w:val="bottom"/>
          </w:tcPr>
          <w:p w14:paraId="26BAF04D" w14:textId="77777777" w:rsidR="00B051DF" w:rsidRPr="008F16F0" w:rsidRDefault="00B051DF" w:rsidP="00B051DF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6CA16F2B" w14:textId="5AB22CB8" w:rsidR="00B051DF" w:rsidRPr="00935A8A" w:rsidRDefault="00B051DF" w:rsidP="00B051DF">
            <w:pPr>
              <w:pStyle w:val="a3"/>
              <w:tabs>
                <w:tab w:val="decimal" w:pos="88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35A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9,166,836</w:t>
            </w:r>
          </w:p>
        </w:tc>
      </w:tr>
    </w:tbl>
    <w:p w14:paraId="330AFC46" w14:textId="77777777" w:rsidR="007128D1" w:rsidRPr="007128D1" w:rsidRDefault="007128D1" w:rsidP="007A12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pacing w:val="-2"/>
          <w:sz w:val="8"/>
          <w:szCs w:val="8"/>
        </w:rPr>
      </w:pPr>
    </w:p>
    <w:p w14:paraId="0AE4C15A" w14:textId="31D502DC" w:rsidR="008F16F0" w:rsidRDefault="008F16F0" w:rsidP="007A12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pacing w:val="-2"/>
          <w:sz w:val="30"/>
          <w:szCs w:val="30"/>
        </w:rPr>
      </w:pPr>
      <w:r w:rsidRPr="009D6C02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รายการเคลื่อนไหวของเงินให้กู้ยืมแก่กิจการที่เกี่ยวข้องกันสำหรับงวด</w:t>
      </w:r>
      <w:r w:rsidR="005A5A38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4A0551" w:rsidRPr="009D6C02">
        <w:rPr>
          <w:rFonts w:ascii="Angsana New" w:hAnsi="Angsana New" w:hint="cs"/>
          <w:spacing w:val="-2"/>
          <w:sz w:val="30"/>
          <w:szCs w:val="30"/>
          <w:cs/>
        </w:rPr>
        <w:t>เ</w:t>
      </w:r>
      <w:r w:rsidRPr="009D6C02">
        <w:rPr>
          <w:rFonts w:ascii="Angsana New" w:hAnsi="Angsana New"/>
          <w:spacing w:val="-2"/>
          <w:sz w:val="30"/>
          <w:szCs w:val="30"/>
          <w:cs/>
        </w:rPr>
        <w:t xml:space="preserve">ดือนสิ้นสุดวันที่ </w:t>
      </w:r>
      <w:r w:rsidR="004A24EA" w:rsidRPr="009D6C02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6270D6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="00095A70" w:rsidRPr="009D6C0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270D6">
        <w:rPr>
          <w:rFonts w:ascii="Angsana New" w:hAnsi="Angsana New" w:hint="cs"/>
          <w:spacing w:val="-2"/>
          <w:sz w:val="30"/>
          <w:szCs w:val="30"/>
          <w:cs/>
          <w:lang w:val="en-US"/>
        </w:rPr>
        <w:t>ธันวาคม</w:t>
      </w:r>
      <w:r w:rsidR="005A36F3" w:rsidRPr="009D6C02">
        <w:rPr>
          <w:rFonts w:ascii="Angsana New" w:hAnsi="Angsana New"/>
          <w:spacing w:val="-2"/>
          <w:sz w:val="30"/>
          <w:szCs w:val="30"/>
        </w:rPr>
        <w:t xml:space="preserve"> </w:t>
      </w:r>
      <w:r w:rsidR="00A00620" w:rsidRPr="009D6C02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4A0E69">
        <w:rPr>
          <w:rFonts w:ascii="Angsana New" w:hAnsi="Angsana New"/>
          <w:spacing w:val="-2"/>
          <w:sz w:val="30"/>
          <w:szCs w:val="30"/>
          <w:lang w:val="en-US"/>
        </w:rPr>
        <w:t>5</w:t>
      </w:r>
      <w:r w:rsidR="00A00620" w:rsidRPr="009D6C02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9D6C02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53DB8398" w14:textId="77777777" w:rsidR="007128D1" w:rsidRPr="007128D1" w:rsidRDefault="007128D1" w:rsidP="007A12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pacing w:val="-2"/>
          <w:sz w:val="10"/>
          <w:szCs w:val="1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800"/>
        <w:gridCol w:w="180"/>
        <w:gridCol w:w="2070"/>
      </w:tblGrid>
      <w:tr w:rsidR="000212E6" w:rsidRPr="0054487C" w14:paraId="5486289D" w14:textId="77777777" w:rsidTr="00B82F1D">
        <w:trPr>
          <w:cantSplit/>
          <w:trHeight w:hRule="exact" w:val="389"/>
          <w:tblHeader/>
        </w:trPr>
        <w:tc>
          <w:tcPr>
            <w:tcW w:w="3870" w:type="dxa"/>
            <w:shd w:val="clear" w:color="auto" w:fill="FFFFFF"/>
          </w:tcPr>
          <w:p w14:paraId="04DA4143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4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966450" w:rsidRPr="008F16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260" w:type="dxa"/>
          </w:tcPr>
          <w:p w14:paraId="44065738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0212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00" w:type="dxa"/>
          </w:tcPr>
          <w:p w14:paraId="424CDBCE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9994D39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</w:tcPr>
          <w:p w14:paraId="29343FF3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</w:t>
            </w:r>
            <w:r w:rsidR="009E5F50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กิจการ</w:t>
            </w:r>
          </w:p>
        </w:tc>
      </w:tr>
      <w:tr w:rsidR="000212E6" w:rsidRPr="0054487C" w14:paraId="44EA3D44" w14:textId="77777777" w:rsidTr="00B82F1D">
        <w:trPr>
          <w:cantSplit/>
          <w:trHeight w:hRule="exact" w:val="389"/>
          <w:tblHeader/>
        </w:trPr>
        <w:tc>
          <w:tcPr>
            <w:tcW w:w="3870" w:type="dxa"/>
          </w:tcPr>
          <w:p w14:paraId="39D0F8FC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0ECAF3E" w14:textId="77777777" w:rsidR="000212E6" w:rsidRPr="00095A70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30BB33E" w14:textId="460747F2" w:rsidR="000212E6" w:rsidRPr="00256EF0" w:rsidRDefault="004A24EA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6EF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4A0E69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2E82391" w14:textId="77777777" w:rsidR="000212E6" w:rsidRPr="00256EF0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</w:tcPr>
          <w:p w14:paraId="7EA96DE7" w14:textId="3E5124D3" w:rsidR="000212E6" w:rsidRPr="00256EF0" w:rsidRDefault="004A24EA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6EF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4A0E69">
              <w:rPr>
                <w:rFonts w:ascii="Angsana New" w:hAnsi="Angsana New"/>
                <w:bCs/>
                <w:sz w:val="30"/>
                <w:szCs w:val="30"/>
                <w:lang w:val="en-GB"/>
              </w:rPr>
              <w:t>5</w:t>
            </w:r>
          </w:p>
        </w:tc>
      </w:tr>
      <w:tr w:rsidR="000212E6" w:rsidRPr="0054487C" w14:paraId="1DEA1478" w14:textId="77777777" w:rsidTr="00B82F1D">
        <w:trPr>
          <w:trHeight w:hRule="exact" w:val="360"/>
        </w:trPr>
        <w:tc>
          <w:tcPr>
            <w:tcW w:w="3870" w:type="dxa"/>
            <w:vAlign w:val="bottom"/>
          </w:tcPr>
          <w:p w14:paraId="693D2767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1D821E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12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050" w:type="dxa"/>
            <w:gridSpan w:val="3"/>
          </w:tcPr>
          <w:p w14:paraId="0915A1BA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212E6" w:rsidRPr="0054487C" w14:paraId="08BCA289" w14:textId="77777777" w:rsidTr="00B82F1D">
        <w:trPr>
          <w:trHeight w:hRule="exact" w:val="360"/>
        </w:trPr>
        <w:tc>
          <w:tcPr>
            <w:tcW w:w="3870" w:type="dxa"/>
            <w:vAlign w:val="bottom"/>
          </w:tcPr>
          <w:p w14:paraId="38200667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3FA269D8" w14:textId="77777777" w:rsidR="000212E6" w:rsidRPr="0054487C" w:rsidRDefault="0093412B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SOFR</w:t>
            </w:r>
            <w:r w:rsidR="000212E6">
              <w:rPr>
                <w:rFonts w:ascii="Angsana New" w:hAnsi="Angsana New"/>
                <w:sz w:val="30"/>
                <w:szCs w:val="30"/>
              </w:rPr>
              <w:t>+3.5</w:t>
            </w:r>
          </w:p>
        </w:tc>
        <w:tc>
          <w:tcPr>
            <w:tcW w:w="1800" w:type="dxa"/>
            <w:vAlign w:val="bottom"/>
          </w:tcPr>
          <w:p w14:paraId="54C367CC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71DF43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168F0B99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7D7A" w:rsidRPr="0054487C" w14:paraId="41C29EE2" w14:textId="77777777" w:rsidTr="00B82F1D">
        <w:trPr>
          <w:cantSplit/>
          <w:trHeight w:hRule="exact" w:val="389"/>
        </w:trPr>
        <w:tc>
          <w:tcPr>
            <w:tcW w:w="3870" w:type="dxa"/>
            <w:vAlign w:val="bottom"/>
          </w:tcPr>
          <w:p w14:paraId="47B40CDA" w14:textId="77777777" w:rsidR="003D7D7A" w:rsidRPr="0054487C" w:rsidRDefault="003D7D7A" w:rsidP="003D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54487C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54487C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</w:p>
        </w:tc>
        <w:tc>
          <w:tcPr>
            <w:tcW w:w="1260" w:type="dxa"/>
            <w:vAlign w:val="center"/>
          </w:tcPr>
          <w:p w14:paraId="615DF20B" w14:textId="77777777" w:rsidR="003D7D7A" w:rsidRPr="0054487C" w:rsidRDefault="003D7D7A" w:rsidP="003D7D7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center"/>
          </w:tcPr>
          <w:p w14:paraId="6C1B6A95" w14:textId="6F720888" w:rsidR="003D7D7A" w:rsidRPr="005D1E0C" w:rsidRDefault="00E66E4B" w:rsidP="003D7D7A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5,728,843</w:t>
            </w:r>
          </w:p>
        </w:tc>
        <w:tc>
          <w:tcPr>
            <w:tcW w:w="180" w:type="dxa"/>
          </w:tcPr>
          <w:p w14:paraId="72D4C71E" w14:textId="77777777" w:rsidR="003D7D7A" w:rsidRDefault="003D7D7A" w:rsidP="003D7D7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67E7C6CD" w14:textId="0A85AE3E" w:rsidR="003D7D7A" w:rsidRPr="0054487C" w:rsidRDefault="00E66E4B" w:rsidP="003D7D7A">
            <w:pPr>
              <w:pStyle w:val="30"/>
              <w:tabs>
                <w:tab w:val="clear" w:pos="360"/>
                <w:tab w:val="clear" w:pos="720"/>
                <w:tab w:val="decimal" w:pos="1720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5,728,843</w:t>
            </w:r>
          </w:p>
        </w:tc>
      </w:tr>
      <w:tr w:rsidR="00812919" w:rsidRPr="0054487C" w14:paraId="32B4CF14" w14:textId="77777777" w:rsidTr="00FF7060">
        <w:trPr>
          <w:cantSplit/>
          <w:trHeight w:hRule="exact" w:val="398"/>
        </w:trPr>
        <w:tc>
          <w:tcPr>
            <w:tcW w:w="3870" w:type="dxa"/>
            <w:vAlign w:val="bottom"/>
          </w:tcPr>
          <w:p w14:paraId="625619F8" w14:textId="77777777" w:rsidR="00812919" w:rsidRPr="0054487C" w:rsidRDefault="00812919" w:rsidP="0081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4487C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60" w:type="dxa"/>
            <w:vAlign w:val="center"/>
          </w:tcPr>
          <w:p w14:paraId="1C2F1F14" w14:textId="77777777" w:rsidR="00812919" w:rsidRPr="0054487C" w:rsidRDefault="00812919" w:rsidP="00812919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6C80FE4" w14:textId="6A58FBFE" w:rsidR="00812919" w:rsidRPr="005D1E0C" w:rsidRDefault="00812919" w:rsidP="00812919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2919">
              <w:rPr>
                <w:rFonts w:ascii="Angsana New" w:hAnsi="Angsana New"/>
                <w:sz w:val="30"/>
                <w:szCs w:val="30"/>
                <w:lang w:val="en-US"/>
              </w:rPr>
              <w:t>248,413</w:t>
            </w:r>
          </w:p>
        </w:tc>
        <w:tc>
          <w:tcPr>
            <w:tcW w:w="180" w:type="dxa"/>
          </w:tcPr>
          <w:p w14:paraId="54167E8F" w14:textId="77777777" w:rsidR="00812919" w:rsidRPr="00617502" w:rsidRDefault="00812919" w:rsidP="00812919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E0220E4" w14:textId="7E08A2B7" w:rsidR="00812919" w:rsidRPr="00812919" w:rsidRDefault="00812919" w:rsidP="00812919">
            <w:pPr>
              <w:pStyle w:val="30"/>
              <w:tabs>
                <w:tab w:val="clear" w:pos="360"/>
                <w:tab w:val="clear" w:pos="720"/>
                <w:tab w:val="decimal" w:pos="1720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2919">
              <w:rPr>
                <w:rFonts w:ascii="Angsana New" w:hAnsi="Angsana New"/>
                <w:sz w:val="30"/>
                <w:szCs w:val="30"/>
                <w:lang w:val="en-US"/>
              </w:rPr>
              <w:t>248,413</w:t>
            </w:r>
          </w:p>
        </w:tc>
      </w:tr>
      <w:tr w:rsidR="00812919" w:rsidRPr="0054487C" w14:paraId="1E602747" w14:textId="77777777" w:rsidTr="00B82F1D">
        <w:trPr>
          <w:cantSplit/>
          <w:trHeight w:hRule="exact" w:val="389"/>
        </w:trPr>
        <w:tc>
          <w:tcPr>
            <w:tcW w:w="3870" w:type="dxa"/>
            <w:vAlign w:val="bottom"/>
          </w:tcPr>
          <w:p w14:paraId="5D78FCAB" w14:textId="6196420C" w:rsidR="00812919" w:rsidRPr="0054487C" w:rsidRDefault="00812919" w:rsidP="0081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05821420" w14:textId="77777777" w:rsidR="00812919" w:rsidRPr="0054487C" w:rsidRDefault="00812919" w:rsidP="00812919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8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A4AC798" w14:textId="72C831D6" w:rsidR="00812919" w:rsidRPr="00812919" w:rsidRDefault="00812919" w:rsidP="00812919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129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5,977,256</w:t>
            </w:r>
          </w:p>
        </w:tc>
        <w:tc>
          <w:tcPr>
            <w:tcW w:w="180" w:type="dxa"/>
          </w:tcPr>
          <w:p w14:paraId="51D8065B" w14:textId="77777777" w:rsidR="00812919" w:rsidRPr="00812919" w:rsidRDefault="00812919" w:rsidP="00812919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6778BFBA" w14:textId="2C574CC1" w:rsidR="00812919" w:rsidRPr="00812919" w:rsidRDefault="00812919" w:rsidP="00812919">
            <w:pPr>
              <w:pStyle w:val="30"/>
              <w:tabs>
                <w:tab w:val="clear" w:pos="360"/>
                <w:tab w:val="clear" w:pos="720"/>
                <w:tab w:val="decimal" w:pos="1720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129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5,977,256</w:t>
            </w:r>
          </w:p>
        </w:tc>
      </w:tr>
    </w:tbl>
    <w:p w14:paraId="07D0CFFE" w14:textId="77777777" w:rsidR="007128D1" w:rsidRPr="007128D1" w:rsidRDefault="007128D1" w:rsidP="007A12D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both"/>
        <w:outlineLvl w:val="0"/>
        <w:rPr>
          <w:rFonts w:ascii="Angsana New" w:hAnsi="Angsana New"/>
          <w:b/>
          <w:bCs/>
          <w:sz w:val="10"/>
          <w:szCs w:val="10"/>
        </w:rPr>
      </w:pPr>
    </w:p>
    <w:p w14:paraId="39043F0E" w14:textId="12193D0E" w:rsidR="00605116" w:rsidRDefault="00605116" w:rsidP="007A12D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6051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เงินให้กู้ยืมแก่บริษัทร่วม</w:t>
      </w:r>
    </w:p>
    <w:p w14:paraId="6D47FC01" w14:textId="77777777" w:rsidR="007128D1" w:rsidRPr="007128D1" w:rsidRDefault="007128D1" w:rsidP="007A12D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both"/>
        <w:outlineLvl w:val="0"/>
        <w:rPr>
          <w:rFonts w:ascii="Angsana New" w:hAnsi="Angsana New"/>
          <w:b/>
          <w:bCs/>
          <w:i/>
          <w:iCs/>
          <w:sz w:val="8"/>
          <w:szCs w:val="8"/>
        </w:rPr>
      </w:pPr>
    </w:p>
    <w:p w14:paraId="72F3BBEC" w14:textId="6CA65CAE" w:rsidR="00605116" w:rsidRDefault="00605116" w:rsidP="00E454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 xml:space="preserve">2554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บริษัทได้ทำสัญญาเงินให้กู้ยืมกับบริษัทร่วมแห่งหนึ่งเป็นจำนวนเงิน </w:t>
      </w:r>
      <w:r>
        <w:rPr>
          <w:rFonts w:ascii="Angsana New" w:hAnsi="Angsana New"/>
          <w:sz w:val="30"/>
          <w:szCs w:val="30"/>
        </w:rPr>
        <w:t>173</w:t>
      </w:r>
      <w:r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ล้านเหรียญสหรัฐอเมริกาโดย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คิดอัตราดอกเบี้ยอัตรา </w:t>
      </w:r>
      <w:r w:rsidRPr="003F1437">
        <w:rPr>
          <w:rFonts w:ascii="Angsana New" w:hAnsi="Angsana New"/>
          <w:spacing w:val="-4"/>
          <w:sz w:val="30"/>
          <w:szCs w:val="30"/>
        </w:rPr>
        <w:t xml:space="preserve">LIBOR 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บวกด้วยร้อยละ </w:t>
      </w:r>
      <w:r w:rsidRPr="003F1437">
        <w:rPr>
          <w:rFonts w:ascii="Angsana New" w:hAnsi="Angsana New"/>
          <w:spacing w:val="-4"/>
          <w:sz w:val="30"/>
          <w:szCs w:val="30"/>
        </w:rPr>
        <w:t>3.5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ต่อปี เงินให้กู้ยืมนี้มีกำหนดคืนในเดือนกรก</w:t>
      </w:r>
      <w:r w:rsidR="003F1437"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ฎาคม </w:t>
      </w:r>
      <w:r w:rsidR="003F1437" w:rsidRPr="003F1437">
        <w:rPr>
          <w:rFonts w:ascii="Angsana New" w:hAnsi="Angsana New"/>
          <w:spacing w:val="-4"/>
          <w:sz w:val="30"/>
          <w:szCs w:val="30"/>
        </w:rPr>
        <w:t>2559</w:t>
      </w:r>
      <w:r w:rsidR="003F1437"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เมื่อวันที่</w:t>
      </w:r>
      <w:r w:rsidR="00E45401">
        <w:rPr>
          <w:rFonts w:ascii="Angsana New" w:hAnsi="Angsana New"/>
          <w:spacing w:val="-4"/>
          <w:sz w:val="30"/>
          <w:szCs w:val="30"/>
          <w:cs/>
        </w:rPr>
        <w:br/>
      </w:r>
      <w:r w:rsidR="003F1437" w:rsidRPr="003F1437">
        <w:rPr>
          <w:rFonts w:ascii="Angsana New" w:hAnsi="Angsana New"/>
          <w:spacing w:val="-4"/>
          <w:sz w:val="30"/>
          <w:szCs w:val="30"/>
        </w:rPr>
        <w:t>5</w:t>
      </w:r>
      <w:r w:rsidR="003F1437">
        <w:rPr>
          <w:rFonts w:ascii="Angsana New" w:hAnsi="Angsana New"/>
          <w:sz w:val="30"/>
          <w:szCs w:val="30"/>
        </w:rPr>
        <w:t xml:space="preserve"> </w:t>
      </w:r>
      <w:r w:rsidR="003F1437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3F1437">
        <w:rPr>
          <w:rFonts w:ascii="Angsana New" w:hAnsi="Angsana New"/>
          <w:sz w:val="30"/>
          <w:szCs w:val="30"/>
        </w:rPr>
        <w:t>2559</w:t>
      </w:r>
      <w:r w:rsidR="003F1437">
        <w:rPr>
          <w:rFonts w:ascii="Angsana New" w:hAnsi="Angsana New" w:hint="cs"/>
          <w:sz w:val="30"/>
          <w:szCs w:val="30"/>
          <w:cs/>
        </w:rPr>
        <w:t xml:space="preserve"> บริษัทได้ทำหนังสือแก้ไขสัญญาเพื่อขยายกำหนดการชำระคืนเป็นเดือนกรกฎาคม </w:t>
      </w:r>
      <w:r w:rsidR="003F1437">
        <w:rPr>
          <w:rFonts w:ascii="Angsana New" w:hAnsi="Angsana New"/>
          <w:sz w:val="30"/>
          <w:szCs w:val="30"/>
        </w:rPr>
        <w:t>2564</w:t>
      </w:r>
      <w:r w:rsidR="003F1437">
        <w:rPr>
          <w:rFonts w:ascii="Angsana New" w:hAnsi="Angsana New" w:hint="cs"/>
          <w:sz w:val="30"/>
          <w:szCs w:val="30"/>
          <w:cs/>
        </w:rPr>
        <w:t xml:space="preserve"> โดยไม่มี</w:t>
      </w:r>
      <w:r w:rsidR="003F1437"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การเปลี่ยนแปลงเงื่อนไขอื่นใด และเมื่อวันที่ </w:t>
      </w:r>
      <w:r w:rsidR="003F1437" w:rsidRPr="003F1437">
        <w:rPr>
          <w:rFonts w:ascii="Angsana New" w:hAnsi="Angsana New"/>
          <w:spacing w:val="-4"/>
          <w:sz w:val="30"/>
          <w:szCs w:val="30"/>
        </w:rPr>
        <w:t>18</w:t>
      </w:r>
      <w:r w:rsidR="003F1437"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="003F1437" w:rsidRPr="003F1437">
        <w:rPr>
          <w:rFonts w:ascii="Angsana New" w:hAnsi="Angsana New"/>
          <w:spacing w:val="-4"/>
          <w:sz w:val="30"/>
          <w:szCs w:val="30"/>
        </w:rPr>
        <w:t>2564</w:t>
      </w:r>
      <w:r w:rsidR="003F1437"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บริษัทได้ทำหนังสือแก้ไขสัญญาเพื่อขยายกำหนดการ</w:t>
      </w:r>
      <w:r w:rsidR="003F1437"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ชำระคืนเป็นเดือนมิถุนายน </w:t>
      </w:r>
      <w:r w:rsidR="003F1437" w:rsidRPr="003F1437">
        <w:rPr>
          <w:rFonts w:ascii="Angsana New" w:hAnsi="Angsana New"/>
          <w:spacing w:val="-2"/>
          <w:sz w:val="30"/>
          <w:szCs w:val="30"/>
        </w:rPr>
        <w:t>2569</w:t>
      </w:r>
      <w:r w:rsidR="003F1437"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 โดยคิดดอกเบี้</w:t>
      </w:r>
      <w:r w:rsidR="003F1437" w:rsidRPr="00FB3755">
        <w:rPr>
          <w:rFonts w:ascii="Angsana New" w:hAnsi="Angsana New" w:hint="cs"/>
          <w:spacing w:val="-2"/>
          <w:sz w:val="30"/>
          <w:szCs w:val="30"/>
          <w:cs/>
        </w:rPr>
        <w:t xml:space="preserve">ยอัตรา </w:t>
      </w:r>
      <w:r w:rsidR="003F1437" w:rsidRPr="00FB3755">
        <w:rPr>
          <w:rFonts w:ascii="Angsana New" w:hAnsi="Angsana New"/>
          <w:spacing w:val="-2"/>
          <w:sz w:val="30"/>
          <w:szCs w:val="30"/>
        </w:rPr>
        <w:t xml:space="preserve">SOFR </w:t>
      </w:r>
      <w:r w:rsidR="003F1437" w:rsidRPr="00FB3755">
        <w:rPr>
          <w:rFonts w:ascii="Angsana New" w:hAnsi="Angsana New" w:hint="cs"/>
          <w:spacing w:val="-2"/>
          <w:sz w:val="30"/>
          <w:szCs w:val="30"/>
          <w:cs/>
        </w:rPr>
        <w:t xml:space="preserve">บวกด้วยร้อยละ </w:t>
      </w:r>
      <w:r w:rsidR="003F1437" w:rsidRPr="00FB3755">
        <w:rPr>
          <w:rFonts w:ascii="Angsana New" w:hAnsi="Angsana New"/>
          <w:spacing w:val="-2"/>
          <w:sz w:val="30"/>
          <w:szCs w:val="30"/>
        </w:rPr>
        <w:t>3.5</w:t>
      </w:r>
      <w:r w:rsidR="003F1437" w:rsidRPr="00FB3755">
        <w:rPr>
          <w:rFonts w:ascii="Angsana New" w:hAnsi="Angsana New" w:hint="cs"/>
          <w:spacing w:val="-2"/>
          <w:sz w:val="30"/>
          <w:szCs w:val="30"/>
          <w:cs/>
        </w:rPr>
        <w:t xml:space="preserve"> ต่อปี ดอกเบี้ยจะถูกรวมทบต้น</w:t>
      </w:r>
      <w:r w:rsidR="00E45401" w:rsidRPr="00FB3755">
        <w:rPr>
          <w:rFonts w:ascii="Angsana New" w:hAnsi="Angsana New"/>
          <w:spacing w:val="-2"/>
          <w:sz w:val="30"/>
          <w:szCs w:val="30"/>
          <w:cs/>
        </w:rPr>
        <w:br/>
      </w:r>
      <w:r w:rsidR="003F1437" w:rsidRPr="00FB3755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="003F1437" w:rsidRPr="00FB3755">
        <w:rPr>
          <w:rFonts w:ascii="Angsana New" w:hAnsi="Angsana New" w:hint="cs"/>
          <w:sz w:val="30"/>
          <w:szCs w:val="30"/>
          <w:cs/>
        </w:rPr>
        <w:t xml:space="preserve"> วันสิ้นสุดในแต่ละงวดของดอกเบี้ย</w:t>
      </w:r>
      <w:r w:rsidR="00FB3755" w:rsidRPr="00FB3755">
        <w:rPr>
          <w:rFonts w:ascii="Angsana New" w:hAnsi="Angsana New" w:hint="cs"/>
          <w:sz w:val="30"/>
          <w:szCs w:val="30"/>
          <w:cs/>
        </w:rPr>
        <w:t>ทุกเดือน</w:t>
      </w:r>
      <w:r w:rsidR="003F1437">
        <w:rPr>
          <w:rFonts w:ascii="Angsana New" w:hAnsi="Angsana New" w:hint="cs"/>
          <w:sz w:val="30"/>
          <w:szCs w:val="30"/>
          <w:cs/>
        </w:rPr>
        <w:t xml:space="preserve"> และจะถูกชำระคืนพร้อมกับเงินกู้ยืม</w:t>
      </w:r>
      <w:r w:rsidR="003F1437">
        <w:rPr>
          <w:rFonts w:ascii="Angsana New" w:hAnsi="Angsana New"/>
          <w:sz w:val="30"/>
          <w:szCs w:val="30"/>
        </w:rPr>
        <w:t xml:space="preserve"> </w:t>
      </w:r>
      <w:r w:rsidR="003F1437">
        <w:rPr>
          <w:rFonts w:ascii="Angsana New" w:hAnsi="Angsana New" w:hint="cs"/>
          <w:sz w:val="30"/>
          <w:szCs w:val="30"/>
          <w:cs/>
        </w:rPr>
        <w:t xml:space="preserve">หนังสือแก้ไขสัญญาเพื่อขยายกำหนดการชำระคืนดังกล่าว มีผลบังคับใช้ตั้งแต่วันที่ </w:t>
      </w:r>
      <w:r w:rsidR="003F1437">
        <w:rPr>
          <w:rFonts w:ascii="Angsana New" w:hAnsi="Angsana New"/>
          <w:sz w:val="30"/>
          <w:szCs w:val="30"/>
        </w:rPr>
        <w:t>1</w:t>
      </w:r>
      <w:r w:rsidR="003F1437"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="003F1437">
        <w:rPr>
          <w:rFonts w:ascii="Angsana New" w:hAnsi="Angsana New"/>
          <w:sz w:val="30"/>
          <w:szCs w:val="30"/>
        </w:rPr>
        <w:t xml:space="preserve"> 2564</w:t>
      </w:r>
    </w:p>
    <w:p w14:paraId="583131DF" w14:textId="57BE47C2" w:rsidR="00E45401" w:rsidRDefault="00E45401" w:rsidP="006051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both"/>
        <w:outlineLvl w:val="0"/>
        <w:rPr>
          <w:rFonts w:ascii="Angsana New" w:hAnsi="Angsana New"/>
          <w:sz w:val="30"/>
          <w:szCs w:val="30"/>
        </w:rPr>
      </w:pPr>
    </w:p>
    <w:p w14:paraId="202CC010" w14:textId="77777777" w:rsidR="00133F6A" w:rsidRDefault="00133F6A">
      <w:r>
        <w:br w:type="page"/>
      </w: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3"/>
        <w:gridCol w:w="1062"/>
        <w:gridCol w:w="288"/>
        <w:gridCol w:w="1078"/>
        <w:gridCol w:w="275"/>
        <w:gridCol w:w="1078"/>
        <w:gridCol w:w="255"/>
        <w:gridCol w:w="1138"/>
      </w:tblGrid>
      <w:tr w:rsidR="004A6425" w:rsidRPr="0054487C" w14:paraId="3514DE2A" w14:textId="77777777" w:rsidTr="00E45401">
        <w:tc>
          <w:tcPr>
            <w:tcW w:w="2217" w:type="pct"/>
          </w:tcPr>
          <w:p w14:paraId="5F98F4F8" w14:textId="03A65C3A" w:rsidR="004A6425" w:rsidRPr="0054487C" w:rsidRDefault="001A3DF6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06" w:type="pct"/>
            <w:gridSpan w:val="3"/>
          </w:tcPr>
          <w:p w14:paraId="09FABABE" w14:textId="77777777" w:rsidR="004A6425" w:rsidRPr="0054487C" w:rsidRDefault="00FE214B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</w:tcPr>
          <w:p w14:paraId="72DACD08" w14:textId="77777777" w:rsidR="004A6425" w:rsidRPr="0054487C" w:rsidRDefault="004A6425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4EF8AD15" w14:textId="77777777" w:rsidR="004A6425" w:rsidRPr="0054487C" w:rsidRDefault="004A6425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95A70" w:rsidRPr="006934B8" w14:paraId="41B6FE76" w14:textId="77777777" w:rsidTr="00E45401">
        <w:trPr>
          <w:trHeight w:hRule="exact" w:val="389"/>
        </w:trPr>
        <w:tc>
          <w:tcPr>
            <w:tcW w:w="2217" w:type="pct"/>
          </w:tcPr>
          <w:p w14:paraId="7C9BBB6F" w14:textId="77777777" w:rsidR="00095A70" w:rsidRPr="006934B8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D728AC8" w14:textId="1B7F995A" w:rsidR="00095A70" w:rsidRPr="005A2EAA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3D7D7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D7D7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" w:type="pct"/>
          </w:tcPr>
          <w:p w14:paraId="2E43056E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C3420A8" w14:textId="77777777" w:rsidR="00095A70" w:rsidRPr="005A2EAA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8" w:type="pct"/>
          </w:tcPr>
          <w:p w14:paraId="56D5A2C0" w14:textId="77777777" w:rsidR="00095A70" w:rsidRPr="006934B8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CD171CC" w14:textId="09537B40" w:rsidR="00095A70" w:rsidRPr="005A2EAA" w:rsidRDefault="003D7D7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7" w:type="pct"/>
          </w:tcPr>
          <w:p w14:paraId="6A0774FA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3B1F7ACE" w14:textId="77777777" w:rsidR="00095A70" w:rsidRPr="005A2EAA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095A70" w:rsidRPr="006934B8" w14:paraId="1A1111A9" w14:textId="77777777" w:rsidTr="00E45401">
        <w:trPr>
          <w:trHeight w:hRule="exact" w:val="389"/>
        </w:trPr>
        <w:tc>
          <w:tcPr>
            <w:tcW w:w="2217" w:type="pct"/>
          </w:tcPr>
          <w:p w14:paraId="244CD59A" w14:textId="77777777" w:rsidR="00095A70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32AB3B87" w14:textId="088FD185" w:rsidR="00095A70" w:rsidRPr="0022059C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4A0E6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5" w:type="pct"/>
          </w:tcPr>
          <w:p w14:paraId="6E1787ED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7C67FCB" w14:textId="2152285F" w:rsidR="00095A70" w:rsidRPr="0022059C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4A0E6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8" w:type="pct"/>
          </w:tcPr>
          <w:p w14:paraId="3521496A" w14:textId="77777777" w:rsidR="00095A70" w:rsidRPr="006934B8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90A49F6" w14:textId="1EBDDCB8" w:rsidR="00095A70" w:rsidRPr="0022059C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4A0E6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7" w:type="pct"/>
          </w:tcPr>
          <w:p w14:paraId="7AC45621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5929222E" w14:textId="6881E418" w:rsidR="00095A70" w:rsidRPr="0022059C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4A0E6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95A70" w:rsidRPr="006934B8" w14:paraId="5C7B0BB3" w14:textId="77777777" w:rsidTr="00E45401">
        <w:trPr>
          <w:trHeight w:hRule="exact" w:val="389"/>
        </w:trPr>
        <w:tc>
          <w:tcPr>
            <w:tcW w:w="2217" w:type="pct"/>
          </w:tcPr>
          <w:p w14:paraId="1BDF36CC" w14:textId="77777777" w:rsidR="00095A70" w:rsidRPr="006934B8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3" w:type="pct"/>
            <w:gridSpan w:val="7"/>
          </w:tcPr>
          <w:p w14:paraId="5D45DEA3" w14:textId="77777777" w:rsidR="00095A70" w:rsidRPr="006934B8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3412B" w:rsidRPr="006934B8" w14:paraId="7D3CEFF4" w14:textId="77777777" w:rsidTr="00E45401">
        <w:trPr>
          <w:trHeight w:hRule="exact" w:val="389"/>
        </w:trPr>
        <w:tc>
          <w:tcPr>
            <w:tcW w:w="2217" w:type="pct"/>
          </w:tcPr>
          <w:p w14:paraId="777CAEDC" w14:textId="77777777" w:rsidR="0093412B" w:rsidRPr="006934B8" w:rsidRDefault="0093412B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4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3" w:type="pct"/>
            <w:gridSpan w:val="7"/>
          </w:tcPr>
          <w:p w14:paraId="054D3027" w14:textId="77777777" w:rsidR="0093412B" w:rsidRPr="006934B8" w:rsidRDefault="0093412B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1C1286" w:rsidRPr="003C40C5" w14:paraId="15007C09" w14:textId="77777777" w:rsidTr="001C1286">
        <w:tc>
          <w:tcPr>
            <w:tcW w:w="2217" w:type="pct"/>
          </w:tcPr>
          <w:p w14:paraId="25CE4ECA" w14:textId="43F99E7A" w:rsidR="001C1286" w:rsidRPr="006934B8" w:rsidRDefault="001C1286" w:rsidP="001C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8F16F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6B16BA1" w14:textId="512C5DAB" w:rsidR="001C1286" w:rsidRPr="001C1286" w:rsidRDefault="001C1286" w:rsidP="001C1286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286">
              <w:rPr>
                <w:rFonts w:ascii="Angsana New" w:hAnsi="Angsana New"/>
                <w:sz w:val="30"/>
                <w:szCs w:val="30"/>
                <w:lang w:val="en-US"/>
              </w:rPr>
              <w:t xml:space="preserve"> 1,070,169 </w:t>
            </w:r>
          </w:p>
        </w:tc>
        <w:tc>
          <w:tcPr>
            <w:tcW w:w="155" w:type="pct"/>
            <w:vAlign w:val="bottom"/>
          </w:tcPr>
          <w:p w14:paraId="0F7AEDF0" w14:textId="77777777" w:rsidR="001C1286" w:rsidRPr="001C1286" w:rsidRDefault="001C1286" w:rsidP="001C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A06B9C5" w14:textId="730D1072" w:rsidR="001C1286" w:rsidRPr="001C1286" w:rsidRDefault="001C1286" w:rsidP="001C1286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286">
              <w:rPr>
                <w:rFonts w:ascii="Angsana New" w:hAnsi="Angsana New"/>
                <w:sz w:val="30"/>
                <w:szCs w:val="30"/>
                <w:lang w:val="en-US"/>
              </w:rPr>
              <w:t>2,006,963</w:t>
            </w:r>
          </w:p>
        </w:tc>
        <w:tc>
          <w:tcPr>
            <w:tcW w:w="148" w:type="pct"/>
          </w:tcPr>
          <w:p w14:paraId="6F11B380" w14:textId="77777777" w:rsidR="001C1286" w:rsidRPr="001C1286" w:rsidRDefault="001C1286" w:rsidP="001C1286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52015F0" w14:textId="590D2F71" w:rsidR="001C1286" w:rsidRPr="001C1286" w:rsidRDefault="001C1286" w:rsidP="001C1286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286">
              <w:rPr>
                <w:rFonts w:ascii="Angsana New" w:hAnsi="Angsana New"/>
                <w:sz w:val="30"/>
                <w:szCs w:val="30"/>
                <w:lang w:val="en-US"/>
              </w:rPr>
              <w:t xml:space="preserve"> 1,070,169 </w:t>
            </w:r>
          </w:p>
        </w:tc>
        <w:tc>
          <w:tcPr>
            <w:tcW w:w="137" w:type="pct"/>
            <w:vAlign w:val="bottom"/>
          </w:tcPr>
          <w:p w14:paraId="0AF642FA" w14:textId="77777777" w:rsidR="001C1286" w:rsidRPr="004932A6" w:rsidRDefault="001C1286" w:rsidP="001C1286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2474196F" w14:textId="034F0EDD" w:rsidR="001C1286" w:rsidRPr="00254A81" w:rsidRDefault="001C1286" w:rsidP="001C1286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2,006,963</w:t>
            </w:r>
          </w:p>
        </w:tc>
      </w:tr>
      <w:tr w:rsidR="001C1286" w:rsidRPr="003C40C5" w14:paraId="015B3994" w14:textId="77777777" w:rsidTr="001C1286">
        <w:tc>
          <w:tcPr>
            <w:tcW w:w="2217" w:type="pct"/>
          </w:tcPr>
          <w:p w14:paraId="724E6587" w14:textId="08144BE4" w:rsidR="001C1286" w:rsidRPr="006934B8" w:rsidRDefault="001C1286" w:rsidP="001C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F617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499F04B" w14:textId="2E125398" w:rsidR="001C1286" w:rsidRPr="001C1286" w:rsidRDefault="001C1286" w:rsidP="001C1286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2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1,070,169 </w:t>
            </w:r>
          </w:p>
        </w:tc>
        <w:tc>
          <w:tcPr>
            <w:tcW w:w="155" w:type="pct"/>
            <w:vAlign w:val="bottom"/>
          </w:tcPr>
          <w:p w14:paraId="60A437A6" w14:textId="77777777" w:rsidR="001C1286" w:rsidRPr="006934B8" w:rsidRDefault="001C1286" w:rsidP="001C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16F7C34F" w14:textId="39528025" w:rsidR="001C1286" w:rsidRDefault="001C1286" w:rsidP="001C1286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53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2,006,963</w:t>
            </w:r>
          </w:p>
        </w:tc>
        <w:tc>
          <w:tcPr>
            <w:tcW w:w="148" w:type="pct"/>
          </w:tcPr>
          <w:p w14:paraId="3A0C65AC" w14:textId="77777777" w:rsidR="001C1286" w:rsidRPr="006934B8" w:rsidRDefault="001C1286" w:rsidP="001C1286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8A54543" w14:textId="69E1DCB6" w:rsidR="001C1286" w:rsidRPr="001C1286" w:rsidRDefault="001C1286" w:rsidP="001C1286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2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1,070,169 </w:t>
            </w:r>
          </w:p>
        </w:tc>
        <w:tc>
          <w:tcPr>
            <w:tcW w:w="137" w:type="pct"/>
            <w:vAlign w:val="bottom"/>
          </w:tcPr>
          <w:p w14:paraId="475EE3A5" w14:textId="77777777" w:rsidR="001C1286" w:rsidRPr="004932A6" w:rsidRDefault="001C1286" w:rsidP="001C1286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1E5015A6" w14:textId="15D70F29" w:rsidR="001C1286" w:rsidRDefault="001C1286" w:rsidP="001C1286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53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2,006,963</w:t>
            </w:r>
          </w:p>
        </w:tc>
      </w:tr>
      <w:tr w:rsidR="00716DDE" w:rsidRPr="003C40C5" w14:paraId="3BCAA7DC" w14:textId="77777777" w:rsidTr="001C1286">
        <w:trPr>
          <w:trHeight w:hRule="exact" w:val="288"/>
        </w:trPr>
        <w:tc>
          <w:tcPr>
            <w:tcW w:w="2217" w:type="pct"/>
          </w:tcPr>
          <w:p w14:paraId="4EA32E66" w14:textId="77777777" w:rsidR="00716DDE" w:rsidRPr="006934B8" w:rsidRDefault="00716DDE" w:rsidP="00716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6537E3AE" w14:textId="77777777" w:rsidR="00716DDE" w:rsidRPr="005D1E0C" w:rsidRDefault="00716DDE" w:rsidP="00716DDE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2C26883E" w14:textId="77777777" w:rsidR="00716DDE" w:rsidRPr="006934B8" w:rsidRDefault="00716DDE" w:rsidP="00716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5D4579EE" w14:textId="77777777" w:rsidR="00716DDE" w:rsidRPr="0008284C" w:rsidRDefault="00716DDE" w:rsidP="00716DDE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D637D45" w14:textId="77777777" w:rsidR="00716DDE" w:rsidRPr="006934B8" w:rsidRDefault="00716DDE" w:rsidP="00716DDE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7CC9A9C9" w14:textId="77777777" w:rsidR="00716DDE" w:rsidRPr="0099674B" w:rsidRDefault="00716DDE" w:rsidP="00716DDE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5F838F89" w14:textId="77777777" w:rsidR="00716DDE" w:rsidRPr="004932A6" w:rsidRDefault="00716DDE" w:rsidP="00716DDE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55265D00" w14:textId="77777777" w:rsidR="00716DDE" w:rsidRPr="0008284C" w:rsidRDefault="00716DDE" w:rsidP="00716DDE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6DDE" w:rsidRPr="003C40C5" w14:paraId="61CA1DC8" w14:textId="77777777" w:rsidTr="001C1286">
        <w:tc>
          <w:tcPr>
            <w:tcW w:w="2217" w:type="pct"/>
          </w:tcPr>
          <w:p w14:paraId="68967B1C" w14:textId="77777777" w:rsidR="00716DDE" w:rsidRPr="006934B8" w:rsidRDefault="00716DDE" w:rsidP="00716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71" w:type="pct"/>
          </w:tcPr>
          <w:p w14:paraId="6FFDD95B" w14:textId="77777777" w:rsidR="00716DDE" w:rsidRPr="005D1E0C" w:rsidRDefault="00716DDE" w:rsidP="00716DDE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78885F62" w14:textId="77777777" w:rsidR="00716DDE" w:rsidRPr="006934B8" w:rsidRDefault="00716DDE" w:rsidP="00716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2C01F06" w14:textId="77777777" w:rsidR="00716DDE" w:rsidRPr="0008284C" w:rsidRDefault="00716DDE" w:rsidP="00716DDE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F72FCBA" w14:textId="77777777" w:rsidR="00716DDE" w:rsidRPr="006934B8" w:rsidRDefault="00716DDE" w:rsidP="00716DDE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3956335A" w14:textId="77777777" w:rsidR="00716DDE" w:rsidRPr="0099674B" w:rsidRDefault="00716DDE" w:rsidP="00716DDE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3AFCDDFC" w14:textId="77777777" w:rsidR="00716DDE" w:rsidRPr="004932A6" w:rsidRDefault="00716DDE" w:rsidP="00716DDE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11DCE1AB" w14:textId="77777777" w:rsidR="00716DDE" w:rsidRPr="0008284C" w:rsidRDefault="00716DDE" w:rsidP="00716DDE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1286" w:rsidRPr="003C40C5" w14:paraId="4912DB0E" w14:textId="77777777" w:rsidTr="001C1286">
        <w:tc>
          <w:tcPr>
            <w:tcW w:w="2217" w:type="pct"/>
          </w:tcPr>
          <w:p w14:paraId="21E5787F" w14:textId="77777777" w:rsidR="001C1286" w:rsidRPr="006934B8" w:rsidRDefault="001C1286" w:rsidP="001C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B4C56C2" w14:textId="5EC716E7" w:rsidR="001C1286" w:rsidRPr="005D1E0C" w:rsidRDefault="001C1286" w:rsidP="001C1286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286">
              <w:rPr>
                <w:rFonts w:ascii="Angsana New" w:hAnsi="Angsana New"/>
                <w:sz w:val="30"/>
                <w:szCs w:val="30"/>
                <w:lang w:val="en-US"/>
              </w:rPr>
              <w:t>1,819</w:t>
            </w:r>
          </w:p>
        </w:tc>
        <w:tc>
          <w:tcPr>
            <w:tcW w:w="155" w:type="pct"/>
            <w:vAlign w:val="bottom"/>
          </w:tcPr>
          <w:p w14:paraId="3AA93A47" w14:textId="77777777" w:rsidR="001C1286" w:rsidRPr="006934B8" w:rsidRDefault="001C1286" w:rsidP="001C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92D7B8E" w14:textId="25BEEF80" w:rsidR="001C1286" w:rsidRPr="0008284C" w:rsidRDefault="001C1286" w:rsidP="001C1286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12,592</w:t>
            </w:r>
          </w:p>
        </w:tc>
        <w:tc>
          <w:tcPr>
            <w:tcW w:w="148" w:type="pct"/>
            <w:vAlign w:val="bottom"/>
          </w:tcPr>
          <w:p w14:paraId="30E9AE2F" w14:textId="77777777" w:rsidR="001C1286" w:rsidRPr="006934B8" w:rsidRDefault="001C1286" w:rsidP="001C1286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FCC1260" w14:textId="1C9B01AE" w:rsidR="001C1286" w:rsidRPr="0099674B" w:rsidRDefault="001C1286" w:rsidP="001C1286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286">
              <w:rPr>
                <w:rFonts w:ascii="Angsana New" w:hAnsi="Angsana New"/>
                <w:sz w:val="30"/>
                <w:szCs w:val="30"/>
                <w:lang w:val="en-US"/>
              </w:rPr>
              <w:t>1,819</w:t>
            </w:r>
          </w:p>
        </w:tc>
        <w:tc>
          <w:tcPr>
            <w:tcW w:w="137" w:type="pct"/>
            <w:vAlign w:val="bottom"/>
          </w:tcPr>
          <w:p w14:paraId="22E9A36D" w14:textId="77777777" w:rsidR="001C1286" w:rsidRPr="004932A6" w:rsidRDefault="001C1286" w:rsidP="001C1286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82F4910" w14:textId="06FD4F90" w:rsidR="001C1286" w:rsidRPr="0008284C" w:rsidRDefault="001C1286" w:rsidP="001C1286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12,592</w:t>
            </w:r>
          </w:p>
        </w:tc>
      </w:tr>
      <w:tr w:rsidR="001C1286" w:rsidRPr="003C40C5" w14:paraId="4161177D" w14:textId="77777777" w:rsidTr="001C1286">
        <w:tc>
          <w:tcPr>
            <w:tcW w:w="2217" w:type="pct"/>
          </w:tcPr>
          <w:p w14:paraId="49862615" w14:textId="6BE1DC67" w:rsidR="001C1286" w:rsidRPr="006934B8" w:rsidRDefault="001C1286" w:rsidP="001C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F617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A6FC7A0" w14:textId="16C68B6A" w:rsidR="001C1286" w:rsidRPr="001C1286" w:rsidRDefault="001C1286" w:rsidP="001C1286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2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1,819</w:t>
            </w:r>
          </w:p>
        </w:tc>
        <w:tc>
          <w:tcPr>
            <w:tcW w:w="155" w:type="pct"/>
            <w:vAlign w:val="bottom"/>
          </w:tcPr>
          <w:p w14:paraId="6D4A105A" w14:textId="77777777" w:rsidR="001C1286" w:rsidRPr="001C1286" w:rsidRDefault="001C1286" w:rsidP="001C1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D62349F" w14:textId="358E349E" w:rsidR="001C1286" w:rsidRPr="001C1286" w:rsidRDefault="001C1286" w:rsidP="001C1286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2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12,592</w:t>
            </w:r>
          </w:p>
        </w:tc>
        <w:tc>
          <w:tcPr>
            <w:tcW w:w="148" w:type="pct"/>
            <w:vAlign w:val="bottom"/>
          </w:tcPr>
          <w:p w14:paraId="4B898F34" w14:textId="77777777" w:rsidR="001C1286" w:rsidRPr="001C1286" w:rsidRDefault="001C1286" w:rsidP="001C1286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74796C1" w14:textId="019C3D64" w:rsidR="001C1286" w:rsidRPr="001C1286" w:rsidRDefault="001C1286" w:rsidP="001C1286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2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1,819</w:t>
            </w:r>
          </w:p>
        </w:tc>
        <w:tc>
          <w:tcPr>
            <w:tcW w:w="137" w:type="pct"/>
            <w:vAlign w:val="bottom"/>
          </w:tcPr>
          <w:p w14:paraId="106F544A" w14:textId="77777777" w:rsidR="001C1286" w:rsidRPr="001C1286" w:rsidRDefault="001C1286" w:rsidP="001C1286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A015D32" w14:textId="016EABA4" w:rsidR="001C1286" w:rsidRPr="001C1286" w:rsidRDefault="001C1286" w:rsidP="001C1286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2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12,592</w:t>
            </w:r>
          </w:p>
        </w:tc>
      </w:tr>
    </w:tbl>
    <w:p w14:paraId="3ECA9377" w14:textId="77777777" w:rsidR="00E676AB" w:rsidRPr="006963E8" w:rsidRDefault="00E676AB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FA11D44" w14:textId="3D068935" w:rsidR="00777E5C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8C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สัญญาที่สำคัญที่ทำกับบุคคลหรือกิจการที่เกี่ยวข้องกัน</w:t>
      </w:r>
    </w:p>
    <w:p w14:paraId="12EC9F9C" w14:textId="77777777" w:rsidR="00777E5C" w:rsidRPr="00704384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AB3D859" w14:textId="4B8C1AAF" w:rsidR="00777E5C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="003D7D7A">
        <w:rPr>
          <w:rFonts w:ascii="Angsana New" w:hAnsi="Angsana New"/>
          <w:sz w:val="30"/>
          <w:szCs w:val="30"/>
        </w:rPr>
        <w:t>1</w:t>
      </w:r>
      <w:r w:rsidR="003D7D7A">
        <w:rPr>
          <w:rFonts w:ascii="Angsana New" w:hAnsi="Angsana New" w:hint="cs"/>
          <w:sz w:val="30"/>
          <w:szCs w:val="30"/>
          <w:cs/>
        </w:rPr>
        <w:t xml:space="preserve"> 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4A0E69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กลุ่มบริษัทมีสัญญาสำคัญที่ทำกับบุคคลหรือกิจการที่เกี่ยวข้องกันดังต่อไปนี้</w:t>
      </w:r>
    </w:p>
    <w:p w14:paraId="5FB9CBF6" w14:textId="77777777" w:rsidR="00E676AB" w:rsidRPr="00704384" w:rsidRDefault="00E676AB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0"/>
          <w:szCs w:val="20"/>
        </w:rPr>
      </w:pPr>
    </w:p>
    <w:p w14:paraId="3AA025F6" w14:textId="77777777" w:rsidR="00777E5C" w:rsidRPr="006758C1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8C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สัญญาการให้บริการระหว่างกัน</w:t>
      </w:r>
    </w:p>
    <w:p w14:paraId="2CDD2297" w14:textId="77777777" w:rsidR="00777E5C" w:rsidRPr="00704384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0"/>
          <w:szCs w:val="20"/>
        </w:rPr>
      </w:pPr>
    </w:p>
    <w:p w14:paraId="3A84C017" w14:textId="3910A56C" w:rsidR="00777E5C" w:rsidRDefault="00777E5C" w:rsidP="00777E5C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บริษัทได้ลงนามทำสัญญาการให้บริการระหว่างกันกับบริษัทที่เกี่ยวข้องกันแห่งหนึ่ง</w:t>
      </w:r>
      <w:r w:rsidR="00E76A93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โดยที่บริษัทที่เกี่ยวข้องกันดังกล่าวตกลงที่จะให้บริการงานด้านการบริหาร ซึ่งรวมถึงแต่ไม่จำกัดที่งานสนับสนุนด้านการบริหาร การเงิน การดำเนินการ ทรัพยากรบุคคล การขายและการตลาด การจัดการทั่วไป และการบริการสนับสนุนโครงการ ค่าธรรมเนียมการให้บริการเรียกเก็บตามที่ตกลงร่วมกัน</w:t>
      </w:r>
    </w:p>
    <w:p w14:paraId="11CA05E7" w14:textId="77777777" w:rsidR="00777E5C" w:rsidRPr="006963E8" w:rsidRDefault="00777E5C" w:rsidP="00777E5C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E5136B4" w14:textId="77777777" w:rsidR="00777E5C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8C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สัญญาค่าลิขสิทธิ์</w:t>
      </w:r>
    </w:p>
    <w:p w14:paraId="5CAC4B51" w14:textId="77777777" w:rsidR="00777E5C" w:rsidRPr="00704384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28ED167" w14:textId="2C334792" w:rsidR="00A4719D" w:rsidRDefault="00777E5C" w:rsidP="00A4719D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</w:t>
      </w:r>
      <w:r w:rsidR="00FB3755">
        <w:rPr>
          <w:rFonts w:ascii="Angsana New" w:hAnsi="Angsana New" w:hint="cs"/>
          <w:sz w:val="30"/>
          <w:szCs w:val="30"/>
          <w:cs/>
        </w:rPr>
        <w:t>ร</w:t>
      </w:r>
      <w:r w:rsidR="00BF435C">
        <w:rPr>
          <w:rFonts w:ascii="Angsana New" w:hAnsi="Angsana New" w:hint="cs"/>
          <w:sz w:val="30"/>
          <w:szCs w:val="30"/>
          <w:cs/>
        </w:rPr>
        <w:t>ะ</w:t>
      </w:r>
      <w:r w:rsidR="00FB3755">
        <w:rPr>
          <w:rFonts w:ascii="Angsana New" w:hAnsi="Angsana New" w:hint="cs"/>
          <w:sz w:val="30"/>
          <w:szCs w:val="30"/>
          <w:cs/>
        </w:rPr>
        <w:t>หว่างปี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บริษัทได้ลงนา</w:t>
      </w:r>
      <w:r w:rsidR="00FB3755">
        <w:rPr>
          <w:rFonts w:ascii="Angsana New" w:hAnsi="Angsana New" w:hint="cs"/>
          <w:sz w:val="30"/>
          <w:szCs w:val="30"/>
          <w:cs/>
        </w:rPr>
        <w:t>มต่ออายุ</w:t>
      </w:r>
      <w:r>
        <w:rPr>
          <w:rFonts w:ascii="Angsana New" w:hAnsi="Angsana New" w:hint="cs"/>
          <w:sz w:val="30"/>
          <w:szCs w:val="30"/>
          <w:cs/>
        </w:rPr>
        <w:t xml:space="preserve">สัญญาลิขสิทธิ์กับบริษัทที่เกี่ยวข้องกันแห่งหนึ่ง โดยที่บริษัทที่เกี่ยวข้องกันดังกล่าวตกลงที่จะสนับสนุนบริษัทในโครงการวิจัยและพัฒนาเกี่ยวกับผงคาร์บอนเกรดใหม่ และการพัฒนากระบวนการผลิตผงคาร์บอน โดยอนุญาตให้บริษัทใช้ข้อมูลทางด้านเทคนิคและสิทธิบัตร บริษัทจ่ายค่าลิขสิทธิ์ในอัตราร้อยละ </w:t>
      </w:r>
      <w:r>
        <w:rPr>
          <w:rFonts w:ascii="Angsana New" w:hAnsi="Angsana New"/>
          <w:sz w:val="30"/>
          <w:szCs w:val="30"/>
        </w:rPr>
        <w:t>4.5</w:t>
      </w:r>
      <w:r>
        <w:rPr>
          <w:rFonts w:ascii="Angsana New" w:hAnsi="Angsana New" w:hint="cs"/>
          <w:sz w:val="30"/>
          <w:szCs w:val="30"/>
          <w:cs/>
        </w:rPr>
        <w:t xml:space="preserve"> ของยอดขายสุทธิหักด้วยต้นทุนของวัตถุดิบตามจริงและค่าใช้จ่ายในการขาย เว้นแต่กำไรก่อนภาษีเท่ากับร้อยละ 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หรือน้อยกว่าขอ</w:t>
      </w:r>
      <w:r w:rsidRPr="00FB3755">
        <w:rPr>
          <w:rFonts w:ascii="Angsana New" w:hAnsi="Angsana New" w:hint="cs"/>
          <w:sz w:val="30"/>
          <w:szCs w:val="30"/>
          <w:cs/>
        </w:rPr>
        <w:t xml:space="preserve">งยอดขาย สัญญานี้มีระยะเวลา </w:t>
      </w:r>
      <w:r w:rsidRPr="00FB3755">
        <w:rPr>
          <w:rFonts w:ascii="Angsana New" w:hAnsi="Angsana New"/>
          <w:sz w:val="30"/>
          <w:szCs w:val="30"/>
        </w:rPr>
        <w:t>3</w:t>
      </w:r>
      <w:r w:rsidRPr="00FB3755">
        <w:rPr>
          <w:rFonts w:ascii="Angsana New" w:hAnsi="Angsana New" w:hint="cs"/>
          <w:sz w:val="30"/>
          <w:szCs w:val="30"/>
          <w:cs/>
        </w:rPr>
        <w:t xml:space="preserve"> ปี โดยมีผลบังคับใช้ตั้งแต่วันที่ในสัญญา</w:t>
      </w:r>
      <w:r w:rsidR="00E76A93" w:rsidRPr="00FB3755">
        <w:rPr>
          <w:rFonts w:ascii="Angsana New" w:hAnsi="Angsana New"/>
          <w:sz w:val="30"/>
          <w:szCs w:val="30"/>
          <w:cs/>
        </w:rPr>
        <w:br/>
      </w:r>
      <w:r w:rsidR="00E76A93" w:rsidRPr="00FB3755">
        <w:rPr>
          <w:rFonts w:ascii="Angsana New" w:hAnsi="Angsana New" w:hint="cs"/>
          <w:sz w:val="30"/>
          <w:szCs w:val="30"/>
          <w:cs/>
        </w:rPr>
        <w:t>ซึ่ง</w:t>
      </w:r>
      <w:r w:rsidR="00BF435C">
        <w:rPr>
          <w:rFonts w:ascii="Angsana New" w:hAnsi="Angsana New" w:hint="cs"/>
          <w:sz w:val="30"/>
          <w:szCs w:val="30"/>
          <w:cs/>
        </w:rPr>
        <w:t>จะ</w:t>
      </w:r>
      <w:r w:rsidR="00E76A93" w:rsidRPr="00FB3755">
        <w:rPr>
          <w:rFonts w:ascii="Angsana New" w:hAnsi="Angsana New" w:hint="cs"/>
          <w:sz w:val="30"/>
          <w:szCs w:val="30"/>
          <w:cs/>
        </w:rPr>
        <w:t>หมดอายุ</w:t>
      </w:r>
      <w:r w:rsidR="00FB3755" w:rsidRPr="00FB3755">
        <w:rPr>
          <w:rFonts w:ascii="Angsana New" w:hAnsi="Angsana New" w:hint="cs"/>
          <w:sz w:val="30"/>
          <w:szCs w:val="30"/>
          <w:cs/>
        </w:rPr>
        <w:t xml:space="preserve">ใน </w:t>
      </w:r>
      <w:r w:rsidR="00E76A93" w:rsidRPr="00FB375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E76A93" w:rsidRPr="00FB3755">
        <w:rPr>
          <w:rFonts w:ascii="Angsana New" w:hAnsi="Angsana New"/>
          <w:sz w:val="30"/>
          <w:szCs w:val="30"/>
        </w:rPr>
        <w:t xml:space="preserve">31 </w:t>
      </w:r>
      <w:r w:rsidR="00E76A93" w:rsidRPr="00FB375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76A93" w:rsidRPr="00FB3755">
        <w:rPr>
          <w:rFonts w:ascii="Angsana New" w:hAnsi="Angsana New"/>
          <w:sz w:val="30"/>
          <w:szCs w:val="30"/>
        </w:rPr>
        <w:t>25</w:t>
      </w:r>
      <w:r w:rsidR="00FB3755" w:rsidRPr="00FB3755">
        <w:rPr>
          <w:rFonts w:ascii="Angsana New" w:hAnsi="Angsana New"/>
          <w:sz w:val="30"/>
          <w:szCs w:val="30"/>
        </w:rPr>
        <w:t>68</w:t>
      </w:r>
      <w:r w:rsidR="00A4719D">
        <w:rPr>
          <w:rFonts w:ascii="Angsana New" w:hAnsi="Angsana New"/>
          <w:sz w:val="30"/>
          <w:szCs w:val="30"/>
        </w:rPr>
        <w:br w:type="page"/>
      </w:r>
    </w:p>
    <w:p w14:paraId="70CC0326" w14:textId="77777777" w:rsidR="00C26B39" w:rsidRPr="00036E8F" w:rsidRDefault="00777E5C" w:rsidP="00036E8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cs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3</w:t>
      </w:r>
      <w:r w:rsidR="00C26B39" w:rsidRPr="00036E8F">
        <w:rPr>
          <w:rFonts w:ascii="Angsana New" w:hAnsi="Angsana New"/>
          <w:sz w:val="30"/>
          <w:szCs w:val="30"/>
          <w:u w:val="none"/>
          <w:cs/>
          <w:lang w:val="en-US"/>
        </w:rPr>
        <w:tab/>
      </w:r>
      <w:r w:rsidR="00BD3DD4" w:rsidRPr="00036E8F">
        <w:rPr>
          <w:rFonts w:ascii="Angsana New" w:hAnsi="Angsana New"/>
          <w:sz w:val="30"/>
          <w:szCs w:val="30"/>
          <w:u w:val="none"/>
          <w:cs/>
          <w:lang w:val="en-US"/>
        </w:rPr>
        <w:t>เงินลงทุน</w:t>
      </w:r>
      <w:r w:rsidR="00036E8F">
        <w:rPr>
          <w:rFonts w:ascii="Angsana New" w:hAnsi="Angsana New" w:hint="cs"/>
          <w:sz w:val="30"/>
          <w:szCs w:val="30"/>
          <w:u w:val="none"/>
          <w:cs/>
          <w:lang w:val="en-US"/>
        </w:rPr>
        <w:t>ในบริษัทร่วม</w:t>
      </w: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และบริษัทย่อย</w:t>
      </w:r>
    </w:p>
    <w:p w14:paraId="5DA1CC27" w14:textId="77777777" w:rsidR="008F16F0" w:rsidRPr="003A598E" w:rsidRDefault="008F16F0" w:rsidP="00027F4F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05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1"/>
        <w:gridCol w:w="1080"/>
        <w:gridCol w:w="270"/>
        <w:gridCol w:w="1080"/>
        <w:gridCol w:w="270"/>
        <w:gridCol w:w="1116"/>
        <w:gridCol w:w="270"/>
        <w:gridCol w:w="1089"/>
      </w:tblGrid>
      <w:tr w:rsidR="008F16F0" w:rsidRPr="00CA3070" w14:paraId="6484554B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2321DE0B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655018B9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5A2EAA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4CD14B0C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75" w:type="dxa"/>
            <w:gridSpan w:val="3"/>
          </w:tcPr>
          <w:p w14:paraId="1438DD09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5A2EAA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F16F0" w:rsidRPr="00CA3070" w14:paraId="03F3D017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43C912D6" w14:textId="433E5AB4" w:rsidR="008F16F0" w:rsidRPr="005A2EAA" w:rsidRDefault="00FD303D" w:rsidP="00FD3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E676A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งวด</w:t>
            </w:r>
            <w:r w:rsidR="003D7D7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8F16F0" w:rsidRPr="005A2EA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376E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="003D7D7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1 </w:t>
            </w:r>
            <w:r w:rsidR="003D7D7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13E4677F" w14:textId="6DAEAA05" w:rsidR="008F16F0" w:rsidRPr="005A2EAA" w:rsidRDefault="004A24EA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4A24E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A0E6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633F1D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6791C6B" w14:textId="5DEA7153" w:rsidR="008F16F0" w:rsidRPr="005A2EAA" w:rsidRDefault="004A24EA" w:rsidP="0001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4A24EA">
              <w:rPr>
                <w:rFonts w:ascii="Angsana New" w:hAnsi="Angsana New" w:hint="cs"/>
                <w:sz w:val="30"/>
                <w:szCs w:val="30"/>
              </w:rPr>
              <w:t>25</w:t>
            </w:r>
            <w:r w:rsidR="0001524E">
              <w:rPr>
                <w:rFonts w:ascii="Angsana New" w:hAnsi="Angsana New"/>
                <w:sz w:val="30"/>
                <w:szCs w:val="30"/>
              </w:rPr>
              <w:t>6</w:t>
            </w:r>
            <w:r w:rsidR="004A0E6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F440964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602916F8" w14:textId="58CE9C61" w:rsidR="008F16F0" w:rsidRPr="005A2EAA" w:rsidRDefault="004A24EA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4A24E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A0E6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363198A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2BD776C3" w14:textId="2EAB8653" w:rsidR="008F16F0" w:rsidRPr="005A2EAA" w:rsidRDefault="004A24EA" w:rsidP="0001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4A24EA">
              <w:rPr>
                <w:rFonts w:ascii="Angsana New" w:hAnsi="Angsana New" w:hint="cs"/>
                <w:sz w:val="30"/>
                <w:szCs w:val="30"/>
              </w:rPr>
              <w:t>25</w:t>
            </w:r>
            <w:r w:rsidR="0001524E">
              <w:rPr>
                <w:rFonts w:ascii="Angsana New" w:hAnsi="Angsana New"/>
                <w:sz w:val="30"/>
                <w:szCs w:val="30"/>
              </w:rPr>
              <w:t>6</w:t>
            </w:r>
            <w:r w:rsidR="004A0E6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F16F0" w:rsidRPr="00CA3070" w14:paraId="6AB696CB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3B82AD24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175" w:type="dxa"/>
            <w:gridSpan w:val="7"/>
          </w:tcPr>
          <w:p w14:paraId="1F390D0E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5A2EAA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5A2EAA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8F16F0" w:rsidRPr="00CA3070" w14:paraId="5449817C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79C3D93C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A2EA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</w:tcPr>
          <w:p w14:paraId="6971DDC9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0566620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D98A801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471E1B1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1FEC070A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CD6C5E7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1672FC66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46328B" w:rsidRPr="00CA3070" w14:paraId="6039AA77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22F9673D" w14:textId="77777777" w:rsidR="0046328B" w:rsidRPr="005A2EAA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5A2EA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2EAA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</w:p>
        </w:tc>
        <w:tc>
          <w:tcPr>
            <w:tcW w:w="1080" w:type="dxa"/>
          </w:tcPr>
          <w:p w14:paraId="54FA45EF" w14:textId="395C127B" w:rsidR="0046328B" w:rsidRPr="00777E5C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7,774,680</w:t>
            </w:r>
          </w:p>
        </w:tc>
        <w:tc>
          <w:tcPr>
            <w:tcW w:w="270" w:type="dxa"/>
          </w:tcPr>
          <w:p w14:paraId="2059B333" w14:textId="77777777" w:rsidR="0046328B" w:rsidRPr="00CD3652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C690C" w14:textId="18440B01" w:rsidR="0046328B" w:rsidRPr="005A2EAA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77E5C">
              <w:rPr>
                <w:rFonts w:ascii="Angsana New" w:hAnsi="Angsana New"/>
                <w:sz w:val="30"/>
                <w:szCs w:val="30"/>
              </w:rPr>
              <w:t>5,638,429</w:t>
            </w:r>
          </w:p>
        </w:tc>
        <w:tc>
          <w:tcPr>
            <w:tcW w:w="270" w:type="dxa"/>
          </w:tcPr>
          <w:p w14:paraId="2496A9B5" w14:textId="77777777" w:rsidR="0046328B" w:rsidRPr="005A2EAA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42F94F02" w14:textId="5968DB0B" w:rsidR="0046328B" w:rsidRPr="0051587C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14:paraId="7158D9CA" w14:textId="77777777" w:rsidR="0046328B" w:rsidRPr="005A2EAA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78A800F5" w14:textId="77777777" w:rsidR="0046328B" w:rsidRPr="005A2EAA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770,364</w:t>
            </w:r>
          </w:p>
        </w:tc>
      </w:tr>
      <w:tr w:rsidR="0046328B" w:rsidRPr="00CA3070" w14:paraId="1A8141D9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1F4D93FD" w14:textId="08FE06A3" w:rsidR="0046328B" w:rsidRPr="005A2EAA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080" w:type="dxa"/>
          </w:tcPr>
          <w:p w14:paraId="7E3314F1" w14:textId="77777777" w:rsidR="0046328B" w:rsidRPr="00777E5C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B75F0F" w14:textId="77777777" w:rsidR="0046328B" w:rsidRPr="005A2EAA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DC67F83" w14:textId="77777777" w:rsidR="0046328B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16C637" w14:textId="77777777" w:rsidR="0046328B" w:rsidRPr="005A2EAA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5BBF0F1C" w14:textId="49FDEDB9" w:rsidR="0046328B" w:rsidRPr="0051587C" w:rsidRDefault="0046328B" w:rsidP="0084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38AED" w14:textId="77777777" w:rsidR="0046328B" w:rsidRPr="005A2EAA" w:rsidRDefault="0046328B" w:rsidP="0046328B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1E57333" w14:textId="2D95B6C3" w:rsidR="0046328B" w:rsidRDefault="0046328B" w:rsidP="0084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328B" w:rsidRPr="00CA3070" w14:paraId="6772A655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6BC7DEE5" w14:textId="77777777" w:rsidR="0046328B" w:rsidRPr="005A2EAA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ในบริษัทร่วม</w:t>
            </w:r>
          </w:p>
        </w:tc>
        <w:tc>
          <w:tcPr>
            <w:tcW w:w="1080" w:type="dxa"/>
          </w:tcPr>
          <w:p w14:paraId="6DBEF8D1" w14:textId="7FFE6E82" w:rsidR="0046328B" w:rsidRPr="00777E5C" w:rsidRDefault="00FB4904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1,284,735</w:t>
            </w:r>
          </w:p>
        </w:tc>
        <w:tc>
          <w:tcPr>
            <w:tcW w:w="270" w:type="dxa"/>
          </w:tcPr>
          <w:p w14:paraId="525C4D0E" w14:textId="77777777" w:rsidR="0046328B" w:rsidRPr="005A2EAA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A04F7EA" w14:textId="3368FA49" w:rsidR="0046328B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1,277,977 1,277,977 1,277,977</w:t>
            </w:r>
          </w:p>
        </w:tc>
        <w:tc>
          <w:tcPr>
            <w:tcW w:w="270" w:type="dxa"/>
          </w:tcPr>
          <w:p w14:paraId="6BA7A013" w14:textId="77777777" w:rsidR="0046328B" w:rsidRPr="005A2EAA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18B4F177" w14:textId="6B16E642" w:rsidR="0046328B" w:rsidRPr="0051587C" w:rsidRDefault="00930625" w:rsidP="00930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A01FBE" w14:textId="77777777" w:rsidR="0046328B" w:rsidRPr="005A2EAA" w:rsidRDefault="0046328B" w:rsidP="0046328B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9EEC119" w14:textId="63912789" w:rsidR="0046328B" w:rsidRDefault="00930625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328B" w:rsidRPr="00CA3070" w14:paraId="78B32606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34640B4F" w14:textId="77777777" w:rsidR="0046328B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ส่วนแบ่งกำไร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เบ็ดเสร็จอื่น</w:t>
            </w:r>
          </w:p>
        </w:tc>
        <w:tc>
          <w:tcPr>
            <w:tcW w:w="1080" w:type="dxa"/>
          </w:tcPr>
          <w:p w14:paraId="7D1295E9" w14:textId="77777777" w:rsidR="0046328B" w:rsidRPr="00777E5C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DFF09" w14:textId="77777777" w:rsidR="0046328B" w:rsidRPr="005A2EAA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CFDCB9F" w14:textId="77777777" w:rsidR="0046328B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7953F4" w14:textId="77777777" w:rsidR="0046328B" w:rsidRPr="005A2EAA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C966C2B" w14:textId="688C6BBC" w:rsidR="0046328B" w:rsidRPr="0051587C" w:rsidRDefault="0046328B" w:rsidP="00BD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06DC4" w14:textId="77777777" w:rsidR="0046328B" w:rsidRPr="005A2EAA" w:rsidRDefault="0046328B" w:rsidP="0046328B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E3F97E6" w14:textId="06B107EC" w:rsidR="0046328B" w:rsidRDefault="0046328B" w:rsidP="00BD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328B" w:rsidRPr="00CA3070" w14:paraId="007AA985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0BC6B25D" w14:textId="77777777" w:rsidR="0046328B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080" w:type="dxa"/>
          </w:tcPr>
          <w:p w14:paraId="60B548C3" w14:textId="1E04172A" w:rsidR="0046328B" w:rsidRPr="00777E5C" w:rsidRDefault="00FB4904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(251,11</w:t>
            </w:r>
            <w:r w:rsidR="009B2B30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B55CC6" w14:textId="77777777" w:rsidR="0046328B" w:rsidRPr="005A2EAA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9B4DC0A" w14:textId="47A7BE69" w:rsidR="0046328B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(1,331)</w:t>
            </w:r>
          </w:p>
        </w:tc>
        <w:tc>
          <w:tcPr>
            <w:tcW w:w="270" w:type="dxa"/>
          </w:tcPr>
          <w:p w14:paraId="6A6A49BE" w14:textId="77777777" w:rsidR="0046328B" w:rsidRPr="005A2EAA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A9BDD43" w14:textId="6E0DEB94" w:rsidR="0046328B" w:rsidRPr="0051587C" w:rsidRDefault="00930625" w:rsidP="00930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8401A6" w14:textId="77777777" w:rsidR="0046328B" w:rsidRPr="005A2EAA" w:rsidRDefault="0046328B" w:rsidP="0046328B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1B3FFA86" w14:textId="27137644" w:rsidR="0046328B" w:rsidRDefault="00930625" w:rsidP="00930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328B" w:rsidRPr="00CA3070" w14:paraId="1CB9AF74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7CC607B0" w14:textId="77777777" w:rsidR="0046328B" w:rsidRPr="00AF7D75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421E9DE" w14:textId="1B08E7D5" w:rsidR="0046328B" w:rsidRPr="00777E5C" w:rsidRDefault="00133F6A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(25,491)</w:t>
            </w:r>
          </w:p>
        </w:tc>
        <w:tc>
          <w:tcPr>
            <w:tcW w:w="270" w:type="dxa"/>
          </w:tcPr>
          <w:p w14:paraId="3415C37D" w14:textId="77777777" w:rsidR="0046328B" w:rsidRPr="005A2EAA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1F96415" w14:textId="5318CA2F" w:rsidR="0046328B" w:rsidRPr="00C66EA1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(25,491)</w:t>
            </w:r>
          </w:p>
        </w:tc>
        <w:tc>
          <w:tcPr>
            <w:tcW w:w="270" w:type="dxa"/>
          </w:tcPr>
          <w:p w14:paraId="17815305" w14:textId="77777777" w:rsidR="0046328B" w:rsidRPr="005A2EAA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575AB50A" w14:textId="15A2747A" w:rsidR="0046328B" w:rsidRPr="0051587C" w:rsidRDefault="0046328B" w:rsidP="00BD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032C0" w14:textId="77777777" w:rsidR="0046328B" w:rsidRPr="005A2EAA" w:rsidRDefault="0046328B" w:rsidP="0046328B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2D07BBBB" w14:textId="77777777" w:rsidR="0046328B" w:rsidRPr="005A2EAA" w:rsidRDefault="0046328B" w:rsidP="00BD3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328B" w:rsidRPr="00CA3070" w14:paraId="0B2E74EF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1A8CC9AA" w14:textId="7834CA17" w:rsidR="0046328B" w:rsidRPr="00363F86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ผลต่างจากการ</w:t>
            </w:r>
            <w:r w:rsidRPr="0021399B">
              <w:rPr>
                <w:rFonts w:ascii="Angsana New" w:hAnsi="Angsana New"/>
                <w:sz w:val="30"/>
                <w:szCs w:val="30"/>
                <w:cs/>
                <w:lang w:val="en-GB"/>
              </w:rPr>
              <w:t>แปลง</w:t>
            </w:r>
            <w:r w:rsidRPr="0021399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</w:t>
            </w:r>
            <w:r w:rsidRPr="0021399B">
              <w:rPr>
                <w:rFonts w:ascii="Angsana New" w:hAnsi="Angsana New" w:hint="cs"/>
                <w:sz w:val="30"/>
                <w:szCs w:val="30"/>
                <w:cs/>
              </w:rPr>
              <w:t>หน่วยงานต่างประเทศ</w:t>
            </w:r>
          </w:p>
        </w:tc>
        <w:tc>
          <w:tcPr>
            <w:tcW w:w="1080" w:type="dxa"/>
          </w:tcPr>
          <w:p w14:paraId="26212E0A" w14:textId="1D297631" w:rsidR="0046328B" w:rsidRPr="00777E5C" w:rsidRDefault="00FB4904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(186,7</w:t>
            </w:r>
            <w:r w:rsidR="009B2B30">
              <w:rPr>
                <w:rFonts w:ascii="Angsana New" w:hAnsi="Angsana New"/>
                <w:sz w:val="30"/>
                <w:szCs w:val="30"/>
              </w:rPr>
              <w:t>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1F000B6" w14:textId="77777777" w:rsidR="0046328B" w:rsidRPr="005A2EAA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F58201B" w14:textId="16A2A43A" w:rsidR="0046328B" w:rsidRPr="00C66EA1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75,992</w:t>
            </w:r>
          </w:p>
        </w:tc>
        <w:tc>
          <w:tcPr>
            <w:tcW w:w="270" w:type="dxa"/>
          </w:tcPr>
          <w:p w14:paraId="02D48B6C" w14:textId="77777777" w:rsidR="0046328B" w:rsidRPr="005A2EAA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2EF55905" w14:textId="06F0E602" w:rsidR="0046328B" w:rsidRPr="0051587C" w:rsidRDefault="0046328B" w:rsidP="00BD3020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64E3CC" w14:textId="77777777" w:rsidR="0046328B" w:rsidRPr="005A2EAA" w:rsidRDefault="0046328B" w:rsidP="0046328B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5A83BE75" w14:textId="77777777" w:rsidR="0046328B" w:rsidRPr="005A2EAA" w:rsidRDefault="0046328B" w:rsidP="00BD3020">
            <w:pPr>
              <w:pStyle w:val="30"/>
              <w:tabs>
                <w:tab w:val="clear" w:pos="360"/>
                <w:tab w:val="clear" w:pos="720"/>
                <w:tab w:val="decimal" w:pos="583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6328B" w:rsidRPr="00044C3C" w14:paraId="0FC1B784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1048B3EB" w14:textId="3E70FACE" w:rsidR="0046328B" w:rsidRPr="005A2EAA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2EA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4A24E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2AEF99" w14:textId="5C2B5A80" w:rsidR="0046328B" w:rsidRPr="00777E5C" w:rsidRDefault="00FB4904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8,596,034</w:t>
            </w:r>
          </w:p>
        </w:tc>
        <w:tc>
          <w:tcPr>
            <w:tcW w:w="270" w:type="dxa"/>
          </w:tcPr>
          <w:p w14:paraId="1A36A763" w14:textId="77777777" w:rsidR="0046328B" w:rsidRPr="005A2EAA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C03C89" w14:textId="3E3B452E" w:rsidR="0046328B" w:rsidRPr="00C66EA1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6,965,576</w:t>
            </w:r>
          </w:p>
        </w:tc>
        <w:tc>
          <w:tcPr>
            <w:tcW w:w="270" w:type="dxa"/>
          </w:tcPr>
          <w:p w14:paraId="12DF16C2" w14:textId="77777777" w:rsidR="0046328B" w:rsidRPr="005A2EAA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378D2CB" w14:textId="45BA1BCD" w:rsidR="0046328B" w:rsidRPr="0051587C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9782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14:paraId="1D3B5FB5" w14:textId="77777777" w:rsidR="0046328B" w:rsidRPr="005A2EAA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9D371CF" w14:textId="77777777" w:rsidR="0046328B" w:rsidRPr="00597828" w:rsidRDefault="0046328B" w:rsidP="0046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9782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</w:tr>
    </w:tbl>
    <w:p w14:paraId="48681638" w14:textId="77777777" w:rsidR="00E676AB" w:rsidRPr="00006C02" w:rsidRDefault="00E676AB" w:rsidP="007B2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="Angsana New" w:hAnsi="Angsana New"/>
          <w:sz w:val="30"/>
          <w:szCs w:val="30"/>
        </w:rPr>
      </w:pPr>
    </w:p>
    <w:p w14:paraId="15AA07F7" w14:textId="519FCA2E" w:rsidR="007B2660" w:rsidRDefault="00327146" w:rsidP="005C2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5A5A38">
        <w:rPr>
          <w:rFonts w:ascii="Angsana New" w:hAnsi="Angsana New" w:hint="cs"/>
          <w:sz w:val="30"/>
          <w:szCs w:val="30"/>
          <w:cs/>
        </w:rPr>
        <w:t>เก้าเ</w:t>
      </w:r>
      <w:r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3D7D7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D7D7A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4A0E69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="00777E5C">
        <w:rPr>
          <w:rFonts w:ascii="Angsana New" w:hAnsi="Angsana New" w:hint="cs"/>
          <w:sz w:val="30"/>
          <w:szCs w:val="30"/>
          <w:cs/>
        </w:rPr>
        <w:t>เ</w:t>
      </w:r>
      <w:r w:rsidR="00044C3C">
        <w:rPr>
          <w:rFonts w:ascii="Angsana New" w:hAnsi="Angsana New" w:hint="cs"/>
          <w:sz w:val="30"/>
          <w:szCs w:val="30"/>
          <w:cs/>
        </w:rPr>
        <w:t>งิน</w:t>
      </w:r>
      <w:r w:rsidR="005C235D">
        <w:rPr>
          <w:rFonts w:ascii="Angsana New" w:hAnsi="Angsana New" w:hint="cs"/>
          <w:sz w:val="30"/>
          <w:szCs w:val="30"/>
          <w:cs/>
        </w:rPr>
        <w:t>ปัน</w:t>
      </w:r>
      <w:r w:rsidR="00044C3C">
        <w:rPr>
          <w:rFonts w:ascii="Angsana New" w:hAnsi="Angsana New" w:hint="cs"/>
          <w:sz w:val="30"/>
          <w:szCs w:val="30"/>
          <w:cs/>
        </w:rPr>
        <w:t>ผล</w:t>
      </w:r>
      <w:r w:rsidR="005C235D">
        <w:rPr>
          <w:rFonts w:ascii="Angsana New" w:hAnsi="Angsana New" w:hint="cs"/>
          <w:sz w:val="30"/>
          <w:szCs w:val="30"/>
          <w:cs/>
        </w:rPr>
        <w:t>รับ</w:t>
      </w:r>
      <w:r w:rsidR="00044C3C" w:rsidRPr="00F64A5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A0E69" w:rsidRPr="00F64A55">
        <w:rPr>
          <w:rFonts w:ascii="Angsana New" w:hAnsi="Angsana New"/>
          <w:sz w:val="30"/>
          <w:szCs w:val="30"/>
        </w:rPr>
        <w:t>25.49</w:t>
      </w:r>
      <w:r w:rsidR="00044C3C" w:rsidRPr="00F64A55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044C3C">
        <w:rPr>
          <w:rFonts w:ascii="Angsana New" w:hAnsi="Angsana New" w:hint="cs"/>
          <w:sz w:val="30"/>
          <w:szCs w:val="30"/>
          <w:cs/>
        </w:rPr>
        <w:t>บาท</w:t>
      </w:r>
      <w:r w:rsidR="005C235D">
        <w:rPr>
          <w:rFonts w:ascii="Angsana New" w:hAnsi="Angsana New" w:hint="cs"/>
          <w:sz w:val="30"/>
          <w:szCs w:val="30"/>
          <w:cs/>
        </w:rPr>
        <w:t xml:space="preserve"> ได้รับมา</w:t>
      </w:r>
      <w:r w:rsidR="00044C3C">
        <w:rPr>
          <w:rFonts w:ascii="Angsana New" w:hAnsi="Angsana New" w:hint="cs"/>
          <w:sz w:val="30"/>
          <w:szCs w:val="30"/>
          <w:cs/>
        </w:rPr>
        <w:t>จากบริษัท</w:t>
      </w:r>
      <w:r w:rsidR="005C235D">
        <w:rPr>
          <w:rFonts w:ascii="Angsana New" w:hAnsi="Angsana New" w:hint="cs"/>
          <w:sz w:val="30"/>
          <w:szCs w:val="30"/>
          <w:cs/>
        </w:rPr>
        <w:t>ร่วม คือ บริษัท</w:t>
      </w:r>
      <w:r w:rsidR="00044C3C">
        <w:rPr>
          <w:rFonts w:ascii="Angsana New" w:hAnsi="Angsana New" w:hint="cs"/>
          <w:sz w:val="30"/>
          <w:szCs w:val="30"/>
          <w:cs/>
        </w:rPr>
        <w:t xml:space="preserve">อดิตยา เบอร์ล่า เคมีคัลส์ </w:t>
      </w:r>
      <w:r w:rsidR="00363F86">
        <w:rPr>
          <w:rFonts w:ascii="Angsana New" w:hAnsi="Angsana New" w:hint="cs"/>
          <w:sz w:val="30"/>
          <w:szCs w:val="30"/>
          <w:cs/>
        </w:rPr>
        <w:t xml:space="preserve">(ประเทศไทย) </w:t>
      </w:r>
      <w:r w:rsidR="00044C3C">
        <w:rPr>
          <w:rFonts w:ascii="Angsana New" w:hAnsi="Angsana New" w:hint="cs"/>
          <w:sz w:val="30"/>
          <w:szCs w:val="30"/>
          <w:cs/>
        </w:rPr>
        <w:t>จำกัด</w:t>
      </w:r>
    </w:p>
    <w:p w14:paraId="37004D5F" w14:textId="77777777" w:rsidR="00044C3C" w:rsidRPr="00006C02" w:rsidRDefault="00044C3C" w:rsidP="007B2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="Angsana New" w:hAnsi="Angsana New"/>
          <w:sz w:val="30"/>
          <w:szCs w:val="30"/>
        </w:rPr>
      </w:pPr>
    </w:p>
    <w:p w14:paraId="21A509A9" w14:textId="7C2EB331" w:rsidR="00044C3C" w:rsidRPr="005C235D" w:rsidRDefault="00E676AB" w:rsidP="00044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="Angsana New" w:hAnsi="Angsana New"/>
          <w:i/>
          <w:iCs/>
          <w:sz w:val="30"/>
          <w:szCs w:val="30"/>
        </w:rPr>
      </w:pPr>
      <w:r w:rsidRPr="005C235D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269D67FF" w14:textId="7FAB6B96" w:rsidR="00E676AB" w:rsidRPr="00006C02" w:rsidRDefault="00E676AB" w:rsidP="00044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="Angsana New" w:hAnsi="Angsana New"/>
          <w:sz w:val="30"/>
          <w:szCs w:val="30"/>
        </w:rPr>
      </w:pPr>
    </w:p>
    <w:p w14:paraId="6E4B6468" w14:textId="34F1FE5B" w:rsidR="00E676AB" w:rsidRPr="007D116E" w:rsidRDefault="005C235D" w:rsidP="005C2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="003D7D7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D7D7A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4A0E69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256</w:t>
      </w:r>
      <w:r w:rsidR="004A0E69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D116E" w:rsidRPr="00BE3D8D">
        <w:rPr>
          <w:rFonts w:ascii="Angsana New" w:hAnsi="Angsana New"/>
          <w:sz w:val="30"/>
          <w:szCs w:val="30"/>
          <w:lang w:val="en-GB" w:bidi="ar-SA"/>
        </w:rPr>
        <w:t>Birla Carbon Mexico, S.A. DE C.V.</w:t>
      </w:r>
      <w:r w:rsidR="001A43FF">
        <w:rPr>
          <w:rFonts w:ascii="Angsana New" w:hAnsi="Angsana New"/>
          <w:sz w:val="30"/>
          <w:szCs w:val="30"/>
          <w:lang w:val="en-GB" w:bidi="ar-SA"/>
        </w:rPr>
        <w:t xml:space="preserve"> </w:t>
      </w:r>
      <w:r w:rsidR="00FA3FE4">
        <w:rPr>
          <w:rFonts w:ascii="Angsana New" w:hAnsi="Angsana New" w:hint="cs"/>
          <w:sz w:val="30"/>
          <w:szCs w:val="30"/>
          <w:cs/>
          <w:lang w:val="en-GB"/>
        </w:rPr>
        <w:t>ซึ่งเป็นบริษัทย่อยอยู่ในระหว่างการดำเนินการเลิกกิจการ</w:t>
      </w:r>
    </w:p>
    <w:p w14:paraId="6061F733" w14:textId="77777777" w:rsidR="00006C02" w:rsidRDefault="00006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6019CDA" w14:textId="454E1AAB" w:rsidR="003A598E" w:rsidRDefault="003A598E" w:rsidP="003A598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4</w:t>
      </w:r>
      <w:r w:rsidRPr="000F4CE0">
        <w:rPr>
          <w:rFonts w:ascii="Angsana New" w:hAnsi="Angsana New"/>
          <w:sz w:val="30"/>
          <w:szCs w:val="30"/>
          <w:u w:val="none"/>
        </w:rPr>
        <w:tab/>
      </w:r>
      <w:r>
        <w:rPr>
          <w:rFonts w:ascii="Angsana New" w:hAnsi="Angsana New" w:hint="cs"/>
          <w:sz w:val="30"/>
          <w:szCs w:val="30"/>
          <w:u w:val="none"/>
          <w:cs/>
        </w:rPr>
        <w:t>ที่ดิน อาคารและอุปกรณ์</w:t>
      </w:r>
    </w:p>
    <w:p w14:paraId="56EB08F2" w14:textId="77777777" w:rsidR="003A598E" w:rsidRPr="00E0024C" w:rsidRDefault="003A598E" w:rsidP="003A598E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81"/>
        <w:gridCol w:w="2441"/>
      </w:tblGrid>
      <w:tr w:rsidR="003A598E" w:rsidRPr="00986083" w14:paraId="39039C4C" w14:textId="77777777" w:rsidTr="00E0024C">
        <w:trPr>
          <w:cantSplit/>
          <w:tblHeader/>
        </w:trPr>
        <w:tc>
          <w:tcPr>
            <w:tcW w:w="6581" w:type="dxa"/>
            <w:vAlign w:val="bottom"/>
          </w:tcPr>
          <w:p w14:paraId="11C31D22" w14:textId="69C102F5" w:rsidR="003A598E" w:rsidRPr="00D92428" w:rsidRDefault="003A598E" w:rsidP="003A598E">
            <w:pPr>
              <w:spacing w:line="38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7D11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3D7D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3D7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D7D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FA3F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441" w:type="dxa"/>
          </w:tcPr>
          <w:p w14:paraId="05416670" w14:textId="112083B2" w:rsidR="003A598E" w:rsidRPr="00D92428" w:rsidRDefault="003A598E" w:rsidP="00D92428">
            <w:pPr>
              <w:pStyle w:val="acctmergecolhdg"/>
              <w:spacing w:line="38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9242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="00E0024C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br/>
            </w:r>
            <w:r w:rsidRPr="00D9242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D92428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 </w:t>
            </w:r>
          </w:p>
        </w:tc>
      </w:tr>
      <w:tr w:rsidR="003A598E" w:rsidRPr="00986083" w14:paraId="2DF18F7E" w14:textId="77777777" w:rsidTr="00E0024C">
        <w:trPr>
          <w:cantSplit/>
        </w:trPr>
        <w:tc>
          <w:tcPr>
            <w:tcW w:w="6581" w:type="dxa"/>
          </w:tcPr>
          <w:p w14:paraId="5A8FDFA2" w14:textId="77777777" w:rsidR="003A598E" w:rsidRPr="00986083" w:rsidRDefault="003A598E" w:rsidP="003A598E">
            <w:pPr>
              <w:spacing w:line="38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441" w:type="dxa"/>
          </w:tcPr>
          <w:p w14:paraId="5C832364" w14:textId="77777777" w:rsidR="003A598E" w:rsidRPr="00D92428" w:rsidRDefault="003A598E" w:rsidP="00D92428">
            <w:pPr>
              <w:pStyle w:val="acctfourfigures"/>
              <w:spacing w:line="38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9242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E71D0" w:rsidRPr="000D2B20" w:rsidDel="00977C08" w14:paraId="36DD4BBA" w14:textId="77777777" w:rsidTr="00E0024C">
        <w:trPr>
          <w:cantSplit/>
        </w:trPr>
        <w:tc>
          <w:tcPr>
            <w:tcW w:w="6581" w:type="dxa"/>
          </w:tcPr>
          <w:p w14:paraId="271A9849" w14:textId="4892ACC9" w:rsidR="00AE71D0" w:rsidRPr="00D92428" w:rsidRDefault="00AE71D0" w:rsidP="00AE71D0">
            <w:pPr>
              <w:spacing w:line="38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การซื้อและการโอนเข้า</w:t>
            </w:r>
            <w:r w:rsidRPr="00D9242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9242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92428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41" w:type="dxa"/>
            <w:shd w:val="clear" w:color="auto" w:fill="auto"/>
          </w:tcPr>
          <w:p w14:paraId="4250F53F" w14:textId="23DCB6AB" w:rsidR="00AE71D0" w:rsidRPr="00D92428" w:rsidDel="00977C08" w:rsidRDefault="00AE71D0" w:rsidP="00AE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E71D0">
              <w:rPr>
                <w:rFonts w:ascii="Angsana New" w:hAnsi="Angsana New"/>
                <w:sz w:val="30"/>
                <w:szCs w:val="30"/>
              </w:rPr>
              <w:t>100,667</w:t>
            </w:r>
          </w:p>
        </w:tc>
      </w:tr>
      <w:tr w:rsidR="00AE71D0" w:rsidRPr="000D2B20" w:rsidDel="00977C08" w14:paraId="6C83926B" w14:textId="77777777" w:rsidTr="00E0024C">
        <w:trPr>
          <w:cantSplit/>
        </w:trPr>
        <w:tc>
          <w:tcPr>
            <w:tcW w:w="6581" w:type="dxa"/>
          </w:tcPr>
          <w:p w14:paraId="03AA98D9" w14:textId="3F9E0545" w:rsidR="00AE71D0" w:rsidRPr="00D92428" w:rsidRDefault="00AE71D0" w:rsidP="00AE71D0">
            <w:pPr>
              <w:spacing w:line="38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การจำหน่ายและการโอนออก</w:t>
            </w:r>
            <w:r w:rsidRPr="00201110">
              <w:rPr>
                <w:rFonts w:ascii="Angsana New" w:hAnsi="Angsana New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2441" w:type="dxa"/>
            <w:shd w:val="clear" w:color="auto" w:fill="auto"/>
          </w:tcPr>
          <w:p w14:paraId="42B673C1" w14:textId="65588EE4" w:rsidR="00AE71D0" w:rsidRDefault="00AE71D0" w:rsidP="00AE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E71D0">
              <w:rPr>
                <w:rFonts w:ascii="Angsana New" w:hAnsi="Angsana New"/>
                <w:sz w:val="30"/>
                <w:szCs w:val="30"/>
              </w:rPr>
              <w:t>(2,132)</w:t>
            </w:r>
          </w:p>
        </w:tc>
      </w:tr>
    </w:tbl>
    <w:p w14:paraId="6C4353E9" w14:textId="7C1F3BFB" w:rsidR="00187751" w:rsidRPr="00E0024C" w:rsidRDefault="00187751" w:rsidP="00E0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E0024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DF7063B" w14:textId="77777777" w:rsidR="00B96FE1" w:rsidRPr="000F4CE0" w:rsidRDefault="003A598E" w:rsidP="00440D9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EE25B4">
        <w:rPr>
          <w:rFonts w:ascii="Angsana New" w:hAnsi="Angsana New"/>
          <w:sz w:val="30"/>
          <w:szCs w:val="30"/>
          <w:u w:val="none"/>
          <w:lang w:val="en-US"/>
        </w:rPr>
        <w:t>5</w:t>
      </w:r>
      <w:r w:rsidR="00B96FE1" w:rsidRPr="00EE25B4">
        <w:rPr>
          <w:rFonts w:ascii="Angsana New" w:hAnsi="Angsana New"/>
          <w:sz w:val="30"/>
          <w:szCs w:val="30"/>
          <w:u w:val="none"/>
        </w:rPr>
        <w:tab/>
      </w:r>
      <w:r w:rsidR="00420897" w:rsidRPr="00EE25B4">
        <w:rPr>
          <w:rFonts w:ascii="Angsana New" w:hAnsi="Angsana New"/>
          <w:sz w:val="30"/>
          <w:szCs w:val="30"/>
          <w:u w:val="none"/>
          <w:cs/>
        </w:rPr>
        <w:t>ส่วนงานดำเนินงาน</w:t>
      </w:r>
      <w:r w:rsidRPr="00EE25B4">
        <w:rPr>
          <w:rFonts w:ascii="Angsana New" w:hAnsi="Angsana New" w:hint="cs"/>
          <w:sz w:val="30"/>
          <w:szCs w:val="30"/>
          <w:u w:val="none"/>
          <w:cs/>
        </w:rPr>
        <w:t>และการจำแนกรายได้</w:t>
      </w:r>
    </w:p>
    <w:p w14:paraId="649B6D47" w14:textId="77777777" w:rsidR="007070D6" w:rsidRPr="007D116E" w:rsidRDefault="007070D6" w:rsidP="007D1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i/>
          <w:iCs/>
        </w:rPr>
      </w:pPr>
    </w:p>
    <w:p w14:paraId="39BC338E" w14:textId="175D318A" w:rsidR="007070D6" w:rsidRDefault="007D116E" w:rsidP="00E0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15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บริษัทมีการจัดการ การผลิตและสำนักงานขายในประเทศไทยเท่านั้น จังหวะเวลาของการรับรู้รายได้ คือ การรับรู้ ณ เวลาใด เวลาหนึ่ง</w:t>
      </w:r>
    </w:p>
    <w:p w14:paraId="0412A49C" w14:textId="77777777" w:rsidR="007070D6" w:rsidRPr="007D116E" w:rsidRDefault="007070D6" w:rsidP="00382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</w:rPr>
      </w:pPr>
    </w:p>
    <w:p w14:paraId="43C2B363" w14:textId="7880162C" w:rsidR="007070D6" w:rsidRPr="007D116E" w:rsidRDefault="007D116E" w:rsidP="00382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  <w:r w:rsidRPr="007D116E">
        <w:rPr>
          <w:rFonts w:ascii="Angsana New" w:hAnsi="Angsana New" w:hint="cs"/>
          <w:sz w:val="30"/>
          <w:szCs w:val="30"/>
          <w:cs/>
        </w:rPr>
        <w:t>ในการนำเสนอข้อมูลเกี่ยวกับส่วนงานภูมิศาสตร์ รายได้แยกตามที่ตั้งทางภูมิศาสตร์ของลูกค้า</w:t>
      </w:r>
    </w:p>
    <w:p w14:paraId="110899B1" w14:textId="77777777" w:rsidR="007070D6" w:rsidRPr="007D116E" w:rsidRDefault="007070D6" w:rsidP="007D1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350"/>
      </w:tblGrid>
      <w:tr w:rsidR="007070D6" w:rsidRPr="00986083" w14:paraId="2245E14A" w14:textId="77777777" w:rsidTr="001648C3">
        <w:trPr>
          <w:cantSplit/>
          <w:trHeight w:val="740"/>
          <w:tblHeader/>
        </w:trPr>
        <w:tc>
          <w:tcPr>
            <w:tcW w:w="6030" w:type="dxa"/>
            <w:vAlign w:val="bottom"/>
          </w:tcPr>
          <w:p w14:paraId="11FCC304" w14:textId="77777777" w:rsidR="007070D6" w:rsidRPr="00D92428" w:rsidRDefault="007070D6" w:rsidP="00D92428">
            <w:pPr>
              <w:spacing w:line="38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8D22E45" w14:textId="2A2EA3D2" w:rsidR="007070D6" w:rsidRPr="00D92428" w:rsidRDefault="007070D6" w:rsidP="00D92428">
            <w:pPr>
              <w:pStyle w:val="acctmergecolhdg"/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7070D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="00E0024C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br/>
            </w:r>
            <w:r w:rsidRPr="007070D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7070D6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 </w:t>
            </w:r>
          </w:p>
        </w:tc>
      </w:tr>
      <w:tr w:rsidR="007070D6" w:rsidRPr="00537CB0" w14:paraId="6DEC5395" w14:textId="77777777" w:rsidTr="001648C3">
        <w:trPr>
          <w:cantSplit/>
        </w:trPr>
        <w:tc>
          <w:tcPr>
            <w:tcW w:w="6030" w:type="dxa"/>
          </w:tcPr>
          <w:p w14:paraId="6DE08DA6" w14:textId="084D94F3" w:rsidR="007070D6" w:rsidRPr="00D92428" w:rsidRDefault="007070D6" w:rsidP="00D92428">
            <w:pPr>
              <w:spacing w:line="38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011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01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011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5AA71B3B" w14:textId="694939FC" w:rsidR="007070D6" w:rsidRPr="00363F86" w:rsidRDefault="007070D6" w:rsidP="00D92428">
            <w:pPr>
              <w:pStyle w:val="acctfourfigures"/>
              <w:tabs>
                <w:tab w:val="clear" w:pos="765"/>
              </w:tabs>
              <w:spacing w:line="38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2</w:t>
            </w:r>
            <w:r w:rsidR="00363F86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FA3FE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7CC7F13" w14:textId="77777777" w:rsidR="007070D6" w:rsidRPr="00D92428" w:rsidRDefault="007070D6" w:rsidP="00D92428">
            <w:pPr>
              <w:pStyle w:val="acctfourfigures"/>
              <w:spacing w:line="38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33D12B" w14:textId="418D440F" w:rsidR="007070D6" w:rsidRPr="00D92428" w:rsidRDefault="007070D6" w:rsidP="00D92428">
            <w:pPr>
              <w:pStyle w:val="acctfourfigures"/>
              <w:tabs>
                <w:tab w:val="clear" w:pos="765"/>
              </w:tabs>
              <w:spacing w:line="38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2</w:t>
            </w:r>
            <w:r w:rsidR="00363F86">
              <w:rPr>
                <w:rFonts w:ascii="Angsana New" w:hAnsi="Angsana New"/>
                <w:sz w:val="30"/>
                <w:szCs w:val="30"/>
              </w:rPr>
              <w:t>56</w:t>
            </w:r>
            <w:r w:rsidR="00FA3FE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070D6" w:rsidRPr="00986083" w14:paraId="4311EF4E" w14:textId="77777777" w:rsidTr="001648C3">
        <w:trPr>
          <w:cantSplit/>
        </w:trPr>
        <w:tc>
          <w:tcPr>
            <w:tcW w:w="6030" w:type="dxa"/>
          </w:tcPr>
          <w:p w14:paraId="1E4F69BA" w14:textId="77777777" w:rsidR="007070D6" w:rsidRPr="00D92428" w:rsidRDefault="007070D6" w:rsidP="00D92428">
            <w:pPr>
              <w:spacing w:line="38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6797BBF1" w14:textId="77777777" w:rsidR="007070D6" w:rsidRPr="00D92428" w:rsidRDefault="007070D6" w:rsidP="00D92428">
            <w:pPr>
              <w:pStyle w:val="acctfourfigures"/>
              <w:spacing w:line="38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9242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70D6" w:rsidRPr="000D2B20" w:rsidDel="00977C08" w14:paraId="3DA0C973" w14:textId="77777777" w:rsidTr="001648C3">
        <w:trPr>
          <w:cantSplit/>
        </w:trPr>
        <w:tc>
          <w:tcPr>
            <w:tcW w:w="6030" w:type="dxa"/>
          </w:tcPr>
          <w:p w14:paraId="22166C9D" w14:textId="77777777" w:rsidR="007070D6" w:rsidRPr="00D92428" w:rsidRDefault="007070D6" w:rsidP="00D92428">
            <w:pPr>
              <w:spacing w:line="38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24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1440" w:type="dxa"/>
          </w:tcPr>
          <w:p w14:paraId="51517E61" w14:textId="77777777" w:rsidR="007070D6" w:rsidRPr="00D92428" w:rsidDel="00977C0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A23AF" w14:textId="77777777" w:rsidR="007070D6" w:rsidRPr="00D92428" w:rsidDel="00977C0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8E7BF41" w14:textId="77777777" w:rsidR="007070D6" w:rsidRPr="00D92428" w:rsidDel="00977C08" w:rsidRDefault="007070D6" w:rsidP="00D92428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3E36" w14:paraId="5CEFD553" w14:textId="77777777" w:rsidTr="001648C3">
        <w:trPr>
          <w:cantSplit/>
        </w:trPr>
        <w:tc>
          <w:tcPr>
            <w:tcW w:w="6030" w:type="dxa"/>
          </w:tcPr>
          <w:p w14:paraId="5C5D1A64" w14:textId="77777777" w:rsidR="00BC3E36" w:rsidRPr="00CD30DC" w:rsidRDefault="00BC3E36" w:rsidP="00BC3E36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CD30D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440" w:type="dxa"/>
          </w:tcPr>
          <w:p w14:paraId="7ACA5174" w14:textId="5BD4628D" w:rsidR="00BC3E36" w:rsidRPr="00CD30DC" w:rsidRDefault="00BC3E36" w:rsidP="00BC3E36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30D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6,724,999 </w:t>
            </w:r>
          </w:p>
        </w:tc>
        <w:tc>
          <w:tcPr>
            <w:tcW w:w="270" w:type="dxa"/>
          </w:tcPr>
          <w:p w14:paraId="3EA3DB42" w14:textId="77777777" w:rsidR="00BC3E36" w:rsidRPr="00D92428" w:rsidRDefault="00BC3E36" w:rsidP="00BC3E36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F1F403B" w14:textId="00A7E136" w:rsidR="00BC3E36" w:rsidRPr="00BC3E36" w:rsidRDefault="00BC3E36" w:rsidP="00BC3E36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3E36">
              <w:rPr>
                <w:rFonts w:ascii="Angsana New" w:hAnsi="Angsana New"/>
                <w:sz w:val="30"/>
                <w:szCs w:val="30"/>
                <w:lang w:val="en-US" w:bidi="th-TH"/>
              </w:rPr>
              <w:t>5,259,725</w:t>
            </w:r>
          </w:p>
        </w:tc>
      </w:tr>
      <w:tr w:rsidR="00BC3E36" w14:paraId="63423EDB" w14:textId="77777777" w:rsidTr="001648C3">
        <w:trPr>
          <w:cantSplit/>
        </w:trPr>
        <w:tc>
          <w:tcPr>
            <w:tcW w:w="6030" w:type="dxa"/>
          </w:tcPr>
          <w:p w14:paraId="77D7AC56" w14:textId="77777777" w:rsidR="00BC3E36" w:rsidRPr="00CD30DC" w:rsidRDefault="00BC3E36" w:rsidP="00BC3E36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CD30DC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40" w:type="dxa"/>
          </w:tcPr>
          <w:p w14:paraId="27FB619F" w14:textId="04FE0169" w:rsidR="00BC3E36" w:rsidRPr="00CD30DC" w:rsidRDefault="00BC3E36" w:rsidP="00BC3E36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30D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942,789 </w:t>
            </w:r>
          </w:p>
        </w:tc>
        <w:tc>
          <w:tcPr>
            <w:tcW w:w="270" w:type="dxa"/>
          </w:tcPr>
          <w:p w14:paraId="71DCC655" w14:textId="77777777" w:rsidR="00BC3E36" w:rsidRPr="00D92428" w:rsidRDefault="00BC3E36" w:rsidP="00BC3E36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DB1A636" w14:textId="5900B12C" w:rsidR="00BC3E36" w:rsidRPr="00BC3E36" w:rsidRDefault="00BC3E36" w:rsidP="00BC3E36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3E36">
              <w:rPr>
                <w:rFonts w:ascii="Angsana New" w:hAnsi="Angsana New"/>
                <w:sz w:val="30"/>
                <w:szCs w:val="30"/>
                <w:lang w:val="en-US" w:bidi="th-TH"/>
              </w:rPr>
              <w:t>694,311</w:t>
            </w:r>
          </w:p>
        </w:tc>
      </w:tr>
      <w:tr w:rsidR="00BC3E36" w14:paraId="34F31776" w14:textId="77777777" w:rsidTr="001648C3">
        <w:trPr>
          <w:cantSplit/>
        </w:trPr>
        <w:tc>
          <w:tcPr>
            <w:tcW w:w="6030" w:type="dxa"/>
          </w:tcPr>
          <w:p w14:paraId="0475D7A4" w14:textId="0DE313C4" w:rsidR="00BC3E36" w:rsidRPr="00CD30DC" w:rsidRDefault="00BC3E36" w:rsidP="00BC3E36">
            <w:pPr>
              <w:spacing w:line="38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D30DC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40" w:type="dxa"/>
          </w:tcPr>
          <w:p w14:paraId="37DE56D1" w14:textId="606EE6CA" w:rsidR="00BC3E36" w:rsidRPr="00CD30DC" w:rsidRDefault="00BC3E36" w:rsidP="00BC3E36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30DC">
              <w:rPr>
                <w:rFonts w:ascii="Angsana New" w:hAnsi="Angsana New"/>
                <w:sz w:val="30"/>
                <w:szCs w:val="30"/>
                <w:lang w:val="en-US" w:bidi="th-TH"/>
              </w:rPr>
              <w:t>387,546</w:t>
            </w:r>
          </w:p>
        </w:tc>
        <w:tc>
          <w:tcPr>
            <w:tcW w:w="270" w:type="dxa"/>
          </w:tcPr>
          <w:p w14:paraId="67B55828" w14:textId="77777777" w:rsidR="00BC3E36" w:rsidRPr="00D92428" w:rsidRDefault="00BC3E36" w:rsidP="00BC3E36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303D445" w14:textId="4662E006" w:rsidR="00BC3E36" w:rsidRPr="00BC3E36" w:rsidRDefault="00BC3E36" w:rsidP="00BC3E36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3E36">
              <w:rPr>
                <w:rFonts w:ascii="Angsana New" w:hAnsi="Angsana New"/>
                <w:sz w:val="30"/>
                <w:szCs w:val="30"/>
                <w:lang w:val="en-US" w:bidi="th-TH"/>
              </w:rPr>
              <w:t>133,156</w:t>
            </w:r>
          </w:p>
        </w:tc>
      </w:tr>
      <w:tr w:rsidR="00BC3E36" w14:paraId="69E4F2F5" w14:textId="77777777" w:rsidTr="001648C3">
        <w:trPr>
          <w:cantSplit/>
        </w:trPr>
        <w:tc>
          <w:tcPr>
            <w:tcW w:w="6030" w:type="dxa"/>
          </w:tcPr>
          <w:p w14:paraId="7F723E35" w14:textId="77777777" w:rsidR="00BC3E36" w:rsidRPr="00CD30DC" w:rsidRDefault="00BC3E36" w:rsidP="00BC3E36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CD30DC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440" w:type="dxa"/>
          </w:tcPr>
          <w:p w14:paraId="5CC9719C" w14:textId="162AFC7A" w:rsidR="00BC3E36" w:rsidRPr="00CD30DC" w:rsidRDefault="00BC3E36" w:rsidP="00BC3E36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30DC">
              <w:rPr>
                <w:rFonts w:ascii="Angsana New" w:hAnsi="Angsana New"/>
                <w:sz w:val="30"/>
                <w:szCs w:val="30"/>
                <w:lang w:val="en-US" w:bidi="th-TH"/>
              </w:rPr>
              <w:t>361,088</w:t>
            </w:r>
          </w:p>
        </w:tc>
        <w:tc>
          <w:tcPr>
            <w:tcW w:w="270" w:type="dxa"/>
          </w:tcPr>
          <w:p w14:paraId="37185F57" w14:textId="77777777" w:rsidR="00BC3E36" w:rsidRPr="00D92428" w:rsidRDefault="00BC3E36" w:rsidP="00BC3E36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D0E5523" w14:textId="5CD04E83" w:rsidR="00BC3E36" w:rsidRPr="00BC3E36" w:rsidRDefault="00BC3E36" w:rsidP="00BC3E36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3E36">
              <w:rPr>
                <w:rFonts w:ascii="Angsana New" w:hAnsi="Angsana New"/>
                <w:sz w:val="30"/>
                <w:szCs w:val="30"/>
                <w:lang w:val="en-US" w:bidi="th-TH"/>
              </w:rPr>
              <w:t>409,943</w:t>
            </w:r>
          </w:p>
        </w:tc>
      </w:tr>
      <w:tr w:rsidR="00BC3E36" w14:paraId="4F398EFE" w14:textId="77777777" w:rsidTr="001648C3">
        <w:trPr>
          <w:cantSplit/>
        </w:trPr>
        <w:tc>
          <w:tcPr>
            <w:tcW w:w="6030" w:type="dxa"/>
          </w:tcPr>
          <w:p w14:paraId="0D96C4FD" w14:textId="55877DB5" w:rsidR="00BC3E36" w:rsidRPr="00CD30DC" w:rsidRDefault="00BC3E36" w:rsidP="00BC3E36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CD30DC"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40" w:type="dxa"/>
          </w:tcPr>
          <w:p w14:paraId="6C0FD308" w14:textId="3AA1FEEE" w:rsidR="00BC3E36" w:rsidRPr="00CD30DC" w:rsidRDefault="00BC3E36" w:rsidP="00BC3E36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30DC">
              <w:rPr>
                <w:rFonts w:ascii="Angsana New" w:hAnsi="Angsana New"/>
                <w:sz w:val="30"/>
                <w:szCs w:val="30"/>
                <w:lang w:val="en-US" w:bidi="th-TH"/>
              </w:rPr>
              <w:t>339,713</w:t>
            </w:r>
          </w:p>
        </w:tc>
        <w:tc>
          <w:tcPr>
            <w:tcW w:w="270" w:type="dxa"/>
          </w:tcPr>
          <w:p w14:paraId="361FD1CB" w14:textId="77777777" w:rsidR="00BC3E36" w:rsidRPr="00D92428" w:rsidRDefault="00BC3E36" w:rsidP="00BC3E36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DC02432" w14:textId="2648F85D" w:rsidR="00BC3E36" w:rsidRPr="00BC3E36" w:rsidRDefault="00BC3E36" w:rsidP="00BC3E36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3E36">
              <w:rPr>
                <w:rFonts w:ascii="Angsana New" w:hAnsi="Angsana New"/>
                <w:sz w:val="30"/>
                <w:szCs w:val="30"/>
                <w:lang w:val="en-US" w:bidi="th-TH"/>
              </w:rPr>
              <w:t>163,903</w:t>
            </w:r>
          </w:p>
        </w:tc>
      </w:tr>
      <w:tr w:rsidR="00BC3E36" w14:paraId="02C46FC2" w14:textId="77777777" w:rsidTr="00133F6A">
        <w:trPr>
          <w:cantSplit/>
        </w:trPr>
        <w:tc>
          <w:tcPr>
            <w:tcW w:w="6030" w:type="dxa"/>
          </w:tcPr>
          <w:p w14:paraId="2F3A434C" w14:textId="79513EE4" w:rsidR="00BC3E36" w:rsidRPr="00CD30DC" w:rsidRDefault="00BC3E36" w:rsidP="00BC3E36">
            <w:pPr>
              <w:spacing w:line="38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D30DC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440" w:type="dxa"/>
          </w:tcPr>
          <w:p w14:paraId="69348636" w14:textId="546B2D9B" w:rsidR="00BC3E36" w:rsidRPr="00CD30DC" w:rsidRDefault="00BC3E36" w:rsidP="00BC3E36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D30DC">
              <w:rPr>
                <w:rFonts w:ascii="Angsana New" w:hAnsi="Angsana New"/>
                <w:sz w:val="30"/>
                <w:szCs w:val="30"/>
                <w:lang w:val="en-US" w:bidi="th-TH"/>
              </w:rPr>
              <w:t>309,553</w:t>
            </w:r>
          </w:p>
        </w:tc>
        <w:tc>
          <w:tcPr>
            <w:tcW w:w="270" w:type="dxa"/>
          </w:tcPr>
          <w:p w14:paraId="1F0DC107" w14:textId="77777777" w:rsidR="00BC3E36" w:rsidRPr="00D92428" w:rsidRDefault="00BC3E36" w:rsidP="00BC3E36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DB2E33C" w14:textId="6158487B" w:rsidR="00BC3E36" w:rsidRPr="00BC3E36" w:rsidRDefault="00BC3E36" w:rsidP="00BC3E36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3E36">
              <w:rPr>
                <w:rFonts w:ascii="Angsana New" w:hAnsi="Angsana New"/>
                <w:sz w:val="30"/>
                <w:szCs w:val="30"/>
                <w:lang w:val="en-US" w:bidi="th-TH"/>
              </w:rPr>
              <w:t>187,566</w:t>
            </w:r>
          </w:p>
        </w:tc>
      </w:tr>
      <w:tr w:rsidR="00BC3E36" w14:paraId="37E4B1FB" w14:textId="77777777" w:rsidTr="00133F6A">
        <w:trPr>
          <w:cantSplit/>
        </w:trPr>
        <w:tc>
          <w:tcPr>
            <w:tcW w:w="6030" w:type="dxa"/>
          </w:tcPr>
          <w:p w14:paraId="0E605D7A" w14:textId="17B0346D" w:rsidR="00BC3E36" w:rsidRPr="00CD30DC" w:rsidRDefault="00BC3E36" w:rsidP="00BC3E36">
            <w:pPr>
              <w:spacing w:line="38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440" w:type="dxa"/>
          </w:tcPr>
          <w:p w14:paraId="21EECA1E" w14:textId="0DAFD959" w:rsidR="00BC3E36" w:rsidRPr="00CD30DC" w:rsidRDefault="00BC3E36" w:rsidP="00BC3E36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130,838</w:t>
            </w:r>
          </w:p>
        </w:tc>
        <w:tc>
          <w:tcPr>
            <w:tcW w:w="270" w:type="dxa"/>
          </w:tcPr>
          <w:p w14:paraId="60CCAE99" w14:textId="77777777" w:rsidR="00BC3E36" w:rsidRPr="00D92428" w:rsidRDefault="00BC3E36" w:rsidP="00BC3E36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7530B49" w14:textId="6F69E20B" w:rsidR="00BC3E36" w:rsidRPr="00CD30DC" w:rsidRDefault="00BC3E36" w:rsidP="00BC3E36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3E36">
              <w:rPr>
                <w:rFonts w:ascii="Angsana New" w:hAnsi="Angsana New"/>
                <w:sz w:val="30"/>
                <w:szCs w:val="30"/>
                <w:lang w:val="en-US" w:bidi="th-TH"/>
              </w:rPr>
              <w:t>83,767</w:t>
            </w:r>
          </w:p>
        </w:tc>
      </w:tr>
      <w:tr w:rsidR="00BC3E36" w14:paraId="345FA1CE" w14:textId="77777777" w:rsidTr="00133F6A">
        <w:trPr>
          <w:cantSplit/>
        </w:trPr>
        <w:tc>
          <w:tcPr>
            <w:tcW w:w="6030" w:type="dxa"/>
          </w:tcPr>
          <w:p w14:paraId="68237D68" w14:textId="63B673F1" w:rsidR="00BC3E36" w:rsidRPr="00CD30DC" w:rsidRDefault="00BC3E36" w:rsidP="00BC3E36">
            <w:pPr>
              <w:spacing w:line="38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เม็กซิโก</w:t>
            </w:r>
          </w:p>
        </w:tc>
        <w:tc>
          <w:tcPr>
            <w:tcW w:w="1440" w:type="dxa"/>
          </w:tcPr>
          <w:p w14:paraId="348EEB81" w14:textId="59C29EE3" w:rsidR="00BC3E36" w:rsidRPr="00CD30DC" w:rsidRDefault="00BC3E36" w:rsidP="00BC3E36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109,782</w:t>
            </w:r>
          </w:p>
        </w:tc>
        <w:tc>
          <w:tcPr>
            <w:tcW w:w="270" w:type="dxa"/>
          </w:tcPr>
          <w:p w14:paraId="69ED7CD7" w14:textId="77777777" w:rsidR="00BC3E36" w:rsidRPr="00D92428" w:rsidRDefault="00BC3E36" w:rsidP="00BC3E36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6DB4129" w14:textId="60BC4E33" w:rsidR="00BC3E36" w:rsidRPr="00BC3E36" w:rsidRDefault="00BC3E36" w:rsidP="008479BA">
            <w:pPr>
              <w:pStyle w:val="acctfourfigures"/>
              <w:tabs>
                <w:tab w:val="clear" w:pos="765"/>
                <w:tab w:val="decimal" w:pos="824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3E3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C3E36" w14:paraId="06DE3DC3" w14:textId="77777777" w:rsidTr="00133F6A">
        <w:trPr>
          <w:cantSplit/>
        </w:trPr>
        <w:tc>
          <w:tcPr>
            <w:tcW w:w="6030" w:type="dxa"/>
          </w:tcPr>
          <w:p w14:paraId="6E2F97CA" w14:textId="77777777" w:rsidR="00BC3E36" w:rsidRPr="00CD30DC" w:rsidRDefault="00BC3E36" w:rsidP="00BC3E36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CD30DC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DF0157" w14:textId="063FEDDD" w:rsidR="00BC3E36" w:rsidRPr="00CD30DC" w:rsidRDefault="00BC3E36" w:rsidP="00BC3E36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110,823</w:t>
            </w:r>
          </w:p>
        </w:tc>
        <w:tc>
          <w:tcPr>
            <w:tcW w:w="270" w:type="dxa"/>
          </w:tcPr>
          <w:p w14:paraId="3043423E" w14:textId="77777777" w:rsidR="00BC3E36" w:rsidRPr="00D92428" w:rsidRDefault="00BC3E36" w:rsidP="00BC3E36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F5123FC" w14:textId="2B0B6527" w:rsidR="00BC3E36" w:rsidRPr="00BC3E36" w:rsidRDefault="00BC3E36" w:rsidP="00BC3E36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3E36">
              <w:rPr>
                <w:rFonts w:ascii="Angsana New" w:hAnsi="Angsana New"/>
                <w:sz w:val="30"/>
                <w:szCs w:val="30"/>
                <w:lang w:val="en-US" w:bidi="th-TH"/>
              </w:rPr>
              <w:t>76,076</w:t>
            </w:r>
          </w:p>
        </w:tc>
      </w:tr>
      <w:tr w:rsidR="00CD30DC" w:rsidRPr="001735D2" w14:paraId="14CFDAFD" w14:textId="77777777" w:rsidTr="001648C3">
        <w:trPr>
          <w:cantSplit/>
        </w:trPr>
        <w:tc>
          <w:tcPr>
            <w:tcW w:w="6030" w:type="dxa"/>
          </w:tcPr>
          <w:p w14:paraId="16F412B2" w14:textId="77777777" w:rsidR="00CD30DC" w:rsidRPr="00D92428" w:rsidRDefault="00CD30DC" w:rsidP="00CD30DC">
            <w:pPr>
              <w:spacing w:line="38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24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C7DFAA0" w14:textId="1AD72E6B" w:rsidR="00CD30DC" w:rsidRPr="00CD30DC" w:rsidRDefault="00CD30DC" w:rsidP="00CD30DC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30D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9,417,13</w:t>
            </w:r>
            <w:r w:rsidR="00133F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8049C4C" w14:textId="77777777" w:rsidR="00CD30DC" w:rsidRPr="00CD30DC" w:rsidRDefault="00CD30DC" w:rsidP="00CD30DC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CF715" w14:textId="570BDE1B" w:rsidR="00CD30DC" w:rsidRPr="00CD30DC" w:rsidRDefault="00CD30DC" w:rsidP="00CD30DC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30D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7,008,447</w:t>
            </w:r>
          </w:p>
        </w:tc>
      </w:tr>
    </w:tbl>
    <w:p w14:paraId="32B1B2BB" w14:textId="77777777" w:rsidR="001648C3" w:rsidRDefault="001648C3" w:rsidP="00B2404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14:paraId="218EE350" w14:textId="6ACF0CB0" w:rsidR="00D3025B" w:rsidRPr="00CB0D7F" w:rsidRDefault="001648C3" w:rsidP="00CB0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7F5B1B1" w14:textId="58BC5D9A" w:rsidR="004E2E7C" w:rsidRDefault="00CB0D7F" w:rsidP="0018775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6</w:t>
      </w:r>
      <w:r w:rsidR="004E2E7C">
        <w:rPr>
          <w:rFonts w:ascii="Angsana New" w:hAnsi="Angsana New"/>
          <w:sz w:val="30"/>
          <w:szCs w:val="30"/>
          <w:u w:val="none"/>
          <w:lang w:val="en-US"/>
        </w:rPr>
        <w:tab/>
      </w:r>
      <w:r w:rsidR="004E2E7C"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เงินปันผล</w:t>
      </w:r>
    </w:p>
    <w:p w14:paraId="30E66545" w14:textId="11C7CA9B" w:rsidR="004E2E7C" w:rsidRPr="001648C3" w:rsidRDefault="004E2E7C" w:rsidP="004E2E7C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EE49FE1" w14:textId="4941B88F" w:rsidR="004E2E7C" w:rsidRDefault="001648C3" w:rsidP="004E2E7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รายละเอียดเงินปันผล</w:t>
      </w:r>
      <w:r w:rsidR="004E2E7C" w:rsidRPr="002D6AE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3D66164" w14:textId="77777777" w:rsidR="004E2E7C" w:rsidRPr="001648C3" w:rsidRDefault="004E2E7C" w:rsidP="004E2E7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2" w:type="dxa"/>
        <w:tblInd w:w="450" w:type="dxa"/>
        <w:tblLook w:val="04A0" w:firstRow="1" w:lastRow="0" w:firstColumn="1" w:lastColumn="0" w:noHBand="0" w:noVBand="1"/>
      </w:tblPr>
      <w:tblGrid>
        <w:gridCol w:w="2700"/>
        <w:gridCol w:w="1800"/>
        <w:gridCol w:w="1800"/>
        <w:gridCol w:w="1301"/>
        <w:gridCol w:w="240"/>
        <w:gridCol w:w="1301"/>
      </w:tblGrid>
      <w:tr w:rsidR="004E2E7C" w:rsidRPr="000307FB" w14:paraId="7F552C4C" w14:textId="77777777" w:rsidTr="001648C3">
        <w:trPr>
          <w:trHeight w:val="659"/>
        </w:trPr>
        <w:tc>
          <w:tcPr>
            <w:tcW w:w="2700" w:type="dxa"/>
            <w:shd w:val="clear" w:color="auto" w:fill="auto"/>
            <w:vAlign w:val="bottom"/>
          </w:tcPr>
          <w:p w14:paraId="42630D53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D02F461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566152A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5846C3B3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DCE82E5" w14:textId="52C2278F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5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0" w:type="dxa"/>
            <w:shd w:val="clear" w:color="auto" w:fill="auto"/>
          </w:tcPr>
          <w:p w14:paraId="66804F00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63639B99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4E2E7C" w:rsidRPr="000307FB" w14:paraId="37200AA7" w14:textId="77777777" w:rsidTr="001648C3">
        <w:trPr>
          <w:trHeight w:hRule="exact" w:val="346"/>
        </w:trPr>
        <w:tc>
          <w:tcPr>
            <w:tcW w:w="2700" w:type="dxa"/>
            <w:shd w:val="clear" w:color="auto" w:fill="auto"/>
          </w:tcPr>
          <w:p w14:paraId="01915926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015ABE5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A7046AA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605397DC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181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0" w:type="dxa"/>
            <w:shd w:val="clear" w:color="auto" w:fill="auto"/>
          </w:tcPr>
          <w:p w14:paraId="01F5C44B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4C781DE7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E2E7C" w14:paraId="2DCA5C9D" w14:textId="77777777" w:rsidTr="001648C3">
        <w:tc>
          <w:tcPr>
            <w:tcW w:w="2700" w:type="dxa"/>
            <w:shd w:val="clear" w:color="auto" w:fill="auto"/>
          </w:tcPr>
          <w:p w14:paraId="75978260" w14:textId="7766ECD9" w:rsidR="004E2E7C" w:rsidRPr="00E66E4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66E4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CF707F" w:rsidRPr="00E66E4B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FA3FE4" w:rsidRPr="00E66E4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507192E3" w14:textId="58B72F5D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A3FE4">
              <w:rPr>
                <w:rFonts w:ascii="Angsana New" w:hAnsi="Angsana New"/>
                <w:sz w:val="30"/>
                <w:szCs w:val="30"/>
              </w:rPr>
              <w:t>6</w:t>
            </w:r>
            <w:r w:rsidRPr="00F418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F4181B">
              <w:rPr>
                <w:rFonts w:ascii="Angsana New" w:hAnsi="Angsana New"/>
                <w:sz w:val="30"/>
                <w:szCs w:val="30"/>
              </w:rPr>
              <w:t>256</w:t>
            </w:r>
            <w:r w:rsidR="00FA3FE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301CEB9A" w14:textId="1DCCC189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F418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181B">
              <w:rPr>
                <w:rFonts w:ascii="Angsana New" w:hAnsi="Angsana New"/>
                <w:sz w:val="30"/>
                <w:szCs w:val="30"/>
              </w:rPr>
              <w:t>256</w:t>
            </w:r>
            <w:r w:rsidR="00FA3FE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1" w:type="dxa"/>
            <w:shd w:val="clear" w:color="auto" w:fill="auto"/>
          </w:tcPr>
          <w:p w14:paraId="60874451" w14:textId="3E13F487" w:rsidR="004E2E7C" w:rsidRPr="00CF707F" w:rsidRDefault="00FA3FE4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1.65</w:t>
            </w:r>
          </w:p>
        </w:tc>
        <w:tc>
          <w:tcPr>
            <w:tcW w:w="240" w:type="dxa"/>
            <w:shd w:val="clear" w:color="auto" w:fill="auto"/>
          </w:tcPr>
          <w:p w14:paraId="4054BB4E" w14:textId="77777777" w:rsidR="004E2E7C" w:rsidRPr="00CF707F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0DA27E0C" w14:textId="3D268438" w:rsidR="004E2E7C" w:rsidRPr="00CF707F" w:rsidRDefault="00FA3FE4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  <w:tr w:rsidR="004E2E7C" w:rsidRPr="000307FB" w14:paraId="0A610D3D" w14:textId="77777777" w:rsidTr="001648C3">
        <w:tc>
          <w:tcPr>
            <w:tcW w:w="2700" w:type="dxa"/>
            <w:shd w:val="clear" w:color="auto" w:fill="auto"/>
          </w:tcPr>
          <w:p w14:paraId="6A997C8D" w14:textId="08D19117" w:rsidR="004E2E7C" w:rsidRPr="00E66E4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66E4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CF707F" w:rsidRPr="00E66E4B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FA3FE4" w:rsidRPr="00E66E4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1D4C0ABC" w14:textId="66EE98C2" w:rsidR="004E2E7C" w:rsidRPr="00F4181B" w:rsidRDefault="00FA3FE4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4E2E7C" w:rsidRPr="00F418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2E7C" w:rsidRPr="00F4181B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="004E2E7C" w:rsidRPr="00F4181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09449C27" w14:textId="750E505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F418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181B">
              <w:rPr>
                <w:rFonts w:ascii="Angsana New" w:hAnsi="Angsana New"/>
                <w:sz w:val="30"/>
                <w:szCs w:val="30"/>
              </w:rPr>
              <w:t>256</w:t>
            </w:r>
            <w:r w:rsidR="00FA3FE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1" w:type="dxa"/>
            <w:shd w:val="clear" w:color="auto" w:fill="auto"/>
          </w:tcPr>
          <w:p w14:paraId="28272D15" w14:textId="560B06D7" w:rsidR="004E2E7C" w:rsidRPr="00CF707F" w:rsidRDefault="00FA3FE4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0.80</w:t>
            </w:r>
          </w:p>
        </w:tc>
        <w:tc>
          <w:tcPr>
            <w:tcW w:w="240" w:type="dxa"/>
            <w:shd w:val="clear" w:color="auto" w:fill="auto"/>
          </w:tcPr>
          <w:p w14:paraId="01F938DA" w14:textId="77777777" w:rsidR="004E2E7C" w:rsidRPr="00CF707F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5106BBD7" w14:textId="39874070" w:rsidR="004E2E7C" w:rsidRPr="00CF707F" w:rsidRDefault="00FA3FE4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</w:tbl>
    <w:p w14:paraId="38B45B2D" w14:textId="74E7130A" w:rsidR="0052332A" w:rsidRDefault="0052332A" w:rsidP="004E2E7C">
      <w:pPr>
        <w:rPr>
          <w:rFonts w:asciiTheme="majorBidi" w:hAnsiTheme="majorBidi" w:cstheme="majorBidi"/>
          <w:sz w:val="30"/>
          <w:szCs w:val="30"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  <w:lang w:val="x-none" w:eastAsia="x-none"/>
        </w:rPr>
        <w:br w:type="page"/>
      </w:r>
    </w:p>
    <w:p w14:paraId="5FD253F4" w14:textId="77777777" w:rsidR="0052332A" w:rsidRDefault="0052332A" w:rsidP="0018775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  <w:sectPr w:rsidR="0052332A" w:rsidSect="0052332A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01B334A8" w14:textId="70385D8C" w:rsidR="002D5854" w:rsidRDefault="00CB0D7F" w:rsidP="0018775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7</w:t>
      </w:r>
      <w:r w:rsidR="00187751">
        <w:rPr>
          <w:rFonts w:ascii="Angsana New" w:hAnsi="Angsana New"/>
          <w:sz w:val="30"/>
          <w:szCs w:val="30"/>
          <w:u w:val="none"/>
          <w:lang w:val="en-US"/>
        </w:rPr>
        <w:tab/>
      </w:r>
      <w:r w:rsidR="00187751" w:rsidRPr="00187751">
        <w:rPr>
          <w:rFonts w:ascii="Angsana New" w:hAnsi="Angsana New" w:hint="cs"/>
          <w:sz w:val="30"/>
          <w:szCs w:val="30"/>
          <w:u w:val="none"/>
          <w:cs/>
        </w:rPr>
        <w:t>เครื่องมือทางการเงิน</w:t>
      </w:r>
    </w:p>
    <w:p w14:paraId="52F7B42C" w14:textId="77777777" w:rsidR="00187751" w:rsidRPr="0052332A" w:rsidRDefault="00187751" w:rsidP="00187751">
      <w:pPr>
        <w:rPr>
          <w:rFonts w:asciiTheme="majorBidi" w:hAnsiTheme="majorBidi" w:cstheme="majorBidi"/>
          <w:sz w:val="12"/>
          <w:szCs w:val="12"/>
          <w:lang w:val="x-none" w:eastAsia="x-none"/>
        </w:rPr>
      </w:pPr>
    </w:p>
    <w:p w14:paraId="03C7DD19" w14:textId="77777777" w:rsidR="00187751" w:rsidRPr="0052332A" w:rsidRDefault="00187751" w:rsidP="00187751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sz w:val="26"/>
          <w:szCs w:val="26"/>
          <w:lang w:val="en-US" w:bidi="th-TH"/>
        </w:rPr>
      </w:pPr>
      <w:r w:rsidRPr="0052332A">
        <w:rPr>
          <w:rFonts w:ascii="Angsana New" w:hAnsi="Angsana New" w:hint="cs"/>
          <w:b/>
          <w:bCs/>
          <w:i/>
          <w:iCs/>
          <w:sz w:val="26"/>
          <w:szCs w:val="26"/>
          <w:cs/>
          <w:lang w:bidi="th-TH"/>
        </w:rPr>
        <w:t>มูลค่าตามบัญชีและมูลค่ายุติธรรม</w:t>
      </w:r>
      <w:r w:rsidRPr="0052332A">
        <w:rPr>
          <w:rFonts w:ascii="Angsana New" w:hAnsi="Angsana New" w:hint="cs"/>
          <w:b/>
          <w:bCs/>
          <w:sz w:val="26"/>
          <w:szCs w:val="26"/>
          <w:cs/>
          <w:lang w:bidi="th-TH"/>
        </w:rPr>
        <w:t xml:space="preserve"> </w:t>
      </w:r>
    </w:p>
    <w:p w14:paraId="2579BBC9" w14:textId="77777777" w:rsidR="00187751" w:rsidRPr="0052332A" w:rsidRDefault="00187751" w:rsidP="0018775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2"/>
          <w:szCs w:val="12"/>
          <w:shd w:val="clear" w:color="auto" w:fill="D9D9D9"/>
          <w:cs/>
        </w:rPr>
      </w:pPr>
    </w:p>
    <w:p w14:paraId="4A25CE3C" w14:textId="0E68AD84" w:rsidR="00187751" w:rsidRPr="0052332A" w:rsidRDefault="00187751" w:rsidP="0018775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6"/>
          <w:szCs w:val="26"/>
          <w:lang w:bidi="th-TH"/>
        </w:rPr>
      </w:pPr>
      <w:r w:rsidRPr="0052332A">
        <w:rPr>
          <w:rFonts w:ascii="Angsana New" w:hAnsi="Angsana New" w:hint="cs"/>
          <w:sz w:val="26"/>
          <w:szCs w:val="26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292B15">
        <w:rPr>
          <w:rFonts w:ascii="Angsana New" w:hAnsi="Angsana New" w:hint="cs"/>
          <w:sz w:val="26"/>
          <w:szCs w:val="26"/>
          <w:cs/>
          <w:lang w:bidi="th-TH"/>
        </w:rPr>
        <w:t>และหนี้สินทางการเงิน</w:t>
      </w:r>
      <w:r w:rsidRPr="0052332A">
        <w:rPr>
          <w:rFonts w:ascii="Angsana New" w:hAnsi="Angsana New" w:hint="cs"/>
          <w:sz w:val="26"/>
          <w:szCs w:val="26"/>
          <w:cs/>
          <w:lang w:bidi="th-TH"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8C7129" w:rsidRPr="0052332A">
        <w:rPr>
          <w:rFonts w:ascii="Angsana New" w:hAnsi="Angsana New" w:hint="cs"/>
          <w:sz w:val="26"/>
          <w:szCs w:val="26"/>
          <w:cs/>
          <w:lang w:bidi="th-TH"/>
        </w:rPr>
        <w:t>และหนี้สินทางการเงิน</w:t>
      </w:r>
      <w:r w:rsidRPr="0052332A">
        <w:rPr>
          <w:rFonts w:ascii="Angsana New" w:hAnsi="Angsana New" w:hint="cs"/>
          <w:sz w:val="26"/>
          <w:szCs w:val="26"/>
          <w:cs/>
          <w:lang w:bidi="th-TH"/>
        </w:rPr>
        <w:t>ที่วัดมูลค่าด้วย</w:t>
      </w:r>
      <w:r w:rsidR="008C7129" w:rsidRPr="0052332A">
        <w:rPr>
          <w:rFonts w:ascii="Angsana New" w:hAnsi="Angsana New" w:hint="cs"/>
          <w:sz w:val="26"/>
          <w:szCs w:val="26"/>
          <w:cs/>
          <w:lang w:bidi="th-TH"/>
        </w:rPr>
        <w:t>ราคาทุนตัดจำหน่าย</w:t>
      </w:r>
      <w:r w:rsidRPr="0052332A">
        <w:rPr>
          <w:rFonts w:ascii="Angsana New" w:hAnsi="Angsana New" w:hint="cs"/>
          <w:sz w:val="26"/>
          <w:szCs w:val="26"/>
          <w:cs/>
          <w:lang w:bidi="th-TH"/>
        </w:rPr>
        <w:t xml:space="preserve">หากมูลค่าตามบัญชีใกล้เคียงกับมูลค่ายุติธรรมอย่างสมเหตุสมผล </w:t>
      </w:r>
    </w:p>
    <w:tbl>
      <w:tblPr>
        <w:tblW w:w="138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270"/>
        <w:gridCol w:w="2160"/>
        <w:gridCol w:w="270"/>
        <w:gridCol w:w="18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4E2E7C" w:rsidRPr="0052332A" w14:paraId="21C4EAC3" w14:textId="77777777" w:rsidTr="00B52403">
        <w:trPr>
          <w:trHeight w:val="279"/>
        </w:trPr>
        <w:tc>
          <w:tcPr>
            <w:tcW w:w="3852" w:type="dxa"/>
            <w:shd w:val="clear" w:color="auto" w:fill="auto"/>
            <w:vAlign w:val="bottom"/>
          </w:tcPr>
          <w:p w14:paraId="6A82BD4B" w14:textId="77777777" w:rsidR="004E2E7C" w:rsidRPr="0052332A" w:rsidRDefault="004E2E7C" w:rsidP="00925BF0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4A4E4F3" w14:textId="77777777" w:rsidR="004E2E7C" w:rsidRPr="0052332A" w:rsidRDefault="004E2E7C" w:rsidP="008272ED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0" w:type="dxa"/>
            <w:gridSpan w:val="11"/>
            <w:vAlign w:val="bottom"/>
          </w:tcPr>
          <w:p w14:paraId="48027810" w14:textId="00F9F1E8" w:rsidR="004E2E7C" w:rsidRPr="0052332A" w:rsidRDefault="004E2E7C" w:rsidP="00925BF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52332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  <w:r w:rsidR="00292B1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52332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4E2E7C" w:rsidRPr="0052332A" w14:paraId="7290072A" w14:textId="77777777" w:rsidTr="00B52403">
        <w:trPr>
          <w:trHeight w:val="216"/>
        </w:trPr>
        <w:tc>
          <w:tcPr>
            <w:tcW w:w="3852" w:type="dxa"/>
            <w:shd w:val="clear" w:color="auto" w:fill="auto"/>
            <w:vAlign w:val="bottom"/>
          </w:tcPr>
          <w:p w14:paraId="0DE12575" w14:textId="77777777" w:rsidR="004E2E7C" w:rsidRPr="0052332A" w:rsidRDefault="004E2E7C" w:rsidP="00925BF0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66A0B2" w14:textId="77777777" w:rsidR="004E2E7C" w:rsidRPr="0052332A" w:rsidRDefault="004E2E7C" w:rsidP="008272ED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vAlign w:val="bottom"/>
          </w:tcPr>
          <w:p w14:paraId="4C8990B8" w14:textId="4DC72E47" w:rsidR="004E2E7C" w:rsidRPr="0052332A" w:rsidRDefault="004E2E7C" w:rsidP="00925BF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52332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481C36D" w14:textId="77777777" w:rsidR="004E2E7C" w:rsidRPr="0052332A" w:rsidRDefault="004E2E7C" w:rsidP="00925BF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01F36C57" w14:textId="76A363D2" w:rsidR="004E2E7C" w:rsidRPr="0052332A" w:rsidRDefault="004E2E7C" w:rsidP="00925BF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2332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52403" w:rsidRPr="0052332A" w14:paraId="64B69D82" w14:textId="77777777" w:rsidTr="00B52403">
        <w:trPr>
          <w:trHeight w:val="1259"/>
        </w:trPr>
        <w:tc>
          <w:tcPr>
            <w:tcW w:w="3852" w:type="dxa"/>
            <w:shd w:val="clear" w:color="auto" w:fill="auto"/>
            <w:vAlign w:val="bottom"/>
          </w:tcPr>
          <w:p w14:paraId="1424EE93" w14:textId="77777777" w:rsidR="004E2E7C" w:rsidRPr="0052332A" w:rsidRDefault="004E2E7C" w:rsidP="004E2E7C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7E142C9" w14:textId="77777777" w:rsidR="004E2E7C" w:rsidRPr="0052332A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47CBFA80" w14:textId="68594A52" w:rsidR="004E2E7C" w:rsidRPr="0052332A" w:rsidRDefault="004E2E7C" w:rsidP="00B52403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332A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="00B52403">
              <w:rPr>
                <w:rFonts w:ascii="Angsana New" w:hAnsi="Angsana New"/>
                <w:sz w:val="26"/>
                <w:szCs w:val="26"/>
                <w:lang w:bidi="th-TH"/>
              </w:rPr>
              <w:br/>
            </w:r>
            <w:r w:rsidRPr="0052332A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755E666" w14:textId="77777777" w:rsidR="004E2E7C" w:rsidRPr="0052332A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2A5B8" w14:textId="77777777" w:rsidR="00B52403" w:rsidRDefault="004E2E7C" w:rsidP="00B52403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2332A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</w:t>
            </w:r>
          </w:p>
          <w:p w14:paraId="3574D875" w14:textId="553B48BF" w:rsidR="004E2E7C" w:rsidRPr="0052332A" w:rsidRDefault="004E2E7C" w:rsidP="00B52403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2332A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0CEA7" w14:textId="77777777" w:rsidR="004E2E7C" w:rsidRPr="0052332A" w:rsidRDefault="004E2E7C" w:rsidP="004E2E7C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A24C7D0" w14:textId="266E3033" w:rsidR="004E2E7C" w:rsidRPr="0052332A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2332A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0126D06" w14:textId="77777777" w:rsidR="004E2E7C" w:rsidRPr="0052332A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ED5FAF" w14:textId="6C3BD796" w:rsidR="004E2E7C" w:rsidRPr="0052332A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332A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52332A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7CBAFA" w14:textId="77777777" w:rsidR="004E2E7C" w:rsidRPr="0052332A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1DF325" w14:textId="4ECA8523" w:rsidR="004E2E7C" w:rsidRPr="0052332A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332A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52332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2332A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05A29E" w14:textId="77777777" w:rsidR="004E2E7C" w:rsidRPr="0052332A" w:rsidRDefault="004E2E7C" w:rsidP="004E2E7C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C4883" w14:textId="4A625C11" w:rsidR="004E2E7C" w:rsidRPr="0052332A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332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E2E7C" w:rsidRPr="0052332A" w14:paraId="13D908D2" w14:textId="77777777" w:rsidTr="00B52403">
        <w:trPr>
          <w:trHeight w:hRule="exact" w:val="288"/>
        </w:trPr>
        <w:tc>
          <w:tcPr>
            <w:tcW w:w="3852" w:type="dxa"/>
            <w:shd w:val="clear" w:color="auto" w:fill="auto"/>
            <w:vAlign w:val="bottom"/>
          </w:tcPr>
          <w:p w14:paraId="7B416938" w14:textId="77777777" w:rsidR="004E2E7C" w:rsidRPr="0052332A" w:rsidRDefault="004E2E7C" w:rsidP="004E2E7C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76E8880" w14:textId="77777777" w:rsidR="004E2E7C" w:rsidRPr="0052332A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0" w:type="dxa"/>
            <w:gridSpan w:val="11"/>
            <w:vAlign w:val="bottom"/>
          </w:tcPr>
          <w:p w14:paraId="632B6BF2" w14:textId="1DCE38C1" w:rsidR="004E2E7C" w:rsidRPr="0052332A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52332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4E2E7C" w:rsidRPr="0052332A" w14:paraId="09AC6A30" w14:textId="77777777" w:rsidTr="00B52403">
        <w:trPr>
          <w:trHeight w:val="72"/>
        </w:trPr>
        <w:tc>
          <w:tcPr>
            <w:tcW w:w="3852" w:type="dxa"/>
            <w:shd w:val="clear" w:color="auto" w:fill="auto"/>
            <w:vAlign w:val="bottom"/>
          </w:tcPr>
          <w:p w14:paraId="2CB4276B" w14:textId="212E3D89" w:rsidR="004E2E7C" w:rsidRPr="0052332A" w:rsidRDefault="004E2E7C" w:rsidP="004E2E7C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2332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2332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8A7109" w:rsidRPr="0052332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1</w:t>
            </w:r>
            <w:r w:rsidRPr="0052332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8A7109" w:rsidRPr="0052332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52332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52332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FA3FE4" w:rsidRPr="0052332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1658F98F" w14:textId="77777777" w:rsidR="004E2E7C" w:rsidRPr="0052332A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0" w:type="dxa"/>
            <w:gridSpan w:val="11"/>
            <w:vAlign w:val="bottom"/>
          </w:tcPr>
          <w:p w14:paraId="6E6A9393" w14:textId="77777777" w:rsidR="004E2E7C" w:rsidRPr="0052332A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</w:tr>
      <w:tr w:rsidR="00B52403" w:rsidRPr="0052332A" w14:paraId="70011E14" w14:textId="77777777" w:rsidTr="00B52403">
        <w:trPr>
          <w:trHeight w:hRule="exact" w:val="374"/>
        </w:trPr>
        <w:tc>
          <w:tcPr>
            <w:tcW w:w="3852" w:type="dxa"/>
            <w:shd w:val="clear" w:color="auto" w:fill="auto"/>
          </w:tcPr>
          <w:p w14:paraId="76F0C6A6" w14:textId="77777777" w:rsidR="004E2E7C" w:rsidRPr="0052332A" w:rsidRDefault="004E2E7C" w:rsidP="004E2E7C">
            <w:pPr>
              <w:spacing w:line="380" w:lineRule="exact"/>
              <w:ind w:left="288" w:hanging="28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2332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E01C345" w14:textId="77777777" w:rsidR="004E2E7C" w:rsidRPr="0052332A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</w:tcPr>
          <w:p w14:paraId="74ACF65F" w14:textId="77777777" w:rsidR="004E2E7C" w:rsidRPr="0052332A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A747F38" w14:textId="77777777" w:rsidR="004E2E7C" w:rsidRPr="0052332A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52413F9D" w14:textId="77777777" w:rsidR="004E2E7C" w:rsidRPr="0052332A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C3253B0" w14:textId="77777777" w:rsidR="004E2E7C" w:rsidRPr="0052332A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B5A9C3" w14:textId="77777777" w:rsidR="004E2E7C" w:rsidRPr="0052332A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3E5B6E" w14:textId="77777777" w:rsidR="004E2E7C" w:rsidRPr="0052332A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4670A3" w14:textId="77777777" w:rsidR="004E2E7C" w:rsidRPr="0052332A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5C09B7" w14:textId="77777777" w:rsidR="004E2E7C" w:rsidRPr="0052332A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ED658F" w14:textId="77777777" w:rsidR="004E2E7C" w:rsidRPr="0052332A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05DDBA3" w14:textId="77777777" w:rsidR="004E2E7C" w:rsidRPr="0052332A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BC0015C" w14:textId="77777777" w:rsidR="004E2E7C" w:rsidRPr="0052332A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52403" w:rsidRPr="0052332A" w14:paraId="2011E8A8" w14:textId="77777777" w:rsidTr="00B52403">
        <w:trPr>
          <w:trHeight w:hRule="exact" w:val="374"/>
        </w:trPr>
        <w:tc>
          <w:tcPr>
            <w:tcW w:w="3852" w:type="dxa"/>
            <w:shd w:val="clear" w:color="auto" w:fill="auto"/>
            <w:vAlign w:val="bottom"/>
          </w:tcPr>
          <w:p w14:paraId="75EBE889" w14:textId="77777777" w:rsidR="00CD30DC" w:rsidRPr="0052332A" w:rsidRDefault="00CD30DC" w:rsidP="00CD30DC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52332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70" w:type="dxa"/>
            <w:vAlign w:val="bottom"/>
          </w:tcPr>
          <w:p w14:paraId="7644D8F6" w14:textId="77777777" w:rsidR="00CD30DC" w:rsidRPr="0052332A" w:rsidRDefault="00CD30DC" w:rsidP="00CD30D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160" w:type="dxa"/>
          </w:tcPr>
          <w:p w14:paraId="4A4445AF" w14:textId="6D64F82F" w:rsidR="00CD30DC" w:rsidRPr="0052332A" w:rsidRDefault="00CD30DC" w:rsidP="008479BA">
            <w:pPr>
              <w:pStyle w:val="acctfourfigures"/>
              <w:tabs>
                <w:tab w:val="clear" w:pos="765"/>
                <w:tab w:val="decimal" w:pos="1424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233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8322F34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90" w:type="dxa"/>
            <w:shd w:val="clear" w:color="auto" w:fill="auto"/>
          </w:tcPr>
          <w:p w14:paraId="7849B58E" w14:textId="40FEB779" w:rsidR="00CD30DC" w:rsidRPr="0052332A" w:rsidRDefault="00CD30DC" w:rsidP="00B52403">
            <w:pPr>
              <w:pStyle w:val="acctfourfigures"/>
              <w:tabs>
                <w:tab w:val="clear" w:pos="765"/>
                <w:tab w:val="decimal" w:pos="1424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2332A">
              <w:rPr>
                <w:rFonts w:ascii="Angsana New" w:hAnsi="Angsana New"/>
                <w:sz w:val="26"/>
                <w:szCs w:val="26"/>
              </w:rPr>
              <w:t>113,289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C6F65B" w14:textId="77777777" w:rsidR="00CD30DC" w:rsidRPr="0052332A" w:rsidRDefault="00CD30DC" w:rsidP="00CD30D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5D8F8F" w14:textId="24E940D2" w:rsidR="00CD30DC" w:rsidRPr="0052332A" w:rsidRDefault="00CD30DC" w:rsidP="00B52403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2332A">
              <w:rPr>
                <w:rFonts w:ascii="Angsana New" w:hAnsi="Angsana New"/>
                <w:sz w:val="26"/>
                <w:szCs w:val="26"/>
              </w:rPr>
              <w:t>113,289</w:t>
            </w:r>
          </w:p>
        </w:tc>
        <w:tc>
          <w:tcPr>
            <w:tcW w:w="270" w:type="dxa"/>
            <w:vAlign w:val="bottom"/>
          </w:tcPr>
          <w:p w14:paraId="08591D0C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DBBFC65" w14:textId="5BCBC4F2" w:rsidR="00CD30DC" w:rsidRPr="0052332A" w:rsidRDefault="00CD30DC" w:rsidP="008479BA">
            <w:pPr>
              <w:pStyle w:val="acctfourfigures"/>
              <w:tabs>
                <w:tab w:val="clear" w:pos="765"/>
                <w:tab w:val="decimal" w:pos="611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233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FCEA0E3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4FED10D" w14:textId="5B19C223" w:rsidR="00CD30DC" w:rsidRPr="0052332A" w:rsidRDefault="00CD30DC" w:rsidP="00B5240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2332A">
              <w:rPr>
                <w:rFonts w:ascii="Angsana New" w:hAnsi="Angsana New"/>
                <w:sz w:val="26"/>
                <w:szCs w:val="26"/>
              </w:rPr>
              <w:t>113,289</w:t>
            </w:r>
          </w:p>
        </w:tc>
        <w:tc>
          <w:tcPr>
            <w:tcW w:w="270" w:type="dxa"/>
            <w:vAlign w:val="bottom"/>
          </w:tcPr>
          <w:p w14:paraId="3EA6961F" w14:textId="77777777" w:rsidR="00CD30DC" w:rsidRPr="0052332A" w:rsidRDefault="00CD30DC" w:rsidP="00CD30D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7D9F829" w14:textId="3CA96789" w:rsidR="00CD30DC" w:rsidRPr="0052332A" w:rsidRDefault="00CD30DC" w:rsidP="00B5240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2332A">
              <w:rPr>
                <w:rFonts w:ascii="Angsana New" w:hAnsi="Angsana New"/>
                <w:sz w:val="26"/>
                <w:szCs w:val="26"/>
              </w:rPr>
              <w:t>113,289</w:t>
            </w:r>
          </w:p>
        </w:tc>
      </w:tr>
      <w:tr w:rsidR="00B52403" w:rsidRPr="0052332A" w14:paraId="6A447739" w14:textId="77777777" w:rsidTr="00B52403">
        <w:trPr>
          <w:trHeight w:hRule="exact" w:val="374"/>
        </w:trPr>
        <w:tc>
          <w:tcPr>
            <w:tcW w:w="3852" w:type="dxa"/>
            <w:shd w:val="clear" w:color="auto" w:fill="auto"/>
            <w:vAlign w:val="bottom"/>
          </w:tcPr>
          <w:p w14:paraId="02AFB06D" w14:textId="5B40877D" w:rsidR="00CD30DC" w:rsidRPr="0052332A" w:rsidRDefault="00CD30DC" w:rsidP="00CD30DC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2332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70" w:type="dxa"/>
            <w:vAlign w:val="bottom"/>
          </w:tcPr>
          <w:p w14:paraId="290FEF8F" w14:textId="77777777" w:rsidR="00CD30DC" w:rsidRPr="0052332A" w:rsidRDefault="00CD30DC" w:rsidP="00CD30D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160" w:type="dxa"/>
          </w:tcPr>
          <w:p w14:paraId="63661000" w14:textId="55922320" w:rsidR="00CD30DC" w:rsidRPr="0052332A" w:rsidRDefault="00CD30DC" w:rsidP="00B52403">
            <w:pPr>
              <w:pStyle w:val="acctfourfigures"/>
              <w:tabs>
                <w:tab w:val="clear" w:pos="765"/>
                <w:tab w:val="decimal" w:pos="1604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2332A">
              <w:rPr>
                <w:rFonts w:ascii="Angsana New" w:hAnsi="Angsana New"/>
                <w:sz w:val="26"/>
                <w:szCs w:val="26"/>
              </w:rPr>
              <w:t>204,648</w:t>
            </w:r>
          </w:p>
        </w:tc>
        <w:tc>
          <w:tcPr>
            <w:tcW w:w="270" w:type="dxa"/>
            <w:vAlign w:val="bottom"/>
          </w:tcPr>
          <w:p w14:paraId="5D80B2AE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90" w:type="dxa"/>
            <w:shd w:val="clear" w:color="auto" w:fill="auto"/>
          </w:tcPr>
          <w:p w14:paraId="2D539F85" w14:textId="06D1717B" w:rsidR="00CD30DC" w:rsidRPr="0052332A" w:rsidRDefault="00CD30DC" w:rsidP="00BD3020">
            <w:pPr>
              <w:pStyle w:val="acctfourfigures"/>
              <w:tabs>
                <w:tab w:val="clear" w:pos="765"/>
                <w:tab w:val="decimal" w:pos="1244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233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1B70C7" w14:textId="77777777" w:rsidR="00CD30DC" w:rsidRPr="0052332A" w:rsidRDefault="00CD30DC" w:rsidP="00CD30D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C27CBA" w14:textId="3DC1BB45" w:rsidR="00CD30DC" w:rsidRPr="0052332A" w:rsidRDefault="00CD30DC" w:rsidP="00B52403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2332A">
              <w:rPr>
                <w:rFonts w:ascii="Angsana New" w:hAnsi="Angsana New"/>
                <w:sz w:val="26"/>
                <w:szCs w:val="26"/>
              </w:rPr>
              <w:t>204,648</w:t>
            </w:r>
          </w:p>
        </w:tc>
        <w:tc>
          <w:tcPr>
            <w:tcW w:w="270" w:type="dxa"/>
            <w:vAlign w:val="bottom"/>
          </w:tcPr>
          <w:p w14:paraId="1737BDEB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7DABC0" w14:textId="0A548052" w:rsidR="00CD30DC" w:rsidRPr="0052332A" w:rsidRDefault="00CD30DC" w:rsidP="00CD30DC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2332A">
              <w:rPr>
                <w:rFonts w:ascii="Angsana New" w:hAnsi="Angsana New"/>
                <w:sz w:val="26"/>
                <w:szCs w:val="26"/>
              </w:rPr>
              <w:t>204,648</w:t>
            </w:r>
          </w:p>
        </w:tc>
        <w:tc>
          <w:tcPr>
            <w:tcW w:w="270" w:type="dxa"/>
            <w:vAlign w:val="bottom"/>
          </w:tcPr>
          <w:p w14:paraId="0032B441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439CA60" w14:textId="3CEC20C3" w:rsidR="00CD30DC" w:rsidRPr="0052332A" w:rsidRDefault="00CD30DC" w:rsidP="008479BA">
            <w:pPr>
              <w:pStyle w:val="acctfourfigures"/>
              <w:tabs>
                <w:tab w:val="clear" w:pos="765"/>
                <w:tab w:val="decimal" w:pos="613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233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8159786" w14:textId="77777777" w:rsidR="00CD30DC" w:rsidRPr="0052332A" w:rsidRDefault="00CD30DC" w:rsidP="00CD30D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F62BEF4" w14:textId="49F5CEEE" w:rsidR="00CD30DC" w:rsidRPr="0052332A" w:rsidRDefault="00CD30DC" w:rsidP="00B5240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2332A">
              <w:rPr>
                <w:rFonts w:ascii="Angsana New" w:hAnsi="Angsana New"/>
                <w:sz w:val="26"/>
                <w:szCs w:val="26"/>
              </w:rPr>
              <w:t>204,648</w:t>
            </w:r>
          </w:p>
        </w:tc>
      </w:tr>
      <w:tr w:rsidR="00B52403" w:rsidRPr="0052332A" w14:paraId="3CB159A4" w14:textId="77777777" w:rsidTr="00B52403">
        <w:trPr>
          <w:trHeight w:hRule="exact" w:val="288"/>
        </w:trPr>
        <w:tc>
          <w:tcPr>
            <w:tcW w:w="3852" w:type="dxa"/>
            <w:shd w:val="clear" w:color="auto" w:fill="auto"/>
            <w:vAlign w:val="bottom"/>
          </w:tcPr>
          <w:p w14:paraId="2119AF6B" w14:textId="77777777" w:rsidR="00CD30DC" w:rsidRPr="0052332A" w:rsidRDefault="00CD30DC" w:rsidP="00CD30DC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16B60CD" w14:textId="77777777" w:rsidR="00CD30DC" w:rsidRPr="0052332A" w:rsidRDefault="00CD30DC" w:rsidP="00CD30D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3F6D9CDF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B27EF5A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6162F73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275460" w14:textId="77777777" w:rsidR="00CD30DC" w:rsidRPr="0052332A" w:rsidRDefault="00CD30DC" w:rsidP="00CD30D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4143D6FE" w14:textId="77777777" w:rsidR="00CD30DC" w:rsidRPr="0052332A" w:rsidRDefault="00CD30DC" w:rsidP="00B52403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29BA976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8C0EFE2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CBF66AC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5D2CFD2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29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37B5E2B" w14:textId="77777777" w:rsidR="00CD30DC" w:rsidRPr="0052332A" w:rsidRDefault="00CD30DC" w:rsidP="00CD30D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D857E9" w14:textId="77777777" w:rsidR="00CD30DC" w:rsidRPr="0052332A" w:rsidRDefault="00CD30DC" w:rsidP="00B5240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2403" w:rsidRPr="0052332A" w14:paraId="3EED5059" w14:textId="77777777" w:rsidTr="00B52403">
        <w:trPr>
          <w:trHeight w:hRule="exact" w:val="374"/>
        </w:trPr>
        <w:tc>
          <w:tcPr>
            <w:tcW w:w="3852" w:type="dxa"/>
            <w:shd w:val="clear" w:color="auto" w:fill="auto"/>
            <w:vAlign w:val="bottom"/>
          </w:tcPr>
          <w:p w14:paraId="7AC8B3CE" w14:textId="1A555EA3" w:rsidR="00CD30DC" w:rsidRPr="0052332A" w:rsidRDefault="00CD30DC" w:rsidP="00CD30DC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52332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2332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52332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52332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00A6CDC4" w14:textId="77777777" w:rsidR="00CD30DC" w:rsidRPr="0052332A" w:rsidRDefault="00CD30DC" w:rsidP="00CD30D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1A308949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0F6806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1167D7F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D91BB3" w14:textId="77777777" w:rsidR="00CD30DC" w:rsidRPr="0052332A" w:rsidRDefault="00CD30DC" w:rsidP="00CD30D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3DF352B0" w14:textId="77777777" w:rsidR="00CD30DC" w:rsidRPr="0052332A" w:rsidRDefault="00CD30DC" w:rsidP="00B52403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B800B5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FFFE044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64B799A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884EE2D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29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EB1F70A" w14:textId="77777777" w:rsidR="00CD30DC" w:rsidRPr="0052332A" w:rsidRDefault="00CD30DC" w:rsidP="00CD30D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5EE112" w14:textId="77777777" w:rsidR="00CD30DC" w:rsidRPr="0052332A" w:rsidRDefault="00CD30DC" w:rsidP="00B5240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2403" w:rsidRPr="0052332A" w14:paraId="362FEE0F" w14:textId="77777777" w:rsidTr="00B52403">
        <w:trPr>
          <w:trHeight w:hRule="exact" w:val="374"/>
        </w:trPr>
        <w:tc>
          <w:tcPr>
            <w:tcW w:w="3852" w:type="dxa"/>
            <w:shd w:val="clear" w:color="auto" w:fill="auto"/>
          </w:tcPr>
          <w:p w14:paraId="313033E2" w14:textId="77777777" w:rsidR="00CD30DC" w:rsidRPr="0052332A" w:rsidRDefault="00CD30DC" w:rsidP="00CD30DC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52332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21433EDE" w14:textId="77777777" w:rsidR="00CD30DC" w:rsidRPr="0052332A" w:rsidRDefault="00CD30DC" w:rsidP="00CD30D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2BCF955A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5A17B34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F006E1B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8CD115" w14:textId="77777777" w:rsidR="00CD30DC" w:rsidRPr="0052332A" w:rsidRDefault="00CD30DC" w:rsidP="00CD30D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1B510941" w14:textId="77777777" w:rsidR="00CD30DC" w:rsidRPr="0052332A" w:rsidRDefault="00CD30DC" w:rsidP="00B52403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EDCCC32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7925BE0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DB85AD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4A42DDF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29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9806655" w14:textId="77777777" w:rsidR="00CD30DC" w:rsidRPr="0052332A" w:rsidRDefault="00CD30DC" w:rsidP="00CD30D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E285B3" w14:textId="77777777" w:rsidR="00CD30DC" w:rsidRPr="0052332A" w:rsidRDefault="00CD30DC" w:rsidP="00B5240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2403" w:rsidRPr="0052332A" w14:paraId="1155325D" w14:textId="77777777" w:rsidTr="00B52403">
        <w:trPr>
          <w:trHeight w:hRule="exact" w:val="374"/>
        </w:trPr>
        <w:tc>
          <w:tcPr>
            <w:tcW w:w="3852" w:type="dxa"/>
            <w:shd w:val="clear" w:color="auto" w:fill="auto"/>
            <w:vAlign w:val="bottom"/>
          </w:tcPr>
          <w:p w14:paraId="67CC7A9B" w14:textId="77777777" w:rsidR="00CD30DC" w:rsidRPr="0052332A" w:rsidRDefault="00CD30DC" w:rsidP="00CD30DC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52332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70" w:type="dxa"/>
            <w:vAlign w:val="bottom"/>
          </w:tcPr>
          <w:p w14:paraId="2A887F40" w14:textId="77777777" w:rsidR="00CD30DC" w:rsidRPr="0052332A" w:rsidRDefault="00CD30DC" w:rsidP="00CD30D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51868627" w14:textId="77777777" w:rsidR="00CD30DC" w:rsidRPr="0052332A" w:rsidRDefault="00CD30DC" w:rsidP="00E00CB9">
            <w:pPr>
              <w:pStyle w:val="acctfourfigures"/>
              <w:tabs>
                <w:tab w:val="clear" w:pos="765"/>
                <w:tab w:val="decimal" w:pos="1424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233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0D56015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680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4D3DE46" w14:textId="07532DDF" w:rsidR="00CD30DC" w:rsidRPr="0052332A" w:rsidRDefault="00CD30DC" w:rsidP="00B52403">
            <w:pPr>
              <w:pStyle w:val="acctfourfigures"/>
              <w:tabs>
                <w:tab w:val="clear" w:pos="765"/>
                <w:tab w:val="decimal" w:pos="1424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2332A">
              <w:rPr>
                <w:rFonts w:ascii="Angsana New" w:hAnsi="Angsana New"/>
                <w:sz w:val="26"/>
                <w:szCs w:val="26"/>
                <w:lang w:val="en-US" w:bidi="th-TH"/>
              </w:rPr>
              <w:t>100,405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02D256" w14:textId="77777777" w:rsidR="00CD30DC" w:rsidRPr="0052332A" w:rsidRDefault="00CD30DC" w:rsidP="00CD30D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512991C3" w14:textId="30827B28" w:rsidR="00CD30DC" w:rsidRPr="0052332A" w:rsidRDefault="00CD30DC" w:rsidP="00B52403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2332A">
              <w:rPr>
                <w:rFonts w:ascii="Angsana New" w:hAnsi="Angsana New"/>
                <w:sz w:val="26"/>
                <w:szCs w:val="26"/>
              </w:rPr>
              <w:t>100,405</w:t>
            </w:r>
          </w:p>
        </w:tc>
        <w:tc>
          <w:tcPr>
            <w:tcW w:w="270" w:type="dxa"/>
            <w:vAlign w:val="bottom"/>
          </w:tcPr>
          <w:p w14:paraId="42C9C898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221587E" w14:textId="77777777" w:rsidR="00CD30DC" w:rsidRPr="0052332A" w:rsidRDefault="00CD30DC" w:rsidP="00E00CB9">
            <w:pPr>
              <w:pStyle w:val="acctfourfigures"/>
              <w:tabs>
                <w:tab w:val="clear" w:pos="765"/>
                <w:tab w:val="decimal" w:pos="611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233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44CBB7A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C13220" w14:textId="344876BE" w:rsidR="00CD30DC" w:rsidRPr="0052332A" w:rsidRDefault="00CD30DC" w:rsidP="00B5240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2332A">
              <w:rPr>
                <w:rFonts w:ascii="Angsana New" w:hAnsi="Angsana New"/>
                <w:sz w:val="26"/>
                <w:szCs w:val="26"/>
              </w:rPr>
              <w:t>100,405</w:t>
            </w:r>
          </w:p>
        </w:tc>
        <w:tc>
          <w:tcPr>
            <w:tcW w:w="270" w:type="dxa"/>
            <w:vAlign w:val="bottom"/>
          </w:tcPr>
          <w:p w14:paraId="04ACEAAB" w14:textId="77777777" w:rsidR="00CD30DC" w:rsidRPr="0052332A" w:rsidRDefault="00CD30DC" w:rsidP="00CD30D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B34B1B" w14:textId="72057E38" w:rsidR="00CD30DC" w:rsidRPr="0052332A" w:rsidRDefault="00CD30DC" w:rsidP="00B5240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2332A">
              <w:rPr>
                <w:rFonts w:ascii="Angsana New" w:hAnsi="Angsana New"/>
                <w:sz w:val="26"/>
                <w:szCs w:val="26"/>
              </w:rPr>
              <w:t>100,405</w:t>
            </w:r>
          </w:p>
        </w:tc>
      </w:tr>
      <w:tr w:rsidR="00B52403" w:rsidRPr="0052332A" w14:paraId="1623150E" w14:textId="77777777" w:rsidTr="00B52403">
        <w:trPr>
          <w:trHeight w:hRule="exact" w:val="144"/>
        </w:trPr>
        <w:tc>
          <w:tcPr>
            <w:tcW w:w="3852" w:type="dxa"/>
            <w:shd w:val="clear" w:color="auto" w:fill="auto"/>
            <w:vAlign w:val="bottom"/>
          </w:tcPr>
          <w:p w14:paraId="0C79CE77" w14:textId="77777777" w:rsidR="00CD30DC" w:rsidRPr="0052332A" w:rsidRDefault="00CD30DC" w:rsidP="00CD30DC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7F252F1" w14:textId="77777777" w:rsidR="00CD30DC" w:rsidRPr="0052332A" w:rsidRDefault="00CD30DC" w:rsidP="00CD30D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6664CBBA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3E89927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D484D4D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CA5E88" w14:textId="77777777" w:rsidR="00CD30DC" w:rsidRPr="0052332A" w:rsidRDefault="00CD30DC" w:rsidP="00CD30D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0AEEC054" w14:textId="77777777" w:rsidR="00CD30DC" w:rsidRPr="0052332A" w:rsidRDefault="00CD30DC" w:rsidP="00B52403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4551E00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6CA46A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2EC5C1C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09683B2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29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4748A9" w14:textId="77777777" w:rsidR="00CD30DC" w:rsidRPr="0052332A" w:rsidRDefault="00CD30DC" w:rsidP="00CD30D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BB651F" w14:textId="77777777" w:rsidR="00CD30DC" w:rsidRPr="0052332A" w:rsidRDefault="00CD30DC" w:rsidP="00B5240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2403" w:rsidRPr="0052332A" w14:paraId="295359B9" w14:textId="77777777" w:rsidTr="00B52403">
        <w:trPr>
          <w:trHeight w:hRule="exact" w:val="374"/>
        </w:trPr>
        <w:tc>
          <w:tcPr>
            <w:tcW w:w="3852" w:type="dxa"/>
            <w:shd w:val="clear" w:color="auto" w:fill="auto"/>
            <w:vAlign w:val="bottom"/>
          </w:tcPr>
          <w:p w14:paraId="5AEB75CD" w14:textId="77777777" w:rsidR="00CD30DC" w:rsidRPr="0052332A" w:rsidRDefault="00CD30DC" w:rsidP="00CD30DC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52332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vAlign w:val="bottom"/>
          </w:tcPr>
          <w:p w14:paraId="161330C3" w14:textId="77777777" w:rsidR="00CD30DC" w:rsidRPr="0052332A" w:rsidRDefault="00CD30DC" w:rsidP="00CD30D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794262E8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D955B9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6BA3BFF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9CA2C6" w14:textId="77777777" w:rsidR="00CD30DC" w:rsidRPr="0052332A" w:rsidRDefault="00CD30DC" w:rsidP="00CD30D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0B3994EC" w14:textId="77777777" w:rsidR="00CD30DC" w:rsidRPr="0052332A" w:rsidRDefault="00CD30DC" w:rsidP="00B52403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12E459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CEF02A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3E06030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1D6DE9E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29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B270A51" w14:textId="77777777" w:rsidR="00CD30DC" w:rsidRPr="0052332A" w:rsidRDefault="00CD30DC" w:rsidP="00CD30D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C3CB1A" w14:textId="77777777" w:rsidR="00CD30DC" w:rsidRPr="0052332A" w:rsidRDefault="00CD30DC" w:rsidP="00B5240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2403" w:rsidRPr="0052332A" w14:paraId="4C162D25" w14:textId="77777777" w:rsidTr="00B52403">
        <w:trPr>
          <w:trHeight w:hRule="exact" w:val="374"/>
        </w:trPr>
        <w:tc>
          <w:tcPr>
            <w:tcW w:w="3852" w:type="dxa"/>
            <w:shd w:val="clear" w:color="auto" w:fill="auto"/>
            <w:vAlign w:val="bottom"/>
          </w:tcPr>
          <w:p w14:paraId="7DA5C74D" w14:textId="77777777" w:rsidR="00CD30DC" w:rsidRPr="0052332A" w:rsidRDefault="00CD30DC" w:rsidP="00CD30DC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52332A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270" w:type="dxa"/>
            <w:vAlign w:val="bottom"/>
          </w:tcPr>
          <w:p w14:paraId="5BDBBE8C" w14:textId="77777777" w:rsidR="00CD30DC" w:rsidRPr="0052332A" w:rsidRDefault="00CD30DC" w:rsidP="00CD30D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1829D827" w14:textId="61A41094" w:rsidR="00CD30DC" w:rsidRPr="0052332A" w:rsidRDefault="00CD30DC" w:rsidP="00B52403">
            <w:pPr>
              <w:pStyle w:val="acctfourfigures"/>
              <w:tabs>
                <w:tab w:val="clear" w:pos="765"/>
                <w:tab w:val="decimal" w:pos="1604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2332A">
              <w:rPr>
                <w:rFonts w:ascii="Angsana New" w:hAnsi="Angsana New"/>
                <w:sz w:val="26"/>
                <w:szCs w:val="26"/>
              </w:rPr>
              <w:t>36,037</w:t>
            </w:r>
          </w:p>
        </w:tc>
        <w:tc>
          <w:tcPr>
            <w:tcW w:w="270" w:type="dxa"/>
            <w:vAlign w:val="bottom"/>
          </w:tcPr>
          <w:p w14:paraId="18561B19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A5A5A23" w14:textId="77777777" w:rsidR="00CD30DC" w:rsidRPr="0052332A" w:rsidRDefault="00CD30DC" w:rsidP="00E00CB9">
            <w:pPr>
              <w:pStyle w:val="acctfourfigures"/>
              <w:tabs>
                <w:tab w:val="clear" w:pos="765"/>
                <w:tab w:val="decimal" w:pos="1244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233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40B234" w14:textId="77777777" w:rsidR="00CD30DC" w:rsidRPr="0052332A" w:rsidRDefault="00CD30DC" w:rsidP="00CD30D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73D84E79" w14:textId="0E730F86" w:rsidR="00CD30DC" w:rsidRPr="0052332A" w:rsidRDefault="00CD30DC" w:rsidP="00B52403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2332A">
              <w:rPr>
                <w:rFonts w:ascii="Angsana New" w:hAnsi="Angsana New"/>
                <w:sz w:val="26"/>
                <w:szCs w:val="26"/>
              </w:rPr>
              <w:t>36,037</w:t>
            </w:r>
          </w:p>
        </w:tc>
        <w:tc>
          <w:tcPr>
            <w:tcW w:w="270" w:type="dxa"/>
            <w:vAlign w:val="bottom"/>
          </w:tcPr>
          <w:p w14:paraId="4C4763C7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9CBB1D1" w14:textId="5262F8DB" w:rsidR="00CD30DC" w:rsidRPr="0052332A" w:rsidRDefault="00CD30DC" w:rsidP="00CD30DC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2332A">
              <w:rPr>
                <w:rFonts w:ascii="Angsana New" w:hAnsi="Angsana New"/>
                <w:sz w:val="26"/>
                <w:szCs w:val="26"/>
              </w:rPr>
              <w:t>36,037</w:t>
            </w:r>
          </w:p>
        </w:tc>
        <w:tc>
          <w:tcPr>
            <w:tcW w:w="270" w:type="dxa"/>
            <w:vAlign w:val="bottom"/>
          </w:tcPr>
          <w:p w14:paraId="467187AD" w14:textId="77777777" w:rsidR="00CD30DC" w:rsidRPr="0052332A" w:rsidRDefault="00CD30DC" w:rsidP="00CD30D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C6ECF25" w14:textId="77777777" w:rsidR="00CD30DC" w:rsidRPr="0052332A" w:rsidRDefault="00CD30DC" w:rsidP="00E00CB9">
            <w:pPr>
              <w:pStyle w:val="acctfourfigures"/>
              <w:tabs>
                <w:tab w:val="clear" w:pos="765"/>
                <w:tab w:val="decimal" w:pos="613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233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20D6302" w14:textId="77777777" w:rsidR="00CD30DC" w:rsidRPr="0052332A" w:rsidRDefault="00CD30DC" w:rsidP="00CD30D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9C0FC8" w14:textId="4236BE5B" w:rsidR="00CD30DC" w:rsidRPr="0052332A" w:rsidRDefault="00CD30DC" w:rsidP="00B5240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2332A">
              <w:rPr>
                <w:rFonts w:ascii="Angsana New" w:hAnsi="Angsana New"/>
                <w:sz w:val="26"/>
                <w:szCs w:val="26"/>
              </w:rPr>
              <w:t>36,037</w:t>
            </w:r>
          </w:p>
        </w:tc>
      </w:tr>
    </w:tbl>
    <w:p w14:paraId="09CEB4D8" w14:textId="77777777" w:rsidR="00B4040D" w:rsidRDefault="00B4040D" w:rsidP="00187751">
      <w:pPr>
        <w:rPr>
          <w:lang w:val="x-none" w:eastAsia="x-none"/>
        </w:rPr>
        <w:sectPr w:rsidR="00B4040D" w:rsidSect="00B4040D">
          <w:pgSz w:w="16834" w:h="11909" w:orient="landscape" w:code="9"/>
          <w:pgMar w:top="1152" w:right="1174" w:bottom="1152" w:left="1170" w:header="720" w:footer="720" w:gutter="0"/>
          <w:cols w:space="720"/>
          <w:docGrid w:linePitch="360"/>
        </w:sectPr>
      </w:pPr>
    </w:p>
    <w:p w14:paraId="59FC721F" w14:textId="6CB131AF" w:rsidR="00EE1EDB" w:rsidRPr="00660A77" w:rsidRDefault="00660A77" w:rsidP="00EE1ED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60A77">
        <w:rPr>
          <w:rFonts w:ascii="Angsana New" w:hAnsi="Angsana New"/>
          <w:spacing w:val="-2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3B558E">
        <w:rPr>
          <w:rFonts w:ascii="Angsana New" w:hAnsi="Angsana New"/>
          <w:spacing w:val="-2"/>
          <w:sz w:val="30"/>
          <w:szCs w:val="30"/>
          <w:cs/>
        </w:rPr>
        <w:br/>
      </w:r>
      <w:r w:rsidRPr="00660A77">
        <w:rPr>
          <w:rFonts w:ascii="Angsana New" w:hAnsi="Angsana New"/>
          <w:spacing w:val="-2"/>
          <w:sz w:val="30"/>
          <w:szCs w:val="30"/>
          <w:cs/>
        </w:rPr>
        <w:t>งบแสดง</w:t>
      </w:r>
      <w:r w:rsidRPr="00660A77">
        <w:rPr>
          <w:rFonts w:ascii="Angsana New" w:hAnsi="Angsana New"/>
          <w:spacing w:val="-4"/>
          <w:sz w:val="30"/>
          <w:szCs w:val="30"/>
          <w:cs/>
        </w:rPr>
        <w:t>ฐานะการเงิน</w:t>
      </w:r>
    </w:p>
    <w:p w14:paraId="44B2FD2E" w14:textId="77777777" w:rsidR="00660A77" w:rsidRPr="00DB7154" w:rsidRDefault="00660A77" w:rsidP="00D144C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exact"/>
        <w:ind w:left="547"/>
        <w:jc w:val="thaiDistribute"/>
        <w:rPr>
          <w:rFonts w:ascii="Angsana New" w:hAnsi="Angsana New"/>
          <w:szCs w:val="18"/>
          <w:shd w:val="clear" w:color="auto" w:fill="D9D9D9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EE1EDB" w:rsidRPr="00981BD5" w14:paraId="42CF89D1" w14:textId="77777777" w:rsidTr="00067091">
        <w:trPr>
          <w:tblHeader/>
        </w:trPr>
        <w:tc>
          <w:tcPr>
            <w:tcW w:w="2430" w:type="dxa"/>
            <w:shd w:val="clear" w:color="auto" w:fill="auto"/>
          </w:tcPr>
          <w:p w14:paraId="21A7B976" w14:textId="77777777" w:rsidR="00EE1EDB" w:rsidRPr="00981BD5" w:rsidRDefault="00EE1EDB" w:rsidP="00981BD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3A829EFC" w14:textId="77777777" w:rsidR="00EE1EDB" w:rsidRPr="00981BD5" w:rsidRDefault="00EE1EDB" w:rsidP="00981BD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401A0F73" w14:textId="77777777" w:rsidR="00EE1EDB" w:rsidRPr="00981BD5" w:rsidRDefault="00EE1EDB" w:rsidP="00981BD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E1EDB" w:rsidRPr="00981BD5" w14:paraId="4887DF98" w14:textId="77777777" w:rsidTr="00067091">
        <w:tc>
          <w:tcPr>
            <w:tcW w:w="2430" w:type="dxa"/>
            <w:shd w:val="clear" w:color="auto" w:fill="auto"/>
          </w:tcPr>
          <w:p w14:paraId="2EE6E501" w14:textId="77777777" w:rsidR="00EE1EDB" w:rsidRPr="00981BD5" w:rsidRDefault="00EE1EDB" w:rsidP="00981BD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="008C7129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="008C712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หนี้สิน</w:t>
            </w:r>
            <w:r w:rsidRPr="00981BD5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36" w:type="dxa"/>
            <w:shd w:val="clear" w:color="auto" w:fill="auto"/>
          </w:tcPr>
          <w:p w14:paraId="6AEC152D" w14:textId="77777777" w:rsidR="00EE1EDB" w:rsidRPr="00981BD5" w:rsidRDefault="00EE1EDB" w:rsidP="00981BD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7DF559ED" w14:textId="77777777" w:rsidR="00EE1EDB" w:rsidRPr="00981BD5" w:rsidRDefault="00EE1EDB" w:rsidP="009D6C02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81BD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981BD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EE1EDB" w:rsidRPr="00981BD5" w14:paraId="37DDACC3" w14:textId="77777777" w:rsidTr="00067091">
        <w:tc>
          <w:tcPr>
            <w:tcW w:w="2430" w:type="dxa"/>
            <w:shd w:val="clear" w:color="auto" w:fill="auto"/>
          </w:tcPr>
          <w:p w14:paraId="1F99A5DC" w14:textId="77777777" w:rsidR="00EE1EDB" w:rsidRPr="00981BD5" w:rsidRDefault="00EE1EDB" w:rsidP="00981BD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1B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647CA204" w14:textId="77777777" w:rsidR="00EE1EDB" w:rsidRPr="00981BD5" w:rsidRDefault="00EE1EDB" w:rsidP="00981BD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1C605D08" w14:textId="77777777" w:rsidR="00EE1EDB" w:rsidRPr="00981BD5" w:rsidRDefault="00821A21" w:rsidP="009D6C02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  <w:r w:rsidRPr="00981BD5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81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ที่ถูกปรับปรุง</w:t>
            </w:r>
          </w:p>
        </w:tc>
      </w:tr>
    </w:tbl>
    <w:p w14:paraId="4E3978CD" w14:textId="77777777" w:rsidR="007A6A06" w:rsidRPr="00DB7154" w:rsidRDefault="007A6A06" w:rsidP="00D144C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140" w:lineRule="exact"/>
        <w:ind w:right="-43"/>
        <w:jc w:val="thaiDistribute"/>
        <w:rPr>
          <w:rFonts w:ascii="Angsana New" w:hAnsi="Angsana New"/>
          <w:b w:val="0"/>
          <w:bCs w:val="0"/>
          <w:sz w:val="24"/>
          <w:szCs w:val="24"/>
          <w:u w:val="none"/>
          <w:shd w:val="clear" w:color="auto" w:fill="D9D9D9"/>
          <w:lang w:val="en-US" w:eastAsia="en-US"/>
        </w:rPr>
      </w:pPr>
    </w:p>
    <w:p w14:paraId="0DDC20A6" w14:textId="3E6371D2" w:rsidR="00C540F3" w:rsidRPr="006934B8" w:rsidRDefault="00CB0D7F" w:rsidP="00C540F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8</w:t>
      </w:r>
      <w:r w:rsidR="00FB0C25" w:rsidRPr="006934B8">
        <w:rPr>
          <w:rFonts w:ascii="Angsana New" w:hAnsi="Angsana New"/>
          <w:sz w:val="30"/>
          <w:szCs w:val="30"/>
          <w:u w:val="none"/>
          <w:cs/>
        </w:rPr>
        <w:tab/>
      </w:r>
      <w:r w:rsidR="00C540F3" w:rsidRPr="006934B8">
        <w:rPr>
          <w:rFonts w:ascii="Angsana New" w:hAnsi="Angsana New"/>
          <w:sz w:val="30"/>
          <w:szCs w:val="30"/>
          <w:u w:val="none"/>
          <w:cs/>
        </w:rPr>
        <w:t>ภาระผูกพัน</w:t>
      </w:r>
    </w:p>
    <w:p w14:paraId="50DD416B" w14:textId="77777777" w:rsidR="00C540F3" w:rsidRPr="00682C1E" w:rsidRDefault="00C540F3" w:rsidP="00D1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40" w:lineRule="exact"/>
        <w:ind w:left="547"/>
        <w:jc w:val="thaiDistribute"/>
        <w:rPr>
          <w:rFonts w:ascii="Angsana New" w:hAnsi="Angsana New"/>
        </w:rPr>
      </w:pPr>
    </w:p>
    <w:tbl>
      <w:tblPr>
        <w:tblW w:w="90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170"/>
        <w:gridCol w:w="270"/>
        <w:gridCol w:w="1143"/>
      </w:tblGrid>
      <w:tr w:rsidR="00C540F3" w:rsidRPr="006934B8" w14:paraId="210C8369" w14:textId="77777777" w:rsidTr="00AF5980">
        <w:trPr>
          <w:cantSplit/>
          <w:trHeight w:hRule="exact" w:val="374"/>
          <w:tblHeader/>
        </w:trPr>
        <w:tc>
          <w:tcPr>
            <w:tcW w:w="6480" w:type="dxa"/>
          </w:tcPr>
          <w:p w14:paraId="532379CA" w14:textId="77777777" w:rsidR="00C540F3" w:rsidRPr="00D76A52" w:rsidRDefault="00C540F3" w:rsidP="000670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83" w:type="dxa"/>
            <w:gridSpan w:val="3"/>
          </w:tcPr>
          <w:p w14:paraId="13042502" w14:textId="12F9C8F5" w:rsidR="00C540F3" w:rsidRPr="006934B8" w:rsidRDefault="00C540F3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934B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</w:p>
        </w:tc>
      </w:tr>
      <w:tr w:rsidR="00067091" w:rsidRPr="006934B8" w14:paraId="33035D54" w14:textId="77777777" w:rsidTr="00AF5980">
        <w:trPr>
          <w:cantSplit/>
          <w:trHeight w:hRule="exact" w:val="374"/>
          <w:tblHeader/>
        </w:trPr>
        <w:tc>
          <w:tcPr>
            <w:tcW w:w="6480" w:type="dxa"/>
          </w:tcPr>
          <w:p w14:paraId="1F6807FD" w14:textId="77777777" w:rsidR="00067091" w:rsidRPr="00D76A52" w:rsidRDefault="00067091" w:rsidP="000670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83" w:type="dxa"/>
            <w:gridSpan w:val="3"/>
          </w:tcPr>
          <w:p w14:paraId="75074588" w14:textId="139F0778" w:rsidR="00067091" w:rsidRPr="006934B8" w:rsidRDefault="00067091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934B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40F3" w:rsidRPr="006934B8" w14:paraId="776C7468" w14:textId="77777777" w:rsidTr="00AF5980">
        <w:trPr>
          <w:cantSplit/>
          <w:trHeight w:hRule="exact" w:val="374"/>
          <w:tblHeader/>
        </w:trPr>
        <w:tc>
          <w:tcPr>
            <w:tcW w:w="6480" w:type="dxa"/>
          </w:tcPr>
          <w:p w14:paraId="781A2A22" w14:textId="77777777" w:rsidR="00C540F3" w:rsidRPr="006934B8" w:rsidRDefault="00C540F3" w:rsidP="000670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1ECF5623" w14:textId="3140C2CF" w:rsidR="00C540F3" w:rsidRPr="00383BA1" w:rsidRDefault="004A24EA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383BA1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</w:t>
            </w:r>
            <w:r w:rsidR="008A7109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1</w:t>
            </w:r>
            <w:r w:rsidR="00C540F3" w:rsidRPr="00383BA1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8A7109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132832E4" w14:textId="77777777" w:rsidR="00C540F3" w:rsidRPr="00383BA1" w:rsidRDefault="00C540F3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83514D2" w14:textId="1B2AD0C3" w:rsidR="00C540F3" w:rsidRPr="00383BA1" w:rsidRDefault="004A24EA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383BA1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31</w:t>
            </w:r>
            <w:r w:rsidR="00C540F3" w:rsidRPr="00383BA1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</w:tr>
      <w:tr w:rsidR="00067091" w:rsidRPr="006934B8" w14:paraId="6112D88E" w14:textId="77777777" w:rsidTr="00AF5980">
        <w:trPr>
          <w:cantSplit/>
          <w:trHeight w:hRule="exact" w:val="374"/>
          <w:tblHeader/>
        </w:trPr>
        <w:tc>
          <w:tcPr>
            <w:tcW w:w="6480" w:type="dxa"/>
          </w:tcPr>
          <w:p w14:paraId="462D8767" w14:textId="77777777" w:rsidR="00067091" w:rsidRPr="006934B8" w:rsidRDefault="00067091" w:rsidP="000670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BB04B44" w14:textId="0D858B90" w:rsidR="00067091" w:rsidRPr="00383BA1" w:rsidRDefault="00067091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</w:t>
            </w:r>
            <w:r w:rsidR="00EE40C8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544492C" w14:textId="77777777" w:rsidR="00067091" w:rsidRPr="00383BA1" w:rsidRDefault="00067091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7B7CBD0" w14:textId="7987CF32" w:rsidR="00067091" w:rsidRPr="00383BA1" w:rsidRDefault="00067091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</w:t>
            </w:r>
            <w:r w:rsidR="00EE40C8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</w:tr>
      <w:tr w:rsidR="00C540F3" w:rsidRPr="006934B8" w14:paraId="7DA3F6FF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16BABBDC" w14:textId="77777777" w:rsidR="00C540F3" w:rsidRPr="006934B8" w:rsidRDefault="00C540F3" w:rsidP="000670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14C5A6FD" w14:textId="77777777" w:rsidR="00C540F3" w:rsidRPr="006934B8" w:rsidRDefault="00C540F3" w:rsidP="00067091">
            <w:pPr>
              <w:pStyle w:val="a3"/>
              <w:tabs>
                <w:tab w:val="decimal" w:pos="909"/>
              </w:tabs>
              <w:spacing w:line="36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40F3" w:rsidRPr="006934B8" w14:paraId="087A665D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16479298" w14:textId="77777777" w:rsidR="00C540F3" w:rsidRPr="006934B8" w:rsidRDefault="00C540F3" w:rsidP="007E74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52CF91BB" w14:textId="77777777" w:rsidR="00C540F3" w:rsidRPr="006934B8" w:rsidRDefault="00C540F3" w:rsidP="007E7440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169BD6" w14:textId="77777777" w:rsidR="00C540F3" w:rsidRPr="006934B8" w:rsidRDefault="00C540F3" w:rsidP="007E7440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7E651F9B" w14:textId="77777777" w:rsidR="00C540F3" w:rsidRPr="006934B8" w:rsidRDefault="00C540F3" w:rsidP="007E7440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F2483" w:rsidRPr="006934B8" w14:paraId="1D246517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5AB5B202" w14:textId="77777777" w:rsidR="000F2483" w:rsidRPr="006934B8" w:rsidRDefault="000F2483" w:rsidP="000F24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077AE7B9" w14:textId="2F1E3846" w:rsidR="000F2483" w:rsidRPr="005769DE" w:rsidRDefault="000F2483" w:rsidP="000F2483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F248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307</w:t>
            </w:r>
            <w:r w:rsidRPr="000F248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F248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260</w:t>
            </w:r>
          </w:p>
        </w:tc>
        <w:tc>
          <w:tcPr>
            <w:tcW w:w="270" w:type="dxa"/>
          </w:tcPr>
          <w:p w14:paraId="11185464" w14:textId="77777777" w:rsidR="000F2483" w:rsidRPr="00BE7704" w:rsidRDefault="000F2483" w:rsidP="000F2483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6D6A2BEF" w14:textId="01FD0662" w:rsidR="000F2483" w:rsidRPr="00BE7704" w:rsidRDefault="000F2483" w:rsidP="000F248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12,961</w:t>
            </w:r>
          </w:p>
        </w:tc>
      </w:tr>
      <w:tr w:rsidR="000F2483" w:rsidRPr="006934B8" w14:paraId="42705E62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1846E12D" w14:textId="77777777" w:rsidR="000F2483" w:rsidRPr="006934B8" w:rsidRDefault="000F2483" w:rsidP="000F24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392933" w14:textId="3561A4B4" w:rsidR="000F2483" w:rsidRPr="000F2483" w:rsidRDefault="000F2483" w:rsidP="000F2483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F248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307</w:t>
            </w:r>
            <w:r w:rsidRPr="000F24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F248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260</w:t>
            </w:r>
          </w:p>
        </w:tc>
        <w:tc>
          <w:tcPr>
            <w:tcW w:w="270" w:type="dxa"/>
          </w:tcPr>
          <w:p w14:paraId="15EE9007" w14:textId="77777777" w:rsidR="000F2483" w:rsidRPr="000F2483" w:rsidRDefault="000F2483" w:rsidP="000F2483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C1811D0" w14:textId="60D09552" w:rsidR="000F2483" w:rsidRPr="000F2483" w:rsidRDefault="000F2483" w:rsidP="000F248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F24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    12,961</w:t>
            </w:r>
          </w:p>
        </w:tc>
      </w:tr>
      <w:tr w:rsidR="00C540F3" w:rsidRPr="006934B8" w14:paraId="198A2EF6" w14:textId="77777777" w:rsidTr="00AF5980">
        <w:trPr>
          <w:cantSplit/>
          <w:trHeight w:hRule="exact" w:val="288"/>
        </w:trPr>
        <w:tc>
          <w:tcPr>
            <w:tcW w:w="6480" w:type="dxa"/>
          </w:tcPr>
          <w:p w14:paraId="6BE1BF53" w14:textId="77777777" w:rsidR="00C540F3" w:rsidRPr="00E418AD" w:rsidRDefault="00C540F3" w:rsidP="007E74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E75B84E" w14:textId="77777777" w:rsidR="00C540F3" w:rsidRPr="005769DE" w:rsidRDefault="00C540F3" w:rsidP="007E7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2C6A92" w14:textId="77777777" w:rsidR="00C540F3" w:rsidRPr="00BE7704" w:rsidRDefault="00C540F3" w:rsidP="007E7440">
            <w:pPr>
              <w:pStyle w:val="a3"/>
              <w:tabs>
                <w:tab w:val="decimal" w:pos="927"/>
              </w:tabs>
              <w:spacing w:line="280" w:lineRule="exact"/>
              <w:ind w:left="-18"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64011B88" w14:textId="77777777" w:rsidR="00C540F3" w:rsidRPr="00BE7704" w:rsidRDefault="00C540F3" w:rsidP="007E7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40F3" w:rsidRPr="006934B8" w14:paraId="6B3BC57C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65386530" w14:textId="522C5800" w:rsidR="00C540F3" w:rsidRPr="006934B8" w:rsidRDefault="00C540F3" w:rsidP="007E74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ภาระผูกพันตามสัญญาเช่าดำเนินงาน</w:t>
            </w:r>
            <w:r w:rsidR="003B55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และบริการ</w:t>
            </w: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ที่ยกเลิกไม่ได้</w:t>
            </w:r>
          </w:p>
        </w:tc>
        <w:tc>
          <w:tcPr>
            <w:tcW w:w="1170" w:type="dxa"/>
          </w:tcPr>
          <w:p w14:paraId="3F8EC9C4" w14:textId="77777777" w:rsidR="00C540F3" w:rsidRPr="005769DE" w:rsidRDefault="00C540F3" w:rsidP="007E7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DF2A2F" w14:textId="77777777" w:rsidR="00C540F3" w:rsidRPr="00BE7704" w:rsidRDefault="00C540F3" w:rsidP="007E7440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03623FF1" w14:textId="77777777" w:rsidR="00C540F3" w:rsidRPr="00BE7704" w:rsidRDefault="00C540F3" w:rsidP="007E7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483" w:rsidRPr="006934B8" w14:paraId="764142A6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6F140414" w14:textId="77777777" w:rsidR="000F2483" w:rsidRPr="006934B8" w:rsidRDefault="000F2483" w:rsidP="000F24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ภายใน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 </w:t>
            </w:r>
            <w:r w:rsidRPr="006934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170" w:type="dxa"/>
          </w:tcPr>
          <w:p w14:paraId="6DED71F8" w14:textId="7EC2E96D" w:rsidR="000F2483" w:rsidRPr="005769DE" w:rsidRDefault="000F2483" w:rsidP="000F2483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2483">
              <w:rPr>
                <w:rFonts w:ascii="Angsana New" w:hAnsi="Angsana New"/>
                <w:sz w:val="30"/>
                <w:szCs w:val="30"/>
                <w:lang w:val="en-US"/>
              </w:rPr>
              <w:t>1,813</w:t>
            </w:r>
          </w:p>
        </w:tc>
        <w:tc>
          <w:tcPr>
            <w:tcW w:w="270" w:type="dxa"/>
          </w:tcPr>
          <w:p w14:paraId="493A16ED" w14:textId="77777777" w:rsidR="000F2483" w:rsidRPr="00BE7704" w:rsidRDefault="000F2483" w:rsidP="000F2483">
            <w:pPr>
              <w:pStyle w:val="a3"/>
              <w:tabs>
                <w:tab w:val="decimal" w:pos="97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548E6839" w14:textId="57049705" w:rsidR="000F2483" w:rsidRPr="00BE7704" w:rsidRDefault="000F2483" w:rsidP="000F2483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3,243</w:t>
            </w:r>
          </w:p>
        </w:tc>
      </w:tr>
      <w:tr w:rsidR="000F2483" w:rsidRPr="006934B8" w14:paraId="78B46C37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40A6C261" w14:textId="0C5B89EA" w:rsidR="000F2483" w:rsidRPr="006934B8" w:rsidRDefault="000F2483" w:rsidP="000F24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หลังจาก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ปี แต่ไม่เกิน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  <w:tc>
          <w:tcPr>
            <w:tcW w:w="1170" w:type="dxa"/>
          </w:tcPr>
          <w:p w14:paraId="587BE89D" w14:textId="1681FF13" w:rsidR="000F2483" w:rsidRPr="005769DE" w:rsidRDefault="000F2483" w:rsidP="000F2483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2483">
              <w:rPr>
                <w:rFonts w:ascii="Angsana New" w:hAnsi="Angsana New"/>
                <w:sz w:val="30"/>
                <w:szCs w:val="30"/>
                <w:lang w:val="en-US"/>
              </w:rPr>
              <w:t>2,962</w:t>
            </w:r>
          </w:p>
        </w:tc>
        <w:tc>
          <w:tcPr>
            <w:tcW w:w="270" w:type="dxa"/>
          </w:tcPr>
          <w:p w14:paraId="2497C606" w14:textId="77777777" w:rsidR="000F2483" w:rsidRPr="00BE7704" w:rsidRDefault="000F2483" w:rsidP="000F2483">
            <w:pPr>
              <w:pStyle w:val="a3"/>
              <w:tabs>
                <w:tab w:val="decimal" w:pos="97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6D9498BD" w14:textId="4714FACA" w:rsidR="000F2483" w:rsidRPr="00BE7704" w:rsidRDefault="000F2483" w:rsidP="000F2483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269</w:t>
            </w:r>
          </w:p>
        </w:tc>
      </w:tr>
      <w:tr w:rsidR="000F2483" w:rsidRPr="006934B8" w14:paraId="16DDE9D0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3CA86700" w14:textId="77777777" w:rsidR="000F2483" w:rsidRPr="006934B8" w:rsidRDefault="000F2483" w:rsidP="000F2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844FEE" w14:textId="142334C7" w:rsidR="000F2483" w:rsidRPr="000F2483" w:rsidRDefault="000F2483" w:rsidP="000F2483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24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4,775</w:t>
            </w:r>
          </w:p>
        </w:tc>
        <w:tc>
          <w:tcPr>
            <w:tcW w:w="270" w:type="dxa"/>
          </w:tcPr>
          <w:p w14:paraId="25FB2AA4" w14:textId="77777777" w:rsidR="000F2483" w:rsidRPr="000F2483" w:rsidRDefault="000F2483" w:rsidP="000F2483">
            <w:pPr>
              <w:pStyle w:val="a3"/>
              <w:tabs>
                <w:tab w:val="decimal" w:pos="97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F9F8C80" w14:textId="61E9313F" w:rsidR="000F2483" w:rsidRPr="000F2483" w:rsidRDefault="000F2483" w:rsidP="000F2483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24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3,512</w:t>
            </w:r>
          </w:p>
        </w:tc>
      </w:tr>
      <w:tr w:rsidR="00C540F3" w:rsidRPr="006934B8" w14:paraId="5B5E881A" w14:textId="77777777" w:rsidTr="00AF5980">
        <w:trPr>
          <w:cantSplit/>
          <w:trHeight w:hRule="exact" w:val="288"/>
        </w:trPr>
        <w:tc>
          <w:tcPr>
            <w:tcW w:w="6480" w:type="dxa"/>
          </w:tcPr>
          <w:p w14:paraId="5A5F85D6" w14:textId="77777777" w:rsidR="00C540F3" w:rsidRPr="00727D7D" w:rsidRDefault="00C540F3" w:rsidP="007E7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1D9E4234" w14:textId="77777777" w:rsidR="00C540F3" w:rsidRPr="005769DE" w:rsidRDefault="00C540F3" w:rsidP="007E7440">
            <w:pPr>
              <w:pStyle w:val="a3"/>
              <w:tabs>
                <w:tab w:val="decimal" w:pos="882"/>
              </w:tabs>
              <w:spacing w:line="280" w:lineRule="exact"/>
              <w:ind w:left="-18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C540F3" w:rsidRPr="006934B8" w14:paraId="66030E1F" w14:textId="77777777" w:rsidTr="001E5287">
        <w:trPr>
          <w:cantSplit/>
          <w:trHeight w:hRule="exact" w:val="374"/>
        </w:trPr>
        <w:tc>
          <w:tcPr>
            <w:tcW w:w="6480" w:type="dxa"/>
          </w:tcPr>
          <w:p w14:paraId="549824A9" w14:textId="77777777" w:rsidR="00C540F3" w:rsidRPr="006934B8" w:rsidRDefault="00C540F3" w:rsidP="007E7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ภาระผูกพันอื่นๆ</w:t>
            </w:r>
          </w:p>
        </w:tc>
        <w:tc>
          <w:tcPr>
            <w:tcW w:w="1170" w:type="dxa"/>
          </w:tcPr>
          <w:p w14:paraId="6BC351B7" w14:textId="77777777" w:rsidR="00C540F3" w:rsidRPr="005769DE" w:rsidRDefault="00C540F3" w:rsidP="007E7440">
            <w:pPr>
              <w:pStyle w:val="a3"/>
              <w:tabs>
                <w:tab w:val="decimal" w:pos="882"/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22D004" w14:textId="77777777" w:rsidR="00C540F3" w:rsidRPr="00BE7704" w:rsidRDefault="00C540F3" w:rsidP="007E7440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35931114" w14:textId="77777777" w:rsidR="00C540F3" w:rsidRPr="00BE7704" w:rsidRDefault="00C540F3" w:rsidP="007E7440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135F7" w:rsidRPr="006934B8" w14:paraId="4ABC66FD" w14:textId="77777777" w:rsidTr="001E5287">
        <w:trPr>
          <w:cantSplit/>
          <w:trHeight w:hRule="exact" w:val="374"/>
        </w:trPr>
        <w:tc>
          <w:tcPr>
            <w:tcW w:w="6480" w:type="dxa"/>
          </w:tcPr>
          <w:p w14:paraId="1E419DA5" w14:textId="270D5024" w:rsidR="008135F7" w:rsidRPr="006934B8" w:rsidRDefault="008135F7" w:rsidP="00813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  <w:r w:rsidR="00637382">
              <w:rPr>
                <w:rFonts w:ascii="Angsana New" w:hAnsi="Angsana New" w:hint="cs"/>
                <w:sz w:val="30"/>
                <w:szCs w:val="30"/>
                <w:cs/>
              </w:rPr>
              <w:t>จากธนาคาร</w:t>
            </w:r>
            <w:r w:rsidRPr="00D26353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D26353">
              <w:rPr>
                <w:rFonts w:ascii="Angsana New" w:hAnsi="Angsana New" w:hint="cs"/>
                <w:sz w:val="30"/>
                <w:szCs w:val="30"/>
                <w:cs/>
              </w:rPr>
              <w:t>ธุรกิจของ</w:t>
            </w:r>
            <w:r w:rsidRPr="00D26353">
              <w:rPr>
                <w:rFonts w:ascii="Angsana New" w:hAnsi="Angsana New" w:hint="cs"/>
                <w:sz w:val="30"/>
                <w:szCs w:val="30"/>
                <w:cs/>
              </w:rPr>
              <w:t>กิจกา</w:t>
            </w:r>
            <w:r w:rsidR="00D26353" w:rsidRPr="00D26353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="00D26353">
              <w:rPr>
                <w:rFonts w:ascii="Angsana New" w:hAnsi="Angsana New" w:hint="cs"/>
                <w:sz w:val="30"/>
                <w:szCs w:val="30"/>
                <w:cs/>
              </w:rPr>
              <w:t>เพื่อ</w:t>
            </w:r>
          </w:p>
        </w:tc>
        <w:tc>
          <w:tcPr>
            <w:tcW w:w="1170" w:type="dxa"/>
          </w:tcPr>
          <w:p w14:paraId="5649895F" w14:textId="2C82E6C2" w:rsidR="008135F7" w:rsidRPr="00660A77" w:rsidRDefault="008135F7" w:rsidP="008135F7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27F7D2" w14:textId="77777777" w:rsidR="008135F7" w:rsidRPr="00BE7704" w:rsidRDefault="008135F7" w:rsidP="008135F7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3E5B2C39" w14:textId="06BE0111" w:rsidR="008135F7" w:rsidRPr="00BE7704" w:rsidRDefault="008135F7" w:rsidP="008135F7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F2483" w:rsidRPr="006934B8" w14:paraId="576FECF9" w14:textId="77777777" w:rsidTr="001E5287">
        <w:trPr>
          <w:cantSplit/>
          <w:trHeight w:hRule="exact" w:val="374"/>
        </w:trPr>
        <w:tc>
          <w:tcPr>
            <w:tcW w:w="6480" w:type="dxa"/>
          </w:tcPr>
          <w:p w14:paraId="260DDF2C" w14:textId="3F2179CE" w:rsidR="000F2483" w:rsidRPr="006934B8" w:rsidRDefault="000F2483" w:rsidP="000F24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ค่าไฟฟ้า</w:t>
            </w:r>
          </w:p>
        </w:tc>
        <w:tc>
          <w:tcPr>
            <w:tcW w:w="1170" w:type="dxa"/>
          </w:tcPr>
          <w:p w14:paraId="7D376981" w14:textId="6E622BA4" w:rsidR="000F2483" w:rsidRDefault="000F2483" w:rsidP="000F2483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2483">
              <w:rPr>
                <w:rFonts w:ascii="Angsana New" w:hAnsi="Angsana New"/>
                <w:sz w:val="30"/>
                <w:szCs w:val="30"/>
                <w:lang w:val="en-US"/>
              </w:rPr>
              <w:t xml:space="preserve"> 13,548</w:t>
            </w:r>
          </w:p>
        </w:tc>
        <w:tc>
          <w:tcPr>
            <w:tcW w:w="270" w:type="dxa"/>
          </w:tcPr>
          <w:p w14:paraId="51D787DA" w14:textId="77777777" w:rsidR="000F2483" w:rsidRPr="00BE7704" w:rsidRDefault="000F2483" w:rsidP="000F2483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54839820" w14:textId="423B9875" w:rsidR="000F2483" w:rsidRPr="00D94DFC" w:rsidRDefault="000F2483" w:rsidP="000F2483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4DFC">
              <w:rPr>
                <w:rFonts w:ascii="Angsana New" w:hAnsi="Angsana New"/>
                <w:sz w:val="30"/>
                <w:szCs w:val="30"/>
                <w:lang w:val="en-US"/>
              </w:rPr>
              <w:t>13,548</w:t>
            </w:r>
          </w:p>
        </w:tc>
      </w:tr>
      <w:tr w:rsidR="000F2483" w:rsidRPr="006934B8" w14:paraId="44EC0AA2" w14:textId="77777777" w:rsidTr="001E5287">
        <w:trPr>
          <w:cantSplit/>
          <w:trHeight w:hRule="exact" w:val="374"/>
        </w:trPr>
        <w:tc>
          <w:tcPr>
            <w:tcW w:w="6480" w:type="dxa"/>
          </w:tcPr>
          <w:p w14:paraId="4523580B" w14:textId="6CB88BC5" w:rsidR="000F2483" w:rsidRPr="00D26353" w:rsidRDefault="000F2483" w:rsidP="000F24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95600A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  <w:r w:rsidRPr="0095600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Pr="007D567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F57AD4" w14:textId="47313541" w:rsidR="000F2483" w:rsidRDefault="000F2483" w:rsidP="000F2483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2483">
              <w:rPr>
                <w:rFonts w:ascii="Angsana New" w:hAnsi="Angsana New"/>
                <w:sz w:val="30"/>
                <w:szCs w:val="30"/>
                <w:lang w:val="en-US"/>
              </w:rPr>
              <w:t xml:space="preserve"> 792,557</w:t>
            </w:r>
          </w:p>
        </w:tc>
        <w:tc>
          <w:tcPr>
            <w:tcW w:w="270" w:type="dxa"/>
          </w:tcPr>
          <w:p w14:paraId="1F76193E" w14:textId="77777777" w:rsidR="000F2483" w:rsidRPr="00BE7704" w:rsidRDefault="000F2483" w:rsidP="000F2483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0B32DAD" w14:textId="50890082" w:rsidR="000F2483" w:rsidRPr="00D94DFC" w:rsidRDefault="000F2483" w:rsidP="000F2483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1,117,337</w:t>
            </w:r>
          </w:p>
        </w:tc>
      </w:tr>
      <w:tr w:rsidR="000F2483" w:rsidRPr="006934B8" w14:paraId="564F84A1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6C24E76E" w14:textId="186D4289" w:rsidR="000F2483" w:rsidRPr="006934B8" w:rsidRDefault="000F2483" w:rsidP="000F2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CF5F85" w14:textId="45D4D00F" w:rsidR="000F2483" w:rsidRPr="000F2483" w:rsidRDefault="000F2483" w:rsidP="000F2483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24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806,105</w:t>
            </w:r>
          </w:p>
        </w:tc>
        <w:tc>
          <w:tcPr>
            <w:tcW w:w="270" w:type="dxa"/>
          </w:tcPr>
          <w:p w14:paraId="54905532" w14:textId="77777777" w:rsidR="000F2483" w:rsidRPr="000F2483" w:rsidRDefault="000F2483" w:rsidP="000F2483">
            <w:pPr>
              <w:pStyle w:val="a3"/>
              <w:tabs>
                <w:tab w:val="decimal" w:pos="97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0213DE0" w14:textId="0DAEB031" w:rsidR="000F2483" w:rsidRPr="000F2483" w:rsidRDefault="000F2483" w:rsidP="000F248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24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1,130,885</w:t>
            </w:r>
          </w:p>
        </w:tc>
      </w:tr>
    </w:tbl>
    <w:p w14:paraId="185EC334" w14:textId="71ECA5AD" w:rsidR="00D26353" w:rsidRDefault="00D26353" w:rsidP="0053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29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0F43AE3" w14:textId="77777777" w:rsidR="00DB7154" w:rsidRPr="006934B8" w:rsidRDefault="00DB7154" w:rsidP="00DB7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934B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14:paraId="7483E416" w14:textId="77777777" w:rsidR="00DB7154" w:rsidRPr="00682C1E" w:rsidRDefault="00DB7154" w:rsidP="0053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29"/>
        <w:jc w:val="both"/>
        <w:rPr>
          <w:rFonts w:ascii="Angsana New" w:hAnsi="Angsana New"/>
          <w:sz w:val="24"/>
          <w:szCs w:val="24"/>
        </w:rPr>
      </w:pPr>
    </w:p>
    <w:p w14:paraId="40357DC8" w14:textId="7471A624" w:rsidR="00E0730D" w:rsidRPr="009149C0" w:rsidRDefault="00DB7154" w:rsidP="00914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</w:rPr>
      </w:pPr>
      <w:r w:rsidRPr="006934B8">
        <w:rPr>
          <w:rFonts w:ascii="Angsana New" w:hAnsi="Angsana New"/>
          <w:sz w:val="30"/>
          <w:szCs w:val="30"/>
          <w:cs/>
        </w:rPr>
        <w:t>กลุ่มบริษัทได้ทำสัญญาเช่าดำเนินงานสำหรับเช่า</w:t>
      </w:r>
      <w:r>
        <w:rPr>
          <w:rFonts w:ascii="Angsana New" w:hAnsi="Angsana New"/>
          <w:sz w:val="30"/>
          <w:szCs w:val="30"/>
          <w:cs/>
        </w:rPr>
        <w:t>อุปกรณ์สำนักงาน และยานพาหนะ</w:t>
      </w:r>
      <w:r w:rsidRPr="006934B8">
        <w:rPr>
          <w:rFonts w:ascii="Angsana New" w:hAnsi="Angsana New"/>
          <w:sz w:val="30"/>
          <w:szCs w:val="30"/>
          <w:cs/>
        </w:rPr>
        <w:t xml:space="preserve"> ซึ่งระยะเวลาของสัญญา</w:t>
      </w:r>
      <w:r w:rsidR="00AF5980">
        <w:rPr>
          <w:rFonts w:ascii="Angsana New" w:hAnsi="Angsana New"/>
          <w:sz w:val="30"/>
          <w:szCs w:val="30"/>
        </w:rPr>
        <w:br/>
      </w:r>
      <w:r w:rsidRPr="006934B8">
        <w:rPr>
          <w:rFonts w:ascii="Angsana New" w:hAnsi="Angsana New"/>
          <w:sz w:val="30"/>
          <w:szCs w:val="30"/>
          <w:cs/>
        </w:rPr>
        <w:t>มีตั้งแต่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934B8">
        <w:rPr>
          <w:rFonts w:ascii="Angsana New" w:hAnsi="Angsana New"/>
          <w:sz w:val="30"/>
          <w:szCs w:val="30"/>
        </w:rPr>
        <w:t>1</w:t>
      </w:r>
      <w:r w:rsidRPr="006934B8">
        <w:rPr>
          <w:rFonts w:ascii="Angsana New" w:hAnsi="Angsana New"/>
          <w:sz w:val="30"/>
          <w:szCs w:val="30"/>
          <w:cs/>
        </w:rPr>
        <w:t xml:space="preserve"> ถึง </w:t>
      </w:r>
      <w:r w:rsidR="00EE40C8" w:rsidRPr="00FB3755">
        <w:rPr>
          <w:rFonts w:ascii="Angsana New" w:hAnsi="Angsana New"/>
          <w:sz w:val="30"/>
          <w:szCs w:val="30"/>
        </w:rPr>
        <w:t>3</w:t>
      </w:r>
      <w:r w:rsidRPr="00FB3755">
        <w:rPr>
          <w:rFonts w:ascii="Angsana New" w:hAnsi="Angsana New"/>
          <w:sz w:val="30"/>
          <w:szCs w:val="30"/>
          <w:cs/>
        </w:rPr>
        <w:t xml:space="preserve"> ปี</w:t>
      </w:r>
    </w:p>
    <w:sectPr w:rsidR="00E0730D" w:rsidRPr="009149C0" w:rsidSect="00565946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C8BB7" w14:textId="77777777" w:rsidR="001C12CF" w:rsidRDefault="001C12CF">
      <w:r>
        <w:separator/>
      </w:r>
    </w:p>
  </w:endnote>
  <w:endnote w:type="continuationSeparator" w:id="0">
    <w:p w14:paraId="3E6A08B6" w14:textId="77777777" w:rsidR="001C12CF" w:rsidRDefault="001C1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A1F68" w14:textId="77777777" w:rsidR="00002328" w:rsidRPr="00371CAC" w:rsidRDefault="00002328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A54B3" w14:textId="77777777" w:rsidR="001C12CF" w:rsidRDefault="001C12CF">
      <w:r>
        <w:separator/>
      </w:r>
    </w:p>
  </w:footnote>
  <w:footnote w:type="continuationSeparator" w:id="0">
    <w:p w14:paraId="2F49549B" w14:textId="77777777" w:rsidR="001C12CF" w:rsidRDefault="001C1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CD95A" w14:textId="77777777" w:rsidR="001E5287" w:rsidRDefault="001E52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03896" w14:textId="77777777" w:rsidR="001E5287" w:rsidRPr="00807D39" w:rsidRDefault="001E5287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07D39">
      <w:rPr>
        <w:rFonts w:ascii="Angsana New" w:hAnsi="Angsana New"/>
        <w:b/>
        <w:bCs/>
        <w:sz w:val="32"/>
        <w:szCs w:val="32"/>
        <w:cs/>
      </w:rPr>
      <w:t>บริษัท เบอร์ล่า คาร์บอน (ไทยแลนด์) จำกัด (มหาชน)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967B6D3" w14:textId="77777777" w:rsidR="001E5287" w:rsidRPr="00807D39" w:rsidRDefault="001E5287" w:rsidP="00A307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807D3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6ADD7871" w14:textId="0735D121" w:rsidR="001E5287" w:rsidRPr="00807D39" w:rsidRDefault="001E5287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807D39">
      <w:rPr>
        <w:rFonts w:ascii="Angsana New" w:hAnsi="Angsana New"/>
        <w:b/>
        <w:bCs/>
        <w:sz w:val="32"/>
        <w:szCs w:val="32"/>
        <w:cs/>
      </w:rPr>
      <w:t>สำหรับ</w:t>
    </w:r>
    <w:r w:rsidRPr="00807D3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807D39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1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25</w:t>
    </w:r>
    <w:r w:rsidRPr="004A24EA">
      <w:rPr>
        <w:rFonts w:ascii="Angsana New" w:hAnsi="Angsana New" w:hint="cs"/>
        <w:b/>
        <w:bCs/>
        <w:sz w:val="32"/>
        <w:szCs w:val="32"/>
        <w:lang w:val="en-US"/>
      </w:rPr>
      <w:t>6</w:t>
    </w:r>
    <w:r w:rsidR="003112EB">
      <w:rPr>
        <w:rFonts w:ascii="Angsana New" w:hAnsi="Angsana New"/>
        <w:b/>
        <w:bCs/>
        <w:sz w:val="32"/>
        <w:szCs w:val="32"/>
        <w:lang w:val="en-US"/>
      </w:rPr>
      <w:t>5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D62854E" w14:textId="77777777" w:rsidR="001E5287" w:rsidRDefault="001E5287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6DA9F" w14:textId="77777777" w:rsidR="001E5287" w:rsidRDefault="001E52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5C008B"/>
    <w:multiLevelType w:val="hybridMultilevel"/>
    <w:tmpl w:val="89A2775A"/>
    <w:lvl w:ilvl="0" w:tplc="E03A9C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6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F7138"/>
    <w:multiLevelType w:val="hybridMultilevel"/>
    <w:tmpl w:val="14FED806"/>
    <w:lvl w:ilvl="0" w:tplc="5546C398">
      <w:start w:val="1"/>
      <w:numFmt w:val="thaiLetters"/>
      <w:lvlText w:val="(%1)"/>
      <w:lvlJc w:val="left"/>
      <w:pPr>
        <w:ind w:left="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26"/>
  </w:num>
  <w:num w:numId="6">
    <w:abstractNumId w:val="13"/>
  </w:num>
  <w:num w:numId="7">
    <w:abstractNumId w:val="16"/>
  </w:num>
  <w:num w:numId="8">
    <w:abstractNumId w:val="24"/>
  </w:num>
  <w:num w:numId="9">
    <w:abstractNumId w:val="4"/>
  </w:num>
  <w:num w:numId="10">
    <w:abstractNumId w:val="14"/>
  </w:num>
  <w:num w:numId="11">
    <w:abstractNumId w:val="20"/>
  </w:num>
  <w:num w:numId="12">
    <w:abstractNumId w:val="4"/>
  </w:num>
  <w:num w:numId="13">
    <w:abstractNumId w:val="25"/>
  </w:num>
  <w:num w:numId="14">
    <w:abstractNumId w:val="1"/>
  </w:num>
  <w:num w:numId="15">
    <w:abstractNumId w:val="10"/>
  </w:num>
  <w:num w:numId="16">
    <w:abstractNumId w:val="12"/>
  </w:num>
  <w:num w:numId="17">
    <w:abstractNumId w:val="15"/>
  </w:num>
  <w:num w:numId="18">
    <w:abstractNumId w:val="9"/>
  </w:num>
  <w:num w:numId="19">
    <w:abstractNumId w:val="1"/>
  </w:num>
  <w:num w:numId="20">
    <w:abstractNumId w:val="22"/>
  </w:num>
  <w:num w:numId="21">
    <w:abstractNumId w:val="1"/>
  </w:num>
  <w:num w:numId="22">
    <w:abstractNumId w:val="8"/>
  </w:num>
  <w:num w:numId="23">
    <w:abstractNumId w:val="19"/>
  </w:num>
  <w:num w:numId="24">
    <w:abstractNumId w:val="0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7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8"/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</w:num>
  <w:num w:numId="40">
    <w:abstractNumId w:val="11"/>
  </w:num>
  <w:num w:numId="41">
    <w:abstractNumId w:val="1"/>
  </w:num>
  <w:num w:numId="42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100B"/>
    <w:rsid w:val="00001498"/>
    <w:rsid w:val="00001B47"/>
    <w:rsid w:val="00001BEF"/>
    <w:rsid w:val="00001F9E"/>
    <w:rsid w:val="00002328"/>
    <w:rsid w:val="00002638"/>
    <w:rsid w:val="00002A0E"/>
    <w:rsid w:val="00002BC5"/>
    <w:rsid w:val="00002D6B"/>
    <w:rsid w:val="000036DA"/>
    <w:rsid w:val="00003A40"/>
    <w:rsid w:val="00003DF4"/>
    <w:rsid w:val="00003E21"/>
    <w:rsid w:val="0000464A"/>
    <w:rsid w:val="00004E25"/>
    <w:rsid w:val="000051E9"/>
    <w:rsid w:val="00005507"/>
    <w:rsid w:val="00005ACB"/>
    <w:rsid w:val="00005BAB"/>
    <w:rsid w:val="00006A22"/>
    <w:rsid w:val="00006C0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B9D"/>
    <w:rsid w:val="00016CE3"/>
    <w:rsid w:val="00016DD8"/>
    <w:rsid w:val="00016E94"/>
    <w:rsid w:val="00017323"/>
    <w:rsid w:val="000176C5"/>
    <w:rsid w:val="000179F5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CE6"/>
    <w:rsid w:val="00023E3C"/>
    <w:rsid w:val="00024011"/>
    <w:rsid w:val="000241C6"/>
    <w:rsid w:val="0002423D"/>
    <w:rsid w:val="00024627"/>
    <w:rsid w:val="00024953"/>
    <w:rsid w:val="00024F30"/>
    <w:rsid w:val="00025190"/>
    <w:rsid w:val="00025338"/>
    <w:rsid w:val="0002549D"/>
    <w:rsid w:val="000258AD"/>
    <w:rsid w:val="00025E76"/>
    <w:rsid w:val="00026132"/>
    <w:rsid w:val="000261A2"/>
    <w:rsid w:val="0002666D"/>
    <w:rsid w:val="000267B0"/>
    <w:rsid w:val="00026B4C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12F"/>
    <w:rsid w:val="000335A3"/>
    <w:rsid w:val="00033EFB"/>
    <w:rsid w:val="0003500D"/>
    <w:rsid w:val="000351D6"/>
    <w:rsid w:val="00035A15"/>
    <w:rsid w:val="00035C1C"/>
    <w:rsid w:val="00035E23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04"/>
    <w:rsid w:val="00042424"/>
    <w:rsid w:val="000424D2"/>
    <w:rsid w:val="000425F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4C3C"/>
    <w:rsid w:val="000452F8"/>
    <w:rsid w:val="0004575E"/>
    <w:rsid w:val="00045E6A"/>
    <w:rsid w:val="00046195"/>
    <w:rsid w:val="00046213"/>
    <w:rsid w:val="00046B9D"/>
    <w:rsid w:val="00047128"/>
    <w:rsid w:val="00047886"/>
    <w:rsid w:val="000500CE"/>
    <w:rsid w:val="00050143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60352"/>
    <w:rsid w:val="000604F8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7ED"/>
    <w:rsid w:val="00062B25"/>
    <w:rsid w:val="000635F7"/>
    <w:rsid w:val="000635FF"/>
    <w:rsid w:val="000639A9"/>
    <w:rsid w:val="0006431A"/>
    <w:rsid w:val="000643EC"/>
    <w:rsid w:val="00065008"/>
    <w:rsid w:val="0006537A"/>
    <w:rsid w:val="00065604"/>
    <w:rsid w:val="00065C76"/>
    <w:rsid w:val="00065DAC"/>
    <w:rsid w:val="00066100"/>
    <w:rsid w:val="00066E87"/>
    <w:rsid w:val="00066F67"/>
    <w:rsid w:val="00067091"/>
    <w:rsid w:val="000672F9"/>
    <w:rsid w:val="000675C1"/>
    <w:rsid w:val="00067861"/>
    <w:rsid w:val="000711EE"/>
    <w:rsid w:val="00071422"/>
    <w:rsid w:val="00071642"/>
    <w:rsid w:val="00071E82"/>
    <w:rsid w:val="000724CC"/>
    <w:rsid w:val="00073367"/>
    <w:rsid w:val="000739B7"/>
    <w:rsid w:val="00073A8D"/>
    <w:rsid w:val="0007468D"/>
    <w:rsid w:val="00074CBA"/>
    <w:rsid w:val="00074F14"/>
    <w:rsid w:val="00075927"/>
    <w:rsid w:val="00075D37"/>
    <w:rsid w:val="00075FFE"/>
    <w:rsid w:val="00076626"/>
    <w:rsid w:val="0007695A"/>
    <w:rsid w:val="000773F9"/>
    <w:rsid w:val="000779CD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4C"/>
    <w:rsid w:val="00082881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220"/>
    <w:rsid w:val="00086754"/>
    <w:rsid w:val="00087870"/>
    <w:rsid w:val="00087D01"/>
    <w:rsid w:val="00087DB0"/>
    <w:rsid w:val="000901E2"/>
    <w:rsid w:val="000908F5"/>
    <w:rsid w:val="00090B77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41C"/>
    <w:rsid w:val="000925C6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C72"/>
    <w:rsid w:val="000A3DEC"/>
    <w:rsid w:val="000A4495"/>
    <w:rsid w:val="000A4D19"/>
    <w:rsid w:val="000A4D66"/>
    <w:rsid w:val="000A59D0"/>
    <w:rsid w:val="000A64EC"/>
    <w:rsid w:val="000A6646"/>
    <w:rsid w:val="000A6B19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44B"/>
    <w:rsid w:val="000B1506"/>
    <w:rsid w:val="000B1BC5"/>
    <w:rsid w:val="000B1BD4"/>
    <w:rsid w:val="000B1CB9"/>
    <w:rsid w:val="000B1D06"/>
    <w:rsid w:val="000B2127"/>
    <w:rsid w:val="000B23E5"/>
    <w:rsid w:val="000B244D"/>
    <w:rsid w:val="000B2673"/>
    <w:rsid w:val="000B287F"/>
    <w:rsid w:val="000B3168"/>
    <w:rsid w:val="000B33FE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ED5"/>
    <w:rsid w:val="000B7292"/>
    <w:rsid w:val="000B7375"/>
    <w:rsid w:val="000B7F96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A6C"/>
    <w:rsid w:val="000C3F4C"/>
    <w:rsid w:val="000C3FA6"/>
    <w:rsid w:val="000C40BB"/>
    <w:rsid w:val="000C463A"/>
    <w:rsid w:val="000C463C"/>
    <w:rsid w:val="000C4C1F"/>
    <w:rsid w:val="000C4D8F"/>
    <w:rsid w:val="000C4DF0"/>
    <w:rsid w:val="000C5079"/>
    <w:rsid w:val="000C539F"/>
    <w:rsid w:val="000C55F6"/>
    <w:rsid w:val="000C5CE1"/>
    <w:rsid w:val="000C60CC"/>
    <w:rsid w:val="000C6188"/>
    <w:rsid w:val="000C67CE"/>
    <w:rsid w:val="000C6B3B"/>
    <w:rsid w:val="000C7E48"/>
    <w:rsid w:val="000C7ED6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1A"/>
    <w:rsid w:val="000D3A4E"/>
    <w:rsid w:val="000D3E07"/>
    <w:rsid w:val="000D3F3E"/>
    <w:rsid w:val="000D3F7E"/>
    <w:rsid w:val="000D412F"/>
    <w:rsid w:val="000D4676"/>
    <w:rsid w:val="000D4AED"/>
    <w:rsid w:val="000D4CEA"/>
    <w:rsid w:val="000D4E2B"/>
    <w:rsid w:val="000D572F"/>
    <w:rsid w:val="000D5F63"/>
    <w:rsid w:val="000D5FE9"/>
    <w:rsid w:val="000D629E"/>
    <w:rsid w:val="000D6696"/>
    <w:rsid w:val="000D6805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4F3"/>
    <w:rsid w:val="000E7BD5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483"/>
    <w:rsid w:val="000F2972"/>
    <w:rsid w:val="000F2C64"/>
    <w:rsid w:val="000F3303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0175"/>
    <w:rsid w:val="0010163B"/>
    <w:rsid w:val="00101A2A"/>
    <w:rsid w:val="00101D86"/>
    <w:rsid w:val="00101E1D"/>
    <w:rsid w:val="00102792"/>
    <w:rsid w:val="00102BD6"/>
    <w:rsid w:val="001047E2"/>
    <w:rsid w:val="00104960"/>
    <w:rsid w:val="00104C56"/>
    <w:rsid w:val="0010551E"/>
    <w:rsid w:val="00105685"/>
    <w:rsid w:val="001056D8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30B4"/>
    <w:rsid w:val="00113E58"/>
    <w:rsid w:val="00113FF0"/>
    <w:rsid w:val="00114296"/>
    <w:rsid w:val="00114699"/>
    <w:rsid w:val="001146FE"/>
    <w:rsid w:val="00114B7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C4E"/>
    <w:rsid w:val="0012131D"/>
    <w:rsid w:val="0012160F"/>
    <w:rsid w:val="00121791"/>
    <w:rsid w:val="00121944"/>
    <w:rsid w:val="00121ED9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3F6A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7083"/>
    <w:rsid w:val="0013717D"/>
    <w:rsid w:val="001378B1"/>
    <w:rsid w:val="001400CC"/>
    <w:rsid w:val="001401E0"/>
    <w:rsid w:val="00140292"/>
    <w:rsid w:val="00140520"/>
    <w:rsid w:val="00140655"/>
    <w:rsid w:val="00140C8F"/>
    <w:rsid w:val="00141184"/>
    <w:rsid w:val="00141A20"/>
    <w:rsid w:val="00141A3F"/>
    <w:rsid w:val="001420E8"/>
    <w:rsid w:val="001422FE"/>
    <w:rsid w:val="0014341E"/>
    <w:rsid w:val="001435C0"/>
    <w:rsid w:val="0014377D"/>
    <w:rsid w:val="00143F22"/>
    <w:rsid w:val="00143F40"/>
    <w:rsid w:val="0014412F"/>
    <w:rsid w:val="00144428"/>
    <w:rsid w:val="00144641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B6"/>
    <w:rsid w:val="0015093A"/>
    <w:rsid w:val="00150EC1"/>
    <w:rsid w:val="001515E3"/>
    <w:rsid w:val="001516B0"/>
    <w:rsid w:val="00151A23"/>
    <w:rsid w:val="00151AC7"/>
    <w:rsid w:val="00151C64"/>
    <w:rsid w:val="00151CA8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E95"/>
    <w:rsid w:val="001630B7"/>
    <w:rsid w:val="001631EF"/>
    <w:rsid w:val="001635D1"/>
    <w:rsid w:val="00164299"/>
    <w:rsid w:val="00164674"/>
    <w:rsid w:val="00164766"/>
    <w:rsid w:val="001648C3"/>
    <w:rsid w:val="00164BF3"/>
    <w:rsid w:val="00165046"/>
    <w:rsid w:val="001653FD"/>
    <w:rsid w:val="00165A2C"/>
    <w:rsid w:val="00165EC3"/>
    <w:rsid w:val="00166E0B"/>
    <w:rsid w:val="0016743B"/>
    <w:rsid w:val="00167728"/>
    <w:rsid w:val="00167EB5"/>
    <w:rsid w:val="00167FB7"/>
    <w:rsid w:val="001701C0"/>
    <w:rsid w:val="0017023E"/>
    <w:rsid w:val="00170693"/>
    <w:rsid w:val="00170CBB"/>
    <w:rsid w:val="00170CE3"/>
    <w:rsid w:val="00170EB5"/>
    <w:rsid w:val="00170F06"/>
    <w:rsid w:val="00171361"/>
    <w:rsid w:val="00171936"/>
    <w:rsid w:val="001719AF"/>
    <w:rsid w:val="00171C96"/>
    <w:rsid w:val="0017285C"/>
    <w:rsid w:val="00172A30"/>
    <w:rsid w:val="00173059"/>
    <w:rsid w:val="001737EE"/>
    <w:rsid w:val="0017397E"/>
    <w:rsid w:val="00174886"/>
    <w:rsid w:val="00174C52"/>
    <w:rsid w:val="001751A8"/>
    <w:rsid w:val="0017522E"/>
    <w:rsid w:val="00175313"/>
    <w:rsid w:val="0017596F"/>
    <w:rsid w:val="00175E89"/>
    <w:rsid w:val="00175F1A"/>
    <w:rsid w:val="00176B9A"/>
    <w:rsid w:val="00176D96"/>
    <w:rsid w:val="00176EBF"/>
    <w:rsid w:val="0017765D"/>
    <w:rsid w:val="00180172"/>
    <w:rsid w:val="0018075B"/>
    <w:rsid w:val="001809C4"/>
    <w:rsid w:val="00180EA8"/>
    <w:rsid w:val="001810C7"/>
    <w:rsid w:val="001817E8"/>
    <w:rsid w:val="001823AF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0F7"/>
    <w:rsid w:val="0018723C"/>
    <w:rsid w:val="001872BE"/>
    <w:rsid w:val="001876D1"/>
    <w:rsid w:val="00187751"/>
    <w:rsid w:val="00187CE8"/>
    <w:rsid w:val="001900BA"/>
    <w:rsid w:val="001901D3"/>
    <w:rsid w:val="00191564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DC1"/>
    <w:rsid w:val="00196154"/>
    <w:rsid w:val="00196228"/>
    <w:rsid w:val="001968C5"/>
    <w:rsid w:val="0019739F"/>
    <w:rsid w:val="001979E9"/>
    <w:rsid w:val="001A0009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3FF"/>
    <w:rsid w:val="001A485D"/>
    <w:rsid w:val="001A49BF"/>
    <w:rsid w:val="001A54C3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C3C"/>
    <w:rsid w:val="001A7C47"/>
    <w:rsid w:val="001B0966"/>
    <w:rsid w:val="001B1480"/>
    <w:rsid w:val="001B15BE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286"/>
    <w:rsid w:val="001C12CF"/>
    <w:rsid w:val="001C13FA"/>
    <w:rsid w:val="001C1415"/>
    <w:rsid w:val="001C1B25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43"/>
    <w:rsid w:val="001C42E2"/>
    <w:rsid w:val="001C4752"/>
    <w:rsid w:val="001C4A2F"/>
    <w:rsid w:val="001C4BB3"/>
    <w:rsid w:val="001C5A55"/>
    <w:rsid w:val="001C6B2D"/>
    <w:rsid w:val="001C74F5"/>
    <w:rsid w:val="001D0411"/>
    <w:rsid w:val="001D0DE6"/>
    <w:rsid w:val="001D0E29"/>
    <w:rsid w:val="001D0EFA"/>
    <w:rsid w:val="001D13A9"/>
    <w:rsid w:val="001D15B7"/>
    <w:rsid w:val="001D1889"/>
    <w:rsid w:val="001D1BE4"/>
    <w:rsid w:val="001D202D"/>
    <w:rsid w:val="001D2A79"/>
    <w:rsid w:val="001D31D2"/>
    <w:rsid w:val="001D3247"/>
    <w:rsid w:val="001D367C"/>
    <w:rsid w:val="001D3B93"/>
    <w:rsid w:val="001D455D"/>
    <w:rsid w:val="001D4813"/>
    <w:rsid w:val="001D5200"/>
    <w:rsid w:val="001D522E"/>
    <w:rsid w:val="001D5593"/>
    <w:rsid w:val="001D569B"/>
    <w:rsid w:val="001D58E8"/>
    <w:rsid w:val="001D5C07"/>
    <w:rsid w:val="001D5D99"/>
    <w:rsid w:val="001D68F2"/>
    <w:rsid w:val="001D6989"/>
    <w:rsid w:val="001D7120"/>
    <w:rsid w:val="001D78C7"/>
    <w:rsid w:val="001E0890"/>
    <w:rsid w:val="001E09DE"/>
    <w:rsid w:val="001E0B05"/>
    <w:rsid w:val="001E0CE4"/>
    <w:rsid w:val="001E0DA5"/>
    <w:rsid w:val="001E152F"/>
    <w:rsid w:val="001E15CE"/>
    <w:rsid w:val="001E1AC6"/>
    <w:rsid w:val="001E1C32"/>
    <w:rsid w:val="001E1D9B"/>
    <w:rsid w:val="001E218C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287"/>
    <w:rsid w:val="001E55CD"/>
    <w:rsid w:val="001E56F2"/>
    <w:rsid w:val="001E5A65"/>
    <w:rsid w:val="001E5D60"/>
    <w:rsid w:val="001E6254"/>
    <w:rsid w:val="001E683D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92"/>
    <w:rsid w:val="001F6DAD"/>
    <w:rsid w:val="001F78F8"/>
    <w:rsid w:val="001F7CA1"/>
    <w:rsid w:val="00200861"/>
    <w:rsid w:val="00200867"/>
    <w:rsid w:val="00201060"/>
    <w:rsid w:val="00201110"/>
    <w:rsid w:val="00201484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4F3A"/>
    <w:rsid w:val="00205607"/>
    <w:rsid w:val="00205895"/>
    <w:rsid w:val="002059BD"/>
    <w:rsid w:val="00205B19"/>
    <w:rsid w:val="00206200"/>
    <w:rsid w:val="0020690E"/>
    <w:rsid w:val="00206956"/>
    <w:rsid w:val="00206975"/>
    <w:rsid w:val="00207168"/>
    <w:rsid w:val="00207315"/>
    <w:rsid w:val="002075A3"/>
    <w:rsid w:val="002078AA"/>
    <w:rsid w:val="0021022A"/>
    <w:rsid w:val="002105C3"/>
    <w:rsid w:val="00210D3D"/>
    <w:rsid w:val="00211043"/>
    <w:rsid w:val="00211DE6"/>
    <w:rsid w:val="0021254B"/>
    <w:rsid w:val="0021287D"/>
    <w:rsid w:val="00212F66"/>
    <w:rsid w:val="0021327E"/>
    <w:rsid w:val="002134EA"/>
    <w:rsid w:val="0021399B"/>
    <w:rsid w:val="00213B00"/>
    <w:rsid w:val="00214177"/>
    <w:rsid w:val="002141CA"/>
    <w:rsid w:val="002141F0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59C"/>
    <w:rsid w:val="00220F81"/>
    <w:rsid w:val="002214FF"/>
    <w:rsid w:val="0022159F"/>
    <w:rsid w:val="002215D0"/>
    <w:rsid w:val="00221DE9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330"/>
    <w:rsid w:val="002265D8"/>
    <w:rsid w:val="00226941"/>
    <w:rsid w:val="00226A03"/>
    <w:rsid w:val="00226CCC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0B3B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38AE"/>
    <w:rsid w:val="002340D0"/>
    <w:rsid w:val="0023412E"/>
    <w:rsid w:val="002350E6"/>
    <w:rsid w:val="00235A49"/>
    <w:rsid w:val="002363D2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B2F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423"/>
    <w:rsid w:val="00250782"/>
    <w:rsid w:val="00250A2A"/>
    <w:rsid w:val="00250D87"/>
    <w:rsid w:val="00250F64"/>
    <w:rsid w:val="0025105F"/>
    <w:rsid w:val="002515D1"/>
    <w:rsid w:val="0025164D"/>
    <w:rsid w:val="00251837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6EF0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8B"/>
    <w:rsid w:val="00263BEB"/>
    <w:rsid w:val="00263D30"/>
    <w:rsid w:val="002643C6"/>
    <w:rsid w:val="00264686"/>
    <w:rsid w:val="0026481F"/>
    <w:rsid w:val="0026482F"/>
    <w:rsid w:val="002653E2"/>
    <w:rsid w:val="00265D14"/>
    <w:rsid w:val="00265EEB"/>
    <w:rsid w:val="00265F65"/>
    <w:rsid w:val="002662D6"/>
    <w:rsid w:val="0026684C"/>
    <w:rsid w:val="002674A1"/>
    <w:rsid w:val="0026771A"/>
    <w:rsid w:val="00270D84"/>
    <w:rsid w:val="00271216"/>
    <w:rsid w:val="0027246E"/>
    <w:rsid w:val="0027295F"/>
    <w:rsid w:val="00272D23"/>
    <w:rsid w:val="002734AC"/>
    <w:rsid w:val="0027358C"/>
    <w:rsid w:val="00273A95"/>
    <w:rsid w:val="00274840"/>
    <w:rsid w:val="00274B49"/>
    <w:rsid w:val="00274BED"/>
    <w:rsid w:val="00275153"/>
    <w:rsid w:val="00275162"/>
    <w:rsid w:val="0027519D"/>
    <w:rsid w:val="00275342"/>
    <w:rsid w:val="00276171"/>
    <w:rsid w:val="002768B9"/>
    <w:rsid w:val="002769A3"/>
    <w:rsid w:val="00276F0F"/>
    <w:rsid w:val="0027745D"/>
    <w:rsid w:val="002775DC"/>
    <w:rsid w:val="00277B88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BC8"/>
    <w:rsid w:val="00287BD2"/>
    <w:rsid w:val="00287C91"/>
    <w:rsid w:val="00287E81"/>
    <w:rsid w:val="002900A6"/>
    <w:rsid w:val="002903BF"/>
    <w:rsid w:val="002904B9"/>
    <w:rsid w:val="00290566"/>
    <w:rsid w:val="002905DF"/>
    <w:rsid w:val="002917DD"/>
    <w:rsid w:val="002917E2"/>
    <w:rsid w:val="00291817"/>
    <w:rsid w:val="00291FC2"/>
    <w:rsid w:val="002923D5"/>
    <w:rsid w:val="00292B1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3F0"/>
    <w:rsid w:val="002A09C2"/>
    <w:rsid w:val="002A0E12"/>
    <w:rsid w:val="002A1001"/>
    <w:rsid w:val="002A11D5"/>
    <w:rsid w:val="002A157F"/>
    <w:rsid w:val="002A2274"/>
    <w:rsid w:val="002A2D02"/>
    <w:rsid w:val="002A2D24"/>
    <w:rsid w:val="002A3AF9"/>
    <w:rsid w:val="002A3EA9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BA5"/>
    <w:rsid w:val="002A7D0F"/>
    <w:rsid w:val="002B0166"/>
    <w:rsid w:val="002B05C2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5E0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CEF"/>
    <w:rsid w:val="002C60AF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A52"/>
    <w:rsid w:val="002D3165"/>
    <w:rsid w:val="002D369B"/>
    <w:rsid w:val="002D3F44"/>
    <w:rsid w:val="002D3F80"/>
    <w:rsid w:val="002D45A1"/>
    <w:rsid w:val="002D4812"/>
    <w:rsid w:val="002D55F9"/>
    <w:rsid w:val="002D5733"/>
    <w:rsid w:val="002D5854"/>
    <w:rsid w:val="002D604A"/>
    <w:rsid w:val="002D60E2"/>
    <w:rsid w:val="002D619D"/>
    <w:rsid w:val="002D68ED"/>
    <w:rsid w:val="002D6BEB"/>
    <w:rsid w:val="002D6D42"/>
    <w:rsid w:val="002D7384"/>
    <w:rsid w:val="002D7FA1"/>
    <w:rsid w:val="002E00A6"/>
    <w:rsid w:val="002E055C"/>
    <w:rsid w:val="002E07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C5E"/>
    <w:rsid w:val="002F0BAB"/>
    <w:rsid w:val="002F0D33"/>
    <w:rsid w:val="002F0F2C"/>
    <w:rsid w:val="002F0F74"/>
    <w:rsid w:val="002F118C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452F"/>
    <w:rsid w:val="002F4ABA"/>
    <w:rsid w:val="002F5462"/>
    <w:rsid w:val="002F55A1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2F7787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12EB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5A7C"/>
    <w:rsid w:val="00315ED5"/>
    <w:rsid w:val="00316034"/>
    <w:rsid w:val="00316078"/>
    <w:rsid w:val="003160AC"/>
    <w:rsid w:val="00316B63"/>
    <w:rsid w:val="003177CF"/>
    <w:rsid w:val="00317D9D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4D9B"/>
    <w:rsid w:val="0032529C"/>
    <w:rsid w:val="00325618"/>
    <w:rsid w:val="00325A62"/>
    <w:rsid w:val="00325C89"/>
    <w:rsid w:val="00325F69"/>
    <w:rsid w:val="00325FA9"/>
    <w:rsid w:val="00326461"/>
    <w:rsid w:val="003267EF"/>
    <w:rsid w:val="00327146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520"/>
    <w:rsid w:val="00336759"/>
    <w:rsid w:val="00336EF5"/>
    <w:rsid w:val="00336FAF"/>
    <w:rsid w:val="003377D5"/>
    <w:rsid w:val="0033781D"/>
    <w:rsid w:val="003379B0"/>
    <w:rsid w:val="00337BC6"/>
    <w:rsid w:val="00337D46"/>
    <w:rsid w:val="00337F98"/>
    <w:rsid w:val="00340488"/>
    <w:rsid w:val="0034070B"/>
    <w:rsid w:val="00342413"/>
    <w:rsid w:val="00342A9C"/>
    <w:rsid w:val="00342DCE"/>
    <w:rsid w:val="00342EE8"/>
    <w:rsid w:val="0034340E"/>
    <w:rsid w:val="00343446"/>
    <w:rsid w:val="00343A16"/>
    <w:rsid w:val="00343C9C"/>
    <w:rsid w:val="00343EB3"/>
    <w:rsid w:val="00344EDD"/>
    <w:rsid w:val="0034576D"/>
    <w:rsid w:val="00345FDC"/>
    <w:rsid w:val="0034608F"/>
    <w:rsid w:val="0034614B"/>
    <w:rsid w:val="003463C0"/>
    <w:rsid w:val="00346593"/>
    <w:rsid w:val="003469D4"/>
    <w:rsid w:val="00346B94"/>
    <w:rsid w:val="003470F8"/>
    <w:rsid w:val="0034745F"/>
    <w:rsid w:val="003475AD"/>
    <w:rsid w:val="00347A53"/>
    <w:rsid w:val="003501A3"/>
    <w:rsid w:val="00350392"/>
    <w:rsid w:val="00350981"/>
    <w:rsid w:val="00350AF7"/>
    <w:rsid w:val="00350C17"/>
    <w:rsid w:val="00351182"/>
    <w:rsid w:val="00351614"/>
    <w:rsid w:val="0035173D"/>
    <w:rsid w:val="00351862"/>
    <w:rsid w:val="00352688"/>
    <w:rsid w:val="00352BD6"/>
    <w:rsid w:val="00352E97"/>
    <w:rsid w:val="00353894"/>
    <w:rsid w:val="00353AF6"/>
    <w:rsid w:val="00353CEF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5E4"/>
    <w:rsid w:val="003606D7"/>
    <w:rsid w:val="0036088B"/>
    <w:rsid w:val="00361582"/>
    <w:rsid w:val="003615E5"/>
    <w:rsid w:val="00361B11"/>
    <w:rsid w:val="00361CF6"/>
    <w:rsid w:val="00362A1B"/>
    <w:rsid w:val="00362CCF"/>
    <w:rsid w:val="00362DD2"/>
    <w:rsid w:val="00362ED2"/>
    <w:rsid w:val="00363B46"/>
    <w:rsid w:val="00363C35"/>
    <w:rsid w:val="00363E54"/>
    <w:rsid w:val="00363F86"/>
    <w:rsid w:val="003642E0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1A4B"/>
    <w:rsid w:val="00382500"/>
    <w:rsid w:val="00382906"/>
    <w:rsid w:val="00382BE7"/>
    <w:rsid w:val="003830F0"/>
    <w:rsid w:val="00383858"/>
    <w:rsid w:val="003838C4"/>
    <w:rsid w:val="00383BA1"/>
    <w:rsid w:val="00384667"/>
    <w:rsid w:val="00384B88"/>
    <w:rsid w:val="00384EB8"/>
    <w:rsid w:val="00385C2A"/>
    <w:rsid w:val="00385CFC"/>
    <w:rsid w:val="0038605A"/>
    <w:rsid w:val="0038675B"/>
    <w:rsid w:val="00386926"/>
    <w:rsid w:val="00386A55"/>
    <w:rsid w:val="00386CA3"/>
    <w:rsid w:val="00386EC3"/>
    <w:rsid w:val="00387177"/>
    <w:rsid w:val="00387937"/>
    <w:rsid w:val="00387F0F"/>
    <w:rsid w:val="003906AC"/>
    <w:rsid w:val="0039076D"/>
    <w:rsid w:val="00390F68"/>
    <w:rsid w:val="00391156"/>
    <w:rsid w:val="00391470"/>
    <w:rsid w:val="00391515"/>
    <w:rsid w:val="00391BC6"/>
    <w:rsid w:val="00391C8F"/>
    <w:rsid w:val="003930A5"/>
    <w:rsid w:val="00393CF9"/>
    <w:rsid w:val="00393D4B"/>
    <w:rsid w:val="0039446B"/>
    <w:rsid w:val="0039495C"/>
    <w:rsid w:val="00394EF1"/>
    <w:rsid w:val="00394FD7"/>
    <w:rsid w:val="003952E4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3C"/>
    <w:rsid w:val="003A03F2"/>
    <w:rsid w:val="003A04CB"/>
    <w:rsid w:val="003A0AD3"/>
    <w:rsid w:val="003A0CA7"/>
    <w:rsid w:val="003A0E2D"/>
    <w:rsid w:val="003A0EF4"/>
    <w:rsid w:val="003A0F7E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98E"/>
    <w:rsid w:val="003A5FC0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57A"/>
    <w:rsid w:val="003B50D2"/>
    <w:rsid w:val="003B558E"/>
    <w:rsid w:val="003B58C8"/>
    <w:rsid w:val="003B5E48"/>
    <w:rsid w:val="003B6346"/>
    <w:rsid w:val="003B689F"/>
    <w:rsid w:val="003B68CF"/>
    <w:rsid w:val="003B6A90"/>
    <w:rsid w:val="003B72C0"/>
    <w:rsid w:val="003B74A9"/>
    <w:rsid w:val="003B7731"/>
    <w:rsid w:val="003B78FE"/>
    <w:rsid w:val="003C00B7"/>
    <w:rsid w:val="003C0371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2DF1"/>
    <w:rsid w:val="003C30A1"/>
    <w:rsid w:val="003C30A8"/>
    <w:rsid w:val="003C30D4"/>
    <w:rsid w:val="003C30FC"/>
    <w:rsid w:val="003C3236"/>
    <w:rsid w:val="003C35CA"/>
    <w:rsid w:val="003C3E28"/>
    <w:rsid w:val="003C40C5"/>
    <w:rsid w:val="003C40C9"/>
    <w:rsid w:val="003C5955"/>
    <w:rsid w:val="003C5F19"/>
    <w:rsid w:val="003C6288"/>
    <w:rsid w:val="003C661D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603D"/>
    <w:rsid w:val="003D6BA4"/>
    <w:rsid w:val="003D6E95"/>
    <w:rsid w:val="003D71FB"/>
    <w:rsid w:val="003D73F0"/>
    <w:rsid w:val="003D78C5"/>
    <w:rsid w:val="003D7D7A"/>
    <w:rsid w:val="003E0536"/>
    <w:rsid w:val="003E099D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FF4"/>
    <w:rsid w:val="003E626E"/>
    <w:rsid w:val="003E68FA"/>
    <w:rsid w:val="003E6A5C"/>
    <w:rsid w:val="003E6AB0"/>
    <w:rsid w:val="003E6D4C"/>
    <w:rsid w:val="003E6D58"/>
    <w:rsid w:val="003E71AF"/>
    <w:rsid w:val="003E7613"/>
    <w:rsid w:val="003E78F4"/>
    <w:rsid w:val="003F02D4"/>
    <w:rsid w:val="003F062A"/>
    <w:rsid w:val="003F06E0"/>
    <w:rsid w:val="003F1437"/>
    <w:rsid w:val="003F148A"/>
    <w:rsid w:val="003F1596"/>
    <w:rsid w:val="003F181E"/>
    <w:rsid w:val="003F2371"/>
    <w:rsid w:val="003F2B69"/>
    <w:rsid w:val="003F2CC0"/>
    <w:rsid w:val="003F2DC4"/>
    <w:rsid w:val="003F3492"/>
    <w:rsid w:val="003F3FD0"/>
    <w:rsid w:val="003F4264"/>
    <w:rsid w:val="003F4A9A"/>
    <w:rsid w:val="003F4D7C"/>
    <w:rsid w:val="003F4F5F"/>
    <w:rsid w:val="003F5313"/>
    <w:rsid w:val="003F57FF"/>
    <w:rsid w:val="003F58D3"/>
    <w:rsid w:val="003F5B93"/>
    <w:rsid w:val="003F601B"/>
    <w:rsid w:val="003F6472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E71"/>
    <w:rsid w:val="0040712C"/>
    <w:rsid w:val="0040725A"/>
    <w:rsid w:val="0040727A"/>
    <w:rsid w:val="004075A6"/>
    <w:rsid w:val="00407C17"/>
    <w:rsid w:val="004100AC"/>
    <w:rsid w:val="00410414"/>
    <w:rsid w:val="0041048E"/>
    <w:rsid w:val="0041070A"/>
    <w:rsid w:val="00410770"/>
    <w:rsid w:val="00410E02"/>
    <w:rsid w:val="0041106F"/>
    <w:rsid w:val="00411143"/>
    <w:rsid w:val="0041150C"/>
    <w:rsid w:val="00411535"/>
    <w:rsid w:val="004119BC"/>
    <w:rsid w:val="004119C7"/>
    <w:rsid w:val="00411C66"/>
    <w:rsid w:val="00411F53"/>
    <w:rsid w:val="004130E8"/>
    <w:rsid w:val="0041316D"/>
    <w:rsid w:val="00413666"/>
    <w:rsid w:val="00414007"/>
    <w:rsid w:val="00414622"/>
    <w:rsid w:val="004146AC"/>
    <w:rsid w:val="004146E0"/>
    <w:rsid w:val="00414843"/>
    <w:rsid w:val="0041522D"/>
    <w:rsid w:val="0041541C"/>
    <w:rsid w:val="00415AC5"/>
    <w:rsid w:val="00415BA7"/>
    <w:rsid w:val="00415E3E"/>
    <w:rsid w:val="00415F97"/>
    <w:rsid w:val="004166AB"/>
    <w:rsid w:val="00416BD0"/>
    <w:rsid w:val="004172D5"/>
    <w:rsid w:val="00417FEE"/>
    <w:rsid w:val="00420121"/>
    <w:rsid w:val="0042025C"/>
    <w:rsid w:val="00420763"/>
    <w:rsid w:val="00420897"/>
    <w:rsid w:val="004208D3"/>
    <w:rsid w:val="004210F2"/>
    <w:rsid w:val="004218FD"/>
    <w:rsid w:val="00421DD6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60B"/>
    <w:rsid w:val="00425EB5"/>
    <w:rsid w:val="004262A7"/>
    <w:rsid w:val="0042636F"/>
    <w:rsid w:val="0042693F"/>
    <w:rsid w:val="00426D32"/>
    <w:rsid w:val="00426F15"/>
    <w:rsid w:val="0042765C"/>
    <w:rsid w:val="00427724"/>
    <w:rsid w:val="00427EB9"/>
    <w:rsid w:val="00430082"/>
    <w:rsid w:val="00430BA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6D7"/>
    <w:rsid w:val="0043378E"/>
    <w:rsid w:val="00433927"/>
    <w:rsid w:val="00433C5F"/>
    <w:rsid w:val="004342D5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5196"/>
    <w:rsid w:val="0044596A"/>
    <w:rsid w:val="00445DBF"/>
    <w:rsid w:val="00445E6B"/>
    <w:rsid w:val="00446D63"/>
    <w:rsid w:val="0044718F"/>
    <w:rsid w:val="00447651"/>
    <w:rsid w:val="00447A3B"/>
    <w:rsid w:val="00447BB8"/>
    <w:rsid w:val="00450DC5"/>
    <w:rsid w:val="004511FA"/>
    <w:rsid w:val="00451339"/>
    <w:rsid w:val="0045141E"/>
    <w:rsid w:val="00451BCD"/>
    <w:rsid w:val="0045276A"/>
    <w:rsid w:val="004535A6"/>
    <w:rsid w:val="00453A85"/>
    <w:rsid w:val="00453EBA"/>
    <w:rsid w:val="00453F18"/>
    <w:rsid w:val="00453FE2"/>
    <w:rsid w:val="00454E40"/>
    <w:rsid w:val="00454E4A"/>
    <w:rsid w:val="004550BD"/>
    <w:rsid w:val="004551B2"/>
    <w:rsid w:val="00455311"/>
    <w:rsid w:val="0045573A"/>
    <w:rsid w:val="00455B7C"/>
    <w:rsid w:val="00456386"/>
    <w:rsid w:val="00456826"/>
    <w:rsid w:val="00456BE3"/>
    <w:rsid w:val="00456BEF"/>
    <w:rsid w:val="00456D39"/>
    <w:rsid w:val="004577C8"/>
    <w:rsid w:val="0045781A"/>
    <w:rsid w:val="00460722"/>
    <w:rsid w:val="004608B8"/>
    <w:rsid w:val="00460D5A"/>
    <w:rsid w:val="0046121A"/>
    <w:rsid w:val="004616BB"/>
    <w:rsid w:val="00461951"/>
    <w:rsid w:val="0046219B"/>
    <w:rsid w:val="00462443"/>
    <w:rsid w:val="0046252E"/>
    <w:rsid w:val="00462956"/>
    <w:rsid w:val="0046312E"/>
    <w:rsid w:val="0046328B"/>
    <w:rsid w:val="0046415B"/>
    <w:rsid w:val="00464225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BB2"/>
    <w:rsid w:val="00473619"/>
    <w:rsid w:val="00473C88"/>
    <w:rsid w:val="00474214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7C4"/>
    <w:rsid w:val="00477A60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89F"/>
    <w:rsid w:val="004821F5"/>
    <w:rsid w:val="004825E8"/>
    <w:rsid w:val="00482DAC"/>
    <w:rsid w:val="00482EB9"/>
    <w:rsid w:val="004830E6"/>
    <w:rsid w:val="004834E0"/>
    <w:rsid w:val="00484F21"/>
    <w:rsid w:val="004850EE"/>
    <w:rsid w:val="004855F4"/>
    <w:rsid w:val="00485AA2"/>
    <w:rsid w:val="00485F7F"/>
    <w:rsid w:val="004864B5"/>
    <w:rsid w:val="00486725"/>
    <w:rsid w:val="00486C4B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AE"/>
    <w:rsid w:val="004916E9"/>
    <w:rsid w:val="00491C1F"/>
    <w:rsid w:val="004924C5"/>
    <w:rsid w:val="00493061"/>
    <w:rsid w:val="004932A6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66FA"/>
    <w:rsid w:val="00496718"/>
    <w:rsid w:val="00496779"/>
    <w:rsid w:val="0049688E"/>
    <w:rsid w:val="00497162"/>
    <w:rsid w:val="004973AE"/>
    <w:rsid w:val="00497787"/>
    <w:rsid w:val="00497E7B"/>
    <w:rsid w:val="00497F33"/>
    <w:rsid w:val="004A03B5"/>
    <w:rsid w:val="004A0551"/>
    <w:rsid w:val="004A0E69"/>
    <w:rsid w:val="004A0FA8"/>
    <w:rsid w:val="004A101D"/>
    <w:rsid w:val="004A1297"/>
    <w:rsid w:val="004A140B"/>
    <w:rsid w:val="004A195A"/>
    <w:rsid w:val="004A1F32"/>
    <w:rsid w:val="004A24EA"/>
    <w:rsid w:val="004A2683"/>
    <w:rsid w:val="004A276A"/>
    <w:rsid w:val="004A2A38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4B9B"/>
    <w:rsid w:val="004A51CD"/>
    <w:rsid w:val="004A5414"/>
    <w:rsid w:val="004A5505"/>
    <w:rsid w:val="004A5676"/>
    <w:rsid w:val="004A5CFA"/>
    <w:rsid w:val="004A5F59"/>
    <w:rsid w:val="004A6425"/>
    <w:rsid w:val="004A6A7D"/>
    <w:rsid w:val="004A6CDE"/>
    <w:rsid w:val="004A6E18"/>
    <w:rsid w:val="004A6FD5"/>
    <w:rsid w:val="004A79A3"/>
    <w:rsid w:val="004A7B84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752"/>
    <w:rsid w:val="004C18BC"/>
    <w:rsid w:val="004C1A85"/>
    <w:rsid w:val="004C218D"/>
    <w:rsid w:val="004C2651"/>
    <w:rsid w:val="004C2BB0"/>
    <w:rsid w:val="004C2ED8"/>
    <w:rsid w:val="004C3134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2926"/>
    <w:rsid w:val="004E2B41"/>
    <w:rsid w:val="004E2E7C"/>
    <w:rsid w:val="004E3317"/>
    <w:rsid w:val="004E3343"/>
    <w:rsid w:val="004E34C2"/>
    <w:rsid w:val="004E390B"/>
    <w:rsid w:val="004E393A"/>
    <w:rsid w:val="004E3A1B"/>
    <w:rsid w:val="004E3ABB"/>
    <w:rsid w:val="004E3F1E"/>
    <w:rsid w:val="004E40A2"/>
    <w:rsid w:val="004E40FF"/>
    <w:rsid w:val="004E422F"/>
    <w:rsid w:val="004E54EA"/>
    <w:rsid w:val="004E577F"/>
    <w:rsid w:val="004E5A37"/>
    <w:rsid w:val="004E5AB9"/>
    <w:rsid w:val="004E5B78"/>
    <w:rsid w:val="004E5BE0"/>
    <w:rsid w:val="004E5E70"/>
    <w:rsid w:val="004E6230"/>
    <w:rsid w:val="004E69B8"/>
    <w:rsid w:val="004E6A6B"/>
    <w:rsid w:val="004E6B90"/>
    <w:rsid w:val="004E6C06"/>
    <w:rsid w:val="004E6D73"/>
    <w:rsid w:val="004E6E9C"/>
    <w:rsid w:val="004E70DA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242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5A13"/>
    <w:rsid w:val="00506248"/>
    <w:rsid w:val="0050629A"/>
    <w:rsid w:val="00506504"/>
    <w:rsid w:val="005067D3"/>
    <w:rsid w:val="00506C56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87C"/>
    <w:rsid w:val="00515B8D"/>
    <w:rsid w:val="00515F5E"/>
    <w:rsid w:val="005161CA"/>
    <w:rsid w:val="00516537"/>
    <w:rsid w:val="00516694"/>
    <w:rsid w:val="00516DAB"/>
    <w:rsid w:val="00517632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32A"/>
    <w:rsid w:val="005233ED"/>
    <w:rsid w:val="00523A90"/>
    <w:rsid w:val="005247D9"/>
    <w:rsid w:val="00524CE4"/>
    <w:rsid w:val="005250BE"/>
    <w:rsid w:val="005251CF"/>
    <w:rsid w:val="005261BC"/>
    <w:rsid w:val="00526A0B"/>
    <w:rsid w:val="00527ED0"/>
    <w:rsid w:val="00530014"/>
    <w:rsid w:val="00530507"/>
    <w:rsid w:val="00530740"/>
    <w:rsid w:val="00530AF1"/>
    <w:rsid w:val="00530C77"/>
    <w:rsid w:val="00530F39"/>
    <w:rsid w:val="00530F90"/>
    <w:rsid w:val="005319C4"/>
    <w:rsid w:val="00531D4A"/>
    <w:rsid w:val="005321B6"/>
    <w:rsid w:val="0053246F"/>
    <w:rsid w:val="005338C1"/>
    <w:rsid w:val="00533D9A"/>
    <w:rsid w:val="00534511"/>
    <w:rsid w:val="00535259"/>
    <w:rsid w:val="00535894"/>
    <w:rsid w:val="00536147"/>
    <w:rsid w:val="00536436"/>
    <w:rsid w:val="00536683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1A72"/>
    <w:rsid w:val="00542364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18"/>
    <w:rsid w:val="0054487C"/>
    <w:rsid w:val="00544D3C"/>
    <w:rsid w:val="0054585E"/>
    <w:rsid w:val="00545D60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3DC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479C"/>
    <w:rsid w:val="00554990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2337"/>
    <w:rsid w:val="00562729"/>
    <w:rsid w:val="0056366A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5F6D"/>
    <w:rsid w:val="00566105"/>
    <w:rsid w:val="0056643C"/>
    <w:rsid w:val="0056644D"/>
    <w:rsid w:val="00566670"/>
    <w:rsid w:val="00566B7A"/>
    <w:rsid w:val="0056748D"/>
    <w:rsid w:val="00567567"/>
    <w:rsid w:val="0056767F"/>
    <w:rsid w:val="00567939"/>
    <w:rsid w:val="00567E24"/>
    <w:rsid w:val="00567FF6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AF8"/>
    <w:rsid w:val="00572D09"/>
    <w:rsid w:val="00572F49"/>
    <w:rsid w:val="005734D5"/>
    <w:rsid w:val="0057355E"/>
    <w:rsid w:val="00573842"/>
    <w:rsid w:val="005740A4"/>
    <w:rsid w:val="00574611"/>
    <w:rsid w:val="00574A0F"/>
    <w:rsid w:val="00575241"/>
    <w:rsid w:val="005754FE"/>
    <w:rsid w:val="00575A18"/>
    <w:rsid w:val="00575CE6"/>
    <w:rsid w:val="00576342"/>
    <w:rsid w:val="005768D3"/>
    <w:rsid w:val="005769DE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CF"/>
    <w:rsid w:val="0058165F"/>
    <w:rsid w:val="00581A14"/>
    <w:rsid w:val="00581AAF"/>
    <w:rsid w:val="00581AE7"/>
    <w:rsid w:val="00581E93"/>
    <w:rsid w:val="00582183"/>
    <w:rsid w:val="005824ED"/>
    <w:rsid w:val="0058306C"/>
    <w:rsid w:val="00583CF9"/>
    <w:rsid w:val="00583D60"/>
    <w:rsid w:val="00583DEA"/>
    <w:rsid w:val="0058402B"/>
    <w:rsid w:val="00584256"/>
    <w:rsid w:val="0058460D"/>
    <w:rsid w:val="0058465D"/>
    <w:rsid w:val="00584CF8"/>
    <w:rsid w:val="005854B5"/>
    <w:rsid w:val="005857A2"/>
    <w:rsid w:val="005858E0"/>
    <w:rsid w:val="00586174"/>
    <w:rsid w:val="005867B8"/>
    <w:rsid w:val="00586A2E"/>
    <w:rsid w:val="00586E3F"/>
    <w:rsid w:val="005871D3"/>
    <w:rsid w:val="0058753F"/>
    <w:rsid w:val="0058761D"/>
    <w:rsid w:val="0059016B"/>
    <w:rsid w:val="005902A3"/>
    <w:rsid w:val="00590D54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437"/>
    <w:rsid w:val="005A1E4B"/>
    <w:rsid w:val="005A23BD"/>
    <w:rsid w:val="005A2A0F"/>
    <w:rsid w:val="005A3478"/>
    <w:rsid w:val="005A356F"/>
    <w:rsid w:val="005A35BE"/>
    <w:rsid w:val="005A36F3"/>
    <w:rsid w:val="005A3CDB"/>
    <w:rsid w:val="005A3F43"/>
    <w:rsid w:val="005A42E4"/>
    <w:rsid w:val="005A44B2"/>
    <w:rsid w:val="005A4B77"/>
    <w:rsid w:val="005A54C6"/>
    <w:rsid w:val="005A58B4"/>
    <w:rsid w:val="005A5A38"/>
    <w:rsid w:val="005A5BE9"/>
    <w:rsid w:val="005A5E8E"/>
    <w:rsid w:val="005A76F3"/>
    <w:rsid w:val="005B0564"/>
    <w:rsid w:val="005B1042"/>
    <w:rsid w:val="005B125A"/>
    <w:rsid w:val="005B1522"/>
    <w:rsid w:val="005B16DD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35D"/>
    <w:rsid w:val="005C2AAD"/>
    <w:rsid w:val="005C2E0A"/>
    <w:rsid w:val="005C3007"/>
    <w:rsid w:val="005C3298"/>
    <w:rsid w:val="005C3AAC"/>
    <w:rsid w:val="005C4256"/>
    <w:rsid w:val="005C496C"/>
    <w:rsid w:val="005C4C66"/>
    <w:rsid w:val="005C5334"/>
    <w:rsid w:val="005C55F6"/>
    <w:rsid w:val="005C579D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409"/>
    <w:rsid w:val="005D1A55"/>
    <w:rsid w:val="005D1E0C"/>
    <w:rsid w:val="005D20FC"/>
    <w:rsid w:val="005D218E"/>
    <w:rsid w:val="005D21BF"/>
    <w:rsid w:val="005D23B7"/>
    <w:rsid w:val="005D2544"/>
    <w:rsid w:val="005D2931"/>
    <w:rsid w:val="005D2CB0"/>
    <w:rsid w:val="005D2E2B"/>
    <w:rsid w:val="005D3B48"/>
    <w:rsid w:val="005D3D2F"/>
    <w:rsid w:val="005D3E24"/>
    <w:rsid w:val="005D40E9"/>
    <w:rsid w:val="005D4981"/>
    <w:rsid w:val="005D4A50"/>
    <w:rsid w:val="005D5F84"/>
    <w:rsid w:val="005D5FD6"/>
    <w:rsid w:val="005D6A5D"/>
    <w:rsid w:val="005D6BB3"/>
    <w:rsid w:val="005D709E"/>
    <w:rsid w:val="005D71C8"/>
    <w:rsid w:val="005D7425"/>
    <w:rsid w:val="005D75D1"/>
    <w:rsid w:val="005D771C"/>
    <w:rsid w:val="005E082C"/>
    <w:rsid w:val="005E0B59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760"/>
    <w:rsid w:val="005F17FF"/>
    <w:rsid w:val="005F1A42"/>
    <w:rsid w:val="005F1CDE"/>
    <w:rsid w:val="005F1D4C"/>
    <w:rsid w:val="005F26B8"/>
    <w:rsid w:val="005F27F8"/>
    <w:rsid w:val="005F35B3"/>
    <w:rsid w:val="005F3E86"/>
    <w:rsid w:val="005F3E8F"/>
    <w:rsid w:val="005F449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425"/>
    <w:rsid w:val="005F6E42"/>
    <w:rsid w:val="005F7038"/>
    <w:rsid w:val="005F771D"/>
    <w:rsid w:val="00600402"/>
    <w:rsid w:val="00600698"/>
    <w:rsid w:val="00600D8B"/>
    <w:rsid w:val="00601A61"/>
    <w:rsid w:val="00601BBB"/>
    <w:rsid w:val="00601CFF"/>
    <w:rsid w:val="00601EDE"/>
    <w:rsid w:val="00602059"/>
    <w:rsid w:val="006021B7"/>
    <w:rsid w:val="006030F7"/>
    <w:rsid w:val="00603102"/>
    <w:rsid w:val="00603A65"/>
    <w:rsid w:val="00603C8F"/>
    <w:rsid w:val="00603DC3"/>
    <w:rsid w:val="00603E68"/>
    <w:rsid w:val="006040AC"/>
    <w:rsid w:val="00604DCC"/>
    <w:rsid w:val="00604E8A"/>
    <w:rsid w:val="00605116"/>
    <w:rsid w:val="00605A61"/>
    <w:rsid w:val="00605C35"/>
    <w:rsid w:val="00605CBD"/>
    <w:rsid w:val="00605D15"/>
    <w:rsid w:val="006062CE"/>
    <w:rsid w:val="006073BD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502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350"/>
    <w:rsid w:val="006258CF"/>
    <w:rsid w:val="00625A0F"/>
    <w:rsid w:val="00625C9C"/>
    <w:rsid w:val="00625EB9"/>
    <w:rsid w:val="0062613A"/>
    <w:rsid w:val="00626222"/>
    <w:rsid w:val="00626B77"/>
    <w:rsid w:val="00626C87"/>
    <w:rsid w:val="006270D6"/>
    <w:rsid w:val="006273DA"/>
    <w:rsid w:val="00627B5A"/>
    <w:rsid w:val="00627C7B"/>
    <w:rsid w:val="00627E26"/>
    <w:rsid w:val="006301E5"/>
    <w:rsid w:val="00630330"/>
    <w:rsid w:val="00630842"/>
    <w:rsid w:val="00630C86"/>
    <w:rsid w:val="00630DDF"/>
    <w:rsid w:val="00631000"/>
    <w:rsid w:val="0063134C"/>
    <w:rsid w:val="006318A3"/>
    <w:rsid w:val="00631B03"/>
    <w:rsid w:val="00631B4F"/>
    <w:rsid w:val="00632675"/>
    <w:rsid w:val="00633AFB"/>
    <w:rsid w:val="00633C3D"/>
    <w:rsid w:val="00634010"/>
    <w:rsid w:val="0063431E"/>
    <w:rsid w:val="00634C76"/>
    <w:rsid w:val="00634F15"/>
    <w:rsid w:val="0063529A"/>
    <w:rsid w:val="006352E5"/>
    <w:rsid w:val="00635DB8"/>
    <w:rsid w:val="006361F4"/>
    <w:rsid w:val="006366C3"/>
    <w:rsid w:val="00636A0F"/>
    <w:rsid w:val="00636DD8"/>
    <w:rsid w:val="00637382"/>
    <w:rsid w:val="00637726"/>
    <w:rsid w:val="00637766"/>
    <w:rsid w:val="006378D3"/>
    <w:rsid w:val="00640023"/>
    <w:rsid w:val="00640FC3"/>
    <w:rsid w:val="00641557"/>
    <w:rsid w:val="0064163C"/>
    <w:rsid w:val="006417DD"/>
    <w:rsid w:val="00641B33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CB"/>
    <w:rsid w:val="00651CE7"/>
    <w:rsid w:val="00651E04"/>
    <w:rsid w:val="00651E34"/>
    <w:rsid w:val="00651E4F"/>
    <w:rsid w:val="0065223C"/>
    <w:rsid w:val="00652364"/>
    <w:rsid w:val="0065269F"/>
    <w:rsid w:val="00652B54"/>
    <w:rsid w:val="00653172"/>
    <w:rsid w:val="00653284"/>
    <w:rsid w:val="006538F3"/>
    <w:rsid w:val="00653ED9"/>
    <w:rsid w:val="006542DA"/>
    <w:rsid w:val="00654649"/>
    <w:rsid w:val="00654A8B"/>
    <w:rsid w:val="0065569E"/>
    <w:rsid w:val="00655AD8"/>
    <w:rsid w:val="00655C21"/>
    <w:rsid w:val="006564DA"/>
    <w:rsid w:val="006566A1"/>
    <w:rsid w:val="00656931"/>
    <w:rsid w:val="00656ABF"/>
    <w:rsid w:val="00656DF1"/>
    <w:rsid w:val="00656E1D"/>
    <w:rsid w:val="0065728B"/>
    <w:rsid w:val="0065740C"/>
    <w:rsid w:val="006575B3"/>
    <w:rsid w:val="006579FB"/>
    <w:rsid w:val="00657DD2"/>
    <w:rsid w:val="00657DD5"/>
    <w:rsid w:val="00657F55"/>
    <w:rsid w:val="0066007E"/>
    <w:rsid w:val="00660384"/>
    <w:rsid w:val="006609E4"/>
    <w:rsid w:val="00660A77"/>
    <w:rsid w:val="00660ABA"/>
    <w:rsid w:val="00660BA2"/>
    <w:rsid w:val="00660DC7"/>
    <w:rsid w:val="00660FE0"/>
    <w:rsid w:val="00661BAB"/>
    <w:rsid w:val="00661CFD"/>
    <w:rsid w:val="0066245F"/>
    <w:rsid w:val="00662487"/>
    <w:rsid w:val="00662BB5"/>
    <w:rsid w:val="00662FF9"/>
    <w:rsid w:val="00663FB5"/>
    <w:rsid w:val="00663FF3"/>
    <w:rsid w:val="00664481"/>
    <w:rsid w:val="00664B5A"/>
    <w:rsid w:val="006654A8"/>
    <w:rsid w:val="00665947"/>
    <w:rsid w:val="00666276"/>
    <w:rsid w:val="0066651A"/>
    <w:rsid w:val="00666708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C83"/>
    <w:rsid w:val="00670F56"/>
    <w:rsid w:val="006715D9"/>
    <w:rsid w:val="00671DE9"/>
    <w:rsid w:val="00671E34"/>
    <w:rsid w:val="006726EB"/>
    <w:rsid w:val="00673123"/>
    <w:rsid w:val="006737C8"/>
    <w:rsid w:val="0067427C"/>
    <w:rsid w:val="00674365"/>
    <w:rsid w:val="006747A9"/>
    <w:rsid w:val="00674940"/>
    <w:rsid w:val="00674AC4"/>
    <w:rsid w:val="0067517A"/>
    <w:rsid w:val="0067536C"/>
    <w:rsid w:val="00675381"/>
    <w:rsid w:val="0067542F"/>
    <w:rsid w:val="00675630"/>
    <w:rsid w:val="006758C1"/>
    <w:rsid w:val="006758DD"/>
    <w:rsid w:val="00675B79"/>
    <w:rsid w:val="0067606B"/>
    <w:rsid w:val="00676C09"/>
    <w:rsid w:val="00677058"/>
    <w:rsid w:val="0067705F"/>
    <w:rsid w:val="006770DF"/>
    <w:rsid w:val="006771F7"/>
    <w:rsid w:val="00677C93"/>
    <w:rsid w:val="00677C9B"/>
    <w:rsid w:val="006801A4"/>
    <w:rsid w:val="006802AC"/>
    <w:rsid w:val="0068049D"/>
    <w:rsid w:val="00680575"/>
    <w:rsid w:val="00680801"/>
    <w:rsid w:val="00680881"/>
    <w:rsid w:val="00680944"/>
    <w:rsid w:val="0068099E"/>
    <w:rsid w:val="00680BC4"/>
    <w:rsid w:val="006813B6"/>
    <w:rsid w:val="00681475"/>
    <w:rsid w:val="006817AC"/>
    <w:rsid w:val="00682011"/>
    <w:rsid w:val="0068220C"/>
    <w:rsid w:val="00682217"/>
    <w:rsid w:val="00682345"/>
    <w:rsid w:val="00682447"/>
    <w:rsid w:val="00682A48"/>
    <w:rsid w:val="00682B0F"/>
    <w:rsid w:val="00682C1E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6B"/>
    <w:rsid w:val="00684574"/>
    <w:rsid w:val="00684642"/>
    <w:rsid w:val="00684837"/>
    <w:rsid w:val="00684B4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077A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50D7"/>
    <w:rsid w:val="006951C2"/>
    <w:rsid w:val="0069572E"/>
    <w:rsid w:val="00695900"/>
    <w:rsid w:val="00695CAD"/>
    <w:rsid w:val="006963E8"/>
    <w:rsid w:val="0069651B"/>
    <w:rsid w:val="00696914"/>
    <w:rsid w:val="00696A00"/>
    <w:rsid w:val="00696C2F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762"/>
    <w:rsid w:val="006A2A27"/>
    <w:rsid w:val="006A2F21"/>
    <w:rsid w:val="006A314E"/>
    <w:rsid w:val="006A3427"/>
    <w:rsid w:val="006A3ED8"/>
    <w:rsid w:val="006A4C6C"/>
    <w:rsid w:val="006A5A21"/>
    <w:rsid w:val="006A5E76"/>
    <w:rsid w:val="006A708F"/>
    <w:rsid w:val="006A738D"/>
    <w:rsid w:val="006A7E97"/>
    <w:rsid w:val="006B0486"/>
    <w:rsid w:val="006B0D9B"/>
    <w:rsid w:val="006B0E8B"/>
    <w:rsid w:val="006B104A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2E1"/>
    <w:rsid w:val="006B6331"/>
    <w:rsid w:val="006B68D1"/>
    <w:rsid w:val="006B69AA"/>
    <w:rsid w:val="006B6ACF"/>
    <w:rsid w:val="006B6B61"/>
    <w:rsid w:val="006C0092"/>
    <w:rsid w:val="006C00A9"/>
    <w:rsid w:val="006C00B9"/>
    <w:rsid w:val="006C01F9"/>
    <w:rsid w:val="006C0369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8B7"/>
    <w:rsid w:val="006C3B3D"/>
    <w:rsid w:val="006C3C42"/>
    <w:rsid w:val="006C3DB1"/>
    <w:rsid w:val="006C3F08"/>
    <w:rsid w:val="006C3F9D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5DED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405"/>
    <w:rsid w:val="006E288C"/>
    <w:rsid w:val="006E29B4"/>
    <w:rsid w:val="006E2B74"/>
    <w:rsid w:val="006E2FE5"/>
    <w:rsid w:val="006E34B9"/>
    <w:rsid w:val="006E38ED"/>
    <w:rsid w:val="006E3C77"/>
    <w:rsid w:val="006E3DA0"/>
    <w:rsid w:val="006E45E4"/>
    <w:rsid w:val="006E4837"/>
    <w:rsid w:val="006E49F1"/>
    <w:rsid w:val="006E4BAD"/>
    <w:rsid w:val="006E4E4B"/>
    <w:rsid w:val="006E5454"/>
    <w:rsid w:val="006E565C"/>
    <w:rsid w:val="006E5C1C"/>
    <w:rsid w:val="006E6103"/>
    <w:rsid w:val="006E66A2"/>
    <w:rsid w:val="006E672F"/>
    <w:rsid w:val="006E748B"/>
    <w:rsid w:val="006E75AE"/>
    <w:rsid w:val="006E78F1"/>
    <w:rsid w:val="006E7916"/>
    <w:rsid w:val="006E7928"/>
    <w:rsid w:val="006F03F0"/>
    <w:rsid w:val="006F0ED0"/>
    <w:rsid w:val="006F1445"/>
    <w:rsid w:val="006F1B26"/>
    <w:rsid w:val="006F221B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DB6"/>
    <w:rsid w:val="007002D4"/>
    <w:rsid w:val="00701006"/>
    <w:rsid w:val="0070156A"/>
    <w:rsid w:val="00701959"/>
    <w:rsid w:val="00701A46"/>
    <w:rsid w:val="00701CA8"/>
    <w:rsid w:val="007020C6"/>
    <w:rsid w:val="007021C4"/>
    <w:rsid w:val="00702229"/>
    <w:rsid w:val="00702340"/>
    <w:rsid w:val="007023C3"/>
    <w:rsid w:val="00702A9F"/>
    <w:rsid w:val="0070380A"/>
    <w:rsid w:val="00703E74"/>
    <w:rsid w:val="0070438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0D6"/>
    <w:rsid w:val="00707232"/>
    <w:rsid w:val="0070751E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5EB"/>
    <w:rsid w:val="00711627"/>
    <w:rsid w:val="00711B9D"/>
    <w:rsid w:val="007122DF"/>
    <w:rsid w:val="007128D1"/>
    <w:rsid w:val="007129EC"/>
    <w:rsid w:val="00712F07"/>
    <w:rsid w:val="00713222"/>
    <w:rsid w:val="007132DF"/>
    <w:rsid w:val="007139BC"/>
    <w:rsid w:val="00713D20"/>
    <w:rsid w:val="00713D63"/>
    <w:rsid w:val="00714013"/>
    <w:rsid w:val="00714304"/>
    <w:rsid w:val="00714542"/>
    <w:rsid w:val="00714602"/>
    <w:rsid w:val="00714B19"/>
    <w:rsid w:val="00714CB7"/>
    <w:rsid w:val="0071520C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DDE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4A6B"/>
    <w:rsid w:val="00724ABE"/>
    <w:rsid w:val="00725188"/>
    <w:rsid w:val="0072560E"/>
    <w:rsid w:val="00725720"/>
    <w:rsid w:val="00726220"/>
    <w:rsid w:val="007262DE"/>
    <w:rsid w:val="007270CC"/>
    <w:rsid w:val="00727834"/>
    <w:rsid w:val="00727904"/>
    <w:rsid w:val="00727A20"/>
    <w:rsid w:val="00727C3E"/>
    <w:rsid w:val="0073073E"/>
    <w:rsid w:val="00730B4D"/>
    <w:rsid w:val="00730C99"/>
    <w:rsid w:val="00730EAB"/>
    <w:rsid w:val="00731227"/>
    <w:rsid w:val="00731CE2"/>
    <w:rsid w:val="00731DBF"/>
    <w:rsid w:val="00732268"/>
    <w:rsid w:val="00732807"/>
    <w:rsid w:val="0073350B"/>
    <w:rsid w:val="007335B6"/>
    <w:rsid w:val="00733710"/>
    <w:rsid w:val="007337C7"/>
    <w:rsid w:val="00733923"/>
    <w:rsid w:val="00733C2E"/>
    <w:rsid w:val="0073453D"/>
    <w:rsid w:val="0073460C"/>
    <w:rsid w:val="007347CA"/>
    <w:rsid w:val="007349C7"/>
    <w:rsid w:val="007354FC"/>
    <w:rsid w:val="00735559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EA1"/>
    <w:rsid w:val="0074205E"/>
    <w:rsid w:val="00742405"/>
    <w:rsid w:val="00742C89"/>
    <w:rsid w:val="00743044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E53"/>
    <w:rsid w:val="00744F2E"/>
    <w:rsid w:val="00745184"/>
    <w:rsid w:val="00745612"/>
    <w:rsid w:val="00745AE6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B1D"/>
    <w:rsid w:val="00751C98"/>
    <w:rsid w:val="00752009"/>
    <w:rsid w:val="00752892"/>
    <w:rsid w:val="00752A5F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8B"/>
    <w:rsid w:val="0075515A"/>
    <w:rsid w:val="00755579"/>
    <w:rsid w:val="0075561D"/>
    <w:rsid w:val="00755C26"/>
    <w:rsid w:val="007564C2"/>
    <w:rsid w:val="00756FCA"/>
    <w:rsid w:val="00757032"/>
    <w:rsid w:val="0075710F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EE8"/>
    <w:rsid w:val="00772273"/>
    <w:rsid w:val="007729EF"/>
    <w:rsid w:val="00772F4F"/>
    <w:rsid w:val="0077322D"/>
    <w:rsid w:val="00773241"/>
    <w:rsid w:val="00774334"/>
    <w:rsid w:val="00774356"/>
    <w:rsid w:val="0077436D"/>
    <w:rsid w:val="00774752"/>
    <w:rsid w:val="00775078"/>
    <w:rsid w:val="00775487"/>
    <w:rsid w:val="0077599B"/>
    <w:rsid w:val="00775D0C"/>
    <w:rsid w:val="0077647D"/>
    <w:rsid w:val="00776520"/>
    <w:rsid w:val="007765F7"/>
    <w:rsid w:val="00776654"/>
    <w:rsid w:val="00776660"/>
    <w:rsid w:val="00776BEF"/>
    <w:rsid w:val="00776E70"/>
    <w:rsid w:val="007771C3"/>
    <w:rsid w:val="007773CD"/>
    <w:rsid w:val="00777AC3"/>
    <w:rsid w:val="00777B4A"/>
    <w:rsid w:val="00777BE9"/>
    <w:rsid w:val="00777E5C"/>
    <w:rsid w:val="00777EA8"/>
    <w:rsid w:val="00780304"/>
    <w:rsid w:val="007811DE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96E"/>
    <w:rsid w:val="00784535"/>
    <w:rsid w:val="00785E71"/>
    <w:rsid w:val="0078614E"/>
    <w:rsid w:val="007863D2"/>
    <w:rsid w:val="00786729"/>
    <w:rsid w:val="00786906"/>
    <w:rsid w:val="00786B04"/>
    <w:rsid w:val="007870C9"/>
    <w:rsid w:val="007873C5"/>
    <w:rsid w:val="00787819"/>
    <w:rsid w:val="00787B0F"/>
    <w:rsid w:val="00787C6A"/>
    <w:rsid w:val="00787CA7"/>
    <w:rsid w:val="00787DEA"/>
    <w:rsid w:val="007901E0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EE2"/>
    <w:rsid w:val="00796CE6"/>
    <w:rsid w:val="00796D03"/>
    <w:rsid w:val="00797CF7"/>
    <w:rsid w:val="00797D82"/>
    <w:rsid w:val="007A0010"/>
    <w:rsid w:val="007A0136"/>
    <w:rsid w:val="007A03BA"/>
    <w:rsid w:val="007A03FF"/>
    <w:rsid w:val="007A046F"/>
    <w:rsid w:val="007A0CFF"/>
    <w:rsid w:val="007A0D20"/>
    <w:rsid w:val="007A0E48"/>
    <w:rsid w:val="007A0EB8"/>
    <w:rsid w:val="007A12D5"/>
    <w:rsid w:val="007A1361"/>
    <w:rsid w:val="007A1906"/>
    <w:rsid w:val="007A1A0D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A06"/>
    <w:rsid w:val="007A6D58"/>
    <w:rsid w:val="007A7879"/>
    <w:rsid w:val="007A7F04"/>
    <w:rsid w:val="007B04A2"/>
    <w:rsid w:val="007B0886"/>
    <w:rsid w:val="007B1CDA"/>
    <w:rsid w:val="007B1FBB"/>
    <w:rsid w:val="007B2535"/>
    <w:rsid w:val="007B2660"/>
    <w:rsid w:val="007B2BF0"/>
    <w:rsid w:val="007B35BF"/>
    <w:rsid w:val="007B3F96"/>
    <w:rsid w:val="007B4425"/>
    <w:rsid w:val="007B4A7D"/>
    <w:rsid w:val="007B4B6F"/>
    <w:rsid w:val="007B56E9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404B"/>
    <w:rsid w:val="007C42C9"/>
    <w:rsid w:val="007C461E"/>
    <w:rsid w:val="007C48AA"/>
    <w:rsid w:val="007C492E"/>
    <w:rsid w:val="007C4B82"/>
    <w:rsid w:val="007C56FF"/>
    <w:rsid w:val="007C5AFB"/>
    <w:rsid w:val="007C66E6"/>
    <w:rsid w:val="007C6837"/>
    <w:rsid w:val="007C7D7A"/>
    <w:rsid w:val="007D01AE"/>
    <w:rsid w:val="007D0479"/>
    <w:rsid w:val="007D05BC"/>
    <w:rsid w:val="007D07F0"/>
    <w:rsid w:val="007D0B67"/>
    <w:rsid w:val="007D0C65"/>
    <w:rsid w:val="007D116E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4F4"/>
    <w:rsid w:val="007D469B"/>
    <w:rsid w:val="007D4D4C"/>
    <w:rsid w:val="007D560E"/>
    <w:rsid w:val="007D574B"/>
    <w:rsid w:val="007D57DC"/>
    <w:rsid w:val="007D5929"/>
    <w:rsid w:val="007D5DA2"/>
    <w:rsid w:val="007D67E5"/>
    <w:rsid w:val="007D6B05"/>
    <w:rsid w:val="007D6C20"/>
    <w:rsid w:val="007D6D01"/>
    <w:rsid w:val="007D7725"/>
    <w:rsid w:val="007D77F6"/>
    <w:rsid w:val="007D781E"/>
    <w:rsid w:val="007E1331"/>
    <w:rsid w:val="007E140B"/>
    <w:rsid w:val="007E1B50"/>
    <w:rsid w:val="007E1C53"/>
    <w:rsid w:val="007E1F44"/>
    <w:rsid w:val="007E1FE9"/>
    <w:rsid w:val="007E2DB0"/>
    <w:rsid w:val="007E32E8"/>
    <w:rsid w:val="007E3D32"/>
    <w:rsid w:val="007E3D4A"/>
    <w:rsid w:val="007E3D54"/>
    <w:rsid w:val="007E3E31"/>
    <w:rsid w:val="007E3E8A"/>
    <w:rsid w:val="007E411D"/>
    <w:rsid w:val="007E4656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440"/>
    <w:rsid w:val="007E7559"/>
    <w:rsid w:val="007E7E60"/>
    <w:rsid w:val="007E7EC1"/>
    <w:rsid w:val="007F0006"/>
    <w:rsid w:val="007F0736"/>
    <w:rsid w:val="007F0B00"/>
    <w:rsid w:val="007F0D1C"/>
    <w:rsid w:val="007F1272"/>
    <w:rsid w:val="007F2426"/>
    <w:rsid w:val="007F3AFD"/>
    <w:rsid w:val="007F3F23"/>
    <w:rsid w:val="007F4514"/>
    <w:rsid w:val="007F4ACF"/>
    <w:rsid w:val="007F4D19"/>
    <w:rsid w:val="007F50A3"/>
    <w:rsid w:val="007F520F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F9C"/>
    <w:rsid w:val="008003CE"/>
    <w:rsid w:val="0080175F"/>
    <w:rsid w:val="00801971"/>
    <w:rsid w:val="00801A2B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D9"/>
    <w:rsid w:val="00804EAF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919"/>
    <w:rsid w:val="00812BB4"/>
    <w:rsid w:val="00812BE5"/>
    <w:rsid w:val="008131D6"/>
    <w:rsid w:val="00813248"/>
    <w:rsid w:val="008135F7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6256"/>
    <w:rsid w:val="00816485"/>
    <w:rsid w:val="00816605"/>
    <w:rsid w:val="00816692"/>
    <w:rsid w:val="008169CE"/>
    <w:rsid w:val="00816AAF"/>
    <w:rsid w:val="00816DBC"/>
    <w:rsid w:val="008173D6"/>
    <w:rsid w:val="008174AF"/>
    <w:rsid w:val="008174B1"/>
    <w:rsid w:val="00817506"/>
    <w:rsid w:val="008176A0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1A21"/>
    <w:rsid w:val="008220E3"/>
    <w:rsid w:val="008229F2"/>
    <w:rsid w:val="00823175"/>
    <w:rsid w:val="0082336D"/>
    <w:rsid w:val="008233B1"/>
    <w:rsid w:val="008243F5"/>
    <w:rsid w:val="00824BBD"/>
    <w:rsid w:val="00824C4D"/>
    <w:rsid w:val="00824F69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ED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927"/>
    <w:rsid w:val="00832E4C"/>
    <w:rsid w:val="008332A6"/>
    <w:rsid w:val="0083438C"/>
    <w:rsid w:val="008345BB"/>
    <w:rsid w:val="008349E8"/>
    <w:rsid w:val="00834A22"/>
    <w:rsid w:val="00834AE0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805"/>
    <w:rsid w:val="00840974"/>
    <w:rsid w:val="008409E1"/>
    <w:rsid w:val="00840A07"/>
    <w:rsid w:val="00840C04"/>
    <w:rsid w:val="00840C19"/>
    <w:rsid w:val="008410C6"/>
    <w:rsid w:val="008415F4"/>
    <w:rsid w:val="00841636"/>
    <w:rsid w:val="00842A8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9BA"/>
    <w:rsid w:val="00847EA7"/>
    <w:rsid w:val="008501C9"/>
    <w:rsid w:val="00850C7B"/>
    <w:rsid w:val="00850D3B"/>
    <w:rsid w:val="00851069"/>
    <w:rsid w:val="0085145B"/>
    <w:rsid w:val="008514E0"/>
    <w:rsid w:val="0085173D"/>
    <w:rsid w:val="008518B4"/>
    <w:rsid w:val="008520C6"/>
    <w:rsid w:val="008524F0"/>
    <w:rsid w:val="00853144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2"/>
    <w:rsid w:val="0085643B"/>
    <w:rsid w:val="00856563"/>
    <w:rsid w:val="0085663D"/>
    <w:rsid w:val="0085682F"/>
    <w:rsid w:val="0085730E"/>
    <w:rsid w:val="0086050C"/>
    <w:rsid w:val="00860B0A"/>
    <w:rsid w:val="00860B29"/>
    <w:rsid w:val="008610F1"/>
    <w:rsid w:val="008620A9"/>
    <w:rsid w:val="008626A7"/>
    <w:rsid w:val="00862A8A"/>
    <w:rsid w:val="00862C5F"/>
    <w:rsid w:val="008637FF"/>
    <w:rsid w:val="00863C19"/>
    <w:rsid w:val="00864095"/>
    <w:rsid w:val="0086418B"/>
    <w:rsid w:val="00864C4C"/>
    <w:rsid w:val="00864E4E"/>
    <w:rsid w:val="0086519D"/>
    <w:rsid w:val="008659BC"/>
    <w:rsid w:val="00866115"/>
    <w:rsid w:val="00866154"/>
    <w:rsid w:val="008668B9"/>
    <w:rsid w:val="008676DB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EA0"/>
    <w:rsid w:val="008726CF"/>
    <w:rsid w:val="00872B55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60BF"/>
    <w:rsid w:val="008769B8"/>
    <w:rsid w:val="0087758E"/>
    <w:rsid w:val="008779B4"/>
    <w:rsid w:val="0088003C"/>
    <w:rsid w:val="00880643"/>
    <w:rsid w:val="00880728"/>
    <w:rsid w:val="008809BC"/>
    <w:rsid w:val="00880CE4"/>
    <w:rsid w:val="00880F3D"/>
    <w:rsid w:val="00881511"/>
    <w:rsid w:val="008816AB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3FB8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A58"/>
    <w:rsid w:val="00887509"/>
    <w:rsid w:val="00887857"/>
    <w:rsid w:val="00887A9B"/>
    <w:rsid w:val="008902C8"/>
    <w:rsid w:val="0089052B"/>
    <w:rsid w:val="00890640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A0A"/>
    <w:rsid w:val="008A0B79"/>
    <w:rsid w:val="008A0E6E"/>
    <w:rsid w:val="008A17EA"/>
    <w:rsid w:val="008A1CAA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3E1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109"/>
    <w:rsid w:val="008A77D8"/>
    <w:rsid w:val="008A7AA7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88A"/>
    <w:rsid w:val="008B5A12"/>
    <w:rsid w:val="008B66A7"/>
    <w:rsid w:val="008B675B"/>
    <w:rsid w:val="008B6D30"/>
    <w:rsid w:val="008B70E6"/>
    <w:rsid w:val="008B72B5"/>
    <w:rsid w:val="008B73A2"/>
    <w:rsid w:val="008C03AC"/>
    <w:rsid w:val="008C068E"/>
    <w:rsid w:val="008C1984"/>
    <w:rsid w:val="008C1A65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129"/>
    <w:rsid w:val="008C7A17"/>
    <w:rsid w:val="008C7F47"/>
    <w:rsid w:val="008D0096"/>
    <w:rsid w:val="008D062E"/>
    <w:rsid w:val="008D10DE"/>
    <w:rsid w:val="008D12BF"/>
    <w:rsid w:val="008D1525"/>
    <w:rsid w:val="008D1615"/>
    <w:rsid w:val="008D196F"/>
    <w:rsid w:val="008D1E4B"/>
    <w:rsid w:val="008D1E55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2BCA"/>
    <w:rsid w:val="008E3431"/>
    <w:rsid w:val="008E356A"/>
    <w:rsid w:val="008E3C1A"/>
    <w:rsid w:val="008E3FFB"/>
    <w:rsid w:val="008E43F9"/>
    <w:rsid w:val="008E443A"/>
    <w:rsid w:val="008E47CC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F072A"/>
    <w:rsid w:val="008F087A"/>
    <w:rsid w:val="008F08FE"/>
    <w:rsid w:val="008F0B59"/>
    <w:rsid w:val="008F0ED8"/>
    <w:rsid w:val="008F0F92"/>
    <w:rsid w:val="008F1059"/>
    <w:rsid w:val="008F16F0"/>
    <w:rsid w:val="008F1D73"/>
    <w:rsid w:val="008F22A0"/>
    <w:rsid w:val="008F26C0"/>
    <w:rsid w:val="008F2756"/>
    <w:rsid w:val="008F3F48"/>
    <w:rsid w:val="008F41A0"/>
    <w:rsid w:val="008F54A7"/>
    <w:rsid w:val="008F62E5"/>
    <w:rsid w:val="008F656C"/>
    <w:rsid w:val="008F66B5"/>
    <w:rsid w:val="008F6E86"/>
    <w:rsid w:val="008F6F36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B00"/>
    <w:rsid w:val="00903EC7"/>
    <w:rsid w:val="00903ED6"/>
    <w:rsid w:val="009041B6"/>
    <w:rsid w:val="00904205"/>
    <w:rsid w:val="009045F2"/>
    <w:rsid w:val="009049FD"/>
    <w:rsid w:val="00904AE1"/>
    <w:rsid w:val="00905F9B"/>
    <w:rsid w:val="00906245"/>
    <w:rsid w:val="009062D8"/>
    <w:rsid w:val="00906BB0"/>
    <w:rsid w:val="00906F21"/>
    <w:rsid w:val="00907057"/>
    <w:rsid w:val="00907884"/>
    <w:rsid w:val="009079E5"/>
    <w:rsid w:val="00910E7B"/>
    <w:rsid w:val="00911039"/>
    <w:rsid w:val="0091144B"/>
    <w:rsid w:val="00911699"/>
    <w:rsid w:val="009116A4"/>
    <w:rsid w:val="009119E7"/>
    <w:rsid w:val="00911C90"/>
    <w:rsid w:val="00911DB1"/>
    <w:rsid w:val="00911EC9"/>
    <w:rsid w:val="00911F5D"/>
    <w:rsid w:val="0091221E"/>
    <w:rsid w:val="00912860"/>
    <w:rsid w:val="00913498"/>
    <w:rsid w:val="0091407D"/>
    <w:rsid w:val="00914579"/>
    <w:rsid w:val="009149C0"/>
    <w:rsid w:val="00914B9E"/>
    <w:rsid w:val="00914F63"/>
    <w:rsid w:val="0091500E"/>
    <w:rsid w:val="00915068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BF0"/>
    <w:rsid w:val="00925EA9"/>
    <w:rsid w:val="00926266"/>
    <w:rsid w:val="009262B0"/>
    <w:rsid w:val="0092655E"/>
    <w:rsid w:val="009266D6"/>
    <w:rsid w:val="0092721F"/>
    <w:rsid w:val="0092779D"/>
    <w:rsid w:val="00930625"/>
    <w:rsid w:val="00930746"/>
    <w:rsid w:val="00930991"/>
    <w:rsid w:val="00930E7A"/>
    <w:rsid w:val="00931152"/>
    <w:rsid w:val="0093158F"/>
    <w:rsid w:val="0093180A"/>
    <w:rsid w:val="00931A11"/>
    <w:rsid w:val="00931CFC"/>
    <w:rsid w:val="00932BDE"/>
    <w:rsid w:val="00932F8C"/>
    <w:rsid w:val="009334D2"/>
    <w:rsid w:val="00933695"/>
    <w:rsid w:val="00933760"/>
    <w:rsid w:val="0093394C"/>
    <w:rsid w:val="00933E67"/>
    <w:rsid w:val="009340F7"/>
    <w:rsid w:val="0093412B"/>
    <w:rsid w:val="00934226"/>
    <w:rsid w:val="00934529"/>
    <w:rsid w:val="009346CF"/>
    <w:rsid w:val="009348CF"/>
    <w:rsid w:val="00934F73"/>
    <w:rsid w:val="009350C9"/>
    <w:rsid w:val="009353C3"/>
    <w:rsid w:val="00935428"/>
    <w:rsid w:val="00935A8A"/>
    <w:rsid w:val="00935BDD"/>
    <w:rsid w:val="00935CDB"/>
    <w:rsid w:val="00935D1B"/>
    <w:rsid w:val="00935FF1"/>
    <w:rsid w:val="00936265"/>
    <w:rsid w:val="009364D3"/>
    <w:rsid w:val="0093678C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5E5"/>
    <w:rsid w:val="00940671"/>
    <w:rsid w:val="009409C4"/>
    <w:rsid w:val="009414A9"/>
    <w:rsid w:val="0094165C"/>
    <w:rsid w:val="009418B1"/>
    <w:rsid w:val="00942016"/>
    <w:rsid w:val="0094219E"/>
    <w:rsid w:val="00942716"/>
    <w:rsid w:val="009430DE"/>
    <w:rsid w:val="009433E1"/>
    <w:rsid w:val="009435E1"/>
    <w:rsid w:val="009437DC"/>
    <w:rsid w:val="00943807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3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36B"/>
    <w:rsid w:val="00954970"/>
    <w:rsid w:val="009553B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89C"/>
    <w:rsid w:val="009621E4"/>
    <w:rsid w:val="00962F62"/>
    <w:rsid w:val="0096329C"/>
    <w:rsid w:val="00963808"/>
    <w:rsid w:val="00963AE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0"/>
    <w:rsid w:val="00966451"/>
    <w:rsid w:val="00966480"/>
    <w:rsid w:val="009672BD"/>
    <w:rsid w:val="00967476"/>
    <w:rsid w:val="009674D4"/>
    <w:rsid w:val="00967DDF"/>
    <w:rsid w:val="009701F4"/>
    <w:rsid w:val="009705F2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43A5"/>
    <w:rsid w:val="00974778"/>
    <w:rsid w:val="00974B5C"/>
    <w:rsid w:val="00975637"/>
    <w:rsid w:val="00975734"/>
    <w:rsid w:val="009757F5"/>
    <w:rsid w:val="009759A6"/>
    <w:rsid w:val="00975D05"/>
    <w:rsid w:val="00976E6B"/>
    <w:rsid w:val="00977787"/>
    <w:rsid w:val="00977F07"/>
    <w:rsid w:val="009801AA"/>
    <w:rsid w:val="009804D3"/>
    <w:rsid w:val="009807C4"/>
    <w:rsid w:val="0098135F"/>
    <w:rsid w:val="0098192E"/>
    <w:rsid w:val="00981A65"/>
    <w:rsid w:val="00981B9E"/>
    <w:rsid w:val="00981BD5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EAB"/>
    <w:rsid w:val="00990266"/>
    <w:rsid w:val="009902C5"/>
    <w:rsid w:val="00990914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692"/>
    <w:rsid w:val="00995C97"/>
    <w:rsid w:val="009965E5"/>
    <w:rsid w:val="0099674B"/>
    <w:rsid w:val="009968D7"/>
    <w:rsid w:val="00996AAF"/>
    <w:rsid w:val="00997472"/>
    <w:rsid w:val="00997903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B8B"/>
    <w:rsid w:val="009A3DC0"/>
    <w:rsid w:val="009A3FBD"/>
    <w:rsid w:val="009A3FDE"/>
    <w:rsid w:val="009A4CD3"/>
    <w:rsid w:val="009A4ED8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C74"/>
    <w:rsid w:val="009A6E48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2B30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D15"/>
    <w:rsid w:val="009B5E50"/>
    <w:rsid w:val="009B6486"/>
    <w:rsid w:val="009B68E4"/>
    <w:rsid w:val="009B70B2"/>
    <w:rsid w:val="009B71D4"/>
    <w:rsid w:val="009B71E3"/>
    <w:rsid w:val="009B7572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C22"/>
    <w:rsid w:val="009C1DF0"/>
    <w:rsid w:val="009C240D"/>
    <w:rsid w:val="009C2C67"/>
    <w:rsid w:val="009C30D1"/>
    <w:rsid w:val="009C379A"/>
    <w:rsid w:val="009C384C"/>
    <w:rsid w:val="009C3859"/>
    <w:rsid w:val="009C3C14"/>
    <w:rsid w:val="009C3DFB"/>
    <w:rsid w:val="009C3FD2"/>
    <w:rsid w:val="009C4D1C"/>
    <w:rsid w:val="009C58C0"/>
    <w:rsid w:val="009C5B2A"/>
    <w:rsid w:val="009C5EBE"/>
    <w:rsid w:val="009C60DD"/>
    <w:rsid w:val="009C60F9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D2"/>
    <w:rsid w:val="009D16A3"/>
    <w:rsid w:val="009D1743"/>
    <w:rsid w:val="009D182E"/>
    <w:rsid w:val="009D1FEC"/>
    <w:rsid w:val="009D2335"/>
    <w:rsid w:val="009D252E"/>
    <w:rsid w:val="009D3243"/>
    <w:rsid w:val="009D408C"/>
    <w:rsid w:val="009D4176"/>
    <w:rsid w:val="009D559C"/>
    <w:rsid w:val="009D602F"/>
    <w:rsid w:val="009D60E5"/>
    <w:rsid w:val="009D6C02"/>
    <w:rsid w:val="009D7190"/>
    <w:rsid w:val="009D72D0"/>
    <w:rsid w:val="009D7585"/>
    <w:rsid w:val="009E01D1"/>
    <w:rsid w:val="009E07F8"/>
    <w:rsid w:val="009E0B31"/>
    <w:rsid w:val="009E0E91"/>
    <w:rsid w:val="009E17EB"/>
    <w:rsid w:val="009E1F2F"/>
    <w:rsid w:val="009E22CA"/>
    <w:rsid w:val="009E254B"/>
    <w:rsid w:val="009E28CE"/>
    <w:rsid w:val="009E2CC1"/>
    <w:rsid w:val="009E2FBB"/>
    <w:rsid w:val="009E3146"/>
    <w:rsid w:val="009E404B"/>
    <w:rsid w:val="009E41EA"/>
    <w:rsid w:val="009E4F0F"/>
    <w:rsid w:val="009E50CA"/>
    <w:rsid w:val="009E5F50"/>
    <w:rsid w:val="009E60BF"/>
    <w:rsid w:val="009E640E"/>
    <w:rsid w:val="009E6762"/>
    <w:rsid w:val="009E67B0"/>
    <w:rsid w:val="009E680B"/>
    <w:rsid w:val="009E68BB"/>
    <w:rsid w:val="009E6D31"/>
    <w:rsid w:val="009E70F5"/>
    <w:rsid w:val="009E7317"/>
    <w:rsid w:val="009E7412"/>
    <w:rsid w:val="009E763F"/>
    <w:rsid w:val="009E7C60"/>
    <w:rsid w:val="009F002E"/>
    <w:rsid w:val="009F00E5"/>
    <w:rsid w:val="009F0516"/>
    <w:rsid w:val="009F1724"/>
    <w:rsid w:val="009F184D"/>
    <w:rsid w:val="009F1971"/>
    <w:rsid w:val="009F21E3"/>
    <w:rsid w:val="009F2237"/>
    <w:rsid w:val="009F2302"/>
    <w:rsid w:val="009F2370"/>
    <w:rsid w:val="009F2C89"/>
    <w:rsid w:val="009F2CB2"/>
    <w:rsid w:val="009F2FCE"/>
    <w:rsid w:val="009F38E1"/>
    <w:rsid w:val="009F3FE9"/>
    <w:rsid w:val="009F43D7"/>
    <w:rsid w:val="009F4584"/>
    <w:rsid w:val="009F4B99"/>
    <w:rsid w:val="009F4BE7"/>
    <w:rsid w:val="009F4C3B"/>
    <w:rsid w:val="009F4F72"/>
    <w:rsid w:val="009F515A"/>
    <w:rsid w:val="009F51D5"/>
    <w:rsid w:val="009F51E8"/>
    <w:rsid w:val="009F5899"/>
    <w:rsid w:val="009F6763"/>
    <w:rsid w:val="009F6A28"/>
    <w:rsid w:val="009F6AC3"/>
    <w:rsid w:val="009F6E36"/>
    <w:rsid w:val="009F71A9"/>
    <w:rsid w:val="009F7B63"/>
    <w:rsid w:val="00A00154"/>
    <w:rsid w:val="00A00620"/>
    <w:rsid w:val="00A00973"/>
    <w:rsid w:val="00A00C19"/>
    <w:rsid w:val="00A01A84"/>
    <w:rsid w:val="00A01B17"/>
    <w:rsid w:val="00A01C81"/>
    <w:rsid w:val="00A02738"/>
    <w:rsid w:val="00A02775"/>
    <w:rsid w:val="00A0285B"/>
    <w:rsid w:val="00A0297E"/>
    <w:rsid w:val="00A02A0C"/>
    <w:rsid w:val="00A02EE1"/>
    <w:rsid w:val="00A031E2"/>
    <w:rsid w:val="00A03380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E86"/>
    <w:rsid w:val="00A0707C"/>
    <w:rsid w:val="00A07AC3"/>
    <w:rsid w:val="00A07AE2"/>
    <w:rsid w:val="00A07CAB"/>
    <w:rsid w:val="00A1052C"/>
    <w:rsid w:val="00A10C09"/>
    <w:rsid w:val="00A11987"/>
    <w:rsid w:val="00A11C5B"/>
    <w:rsid w:val="00A121B9"/>
    <w:rsid w:val="00A122A9"/>
    <w:rsid w:val="00A1249D"/>
    <w:rsid w:val="00A12B5B"/>
    <w:rsid w:val="00A1346F"/>
    <w:rsid w:val="00A14140"/>
    <w:rsid w:val="00A148E9"/>
    <w:rsid w:val="00A14A52"/>
    <w:rsid w:val="00A14BD5"/>
    <w:rsid w:val="00A14E8B"/>
    <w:rsid w:val="00A15046"/>
    <w:rsid w:val="00A1544E"/>
    <w:rsid w:val="00A15691"/>
    <w:rsid w:val="00A159BA"/>
    <w:rsid w:val="00A15D78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CF7"/>
    <w:rsid w:val="00A21D4E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3D15"/>
    <w:rsid w:val="00A247BE"/>
    <w:rsid w:val="00A24EAD"/>
    <w:rsid w:val="00A250E0"/>
    <w:rsid w:val="00A25576"/>
    <w:rsid w:val="00A256BB"/>
    <w:rsid w:val="00A2570D"/>
    <w:rsid w:val="00A2587F"/>
    <w:rsid w:val="00A25F9F"/>
    <w:rsid w:val="00A26CA6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37D6"/>
    <w:rsid w:val="00A337DA"/>
    <w:rsid w:val="00A33D1E"/>
    <w:rsid w:val="00A33F70"/>
    <w:rsid w:val="00A34389"/>
    <w:rsid w:val="00A343D8"/>
    <w:rsid w:val="00A348C0"/>
    <w:rsid w:val="00A34DC8"/>
    <w:rsid w:val="00A34FD8"/>
    <w:rsid w:val="00A35191"/>
    <w:rsid w:val="00A359E8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55EE"/>
    <w:rsid w:val="00A458C8"/>
    <w:rsid w:val="00A45925"/>
    <w:rsid w:val="00A46499"/>
    <w:rsid w:val="00A4649A"/>
    <w:rsid w:val="00A46657"/>
    <w:rsid w:val="00A466AC"/>
    <w:rsid w:val="00A467F9"/>
    <w:rsid w:val="00A4719D"/>
    <w:rsid w:val="00A473BB"/>
    <w:rsid w:val="00A47407"/>
    <w:rsid w:val="00A478E6"/>
    <w:rsid w:val="00A50724"/>
    <w:rsid w:val="00A50766"/>
    <w:rsid w:val="00A50BAA"/>
    <w:rsid w:val="00A50BCB"/>
    <w:rsid w:val="00A50D48"/>
    <w:rsid w:val="00A512D9"/>
    <w:rsid w:val="00A518F9"/>
    <w:rsid w:val="00A51E52"/>
    <w:rsid w:val="00A51F55"/>
    <w:rsid w:val="00A528C8"/>
    <w:rsid w:val="00A5290C"/>
    <w:rsid w:val="00A52AB3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C7"/>
    <w:rsid w:val="00A56BE5"/>
    <w:rsid w:val="00A56C33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3017"/>
    <w:rsid w:val="00A6362D"/>
    <w:rsid w:val="00A6381F"/>
    <w:rsid w:val="00A63843"/>
    <w:rsid w:val="00A638B9"/>
    <w:rsid w:val="00A63E4E"/>
    <w:rsid w:val="00A64D20"/>
    <w:rsid w:val="00A65092"/>
    <w:rsid w:val="00A6567A"/>
    <w:rsid w:val="00A65A25"/>
    <w:rsid w:val="00A65A3B"/>
    <w:rsid w:val="00A65ADB"/>
    <w:rsid w:val="00A660C6"/>
    <w:rsid w:val="00A670FF"/>
    <w:rsid w:val="00A671D5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B38"/>
    <w:rsid w:val="00A77D2C"/>
    <w:rsid w:val="00A77FA7"/>
    <w:rsid w:val="00A800EB"/>
    <w:rsid w:val="00A8067E"/>
    <w:rsid w:val="00A80D71"/>
    <w:rsid w:val="00A80EDB"/>
    <w:rsid w:val="00A8163F"/>
    <w:rsid w:val="00A81995"/>
    <w:rsid w:val="00A81AC4"/>
    <w:rsid w:val="00A81C66"/>
    <w:rsid w:val="00A81E5A"/>
    <w:rsid w:val="00A82E33"/>
    <w:rsid w:val="00A82EAF"/>
    <w:rsid w:val="00A83540"/>
    <w:rsid w:val="00A836C8"/>
    <w:rsid w:val="00A83DF5"/>
    <w:rsid w:val="00A841A4"/>
    <w:rsid w:val="00A841A7"/>
    <w:rsid w:val="00A84A9F"/>
    <w:rsid w:val="00A84ABC"/>
    <w:rsid w:val="00A84D06"/>
    <w:rsid w:val="00A85788"/>
    <w:rsid w:val="00A8586A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BFF"/>
    <w:rsid w:val="00A90CF2"/>
    <w:rsid w:val="00A90FA3"/>
    <w:rsid w:val="00A9111E"/>
    <w:rsid w:val="00A91193"/>
    <w:rsid w:val="00A9144B"/>
    <w:rsid w:val="00A9157A"/>
    <w:rsid w:val="00A91D26"/>
    <w:rsid w:val="00A9256D"/>
    <w:rsid w:val="00A92798"/>
    <w:rsid w:val="00A92D7C"/>
    <w:rsid w:val="00A92EA7"/>
    <w:rsid w:val="00A932CE"/>
    <w:rsid w:val="00A93B63"/>
    <w:rsid w:val="00A94166"/>
    <w:rsid w:val="00A946D8"/>
    <w:rsid w:val="00A94CF7"/>
    <w:rsid w:val="00A94D14"/>
    <w:rsid w:val="00A94F38"/>
    <w:rsid w:val="00A953A0"/>
    <w:rsid w:val="00A954BA"/>
    <w:rsid w:val="00A95785"/>
    <w:rsid w:val="00A95D25"/>
    <w:rsid w:val="00A95D30"/>
    <w:rsid w:val="00A9693B"/>
    <w:rsid w:val="00A96C0E"/>
    <w:rsid w:val="00A96E79"/>
    <w:rsid w:val="00A9725E"/>
    <w:rsid w:val="00A9770A"/>
    <w:rsid w:val="00A979D9"/>
    <w:rsid w:val="00A979FE"/>
    <w:rsid w:val="00A97CAC"/>
    <w:rsid w:val="00AA020F"/>
    <w:rsid w:val="00AA0416"/>
    <w:rsid w:val="00AA084E"/>
    <w:rsid w:val="00AA0D4B"/>
    <w:rsid w:val="00AA0DDA"/>
    <w:rsid w:val="00AA15A8"/>
    <w:rsid w:val="00AA1A60"/>
    <w:rsid w:val="00AA1D03"/>
    <w:rsid w:val="00AA1D8A"/>
    <w:rsid w:val="00AA1EA9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4C52"/>
    <w:rsid w:val="00AA51A3"/>
    <w:rsid w:val="00AA582A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8DF"/>
    <w:rsid w:val="00AB3DDE"/>
    <w:rsid w:val="00AB4279"/>
    <w:rsid w:val="00AB4CA5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0B2B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7B"/>
    <w:rsid w:val="00AC6D94"/>
    <w:rsid w:val="00AC7A4F"/>
    <w:rsid w:val="00AC7D37"/>
    <w:rsid w:val="00AD08D7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442"/>
    <w:rsid w:val="00AD4601"/>
    <w:rsid w:val="00AD47A7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428"/>
    <w:rsid w:val="00AE04AA"/>
    <w:rsid w:val="00AE0562"/>
    <w:rsid w:val="00AE05D3"/>
    <w:rsid w:val="00AE0CD4"/>
    <w:rsid w:val="00AE1A01"/>
    <w:rsid w:val="00AE1F36"/>
    <w:rsid w:val="00AE241C"/>
    <w:rsid w:val="00AE2452"/>
    <w:rsid w:val="00AE25A1"/>
    <w:rsid w:val="00AE27C1"/>
    <w:rsid w:val="00AE2B3E"/>
    <w:rsid w:val="00AE306B"/>
    <w:rsid w:val="00AE3D73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A04"/>
    <w:rsid w:val="00AE6C87"/>
    <w:rsid w:val="00AE6ECD"/>
    <w:rsid w:val="00AE71D0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316E"/>
    <w:rsid w:val="00AF3187"/>
    <w:rsid w:val="00AF367B"/>
    <w:rsid w:val="00AF3A18"/>
    <w:rsid w:val="00AF423D"/>
    <w:rsid w:val="00AF4489"/>
    <w:rsid w:val="00AF475C"/>
    <w:rsid w:val="00AF4CEF"/>
    <w:rsid w:val="00AF4E28"/>
    <w:rsid w:val="00AF5575"/>
    <w:rsid w:val="00AF5831"/>
    <w:rsid w:val="00AF5980"/>
    <w:rsid w:val="00AF5C1B"/>
    <w:rsid w:val="00AF5E40"/>
    <w:rsid w:val="00AF682C"/>
    <w:rsid w:val="00AF6CBF"/>
    <w:rsid w:val="00AF77C9"/>
    <w:rsid w:val="00AF7D14"/>
    <w:rsid w:val="00AF7D75"/>
    <w:rsid w:val="00B001DF"/>
    <w:rsid w:val="00B00667"/>
    <w:rsid w:val="00B00A3E"/>
    <w:rsid w:val="00B00B40"/>
    <w:rsid w:val="00B00C33"/>
    <w:rsid w:val="00B00C36"/>
    <w:rsid w:val="00B00E8F"/>
    <w:rsid w:val="00B0101B"/>
    <w:rsid w:val="00B010DF"/>
    <w:rsid w:val="00B016FF"/>
    <w:rsid w:val="00B02437"/>
    <w:rsid w:val="00B0243C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1DF"/>
    <w:rsid w:val="00B05316"/>
    <w:rsid w:val="00B05467"/>
    <w:rsid w:val="00B06733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880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C2C"/>
    <w:rsid w:val="00B21FD9"/>
    <w:rsid w:val="00B21FF3"/>
    <w:rsid w:val="00B221DC"/>
    <w:rsid w:val="00B22555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59A4"/>
    <w:rsid w:val="00B25C97"/>
    <w:rsid w:val="00B25E37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12FD"/>
    <w:rsid w:val="00B31343"/>
    <w:rsid w:val="00B317D8"/>
    <w:rsid w:val="00B31E67"/>
    <w:rsid w:val="00B31E9A"/>
    <w:rsid w:val="00B330B5"/>
    <w:rsid w:val="00B335D0"/>
    <w:rsid w:val="00B341DA"/>
    <w:rsid w:val="00B34AB5"/>
    <w:rsid w:val="00B3538B"/>
    <w:rsid w:val="00B35881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E1A"/>
    <w:rsid w:val="00B4040D"/>
    <w:rsid w:val="00B40B5D"/>
    <w:rsid w:val="00B40BB5"/>
    <w:rsid w:val="00B41DFF"/>
    <w:rsid w:val="00B420DB"/>
    <w:rsid w:val="00B422F9"/>
    <w:rsid w:val="00B4251F"/>
    <w:rsid w:val="00B428C2"/>
    <w:rsid w:val="00B431B6"/>
    <w:rsid w:val="00B433CA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740"/>
    <w:rsid w:val="00B467D1"/>
    <w:rsid w:val="00B46BAA"/>
    <w:rsid w:val="00B50180"/>
    <w:rsid w:val="00B50225"/>
    <w:rsid w:val="00B50B9E"/>
    <w:rsid w:val="00B50D2D"/>
    <w:rsid w:val="00B50F58"/>
    <w:rsid w:val="00B512B8"/>
    <w:rsid w:val="00B515CB"/>
    <w:rsid w:val="00B5223B"/>
    <w:rsid w:val="00B52403"/>
    <w:rsid w:val="00B52460"/>
    <w:rsid w:val="00B52BC7"/>
    <w:rsid w:val="00B531BF"/>
    <w:rsid w:val="00B5330E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C2A"/>
    <w:rsid w:val="00B57F59"/>
    <w:rsid w:val="00B57F75"/>
    <w:rsid w:val="00B60C58"/>
    <w:rsid w:val="00B6126D"/>
    <w:rsid w:val="00B61378"/>
    <w:rsid w:val="00B61432"/>
    <w:rsid w:val="00B61797"/>
    <w:rsid w:val="00B61EEE"/>
    <w:rsid w:val="00B61F93"/>
    <w:rsid w:val="00B624C0"/>
    <w:rsid w:val="00B625C8"/>
    <w:rsid w:val="00B62634"/>
    <w:rsid w:val="00B626E9"/>
    <w:rsid w:val="00B634AD"/>
    <w:rsid w:val="00B63F34"/>
    <w:rsid w:val="00B63F4D"/>
    <w:rsid w:val="00B642BA"/>
    <w:rsid w:val="00B653C6"/>
    <w:rsid w:val="00B65BBC"/>
    <w:rsid w:val="00B65FBD"/>
    <w:rsid w:val="00B66055"/>
    <w:rsid w:val="00B66A45"/>
    <w:rsid w:val="00B66D4A"/>
    <w:rsid w:val="00B67F22"/>
    <w:rsid w:val="00B7051E"/>
    <w:rsid w:val="00B71D4C"/>
    <w:rsid w:val="00B72017"/>
    <w:rsid w:val="00B722B7"/>
    <w:rsid w:val="00B722BF"/>
    <w:rsid w:val="00B72725"/>
    <w:rsid w:val="00B72891"/>
    <w:rsid w:val="00B728F6"/>
    <w:rsid w:val="00B729EF"/>
    <w:rsid w:val="00B72C84"/>
    <w:rsid w:val="00B72D32"/>
    <w:rsid w:val="00B73248"/>
    <w:rsid w:val="00B732BF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1F6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2F1D"/>
    <w:rsid w:val="00B8385E"/>
    <w:rsid w:val="00B83C72"/>
    <w:rsid w:val="00B83E72"/>
    <w:rsid w:val="00B840CC"/>
    <w:rsid w:val="00B841BD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9B4"/>
    <w:rsid w:val="00B90BFE"/>
    <w:rsid w:val="00B9109E"/>
    <w:rsid w:val="00B91DCD"/>
    <w:rsid w:val="00B92888"/>
    <w:rsid w:val="00B93148"/>
    <w:rsid w:val="00B933F6"/>
    <w:rsid w:val="00B9370C"/>
    <w:rsid w:val="00B937F8"/>
    <w:rsid w:val="00B93846"/>
    <w:rsid w:val="00B940A2"/>
    <w:rsid w:val="00B94903"/>
    <w:rsid w:val="00B950A5"/>
    <w:rsid w:val="00B95295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1CED"/>
    <w:rsid w:val="00BA213D"/>
    <w:rsid w:val="00BA2298"/>
    <w:rsid w:val="00BA2944"/>
    <w:rsid w:val="00BA316C"/>
    <w:rsid w:val="00BA3269"/>
    <w:rsid w:val="00BA3C9A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B98"/>
    <w:rsid w:val="00BB2601"/>
    <w:rsid w:val="00BB2763"/>
    <w:rsid w:val="00BB32E1"/>
    <w:rsid w:val="00BB3725"/>
    <w:rsid w:val="00BB3C88"/>
    <w:rsid w:val="00BB3CA0"/>
    <w:rsid w:val="00BB4024"/>
    <w:rsid w:val="00BB4070"/>
    <w:rsid w:val="00BB40E9"/>
    <w:rsid w:val="00BB420D"/>
    <w:rsid w:val="00BB4449"/>
    <w:rsid w:val="00BB4AD9"/>
    <w:rsid w:val="00BB549B"/>
    <w:rsid w:val="00BB5609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0E5E"/>
    <w:rsid w:val="00BC10D3"/>
    <w:rsid w:val="00BC1EC3"/>
    <w:rsid w:val="00BC2665"/>
    <w:rsid w:val="00BC2E1F"/>
    <w:rsid w:val="00BC2F64"/>
    <w:rsid w:val="00BC3061"/>
    <w:rsid w:val="00BC33A1"/>
    <w:rsid w:val="00BC3A13"/>
    <w:rsid w:val="00BC3AA2"/>
    <w:rsid w:val="00BC3B4B"/>
    <w:rsid w:val="00BC3E36"/>
    <w:rsid w:val="00BC43B4"/>
    <w:rsid w:val="00BC443C"/>
    <w:rsid w:val="00BC4730"/>
    <w:rsid w:val="00BC47E8"/>
    <w:rsid w:val="00BC50CB"/>
    <w:rsid w:val="00BC5B5D"/>
    <w:rsid w:val="00BC62B9"/>
    <w:rsid w:val="00BC6F42"/>
    <w:rsid w:val="00BC7272"/>
    <w:rsid w:val="00BC73FC"/>
    <w:rsid w:val="00BC76FA"/>
    <w:rsid w:val="00BC783A"/>
    <w:rsid w:val="00BC7A3F"/>
    <w:rsid w:val="00BC7CDB"/>
    <w:rsid w:val="00BD0015"/>
    <w:rsid w:val="00BD082E"/>
    <w:rsid w:val="00BD0C78"/>
    <w:rsid w:val="00BD15E9"/>
    <w:rsid w:val="00BD16C9"/>
    <w:rsid w:val="00BD1D8B"/>
    <w:rsid w:val="00BD1F7C"/>
    <w:rsid w:val="00BD2D66"/>
    <w:rsid w:val="00BD2F27"/>
    <w:rsid w:val="00BD3020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09E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C60"/>
    <w:rsid w:val="00BE6E9C"/>
    <w:rsid w:val="00BE7222"/>
    <w:rsid w:val="00BE7704"/>
    <w:rsid w:val="00BE77B3"/>
    <w:rsid w:val="00BE7AA7"/>
    <w:rsid w:val="00BE7D1D"/>
    <w:rsid w:val="00BE7D6D"/>
    <w:rsid w:val="00BF0069"/>
    <w:rsid w:val="00BF0C7E"/>
    <w:rsid w:val="00BF0D54"/>
    <w:rsid w:val="00BF168B"/>
    <w:rsid w:val="00BF1795"/>
    <w:rsid w:val="00BF19D0"/>
    <w:rsid w:val="00BF1B30"/>
    <w:rsid w:val="00BF2148"/>
    <w:rsid w:val="00BF21B9"/>
    <w:rsid w:val="00BF23EA"/>
    <w:rsid w:val="00BF276C"/>
    <w:rsid w:val="00BF294B"/>
    <w:rsid w:val="00BF2E5D"/>
    <w:rsid w:val="00BF35BC"/>
    <w:rsid w:val="00BF36EC"/>
    <w:rsid w:val="00BF39FC"/>
    <w:rsid w:val="00BF3BB7"/>
    <w:rsid w:val="00BF41EB"/>
    <w:rsid w:val="00BF42C7"/>
    <w:rsid w:val="00BF435C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AB6"/>
    <w:rsid w:val="00BF724E"/>
    <w:rsid w:val="00BF745D"/>
    <w:rsid w:val="00BF7B91"/>
    <w:rsid w:val="00C00296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2E73"/>
    <w:rsid w:val="00C04016"/>
    <w:rsid w:val="00C040B6"/>
    <w:rsid w:val="00C04B62"/>
    <w:rsid w:val="00C04DE0"/>
    <w:rsid w:val="00C04E23"/>
    <w:rsid w:val="00C05723"/>
    <w:rsid w:val="00C05BEE"/>
    <w:rsid w:val="00C061F8"/>
    <w:rsid w:val="00C06397"/>
    <w:rsid w:val="00C072B2"/>
    <w:rsid w:val="00C074F0"/>
    <w:rsid w:val="00C07B49"/>
    <w:rsid w:val="00C07D56"/>
    <w:rsid w:val="00C07E35"/>
    <w:rsid w:val="00C07F3A"/>
    <w:rsid w:val="00C101D7"/>
    <w:rsid w:val="00C1021B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E95"/>
    <w:rsid w:val="00C21314"/>
    <w:rsid w:val="00C215C0"/>
    <w:rsid w:val="00C21752"/>
    <w:rsid w:val="00C21937"/>
    <w:rsid w:val="00C21B93"/>
    <w:rsid w:val="00C22008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D08"/>
    <w:rsid w:val="00C25D8F"/>
    <w:rsid w:val="00C2610F"/>
    <w:rsid w:val="00C2612E"/>
    <w:rsid w:val="00C2642C"/>
    <w:rsid w:val="00C26457"/>
    <w:rsid w:val="00C269FA"/>
    <w:rsid w:val="00C26B39"/>
    <w:rsid w:val="00C26E50"/>
    <w:rsid w:val="00C2717B"/>
    <w:rsid w:val="00C27235"/>
    <w:rsid w:val="00C27587"/>
    <w:rsid w:val="00C27B2F"/>
    <w:rsid w:val="00C27DB7"/>
    <w:rsid w:val="00C3004D"/>
    <w:rsid w:val="00C30C63"/>
    <w:rsid w:val="00C30E47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F7A"/>
    <w:rsid w:val="00C34FCA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619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ED1"/>
    <w:rsid w:val="00C44F23"/>
    <w:rsid w:val="00C4512E"/>
    <w:rsid w:val="00C45131"/>
    <w:rsid w:val="00C451E5"/>
    <w:rsid w:val="00C459B8"/>
    <w:rsid w:val="00C45CF6"/>
    <w:rsid w:val="00C45D3A"/>
    <w:rsid w:val="00C45D7D"/>
    <w:rsid w:val="00C45EE2"/>
    <w:rsid w:val="00C4629E"/>
    <w:rsid w:val="00C46A0C"/>
    <w:rsid w:val="00C46BF6"/>
    <w:rsid w:val="00C471BF"/>
    <w:rsid w:val="00C4721D"/>
    <w:rsid w:val="00C475F6"/>
    <w:rsid w:val="00C476EE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36CF"/>
    <w:rsid w:val="00C540F3"/>
    <w:rsid w:val="00C544F6"/>
    <w:rsid w:val="00C54580"/>
    <w:rsid w:val="00C54F55"/>
    <w:rsid w:val="00C551C8"/>
    <w:rsid w:val="00C557D2"/>
    <w:rsid w:val="00C55B47"/>
    <w:rsid w:val="00C55E2C"/>
    <w:rsid w:val="00C55F79"/>
    <w:rsid w:val="00C56026"/>
    <w:rsid w:val="00C567FF"/>
    <w:rsid w:val="00C56C7F"/>
    <w:rsid w:val="00C56C8C"/>
    <w:rsid w:val="00C576CF"/>
    <w:rsid w:val="00C57A3E"/>
    <w:rsid w:val="00C60BEC"/>
    <w:rsid w:val="00C61646"/>
    <w:rsid w:val="00C61D1D"/>
    <w:rsid w:val="00C61DFE"/>
    <w:rsid w:val="00C625A4"/>
    <w:rsid w:val="00C62BF5"/>
    <w:rsid w:val="00C63152"/>
    <w:rsid w:val="00C635C0"/>
    <w:rsid w:val="00C637C2"/>
    <w:rsid w:val="00C6390D"/>
    <w:rsid w:val="00C63A5F"/>
    <w:rsid w:val="00C64487"/>
    <w:rsid w:val="00C645D9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B32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7D6C"/>
    <w:rsid w:val="00C77FD5"/>
    <w:rsid w:val="00C80570"/>
    <w:rsid w:val="00C805E1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779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EC"/>
    <w:rsid w:val="00C9542C"/>
    <w:rsid w:val="00C95B88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7F"/>
    <w:rsid w:val="00CB0D84"/>
    <w:rsid w:val="00CB0DF9"/>
    <w:rsid w:val="00CB15C7"/>
    <w:rsid w:val="00CB17C6"/>
    <w:rsid w:val="00CB2309"/>
    <w:rsid w:val="00CB250B"/>
    <w:rsid w:val="00CB2783"/>
    <w:rsid w:val="00CB2957"/>
    <w:rsid w:val="00CB2F46"/>
    <w:rsid w:val="00CB4DFF"/>
    <w:rsid w:val="00CB4E38"/>
    <w:rsid w:val="00CB504E"/>
    <w:rsid w:val="00CB5320"/>
    <w:rsid w:val="00CB537D"/>
    <w:rsid w:val="00CB55EC"/>
    <w:rsid w:val="00CB5BB6"/>
    <w:rsid w:val="00CB61D9"/>
    <w:rsid w:val="00CB63C9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73D"/>
    <w:rsid w:val="00CC197A"/>
    <w:rsid w:val="00CC1D19"/>
    <w:rsid w:val="00CC1E88"/>
    <w:rsid w:val="00CC212A"/>
    <w:rsid w:val="00CC21E3"/>
    <w:rsid w:val="00CC277C"/>
    <w:rsid w:val="00CC2A40"/>
    <w:rsid w:val="00CC2A66"/>
    <w:rsid w:val="00CC2EE4"/>
    <w:rsid w:val="00CC30B6"/>
    <w:rsid w:val="00CC35BD"/>
    <w:rsid w:val="00CC3B9E"/>
    <w:rsid w:val="00CC3E4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0EFE"/>
    <w:rsid w:val="00CD129C"/>
    <w:rsid w:val="00CD140A"/>
    <w:rsid w:val="00CD1E43"/>
    <w:rsid w:val="00CD2093"/>
    <w:rsid w:val="00CD2283"/>
    <w:rsid w:val="00CD2446"/>
    <w:rsid w:val="00CD24A1"/>
    <w:rsid w:val="00CD27CA"/>
    <w:rsid w:val="00CD2ABC"/>
    <w:rsid w:val="00CD2DAE"/>
    <w:rsid w:val="00CD30DC"/>
    <w:rsid w:val="00CD315C"/>
    <w:rsid w:val="00CD32D5"/>
    <w:rsid w:val="00CD3652"/>
    <w:rsid w:val="00CD36F3"/>
    <w:rsid w:val="00CD389F"/>
    <w:rsid w:val="00CD3A92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63F"/>
    <w:rsid w:val="00CD714A"/>
    <w:rsid w:val="00CD7798"/>
    <w:rsid w:val="00CD794F"/>
    <w:rsid w:val="00CD7ED7"/>
    <w:rsid w:val="00CE0B27"/>
    <w:rsid w:val="00CE0B43"/>
    <w:rsid w:val="00CE0DD4"/>
    <w:rsid w:val="00CE0E7C"/>
    <w:rsid w:val="00CE1873"/>
    <w:rsid w:val="00CE1CA4"/>
    <w:rsid w:val="00CE23D6"/>
    <w:rsid w:val="00CE2483"/>
    <w:rsid w:val="00CE2832"/>
    <w:rsid w:val="00CE30F3"/>
    <w:rsid w:val="00CE4108"/>
    <w:rsid w:val="00CE42C9"/>
    <w:rsid w:val="00CE4414"/>
    <w:rsid w:val="00CE4433"/>
    <w:rsid w:val="00CE44B5"/>
    <w:rsid w:val="00CE47F4"/>
    <w:rsid w:val="00CE4AFE"/>
    <w:rsid w:val="00CE4C53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860"/>
    <w:rsid w:val="00CF0F12"/>
    <w:rsid w:val="00CF23F3"/>
    <w:rsid w:val="00CF242B"/>
    <w:rsid w:val="00CF276B"/>
    <w:rsid w:val="00CF28D2"/>
    <w:rsid w:val="00CF2B02"/>
    <w:rsid w:val="00CF2C40"/>
    <w:rsid w:val="00CF2DBF"/>
    <w:rsid w:val="00CF2EAC"/>
    <w:rsid w:val="00CF3059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07F"/>
    <w:rsid w:val="00CF766D"/>
    <w:rsid w:val="00CF7B07"/>
    <w:rsid w:val="00CF7E87"/>
    <w:rsid w:val="00D004A9"/>
    <w:rsid w:val="00D005AE"/>
    <w:rsid w:val="00D00B0B"/>
    <w:rsid w:val="00D0103F"/>
    <w:rsid w:val="00D012F3"/>
    <w:rsid w:val="00D01312"/>
    <w:rsid w:val="00D01367"/>
    <w:rsid w:val="00D014CB"/>
    <w:rsid w:val="00D0251D"/>
    <w:rsid w:val="00D02D21"/>
    <w:rsid w:val="00D02E19"/>
    <w:rsid w:val="00D03199"/>
    <w:rsid w:val="00D03492"/>
    <w:rsid w:val="00D039D4"/>
    <w:rsid w:val="00D039D5"/>
    <w:rsid w:val="00D05131"/>
    <w:rsid w:val="00D05163"/>
    <w:rsid w:val="00D052CF"/>
    <w:rsid w:val="00D05B41"/>
    <w:rsid w:val="00D05F33"/>
    <w:rsid w:val="00D0650D"/>
    <w:rsid w:val="00D0680F"/>
    <w:rsid w:val="00D06AF5"/>
    <w:rsid w:val="00D06F3C"/>
    <w:rsid w:val="00D07A42"/>
    <w:rsid w:val="00D07D5D"/>
    <w:rsid w:val="00D07DC8"/>
    <w:rsid w:val="00D07E34"/>
    <w:rsid w:val="00D07F5A"/>
    <w:rsid w:val="00D10070"/>
    <w:rsid w:val="00D104D0"/>
    <w:rsid w:val="00D10D62"/>
    <w:rsid w:val="00D115B0"/>
    <w:rsid w:val="00D1178D"/>
    <w:rsid w:val="00D11859"/>
    <w:rsid w:val="00D1226C"/>
    <w:rsid w:val="00D12645"/>
    <w:rsid w:val="00D12906"/>
    <w:rsid w:val="00D12CAB"/>
    <w:rsid w:val="00D12F5C"/>
    <w:rsid w:val="00D13056"/>
    <w:rsid w:val="00D136E9"/>
    <w:rsid w:val="00D13C01"/>
    <w:rsid w:val="00D13D29"/>
    <w:rsid w:val="00D13F71"/>
    <w:rsid w:val="00D1400F"/>
    <w:rsid w:val="00D14134"/>
    <w:rsid w:val="00D144CB"/>
    <w:rsid w:val="00D14B37"/>
    <w:rsid w:val="00D14CD6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2D2"/>
    <w:rsid w:val="00D2187C"/>
    <w:rsid w:val="00D218A4"/>
    <w:rsid w:val="00D21CEF"/>
    <w:rsid w:val="00D21D0C"/>
    <w:rsid w:val="00D231D0"/>
    <w:rsid w:val="00D23539"/>
    <w:rsid w:val="00D2406C"/>
    <w:rsid w:val="00D243BB"/>
    <w:rsid w:val="00D2454A"/>
    <w:rsid w:val="00D245CE"/>
    <w:rsid w:val="00D24CBA"/>
    <w:rsid w:val="00D24DBA"/>
    <w:rsid w:val="00D254E9"/>
    <w:rsid w:val="00D25560"/>
    <w:rsid w:val="00D25572"/>
    <w:rsid w:val="00D25803"/>
    <w:rsid w:val="00D25957"/>
    <w:rsid w:val="00D25DFC"/>
    <w:rsid w:val="00D26004"/>
    <w:rsid w:val="00D262A5"/>
    <w:rsid w:val="00D262D3"/>
    <w:rsid w:val="00D26353"/>
    <w:rsid w:val="00D26671"/>
    <w:rsid w:val="00D26AD1"/>
    <w:rsid w:val="00D26DFC"/>
    <w:rsid w:val="00D272E6"/>
    <w:rsid w:val="00D27799"/>
    <w:rsid w:val="00D27A9A"/>
    <w:rsid w:val="00D27DCB"/>
    <w:rsid w:val="00D30050"/>
    <w:rsid w:val="00D3025B"/>
    <w:rsid w:val="00D30B27"/>
    <w:rsid w:val="00D31286"/>
    <w:rsid w:val="00D31877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56C"/>
    <w:rsid w:val="00D34EF7"/>
    <w:rsid w:val="00D350FA"/>
    <w:rsid w:val="00D35701"/>
    <w:rsid w:val="00D361A7"/>
    <w:rsid w:val="00D3625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108"/>
    <w:rsid w:val="00D412AB"/>
    <w:rsid w:val="00D4260D"/>
    <w:rsid w:val="00D42632"/>
    <w:rsid w:val="00D43654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48"/>
    <w:rsid w:val="00D515C8"/>
    <w:rsid w:val="00D51878"/>
    <w:rsid w:val="00D519C2"/>
    <w:rsid w:val="00D51D0B"/>
    <w:rsid w:val="00D51D65"/>
    <w:rsid w:val="00D51E34"/>
    <w:rsid w:val="00D51E4F"/>
    <w:rsid w:val="00D51FFA"/>
    <w:rsid w:val="00D520EE"/>
    <w:rsid w:val="00D527D9"/>
    <w:rsid w:val="00D5293A"/>
    <w:rsid w:val="00D52944"/>
    <w:rsid w:val="00D53133"/>
    <w:rsid w:val="00D5319F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B77"/>
    <w:rsid w:val="00D57C8A"/>
    <w:rsid w:val="00D6036D"/>
    <w:rsid w:val="00D60999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355"/>
    <w:rsid w:val="00D736B1"/>
    <w:rsid w:val="00D739E9"/>
    <w:rsid w:val="00D73C91"/>
    <w:rsid w:val="00D73CB5"/>
    <w:rsid w:val="00D73E58"/>
    <w:rsid w:val="00D7476A"/>
    <w:rsid w:val="00D74A0E"/>
    <w:rsid w:val="00D753BD"/>
    <w:rsid w:val="00D75D6E"/>
    <w:rsid w:val="00D76863"/>
    <w:rsid w:val="00D76A52"/>
    <w:rsid w:val="00D7755E"/>
    <w:rsid w:val="00D77593"/>
    <w:rsid w:val="00D778B0"/>
    <w:rsid w:val="00D77D8D"/>
    <w:rsid w:val="00D77F12"/>
    <w:rsid w:val="00D80AD4"/>
    <w:rsid w:val="00D80C31"/>
    <w:rsid w:val="00D80EBC"/>
    <w:rsid w:val="00D816A4"/>
    <w:rsid w:val="00D81ACB"/>
    <w:rsid w:val="00D81FD5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B80"/>
    <w:rsid w:val="00D84C1F"/>
    <w:rsid w:val="00D8630E"/>
    <w:rsid w:val="00D86C73"/>
    <w:rsid w:val="00D86D93"/>
    <w:rsid w:val="00D871C9"/>
    <w:rsid w:val="00D87B6A"/>
    <w:rsid w:val="00D87C5E"/>
    <w:rsid w:val="00D87FC8"/>
    <w:rsid w:val="00D87FD1"/>
    <w:rsid w:val="00D90834"/>
    <w:rsid w:val="00D90E7B"/>
    <w:rsid w:val="00D90F5D"/>
    <w:rsid w:val="00D91CCA"/>
    <w:rsid w:val="00D91E32"/>
    <w:rsid w:val="00D920AE"/>
    <w:rsid w:val="00D92428"/>
    <w:rsid w:val="00D9262E"/>
    <w:rsid w:val="00D9281F"/>
    <w:rsid w:val="00D92F01"/>
    <w:rsid w:val="00D93959"/>
    <w:rsid w:val="00D93EC4"/>
    <w:rsid w:val="00D940AE"/>
    <w:rsid w:val="00D94650"/>
    <w:rsid w:val="00D946AF"/>
    <w:rsid w:val="00D94DFC"/>
    <w:rsid w:val="00D94F20"/>
    <w:rsid w:val="00D9528D"/>
    <w:rsid w:val="00D953A5"/>
    <w:rsid w:val="00D956FC"/>
    <w:rsid w:val="00D95BCE"/>
    <w:rsid w:val="00D96302"/>
    <w:rsid w:val="00D9644F"/>
    <w:rsid w:val="00D965B6"/>
    <w:rsid w:val="00D9672D"/>
    <w:rsid w:val="00D96BD1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DBB"/>
    <w:rsid w:val="00DA24A1"/>
    <w:rsid w:val="00DA2DC3"/>
    <w:rsid w:val="00DA37E5"/>
    <w:rsid w:val="00DA3D47"/>
    <w:rsid w:val="00DA3E81"/>
    <w:rsid w:val="00DA3FC1"/>
    <w:rsid w:val="00DA3FD1"/>
    <w:rsid w:val="00DA4A2B"/>
    <w:rsid w:val="00DA4FDF"/>
    <w:rsid w:val="00DA500F"/>
    <w:rsid w:val="00DA5120"/>
    <w:rsid w:val="00DA5EA7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E5E"/>
    <w:rsid w:val="00DB2227"/>
    <w:rsid w:val="00DB229D"/>
    <w:rsid w:val="00DB2A4F"/>
    <w:rsid w:val="00DB2BC3"/>
    <w:rsid w:val="00DB2DDC"/>
    <w:rsid w:val="00DB3E3A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154"/>
    <w:rsid w:val="00DB7313"/>
    <w:rsid w:val="00DB7365"/>
    <w:rsid w:val="00DB7AB0"/>
    <w:rsid w:val="00DB7FFC"/>
    <w:rsid w:val="00DC00B9"/>
    <w:rsid w:val="00DC09FD"/>
    <w:rsid w:val="00DC0A9D"/>
    <w:rsid w:val="00DC0D4B"/>
    <w:rsid w:val="00DC10D0"/>
    <w:rsid w:val="00DC1285"/>
    <w:rsid w:val="00DC1D0A"/>
    <w:rsid w:val="00DC200D"/>
    <w:rsid w:val="00DC245F"/>
    <w:rsid w:val="00DC2765"/>
    <w:rsid w:val="00DC2893"/>
    <w:rsid w:val="00DC2A52"/>
    <w:rsid w:val="00DC3595"/>
    <w:rsid w:val="00DC4089"/>
    <w:rsid w:val="00DC410F"/>
    <w:rsid w:val="00DC49F9"/>
    <w:rsid w:val="00DC5126"/>
    <w:rsid w:val="00DC565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F3B"/>
    <w:rsid w:val="00DD638F"/>
    <w:rsid w:val="00DD6521"/>
    <w:rsid w:val="00DD6F41"/>
    <w:rsid w:val="00DD6F6F"/>
    <w:rsid w:val="00DD73C0"/>
    <w:rsid w:val="00DD7670"/>
    <w:rsid w:val="00DD77C3"/>
    <w:rsid w:val="00DE0324"/>
    <w:rsid w:val="00DE0398"/>
    <w:rsid w:val="00DE03CF"/>
    <w:rsid w:val="00DE0BCD"/>
    <w:rsid w:val="00DE0DE1"/>
    <w:rsid w:val="00DE0EC9"/>
    <w:rsid w:val="00DE16EF"/>
    <w:rsid w:val="00DE1975"/>
    <w:rsid w:val="00DE1CAC"/>
    <w:rsid w:val="00DE2C5A"/>
    <w:rsid w:val="00DE3021"/>
    <w:rsid w:val="00DE3185"/>
    <w:rsid w:val="00DE31DF"/>
    <w:rsid w:val="00DE3298"/>
    <w:rsid w:val="00DE3723"/>
    <w:rsid w:val="00DE376B"/>
    <w:rsid w:val="00DE39E4"/>
    <w:rsid w:val="00DE40AD"/>
    <w:rsid w:val="00DE4D22"/>
    <w:rsid w:val="00DE512C"/>
    <w:rsid w:val="00DE52F5"/>
    <w:rsid w:val="00DE5781"/>
    <w:rsid w:val="00DE5919"/>
    <w:rsid w:val="00DE5A5A"/>
    <w:rsid w:val="00DE5A6D"/>
    <w:rsid w:val="00DE5F22"/>
    <w:rsid w:val="00DE6308"/>
    <w:rsid w:val="00DE6BEE"/>
    <w:rsid w:val="00DE6D8B"/>
    <w:rsid w:val="00DE743C"/>
    <w:rsid w:val="00DE74BA"/>
    <w:rsid w:val="00DE78AA"/>
    <w:rsid w:val="00DE7CC9"/>
    <w:rsid w:val="00DE7EB0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24C"/>
    <w:rsid w:val="00E00628"/>
    <w:rsid w:val="00E00A75"/>
    <w:rsid w:val="00E00CB9"/>
    <w:rsid w:val="00E00D0A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957"/>
    <w:rsid w:val="00E03B6D"/>
    <w:rsid w:val="00E04706"/>
    <w:rsid w:val="00E058B7"/>
    <w:rsid w:val="00E05DA5"/>
    <w:rsid w:val="00E05DFD"/>
    <w:rsid w:val="00E0608B"/>
    <w:rsid w:val="00E064E7"/>
    <w:rsid w:val="00E06795"/>
    <w:rsid w:val="00E06ED4"/>
    <w:rsid w:val="00E06FBC"/>
    <w:rsid w:val="00E072E5"/>
    <w:rsid w:val="00E0730D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5668"/>
    <w:rsid w:val="00E15EEE"/>
    <w:rsid w:val="00E163C5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E93"/>
    <w:rsid w:val="00E26609"/>
    <w:rsid w:val="00E26815"/>
    <w:rsid w:val="00E27029"/>
    <w:rsid w:val="00E2705A"/>
    <w:rsid w:val="00E270E7"/>
    <w:rsid w:val="00E276CC"/>
    <w:rsid w:val="00E27722"/>
    <w:rsid w:val="00E27BCA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32F9"/>
    <w:rsid w:val="00E3333E"/>
    <w:rsid w:val="00E334B6"/>
    <w:rsid w:val="00E335AB"/>
    <w:rsid w:val="00E33634"/>
    <w:rsid w:val="00E33828"/>
    <w:rsid w:val="00E33BBC"/>
    <w:rsid w:val="00E33DC5"/>
    <w:rsid w:val="00E341D5"/>
    <w:rsid w:val="00E34246"/>
    <w:rsid w:val="00E3459B"/>
    <w:rsid w:val="00E34D15"/>
    <w:rsid w:val="00E35648"/>
    <w:rsid w:val="00E35FCA"/>
    <w:rsid w:val="00E360FA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670"/>
    <w:rsid w:val="00E42678"/>
    <w:rsid w:val="00E4283B"/>
    <w:rsid w:val="00E4353A"/>
    <w:rsid w:val="00E437C8"/>
    <w:rsid w:val="00E439AA"/>
    <w:rsid w:val="00E43B9E"/>
    <w:rsid w:val="00E44326"/>
    <w:rsid w:val="00E4459F"/>
    <w:rsid w:val="00E44F72"/>
    <w:rsid w:val="00E4515F"/>
    <w:rsid w:val="00E45401"/>
    <w:rsid w:val="00E45573"/>
    <w:rsid w:val="00E4561D"/>
    <w:rsid w:val="00E45796"/>
    <w:rsid w:val="00E45CEB"/>
    <w:rsid w:val="00E46B9E"/>
    <w:rsid w:val="00E46BF3"/>
    <w:rsid w:val="00E476C0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69DB"/>
    <w:rsid w:val="00E56CDC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D3"/>
    <w:rsid w:val="00E64865"/>
    <w:rsid w:val="00E6486A"/>
    <w:rsid w:val="00E65013"/>
    <w:rsid w:val="00E655A2"/>
    <w:rsid w:val="00E65BFC"/>
    <w:rsid w:val="00E65C95"/>
    <w:rsid w:val="00E66283"/>
    <w:rsid w:val="00E6637C"/>
    <w:rsid w:val="00E6651F"/>
    <w:rsid w:val="00E665E8"/>
    <w:rsid w:val="00E66B9C"/>
    <w:rsid w:val="00E66E4B"/>
    <w:rsid w:val="00E676AB"/>
    <w:rsid w:val="00E67706"/>
    <w:rsid w:val="00E67710"/>
    <w:rsid w:val="00E67A0D"/>
    <w:rsid w:val="00E67A80"/>
    <w:rsid w:val="00E67CAC"/>
    <w:rsid w:val="00E67F13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69F"/>
    <w:rsid w:val="00E75A0D"/>
    <w:rsid w:val="00E75D2B"/>
    <w:rsid w:val="00E76243"/>
    <w:rsid w:val="00E76A93"/>
    <w:rsid w:val="00E77184"/>
    <w:rsid w:val="00E80149"/>
    <w:rsid w:val="00E80296"/>
    <w:rsid w:val="00E8039D"/>
    <w:rsid w:val="00E803FC"/>
    <w:rsid w:val="00E805C9"/>
    <w:rsid w:val="00E80981"/>
    <w:rsid w:val="00E80C3B"/>
    <w:rsid w:val="00E81111"/>
    <w:rsid w:val="00E81353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4BC9"/>
    <w:rsid w:val="00E8667A"/>
    <w:rsid w:val="00E86B5E"/>
    <w:rsid w:val="00E87450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B7F"/>
    <w:rsid w:val="00E97D03"/>
    <w:rsid w:val="00E97E1A"/>
    <w:rsid w:val="00EA00D8"/>
    <w:rsid w:val="00EA054C"/>
    <w:rsid w:val="00EA07AE"/>
    <w:rsid w:val="00EA0C11"/>
    <w:rsid w:val="00EA0C4C"/>
    <w:rsid w:val="00EA1038"/>
    <w:rsid w:val="00EA104D"/>
    <w:rsid w:val="00EA1739"/>
    <w:rsid w:val="00EA211A"/>
    <w:rsid w:val="00EA297B"/>
    <w:rsid w:val="00EA3126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6227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ADE"/>
    <w:rsid w:val="00EB6117"/>
    <w:rsid w:val="00EB67C0"/>
    <w:rsid w:val="00EB6964"/>
    <w:rsid w:val="00EB70C6"/>
    <w:rsid w:val="00EB7897"/>
    <w:rsid w:val="00EB7D9B"/>
    <w:rsid w:val="00EB7F1B"/>
    <w:rsid w:val="00EB7F44"/>
    <w:rsid w:val="00EC0050"/>
    <w:rsid w:val="00EC0AB1"/>
    <w:rsid w:val="00EC12FB"/>
    <w:rsid w:val="00EC181A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412E"/>
    <w:rsid w:val="00EC48F5"/>
    <w:rsid w:val="00EC492E"/>
    <w:rsid w:val="00EC4D5B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42"/>
    <w:rsid w:val="00ED04C5"/>
    <w:rsid w:val="00ED057F"/>
    <w:rsid w:val="00ED0FB5"/>
    <w:rsid w:val="00ED12F9"/>
    <w:rsid w:val="00ED2B30"/>
    <w:rsid w:val="00ED31B8"/>
    <w:rsid w:val="00ED3A46"/>
    <w:rsid w:val="00ED3DF4"/>
    <w:rsid w:val="00ED3EF5"/>
    <w:rsid w:val="00ED4065"/>
    <w:rsid w:val="00ED4562"/>
    <w:rsid w:val="00ED5521"/>
    <w:rsid w:val="00ED5695"/>
    <w:rsid w:val="00ED59D2"/>
    <w:rsid w:val="00ED5AA6"/>
    <w:rsid w:val="00ED61C5"/>
    <w:rsid w:val="00ED64CE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1EDB"/>
    <w:rsid w:val="00EE2256"/>
    <w:rsid w:val="00EE2350"/>
    <w:rsid w:val="00EE23BB"/>
    <w:rsid w:val="00EE258A"/>
    <w:rsid w:val="00EE25B4"/>
    <w:rsid w:val="00EE2A52"/>
    <w:rsid w:val="00EE2B83"/>
    <w:rsid w:val="00EE2EC3"/>
    <w:rsid w:val="00EE3870"/>
    <w:rsid w:val="00EE39C8"/>
    <w:rsid w:val="00EE40C8"/>
    <w:rsid w:val="00EE40CA"/>
    <w:rsid w:val="00EE4139"/>
    <w:rsid w:val="00EE4DD0"/>
    <w:rsid w:val="00EE51E1"/>
    <w:rsid w:val="00EE5892"/>
    <w:rsid w:val="00EE5B70"/>
    <w:rsid w:val="00EE652E"/>
    <w:rsid w:val="00EE6A0C"/>
    <w:rsid w:val="00EE742B"/>
    <w:rsid w:val="00EE7510"/>
    <w:rsid w:val="00EF0854"/>
    <w:rsid w:val="00EF108E"/>
    <w:rsid w:val="00EF1144"/>
    <w:rsid w:val="00EF128F"/>
    <w:rsid w:val="00EF1722"/>
    <w:rsid w:val="00EF17DC"/>
    <w:rsid w:val="00EF1942"/>
    <w:rsid w:val="00EF19DE"/>
    <w:rsid w:val="00EF3109"/>
    <w:rsid w:val="00EF322D"/>
    <w:rsid w:val="00EF3B86"/>
    <w:rsid w:val="00EF4057"/>
    <w:rsid w:val="00EF416F"/>
    <w:rsid w:val="00EF4D70"/>
    <w:rsid w:val="00EF565F"/>
    <w:rsid w:val="00EF57F3"/>
    <w:rsid w:val="00EF58AA"/>
    <w:rsid w:val="00EF64AA"/>
    <w:rsid w:val="00EF69B5"/>
    <w:rsid w:val="00EF710C"/>
    <w:rsid w:val="00EF735C"/>
    <w:rsid w:val="00EF7504"/>
    <w:rsid w:val="00EF7967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231B"/>
    <w:rsid w:val="00F0233B"/>
    <w:rsid w:val="00F0245D"/>
    <w:rsid w:val="00F028C3"/>
    <w:rsid w:val="00F02F2F"/>
    <w:rsid w:val="00F03162"/>
    <w:rsid w:val="00F03885"/>
    <w:rsid w:val="00F03AE7"/>
    <w:rsid w:val="00F0422E"/>
    <w:rsid w:val="00F04DE7"/>
    <w:rsid w:val="00F0545E"/>
    <w:rsid w:val="00F05A21"/>
    <w:rsid w:val="00F05A7E"/>
    <w:rsid w:val="00F05BAC"/>
    <w:rsid w:val="00F0631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DED"/>
    <w:rsid w:val="00F12E94"/>
    <w:rsid w:val="00F1330D"/>
    <w:rsid w:val="00F137A2"/>
    <w:rsid w:val="00F13E03"/>
    <w:rsid w:val="00F13E85"/>
    <w:rsid w:val="00F14193"/>
    <w:rsid w:val="00F1529F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0B57"/>
    <w:rsid w:val="00F2138D"/>
    <w:rsid w:val="00F217F8"/>
    <w:rsid w:val="00F2183F"/>
    <w:rsid w:val="00F21AD5"/>
    <w:rsid w:val="00F21E89"/>
    <w:rsid w:val="00F22109"/>
    <w:rsid w:val="00F22594"/>
    <w:rsid w:val="00F225B9"/>
    <w:rsid w:val="00F2292D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CA"/>
    <w:rsid w:val="00F252D8"/>
    <w:rsid w:val="00F2566E"/>
    <w:rsid w:val="00F26005"/>
    <w:rsid w:val="00F2662B"/>
    <w:rsid w:val="00F26816"/>
    <w:rsid w:val="00F26836"/>
    <w:rsid w:val="00F26B5D"/>
    <w:rsid w:val="00F2717A"/>
    <w:rsid w:val="00F30156"/>
    <w:rsid w:val="00F3084A"/>
    <w:rsid w:val="00F31718"/>
    <w:rsid w:val="00F31B81"/>
    <w:rsid w:val="00F32038"/>
    <w:rsid w:val="00F32171"/>
    <w:rsid w:val="00F32632"/>
    <w:rsid w:val="00F32BB3"/>
    <w:rsid w:val="00F32D4E"/>
    <w:rsid w:val="00F33E4C"/>
    <w:rsid w:val="00F34ED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B3"/>
    <w:rsid w:val="00F43F2D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0627"/>
    <w:rsid w:val="00F512FD"/>
    <w:rsid w:val="00F51500"/>
    <w:rsid w:val="00F5178C"/>
    <w:rsid w:val="00F51AD7"/>
    <w:rsid w:val="00F51E71"/>
    <w:rsid w:val="00F51EB0"/>
    <w:rsid w:val="00F52A75"/>
    <w:rsid w:val="00F52F84"/>
    <w:rsid w:val="00F5349F"/>
    <w:rsid w:val="00F543E2"/>
    <w:rsid w:val="00F5484A"/>
    <w:rsid w:val="00F5619C"/>
    <w:rsid w:val="00F567C3"/>
    <w:rsid w:val="00F57468"/>
    <w:rsid w:val="00F57DCB"/>
    <w:rsid w:val="00F6034C"/>
    <w:rsid w:val="00F603B2"/>
    <w:rsid w:val="00F60607"/>
    <w:rsid w:val="00F60634"/>
    <w:rsid w:val="00F609DA"/>
    <w:rsid w:val="00F609FC"/>
    <w:rsid w:val="00F60B0E"/>
    <w:rsid w:val="00F60DDE"/>
    <w:rsid w:val="00F611DC"/>
    <w:rsid w:val="00F614C8"/>
    <w:rsid w:val="00F6161E"/>
    <w:rsid w:val="00F62201"/>
    <w:rsid w:val="00F6245F"/>
    <w:rsid w:val="00F625FD"/>
    <w:rsid w:val="00F628DD"/>
    <w:rsid w:val="00F62E4E"/>
    <w:rsid w:val="00F6357A"/>
    <w:rsid w:val="00F63A33"/>
    <w:rsid w:val="00F63C6E"/>
    <w:rsid w:val="00F63E2A"/>
    <w:rsid w:val="00F6408A"/>
    <w:rsid w:val="00F6475A"/>
    <w:rsid w:val="00F647A9"/>
    <w:rsid w:val="00F64805"/>
    <w:rsid w:val="00F64A55"/>
    <w:rsid w:val="00F64D45"/>
    <w:rsid w:val="00F64F1F"/>
    <w:rsid w:val="00F6515A"/>
    <w:rsid w:val="00F65F91"/>
    <w:rsid w:val="00F6606A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695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954"/>
    <w:rsid w:val="00F74FB8"/>
    <w:rsid w:val="00F753DC"/>
    <w:rsid w:val="00F755BC"/>
    <w:rsid w:val="00F75762"/>
    <w:rsid w:val="00F75CD1"/>
    <w:rsid w:val="00F75D90"/>
    <w:rsid w:val="00F762EA"/>
    <w:rsid w:val="00F76726"/>
    <w:rsid w:val="00F76B88"/>
    <w:rsid w:val="00F773DF"/>
    <w:rsid w:val="00F80CAB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90032"/>
    <w:rsid w:val="00F90091"/>
    <w:rsid w:val="00F90520"/>
    <w:rsid w:val="00F90D8C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2B7C"/>
    <w:rsid w:val="00FA2C5E"/>
    <w:rsid w:val="00FA337F"/>
    <w:rsid w:val="00FA35C3"/>
    <w:rsid w:val="00FA3A7D"/>
    <w:rsid w:val="00FA3AC3"/>
    <w:rsid w:val="00FA3DC0"/>
    <w:rsid w:val="00FA3FE4"/>
    <w:rsid w:val="00FA416A"/>
    <w:rsid w:val="00FA4439"/>
    <w:rsid w:val="00FA44D6"/>
    <w:rsid w:val="00FA47D8"/>
    <w:rsid w:val="00FA4A40"/>
    <w:rsid w:val="00FA5B14"/>
    <w:rsid w:val="00FA5D75"/>
    <w:rsid w:val="00FA7747"/>
    <w:rsid w:val="00FB0C25"/>
    <w:rsid w:val="00FB0D13"/>
    <w:rsid w:val="00FB14FB"/>
    <w:rsid w:val="00FB1892"/>
    <w:rsid w:val="00FB1B85"/>
    <w:rsid w:val="00FB26DC"/>
    <w:rsid w:val="00FB2E9D"/>
    <w:rsid w:val="00FB336A"/>
    <w:rsid w:val="00FB345B"/>
    <w:rsid w:val="00FB35E1"/>
    <w:rsid w:val="00FB3755"/>
    <w:rsid w:val="00FB3B98"/>
    <w:rsid w:val="00FB3CB6"/>
    <w:rsid w:val="00FB3D86"/>
    <w:rsid w:val="00FB3FDA"/>
    <w:rsid w:val="00FB416A"/>
    <w:rsid w:val="00FB474A"/>
    <w:rsid w:val="00FB4904"/>
    <w:rsid w:val="00FB4C4B"/>
    <w:rsid w:val="00FB537E"/>
    <w:rsid w:val="00FB59A8"/>
    <w:rsid w:val="00FB5A28"/>
    <w:rsid w:val="00FB5A99"/>
    <w:rsid w:val="00FB5C1E"/>
    <w:rsid w:val="00FB5D00"/>
    <w:rsid w:val="00FB5D89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C87"/>
    <w:rsid w:val="00FC3CA0"/>
    <w:rsid w:val="00FC44D9"/>
    <w:rsid w:val="00FC4837"/>
    <w:rsid w:val="00FC4DFB"/>
    <w:rsid w:val="00FC598E"/>
    <w:rsid w:val="00FC5B3C"/>
    <w:rsid w:val="00FC5D20"/>
    <w:rsid w:val="00FC60C7"/>
    <w:rsid w:val="00FC626E"/>
    <w:rsid w:val="00FC6567"/>
    <w:rsid w:val="00FC68A6"/>
    <w:rsid w:val="00FC74E0"/>
    <w:rsid w:val="00FC75C5"/>
    <w:rsid w:val="00FC771A"/>
    <w:rsid w:val="00FC7A9E"/>
    <w:rsid w:val="00FC7AD6"/>
    <w:rsid w:val="00FC7BEC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303D"/>
    <w:rsid w:val="00FD3300"/>
    <w:rsid w:val="00FD35AE"/>
    <w:rsid w:val="00FD375A"/>
    <w:rsid w:val="00FD389D"/>
    <w:rsid w:val="00FD41D0"/>
    <w:rsid w:val="00FD50DF"/>
    <w:rsid w:val="00FD5BC1"/>
    <w:rsid w:val="00FD6102"/>
    <w:rsid w:val="00FD62F3"/>
    <w:rsid w:val="00FD6366"/>
    <w:rsid w:val="00FD7248"/>
    <w:rsid w:val="00FD72FA"/>
    <w:rsid w:val="00FD75B3"/>
    <w:rsid w:val="00FD7BCD"/>
    <w:rsid w:val="00FD7C61"/>
    <w:rsid w:val="00FD7CE8"/>
    <w:rsid w:val="00FD7EE3"/>
    <w:rsid w:val="00FD7F07"/>
    <w:rsid w:val="00FE07EC"/>
    <w:rsid w:val="00FE08ED"/>
    <w:rsid w:val="00FE0917"/>
    <w:rsid w:val="00FE10DB"/>
    <w:rsid w:val="00FE1102"/>
    <w:rsid w:val="00FE19FF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769B"/>
    <w:rsid w:val="00FE7AF7"/>
    <w:rsid w:val="00FF027C"/>
    <w:rsid w:val="00FF0A31"/>
    <w:rsid w:val="00FF0EE8"/>
    <w:rsid w:val="00FF17B2"/>
    <w:rsid w:val="00FF1CBF"/>
    <w:rsid w:val="00FF21CB"/>
    <w:rsid w:val="00FF2B34"/>
    <w:rsid w:val="00FF2F34"/>
    <w:rsid w:val="00FF39A5"/>
    <w:rsid w:val="00FF3AE1"/>
    <w:rsid w:val="00FF401E"/>
    <w:rsid w:val="00FF510C"/>
    <w:rsid w:val="00FF5156"/>
    <w:rsid w:val="00FF5B1D"/>
    <w:rsid w:val="00FF6411"/>
    <w:rsid w:val="00FF6560"/>
    <w:rsid w:val="00FF6BD9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6C8C3A"/>
  <w15:chartTrackingRefBased/>
  <w15:docId w15:val="{FB0D65B9-0341-4691-AB05-A719A6BD9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453E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52259-3434-4AC6-A8B6-82C4E2E8B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11</Pages>
  <Words>1980</Words>
  <Characters>9014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10973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2023-02-07T13:16:00Z</cp:lastPrinted>
  <dcterms:created xsi:type="dcterms:W3CDTF">2023-02-13T04:50:00Z</dcterms:created>
  <dcterms:modified xsi:type="dcterms:W3CDTF">2023-02-13T04:52:00Z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