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1ACCFC4B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4171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13B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4171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13B8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13B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7A56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1653C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BA4CE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57040B43" w:rsidR="009C30BE" w:rsidRPr="00B039AD" w:rsidRDefault="00B039AD" w:rsidP="00B03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713B80">
        <w:rPr>
          <w:rFonts w:ascii="Angsana New" w:hAnsi="Angsana New"/>
          <w:sz w:val="30"/>
          <w:szCs w:val="30"/>
        </w:rPr>
        <w:t xml:space="preserve">31 </w:t>
      </w:r>
      <w:r w:rsidR="00713B80">
        <w:rPr>
          <w:rFonts w:ascii="Angsana New" w:hAnsi="Angsana New" w:hint="cs"/>
          <w:sz w:val="30"/>
          <w:szCs w:val="30"/>
          <w:cs/>
        </w:rPr>
        <w:t>ธันวาคม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6A11">
        <w:rPr>
          <w:rFonts w:ascii="Angsana New" w:hAnsi="Angsana New"/>
          <w:sz w:val="30"/>
          <w:szCs w:val="30"/>
        </w:rPr>
        <w:t xml:space="preserve">2565 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>งวดสามเดือนและ</w:t>
      </w:r>
      <w:r w:rsidR="00713B8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B039AD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="004E6A1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E6A11">
        <w:rPr>
          <w:rFonts w:ascii="Angsana New" w:hAnsi="Angsana New"/>
          <w:sz w:val="30"/>
          <w:szCs w:val="30"/>
        </w:rPr>
        <w:t>3</w:t>
      </w:r>
      <w:r w:rsidR="00713B80">
        <w:rPr>
          <w:rFonts w:ascii="Angsana New" w:hAnsi="Angsana New"/>
          <w:sz w:val="30"/>
          <w:szCs w:val="30"/>
        </w:rPr>
        <w:t>1</w:t>
      </w:r>
      <w:r w:rsidR="004E6A11">
        <w:rPr>
          <w:rFonts w:ascii="Angsana New" w:hAnsi="Angsana New"/>
          <w:sz w:val="30"/>
          <w:szCs w:val="30"/>
        </w:rPr>
        <w:t xml:space="preserve"> </w:t>
      </w:r>
      <w:r w:rsidR="00713B80">
        <w:rPr>
          <w:rFonts w:ascii="Angsana New" w:hAnsi="Angsana New" w:hint="cs"/>
          <w:sz w:val="30"/>
          <w:szCs w:val="30"/>
          <w:cs/>
        </w:rPr>
        <w:t>ธันวาคม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6A11">
        <w:rPr>
          <w:rFonts w:ascii="Angsana New" w:hAnsi="Angsana New"/>
          <w:sz w:val="30"/>
          <w:szCs w:val="30"/>
        </w:rPr>
        <w:t>2565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งบแสดงการเปลี่ยนแปลงส่วนของผู้ถือหุ้นที่แสดงเงินลงทุนตา</w:t>
      </w:r>
      <w:r>
        <w:rPr>
          <w:rFonts w:ascii="Angsana New" w:hAnsi="Angsana New" w:hint="cs"/>
          <w:sz w:val="30"/>
          <w:szCs w:val="30"/>
          <w:cs/>
          <w:lang w:val="th-TH"/>
        </w:rPr>
        <w:t>ม</w:t>
      </w:r>
      <w:r w:rsidRPr="00B039AD">
        <w:rPr>
          <w:rFonts w:ascii="Angsana New" w:hAnsi="Angsana New"/>
          <w:sz w:val="30"/>
          <w:szCs w:val="30"/>
          <w:cs/>
          <w:lang w:val="th-TH"/>
        </w:rPr>
        <w:t>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ตาม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>วิธีส่วนได้เสียและงบกระแสเงินสดเฉพาะกิจการสำหรับงวด</w:t>
      </w:r>
      <w:r w:rsidR="00713B8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4E6A11">
        <w:rPr>
          <w:rFonts w:ascii="Angsana New" w:hAnsi="Angsana New"/>
          <w:sz w:val="30"/>
          <w:szCs w:val="30"/>
        </w:rPr>
        <w:t>3</w:t>
      </w:r>
      <w:r w:rsidR="00713B80">
        <w:rPr>
          <w:rFonts w:ascii="Angsana New" w:hAnsi="Angsana New"/>
          <w:sz w:val="30"/>
          <w:szCs w:val="30"/>
        </w:rPr>
        <w:t>1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13B80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6A11">
        <w:rPr>
          <w:rFonts w:ascii="Angsana New" w:hAnsi="Angsana New"/>
          <w:sz w:val="30"/>
          <w:szCs w:val="30"/>
        </w:rPr>
        <w:t>2565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ของบริษัท โทเร เท็กซ์ไทล์ (ประเทศไทย)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="00DB51A7" w:rsidRPr="00DB51A7">
        <w:rPr>
          <w:rFonts w:ascii="Angsana New" w:hAnsi="Angsana New"/>
          <w:sz w:val="30"/>
          <w:szCs w:val="30"/>
        </w:rPr>
        <w:t>34</w:t>
      </w:r>
      <w:r w:rsidRPr="00B039AD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777317" w14:textId="77777777" w:rsidR="007D58FE" w:rsidRPr="001F3D7B" w:rsidRDefault="007D58FE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1F3D7B" w:rsidRDefault="00517203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1F3D7B" w:rsidRDefault="00517203" w:rsidP="001F3D7B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7C2EE523" w14:textId="77777777" w:rsidR="00400C2B" w:rsidRDefault="00161472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 w:rsidRPr="001F3D7B">
        <w:rPr>
          <w:rFonts w:ascii="Angsana New" w:hAnsi="Angsana New" w:cs="Angsana New"/>
          <w:spacing w:val="-4"/>
          <w:cs/>
        </w:rPr>
        <w:br/>
      </w:r>
      <w:r w:rsidRPr="001F3D7B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="00485A9E" w:rsidRPr="001F3D7B">
        <w:rPr>
          <w:rFonts w:ascii="Angsana New" w:hAnsi="Angsana New" w:cs="Angsana New" w:hint="cs"/>
          <w:spacing w:val="-4"/>
          <w:cs/>
        </w:rPr>
        <w:t>น</w:t>
      </w:r>
    </w:p>
    <w:p w14:paraId="557A8AF5" w14:textId="77777777" w:rsidR="00AE6B0D" w:rsidRDefault="00AE6B0D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</w:p>
    <w:p w14:paraId="2B3E9A01" w14:textId="1E5C4973" w:rsidR="00AE6B0D" w:rsidRPr="001F3D7B" w:rsidRDefault="00AE6B0D" w:rsidP="001F3D7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 w:hint="cs"/>
          <w:spacing w:val="-4"/>
          <w:cs/>
        </w:rPr>
        <w:sectPr w:rsidR="00AE6B0D" w:rsidRPr="001F3D7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15121712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 w:hint="cs"/>
          <w:cs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F3E4883" w14:textId="77777777" w:rsidR="007764DB" w:rsidRPr="00B11560" w:rsidRDefault="007764DB" w:rsidP="007764DB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63709411" w14:textId="77777777" w:rsidR="007764DB" w:rsidRDefault="007764DB" w:rsidP="007764DB">
      <w:pPr>
        <w:jc w:val="thaiDistribute"/>
        <w:rPr>
          <w:rFonts w:ascii="Angsana New" w:hAnsi="Angsana New"/>
          <w:sz w:val="24"/>
          <w:szCs w:val="24"/>
        </w:rPr>
      </w:pPr>
    </w:p>
    <w:p w14:paraId="70ED3F24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89C48A7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16C803F0" w:rsidR="00161472" w:rsidRDefault="0041714C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6B70EE">
        <w:rPr>
          <w:rFonts w:ascii="Angsana New" w:hAnsi="Angsana New" w:hint="cs"/>
          <w:sz w:val="30"/>
          <w:szCs w:val="30"/>
          <w:cs/>
        </w:rPr>
        <w:t xml:space="preserve"> </w:t>
      </w:r>
      <w:r w:rsidR="00713B80">
        <w:rPr>
          <w:rFonts w:ascii="Angsana New" w:hAnsi="Angsana New" w:hint="cs"/>
          <w:sz w:val="30"/>
          <w:szCs w:val="30"/>
          <w:cs/>
        </w:rPr>
        <w:t>กุมภาพันธ์</w:t>
      </w:r>
      <w:r w:rsidR="006B70EE">
        <w:rPr>
          <w:rFonts w:ascii="Angsana New" w:hAnsi="Angsana New" w:hint="cs"/>
          <w:sz w:val="30"/>
          <w:szCs w:val="30"/>
          <w:cs/>
        </w:rPr>
        <w:t xml:space="preserve"> </w:t>
      </w:r>
      <w:r w:rsidR="00BA4CE6">
        <w:rPr>
          <w:rFonts w:ascii="Angsana New" w:hAnsi="Angsana New"/>
          <w:sz w:val="30"/>
          <w:szCs w:val="30"/>
        </w:rPr>
        <w:t>256</w:t>
      </w:r>
      <w:r w:rsidR="00713B80">
        <w:rPr>
          <w:rFonts w:ascii="Angsana New" w:hAnsi="Angsana New"/>
          <w:sz w:val="30"/>
          <w:szCs w:val="30"/>
        </w:rPr>
        <w:t>6</w:t>
      </w:r>
    </w:p>
    <w:p w14:paraId="4D19FD52" w14:textId="780634E7" w:rsidR="00052F09" w:rsidRDefault="00052F09" w:rsidP="002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AE6B0D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D5EA0" w14:textId="77777777" w:rsidR="008114A1" w:rsidRDefault="008114A1">
      <w:r>
        <w:separator/>
      </w:r>
    </w:p>
  </w:endnote>
  <w:endnote w:type="continuationSeparator" w:id="0">
    <w:p w14:paraId="36A3B018" w14:textId="77777777" w:rsidR="008114A1" w:rsidRDefault="0081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B62C9C0-1332-4B9E-B960-9A6BA509D085}"/>
    <w:embedBold r:id="rId2" w:fontKey="{EFF6A9D4-152D-4FF5-A508-F9471E0A662E}"/>
    <w:embedItalic r:id="rId3" w:fontKey="{D7BD9B1D-CB4B-499B-BB65-3C3146526D86}"/>
    <w:embedBoldItalic r:id="rId4" w:fontKey="{CDCF6643-FE1D-4D8D-87B6-C78D8CAFF14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6917" w14:textId="46FF5E39" w:rsidR="008806B5" w:rsidRDefault="008806B5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8806B5" w:rsidRDefault="008806B5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29BF" w14:textId="77777777" w:rsidR="008806B5" w:rsidRPr="00804CAF" w:rsidRDefault="008806B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8806B5" w:rsidRPr="001B16E3" w:rsidRDefault="008806B5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D67" w14:textId="40FDE64E" w:rsidR="008806B5" w:rsidRPr="00F25036" w:rsidRDefault="008806B5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4B20" w14:textId="77777777" w:rsidR="008114A1" w:rsidRDefault="008114A1">
      <w:r>
        <w:separator/>
      </w:r>
    </w:p>
  </w:footnote>
  <w:footnote w:type="continuationSeparator" w:id="0">
    <w:p w14:paraId="7E2C153A" w14:textId="77777777" w:rsidR="008114A1" w:rsidRDefault="00811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B008" w14:textId="77777777" w:rsidR="008806B5" w:rsidRPr="001B16E3" w:rsidRDefault="008806B5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A62E" w14:textId="370C7087" w:rsidR="008806B5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5C4E1" w14:textId="77777777" w:rsidR="00AE6B0D" w:rsidRPr="00985A84" w:rsidRDefault="00AE6B0D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 w:numId="4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69"/>
    <w:rsid w:val="0004239F"/>
    <w:rsid w:val="0004298E"/>
    <w:rsid w:val="00042B71"/>
    <w:rsid w:val="00042D36"/>
    <w:rsid w:val="000431E5"/>
    <w:rsid w:val="00043D66"/>
    <w:rsid w:val="000445C8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329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650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028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1A6A"/>
    <w:rsid w:val="000D1F65"/>
    <w:rsid w:val="000D2250"/>
    <w:rsid w:val="000D2670"/>
    <w:rsid w:val="000D63B7"/>
    <w:rsid w:val="000D67DF"/>
    <w:rsid w:val="000D6A4E"/>
    <w:rsid w:val="000D6F6B"/>
    <w:rsid w:val="000D76D9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47D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6D9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559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224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9C5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4A27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1897"/>
    <w:rsid w:val="0019322B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28E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6EF"/>
    <w:rsid w:val="001B3A7E"/>
    <w:rsid w:val="001B3BB2"/>
    <w:rsid w:val="001B3E0E"/>
    <w:rsid w:val="001B4288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36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66"/>
    <w:rsid w:val="001E6C8B"/>
    <w:rsid w:val="001E7AE6"/>
    <w:rsid w:val="001E7CD5"/>
    <w:rsid w:val="001F0DE2"/>
    <w:rsid w:val="001F0E78"/>
    <w:rsid w:val="001F0FEC"/>
    <w:rsid w:val="001F1667"/>
    <w:rsid w:val="001F368F"/>
    <w:rsid w:val="001F374C"/>
    <w:rsid w:val="001F3D7B"/>
    <w:rsid w:val="001F417A"/>
    <w:rsid w:val="001F4419"/>
    <w:rsid w:val="001F4BD0"/>
    <w:rsid w:val="001F4FD4"/>
    <w:rsid w:val="001F667C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708"/>
    <w:rsid w:val="002449BE"/>
    <w:rsid w:val="00245778"/>
    <w:rsid w:val="00245DF3"/>
    <w:rsid w:val="002460FD"/>
    <w:rsid w:val="00246AFC"/>
    <w:rsid w:val="0024768F"/>
    <w:rsid w:val="002500EF"/>
    <w:rsid w:val="002504AF"/>
    <w:rsid w:val="00250D22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67348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39E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299"/>
    <w:rsid w:val="00292C8B"/>
    <w:rsid w:val="002939DF"/>
    <w:rsid w:val="002944F8"/>
    <w:rsid w:val="002948CA"/>
    <w:rsid w:val="0029754B"/>
    <w:rsid w:val="00297BC3"/>
    <w:rsid w:val="00297E10"/>
    <w:rsid w:val="00297E18"/>
    <w:rsid w:val="002A0153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4D19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3649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C2B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54C6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4F18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832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531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1CE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3C9F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DA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6EB6"/>
    <w:rsid w:val="004076EA"/>
    <w:rsid w:val="00407ACA"/>
    <w:rsid w:val="00407CA0"/>
    <w:rsid w:val="00410D20"/>
    <w:rsid w:val="004119FE"/>
    <w:rsid w:val="00411AF1"/>
    <w:rsid w:val="00411D50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14C"/>
    <w:rsid w:val="004173DD"/>
    <w:rsid w:val="00417829"/>
    <w:rsid w:val="00417AC1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090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2D03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DA8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5A6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9E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A11"/>
    <w:rsid w:val="004E6E63"/>
    <w:rsid w:val="004E6E64"/>
    <w:rsid w:val="004E6EE9"/>
    <w:rsid w:val="004E6F70"/>
    <w:rsid w:val="004E7807"/>
    <w:rsid w:val="004E7B90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3C7F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371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38E"/>
    <w:rsid w:val="005448DD"/>
    <w:rsid w:val="00544D34"/>
    <w:rsid w:val="00544E42"/>
    <w:rsid w:val="00545AFE"/>
    <w:rsid w:val="00545B54"/>
    <w:rsid w:val="00545D7D"/>
    <w:rsid w:val="00545FC7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56EB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3A3E"/>
    <w:rsid w:val="00584209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5E22"/>
    <w:rsid w:val="0058664E"/>
    <w:rsid w:val="005869D1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A7E18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47C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BFA"/>
    <w:rsid w:val="00610D6B"/>
    <w:rsid w:val="006110B7"/>
    <w:rsid w:val="00612455"/>
    <w:rsid w:val="00612DDE"/>
    <w:rsid w:val="006132C6"/>
    <w:rsid w:val="00614B6E"/>
    <w:rsid w:val="00614C68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284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0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1D1B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5CF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58F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874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0DC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0EE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75B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182F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16F4"/>
    <w:rsid w:val="007121CE"/>
    <w:rsid w:val="007122F1"/>
    <w:rsid w:val="0071273C"/>
    <w:rsid w:val="00712BC3"/>
    <w:rsid w:val="0071380A"/>
    <w:rsid w:val="00713B80"/>
    <w:rsid w:val="00713F0E"/>
    <w:rsid w:val="007146C6"/>
    <w:rsid w:val="00714CBD"/>
    <w:rsid w:val="00714EA9"/>
    <w:rsid w:val="007155F7"/>
    <w:rsid w:val="0071560A"/>
    <w:rsid w:val="0071567C"/>
    <w:rsid w:val="00715E5E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8C4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37F29"/>
    <w:rsid w:val="00740760"/>
    <w:rsid w:val="007411A9"/>
    <w:rsid w:val="0074130C"/>
    <w:rsid w:val="00741821"/>
    <w:rsid w:val="00741A48"/>
    <w:rsid w:val="00741B3F"/>
    <w:rsid w:val="00741C71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59E5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6A8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108"/>
    <w:rsid w:val="00796C70"/>
    <w:rsid w:val="00796E2F"/>
    <w:rsid w:val="00796ED0"/>
    <w:rsid w:val="00796FF5"/>
    <w:rsid w:val="00797296"/>
    <w:rsid w:val="00797AB2"/>
    <w:rsid w:val="007A0002"/>
    <w:rsid w:val="007A07DB"/>
    <w:rsid w:val="007A0E40"/>
    <w:rsid w:val="007A19CE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2D5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40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4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3F93"/>
    <w:rsid w:val="00824720"/>
    <w:rsid w:val="00824AC1"/>
    <w:rsid w:val="00824D52"/>
    <w:rsid w:val="008268A2"/>
    <w:rsid w:val="00826A5C"/>
    <w:rsid w:val="00826FCB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37C9C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4650F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43AF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45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8A6"/>
    <w:rsid w:val="00893A7E"/>
    <w:rsid w:val="00893D45"/>
    <w:rsid w:val="00894850"/>
    <w:rsid w:val="00894B51"/>
    <w:rsid w:val="00894DB1"/>
    <w:rsid w:val="0089578B"/>
    <w:rsid w:val="00895EF5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2DC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23D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C83"/>
    <w:rsid w:val="008C0D0D"/>
    <w:rsid w:val="008C0DF6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38F7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04C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8F7B25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250C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4D18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0A9D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69FA"/>
    <w:rsid w:val="009A7233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11E"/>
    <w:rsid w:val="009E023D"/>
    <w:rsid w:val="009E067C"/>
    <w:rsid w:val="009E0D48"/>
    <w:rsid w:val="009E0DB8"/>
    <w:rsid w:val="009E0F16"/>
    <w:rsid w:val="009E12B0"/>
    <w:rsid w:val="009E1F1A"/>
    <w:rsid w:val="009E21E6"/>
    <w:rsid w:val="009E221E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A4B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175D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3B7"/>
    <w:rsid w:val="00A434A3"/>
    <w:rsid w:val="00A4357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1FAB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03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3D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5A1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2E3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9AC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4FC"/>
    <w:rsid w:val="00AC5880"/>
    <w:rsid w:val="00AC60CA"/>
    <w:rsid w:val="00AC6E16"/>
    <w:rsid w:val="00AC7126"/>
    <w:rsid w:val="00AC714C"/>
    <w:rsid w:val="00AC71BC"/>
    <w:rsid w:val="00AC7361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EA6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B0D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9E8"/>
    <w:rsid w:val="00B00A45"/>
    <w:rsid w:val="00B014AE"/>
    <w:rsid w:val="00B0181B"/>
    <w:rsid w:val="00B01F68"/>
    <w:rsid w:val="00B0289A"/>
    <w:rsid w:val="00B032D2"/>
    <w:rsid w:val="00B039AD"/>
    <w:rsid w:val="00B03A30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958"/>
    <w:rsid w:val="00B33ACB"/>
    <w:rsid w:val="00B3486F"/>
    <w:rsid w:val="00B34A5D"/>
    <w:rsid w:val="00B34E15"/>
    <w:rsid w:val="00B34E83"/>
    <w:rsid w:val="00B35C65"/>
    <w:rsid w:val="00B35CD7"/>
    <w:rsid w:val="00B36210"/>
    <w:rsid w:val="00B364A2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505"/>
    <w:rsid w:val="00B619CD"/>
    <w:rsid w:val="00B61D9B"/>
    <w:rsid w:val="00B6289D"/>
    <w:rsid w:val="00B62DB6"/>
    <w:rsid w:val="00B63984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0BE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538"/>
    <w:rsid w:val="00B94DE9"/>
    <w:rsid w:val="00B9526B"/>
    <w:rsid w:val="00B95377"/>
    <w:rsid w:val="00B95942"/>
    <w:rsid w:val="00B95B60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CE6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07F2"/>
    <w:rsid w:val="00BD0C49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72D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447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91C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226D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1CA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0B4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43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B29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621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3CD9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591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357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6C2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A93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092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4C51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CA4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E95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42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4225"/>
    <w:rsid w:val="00D55383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0CB"/>
    <w:rsid w:val="00D63342"/>
    <w:rsid w:val="00D63ADA"/>
    <w:rsid w:val="00D63F3D"/>
    <w:rsid w:val="00D6439C"/>
    <w:rsid w:val="00D6454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B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501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2D56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DAE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4B3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1A7"/>
    <w:rsid w:val="00DB5941"/>
    <w:rsid w:val="00DB61AA"/>
    <w:rsid w:val="00DB749D"/>
    <w:rsid w:val="00DB78B6"/>
    <w:rsid w:val="00DC003C"/>
    <w:rsid w:val="00DC0326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1CB1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80C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43F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5C0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07A81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4EE1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2E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79F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29BD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542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109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6C7D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219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5A8"/>
    <w:rsid w:val="00F23B06"/>
    <w:rsid w:val="00F23C44"/>
    <w:rsid w:val="00F23C65"/>
    <w:rsid w:val="00F23F1E"/>
    <w:rsid w:val="00F241DF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245"/>
    <w:rsid w:val="00F345FE"/>
    <w:rsid w:val="00F34B60"/>
    <w:rsid w:val="00F35223"/>
    <w:rsid w:val="00F357F2"/>
    <w:rsid w:val="00F35AB0"/>
    <w:rsid w:val="00F35F73"/>
    <w:rsid w:val="00F361D8"/>
    <w:rsid w:val="00F362F7"/>
    <w:rsid w:val="00F3642F"/>
    <w:rsid w:val="00F36508"/>
    <w:rsid w:val="00F3665E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68DE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5FD0"/>
    <w:rsid w:val="00F8601C"/>
    <w:rsid w:val="00F8605B"/>
    <w:rsid w:val="00F86213"/>
    <w:rsid w:val="00F86341"/>
    <w:rsid w:val="00F86D23"/>
    <w:rsid w:val="00F86FA7"/>
    <w:rsid w:val="00F91B47"/>
    <w:rsid w:val="00F92184"/>
    <w:rsid w:val="00F923CB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7D7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448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49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176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030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0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  <w:style w:type="character" w:customStyle="1" w:styleId="ListParagraphChar">
    <w:name w:val="List Paragraph Char"/>
    <w:link w:val="ListParagraph"/>
    <w:uiPriority w:val="34"/>
    <w:locked/>
    <w:rsid w:val="00DF743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453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2191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4</cp:revision>
  <cp:lastPrinted>2023-01-30T07:50:00Z</cp:lastPrinted>
  <dcterms:created xsi:type="dcterms:W3CDTF">2023-02-08T04:34:00Z</dcterms:created>
  <dcterms:modified xsi:type="dcterms:W3CDTF">2023-02-08T04:36:00Z</dcterms:modified>
</cp:coreProperties>
</file>