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24"/>
        <w:gridCol w:w="374"/>
        <w:gridCol w:w="6986"/>
      </w:tblGrid>
      <w:tr w:rsidR="00BB2FFB" w:rsidRPr="00C52C41" w14:paraId="19FFE9D2" w14:textId="77777777" w:rsidTr="00BB2FFB">
        <w:trPr>
          <w:trHeight w:val="40"/>
        </w:trPr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14:paraId="229C290E" w14:textId="77777777" w:rsidR="00726B9B" w:rsidRPr="00650105" w:rsidRDefault="00726B9B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0105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</w:tcPr>
          <w:p w14:paraId="5BDFBA8D" w14:textId="77777777" w:rsidR="00726B9B" w:rsidRPr="00650105" w:rsidRDefault="00726B9B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86" w:type="dxa"/>
            <w:tcBorders>
              <w:top w:val="nil"/>
              <w:left w:val="nil"/>
              <w:bottom w:val="nil"/>
              <w:right w:val="nil"/>
            </w:tcBorders>
          </w:tcPr>
          <w:p w14:paraId="3104A377" w14:textId="77777777" w:rsidR="00726B9B" w:rsidRPr="00650105" w:rsidRDefault="00726B9B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50105">
              <w:rPr>
                <w:rFonts w:asciiTheme="majorBidi" w:hAnsiTheme="majorBidi" w:cstheme="majorBidi"/>
                <w:sz w:val="30"/>
                <w:szCs w:val="30"/>
                <w:cs/>
              </w:rPr>
              <w:t>สารบัญ</w:t>
            </w:r>
          </w:p>
        </w:tc>
      </w:tr>
      <w:tr w:rsidR="00BB2FFB" w:rsidRPr="00C52C41" w14:paraId="167A71D9" w14:textId="77777777" w:rsidTr="00BB2F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"/>
        </w:trPr>
        <w:tc>
          <w:tcPr>
            <w:tcW w:w="1324" w:type="dxa"/>
          </w:tcPr>
          <w:p w14:paraId="09B9CBC0" w14:textId="77777777" w:rsidR="00726B9B" w:rsidRPr="00650105" w:rsidRDefault="00726B9B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374" w:type="dxa"/>
          </w:tcPr>
          <w:p w14:paraId="37CA298A" w14:textId="77777777" w:rsidR="00726B9B" w:rsidRPr="00650105" w:rsidRDefault="00726B9B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986" w:type="dxa"/>
          </w:tcPr>
          <w:p w14:paraId="61A87417" w14:textId="77777777" w:rsidR="00726B9B" w:rsidRPr="00650105" w:rsidRDefault="00726B9B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BB2FFB" w:rsidRPr="00C52C41" w14:paraId="4F798654" w14:textId="77777777" w:rsidTr="00BB2F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"/>
        </w:trPr>
        <w:tc>
          <w:tcPr>
            <w:tcW w:w="1324" w:type="dxa"/>
          </w:tcPr>
          <w:p w14:paraId="3226B521" w14:textId="1AC73CA4" w:rsidR="00726B9B" w:rsidRPr="00650105" w:rsidRDefault="0021653C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1653C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374" w:type="dxa"/>
          </w:tcPr>
          <w:p w14:paraId="11FF70BB" w14:textId="77777777" w:rsidR="00726B9B" w:rsidRPr="00650105" w:rsidRDefault="00726B9B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986" w:type="dxa"/>
          </w:tcPr>
          <w:p w14:paraId="0F948330" w14:textId="51522D13" w:rsidR="00726B9B" w:rsidRPr="00650105" w:rsidRDefault="001A2712" w:rsidP="001A2712">
            <w:pPr>
              <w:pStyle w:val="index"/>
              <w:tabs>
                <w:tab w:val="clear" w:pos="1134"/>
                <w:tab w:val="num" w:pos="1080"/>
              </w:tabs>
              <w:spacing w:after="0" w:line="380" w:lineRule="exact"/>
              <w:ind w:left="0" w:firstLine="0"/>
              <w:outlineLvl w:val="0"/>
              <w:rPr>
                <w:rFonts w:asciiTheme="majorBidi" w:hAnsiTheme="majorBidi" w:cstheme="majorBidi"/>
              </w:rPr>
            </w:pPr>
            <w:r w:rsidRPr="0065010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เกณฑ์การจัดทำงบการเงินระหว่างกาล</w:t>
            </w:r>
          </w:p>
        </w:tc>
      </w:tr>
      <w:tr w:rsidR="00BB2FFB" w:rsidRPr="00C52C41" w14:paraId="5EF28F07" w14:textId="77777777" w:rsidTr="00BB2F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"/>
        </w:trPr>
        <w:tc>
          <w:tcPr>
            <w:tcW w:w="1324" w:type="dxa"/>
          </w:tcPr>
          <w:p w14:paraId="04231FB5" w14:textId="630850D3" w:rsidR="00BD265A" w:rsidRPr="00650105" w:rsidRDefault="00140418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374" w:type="dxa"/>
          </w:tcPr>
          <w:p w14:paraId="52841867" w14:textId="77777777" w:rsidR="00BD265A" w:rsidRPr="00650105" w:rsidRDefault="00BD265A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986" w:type="dxa"/>
          </w:tcPr>
          <w:p w14:paraId="30A9035B" w14:textId="3B4BCE72" w:rsidR="00BD265A" w:rsidRPr="00650105" w:rsidRDefault="007608D9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5010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BB2FFB" w:rsidRPr="00C52C41" w14:paraId="0EC9E87D" w14:textId="77777777" w:rsidTr="00BB2F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"/>
        </w:trPr>
        <w:tc>
          <w:tcPr>
            <w:tcW w:w="1324" w:type="dxa"/>
          </w:tcPr>
          <w:p w14:paraId="1A65D8A3" w14:textId="51119DC5" w:rsidR="00BD265A" w:rsidRPr="00650105" w:rsidRDefault="00140418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374" w:type="dxa"/>
          </w:tcPr>
          <w:p w14:paraId="50349791" w14:textId="77777777" w:rsidR="00BD265A" w:rsidRPr="00650105" w:rsidRDefault="00BD265A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986" w:type="dxa"/>
          </w:tcPr>
          <w:p w14:paraId="0CA771EA" w14:textId="0756F8D4" w:rsidR="00BD265A" w:rsidRPr="00650105" w:rsidRDefault="003A1339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5010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เงินลงทุนในบริษัทร่วม</w:t>
            </w:r>
          </w:p>
        </w:tc>
      </w:tr>
      <w:tr w:rsidR="00BB2FFB" w:rsidRPr="00C52C41" w14:paraId="66C37F36" w14:textId="77777777" w:rsidTr="00BB2F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"/>
        </w:trPr>
        <w:tc>
          <w:tcPr>
            <w:tcW w:w="1324" w:type="dxa"/>
          </w:tcPr>
          <w:p w14:paraId="72E8CC03" w14:textId="2BDE76B8" w:rsidR="00BD265A" w:rsidRPr="00650105" w:rsidRDefault="00140418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374" w:type="dxa"/>
          </w:tcPr>
          <w:p w14:paraId="67E78FAA" w14:textId="77777777" w:rsidR="00BD265A" w:rsidRPr="00650105" w:rsidRDefault="00BD265A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986" w:type="dxa"/>
          </w:tcPr>
          <w:p w14:paraId="397F6146" w14:textId="78012C0D" w:rsidR="00BD265A" w:rsidRPr="00650105" w:rsidRDefault="003A1339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5010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BB2FFB" w:rsidRPr="00C52C41" w14:paraId="133BB758" w14:textId="77777777" w:rsidTr="00BB2F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"/>
        </w:trPr>
        <w:tc>
          <w:tcPr>
            <w:tcW w:w="1324" w:type="dxa"/>
          </w:tcPr>
          <w:p w14:paraId="74F43113" w14:textId="107D36C1" w:rsidR="00BD265A" w:rsidRPr="00650105" w:rsidRDefault="00140418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374" w:type="dxa"/>
          </w:tcPr>
          <w:p w14:paraId="570BACC6" w14:textId="77777777" w:rsidR="00BD265A" w:rsidRPr="00650105" w:rsidRDefault="00BD265A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986" w:type="dxa"/>
          </w:tcPr>
          <w:p w14:paraId="75EFFFF8" w14:textId="3A14EA1D" w:rsidR="00BD265A" w:rsidRPr="00650105" w:rsidRDefault="003A1339" w:rsidP="00026849">
            <w:pPr>
              <w:pStyle w:val="index"/>
              <w:tabs>
                <w:tab w:val="clear" w:pos="1134"/>
                <w:tab w:val="num" w:pos="1080"/>
              </w:tabs>
              <w:spacing w:after="0" w:line="380" w:lineRule="exact"/>
              <w:outlineLvl w:val="0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650105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56217B" w:rsidRPr="00C52C41" w14:paraId="53E3DE1E" w14:textId="77777777" w:rsidTr="00BB2F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"/>
        </w:trPr>
        <w:tc>
          <w:tcPr>
            <w:tcW w:w="1324" w:type="dxa"/>
          </w:tcPr>
          <w:p w14:paraId="78E8C34B" w14:textId="2EAA4FA6" w:rsidR="0056217B" w:rsidRPr="00650105" w:rsidRDefault="00140418" w:rsidP="005621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374" w:type="dxa"/>
          </w:tcPr>
          <w:p w14:paraId="14990DA2" w14:textId="77777777" w:rsidR="0056217B" w:rsidRPr="00650105" w:rsidRDefault="0056217B" w:rsidP="005621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986" w:type="dxa"/>
          </w:tcPr>
          <w:p w14:paraId="4EACBD38" w14:textId="6E7A7812" w:rsidR="0056217B" w:rsidRPr="00650105" w:rsidRDefault="003A1339" w:rsidP="005621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5010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ค่าใช้จ่าย</w:t>
            </w:r>
            <w:r w:rsidR="00BD07F2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 xml:space="preserve"> (รายได้) </w:t>
            </w:r>
            <w:r w:rsidRPr="0065010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</w:tr>
      <w:tr w:rsidR="0041714C" w:rsidRPr="00C52C41" w14:paraId="6EFED7BE" w14:textId="77777777" w:rsidTr="00BB2F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"/>
        </w:trPr>
        <w:tc>
          <w:tcPr>
            <w:tcW w:w="1324" w:type="dxa"/>
          </w:tcPr>
          <w:p w14:paraId="34B6A2AF" w14:textId="41A7998C" w:rsidR="0041714C" w:rsidRDefault="0041714C" w:rsidP="005621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374" w:type="dxa"/>
          </w:tcPr>
          <w:p w14:paraId="5D8BD9C8" w14:textId="77777777" w:rsidR="0041714C" w:rsidRPr="00650105" w:rsidRDefault="0041714C" w:rsidP="005621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986" w:type="dxa"/>
          </w:tcPr>
          <w:p w14:paraId="592EAF10" w14:textId="2347E859" w:rsidR="0041714C" w:rsidRDefault="0041714C" w:rsidP="005621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3A1339" w:rsidRPr="00C52C41" w14:paraId="12C2296C" w14:textId="77777777" w:rsidTr="00BB2F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"/>
        </w:trPr>
        <w:tc>
          <w:tcPr>
            <w:tcW w:w="1324" w:type="dxa"/>
          </w:tcPr>
          <w:p w14:paraId="67CCF764" w14:textId="6EFC1F50" w:rsidR="003A1339" w:rsidRPr="00650105" w:rsidRDefault="0041714C" w:rsidP="003A133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374" w:type="dxa"/>
          </w:tcPr>
          <w:p w14:paraId="3D3BB702" w14:textId="77777777" w:rsidR="003A1339" w:rsidRPr="00650105" w:rsidRDefault="003A1339" w:rsidP="003A133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986" w:type="dxa"/>
          </w:tcPr>
          <w:p w14:paraId="36E88EFC" w14:textId="5BF9FD14" w:rsidR="003A1339" w:rsidRPr="00650105" w:rsidRDefault="003A1339" w:rsidP="003A133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5010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3A1339" w:rsidRPr="00C52C41" w14:paraId="3FDB748E" w14:textId="77777777" w:rsidTr="00BB2F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"/>
        </w:trPr>
        <w:tc>
          <w:tcPr>
            <w:tcW w:w="1324" w:type="dxa"/>
          </w:tcPr>
          <w:p w14:paraId="44A6B6B9" w14:textId="10344697" w:rsidR="003A1339" w:rsidRPr="00650105" w:rsidRDefault="0041714C" w:rsidP="003A133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374" w:type="dxa"/>
          </w:tcPr>
          <w:p w14:paraId="4ABCC0A1" w14:textId="77777777" w:rsidR="003A1339" w:rsidRPr="00650105" w:rsidRDefault="003A1339" w:rsidP="003A133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986" w:type="dxa"/>
          </w:tcPr>
          <w:p w14:paraId="4636D022" w14:textId="66B32DFE" w:rsidR="003A1339" w:rsidRPr="00650105" w:rsidRDefault="003A1339" w:rsidP="003A1339">
            <w:pPr>
              <w:pStyle w:val="index"/>
              <w:tabs>
                <w:tab w:val="clear" w:pos="1134"/>
                <w:tab w:val="num" w:pos="1080"/>
              </w:tabs>
              <w:spacing w:after="0" w:line="380" w:lineRule="exact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5010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ภาระผูกพันกับบุคคลหรือกิจการที่ไม่เกี่ยวข้องกัน</w:t>
            </w:r>
          </w:p>
        </w:tc>
      </w:tr>
    </w:tbl>
    <w:p w14:paraId="54D0C5AE" w14:textId="77777777" w:rsidR="00503C7F" w:rsidRDefault="00503C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</w:rPr>
      </w:pPr>
    </w:p>
    <w:p w14:paraId="745142F9" w14:textId="0981D4E3" w:rsidR="00F8601C" w:rsidRDefault="00BB2F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cs/>
        </w:rPr>
      </w:pPr>
      <w:r>
        <w:rPr>
          <w:b/>
          <w:bCs/>
        </w:rPr>
        <w:br w:type="page"/>
      </w:r>
    </w:p>
    <w:p w14:paraId="65095516" w14:textId="6DF8CC33" w:rsidR="00726B9B" w:rsidRPr="00292299" w:rsidRDefault="00726B9B" w:rsidP="00292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292299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</w:t>
      </w:r>
      <w:r w:rsidR="00107124" w:rsidRPr="00292299">
        <w:rPr>
          <w:rFonts w:ascii="Angsana New" w:hAnsi="Angsana New" w:hint="cs"/>
          <w:sz w:val="30"/>
          <w:szCs w:val="30"/>
          <w:cs/>
        </w:rPr>
        <w:t>แบบย่อ</w:t>
      </w:r>
      <w:r w:rsidRPr="00292299">
        <w:rPr>
          <w:rFonts w:ascii="Angsana New" w:hAnsi="Angsana New"/>
          <w:sz w:val="30"/>
          <w:szCs w:val="30"/>
          <w:cs/>
        </w:rPr>
        <w:t>เป็นส่วนหนึ่งของงบการเงิน</w:t>
      </w:r>
      <w:r w:rsidR="00400C2B" w:rsidRPr="00292299">
        <w:rPr>
          <w:rFonts w:ascii="Angsana New" w:hAnsi="Angsana New" w:hint="cs"/>
          <w:sz w:val="30"/>
          <w:szCs w:val="30"/>
          <w:cs/>
        </w:rPr>
        <w:t>ระหว่างกาล</w:t>
      </w:r>
      <w:r w:rsidRPr="00292299">
        <w:rPr>
          <w:rFonts w:ascii="Angsana New" w:hAnsi="Angsana New"/>
          <w:sz w:val="30"/>
          <w:szCs w:val="30"/>
          <w:cs/>
        </w:rPr>
        <w:t>นี้</w:t>
      </w:r>
    </w:p>
    <w:p w14:paraId="321214C5" w14:textId="77777777" w:rsidR="00784EB3" w:rsidRPr="00292299" w:rsidRDefault="00784EB3" w:rsidP="00F342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80" w:lineRule="exact"/>
        <w:ind w:left="547"/>
        <w:rPr>
          <w:rFonts w:ascii="Angsana New" w:hAnsi="Angsana New"/>
          <w:sz w:val="30"/>
          <w:szCs w:val="30"/>
        </w:rPr>
      </w:pPr>
    </w:p>
    <w:p w14:paraId="7AB392FE" w14:textId="4A0A96D9" w:rsidR="00726B9B" w:rsidRPr="00292299" w:rsidRDefault="00726B9B" w:rsidP="00292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/>
        <w:jc w:val="thaiDistribute"/>
        <w:rPr>
          <w:rFonts w:ascii="Angsana New" w:hAnsi="Angsana New"/>
          <w:sz w:val="30"/>
          <w:szCs w:val="30"/>
        </w:rPr>
      </w:pPr>
      <w:r w:rsidRPr="00292299">
        <w:rPr>
          <w:rFonts w:ascii="Angsana New" w:hAnsi="Angsana New"/>
          <w:sz w:val="30"/>
          <w:szCs w:val="30"/>
          <w:cs/>
        </w:rPr>
        <w:t>งบการเงิน</w:t>
      </w:r>
      <w:r w:rsidR="00400C2B" w:rsidRPr="00292299">
        <w:rPr>
          <w:rFonts w:ascii="Angsana New" w:hAnsi="Angsana New" w:hint="cs"/>
          <w:sz w:val="30"/>
          <w:szCs w:val="30"/>
          <w:cs/>
        </w:rPr>
        <w:t>ระหว่างกาล</w:t>
      </w:r>
      <w:r w:rsidRPr="00292299">
        <w:rPr>
          <w:rFonts w:ascii="Angsana New" w:hAnsi="Angsana New"/>
          <w:sz w:val="30"/>
          <w:szCs w:val="30"/>
          <w:cs/>
        </w:rPr>
        <w:t>นี้ได้รับอนุมัติให้ออกงบ</w:t>
      </w:r>
      <w:r w:rsidR="001D1CF1" w:rsidRPr="00292299">
        <w:rPr>
          <w:rFonts w:ascii="Angsana New" w:hAnsi="Angsana New"/>
          <w:sz w:val="30"/>
          <w:szCs w:val="30"/>
          <w:cs/>
        </w:rPr>
        <w:t>การเงินจาก</w:t>
      </w:r>
      <w:r w:rsidR="004F1F61" w:rsidRPr="00292299">
        <w:rPr>
          <w:rFonts w:ascii="Angsana New" w:hAnsi="Angsana New" w:hint="cs"/>
          <w:sz w:val="30"/>
          <w:szCs w:val="30"/>
          <w:cs/>
        </w:rPr>
        <w:t>คณะ</w:t>
      </w:r>
      <w:r w:rsidR="00526631" w:rsidRPr="00292299">
        <w:rPr>
          <w:rFonts w:ascii="Angsana New" w:hAnsi="Angsana New"/>
          <w:sz w:val="30"/>
          <w:szCs w:val="30"/>
          <w:cs/>
        </w:rPr>
        <w:t>กรรมการเมื่อวันที่</w:t>
      </w:r>
      <w:r w:rsidR="00526631" w:rsidRPr="00292299">
        <w:rPr>
          <w:rFonts w:ascii="Angsana New" w:hAnsi="Angsana New"/>
          <w:sz w:val="30"/>
          <w:szCs w:val="30"/>
        </w:rPr>
        <w:t xml:space="preserve"> </w:t>
      </w:r>
      <w:r w:rsidR="007846A8">
        <w:rPr>
          <w:rFonts w:ascii="Angsana New" w:hAnsi="Angsana New"/>
          <w:sz w:val="30"/>
          <w:szCs w:val="30"/>
        </w:rPr>
        <w:t xml:space="preserve">9 </w:t>
      </w:r>
      <w:r w:rsidR="00713B80">
        <w:rPr>
          <w:rFonts w:ascii="Angsana New" w:hAnsi="Angsana New" w:hint="cs"/>
          <w:sz w:val="30"/>
          <w:szCs w:val="30"/>
          <w:cs/>
        </w:rPr>
        <w:t>กุมภาพันธ์</w:t>
      </w:r>
      <w:r w:rsidR="00AB1617" w:rsidRPr="00292299">
        <w:rPr>
          <w:rFonts w:ascii="Angsana New" w:hAnsi="Angsana New" w:hint="cs"/>
          <w:sz w:val="30"/>
          <w:szCs w:val="30"/>
          <w:cs/>
        </w:rPr>
        <w:t xml:space="preserve"> </w:t>
      </w:r>
      <w:r w:rsidR="00F65F6F" w:rsidRPr="00292299">
        <w:rPr>
          <w:rFonts w:ascii="Angsana New" w:hAnsi="Angsana New" w:hint="cs"/>
          <w:sz w:val="30"/>
          <w:szCs w:val="30"/>
        </w:rPr>
        <w:t>256</w:t>
      </w:r>
      <w:r w:rsidR="00713B80">
        <w:rPr>
          <w:rFonts w:ascii="Angsana New" w:hAnsi="Angsana New"/>
          <w:sz w:val="30"/>
          <w:szCs w:val="30"/>
        </w:rPr>
        <w:t>6</w:t>
      </w:r>
    </w:p>
    <w:p w14:paraId="561B1AC6" w14:textId="77777777" w:rsidR="00726B9B" w:rsidRPr="00F34245" w:rsidRDefault="00726B9B" w:rsidP="00F342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80" w:lineRule="exact"/>
        <w:ind w:left="547"/>
        <w:rPr>
          <w:rFonts w:ascii="Angsana New" w:hAnsi="Angsana New"/>
          <w:sz w:val="30"/>
          <w:szCs w:val="30"/>
        </w:rPr>
      </w:pPr>
    </w:p>
    <w:p w14:paraId="2A98F62B" w14:textId="21A84380" w:rsidR="00726B9B" w:rsidRPr="00292299" w:rsidRDefault="00A42740" w:rsidP="00292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292299">
        <w:rPr>
          <w:rFonts w:ascii="Angsana New" w:hAnsi="Angsana New"/>
          <w:b/>
          <w:bCs/>
          <w:sz w:val="30"/>
          <w:szCs w:val="30"/>
        </w:rPr>
        <w:t>1</w:t>
      </w:r>
      <w:r w:rsidR="00726B9B" w:rsidRPr="00292299">
        <w:rPr>
          <w:rFonts w:ascii="Angsana New" w:hAnsi="Angsana New"/>
          <w:b/>
          <w:bCs/>
          <w:sz w:val="30"/>
          <w:szCs w:val="30"/>
        </w:rPr>
        <w:tab/>
      </w:r>
      <w:r w:rsidR="00726B9B" w:rsidRPr="00292299">
        <w:rPr>
          <w:rFonts w:ascii="Angsana New" w:hAnsi="Angsana New"/>
          <w:b/>
          <w:bCs/>
          <w:sz w:val="30"/>
          <w:szCs w:val="30"/>
          <w:cs/>
          <w:lang w:val="th-TH"/>
        </w:rPr>
        <w:t>เกณฑ์การจัดทำงบการเงิน</w:t>
      </w:r>
      <w:r w:rsidR="000658FD" w:rsidRPr="00292299">
        <w:rPr>
          <w:rFonts w:ascii="Angsana New" w:hAnsi="Angsana New" w:hint="cs"/>
          <w:b/>
          <w:bCs/>
          <w:sz w:val="30"/>
          <w:szCs w:val="30"/>
          <w:cs/>
          <w:lang w:val="th-TH"/>
        </w:rPr>
        <w:t>ระหว่างกาล</w:t>
      </w:r>
      <w:r w:rsidR="00726B9B" w:rsidRPr="00292299">
        <w:rPr>
          <w:rFonts w:ascii="Angsana New" w:hAnsi="Angsana New"/>
          <w:b/>
          <w:bCs/>
          <w:sz w:val="30"/>
          <w:szCs w:val="30"/>
          <w:cs/>
          <w:lang w:val="th-TH"/>
        </w:rPr>
        <w:t xml:space="preserve"> </w:t>
      </w:r>
    </w:p>
    <w:p w14:paraId="49288DBD" w14:textId="77777777" w:rsidR="00726B9B" w:rsidRPr="00292299" w:rsidRDefault="00726B9B" w:rsidP="00F342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80" w:lineRule="exact"/>
        <w:ind w:left="547"/>
        <w:rPr>
          <w:rFonts w:ascii="Angsana New" w:hAnsi="Angsana New"/>
          <w:sz w:val="30"/>
          <w:szCs w:val="30"/>
        </w:rPr>
      </w:pPr>
    </w:p>
    <w:p w14:paraId="336288EA" w14:textId="1BA0D551" w:rsidR="006E100D" w:rsidRPr="00292299" w:rsidRDefault="006E100D" w:rsidP="00292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  <w:r w:rsidRPr="00292299">
        <w:rPr>
          <w:rFonts w:ascii="Angsana New" w:hAnsi="Angsana New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8806B5" w:rsidRPr="00292299">
        <w:rPr>
          <w:rFonts w:ascii="Angsana New" w:hAnsi="Angsana New"/>
          <w:sz w:val="30"/>
          <w:szCs w:val="30"/>
          <w:cs/>
        </w:rPr>
        <w:br/>
      </w:r>
      <w:r w:rsidRPr="00292299">
        <w:rPr>
          <w:rFonts w:ascii="Angsana New" w:hAnsi="Angsana New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ตามมาตรฐานการบัญชีฉบับที่ </w:t>
      </w:r>
      <w:r w:rsidRPr="00292299">
        <w:rPr>
          <w:rFonts w:ascii="Angsana New" w:hAnsi="Angsana New"/>
          <w:sz w:val="30"/>
          <w:szCs w:val="30"/>
        </w:rPr>
        <w:t>34</w:t>
      </w:r>
      <w:r w:rsidRPr="00292299">
        <w:rPr>
          <w:rFonts w:ascii="Angsana New" w:hAnsi="Angsana New"/>
          <w:sz w:val="30"/>
          <w:szCs w:val="30"/>
          <w:cs/>
        </w:rPr>
        <w:t xml:space="preserve"> </w:t>
      </w:r>
      <w:r w:rsidRPr="00292299">
        <w:rPr>
          <w:rFonts w:ascii="Angsana New" w:hAnsi="Angsana New"/>
          <w:sz w:val="30"/>
          <w:szCs w:val="30"/>
        </w:rPr>
        <w:br/>
      </w:r>
      <w:r w:rsidRPr="00292299">
        <w:rPr>
          <w:rFonts w:ascii="Angsana New" w:hAnsi="Angsana New"/>
          <w:sz w:val="30"/>
          <w:szCs w:val="30"/>
          <w:cs/>
        </w:rPr>
        <w:t xml:space="preserve">เรื่อง </w:t>
      </w:r>
      <w:r w:rsidRPr="00292299">
        <w:rPr>
          <w:rFonts w:ascii="Angsana New" w:hAnsi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292299">
        <w:rPr>
          <w:rFonts w:ascii="Angsana New" w:hAnsi="Angsana New"/>
          <w:sz w:val="30"/>
          <w:szCs w:val="30"/>
          <w:cs/>
        </w:rPr>
        <w:t xml:space="preserve"> 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สำหรับปีสิ้นสุดวันที่ </w:t>
      </w:r>
      <w:r w:rsidRPr="00292299">
        <w:rPr>
          <w:rFonts w:ascii="Angsana New" w:hAnsi="Angsana New"/>
          <w:sz w:val="30"/>
          <w:szCs w:val="30"/>
        </w:rPr>
        <w:t xml:space="preserve">31 </w:t>
      </w:r>
      <w:r w:rsidRPr="00292299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Pr="00292299">
        <w:rPr>
          <w:rFonts w:ascii="Angsana New" w:hAnsi="Angsana New" w:hint="cs"/>
          <w:sz w:val="30"/>
          <w:szCs w:val="30"/>
        </w:rPr>
        <w:t>256</w:t>
      </w:r>
      <w:r w:rsidR="00292299" w:rsidRPr="00292299">
        <w:rPr>
          <w:rFonts w:ascii="Angsana New" w:hAnsi="Angsana New"/>
          <w:sz w:val="30"/>
          <w:szCs w:val="30"/>
        </w:rPr>
        <w:t>5</w:t>
      </w:r>
    </w:p>
    <w:p w14:paraId="662B589D" w14:textId="77777777" w:rsidR="006E100D" w:rsidRPr="00292299" w:rsidRDefault="006E100D" w:rsidP="00F342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80" w:lineRule="exact"/>
        <w:ind w:left="547"/>
        <w:rPr>
          <w:rFonts w:ascii="Angsana New" w:hAnsi="Angsana New"/>
          <w:sz w:val="30"/>
          <w:szCs w:val="30"/>
        </w:rPr>
      </w:pPr>
    </w:p>
    <w:p w14:paraId="17B8FB7D" w14:textId="7F2D8BCF" w:rsidR="0070069C" w:rsidRPr="00292299" w:rsidRDefault="006E100D" w:rsidP="00292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/>
          <w:sz w:val="30"/>
          <w:szCs w:val="30"/>
        </w:rPr>
      </w:pPr>
      <w:r w:rsidRPr="00292299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</w:t>
      </w:r>
      <w:r w:rsidRPr="00292299">
        <w:rPr>
          <w:rFonts w:ascii="Angsana New" w:hAnsi="Angsana New"/>
          <w:sz w:val="30"/>
          <w:szCs w:val="30"/>
        </w:rPr>
        <w:br/>
      </w:r>
      <w:r w:rsidRPr="00292299">
        <w:rPr>
          <w:rFonts w:ascii="Angsana New" w:hAnsi="Angsana New"/>
          <w:sz w:val="30"/>
          <w:szCs w:val="30"/>
          <w:cs/>
        </w:rPr>
        <w:t>ตามนโยบายการบัญชีของบริษัท ซึ่งผลที่เกิดขึ้นจริงอาจแตกต่างจากที่ประมาณการไว้ ทั้งนี้ นโยบายการบัญชี</w:t>
      </w:r>
      <w:r w:rsidR="008806B5" w:rsidRPr="00292299">
        <w:rPr>
          <w:rFonts w:ascii="Angsana New" w:hAnsi="Angsana New"/>
          <w:sz w:val="30"/>
          <w:szCs w:val="30"/>
          <w:cs/>
        </w:rPr>
        <w:br/>
      </w:r>
      <w:r w:rsidRPr="00292299">
        <w:rPr>
          <w:rFonts w:ascii="Angsana New" w:hAnsi="Angsana New"/>
          <w:sz w:val="30"/>
          <w:szCs w:val="30"/>
          <w:cs/>
        </w:rPr>
        <w:t xml:space="preserve">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292299">
        <w:rPr>
          <w:rFonts w:ascii="Angsana New" w:hAnsi="Angsana New"/>
          <w:sz w:val="30"/>
          <w:szCs w:val="30"/>
        </w:rPr>
        <w:t>31</w:t>
      </w:r>
      <w:r w:rsidRPr="00292299">
        <w:rPr>
          <w:rFonts w:ascii="Angsana New" w:hAnsi="Angsana New"/>
          <w:sz w:val="30"/>
          <w:szCs w:val="30"/>
          <w:cs/>
        </w:rPr>
        <w:t xml:space="preserve"> </w:t>
      </w:r>
      <w:r w:rsidRPr="00292299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Pr="00292299">
        <w:rPr>
          <w:rFonts w:ascii="Angsana New" w:hAnsi="Angsana New"/>
          <w:sz w:val="30"/>
          <w:szCs w:val="30"/>
        </w:rPr>
        <w:t>256</w:t>
      </w:r>
      <w:r w:rsidR="00292299" w:rsidRPr="00292299">
        <w:rPr>
          <w:rFonts w:ascii="Angsana New" w:hAnsi="Angsana New"/>
          <w:sz w:val="30"/>
          <w:szCs w:val="30"/>
        </w:rPr>
        <w:t>5</w:t>
      </w:r>
    </w:p>
    <w:p w14:paraId="797E1EA5" w14:textId="77777777" w:rsidR="0070069C" w:rsidRPr="00292299" w:rsidRDefault="0070069C" w:rsidP="00F342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80" w:lineRule="exact"/>
        <w:ind w:left="547"/>
        <w:rPr>
          <w:rFonts w:ascii="Angsana New" w:hAnsi="Angsana New"/>
          <w:sz w:val="30"/>
          <w:szCs w:val="30"/>
          <w:cs/>
        </w:rPr>
      </w:pPr>
    </w:p>
    <w:p w14:paraId="4086906A" w14:textId="0D0BFD69" w:rsidR="009B3614" w:rsidRPr="00292299" w:rsidRDefault="00140418" w:rsidP="00292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292299">
        <w:rPr>
          <w:rFonts w:ascii="Angsana New" w:hAnsi="Angsana New"/>
          <w:b/>
          <w:bCs/>
          <w:sz w:val="30"/>
          <w:szCs w:val="30"/>
        </w:rPr>
        <w:t>2</w:t>
      </w:r>
      <w:r w:rsidR="009B3614" w:rsidRPr="00292299">
        <w:rPr>
          <w:rFonts w:ascii="Angsana New" w:hAnsi="Angsana New"/>
          <w:b/>
          <w:bCs/>
          <w:sz w:val="30"/>
          <w:szCs w:val="30"/>
        </w:rPr>
        <w:tab/>
      </w:r>
      <w:r w:rsidR="009B3614" w:rsidRPr="00292299">
        <w:rPr>
          <w:rFonts w:ascii="Angsana New" w:hAnsi="Angsana New"/>
          <w:b/>
          <w:b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055EFAD1" w14:textId="77777777" w:rsidR="00917F8F" w:rsidRPr="00292299" w:rsidRDefault="00917F8F" w:rsidP="00F342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80" w:lineRule="exact"/>
        <w:ind w:left="547"/>
        <w:rPr>
          <w:rFonts w:ascii="Angsana New" w:hAnsi="Angsana New"/>
          <w:sz w:val="30"/>
          <w:szCs w:val="30"/>
        </w:rPr>
      </w:pPr>
    </w:p>
    <w:p w14:paraId="7D690EEF" w14:textId="4704A565" w:rsidR="002D5F2C" w:rsidRPr="00292299" w:rsidRDefault="009109E2" w:rsidP="00292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292299">
        <w:rPr>
          <w:rFonts w:ascii="Angsana New" w:hAnsi="Angsana New"/>
          <w:sz w:val="30"/>
          <w:szCs w:val="30"/>
          <w:cs/>
        </w:rPr>
        <w:t>ความสัมพันธ์ที่มีกับบริษัท</w:t>
      </w:r>
      <w:r w:rsidR="003C2360" w:rsidRPr="00292299">
        <w:rPr>
          <w:rFonts w:ascii="Angsana New" w:hAnsi="Angsana New" w:hint="cs"/>
          <w:sz w:val="30"/>
          <w:szCs w:val="30"/>
          <w:cs/>
        </w:rPr>
        <w:t>ร่วม</w:t>
      </w:r>
      <w:r w:rsidRPr="00292299">
        <w:rPr>
          <w:rFonts w:ascii="Angsana New" w:hAnsi="Angsana New"/>
          <w:sz w:val="30"/>
          <w:szCs w:val="30"/>
          <w:cs/>
        </w:rPr>
        <w:t>ได้เปิดเผยในหมายเหตุ</w:t>
      </w:r>
      <w:r w:rsidR="00A93BDF" w:rsidRPr="00292299">
        <w:rPr>
          <w:rFonts w:ascii="Angsana New" w:hAnsi="Angsana New" w:hint="cs"/>
          <w:sz w:val="30"/>
          <w:szCs w:val="30"/>
          <w:cs/>
        </w:rPr>
        <w:t>ประกอบงบการเงินระหว่างกาลแบบย่อ</w:t>
      </w:r>
      <w:r w:rsidRPr="00292299">
        <w:rPr>
          <w:rFonts w:ascii="Angsana New" w:hAnsi="Angsana New"/>
          <w:sz w:val="30"/>
          <w:szCs w:val="30"/>
          <w:cs/>
        </w:rPr>
        <w:t xml:space="preserve">ข้อ </w:t>
      </w:r>
      <w:r w:rsidR="00A84E9F" w:rsidRPr="00292299">
        <w:rPr>
          <w:rFonts w:ascii="Angsana New" w:hAnsi="Angsana New"/>
          <w:sz w:val="30"/>
          <w:szCs w:val="30"/>
        </w:rPr>
        <w:t>3</w:t>
      </w:r>
      <w:r w:rsidRPr="00292299">
        <w:rPr>
          <w:rFonts w:ascii="Angsana New" w:hAnsi="Angsana New"/>
          <w:sz w:val="30"/>
          <w:szCs w:val="30"/>
          <w:cs/>
        </w:rPr>
        <w:t xml:space="preserve"> สำหรับความสัมพันธ์กับบุคคลหรือกิจการที่เกี่ยวข้องกันอื่นและนโยบายการกำหนดราคาไม่มีการเปลี่ยนแปลง</w:t>
      </w:r>
      <w:r w:rsidR="00992175" w:rsidRPr="00292299">
        <w:rPr>
          <w:rFonts w:ascii="Angsana New" w:hAnsi="Angsana New"/>
          <w:sz w:val="30"/>
          <w:szCs w:val="30"/>
        </w:rPr>
        <w:br/>
      </w:r>
      <w:r w:rsidRPr="00292299">
        <w:rPr>
          <w:rFonts w:ascii="Angsana New" w:hAnsi="Angsana New"/>
          <w:sz w:val="30"/>
          <w:szCs w:val="30"/>
          <w:cs/>
        </w:rPr>
        <w:t>อย่างมีสาระสำคัญในระหว่างงวด</w:t>
      </w:r>
      <w:r w:rsidR="00713B80">
        <w:rPr>
          <w:rFonts w:ascii="Angsana New" w:hAnsi="Angsana New" w:hint="cs"/>
          <w:sz w:val="30"/>
          <w:szCs w:val="30"/>
          <w:cs/>
        </w:rPr>
        <w:t>เก้า</w:t>
      </w:r>
      <w:r w:rsidR="007846A8">
        <w:rPr>
          <w:rFonts w:ascii="Angsana New" w:hAnsi="Angsana New" w:hint="cs"/>
          <w:sz w:val="30"/>
          <w:szCs w:val="30"/>
          <w:cs/>
        </w:rPr>
        <w:t>เดือน</w:t>
      </w:r>
      <w:r w:rsidRPr="00292299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713B80">
        <w:rPr>
          <w:rFonts w:ascii="Angsana New" w:hAnsi="Angsana New"/>
          <w:sz w:val="30"/>
          <w:szCs w:val="30"/>
        </w:rPr>
        <w:t xml:space="preserve">31 </w:t>
      </w:r>
      <w:r w:rsidR="00713B80">
        <w:rPr>
          <w:rFonts w:ascii="Angsana New" w:hAnsi="Angsana New" w:hint="cs"/>
          <w:sz w:val="30"/>
          <w:szCs w:val="30"/>
          <w:cs/>
        </w:rPr>
        <w:t>ธันวาคม</w:t>
      </w:r>
      <w:r w:rsidR="00B85011" w:rsidRPr="00292299">
        <w:rPr>
          <w:rFonts w:ascii="Angsana New" w:hAnsi="Angsana New" w:hint="cs"/>
          <w:sz w:val="30"/>
          <w:szCs w:val="30"/>
          <w:cs/>
        </w:rPr>
        <w:t xml:space="preserve"> </w:t>
      </w:r>
      <w:r w:rsidR="0021653C" w:rsidRPr="00292299">
        <w:rPr>
          <w:rFonts w:ascii="Angsana New" w:hAnsi="Angsana New" w:hint="cs"/>
          <w:sz w:val="30"/>
          <w:szCs w:val="30"/>
        </w:rPr>
        <w:t>256</w:t>
      </w:r>
      <w:r w:rsidR="00292299" w:rsidRPr="00292299">
        <w:rPr>
          <w:rFonts w:ascii="Angsana New" w:hAnsi="Angsana New"/>
          <w:sz w:val="30"/>
          <w:szCs w:val="30"/>
        </w:rPr>
        <w:t>5</w:t>
      </w:r>
    </w:p>
    <w:p w14:paraId="37C6B188" w14:textId="1F0D6403" w:rsidR="00292299" w:rsidRPr="00F34245" w:rsidRDefault="00292299" w:rsidP="00F342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80" w:lineRule="exact"/>
        <w:ind w:left="547"/>
        <w:rPr>
          <w:rFonts w:ascii="Angsana New" w:hAnsi="Angsana New"/>
          <w:sz w:val="30"/>
          <w:szCs w:val="30"/>
        </w:rPr>
      </w:pP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40"/>
        <w:gridCol w:w="270"/>
        <w:gridCol w:w="1260"/>
        <w:gridCol w:w="270"/>
        <w:gridCol w:w="1260"/>
        <w:gridCol w:w="270"/>
        <w:gridCol w:w="1350"/>
      </w:tblGrid>
      <w:tr w:rsidR="007846A8" w:rsidRPr="00292299" w14:paraId="1226A486" w14:textId="77DEAA71" w:rsidTr="007846A8">
        <w:trPr>
          <w:tblHeader/>
        </w:trPr>
        <w:tc>
          <w:tcPr>
            <w:tcW w:w="3420" w:type="dxa"/>
          </w:tcPr>
          <w:p w14:paraId="712C6F75" w14:textId="608E408E" w:rsidR="007846A8" w:rsidRPr="00292299" w:rsidRDefault="007846A8" w:rsidP="00292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9229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</w:t>
            </w:r>
          </w:p>
        </w:tc>
        <w:tc>
          <w:tcPr>
            <w:tcW w:w="2970" w:type="dxa"/>
            <w:gridSpan w:val="3"/>
          </w:tcPr>
          <w:p w14:paraId="27E187E2" w14:textId="2FEF3AA3" w:rsidR="007846A8" w:rsidRPr="00292299" w:rsidRDefault="007846A8" w:rsidP="00292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5" w:right="-19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9229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  <w:tc>
          <w:tcPr>
            <w:tcW w:w="270" w:type="dxa"/>
          </w:tcPr>
          <w:p w14:paraId="0CBACDD8" w14:textId="77777777" w:rsidR="007846A8" w:rsidRPr="00292299" w:rsidRDefault="007846A8" w:rsidP="00292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5" w:right="-19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</w:tcPr>
          <w:p w14:paraId="343D9A8D" w14:textId="77777777" w:rsidR="007846A8" w:rsidRPr="00292299" w:rsidRDefault="007846A8" w:rsidP="00292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5" w:right="-19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7846A8" w:rsidRPr="00292299" w14:paraId="1FC012BD" w14:textId="3A5EE379" w:rsidTr="007846A8">
        <w:trPr>
          <w:tblHeader/>
        </w:trPr>
        <w:tc>
          <w:tcPr>
            <w:tcW w:w="3420" w:type="dxa"/>
          </w:tcPr>
          <w:p w14:paraId="681695AA" w14:textId="124F02E3" w:rsidR="007846A8" w:rsidRPr="00292299" w:rsidRDefault="007846A8" w:rsidP="00784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9229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ที่เกี่ยวข้องกันสำหรับงวด</w:t>
            </w:r>
            <w:r w:rsidR="00BD07F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29229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เดือน</w:t>
            </w:r>
          </w:p>
        </w:tc>
        <w:tc>
          <w:tcPr>
            <w:tcW w:w="2970" w:type="dxa"/>
            <w:gridSpan w:val="3"/>
          </w:tcPr>
          <w:p w14:paraId="1519F45B" w14:textId="02A591C2" w:rsidR="007846A8" w:rsidRPr="00292299" w:rsidRDefault="007846A8" w:rsidP="00292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9229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  <w:tc>
          <w:tcPr>
            <w:tcW w:w="270" w:type="dxa"/>
          </w:tcPr>
          <w:p w14:paraId="08D1D84B" w14:textId="77777777" w:rsidR="007846A8" w:rsidRPr="00292299" w:rsidRDefault="007846A8" w:rsidP="00292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</w:tcPr>
          <w:p w14:paraId="65496109" w14:textId="168B8CCF" w:rsidR="007846A8" w:rsidRPr="00292299" w:rsidRDefault="007846A8" w:rsidP="00292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9229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846A8" w:rsidRPr="00292299" w14:paraId="7383E5A6" w14:textId="4B1C8C6E" w:rsidTr="007846A8">
        <w:trPr>
          <w:tblHeader/>
        </w:trPr>
        <w:tc>
          <w:tcPr>
            <w:tcW w:w="3420" w:type="dxa"/>
          </w:tcPr>
          <w:p w14:paraId="617D4183" w14:textId="707A3FE4" w:rsidR="007846A8" w:rsidRPr="00292299" w:rsidRDefault="007846A8" w:rsidP="00784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9229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Pr="0029229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</w:t>
            </w:r>
            <w:r w:rsidR="00BD07F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1 </w:t>
            </w:r>
            <w:r w:rsidR="00BD07F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40" w:type="dxa"/>
          </w:tcPr>
          <w:p w14:paraId="295ED783" w14:textId="6F0FBB7D" w:rsidR="007846A8" w:rsidRPr="00292299" w:rsidRDefault="007846A8" w:rsidP="007846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2299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43526503" w14:textId="06A890C5" w:rsidR="007846A8" w:rsidRPr="00292299" w:rsidRDefault="007846A8" w:rsidP="007846A8">
            <w:pPr>
              <w:spacing w:line="240" w:lineRule="auto"/>
              <w:ind w:left="-1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AF9FDA1" w14:textId="71E5CE88" w:rsidR="007846A8" w:rsidRPr="00292299" w:rsidRDefault="007846A8" w:rsidP="00784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ind w:left="-105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2299">
              <w:rPr>
                <w:rFonts w:ascii="Angsana New" w:hAnsi="Angsana New" w:hint="cs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01A9D366" w14:textId="77777777" w:rsidR="007846A8" w:rsidRPr="00292299" w:rsidRDefault="007846A8" w:rsidP="00784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ind w:left="-105" w:right="-1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6B22060" w14:textId="0A258306" w:rsidR="007846A8" w:rsidRPr="00292299" w:rsidRDefault="007846A8" w:rsidP="00784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ind w:left="-105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2299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1DA9B9FB" w14:textId="77777777" w:rsidR="007846A8" w:rsidRPr="00292299" w:rsidRDefault="007846A8" w:rsidP="00784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ind w:left="-105" w:right="-1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14442F6" w14:textId="5C202869" w:rsidR="007846A8" w:rsidRPr="00292299" w:rsidRDefault="007846A8" w:rsidP="00784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ind w:left="-105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2299">
              <w:rPr>
                <w:rFonts w:ascii="Angsana New" w:hAnsi="Angsana New" w:hint="cs"/>
                <w:sz w:val="30"/>
                <w:szCs w:val="30"/>
              </w:rPr>
              <w:t>2564</w:t>
            </w:r>
          </w:p>
        </w:tc>
      </w:tr>
      <w:tr w:rsidR="007846A8" w:rsidRPr="00292299" w14:paraId="35005F95" w14:textId="52C99987" w:rsidTr="007846A8">
        <w:trPr>
          <w:tblHeader/>
        </w:trPr>
        <w:tc>
          <w:tcPr>
            <w:tcW w:w="3420" w:type="dxa"/>
          </w:tcPr>
          <w:p w14:paraId="3DF40F26" w14:textId="77777777" w:rsidR="007846A8" w:rsidRPr="00292299" w:rsidRDefault="007846A8" w:rsidP="00292299">
            <w:pPr>
              <w:pStyle w:val="Heading5"/>
              <w:tabs>
                <w:tab w:val="clear" w:pos="540"/>
              </w:tabs>
              <w:spacing w:line="240" w:lineRule="auto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6120" w:type="dxa"/>
            <w:gridSpan w:val="7"/>
          </w:tcPr>
          <w:p w14:paraId="1B13B8CC" w14:textId="1B487040" w:rsidR="007846A8" w:rsidRPr="00292299" w:rsidRDefault="007846A8" w:rsidP="00292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655"/>
                <w:tab w:val="right" w:pos="3437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9229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846A8" w:rsidRPr="00292299" w14:paraId="75E13953" w14:textId="5EA51B09" w:rsidTr="007846A8">
        <w:tc>
          <w:tcPr>
            <w:tcW w:w="3420" w:type="dxa"/>
          </w:tcPr>
          <w:p w14:paraId="6A5FA13B" w14:textId="77777777" w:rsidR="007846A8" w:rsidRPr="00292299" w:rsidRDefault="007846A8" w:rsidP="00292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9229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440" w:type="dxa"/>
          </w:tcPr>
          <w:p w14:paraId="6123FB4E" w14:textId="6D0C5764" w:rsidR="007846A8" w:rsidRPr="00292299" w:rsidRDefault="007846A8" w:rsidP="00292299">
            <w:pPr>
              <w:tabs>
                <w:tab w:val="left" w:pos="85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3B9C59F" w14:textId="0A57B0BD" w:rsidR="007846A8" w:rsidRPr="00292299" w:rsidRDefault="007846A8" w:rsidP="00292299">
            <w:pPr>
              <w:tabs>
                <w:tab w:val="left" w:pos="85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4BDF15C" w14:textId="77777777" w:rsidR="007846A8" w:rsidRPr="00292299" w:rsidRDefault="007846A8" w:rsidP="00292299">
            <w:pPr>
              <w:tabs>
                <w:tab w:val="left" w:pos="85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C40524" w14:textId="77777777" w:rsidR="007846A8" w:rsidRPr="00292299" w:rsidRDefault="007846A8" w:rsidP="00292299">
            <w:pPr>
              <w:tabs>
                <w:tab w:val="left" w:pos="85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44F3F31" w14:textId="77777777" w:rsidR="007846A8" w:rsidRPr="00292299" w:rsidRDefault="007846A8" w:rsidP="00292299">
            <w:pPr>
              <w:tabs>
                <w:tab w:val="left" w:pos="85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A50200" w14:textId="77777777" w:rsidR="007846A8" w:rsidRPr="00292299" w:rsidRDefault="007846A8" w:rsidP="00292299">
            <w:pPr>
              <w:tabs>
                <w:tab w:val="left" w:pos="85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F0B198F" w14:textId="77777777" w:rsidR="007846A8" w:rsidRPr="00292299" w:rsidRDefault="007846A8" w:rsidP="00292299">
            <w:pPr>
              <w:tabs>
                <w:tab w:val="left" w:pos="85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84043" w:rsidRPr="00292299" w14:paraId="6051419C" w14:textId="67E0755D" w:rsidTr="007846A8">
        <w:tc>
          <w:tcPr>
            <w:tcW w:w="3420" w:type="dxa"/>
          </w:tcPr>
          <w:p w14:paraId="2339A6DC" w14:textId="5A26A86F" w:rsidR="00C84043" w:rsidRPr="00292299" w:rsidRDefault="00C84043" w:rsidP="008C0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92299"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440" w:type="dxa"/>
          </w:tcPr>
          <w:p w14:paraId="33E02FD0" w14:textId="1FC8647E" w:rsidR="00C84043" w:rsidRPr="00D94DAE" w:rsidRDefault="00FD5849" w:rsidP="008C0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5849">
              <w:rPr>
                <w:rFonts w:asciiTheme="majorBidi" w:hAnsiTheme="majorBidi" w:cstheme="majorBidi"/>
                <w:sz w:val="30"/>
                <w:szCs w:val="30"/>
              </w:rPr>
              <w:t>46,186</w:t>
            </w:r>
          </w:p>
        </w:tc>
        <w:tc>
          <w:tcPr>
            <w:tcW w:w="270" w:type="dxa"/>
          </w:tcPr>
          <w:p w14:paraId="03631CC6" w14:textId="3C6CC577" w:rsidR="00C84043" w:rsidRPr="00D94DAE" w:rsidRDefault="00C84043" w:rsidP="008C0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EA08D16" w14:textId="29E21F8B" w:rsidR="00C84043" w:rsidRPr="00D94DAE" w:rsidRDefault="00C84043" w:rsidP="008C0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E2C27">
              <w:rPr>
                <w:rFonts w:asciiTheme="majorBidi" w:hAnsiTheme="majorBidi" w:cstheme="majorBidi"/>
                <w:sz w:val="30"/>
                <w:szCs w:val="30"/>
              </w:rPr>
              <w:t>42,35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065F03EF" w14:textId="77777777" w:rsidR="00C84043" w:rsidRPr="00D94DAE" w:rsidRDefault="00C84043" w:rsidP="008C0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939DE2F" w14:textId="799F9982" w:rsidR="00C84043" w:rsidRPr="00D94DAE" w:rsidRDefault="00FD5849" w:rsidP="008C0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D5849">
              <w:rPr>
                <w:rFonts w:asciiTheme="majorBidi" w:hAnsiTheme="majorBidi" w:cstheme="majorBidi"/>
                <w:sz w:val="30"/>
                <w:szCs w:val="30"/>
              </w:rPr>
              <w:t>46,186</w:t>
            </w:r>
          </w:p>
        </w:tc>
        <w:tc>
          <w:tcPr>
            <w:tcW w:w="270" w:type="dxa"/>
          </w:tcPr>
          <w:p w14:paraId="552701F6" w14:textId="77777777" w:rsidR="00C84043" w:rsidRPr="00D94DAE" w:rsidRDefault="00C84043" w:rsidP="008C0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90358B6" w14:textId="4502CAF3" w:rsidR="00C84043" w:rsidRPr="00D94DAE" w:rsidRDefault="00C84043" w:rsidP="008C0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E2C27">
              <w:rPr>
                <w:rFonts w:asciiTheme="majorBidi" w:hAnsiTheme="majorBidi" w:cstheme="majorBidi"/>
                <w:sz w:val="30"/>
                <w:szCs w:val="30"/>
              </w:rPr>
              <w:t>42,35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C84043" w:rsidRPr="00292299" w14:paraId="7AD6DE38" w14:textId="006F157D" w:rsidTr="007846A8">
        <w:tc>
          <w:tcPr>
            <w:tcW w:w="3420" w:type="dxa"/>
          </w:tcPr>
          <w:p w14:paraId="33EEC12B" w14:textId="73ABCEF1" w:rsidR="00C84043" w:rsidRPr="00292299" w:rsidRDefault="00C84043" w:rsidP="008C0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 w:right="-19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92299">
              <w:rPr>
                <w:rFonts w:ascii="Angsana New" w:hAnsi="Angsana New" w:hint="cs"/>
                <w:sz w:val="30"/>
                <w:szCs w:val="30"/>
                <w:cs/>
              </w:rPr>
              <w:t>รายได้อื่นและรายได้รอตัดบัญชี</w:t>
            </w:r>
          </w:p>
        </w:tc>
        <w:tc>
          <w:tcPr>
            <w:tcW w:w="1440" w:type="dxa"/>
          </w:tcPr>
          <w:p w14:paraId="4DF262BB" w14:textId="3A29FF4A" w:rsidR="00C84043" w:rsidRPr="008C0C83" w:rsidRDefault="00FD5849" w:rsidP="008C0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ind w:left="-108" w:right="-108"/>
              <w:rPr>
                <w:rFonts w:asciiTheme="majorBidi" w:hAnsiTheme="majorBidi"/>
                <w:sz w:val="30"/>
                <w:szCs w:val="30"/>
              </w:rPr>
            </w:pPr>
            <w:r w:rsidRPr="00FD5849">
              <w:rPr>
                <w:rFonts w:asciiTheme="majorBidi" w:hAnsiTheme="majorBidi"/>
                <w:sz w:val="30"/>
                <w:szCs w:val="30"/>
                <w:lang w:val="en-GB"/>
              </w:rPr>
              <w:t>5,508</w:t>
            </w:r>
          </w:p>
        </w:tc>
        <w:tc>
          <w:tcPr>
            <w:tcW w:w="270" w:type="dxa"/>
          </w:tcPr>
          <w:p w14:paraId="1A2E5BF4" w14:textId="3A970046" w:rsidR="00C84043" w:rsidRPr="00D94DAE" w:rsidRDefault="00C84043" w:rsidP="008C0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F8A61CC" w14:textId="62E0DADB" w:rsidR="00C84043" w:rsidRPr="00D94DAE" w:rsidRDefault="00C84043" w:rsidP="008C0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E2C27">
              <w:rPr>
                <w:rFonts w:asciiTheme="majorBidi" w:hAnsiTheme="majorBidi" w:cstheme="majorBidi"/>
                <w:sz w:val="30"/>
                <w:szCs w:val="30"/>
              </w:rPr>
              <w:t>5,673</w:t>
            </w:r>
          </w:p>
        </w:tc>
        <w:tc>
          <w:tcPr>
            <w:tcW w:w="270" w:type="dxa"/>
          </w:tcPr>
          <w:p w14:paraId="142EB2FB" w14:textId="77777777" w:rsidR="00C84043" w:rsidRPr="00D94DAE" w:rsidRDefault="00C84043" w:rsidP="008C0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FD61653" w14:textId="408D53FF" w:rsidR="00C84043" w:rsidRPr="00D94DAE" w:rsidRDefault="00FD5849" w:rsidP="008C0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D584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5,508</w:t>
            </w:r>
          </w:p>
        </w:tc>
        <w:tc>
          <w:tcPr>
            <w:tcW w:w="270" w:type="dxa"/>
          </w:tcPr>
          <w:p w14:paraId="44408033" w14:textId="77777777" w:rsidR="00C84043" w:rsidRPr="00D94DAE" w:rsidRDefault="00C84043" w:rsidP="008C0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09807F2" w14:textId="1730A3C2" w:rsidR="00C84043" w:rsidRPr="00D94DAE" w:rsidRDefault="00C84043" w:rsidP="008C0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E2C27">
              <w:rPr>
                <w:rFonts w:asciiTheme="majorBidi" w:hAnsiTheme="majorBidi" w:cstheme="majorBidi"/>
                <w:sz w:val="30"/>
                <w:szCs w:val="30"/>
              </w:rPr>
              <w:t>5,673</w:t>
            </w:r>
          </w:p>
        </w:tc>
      </w:tr>
      <w:tr w:rsidR="008C0C83" w:rsidRPr="00D54225" w14:paraId="56C87306" w14:textId="237596D9" w:rsidTr="007846A8">
        <w:tc>
          <w:tcPr>
            <w:tcW w:w="3420" w:type="dxa"/>
          </w:tcPr>
          <w:p w14:paraId="6219893C" w14:textId="011AD822" w:rsidR="008C0C83" w:rsidRPr="00292299" w:rsidRDefault="008C0C83" w:rsidP="008C0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 w:right="-19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92299"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440" w:type="dxa"/>
          </w:tcPr>
          <w:p w14:paraId="08B2A88E" w14:textId="2689CD18" w:rsidR="008C0C83" w:rsidRPr="008C0C83" w:rsidRDefault="00FD5849" w:rsidP="008C0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ind w:left="-108" w:right="-108"/>
              <w:rPr>
                <w:rFonts w:asciiTheme="majorBidi" w:hAnsiTheme="majorBidi"/>
                <w:sz w:val="30"/>
                <w:szCs w:val="30"/>
              </w:rPr>
            </w:pPr>
            <w:r w:rsidRPr="00FD5849">
              <w:rPr>
                <w:rFonts w:asciiTheme="majorBidi" w:hAnsiTheme="majorBidi"/>
                <w:sz w:val="30"/>
                <w:szCs w:val="30"/>
              </w:rPr>
              <w:t>49,848</w:t>
            </w:r>
          </w:p>
        </w:tc>
        <w:tc>
          <w:tcPr>
            <w:tcW w:w="270" w:type="dxa"/>
          </w:tcPr>
          <w:p w14:paraId="48F8F653" w14:textId="77777777" w:rsidR="008C0C83" w:rsidRPr="00D94DAE" w:rsidRDefault="008C0C83" w:rsidP="008C0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20EA479" w14:textId="6738E8B6" w:rsidR="008C0C83" w:rsidRPr="00D94DAE" w:rsidRDefault="00C84043" w:rsidP="008C0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646C137" w14:textId="77777777" w:rsidR="008C0C83" w:rsidRPr="00D94DAE" w:rsidRDefault="008C0C83" w:rsidP="008C0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4BEC88AD" w14:textId="551AC9C8" w:rsidR="008C0C83" w:rsidRPr="00D94DAE" w:rsidRDefault="00FD5849" w:rsidP="008C0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5849">
              <w:rPr>
                <w:rFonts w:asciiTheme="majorBidi" w:hAnsiTheme="majorBidi" w:cstheme="majorBidi"/>
                <w:sz w:val="30"/>
                <w:szCs w:val="30"/>
              </w:rPr>
              <w:t>49,848</w:t>
            </w:r>
          </w:p>
        </w:tc>
        <w:tc>
          <w:tcPr>
            <w:tcW w:w="270" w:type="dxa"/>
          </w:tcPr>
          <w:p w14:paraId="33B5532E" w14:textId="77777777" w:rsidR="008C0C83" w:rsidRPr="00D94DAE" w:rsidRDefault="008C0C83" w:rsidP="008C0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7128D028" w14:textId="0D447034" w:rsidR="008C0C83" w:rsidRPr="00D94DAE" w:rsidRDefault="00C84043" w:rsidP="008C0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84043" w:rsidRPr="00292299" w14:paraId="16021F16" w14:textId="45C679C1" w:rsidTr="007846A8">
        <w:tc>
          <w:tcPr>
            <w:tcW w:w="3420" w:type="dxa"/>
          </w:tcPr>
          <w:p w14:paraId="284ED57D" w14:textId="77777777" w:rsidR="00C84043" w:rsidRPr="00292299" w:rsidRDefault="00C84043" w:rsidP="00C84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92299">
              <w:rPr>
                <w:rFonts w:ascii="Angsana New" w:hAnsi="Angsana New" w:hint="cs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1440" w:type="dxa"/>
          </w:tcPr>
          <w:p w14:paraId="3D8B087D" w14:textId="59921B32" w:rsidR="00C84043" w:rsidRPr="008C0C83" w:rsidRDefault="00FD5849" w:rsidP="00C84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ind w:left="-108" w:right="-108"/>
              <w:rPr>
                <w:rFonts w:asciiTheme="majorBidi" w:hAnsiTheme="majorBidi"/>
                <w:sz w:val="30"/>
                <w:szCs w:val="30"/>
              </w:rPr>
            </w:pPr>
            <w:r w:rsidRPr="00FD5849">
              <w:rPr>
                <w:rFonts w:asciiTheme="majorBidi" w:hAnsiTheme="majorBidi"/>
                <w:sz w:val="30"/>
                <w:szCs w:val="30"/>
              </w:rPr>
              <w:t>43,691</w:t>
            </w:r>
          </w:p>
        </w:tc>
        <w:tc>
          <w:tcPr>
            <w:tcW w:w="270" w:type="dxa"/>
          </w:tcPr>
          <w:p w14:paraId="0856FE6E" w14:textId="5291C6F8" w:rsidR="00C84043" w:rsidRPr="00D94DAE" w:rsidRDefault="00C84043" w:rsidP="00C84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C03B9F7" w14:textId="1B438382" w:rsidR="00C84043" w:rsidRPr="00D94DAE" w:rsidRDefault="00C84043" w:rsidP="00C84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E2C27">
              <w:rPr>
                <w:rFonts w:asciiTheme="majorBidi" w:hAnsiTheme="majorBidi" w:cstheme="majorBidi"/>
                <w:sz w:val="30"/>
                <w:szCs w:val="30"/>
              </w:rPr>
              <w:t>43,627</w:t>
            </w:r>
          </w:p>
        </w:tc>
        <w:tc>
          <w:tcPr>
            <w:tcW w:w="270" w:type="dxa"/>
          </w:tcPr>
          <w:p w14:paraId="45961B2B" w14:textId="77777777" w:rsidR="00C84043" w:rsidRPr="00D94DAE" w:rsidRDefault="00C84043" w:rsidP="00C84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14C6A40" w14:textId="6998F3FF" w:rsidR="00C84043" w:rsidRPr="00D94DAE" w:rsidRDefault="00FD5849" w:rsidP="00C84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D5849">
              <w:rPr>
                <w:rFonts w:asciiTheme="majorBidi" w:hAnsiTheme="majorBidi" w:cstheme="majorBidi"/>
                <w:sz w:val="30"/>
                <w:szCs w:val="30"/>
              </w:rPr>
              <w:t>43,691</w:t>
            </w:r>
          </w:p>
        </w:tc>
        <w:tc>
          <w:tcPr>
            <w:tcW w:w="270" w:type="dxa"/>
          </w:tcPr>
          <w:p w14:paraId="43582D35" w14:textId="77777777" w:rsidR="00C84043" w:rsidRPr="00D94DAE" w:rsidRDefault="00C84043" w:rsidP="00C84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A39B841" w14:textId="0CD62017" w:rsidR="00C84043" w:rsidRPr="00D94DAE" w:rsidRDefault="00C84043" w:rsidP="00C84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E2C27">
              <w:rPr>
                <w:rFonts w:asciiTheme="majorBidi" w:hAnsiTheme="majorBidi" w:cstheme="majorBidi"/>
                <w:sz w:val="30"/>
                <w:szCs w:val="30"/>
              </w:rPr>
              <w:t>43,627</w:t>
            </w:r>
          </w:p>
        </w:tc>
      </w:tr>
      <w:tr w:rsidR="003B31CE" w:rsidRPr="00292299" w14:paraId="37A52568" w14:textId="77777777" w:rsidTr="007846A8">
        <w:tc>
          <w:tcPr>
            <w:tcW w:w="3420" w:type="dxa"/>
          </w:tcPr>
          <w:p w14:paraId="76AB3CCD" w14:textId="52603510" w:rsidR="003B31CE" w:rsidRPr="00292299" w:rsidRDefault="00417AC1" w:rsidP="003B3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Brand fee</w:t>
            </w:r>
          </w:p>
        </w:tc>
        <w:tc>
          <w:tcPr>
            <w:tcW w:w="1440" w:type="dxa"/>
          </w:tcPr>
          <w:p w14:paraId="22486AE7" w14:textId="01646579" w:rsidR="003B31CE" w:rsidRPr="00FD5849" w:rsidRDefault="003B31CE" w:rsidP="003B3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ind w:left="-108" w:right="-108"/>
              <w:rPr>
                <w:rFonts w:asciiTheme="majorBidi" w:hAnsiTheme="majorBidi"/>
                <w:sz w:val="30"/>
                <w:szCs w:val="30"/>
              </w:rPr>
            </w:pPr>
            <w:r w:rsidRPr="00F34245">
              <w:rPr>
                <w:rFonts w:asciiTheme="majorBidi" w:hAnsiTheme="majorBidi"/>
                <w:sz w:val="30"/>
                <w:szCs w:val="30"/>
              </w:rPr>
              <w:t>7,</w:t>
            </w:r>
            <w:r w:rsidR="000A2028">
              <w:rPr>
                <w:rFonts w:asciiTheme="majorBidi" w:hAnsiTheme="majorBidi"/>
                <w:sz w:val="30"/>
                <w:szCs w:val="30"/>
              </w:rPr>
              <w:t>50</w:t>
            </w:r>
            <w:r w:rsidRPr="00F34245">
              <w:rPr>
                <w:rFonts w:asciiTheme="majorBidi" w:hAnsiTheme="majorBidi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4F39DF15" w14:textId="77777777" w:rsidR="003B31CE" w:rsidRPr="00D94DAE" w:rsidRDefault="003B31CE" w:rsidP="003B3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A30072F" w14:textId="1D355FB2" w:rsidR="003B31CE" w:rsidRPr="003E2C27" w:rsidRDefault="003B31CE" w:rsidP="00E41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F909F1F" w14:textId="77777777" w:rsidR="003B31CE" w:rsidRPr="00D94DAE" w:rsidRDefault="003B31CE" w:rsidP="003B3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A352448" w14:textId="64149D06" w:rsidR="003B31CE" w:rsidRPr="00FD5849" w:rsidRDefault="003B31CE" w:rsidP="003B3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34245">
              <w:rPr>
                <w:rFonts w:asciiTheme="majorBidi" w:hAnsiTheme="majorBidi" w:cstheme="majorBidi"/>
                <w:sz w:val="30"/>
                <w:szCs w:val="30"/>
              </w:rPr>
              <w:t>7,</w:t>
            </w:r>
            <w:r w:rsidR="000A2028">
              <w:rPr>
                <w:rFonts w:asciiTheme="majorBidi" w:hAnsiTheme="majorBidi" w:cstheme="majorBidi"/>
                <w:sz w:val="30"/>
                <w:szCs w:val="30"/>
              </w:rPr>
              <w:t>50</w:t>
            </w:r>
            <w:r w:rsidRPr="00F34245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33BDA497" w14:textId="77777777" w:rsidR="003B31CE" w:rsidRPr="00D94DAE" w:rsidRDefault="003B31CE" w:rsidP="003B3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D6004CF" w14:textId="0BCF5E08" w:rsidR="003B31CE" w:rsidRPr="003E2C27" w:rsidRDefault="003B31CE" w:rsidP="00E41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B31CE" w:rsidRPr="00292299" w14:paraId="1B810DFD" w14:textId="435E78F8" w:rsidTr="007846A8">
        <w:trPr>
          <w:trHeight w:val="272"/>
        </w:trPr>
        <w:tc>
          <w:tcPr>
            <w:tcW w:w="3420" w:type="dxa"/>
          </w:tcPr>
          <w:p w14:paraId="34F46BED" w14:textId="4774A472" w:rsidR="003B31CE" w:rsidRPr="00292299" w:rsidRDefault="003B31CE" w:rsidP="003B3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92299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440" w:type="dxa"/>
          </w:tcPr>
          <w:p w14:paraId="11A5759E" w14:textId="47118109" w:rsidR="003B31CE" w:rsidRPr="008C0C83" w:rsidRDefault="003B31CE" w:rsidP="003B3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ind w:left="-108" w:right="-108"/>
              <w:rPr>
                <w:rFonts w:asciiTheme="majorBidi" w:hAnsiTheme="majorBidi"/>
                <w:sz w:val="30"/>
                <w:szCs w:val="30"/>
              </w:rPr>
            </w:pPr>
            <w:r w:rsidRPr="00FD5849">
              <w:rPr>
                <w:rFonts w:asciiTheme="majorBidi" w:hAnsiTheme="majorBidi"/>
                <w:sz w:val="30"/>
                <w:szCs w:val="30"/>
              </w:rPr>
              <w:t>6,363</w:t>
            </w:r>
          </w:p>
        </w:tc>
        <w:tc>
          <w:tcPr>
            <w:tcW w:w="270" w:type="dxa"/>
          </w:tcPr>
          <w:p w14:paraId="10E5793B" w14:textId="19D16892" w:rsidR="003B31CE" w:rsidRPr="00D94DAE" w:rsidRDefault="003B31CE" w:rsidP="003B3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E6889F3" w14:textId="0818DFC8" w:rsidR="003B31CE" w:rsidRPr="00D94DAE" w:rsidRDefault="003B31CE" w:rsidP="003B3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E2C27">
              <w:rPr>
                <w:rFonts w:asciiTheme="majorBidi" w:hAnsiTheme="majorBidi" w:cstheme="majorBidi"/>
                <w:sz w:val="30"/>
                <w:szCs w:val="30"/>
              </w:rPr>
              <w:t>5,4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28</w:t>
            </w:r>
          </w:p>
        </w:tc>
        <w:tc>
          <w:tcPr>
            <w:tcW w:w="270" w:type="dxa"/>
          </w:tcPr>
          <w:p w14:paraId="68BC4AA6" w14:textId="77777777" w:rsidR="003B31CE" w:rsidRPr="00D94DAE" w:rsidRDefault="003B31CE" w:rsidP="003B3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FB6C311" w14:textId="4F47513E" w:rsidR="003B31CE" w:rsidRPr="00D94DAE" w:rsidRDefault="003B31CE" w:rsidP="003B3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D5849">
              <w:rPr>
                <w:rFonts w:asciiTheme="majorBidi" w:hAnsiTheme="majorBidi" w:cstheme="majorBidi"/>
                <w:sz w:val="30"/>
                <w:szCs w:val="30"/>
              </w:rPr>
              <w:t>6,363</w:t>
            </w:r>
          </w:p>
        </w:tc>
        <w:tc>
          <w:tcPr>
            <w:tcW w:w="270" w:type="dxa"/>
          </w:tcPr>
          <w:p w14:paraId="129C50C2" w14:textId="77777777" w:rsidR="003B31CE" w:rsidRPr="00D94DAE" w:rsidRDefault="003B31CE" w:rsidP="003B3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A539664" w14:textId="0D99CC94" w:rsidR="003B31CE" w:rsidRPr="00D94DAE" w:rsidRDefault="003B31CE" w:rsidP="003B3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E2C27">
              <w:rPr>
                <w:rFonts w:asciiTheme="majorBidi" w:hAnsiTheme="majorBidi" w:cstheme="majorBidi"/>
                <w:sz w:val="30"/>
                <w:szCs w:val="30"/>
              </w:rPr>
              <w:t>5,4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28</w:t>
            </w:r>
          </w:p>
        </w:tc>
      </w:tr>
      <w:tr w:rsidR="003B31CE" w:rsidRPr="00292299" w14:paraId="505B0215" w14:textId="13BD3B12" w:rsidTr="007846A8">
        <w:tc>
          <w:tcPr>
            <w:tcW w:w="3420" w:type="dxa"/>
          </w:tcPr>
          <w:p w14:paraId="268B8E14" w14:textId="4710AAAF" w:rsidR="003B31CE" w:rsidRPr="00292299" w:rsidRDefault="003B31CE" w:rsidP="003B3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9229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lastRenderedPageBreak/>
              <w:t>บริษัทร่วม</w:t>
            </w:r>
          </w:p>
        </w:tc>
        <w:tc>
          <w:tcPr>
            <w:tcW w:w="1440" w:type="dxa"/>
          </w:tcPr>
          <w:p w14:paraId="6F87C713" w14:textId="78089962" w:rsidR="003B31CE" w:rsidRPr="006B70EE" w:rsidRDefault="003B31CE" w:rsidP="003B31CE">
            <w:pPr>
              <w:tabs>
                <w:tab w:val="decimal" w:pos="1230"/>
                <w:tab w:val="decimal" w:pos="142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E178A3" w14:textId="20581E1B" w:rsidR="003B31CE" w:rsidRPr="00292299" w:rsidRDefault="003B31CE" w:rsidP="003B31CE">
            <w:pPr>
              <w:tabs>
                <w:tab w:val="left" w:pos="105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778CCF0" w14:textId="77777777" w:rsidR="003B31CE" w:rsidRPr="00292299" w:rsidRDefault="003B31CE" w:rsidP="003B3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  <w:tab w:val="decimal" w:pos="105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85C0C47" w14:textId="77777777" w:rsidR="003B31CE" w:rsidRPr="00292299" w:rsidRDefault="003B31CE" w:rsidP="003B3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  <w:tab w:val="decimal" w:pos="13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911C1B5" w14:textId="77777777" w:rsidR="003B31CE" w:rsidRPr="00292299" w:rsidRDefault="003B31CE" w:rsidP="003B3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  <w:tab w:val="decimal" w:pos="13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CB3346" w14:textId="77777777" w:rsidR="003B31CE" w:rsidRPr="00292299" w:rsidRDefault="003B31CE" w:rsidP="003B3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  <w:tab w:val="decimal" w:pos="13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D8FD29E" w14:textId="77777777" w:rsidR="003B31CE" w:rsidRPr="00292299" w:rsidRDefault="003B31CE" w:rsidP="003B3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  <w:tab w:val="decimal" w:pos="13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B31CE" w:rsidRPr="00292299" w14:paraId="5838262E" w14:textId="718FD043" w:rsidTr="007846A8">
        <w:tc>
          <w:tcPr>
            <w:tcW w:w="3420" w:type="dxa"/>
          </w:tcPr>
          <w:p w14:paraId="5C4EAFCE" w14:textId="7A16AB55" w:rsidR="003B31CE" w:rsidRPr="00292299" w:rsidRDefault="003B31CE" w:rsidP="003B3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92299"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440" w:type="dxa"/>
          </w:tcPr>
          <w:p w14:paraId="51BB6C45" w14:textId="4E57FDDC" w:rsidR="003B31CE" w:rsidRPr="006B70EE" w:rsidRDefault="003B31CE" w:rsidP="003B3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5383">
              <w:rPr>
                <w:rFonts w:asciiTheme="majorBidi" w:hAnsiTheme="majorBidi" w:cstheme="majorBidi"/>
                <w:sz w:val="30"/>
                <w:szCs w:val="30"/>
              </w:rPr>
              <w:t>64</w:t>
            </w:r>
          </w:p>
        </w:tc>
        <w:tc>
          <w:tcPr>
            <w:tcW w:w="270" w:type="dxa"/>
          </w:tcPr>
          <w:p w14:paraId="1E356544" w14:textId="77777777" w:rsidR="003B31CE" w:rsidRPr="00292299" w:rsidRDefault="003B31CE" w:rsidP="003B3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17A9F26" w14:textId="6422A2A0" w:rsidR="003B31CE" w:rsidRPr="00D94DAE" w:rsidRDefault="003B31CE" w:rsidP="003B3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E2C27"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  <w:tc>
          <w:tcPr>
            <w:tcW w:w="270" w:type="dxa"/>
          </w:tcPr>
          <w:p w14:paraId="62CE0D8A" w14:textId="77777777" w:rsidR="003B31CE" w:rsidRPr="00292299" w:rsidRDefault="003B31CE" w:rsidP="003B3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CD6A763" w14:textId="3D5EE8CD" w:rsidR="003B31CE" w:rsidRPr="00C97B29" w:rsidRDefault="003B31CE" w:rsidP="003B3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55383">
              <w:rPr>
                <w:rFonts w:asciiTheme="majorBidi" w:hAnsiTheme="majorBidi" w:cstheme="majorBidi"/>
                <w:sz w:val="30"/>
                <w:szCs w:val="30"/>
              </w:rPr>
              <w:t>64</w:t>
            </w:r>
          </w:p>
        </w:tc>
        <w:tc>
          <w:tcPr>
            <w:tcW w:w="270" w:type="dxa"/>
          </w:tcPr>
          <w:p w14:paraId="4784E282" w14:textId="77777777" w:rsidR="003B31CE" w:rsidRPr="00292299" w:rsidRDefault="003B31CE" w:rsidP="003B3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5358484" w14:textId="26098055" w:rsidR="003B31CE" w:rsidRPr="00D94DAE" w:rsidRDefault="003B31CE" w:rsidP="003B3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E2C27"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</w:tr>
      <w:tr w:rsidR="003B31CE" w:rsidRPr="00292299" w14:paraId="169B42F0" w14:textId="77777777" w:rsidTr="007846A8">
        <w:tc>
          <w:tcPr>
            <w:tcW w:w="3420" w:type="dxa"/>
          </w:tcPr>
          <w:p w14:paraId="10DB6C04" w14:textId="46F72F0A" w:rsidR="003B31CE" w:rsidRPr="00292299" w:rsidRDefault="003B31CE" w:rsidP="003B3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440" w:type="dxa"/>
          </w:tcPr>
          <w:p w14:paraId="4CCB9D62" w14:textId="7C728569" w:rsidR="003B31CE" w:rsidRPr="006B70EE" w:rsidRDefault="003B31CE" w:rsidP="003B3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A61A0D4" w14:textId="77777777" w:rsidR="003B31CE" w:rsidRPr="00292299" w:rsidRDefault="003B31CE" w:rsidP="003B3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E63B1E4" w14:textId="1FC5C618" w:rsidR="003B31CE" w:rsidRPr="00D94DAE" w:rsidRDefault="003B31CE" w:rsidP="003B3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1AC5F9A" w14:textId="77777777" w:rsidR="003B31CE" w:rsidRPr="00292299" w:rsidRDefault="003B31CE" w:rsidP="003B3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CDC86BD" w14:textId="06F6A01B" w:rsidR="003B31CE" w:rsidRPr="00C97B29" w:rsidRDefault="003B31CE" w:rsidP="003B3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55383">
              <w:rPr>
                <w:rFonts w:asciiTheme="majorBidi" w:hAnsiTheme="majorBidi" w:cstheme="majorBidi"/>
                <w:sz w:val="30"/>
                <w:szCs w:val="30"/>
              </w:rPr>
              <w:t>59,085</w:t>
            </w:r>
          </w:p>
        </w:tc>
        <w:tc>
          <w:tcPr>
            <w:tcW w:w="270" w:type="dxa"/>
          </w:tcPr>
          <w:p w14:paraId="2329DACD" w14:textId="77777777" w:rsidR="003B31CE" w:rsidRPr="00292299" w:rsidRDefault="003B31CE" w:rsidP="003B3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7BBB1A8" w14:textId="063AB688" w:rsidR="003B31CE" w:rsidRPr="00D94DAE" w:rsidRDefault="003B31CE" w:rsidP="003B3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E2C27">
              <w:rPr>
                <w:rFonts w:asciiTheme="majorBidi" w:hAnsiTheme="majorBidi" w:cstheme="majorBidi"/>
                <w:sz w:val="30"/>
                <w:szCs w:val="30"/>
              </w:rPr>
              <w:t>25,582</w:t>
            </w:r>
          </w:p>
        </w:tc>
      </w:tr>
      <w:tr w:rsidR="003B31CE" w:rsidRPr="00292299" w14:paraId="00BD7EBF" w14:textId="61297E43" w:rsidTr="007846A8">
        <w:tc>
          <w:tcPr>
            <w:tcW w:w="3420" w:type="dxa"/>
          </w:tcPr>
          <w:p w14:paraId="4AD3071C" w14:textId="0B38E90D" w:rsidR="003B31CE" w:rsidRPr="00292299" w:rsidRDefault="003B31CE" w:rsidP="003B3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92299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440" w:type="dxa"/>
          </w:tcPr>
          <w:p w14:paraId="2D7CB947" w14:textId="389CE859" w:rsidR="003B31CE" w:rsidRPr="006B70EE" w:rsidRDefault="003B31CE" w:rsidP="003B3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55383">
              <w:rPr>
                <w:rFonts w:asciiTheme="majorBidi" w:hAnsiTheme="majorBidi" w:cstheme="majorBidi"/>
                <w:sz w:val="30"/>
                <w:szCs w:val="30"/>
              </w:rPr>
              <w:t>2,780</w:t>
            </w:r>
          </w:p>
        </w:tc>
        <w:tc>
          <w:tcPr>
            <w:tcW w:w="270" w:type="dxa"/>
          </w:tcPr>
          <w:p w14:paraId="509E1142" w14:textId="2B63C4AC" w:rsidR="003B31CE" w:rsidRPr="00292299" w:rsidRDefault="003B31CE" w:rsidP="003B3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B08EEC9" w14:textId="014D44C3" w:rsidR="003B31CE" w:rsidRPr="00D94DAE" w:rsidRDefault="003B31CE" w:rsidP="003B3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E2C27">
              <w:rPr>
                <w:rFonts w:asciiTheme="majorBidi" w:hAnsiTheme="majorBidi" w:cstheme="majorBidi"/>
                <w:sz w:val="30"/>
                <w:szCs w:val="30"/>
              </w:rPr>
              <w:t>2,945</w:t>
            </w:r>
          </w:p>
        </w:tc>
        <w:tc>
          <w:tcPr>
            <w:tcW w:w="270" w:type="dxa"/>
          </w:tcPr>
          <w:p w14:paraId="57B9F765" w14:textId="77777777" w:rsidR="003B31CE" w:rsidRPr="00292299" w:rsidRDefault="003B31CE" w:rsidP="003B3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897F088" w14:textId="2CE75300" w:rsidR="003B31CE" w:rsidRPr="00C97B29" w:rsidRDefault="003B31CE" w:rsidP="003B3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55383">
              <w:rPr>
                <w:rFonts w:asciiTheme="majorBidi" w:hAnsiTheme="majorBidi" w:cstheme="majorBidi"/>
                <w:sz w:val="30"/>
                <w:szCs w:val="30"/>
              </w:rPr>
              <w:t>2,780</w:t>
            </w:r>
          </w:p>
        </w:tc>
        <w:tc>
          <w:tcPr>
            <w:tcW w:w="270" w:type="dxa"/>
          </w:tcPr>
          <w:p w14:paraId="240BA04C" w14:textId="77777777" w:rsidR="003B31CE" w:rsidRPr="00292299" w:rsidRDefault="003B31CE" w:rsidP="003B3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FDDC708" w14:textId="1D632869" w:rsidR="003B31CE" w:rsidRPr="00D94DAE" w:rsidRDefault="003B31CE" w:rsidP="003B3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E2C27">
              <w:rPr>
                <w:rFonts w:asciiTheme="majorBidi" w:hAnsiTheme="majorBidi" w:cstheme="majorBidi"/>
                <w:sz w:val="30"/>
                <w:szCs w:val="30"/>
              </w:rPr>
              <w:t>2,945</w:t>
            </w:r>
          </w:p>
        </w:tc>
      </w:tr>
      <w:tr w:rsidR="003B31CE" w:rsidRPr="00292299" w14:paraId="2997D4B1" w14:textId="4A292698" w:rsidTr="00A1175D">
        <w:tc>
          <w:tcPr>
            <w:tcW w:w="3420" w:type="dxa"/>
          </w:tcPr>
          <w:p w14:paraId="6093B485" w14:textId="7E8466D1" w:rsidR="003B31CE" w:rsidRPr="00292299" w:rsidRDefault="003B31CE" w:rsidP="003B3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92299"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440" w:type="dxa"/>
            <w:shd w:val="clear" w:color="auto" w:fill="auto"/>
          </w:tcPr>
          <w:p w14:paraId="40ACAECF" w14:textId="4036A752" w:rsidR="003B31CE" w:rsidRPr="006B70EE" w:rsidRDefault="003B31CE" w:rsidP="003B3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55383">
              <w:rPr>
                <w:rFonts w:asciiTheme="majorBidi" w:hAnsiTheme="majorBidi" w:cstheme="majorBidi"/>
                <w:sz w:val="30"/>
                <w:szCs w:val="30"/>
              </w:rPr>
              <w:t>1,737,099</w:t>
            </w:r>
          </w:p>
        </w:tc>
        <w:tc>
          <w:tcPr>
            <w:tcW w:w="270" w:type="dxa"/>
            <w:shd w:val="clear" w:color="auto" w:fill="auto"/>
          </w:tcPr>
          <w:p w14:paraId="3CA65A0B" w14:textId="24DCAB84" w:rsidR="003B31CE" w:rsidRPr="00292299" w:rsidRDefault="003B31CE" w:rsidP="003B3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4D9261C" w14:textId="0C53AF9B" w:rsidR="003B31CE" w:rsidRPr="00D94DAE" w:rsidRDefault="003B31CE" w:rsidP="003B3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E2C27">
              <w:rPr>
                <w:rFonts w:asciiTheme="majorBidi" w:hAnsiTheme="majorBidi" w:cstheme="majorBidi"/>
                <w:sz w:val="30"/>
                <w:szCs w:val="30"/>
              </w:rPr>
              <w:t>1,661,777</w:t>
            </w:r>
          </w:p>
        </w:tc>
        <w:tc>
          <w:tcPr>
            <w:tcW w:w="270" w:type="dxa"/>
            <w:shd w:val="clear" w:color="auto" w:fill="auto"/>
          </w:tcPr>
          <w:p w14:paraId="117C094C" w14:textId="77777777" w:rsidR="003B31CE" w:rsidRPr="00292299" w:rsidRDefault="003B31CE" w:rsidP="003B3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0B97DCF" w14:textId="5DF4D661" w:rsidR="003B31CE" w:rsidRPr="00C97B29" w:rsidRDefault="003B31CE" w:rsidP="003B3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55383">
              <w:rPr>
                <w:rFonts w:asciiTheme="majorBidi" w:hAnsiTheme="majorBidi" w:cstheme="majorBidi"/>
                <w:sz w:val="30"/>
                <w:szCs w:val="30"/>
              </w:rPr>
              <w:t>1,737,099</w:t>
            </w:r>
          </w:p>
        </w:tc>
        <w:tc>
          <w:tcPr>
            <w:tcW w:w="270" w:type="dxa"/>
          </w:tcPr>
          <w:p w14:paraId="49D9C8E3" w14:textId="77777777" w:rsidR="003B31CE" w:rsidRPr="00292299" w:rsidRDefault="003B31CE" w:rsidP="003B3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7BA60E6" w14:textId="00120962" w:rsidR="003B31CE" w:rsidRPr="00D94DAE" w:rsidRDefault="003B31CE" w:rsidP="003B3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E2C27">
              <w:rPr>
                <w:rFonts w:asciiTheme="majorBidi" w:hAnsiTheme="majorBidi" w:cstheme="majorBidi"/>
                <w:sz w:val="30"/>
                <w:szCs w:val="30"/>
              </w:rPr>
              <w:t>1,661,777</w:t>
            </w:r>
          </w:p>
        </w:tc>
      </w:tr>
      <w:tr w:rsidR="003B31CE" w:rsidRPr="00292299" w14:paraId="4962016D" w14:textId="77777777" w:rsidTr="007846A8">
        <w:tc>
          <w:tcPr>
            <w:tcW w:w="3420" w:type="dxa"/>
          </w:tcPr>
          <w:p w14:paraId="277A3C3B" w14:textId="77777777" w:rsidR="003B31CE" w:rsidRPr="00292299" w:rsidRDefault="003B31CE" w:rsidP="003B3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1765775B" w14:textId="77777777" w:rsidR="003B31CE" w:rsidRPr="006B70EE" w:rsidRDefault="003B31CE" w:rsidP="003B3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AA0A252" w14:textId="77777777" w:rsidR="003B31CE" w:rsidRPr="00292299" w:rsidRDefault="003B31CE" w:rsidP="003B3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F7FE978" w14:textId="77777777" w:rsidR="003B31CE" w:rsidRPr="00D54225" w:rsidRDefault="003B31CE" w:rsidP="003B3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192C9DF4" w14:textId="77777777" w:rsidR="003B31CE" w:rsidRPr="00292299" w:rsidRDefault="003B31CE" w:rsidP="003B3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FB448C5" w14:textId="77777777" w:rsidR="003B31CE" w:rsidRPr="00292299" w:rsidRDefault="003B31CE" w:rsidP="003B3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2589113" w14:textId="77777777" w:rsidR="003B31CE" w:rsidRPr="00292299" w:rsidRDefault="003B31CE" w:rsidP="003B3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AC241C5" w14:textId="77777777" w:rsidR="003B31CE" w:rsidRPr="00292299" w:rsidRDefault="003B31CE" w:rsidP="003B3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B31CE" w:rsidRPr="00292299" w14:paraId="7FDAD4D2" w14:textId="34241C91" w:rsidTr="007846A8">
        <w:tc>
          <w:tcPr>
            <w:tcW w:w="3420" w:type="dxa"/>
          </w:tcPr>
          <w:p w14:paraId="3F53FD73" w14:textId="5E386482" w:rsidR="003B31CE" w:rsidRPr="00292299" w:rsidRDefault="003B31CE" w:rsidP="003B3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9229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440" w:type="dxa"/>
          </w:tcPr>
          <w:p w14:paraId="3F0578DF" w14:textId="41040577" w:rsidR="003B31CE" w:rsidRPr="006B70EE" w:rsidRDefault="003B31CE" w:rsidP="003B3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A32BE91" w14:textId="63F166E6" w:rsidR="003B31CE" w:rsidRPr="00292299" w:rsidRDefault="003B31CE" w:rsidP="003B3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02328A4" w14:textId="77777777" w:rsidR="003B31CE" w:rsidRPr="00292299" w:rsidRDefault="003B31CE" w:rsidP="003B3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  <w:tab w:val="decimal" w:pos="1425"/>
                <w:tab w:val="decimal" w:pos="169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A56A8C3" w14:textId="77777777" w:rsidR="003B31CE" w:rsidRPr="00292299" w:rsidRDefault="003B31CE" w:rsidP="003B3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  <w:tab w:val="decimal" w:pos="1425"/>
                <w:tab w:val="decimal" w:pos="169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249A1B7" w14:textId="77777777" w:rsidR="003B31CE" w:rsidRPr="00292299" w:rsidRDefault="003B31CE" w:rsidP="003B3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  <w:tab w:val="decimal" w:pos="1425"/>
                <w:tab w:val="decimal" w:pos="169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0CB7C4" w14:textId="77777777" w:rsidR="003B31CE" w:rsidRPr="00292299" w:rsidRDefault="003B31CE" w:rsidP="003B3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  <w:tab w:val="decimal" w:pos="1425"/>
                <w:tab w:val="decimal" w:pos="169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868A550" w14:textId="77777777" w:rsidR="003B31CE" w:rsidRPr="00292299" w:rsidRDefault="003B31CE" w:rsidP="003B3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  <w:tab w:val="decimal" w:pos="1425"/>
                <w:tab w:val="decimal" w:pos="169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B31CE" w:rsidRPr="00292299" w14:paraId="57725615" w14:textId="119AE893" w:rsidTr="007846A8">
        <w:trPr>
          <w:trHeight w:val="299"/>
        </w:trPr>
        <w:tc>
          <w:tcPr>
            <w:tcW w:w="3420" w:type="dxa"/>
          </w:tcPr>
          <w:p w14:paraId="092373CE" w14:textId="7E525722" w:rsidR="003B31CE" w:rsidRPr="00292299" w:rsidRDefault="003B31CE" w:rsidP="003B3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92299"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440" w:type="dxa"/>
          </w:tcPr>
          <w:p w14:paraId="6359A700" w14:textId="399552DC" w:rsidR="003B31CE" w:rsidRPr="006B70EE" w:rsidRDefault="003B31CE" w:rsidP="003B3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F4447">
              <w:rPr>
                <w:rFonts w:asciiTheme="majorBidi" w:hAnsiTheme="majorBidi" w:cstheme="majorBidi"/>
                <w:sz w:val="30"/>
                <w:szCs w:val="30"/>
              </w:rPr>
              <w:t>2,161,425</w:t>
            </w:r>
          </w:p>
        </w:tc>
        <w:tc>
          <w:tcPr>
            <w:tcW w:w="270" w:type="dxa"/>
          </w:tcPr>
          <w:p w14:paraId="7E8E5CF6" w14:textId="4FFACB64" w:rsidR="003B31CE" w:rsidRPr="00292299" w:rsidRDefault="003B31CE" w:rsidP="003B3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2418AAF" w14:textId="451E8825" w:rsidR="003B31CE" w:rsidRPr="00796108" w:rsidRDefault="003B31CE" w:rsidP="003B3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E2C27">
              <w:rPr>
                <w:rFonts w:asciiTheme="majorBidi" w:hAnsiTheme="majorBidi" w:cstheme="majorBidi"/>
                <w:sz w:val="30"/>
                <w:szCs w:val="30"/>
              </w:rPr>
              <w:t>1,684,125</w:t>
            </w:r>
          </w:p>
        </w:tc>
        <w:tc>
          <w:tcPr>
            <w:tcW w:w="270" w:type="dxa"/>
          </w:tcPr>
          <w:p w14:paraId="23C96974" w14:textId="77777777" w:rsidR="003B31CE" w:rsidRPr="00292299" w:rsidRDefault="003B31CE" w:rsidP="003B3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3E0169E" w14:textId="3695B0BA" w:rsidR="003B31CE" w:rsidRPr="00FF2176" w:rsidRDefault="003B31CE" w:rsidP="003B3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F4447">
              <w:rPr>
                <w:rFonts w:asciiTheme="majorBidi" w:hAnsiTheme="majorBidi" w:cstheme="majorBidi"/>
                <w:sz w:val="30"/>
                <w:szCs w:val="30"/>
              </w:rPr>
              <w:t>2,161,425</w:t>
            </w:r>
          </w:p>
        </w:tc>
        <w:tc>
          <w:tcPr>
            <w:tcW w:w="270" w:type="dxa"/>
          </w:tcPr>
          <w:p w14:paraId="026FFF09" w14:textId="77777777" w:rsidR="003B31CE" w:rsidRPr="00292299" w:rsidRDefault="003B31CE" w:rsidP="003B3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ED90233" w14:textId="2FC046E1" w:rsidR="003B31CE" w:rsidRPr="00796108" w:rsidRDefault="003B31CE" w:rsidP="003B3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E2C27">
              <w:rPr>
                <w:rFonts w:asciiTheme="majorBidi" w:hAnsiTheme="majorBidi" w:cstheme="majorBidi"/>
                <w:sz w:val="30"/>
                <w:szCs w:val="30"/>
              </w:rPr>
              <w:t>1,684,125</w:t>
            </w:r>
          </w:p>
        </w:tc>
      </w:tr>
      <w:tr w:rsidR="003B31CE" w:rsidRPr="00292299" w14:paraId="3483327B" w14:textId="66366492" w:rsidTr="007846A8">
        <w:trPr>
          <w:trHeight w:val="299"/>
        </w:trPr>
        <w:tc>
          <w:tcPr>
            <w:tcW w:w="3420" w:type="dxa"/>
          </w:tcPr>
          <w:p w14:paraId="79A142B2" w14:textId="39552E3F" w:rsidR="003B31CE" w:rsidRPr="00292299" w:rsidRDefault="003B31CE" w:rsidP="003B3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ขายเครื่องจักรและอุปกรณ์</w:t>
            </w:r>
          </w:p>
        </w:tc>
        <w:tc>
          <w:tcPr>
            <w:tcW w:w="1440" w:type="dxa"/>
          </w:tcPr>
          <w:p w14:paraId="3A888D3E" w14:textId="56BF5D33" w:rsidR="003B31CE" w:rsidRPr="006B70EE" w:rsidRDefault="003B31CE" w:rsidP="003B3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F4447">
              <w:rPr>
                <w:rFonts w:asciiTheme="majorBidi" w:hAnsiTheme="majorBidi" w:cstheme="majorBidi"/>
                <w:sz w:val="30"/>
                <w:szCs w:val="30"/>
              </w:rPr>
              <w:t>24,000</w:t>
            </w:r>
          </w:p>
        </w:tc>
        <w:tc>
          <w:tcPr>
            <w:tcW w:w="270" w:type="dxa"/>
          </w:tcPr>
          <w:p w14:paraId="239F50A0" w14:textId="77777777" w:rsidR="003B31CE" w:rsidRPr="00292299" w:rsidRDefault="003B31CE" w:rsidP="003B3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1E4E072" w14:textId="6CF8B40A" w:rsidR="003B31CE" w:rsidRPr="00796108" w:rsidRDefault="003B31CE" w:rsidP="003B3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F4447">
              <w:rPr>
                <w:rFonts w:asciiTheme="majorBidi" w:hAnsiTheme="majorBidi" w:cstheme="majorBidi"/>
                <w:sz w:val="30"/>
                <w:szCs w:val="30"/>
              </w:rPr>
              <w:t>11,073</w:t>
            </w:r>
          </w:p>
        </w:tc>
        <w:tc>
          <w:tcPr>
            <w:tcW w:w="270" w:type="dxa"/>
          </w:tcPr>
          <w:p w14:paraId="0ECA31B8" w14:textId="77777777" w:rsidR="003B31CE" w:rsidRDefault="003B31CE" w:rsidP="003B3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79B979A3" w14:textId="2B0A5254" w:rsidR="003B31CE" w:rsidRPr="00FF2176" w:rsidRDefault="003B31CE" w:rsidP="003B3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4447">
              <w:rPr>
                <w:rFonts w:asciiTheme="majorBidi" w:hAnsiTheme="majorBidi" w:cstheme="majorBidi"/>
                <w:sz w:val="30"/>
                <w:szCs w:val="30"/>
              </w:rPr>
              <w:t>24,000</w:t>
            </w:r>
          </w:p>
        </w:tc>
        <w:tc>
          <w:tcPr>
            <w:tcW w:w="270" w:type="dxa"/>
          </w:tcPr>
          <w:p w14:paraId="61184EB8" w14:textId="77777777" w:rsidR="003B31CE" w:rsidRDefault="003B31CE" w:rsidP="003B3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4FBD3398" w14:textId="43352A2C" w:rsidR="003B31CE" w:rsidRPr="00796108" w:rsidRDefault="003B31CE" w:rsidP="003B3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4447">
              <w:rPr>
                <w:rFonts w:asciiTheme="majorBidi" w:hAnsiTheme="majorBidi" w:cstheme="majorBidi"/>
                <w:sz w:val="30"/>
                <w:szCs w:val="30"/>
              </w:rPr>
              <w:t>11,073</w:t>
            </w:r>
          </w:p>
        </w:tc>
      </w:tr>
      <w:tr w:rsidR="003B31CE" w:rsidRPr="00292299" w14:paraId="505C7E82" w14:textId="2871200B" w:rsidTr="007846A8">
        <w:tc>
          <w:tcPr>
            <w:tcW w:w="3420" w:type="dxa"/>
          </w:tcPr>
          <w:p w14:paraId="585D3CDE" w14:textId="7B1C6DB3" w:rsidR="003B31CE" w:rsidRPr="00292299" w:rsidRDefault="003B31CE" w:rsidP="003B3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 w:right="-19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92299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440" w:type="dxa"/>
          </w:tcPr>
          <w:p w14:paraId="21D6DC9E" w14:textId="3A07F3F8" w:rsidR="003B31CE" w:rsidRPr="006B70EE" w:rsidRDefault="003B31CE" w:rsidP="003B3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D6357">
              <w:rPr>
                <w:rFonts w:asciiTheme="majorBidi" w:hAnsiTheme="majorBidi" w:cstheme="majorBidi"/>
                <w:sz w:val="30"/>
                <w:szCs w:val="30"/>
              </w:rPr>
              <w:t>7,708</w:t>
            </w:r>
          </w:p>
        </w:tc>
        <w:tc>
          <w:tcPr>
            <w:tcW w:w="270" w:type="dxa"/>
          </w:tcPr>
          <w:p w14:paraId="3E280AB7" w14:textId="01688584" w:rsidR="003B31CE" w:rsidRPr="00292299" w:rsidRDefault="003B31CE" w:rsidP="003B3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B10D8DD" w14:textId="20FC557F" w:rsidR="003B31CE" w:rsidRPr="00796108" w:rsidRDefault="003B31CE" w:rsidP="003B3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F4FD4">
              <w:rPr>
                <w:rFonts w:asciiTheme="majorBidi" w:hAnsiTheme="majorBidi" w:cstheme="majorBidi"/>
                <w:sz w:val="30"/>
                <w:szCs w:val="30"/>
              </w:rPr>
              <w:t>7,084</w:t>
            </w:r>
          </w:p>
        </w:tc>
        <w:tc>
          <w:tcPr>
            <w:tcW w:w="270" w:type="dxa"/>
          </w:tcPr>
          <w:p w14:paraId="68114B2C" w14:textId="77777777" w:rsidR="003B31CE" w:rsidRPr="00292299" w:rsidRDefault="003B31CE" w:rsidP="003B3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E06728C" w14:textId="6B945DD9" w:rsidR="003B31CE" w:rsidRPr="00FF2176" w:rsidRDefault="003B31CE" w:rsidP="003B3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D6357">
              <w:rPr>
                <w:rFonts w:asciiTheme="majorBidi" w:hAnsiTheme="majorBidi" w:cstheme="majorBidi"/>
                <w:sz w:val="30"/>
                <w:szCs w:val="30"/>
              </w:rPr>
              <w:t>7,708</w:t>
            </w:r>
          </w:p>
        </w:tc>
        <w:tc>
          <w:tcPr>
            <w:tcW w:w="270" w:type="dxa"/>
          </w:tcPr>
          <w:p w14:paraId="5D800C15" w14:textId="77777777" w:rsidR="003B31CE" w:rsidRPr="00292299" w:rsidRDefault="003B31CE" w:rsidP="003B3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6E706F6" w14:textId="4E3C18C4" w:rsidR="003B31CE" w:rsidRPr="00796108" w:rsidRDefault="003B31CE" w:rsidP="003B3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F4FD4">
              <w:rPr>
                <w:rFonts w:asciiTheme="majorBidi" w:hAnsiTheme="majorBidi" w:cstheme="majorBidi"/>
                <w:sz w:val="30"/>
                <w:szCs w:val="30"/>
              </w:rPr>
              <w:t>7,084</w:t>
            </w:r>
          </w:p>
        </w:tc>
      </w:tr>
      <w:tr w:rsidR="003B31CE" w:rsidRPr="00292299" w14:paraId="57BC6565" w14:textId="3802D15A" w:rsidTr="00A1175D">
        <w:tc>
          <w:tcPr>
            <w:tcW w:w="3420" w:type="dxa"/>
          </w:tcPr>
          <w:p w14:paraId="076E348C" w14:textId="5462CAC7" w:rsidR="003B31CE" w:rsidRPr="00292299" w:rsidRDefault="003B31CE" w:rsidP="003B3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92299"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440" w:type="dxa"/>
            <w:shd w:val="clear" w:color="auto" w:fill="auto"/>
          </w:tcPr>
          <w:p w14:paraId="33E3A920" w14:textId="443659C4" w:rsidR="003B31CE" w:rsidRPr="006B70EE" w:rsidRDefault="003B31CE" w:rsidP="003B3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D6357">
              <w:rPr>
                <w:rFonts w:asciiTheme="majorBidi" w:hAnsiTheme="majorBidi" w:cstheme="majorBidi"/>
                <w:sz w:val="30"/>
                <w:szCs w:val="30"/>
              </w:rPr>
              <w:t>2,133,487</w:t>
            </w:r>
          </w:p>
        </w:tc>
        <w:tc>
          <w:tcPr>
            <w:tcW w:w="270" w:type="dxa"/>
            <w:shd w:val="clear" w:color="auto" w:fill="auto"/>
          </w:tcPr>
          <w:p w14:paraId="4E5A4809" w14:textId="4ADA4DB3" w:rsidR="003B31CE" w:rsidRPr="00292299" w:rsidRDefault="003B31CE" w:rsidP="003B3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0EAB8B2" w14:textId="32B1D0AB" w:rsidR="003B31CE" w:rsidRPr="00796108" w:rsidRDefault="003B31CE" w:rsidP="003B3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75AE8">
              <w:rPr>
                <w:rFonts w:asciiTheme="majorBidi" w:hAnsiTheme="majorBidi" w:cstheme="majorBidi"/>
                <w:sz w:val="30"/>
                <w:szCs w:val="30"/>
              </w:rPr>
              <w:t>1,410,746</w:t>
            </w:r>
          </w:p>
        </w:tc>
        <w:tc>
          <w:tcPr>
            <w:tcW w:w="270" w:type="dxa"/>
            <w:shd w:val="clear" w:color="auto" w:fill="auto"/>
          </w:tcPr>
          <w:p w14:paraId="45B2C0C5" w14:textId="77777777" w:rsidR="003B31CE" w:rsidRPr="00292299" w:rsidRDefault="003B31CE" w:rsidP="003B3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1BB2CD4" w14:textId="6C15B327" w:rsidR="003B31CE" w:rsidRPr="00FF2176" w:rsidRDefault="003B31CE" w:rsidP="003B3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D6357">
              <w:rPr>
                <w:rFonts w:asciiTheme="majorBidi" w:hAnsiTheme="majorBidi" w:cstheme="majorBidi"/>
                <w:sz w:val="30"/>
                <w:szCs w:val="30"/>
              </w:rPr>
              <w:t>2,133,487</w:t>
            </w:r>
          </w:p>
        </w:tc>
        <w:tc>
          <w:tcPr>
            <w:tcW w:w="270" w:type="dxa"/>
          </w:tcPr>
          <w:p w14:paraId="39193AA4" w14:textId="77777777" w:rsidR="003B31CE" w:rsidRPr="00292299" w:rsidRDefault="003B31CE" w:rsidP="003B3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F263632" w14:textId="75A84A21" w:rsidR="003B31CE" w:rsidRPr="00796108" w:rsidRDefault="003B31CE" w:rsidP="003B3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75AE8">
              <w:rPr>
                <w:rFonts w:asciiTheme="majorBidi" w:hAnsiTheme="majorBidi" w:cstheme="majorBidi"/>
                <w:sz w:val="30"/>
                <w:szCs w:val="30"/>
              </w:rPr>
              <w:t>1,410,746</w:t>
            </w:r>
          </w:p>
        </w:tc>
      </w:tr>
      <w:tr w:rsidR="003B31CE" w:rsidRPr="00292299" w14:paraId="148EF2B9" w14:textId="57FA0776" w:rsidTr="007846A8">
        <w:tc>
          <w:tcPr>
            <w:tcW w:w="3420" w:type="dxa"/>
          </w:tcPr>
          <w:p w14:paraId="6C2626A8" w14:textId="52FF77D6" w:rsidR="003B31CE" w:rsidRPr="00292299" w:rsidRDefault="003B31CE" w:rsidP="003B3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92299">
              <w:rPr>
                <w:rFonts w:ascii="Angsana New" w:hAnsi="Angsana New" w:hint="cs"/>
                <w:sz w:val="30"/>
                <w:szCs w:val="30"/>
                <w:cs/>
              </w:rPr>
              <w:t>ซื้อเครื่องจักรและอุปกรณ์</w:t>
            </w:r>
          </w:p>
        </w:tc>
        <w:tc>
          <w:tcPr>
            <w:tcW w:w="1440" w:type="dxa"/>
          </w:tcPr>
          <w:p w14:paraId="0EA5EF06" w14:textId="1786DA6E" w:rsidR="003B31CE" w:rsidRPr="006B70EE" w:rsidRDefault="003B31CE" w:rsidP="003B3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ECF738D" w14:textId="77777777" w:rsidR="003B31CE" w:rsidRPr="00292299" w:rsidRDefault="003B31CE" w:rsidP="003B3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790AECE" w14:textId="6A9EF8B9" w:rsidR="003B31CE" w:rsidRPr="00796108" w:rsidRDefault="003B31CE" w:rsidP="003B3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4335A">
              <w:rPr>
                <w:rFonts w:asciiTheme="majorBidi" w:hAnsiTheme="majorBidi" w:cstheme="majorBidi"/>
                <w:sz w:val="30"/>
                <w:szCs w:val="30"/>
              </w:rPr>
              <w:t>40,737</w:t>
            </w:r>
          </w:p>
        </w:tc>
        <w:tc>
          <w:tcPr>
            <w:tcW w:w="270" w:type="dxa"/>
          </w:tcPr>
          <w:p w14:paraId="3371B8F0" w14:textId="77777777" w:rsidR="003B31CE" w:rsidRPr="00292299" w:rsidRDefault="003B31CE" w:rsidP="003B3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488ABF0" w14:textId="2B7659CC" w:rsidR="003B31CE" w:rsidRPr="00FF2176" w:rsidRDefault="003B31CE" w:rsidP="003B3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0DA39AA" w14:textId="77777777" w:rsidR="003B31CE" w:rsidRPr="00292299" w:rsidRDefault="003B31CE" w:rsidP="003B3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DFD17E7" w14:textId="5430DA8F" w:rsidR="003B31CE" w:rsidRPr="00796108" w:rsidRDefault="003B31CE" w:rsidP="003B3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4335A">
              <w:rPr>
                <w:rFonts w:asciiTheme="majorBidi" w:hAnsiTheme="majorBidi" w:cstheme="majorBidi"/>
                <w:sz w:val="30"/>
                <w:szCs w:val="30"/>
              </w:rPr>
              <w:t>40,737</w:t>
            </w:r>
          </w:p>
        </w:tc>
      </w:tr>
      <w:tr w:rsidR="003B31CE" w:rsidRPr="00292299" w14:paraId="62069E8B" w14:textId="618AD12F" w:rsidTr="007846A8">
        <w:tc>
          <w:tcPr>
            <w:tcW w:w="3420" w:type="dxa"/>
          </w:tcPr>
          <w:p w14:paraId="56CAEA63" w14:textId="0F0BDADE" w:rsidR="003B31CE" w:rsidRPr="00292299" w:rsidRDefault="003B31CE" w:rsidP="003B3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92299">
              <w:rPr>
                <w:rFonts w:ascii="Angsana New" w:hAnsi="Angsana New" w:hint="cs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1440" w:type="dxa"/>
          </w:tcPr>
          <w:p w14:paraId="71A5CBBD" w14:textId="29C16C43" w:rsidR="003B31CE" w:rsidRPr="006B70EE" w:rsidRDefault="003B31CE" w:rsidP="003B3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B7C2B">
              <w:rPr>
                <w:rFonts w:asciiTheme="majorBidi" w:hAnsiTheme="majorBidi" w:cstheme="majorBidi"/>
                <w:sz w:val="30"/>
                <w:szCs w:val="30"/>
              </w:rPr>
              <w:t>19,520</w:t>
            </w:r>
          </w:p>
        </w:tc>
        <w:tc>
          <w:tcPr>
            <w:tcW w:w="270" w:type="dxa"/>
          </w:tcPr>
          <w:p w14:paraId="1E86988D" w14:textId="57C9BEB3" w:rsidR="003B31CE" w:rsidRPr="00292299" w:rsidRDefault="003B31CE" w:rsidP="003B3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B67391C" w14:textId="6FB8D1C8" w:rsidR="003B31CE" w:rsidRPr="00796108" w:rsidRDefault="003B31CE" w:rsidP="003B3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077CC">
              <w:rPr>
                <w:rFonts w:asciiTheme="majorBidi" w:hAnsiTheme="majorBidi" w:cstheme="majorBidi"/>
                <w:sz w:val="30"/>
                <w:szCs w:val="30"/>
              </w:rPr>
              <w:t>13,711</w:t>
            </w:r>
          </w:p>
        </w:tc>
        <w:tc>
          <w:tcPr>
            <w:tcW w:w="270" w:type="dxa"/>
          </w:tcPr>
          <w:p w14:paraId="5C13C1A9" w14:textId="77777777" w:rsidR="003B31CE" w:rsidRPr="00292299" w:rsidRDefault="003B31CE" w:rsidP="003B3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212D41C" w14:textId="0BB04846" w:rsidR="003B31CE" w:rsidRPr="00FF2176" w:rsidRDefault="003B31CE" w:rsidP="003B3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B7C2B">
              <w:rPr>
                <w:rFonts w:asciiTheme="majorBidi" w:hAnsiTheme="majorBidi" w:cstheme="majorBidi"/>
                <w:sz w:val="30"/>
                <w:szCs w:val="30"/>
              </w:rPr>
              <w:t>19,520</w:t>
            </w:r>
          </w:p>
        </w:tc>
        <w:tc>
          <w:tcPr>
            <w:tcW w:w="270" w:type="dxa"/>
          </w:tcPr>
          <w:p w14:paraId="3574B6C6" w14:textId="77777777" w:rsidR="003B31CE" w:rsidRPr="00292299" w:rsidRDefault="003B31CE" w:rsidP="003B3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587D0DE" w14:textId="713D827A" w:rsidR="003B31CE" w:rsidRPr="00796108" w:rsidRDefault="003B31CE" w:rsidP="003B3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077CC">
              <w:rPr>
                <w:rFonts w:asciiTheme="majorBidi" w:hAnsiTheme="majorBidi" w:cstheme="majorBidi"/>
                <w:sz w:val="30"/>
                <w:szCs w:val="30"/>
              </w:rPr>
              <w:t>13,711</w:t>
            </w:r>
          </w:p>
        </w:tc>
      </w:tr>
      <w:tr w:rsidR="003B31CE" w:rsidRPr="00292299" w14:paraId="45B85A58" w14:textId="6664917D" w:rsidTr="007846A8">
        <w:tc>
          <w:tcPr>
            <w:tcW w:w="3420" w:type="dxa"/>
          </w:tcPr>
          <w:p w14:paraId="32FD1D41" w14:textId="1C9D1F0C" w:rsidR="003B31CE" w:rsidRPr="00292299" w:rsidRDefault="003B31CE" w:rsidP="003B3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92299">
              <w:rPr>
                <w:rFonts w:ascii="Angsana New" w:hAnsi="Angsana New" w:hint="cs"/>
                <w:sz w:val="30"/>
                <w:szCs w:val="30"/>
                <w:cs/>
              </w:rPr>
              <w:t>ค่าธรรมเนียมบริหารจัดการ</w:t>
            </w:r>
          </w:p>
        </w:tc>
        <w:tc>
          <w:tcPr>
            <w:tcW w:w="1440" w:type="dxa"/>
          </w:tcPr>
          <w:p w14:paraId="32EF3708" w14:textId="33FD9F75" w:rsidR="003B31CE" w:rsidRPr="006B70EE" w:rsidRDefault="003B31CE" w:rsidP="003B3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B7C2B">
              <w:rPr>
                <w:rFonts w:asciiTheme="majorBidi" w:hAnsiTheme="majorBidi" w:cstheme="majorBidi"/>
                <w:sz w:val="30"/>
                <w:szCs w:val="30"/>
              </w:rPr>
              <w:t>20,137</w:t>
            </w:r>
          </w:p>
        </w:tc>
        <w:tc>
          <w:tcPr>
            <w:tcW w:w="270" w:type="dxa"/>
          </w:tcPr>
          <w:p w14:paraId="6EA49FD1" w14:textId="00861563" w:rsidR="003B31CE" w:rsidRPr="00292299" w:rsidRDefault="003B31CE" w:rsidP="003B3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745A42D" w14:textId="2054DA2C" w:rsidR="003B31CE" w:rsidRPr="00796108" w:rsidRDefault="003B31CE" w:rsidP="003B3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077CC">
              <w:rPr>
                <w:rFonts w:asciiTheme="majorBidi" w:hAnsiTheme="majorBidi" w:cstheme="majorBidi"/>
                <w:sz w:val="30"/>
                <w:szCs w:val="30"/>
              </w:rPr>
              <w:t>18,130</w:t>
            </w:r>
          </w:p>
        </w:tc>
        <w:tc>
          <w:tcPr>
            <w:tcW w:w="270" w:type="dxa"/>
          </w:tcPr>
          <w:p w14:paraId="06A6C32D" w14:textId="77777777" w:rsidR="003B31CE" w:rsidRPr="00292299" w:rsidRDefault="003B31CE" w:rsidP="003B3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83C9853" w14:textId="21DB085F" w:rsidR="003B31CE" w:rsidRPr="00FF2176" w:rsidRDefault="003B31CE" w:rsidP="003B3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B7C2B">
              <w:rPr>
                <w:rFonts w:asciiTheme="majorBidi" w:hAnsiTheme="majorBidi" w:cstheme="majorBidi"/>
                <w:sz w:val="30"/>
                <w:szCs w:val="30"/>
              </w:rPr>
              <w:t>20,137</w:t>
            </w:r>
          </w:p>
        </w:tc>
        <w:tc>
          <w:tcPr>
            <w:tcW w:w="270" w:type="dxa"/>
          </w:tcPr>
          <w:p w14:paraId="35A95642" w14:textId="77777777" w:rsidR="003B31CE" w:rsidRPr="00292299" w:rsidRDefault="003B31CE" w:rsidP="003B3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B2E5522" w14:textId="5FC37D0D" w:rsidR="003B31CE" w:rsidRPr="00796108" w:rsidRDefault="003B31CE" w:rsidP="003B3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077CC">
              <w:rPr>
                <w:rFonts w:asciiTheme="majorBidi" w:hAnsiTheme="majorBidi" w:cstheme="majorBidi"/>
                <w:sz w:val="30"/>
                <w:szCs w:val="30"/>
              </w:rPr>
              <w:t>18,130</w:t>
            </w:r>
          </w:p>
        </w:tc>
      </w:tr>
      <w:tr w:rsidR="003B31CE" w:rsidRPr="00292299" w14:paraId="2E9952C4" w14:textId="7B84C254" w:rsidTr="00A1175D">
        <w:trPr>
          <w:trHeight w:val="146"/>
        </w:trPr>
        <w:tc>
          <w:tcPr>
            <w:tcW w:w="3420" w:type="dxa"/>
          </w:tcPr>
          <w:p w14:paraId="4C6EAF85" w14:textId="7F0A4AF7" w:rsidR="003B31CE" w:rsidRPr="00292299" w:rsidRDefault="003B31CE" w:rsidP="003B3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3247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92299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440" w:type="dxa"/>
            <w:shd w:val="clear" w:color="auto" w:fill="auto"/>
          </w:tcPr>
          <w:p w14:paraId="2376D5BB" w14:textId="730E68CA" w:rsidR="003B31CE" w:rsidRPr="006B70EE" w:rsidRDefault="003B31CE" w:rsidP="003B3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B7C2B">
              <w:rPr>
                <w:rFonts w:asciiTheme="majorBidi" w:hAnsiTheme="majorBidi" w:cstheme="majorBidi"/>
                <w:sz w:val="30"/>
                <w:szCs w:val="30"/>
              </w:rPr>
              <w:t>17,756</w:t>
            </w:r>
          </w:p>
        </w:tc>
        <w:tc>
          <w:tcPr>
            <w:tcW w:w="270" w:type="dxa"/>
            <w:shd w:val="clear" w:color="auto" w:fill="auto"/>
          </w:tcPr>
          <w:p w14:paraId="1EA1F32E" w14:textId="1E1EED00" w:rsidR="003B31CE" w:rsidRPr="00292299" w:rsidRDefault="003B31CE" w:rsidP="003B3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36FAEFF" w14:textId="5041E9CD" w:rsidR="003B31CE" w:rsidRPr="00796108" w:rsidRDefault="003B31CE" w:rsidP="003B3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B7C2B">
              <w:rPr>
                <w:rFonts w:asciiTheme="majorBidi" w:hAnsiTheme="majorBidi" w:cstheme="majorBidi"/>
                <w:sz w:val="30"/>
                <w:szCs w:val="30"/>
              </w:rPr>
              <w:t>24,056</w:t>
            </w:r>
          </w:p>
        </w:tc>
        <w:tc>
          <w:tcPr>
            <w:tcW w:w="270" w:type="dxa"/>
            <w:shd w:val="clear" w:color="auto" w:fill="auto"/>
          </w:tcPr>
          <w:p w14:paraId="2536B75D" w14:textId="77777777" w:rsidR="003B31CE" w:rsidRPr="007846A8" w:rsidRDefault="003B31CE" w:rsidP="003B3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30EBBE6" w14:textId="678C5250" w:rsidR="003B31CE" w:rsidRPr="00FF2176" w:rsidRDefault="003B31CE" w:rsidP="003B3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B7C2B">
              <w:rPr>
                <w:rFonts w:asciiTheme="majorBidi" w:hAnsiTheme="majorBidi" w:cstheme="majorBidi"/>
                <w:sz w:val="30"/>
                <w:szCs w:val="30"/>
              </w:rPr>
              <w:t>17,756</w:t>
            </w:r>
          </w:p>
        </w:tc>
        <w:tc>
          <w:tcPr>
            <w:tcW w:w="270" w:type="dxa"/>
          </w:tcPr>
          <w:p w14:paraId="20E9E9E1" w14:textId="77777777" w:rsidR="003B31CE" w:rsidRPr="00292299" w:rsidRDefault="003B31CE" w:rsidP="003B3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F200D93" w14:textId="59A50172" w:rsidR="003B31CE" w:rsidRPr="00796108" w:rsidRDefault="003B31CE" w:rsidP="003B3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B7C2B">
              <w:rPr>
                <w:rFonts w:asciiTheme="majorBidi" w:hAnsiTheme="majorBidi" w:cstheme="majorBidi"/>
                <w:sz w:val="30"/>
                <w:szCs w:val="30"/>
              </w:rPr>
              <w:t>24,056</w:t>
            </w:r>
          </w:p>
        </w:tc>
      </w:tr>
      <w:tr w:rsidR="003B31CE" w:rsidRPr="00292299" w14:paraId="15049FA6" w14:textId="77777777" w:rsidTr="007846A8">
        <w:trPr>
          <w:trHeight w:val="146"/>
        </w:trPr>
        <w:tc>
          <w:tcPr>
            <w:tcW w:w="3420" w:type="dxa"/>
          </w:tcPr>
          <w:p w14:paraId="5B43FA69" w14:textId="77777777" w:rsidR="003B31CE" w:rsidRPr="00292299" w:rsidRDefault="003B31CE" w:rsidP="003B3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3247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59EA831B" w14:textId="77777777" w:rsidR="003B31CE" w:rsidRPr="006B70EE" w:rsidRDefault="003B31CE" w:rsidP="003B3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4B49168" w14:textId="77777777" w:rsidR="003B31CE" w:rsidRPr="00292299" w:rsidRDefault="003B31CE" w:rsidP="003B3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E3AFA27" w14:textId="77777777" w:rsidR="003B31CE" w:rsidRPr="007846A8" w:rsidRDefault="003B31CE" w:rsidP="003B3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79B8CEC" w14:textId="77777777" w:rsidR="003B31CE" w:rsidRPr="007846A8" w:rsidRDefault="003B31CE" w:rsidP="003B3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57A2328" w14:textId="77777777" w:rsidR="003B31CE" w:rsidRPr="00292299" w:rsidRDefault="003B31CE" w:rsidP="003B3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A3A52D" w14:textId="77777777" w:rsidR="003B31CE" w:rsidRPr="00292299" w:rsidRDefault="003B31CE" w:rsidP="003B3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6047B8D" w14:textId="77777777" w:rsidR="003B31CE" w:rsidRPr="00292299" w:rsidRDefault="003B31CE" w:rsidP="003B3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B31CE" w:rsidRPr="00292299" w14:paraId="094C2AF1" w14:textId="7BB57A05" w:rsidTr="007846A8">
        <w:trPr>
          <w:trHeight w:val="182"/>
        </w:trPr>
        <w:tc>
          <w:tcPr>
            <w:tcW w:w="3420" w:type="dxa"/>
          </w:tcPr>
          <w:p w14:paraId="798EFB76" w14:textId="743705A7" w:rsidR="003B31CE" w:rsidRPr="00292299" w:rsidRDefault="003B31CE" w:rsidP="003B3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3247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9229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ค่าตอบแทนกรรมการตรวจสอบ</w:t>
            </w:r>
          </w:p>
        </w:tc>
        <w:tc>
          <w:tcPr>
            <w:tcW w:w="1440" w:type="dxa"/>
          </w:tcPr>
          <w:p w14:paraId="7D51E99B" w14:textId="69B30E24" w:rsidR="003B31CE" w:rsidRPr="006B70EE" w:rsidRDefault="003B31CE" w:rsidP="003B3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A662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450</w:t>
            </w:r>
          </w:p>
        </w:tc>
        <w:tc>
          <w:tcPr>
            <w:tcW w:w="270" w:type="dxa"/>
          </w:tcPr>
          <w:p w14:paraId="4A7BD65F" w14:textId="77777777" w:rsidR="003B31CE" w:rsidRPr="00292299" w:rsidRDefault="003B31CE" w:rsidP="003B3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BDBC61E" w14:textId="3B336D33" w:rsidR="003B31CE" w:rsidRPr="00796108" w:rsidRDefault="003B31CE" w:rsidP="003B3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077CC">
              <w:rPr>
                <w:rFonts w:asciiTheme="majorBidi" w:hAnsiTheme="majorBidi" w:cstheme="majorBidi"/>
                <w:sz w:val="30"/>
                <w:szCs w:val="30"/>
              </w:rPr>
              <w:t>450</w:t>
            </w:r>
          </w:p>
        </w:tc>
        <w:tc>
          <w:tcPr>
            <w:tcW w:w="270" w:type="dxa"/>
          </w:tcPr>
          <w:p w14:paraId="12734F0F" w14:textId="77777777" w:rsidR="003B31CE" w:rsidRPr="00292299" w:rsidRDefault="003B31CE" w:rsidP="003B3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C3FFC61" w14:textId="289B9551" w:rsidR="003B31CE" w:rsidRPr="004E7B90" w:rsidRDefault="003B31CE" w:rsidP="003B3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A662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450</w:t>
            </w:r>
          </w:p>
        </w:tc>
        <w:tc>
          <w:tcPr>
            <w:tcW w:w="270" w:type="dxa"/>
          </w:tcPr>
          <w:p w14:paraId="405E0A2F" w14:textId="77777777" w:rsidR="003B31CE" w:rsidRPr="00292299" w:rsidRDefault="003B31CE" w:rsidP="003B3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C1705CD" w14:textId="62524114" w:rsidR="003B31CE" w:rsidRPr="00292299" w:rsidRDefault="003B31CE" w:rsidP="003B3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077CC">
              <w:rPr>
                <w:rFonts w:asciiTheme="majorBidi" w:hAnsiTheme="majorBidi" w:cstheme="majorBidi"/>
                <w:sz w:val="30"/>
                <w:szCs w:val="30"/>
              </w:rPr>
              <w:t>450</w:t>
            </w:r>
          </w:p>
        </w:tc>
      </w:tr>
      <w:tr w:rsidR="003B31CE" w:rsidRPr="00292299" w14:paraId="74C81E79" w14:textId="77777777" w:rsidTr="007846A8">
        <w:trPr>
          <w:trHeight w:val="182"/>
        </w:trPr>
        <w:tc>
          <w:tcPr>
            <w:tcW w:w="3420" w:type="dxa"/>
          </w:tcPr>
          <w:p w14:paraId="1EE058B8" w14:textId="77777777" w:rsidR="003B31CE" w:rsidRPr="00292299" w:rsidRDefault="003B31CE" w:rsidP="003B3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3247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1FB84178" w14:textId="77777777" w:rsidR="003B31CE" w:rsidRPr="006B70EE" w:rsidRDefault="003B31CE" w:rsidP="003B3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B45C07" w14:textId="77777777" w:rsidR="003B31CE" w:rsidRPr="00292299" w:rsidRDefault="003B31CE" w:rsidP="003B3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43B64A9" w14:textId="77777777" w:rsidR="003B31CE" w:rsidRPr="00B910BE" w:rsidRDefault="003B31CE" w:rsidP="003B3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2591ABCB" w14:textId="77777777" w:rsidR="003B31CE" w:rsidRPr="00292299" w:rsidRDefault="003B31CE" w:rsidP="003B3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0786316" w14:textId="77777777" w:rsidR="003B31CE" w:rsidRPr="004E7B90" w:rsidRDefault="003B31CE" w:rsidP="003B3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7E22C1" w14:textId="77777777" w:rsidR="003B31CE" w:rsidRPr="00292299" w:rsidRDefault="003B31CE" w:rsidP="003B3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307FED5" w14:textId="77777777" w:rsidR="003B31CE" w:rsidRPr="00292299" w:rsidRDefault="003B31CE" w:rsidP="003B3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B31CE" w:rsidRPr="00292299" w14:paraId="5734BDA8" w14:textId="1A469092" w:rsidTr="007846A8">
        <w:trPr>
          <w:trHeight w:val="236"/>
        </w:trPr>
        <w:tc>
          <w:tcPr>
            <w:tcW w:w="3420" w:type="dxa"/>
          </w:tcPr>
          <w:p w14:paraId="62EF05D1" w14:textId="0DFAD3B8" w:rsidR="003B31CE" w:rsidRPr="00292299" w:rsidRDefault="003B31CE" w:rsidP="003B3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3247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9229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440" w:type="dxa"/>
          </w:tcPr>
          <w:p w14:paraId="06BEFD98" w14:textId="2D4F4217" w:rsidR="003B31CE" w:rsidRPr="006B70EE" w:rsidRDefault="003B31CE" w:rsidP="003B3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8135B73" w14:textId="77777777" w:rsidR="003B31CE" w:rsidRPr="00292299" w:rsidRDefault="003B31CE" w:rsidP="003B3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9A84390" w14:textId="228DE094" w:rsidR="003B31CE" w:rsidRPr="00292299" w:rsidRDefault="003B31CE" w:rsidP="003B3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A379ACD" w14:textId="77777777" w:rsidR="003B31CE" w:rsidRPr="00292299" w:rsidRDefault="003B31CE" w:rsidP="003B3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7B7F913" w14:textId="77777777" w:rsidR="003B31CE" w:rsidRPr="004E7B90" w:rsidRDefault="003B31CE" w:rsidP="003B3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35F8655" w14:textId="77777777" w:rsidR="003B31CE" w:rsidRPr="00292299" w:rsidRDefault="003B31CE" w:rsidP="003B3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024F7B3" w14:textId="77777777" w:rsidR="003B31CE" w:rsidRPr="00292299" w:rsidRDefault="003B31CE" w:rsidP="003B3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B31CE" w:rsidRPr="00292299" w14:paraId="5CD2426A" w14:textId="453F4C84" w:rsidTr="007846A8">
        <w:trPr>
          <w:trHeight w:val="191"/>
        </w:trPr>
        <w:tc>
          <w:tcPr>
            <w:tcW w:w="3420" w:type="dxa"/>
          </w:tcPr>
          <w:p w14:paraId="743D012F" w14:textId="6A98DF61" w:rsidR="003B31CE" w:rsidRPr="00292299" w:rsidRDefault="003B31CE" w:rsidP="003B3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3247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92299"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440" w:type="dxa"/>
          </w:tcPr>
          <w:p w14:paraId="636366A0" w14:textId="724BBA40" w:rsidR="003B31CE" w:rsidRPr="006B70EE" w:rsidRDefault="003B31CE" w:rsidP="003B3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7650062" w14:textId="77777777" w:rsidR="003B31CE" w:rsidRPr="00292299" w:rsidRDefault="003B31CE" w:rsidP="003B3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8CC9DE5" w14:textId="3350D142" w:rsidR="003B31CE" w:rsidRPr="00292299" w:rsidRDefault="003B31CE" w:rsidP="003B3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6E4E5EA" w14:textId="77777777" w:rsidR="003B31CE" w:rsidRPr="00292299" w:rsidRDefault="003B31CE" w:rsidP="003B3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078F433" w14:textId="77777777" w:rsidR="003B31CE" w:rsidRPr="004E7B90" w:rsidRDefault="003B31CE" w:rsidP="003B3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F07E22" w14:textId="77777777" w:rsidR="003B31CE" w:rsidRPr="00292299" w:rsidRDefault="003B31CE" w:rsidP="003B3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8675087" w14:textId="77777777" w:rsidR="003B31CE" w:rsidRPr="00292299" w:rsidRDefault="003B31CE" w:rsidP="003B3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B31CE" w:rsidRPr="00292299" w14:paraId="7FA23760" w14:textId="1E890617" w:rsidTr="007846A8">
        <w:trPr>
          <w:trHeight w:val="407"/>
        </w:trPr>
        <w:tc>
          <w:tcPr>
            <w:tcW w:w="3420" w:type="dxa"/>
          </w:tcPr>
          <w:p w14:paraId="22BC0609" w14:textId="7A217C97" w:rsidR="003B31CE" w:rsidRPr="00292299" w:rsidRDefault="003B31CE" w:rsidP="003B3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5" w:hanging="18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92299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440" w:type="dxa"/>
          </w:tcPr>
          <w:p w14:paraId="070F402A" w14:textId="6F4216CC" w:rsidR="003B31CE" w:rsidRPr="006B70EE" w:rsidRDefault="003B31CE" w:rsidP="003B3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A6621">
              <w:rPr>
                <w:rFonts w:asciiTheme="majorBidi" w:hAnsiTheme="majorBidi" w:cstheme="majorBidi"/>
                <w:sz w:val="30"/>
                <w:szCs w:val="30"/>
              </w:rPr>
              <w:t>36,431</w:t>
            </w:r>
          </w:p>
        </w:tc>
        <w:tc>
          <w:tcPr>
            <w:tcW w:w="270" w:type="dxa"/>
            <w:vAlign w:val="bottom"/>
          </w:tcPr>
          <w:p w14:paraId="7ACB7F73" w14:textId="20F23606" w:rsidR="003B31CE" w:rsidRPr="00292299" w:rsidRDefault="003B31CE" w:rsidP="003B3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04EF1E1" w14:textId="51FC657B" w:rsidR="003B31CE" w:rsidRPr="00796108" w:rsidRDefault="003B31CE" w:rsidP="003B3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077CC">
              <w:rPr>
                <w:rFonts w:asciiTheme="majorBidi" w:hAnsiTheme="majorBidi" w:cstheme="majorBidi"/>
                <w:sz w:val="30"/>
                <w:szCs w:val="30"/>
              </w:rPr>
              <w:t>39,460</w:t>
            </w:r>
          </w:p>
        </w:tc>
        <w:tc>
          <w:tcPr>
            <w:tcW w:w="270" w:type="dxa"/>
          </w:tcPr>
          <w:p w14:paraId="658B3103" w14:textId="77777777" w:rsidR="003B31CE" w:rsidRPr="00292299" w:rsidRDefault="003B31CE" w:rsidP="003B3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45096D3" w14:textId="1C7D8700" w:rsidR="003B31CE" w:rsidRPr="004E7B90" w:rsidRDefault="003B31CE" w:rsidP="003B3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A6621">
              <w:rPr>
                <w:rFonts w:asciiTheme="majorBidi" w:hAnsiTheme="majorBidi" w:cstheme="majorBidi"/>
                <w:sz w:val="30"/>
                <w:szCs w:val="30"/>
              </w:rPr>
              <w:t>36,431</w:t>
            </w:r>
          </w:p>
        </w:tc>
        <w:tc>
          <w:tcPr>
            <w:tcW w:w="270" w:type="dxa"/>
          </w:tcPr>
          <w:p w14:paraId="15CB3C90" w14:textId="77777777" w:rsidR="003B31CE" w:rsidRPr="00292299" w:rsidRDefault="003B31CE" w:rsidP="003B3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9BB58EE" w14:textId="1D483498" w:rsidR="003B31CE" w:rsidRPr="00796108" w:rsidRDefault="003B31CE" w:rsidP="003B3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077CC">
              <w:rPr>
                <w:rFonts w:asciiTheme="majorBidi" w:hAnsiTheme="majorBidi" w:cstheme="majorBidi"/>
                <w:sz w:val="30"/>
                <w:szCs w:val="30"/>
              </w:rPr>
              <w:t>39,460</w:t>
            </w:r>
          </w:p>
        </w:tc>
      </w:tr>
      <w:tr w:rsidR="003B31CE" w:rsidRPr="00292299" w14:paraId="41F66918" w14:textId="734F5B41" w:rsidTr="007846A8">
        <w:tc>
          <w:tcPr>
            <w:tcW w:w="3420" w:type="dxa"/>
            <w:shd w:val="clear" w:color="auto" w:fill="auto"/>
          </w:tcPr>
          <w:p w14:paraId="54C94C5F" w14:textId="2591D57D" w:rsidR="003B31CE" w:rsidRPr="00292299" w:rsidRDefault="003B31CE" w:rsidP="003B3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5" w:right="-195" w:hanging="18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ผลประโยชน์พนักงานหลังออกจากงาน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C79230A" w14:textId="6861044F" w:rsidR="003B31CE" w:rsidRPr="00A942E3" w:rsidRDefault="003B31CE" w:rsidP="003B3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A6621">
              <w:rPr>
                <w:rFonts w:asciiTheme="majorBidi" w:hAnsiTheme="majorBidi" w:cstheme="majorBidi"/>
                <w:sz w:val="30"/>
                <w:szCs w:val="30"/>
              </w:rPr>
              <w:t>193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7F24419" w14:textId="52C22102" w:rsidR="003B31CE" w:rsidRPr="00292299" w:rsidRDefault="003B31CE" w:rsidP="003B3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EA7445D" w14:textId="5ACDEEA8" w:rsidR="003B31CE" w:rsidRPr="00796108" w:rsidRDefault="003B31CE" w:rsidP="003B3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077CC">
              <w:rPr>
                <w:rFonts w:asciiTheme="majorBidi" w:hAnsiTheme="majorBidi" w:cstheme="majorBidi"/>
                <w:sz w:val="30"/>
                <w:szCs w:val="30"/>
              </w:rPr>
              <w:t>201</w:t>
            </w:r>
          </w:p>
        </w:tc>
        <w:tc>
          <w:tcPr>
            <w:tcW w:w="270" w:type="dxa"/>
          </w:tcPr>
          <w:p w14:paraId="76DD18F2" w14:textId="77777777" w:rsidR="003B31CE" w:rsidRPr="00292299" w:rsidRDefault="003B31CE" w:rsidP="003B3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50BD89E" w14:textId="03D663A2" w:rsidR="003B31CE" w:rsidRPr="004E7B90" w:rsidRDefault="003B31CE" w:rsidP="003B3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A6621">
              <w:rPr>
                <w:rFonts w:asciiTheme="majorBidi" w:hAnsiTheme="majorBidi" w:cstheme="majorBidi"/>
                <w:sz w:val="30"/>
                <w:szCs w:val="30"/>
              </w:rPr>
              <w:t>193</w:t>
            </w:r>
          </w:p>
        </w:tc>
        <w:tc>
          <w:tcPr>
            <w:tcW w:w="270" w:type="dxa"/>
          </w:tcPr>
          <w:p w14:paraId="787D0442" w14:textId="77777777" w:rsidR="003B31CE" w:rsidRPr="00292299" w:rsidRDefault="003B31CE" w:rsidP="003B3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66CC0AD" w14:textId="7616692E" w:rsidR="003B31CE" w:rsidRPr="00796108" w:rsidRDefault="003B31CE" w:rsidP="003B3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077CC">
              <w:rPr>
                <w:rFonts w:asciiTheme="majorBidi" w:hAnsiTheme="majorBidi" w:cstheme="majorBidi"/>
                <w:sz w:val="30"/>
                <w:szCs w:val="30"/>
              </w:rPr>
              <w:t>201</w:t>
            </w:r>
          </w:p>
        </w:tc>
      </w:tr>
      <w:tr w:rsidR="003B31CE" w:rsidRPr="00292299" w14:paraId="19C2C13F" w14:textId="5528949F" w:rsidTr="007846A8">
        <w:tc>
          <w:tcPr>
            <w:tcW w:w="3420" w:type="dxa"/>
            <w:shd w:val="clear" w:color="auto" w:fill="auto"/>
          </w:tcPr>
          <w:p w14:paraId="252A983C" w14:textId="52E415B8" w:rsidR="003B31CE" w:rsidRPr="00292299" w:rsidRDefault="003B31CE" w:rsidP="003B3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9229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75A18F" w14:textId="70C6C26B" w:rsidR="003B31CE" w:rsidRPr="00B910BE" w:rsidRDefault="003B31CE" w:rsidP="003B3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662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36,624</w:t>
            </w:r>
          </w:p>
        </w:tc>
        <w:tc>
          <w:tcPr>
            <w:tcW w:w="270" w:type="dxa"/>
            <w:shd w:val="clear" w:color="auto" w:fill="auto"/>
          </w:tcPr>
          <w:p w14:paraId="7821E581" w14:textId="4E422441" w:rsidR="003B31CE" w:rsidRPr="00B910BE" w:rsidRDefault="003B31CE" w:rsidP="003B3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85600D" w14:textId="29498E1B" w:rsidR="003B31CE" w:rsidRPr="00796108" w:rsidRDefault="003B31CE" w:rsidP="003B3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77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39,661</w:t>
            </w:r>
          </w:p>
        </w:tc>
        <w:tc>
          <w:tcPr>
            <w:tcW w:w="270" w:type="dxa"/>
          </w:tcPr>
          <w:p w14:paraId="41CC432B" w14:textId="77777777" w:rsidR="003B31CE" w:rsidRPr="00292299" w:rsidRDefault="003B31CE" w:rsidP="003B3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F9CBF2C" w14:textId="1FC9954C" w:rsidR="003B31CE" w:rsidRPr="004E7B90" w:rsidRDefault="003B31CE" w:rsidP="003B3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662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36,624</w:t>
            </w:r>
          </w:p>
        </w:tc>
        <w:tc>
          <w:tcPr>
            <w:tcW w:w="270" w:type="dxa"/>
          </w:tcPr>
          <w:p w14:paraId="3B2D64E3" w14:textId="77777777" w:rsidR="003B31CE" w:rsidRPr="00292299" w:rsidRDefault="003B31CE" w:rsidP="003B3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0DA878F" w14:textId="54CE123B" w:rsidR="003B31CE" w:rsidRPr="00796108" w:rsidRDefault="003B31CE" w:rsidP="003B3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77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39,661</w:t>
            </w:r>
          </w:p>
        </w:tc>
      </w:tr>
    </w:tbl>
    <w:p w14:paraId="2190F64A" w14:textId="77777777" w:rsidR="007846A8" w:rsidRDefault="007846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  <w:lang w:val="th-TH"/>
        </w:rPr>
      </w:pPr>
      <w:r>
        <w:rPr>
          <w:rFonts w:ascii="Angsana New" w:hAnsi="Angsana New"/>
          <w:sz w:val="30"/>
          <w:szCs w:val="30"/>
          <w:cs/>
          <w:lang w:val="th-TH"/>
        </w:rPr>
        <w:br w:type="page"/>
      </w:r>
    </w:p>
    <w:p w14:paraId="67391ADE" w14:textId="7020BC08" w:rsidR="00CC066B" w:rsidRPr="00E808C1" w:rsidRDefault="00E808C1" w:rsidP="002B1B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  <w:lang w:val="th-TH"/>
        </w:rPr>
        <w:lastRenderedPageBreak/>
        <w:t xml:space="preserve">ยอดคงเหลือกับกิจการที่เกี่ยวข้องกัน ณ วันที่ </w:t>
      </w:r>
      <w:r w:rsidR="0021653C" w:rsidRPr="0021653C">
        <w:rPr>
          <w:rFonts w:ascii="Angsana New" w:hAnsi="Angsana New" w:hint="cs"/>
          <w:sz w:val="30"/>
          <w:szCs w:val="30"/>
        </w:rPr>
        <w:t>3</w:t>
      </w:r>
      <w:r w:rsidR="00BD07F2">
        <w:rPr>
          <w:rFonts w:ascii="Angsana New" w:hAnsi="Angsana New"/>
          <w:sz w:val="30"/>
          <w:szCs w:val="30"/>
        </w:rPr>
        <w:t>1</w:t>
      </w:r>
      <w:r w:rsidR="00BD07F2">
        <w:rPr>
          <w:rFonts w:ascii="Angsana New" w:hAnsi="Angsana New" w:hint="cs"/>
          <w:sz w:val="30"/>
          <w:szCs w:val="30"/>
          <w:cs/>
          <w:lang w:val="th-TH"/>
        </w:rPr>
        <w:t xml:space="preserve"> ธันวาคม</w:t>
      </w:r>
      <w:r w:rsidR="00254170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21653C" w:rsidRPr="0021653C">
        <w:rPr>
          <w:rFonts w:ascii="Angsana New" w:hAnsi="Angsana New" w:hint="cs"/>
          <w:sz w:val="30"/>
          <w:szCs w:val="30"/>
        </w:rPr>
        <w:t>256</w:t>
      </w:r>
      <w:r w:rsidR="00DF743F">
        <w:rPr>
          <w:rFonts w:ascii="Angsana New" w:hAnsi="Angsana New"/>
          <w:sz w:val="30"/>
          <w:szCs w:val="30"/>
        </w:rPr>
        <w:t>5</w:t>
      </w:r>
      <w:r w:rsidR="00254170">
        <w:rPr>
          <w:rFonts w:ascii="Angsana New" w:hAnsi="Angsana New" w:hint="cs"/>
          <w:sz w:val="30"/>
          <w:szCs w:val="30"/>
          <w:cs/>
          <w:lang w:val="th-TH"/>
        </w:rPr>
        <w:t xml:space="preserve"> แ</w:t>
      </w:r>
      <w:r w:rsidR="00C621D0">
        <w:rPr>
          <w:rFonts w:ascii="Angsana New" w:hAnsi="Angsana New" w:hint="cs"/>
          <w:sz w:val="30"/>
          <w:szCs w:val="30"/>
          <w:cs/>
        </w:rPr>
        <w:t>ละ</w:t>
      </w:r>
      <w:r w:rsidR="0095678E">
        <w:rPr>
          <w:rFonts w:ascii="Angsana New" w:hAnsi="Angsana New" w:hint="cs"/>
          <w:sz w:val="30"/>
          <w:szCs w:val="30"/>
          <w:cs/>
        </w:rPr>
        <w:t xml:space="preserve"> </w:t>
      </w:r>
      <w:r w:rsidR="00A42740" w:rsidRPr="00A42740">
        <w:rPr>
          <w:rFonts w:ascii="Angsana New" w:hAnsi="Angsana New" w:hint="cs"/>
          <w:sz w:val="30"/>
          <w:szCs w:val="30"/>
        </w:rPr>
        <w:t>31</w:t>
      </w:r>
      <w:r w:rsidR="00C621D0">
        <w:rPr>
          <w:rFonts w:ascii="Angsana New" w:hAnsi="Angsana New" w:hint="cs"/>
          <w:sz w:val="30"/>
          <w:szCs w:val="30"/>
          <w:cs/>
        </w:rPr>
        <w:t xml:space="preserve"> มีนาคม </w:t>
      </w:r>
      <w:r w:rsidR="00A42740" w:rsidRPr="00A42740">
        <w:rPr>
          <w:rFonts w:ascii="Angsana New" w:hAnsi="Angsana New" w:hint="cs"/>
          <w:sz w:val="30"/>
          <w:szCs w:val="30"/>
        </w:rPr>
        <w:t>256</w:t>
      </w:r>
      <w:r w:rsidR="00DF743F">
        <w:rPr>
          <w:rFonts w:ascii="Angsana New" w:hAnsi="Angsana New"/>
          <w:sz w:val="30"/>
          <w:szCs w:val="30"/>
        </w:rPr>
        <w:t xml:space="preserve">5 </w:t>
      </w:r>
      <w:r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16B352FB" w14:textId="3902C5BE" w:rsidR="008D3612" w:rsidRDefault="008D3612" w:rsidP="006B70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exact"/>
        <w:ind w:left="547"/>
        <w:rPr>
          <w:rFonts w:asciiTheme="majorBidi" w:hAnsiTheme="majorBidi" w:cstheme="majorBidi"/>
          <w:sz w:val="30"/>
          <w:szCs w:val="30"/>
        </w:rPr>
      </w:pPr>
    </w:p>
    <w:tbl>
      <w:tblPr>
        <w:tblW w:w="9465" w:type="dxa"/>
        <w:tblInd w:w="441" w:type="dxa"/>
        <w:tblLayout w:type="fixed"/>
        <w:tblLook w:val="04A0" w:firstRow="1" w:lastRow="0" w:firstColumn="1" w:lastColumn="0" w:noHBand="0" w:noVBand="1"/>
      </w:tblPr>
      <w:tblGrid>
        <w:gridCol w:w="9"/>
        <w:gridCol w:w="5764"/>
        <w:gridCol w:w="1711"/>
        <w:gridCol w:w="270"/>
        <w:gridCol w:w="1711"/>
      </w:tblGrid>
      <w:tr w:rsidR="00DF743F" w:rsidRPr="00DF743F" w14:paraId="67F000B5" w14:textId="77777777" w:rsidTr="00DF743F">
        <w:trPr>
          <w:tblHeader/>
        </w:trPr>
        <w:tc>
          <w:tcPr>
            <w:tcW w:w="5773" w:type="dxa"/>
            <w:gridSpan w:val="2"/>
          </w:tcPr>
          <w:p w14:paraId="7F80098E" w14:textId="77777777" w:rsidR="00DF743F" w:rsidRPr="00DF743F" w:rsidRDefault="00DF743F" w:rsidP="00DF743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692" w:type="dxa"/>
            <w:gridSpan w:val="3"/>
            <w:hideMark/>
          </w:tcPr>
          <w:p w14:paraId="6DFB9780" w14:textId="77777777" w:rsidR="00DF743F" w:rsidRPr="00DF743F" w:rsidRDefault="00DF743F" w:rsidP="00DF743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F74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DF743F" w:rsidRPr="00DF743F" w14:paraId="374EDDD3" w14:textId="77777777" w:rsidTr="00DF743F">
        <w:trPr>
          <w:tblHeader/>
        </w:trPr>
        <w:tc>
          <w:tcPr>
            <w:tcW w:w="5773" w:type="dxa"/>
            <w:gridSpan w:val="2"/>
          </w:tcPr>
          <w:p w14:paraId="7D581FA7" w14:textId="77777777" w:rsidR="00DF743F" w:rsidRPr="00DF743F" w:rsidRDefault="00DF743F" w:rsidP="00DF743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2" w:type="dxa"/>
            <w:gridSpan w:val="3"/>
            <w:hideMark/>
          </w:tcPr>
          <w:p w14:paraId="38C34C32" w14:textId="77777777" w:rsidR="00DF743F" w:rsidRPr="00DF743F" w:rsidRDefault="00DF743F" w:rsidP="00DF743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F74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ตามวิธีส่วนได้เสีย/งบการเงินเฉพาะกิจการ</w:t>
            </w:r>
          </w:p>
        </w:tc>
      </w:tr>
      <w:tr w:rsidR="00DF743F" w:rsidRPr="00DF743F" w14:paraId="701539B2" w14:textId="77777777" w:rsidTr="00DF743F">
        <w:trPr>
          <w:tblHeader/>
        </w:trPr>
        <w:tc>
          <w:tcPr>
            <w:tcW w:w="5773" w:type="dxa"/>
            <w:gridSpan w:val="2"/>
          </w:tcPr>
          <w:p w14:paraId="67A0C250" w14:textId="77777777" w:rsidR="00DF743F" w:rsidRPr="00DF743F" w:rsidRDefault="00DF743F" w:rsidP="00DF743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11" w:type="dxa"/>
          </w:tcPr>
          <w:p w14:paraId="1D4B6F06" w14:textId="081B6F4F" w:rsidR="004765A6" w:rsidRPr="00DF743F" w:rsidRDefault="00BD07F2" w:rsidP="004765A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71EF0B99" w14:textId="77777777" w:rsidR="00DF743F" w:rsidRPr="00DF743F" w:rsidRDefault="00DF743F" w:rsidP="00DF743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1" w:type="dxa"/>
          </w:tcPr>
          <w:p w14:paraId="7A9CE54A" w14:textId="349FCCA6" w:rsidR="00DF743F" w:rsidRPr="00DF743F" w:rsidRDefault="005A7E18" w:rsidP="00DF743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A7E18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DF743F" w:rsidRPr="00DF743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</w:t>
            </w:r>
          </w:p>
        </w:tc>
      </w:tr>
      <w:tr w:rsidR="00DF743F" w:rsidRPr="00DF743F" w14:paraId="5CACE475" w14:textId="77777777" w:rsidTr="00DF743F">
        <w:trPr>
          <w:tblHeader/>
        </w:trPr>
        <w:tc>
          <w:tcPr>
            <w:tcW w:w="5773" w:type="dxa"/>
            <w:gridSpan w:val="2"/>
          </w:tcPr>
          <w:p w14:paraId="632F0D6C" w14:textId="77777777" w:rsidR="00DF743F" w:rsidRPr="00DF743F" w:rsidRDefault="00DF743F" w:rsidP="00DF743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11" w:type="dxa"/>
          </w:tcPr>
          <w:p w14:paraId="1F22C479" w14:textId="78521D82" w:rsidR="00DF743F" w:rsidRPr="00DF743F" w:rsidRDefault="00DF743F" w:rsidP="00DF743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743F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13D82070" w14:textId="77777777" w:rsidR="00DF743F" w:rsidRPr="00DF743F" w:rsidRDefault="00DF743F" w:rsidP="00DF743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1" w:type="dxa"/>
          </w:tcPr>
          <w:p w14:paraId="6561314B" w14:textId="46F52D5B" w:rsidR="00DF743F" w:rsidRPr="00DF743F" w:rsidRDefault="005A7E18" w:rsidP="00DF743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A7E18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DF743F" w:rsidRPr="00DF743F" w14:paraId="0E17F6F0" w14:textId="77777777" w:rsidTr="00DF743F">
        <w:trPr>
          <w:tblHeader/>
        </w:trPr>
        <w:tc>
          <w:tcPr>
            <w:tcW w:w="5773" w:type="dxa"/>
            <w:gridSpan w:val="2"/>
          </w:tcPr>
          <w:p w14:paraId="79535E91" w14:textId="77777777" w:rsidR="00DF743F" w:rsidRPr="00DF743F" w:rsidRDefault="00DF743F" w:rsidP="00DF743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2" w:type="dxa"/>
            <w:gridSpan w:val="3"/>
            <w:hideMark/>
          </w:tcPr>
          <w:p w14:paraId="0E5FD917" w14:textId="77777777" w:rsidR="00DF743F" w:rsidRPr="00DF743F" w:rsidRDefault="00DF743F" w:rsidP="00DF743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F743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F743F" w:rsidRPr="00DF743F" w14:paraId="66AA3F37" w14:textId="77777777" w:rsidTr="00DF743F">
        <w:tc>
          <w:tcPr>
            <w:tcW w:w="5773" w:type="dxa"/>
            <w:gridSpan w:val="2"/>
            <w:hideMark/>
          </w:tcPr>
          <w:p w14:paraId="486915C7" w14:textId="77777777" w:rsidR="00DF743F" w:rsidRPr="00DF743F" w:rsidRDefault="00DF743F" w:rsidP="00DF743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F74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ลูกหนี้การค้า</w:t>
            </w:r>
          </w:p>
        </w:tc>
        <w:tc>
          <w:tcPr>
            <w:tcW w:w="3692" w:type="dxa"/>
            <w:gridSpan w:val="3"/>
          </w:tcPr>
          <w:p w14:paraId="02753CCD" w14:textId="77777777" w:rsidR="00DF743F" w:rsidRPr="00DF743F" w:rsidRDefault="00DF743F" w:rsidP="00DF743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7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6B70EE" w:rsidRPr="00DF743F" w14:paraId="0775BD26" w14:textId="77777777" w:rsidTr="00DF743F">
        <w:trPr>
          <w:trHeight w:val="272"/>
        </w:trPr>
        <w:tc>
          <w:tcPr>
            <w:tcW w:w="5773" w:type="dxa"/>
            <w:gridSpan w:val="2"/>
            <w:hideMark/>
          </w:tcPr>
          <w:p w14:paraId="2C480A69" w14:textId="77777777" w:rsidR="006B70EE" w:rsidRPr="00DF743F" w:rsidRDefault="006B70EE" w:rsidP="006B70EE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743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711" w:type="dxa"/>
          </w:tcPr>
          <w:p w14:paraId="62C41810" w14:textId="21C3281D" w:rsidR="006B70EE" w:rsidRPr="006B70EE" w:rsidRDefault="00FA27D7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27D7">
              <w:rPr>
                <w:rFonts w:asciiTheme="majorBidi" w:hAnsiTheme="majorBidi" w:cstheme="majorBidi"/>
                <w:sz w:val="30"/>
                <w:szCs w:val="30"/>
              </w:rPr>
              <w:t>9,309</w:t>
            </w:r>
          </w:p>
        </w:tc>
        <w:tc>
          <w:tcPr>
            <w:tcW w:w="270" w:type="dxa"/>
          </w:tcPr>
          <w:p w14:paraId="17DC0750" w14:textId="77777777" w:rsidR="006B70EE" w:rsidRPr="00DF743F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  <w:hideMark/>
          </w:tcPr>
          <w:p w14:paraId="6F11584F" w14:textId="2C1A9F0F" w:rsidR="006B70EE" w:rsidRPr="00DF743F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DF743F">
              <w:rPr>
                <w:rFonts w:asciiTheme="majorBidi" w:hAnsiTheme="majorBidi" w:cstheme="majorBidi"/>
                <w:sz w:val="30"/>
                <w:szCs w:val="30"/>
              </w:rPr>
              <w:t>7,207</w:t>
            </w:r>
          </w:p>
        </w:tc>
      </w:tr>
      <w:tr w:rsidR="00FA27D7" w:rsidRPr="00DF743F" w14:paraId="2ECB660B" w14:textId="77777777" w:rsidTr="00DF743F">
        <w:trPr>
          <w:trHeight w:val="272"/>
        </w:trPr>
        <w:tc>
          <w:tcPr>
            <w:tcW w:w="5773" w:type="dxa"/>
            <w:gridSpan w:val="2"/>
          </w:tcPr>
          <w:p w14:paraId="5B0FD1CA" w14:textId="48F32E16" w:rsidR="00FA27D7" w:rsidRPr="00DF743F" w:rsidRDefault="00FA27D7" w:rsidP="006B70EE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27D7">
              <w:rPr>
                <w:rFonts w:asciiTheme="majorBidi" w:hAnsi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711" w:type="dxa"/>
          </w:tcPr>
          <w:p w14:paraId="08F01FEF" w14:textId="0E88A2AB" w:rsidR="00FA27D7" w:rsidRPr="006B70EE" w:rsidRDefault="00FA27D7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7F05B65D" w14:textId="77777777" w:rsidR="00FA27D7" w:rsidRPr="00DF743F" w:rsidRDefault="00FA27D7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</w:tcPr>
          <w:p w14:paraId="193203E0" w14:textId="56E6A9D0" w:rsidR="00FA27D7" w:rsidRPr="00DF743F" w:rsidRDefault="00FA27D7" w:rsidP="00FA2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B70EE" w:rsidRPr="00DF743F" w14:paraId="17F8C2A5" w14:textId="77777777" w:rsidTr="00DF743F">
        <w:trPr>
          <w:trHeight w:val="182"/>
        </w:trPr>
        <w:tc>
          <w:tcPr>
            <w:tcW w:w="5773" w:type="dxa"/>
            <w:gridSpan w:val="2"/>
            <w:hideMark/>
          </w:tcPr>
          <w:p w14:paraId="4AE60464" w14:textId="77777777" w:rsidR="006B70EE" w:rsidRPr="00DF743F" w:rsidRDefault="006B70EE" w:rsidP="006B70EE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F743F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4342E5" w14:textId="773DF415" w:rsidR="006B70EE" w:rsidRPr="006B70EE" w:rsidRDefault="00FA27D7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27D7">
              <w:rPr>
                <w:rFonts w:asciiTheme="majorBidi" w:hAnsiTheme="majorBidi" w:cstheme="majorBidi"/>
                <w:sz w:val="30"/>
                <w:szCs w:val="30"/>
              </w:rPr>
              <w:t>614,03</w:t>
            </w:r>
            <w:r w:rsidR="00DB51A7" w:rsidRPr="00DB51A7">
              <w:rPr>
                <w:rFonts w:asciiTheme="majorBidi" w:hAnsiTheme="majorBidi" w:cstheme="majorBidi" w:hint="cs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306A51D7" w14:textId="77777777" w:rsidR="006B70EE" w:rsidRPr="00DF743F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9D26850" w14:textId="16155A3F" w:rsidR="006B70EE" w:rsidRPr="00DF743F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DF743F">
              <w:rPr>
                <w:rFonts w:asciiTheme="majorBidi" w:hAnsiTheme="majorBidi" w:cstheme="majorBidi"/>
                <w:sz w:val="30"/>
                <w:szCs w:val="30"/>
              </w:rPr>
              <w:t>497,812</w:t>
            </w:r>
          </w:p>
        </w:tc>
      </w:tr>
      <w:tr w:rsidR="006B70EE" w:rsidRPr="00DF743F" w14:paraId="31C55F3C" w14:textId="77777777" w:rsidTr="00DF743F">
        <w:trPr>
          <w:trHeight w:val="334"/>
        </w:trPr>
        <w:tc>
          <w:tcPr>
            <w:tcW w:w="5773" w:type="dxa"/>
            <w:gridSpan w:val="2"/>
          </w:tcPr>
          <w:p w14:paraId="3D4FF7E7" w14:textId="77777777" w:rsidR="006B70EE" w:rsidRPr="00DF743F" w:rsidRDefault="006B70EE" w:rsidP="006B70EE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E62917" w14:textId="6E92DB63" w:rsidR="006B70EE" w:rsidRPr="00366832" w:rsidRDefault="00FA27D7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27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623,349</w:t>
            </w:r>
          </w:p>
        </w:tc>
        <w:tc>
          <w:tcPr>
            <w:tcW w:w="270" w:type="dxa"/>
          </w:tcPr>
          <w:p w14:paraId="7BC33ED4" w14:textId="77777777" w:rsidR="006B70EE" w:rsidRPr="00DF743F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C4E454D" w14:textId="7FCF901F" w:rsidR="006B70EE" w:rsidRPr="00DF743F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74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505,019</w:t>
            </w:r>
          </w:p>
        </w:tc>
      </w:tr>
      <w:tr w:rsidR="00DF743F" w:rsidRPr="00DF743F" w14:paraId="238CFE68" w14:textId="77777777" w:rsidTr="00DF743F">
        <w:trPr>
          <w:trHeight w:val="182"/>
        </w:trPr>
        <w:tc>
          <w:tcPr>
            <w:tcW w:w="5773" w:type="dxa"/>
            <w:gridSpan w:val="2"/>
            <w:hideMark/>
          </w:tcPr>
          <w:p w14:paraId="7BE3467A" w14:textId="77777777" w:rsidR="00DF743F" w:rsidRPr="00DF743F" w:rsidRDefault="00DF743F" w:rsidP="00DF743F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F743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DF743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711" w:type="dxa"/>
          </w:tcPr>
          <w:p w14:paraId="5913B3AD" w14:textId="2D29A2B3" w:rsidR="00DF743F" w:rsidRPr="006B70EE" w:rsidRDefault="00FA27D7" w:rsidP="00191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3E0C957" w14:textId="77777777" w:rsidR="00DF743F" w:rsidRPr="00DF743F" w:rsidRDefault="00DF743F" w:rsidP="00DF7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  <w:hideMark/>
          </w:tcPr>
          <w:p w14:paraId="4198F21C" w14:textId="146ABDB5" w:rsidR="00DF743F" w:rsidRPr="00DF743F" w:rsidRDefault="00DF743F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DF743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F743F" w:rsidRPr="00DF743F" w14:paraId="5F939932" w14:textId="77777777" w:rsidTr="00DF743F">
        <w:trPr>
          <w:trHeight w:val="262"/>
        </w:trPr>
        <w:tc>
          <w:tcPr>
            <w:tcW w:w="5773" w:type="dxa"/>
            <w:gridSpan w:val="2"/>
            <w:hideMark/>
          </w:tcPr>
          <w:p w14:paraId="73089446" w14:textId="77777777" w:rsidR="00DF743F" w:rsidRPr="00DF743F" w:rsidRDefault="00DF743F" w:rsidP="00DF743F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F74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2D3FFC" w14:textId="7CD9088A" w:rsidR="00DF743F" w:rsidRPr="006B70EE" w:rsidRDefault="00FA27D7" w:rsidP="00DF7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27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623,349</w:t>
            </w:r>
          </w:p>
        </w:tc>
        <w:tc>
          <w:tcPr>
            <w:tcW w:w="270" w:type="dxa"/>
          </w:tcPr>
          <w:p w14:paraId="01FC7873" w14:textId="77777777" w:rsidR="00DF743F" w:rsidRPr="00DF743F" w:rsidRDefault="00DF743F" w:rsidP="00DF7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DA57558" w14:textId="3B75C6C0" w:rsidR="00DF743F" w:rsidRPr="00DF743F" w:rsidRDefault="00DF743F" w:rsidP="00DF7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DF74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505,019</w:t>
            </w:r>
          </w:p>
        </w:tc>
      </w:tr>
      <w:tr w:rsidR="00DF743F" w:rsidRPr="00D02092" w14:paraId="5A29EEF5" w14:textId="77777777" w:rsidTr="006B70EE">
        <w:trPr>
          <w:trHeight w:val="260"/>
        </w:trPr>
        <w:tc>
          <w:tcPr>
            <w:tcW w:w="5773" w:type="dxa"/>
            <w:gridSpan w:val="2"/>
          </w:tcPr>
          <w:p w14:paraId="3C68F70B" w14:textId="77777777" w:rsidR="00DF743F" w:rsidRPr="00D02092" w:rsidRDefault="00DF743F" w:rsidP="00DF743F">
            <w:pPr>
              <w:spacing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DA3FB5" w14:textId="77777777" w:rsidR="00DF743F" w:rsidRPr="006B70EE" w:rsidRDefault="00DF743F" w:rsidP="00DF7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CCACD02" w14:textId="77777777" w:rsidR="00DF743F" w:rsidRPr="00D02092" w:rsidRDefault="00DF743F" w:rsidP="00DF7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279FCB" w14:textId="77777777" w:rsidR="00DF743F" w:rsidRPr="00D02092" w:rsidRDefault="00DF743F" w:rsidP="00DF7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DF743F" w:rsidRPr="00DF743F" w14:paraId="67EAADDE" w14:textId="77777777" w:rsidTr="00DF743F">
        <w:tc>
          <w:tcPr>
            <w:tcW w:w="5773" w:type="dxa"/>
            <w:gridSpan w:val="2"/>
            <w:hideMark/>
          </w:tcPr>
          <w:p w14:paraId="15C12065" w14:textId="77777777" w:rsidR="00DF743F" w:rsidRPr="00DF743F" w:rsidRDefault="00DF743F" w:rsidP="00DF743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DF74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ลูกหนี้หมุนเวียน</w:t>
            </w:r>
            <w:r w:rsidRPr="00DF74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711" w:type="dxa"/>
          </w:tcPr>
          <w:p w14:paraId="2D04920B" w14:textId="77777777" w:rsidR="00DF743F" w:rsidRPr="006B70EE" w:rsidRDefault="00DF743F" w:rsidP="00DF7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3637130" w14:textId="77777777" w:rsidR="00DF743F" w:rsidRPr="00DF743F" w:rsidRDefault="00DF743F" w:rsidP="00DF7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11" w:type="dxa"/>
          </w:tcPr>
          <w:p w14:paraId="38F9F2F7" w14:textId="77777777" w:rsidR="00DF743F" w:rsidRPr="00DF743F" w:rsidRDefault="00DF743F" w:rsidP="00DF7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B70EE" w:rsidRPr="00DF743F" w14:paraId="327E4A43" w14:textId="77777777" w:rsidTr="00DF743F">
        <w:tc>
          <w:tcPr>
            <w:tcW w:w="5773" w:type="dxa"/>
            <w:gridSpan w:val="2"/>
            <w:hideMark/>
          </w:tcPr>
          <w:p w14:paraId="311D0A12" w14:textId="77777777" w:rsidR="006B70EE" w:rsidRPr="00DF743F" w:rsidRDefault="006B70EE" w:rsidP="006B70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743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711" w:type="dxa"/>
          </w:tcPr>
          <w:p w14:paraId="42182802" w14:textId="58A2B447" w:rsidR="006B70EE" w:rsidRPr="006B70EE" w:rsidRDefault="00FA27D7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27D7">
              <w:rPr>
                <w:rFonts w:asciiTheme="majorBidi" w:hAnsiTheme="majorBidi" w:cstheme="majorBidi"/>
                <w:sz w:val="30"/>
                <w:szCs w:val="30"/>
              </w:rPr>
              <w:t>3,895</w:t>
            </w:r>
          </w:p>
        </w:tc>
        <w:tc>
          <w:tcPr>
            <w:tcW w:w="270" w:type="dxa"/>
          </w:tcPr>
          <w:p w14:paraId="33C3BBE7" w14:textId="77777777" w:rsidR="006B70EE" w:rsidRPr="00DF743F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  <w:hideMark/>
          </w:tcPr>
          <w:p w14:paraId="770C6B53" w14:textId="03E18743" w:rsidR="006B70EE" w:rsidRPr="00DF743F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DF743F">
              <w:rPr>
                <w:rFonts w:asciiTheme="majorBidi" w:hAnsiTheme="majorBidi" w:cstheme="majorBidi"/>
                <w:sz w:val="30"/>
                <w:szCs w:val="30"/>
              </w:rPr>
              <w:t>328</w:t>
            </w:r>
          </w:p>
        </w:tc>
      </w:tr>
      <w:tr w:rsidR="006B70EE" w:rsidRPr="00DF743F" w14:paraId="34E631DA" w14:textId="77777777" w:rsidTr="00DF743F">
        <w:tc>
          <w:tcPr>
            <w:tcW w:w="5773" w:type="dxa"/>
            <w:gridSpan w:val="2"/>
            <w:hideMark/>
          </w:tcPr>
          <w:p w14:paraId="31F3B09A" w14:textId="77777777" w:rsidR="006B70EE" w:rsidRPr="00DF743F" w:rsidRDefault="006B70EE" w:rsidP="006B70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F743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711" w:type="dxa"/>
          </w:tcPr>
          <w:p w14:paraId="6CCAC9A0" w14:textId="1110582F" w:rsidR="006B70EE" w:rsidRPr="006B70EE" w:rsidRDefault="00FA27D7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27D7">
              <w:rPr>
                <w:rFonts w:asciiTheme="majorBidi" w:hAnsiTheme="majorBidi" w:cstheme="majorBidi"/>
                <w:sz w:val="30"/>
                <w:szCs w:val="30"/>
              </w:rPr>
              <w:t>5,294</w:t>
            </w:r>
          </w:p>
        </w:tc>
        <w:tc>
          <w:tcPr>
            <w:tcW w:w="270" w:type="dxa"/>
          </w:tcPr>
          <w:p w14:paraId="3AA5FC7B" w14:textId="77777777" w:rsidR="006B70EE" w:rsidRPr="00DF743F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  <w:hideMark/>
          </w:tcPr>
          <w:p w14:paraId="0CD3D02E" w14:textId="1AC74E3E" w:rsidR="006B70EE" w:rsidRPr="00DF743F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DF743F">
              <w:rPr>
                <w:rFonts w:asciiTheme="majorBidi" w:hAnsiTheme="majorBidi" w:cstheme="majorBidi"/>
                <w:sz w:val="30"/>
                <w:szCs w:val="30"/>
              </w:rPr>
              <w:t>4,941</w:t>
            </w:r>
          </w:p>
        </w:tc>
      </w:tr>
      <w:tr w:rsidR="006B70EE" w:rsidRPr="00DF743F" w14:paraId="34A6F428" w14:textId="77777777" w:rsidTr="00DF743F">
        <w:tc>
          <w:tcPr>
            <w:tcW w:w="5773" w:type="dxa"/>
            <w:gridSpan w:val="2"/>
            <w:hideMark/>
          </w:tcPr>
          <w:p w14:paraId="7E135A6C" w14:textId="77777777" w:rsidR="006B70EE" w:rsidRPr="00DF743F" w:rsidRDefault="006B70EE" w:rsidP="006B70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743F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80E675" w14:textId="3E3C9493" w:rsidR="006B70EE" w:rsidRPr="006B70EE" w:rsidRDefault="00FA27D7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A27D7">
              <w:rPr>
                <w:rFonts w:asciiTheme="majorBidi" w:hAnsiTheme="majorBidi" w:cstheme="majorBidi"/>
                <w:sz w:val="30"/>
                <w:szCs w:val="30"/>
              </w:rPr>
              <w:t>2,515</w:t>
            </w:r>
          </w:p>
        </w:tc>
        <w:tc>
          <w:tcPr>
            <w:tcW w:w="270" w:type="dxa"/>
          </w:tcPr>
          <w:p w14:paraId="3715EED8" w14:textId="77777777" w:rsidR="006B70EE" w:rsidRPr="00DF743F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F78B43A" w14:textId="164B6D95" w:rsidR="006B70EE" w:rsidRPr="00DF743F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DF743F">
              <w:rPr>
                <w:rFonts w:asciiTheme="majorBidi" w:hAnsiTheme="majorBidi" w:cstheme="majorBidi"/>
                <w:sz w:val="30"/>
                <w:szCs w:val="30"/>
              </w:rPr>
              <w:t>10,822</w:t>
            </w:r>
          </w:p>
        </w:tc>
      </w:tr>
      <w:tr w:rsidR="006B70EE" w:rsidRPr="00DF743F" w14:paraId="0AAE8A2B" w14:textId="77777777" w:rsidTr="00DF743F">
        <w:trPr>
          <w:trHeight w:val="77"/>
        </w:trPr>
        <w:tc>
          <w:tcPr>
            <w:tcW w:w="5773" w:type="dxa"/>
            <w:gridSpan w:val="2"/>
            <w:hideMark/>
          </w:tcPr>
          <w:p w14:paraId="03F16944" w14:textId="77777777" w:rsidR="006B70EE" w:rsidRPr="00DF743F" w:rsidRDefault="006B70EE" w:rsidP="006B70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74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F601B29" w14:textId="18A76A7A" w:rsidR="006B70EE" w:rsidRPr="006B70EE" w:rsidRDefault="00FA27D7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27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11,704</w:t>
            </w:r>
          </w:p>
        </w:tc>
        <w:tc>
          <w:tcPr>
            <w:tcW w:w="270" w:type="dxa"/>
          </w:tcPr>
          <w:p w14:paraId="04FEDC59" w14:textId="77777777" w:rsidR="006B70EE" w:rsidRPr="00DF743F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057FDC0" w14:textId="318CFE75" w:rsidR="006B70EE" w:rsidRPr="00DF743F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74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16,091</w:t>
            </w:r>
          </w:p>
        </w:tc>
      </w:tr>
      <w:tr w:rsidR="00DF743F" w:rsidRPr="00D02092" w14:paraId="0B47A9B5" w14:textId="77777777" w:rsidTr="00D02092">
        <w:trPr>
          <w:trHeight w:val="34"/>
        </w:trPr>
        <w:tc>
          <w:tcPr>
            <w:tcW w:w="5773" w:type="dxa"/>
            <w:gridSpan w:val="2"/>
          </w:tcPr>
          <w:p w14:paraId="64F737CF" w14:textId="77777777" w:rsidR="00DF743F" w:rsidRPr="00D02092" w:rsidRDefault="00DF743F" w:rsidP="00DF743F">
            <w:pPr>
              <w:spacing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711" w:type="dxa"/>
          </w:tcPr>
          <w:p w14:paraId="7B24F622" w14:textId="77777777" w:rsidR="00DF743F" w:rsidRPr="006B70EE" w:rsidRDefault="00DF743F" w:rsidP="00DF7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40372CE" w14:textId="77777777" w:rsidR="00DF743F" w:rsidRPr="00D02092" w:rsidRDefault="00DF743F" w:rsidP="00DF7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711" w:type="dxa"/>
          </w:tcPr>
          <w:p w14:paraId="23583DCD" w14:textId="77777777" w:rsidR="00DF743F" w:rsidRPr="00D02092" w:rsidRDefault="00DF743F" w:rsidP="00DF7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DF743F" w:rsidRPr="00DF743F" w14:paraId="4364F5E0" w14:textId="77777777" w:rsidTr="00DF743F">
        <w:tc>
          <w:tcPr>
            <w:tcW w:w="5773" w:type="dxa"/>
            <w:gridSpan w:val="2"/>
            <w:hideMark/>
          </w:tcPr>
          <w:p w14:paraId="5649503A" w14:textId="77777777" w:rsidR="00DF743F" w:rsidRPr="00DF743F" w:rsidRDefault="00DF743F" w:rsidP="00DF743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F74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711" w:type="dxa"/>
          </w:tcPr>
          <w:p w14:paraId="5597936A" w14:textId="77777777" w:rsidR="00DF743F" w:rsidRPr="006B70EE" w:rsidRDefault="00DF743F" w:rsidP="00DF7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2FF3B40" w14:textId="77777777" w:rsidR="00DF743F" w:rsidRPr="00DF743F" w:rsidRDefault="00DF743F" w:rsidP="00DF7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</w:tcPr>
          <w:p w14:paraId="0490D5C1" w14:textId="77777777" w:rsidR="00DF743F" w:rsidRPr="00DF743F" w:rsidRDefault="00DF743F" w:rsidP="00DF7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right="-1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B70EE" w:rsidRPr="00DF743F" w14:paraId="3ACF052D" w14:textId="77777777" w:rsidTr="00D52FEE">
        <w:trPr>
          <w:trHeight w:val="245"/>
        </w:trPr>
        <w:tc>
          <w:tcPr>
            <w:tcW w:w="5773" w:type="dxa"/>
            <w:gridSpan w:val="2"/>
            <w:vAlign w:val="bottom"/>
            <w:hideMark/>
          </w:tcPr>
          <w:p w14:paraId="13396506" w14:textId="77777777" w:rsidR="006B70EE" w:rsidRPr="00DF743F" w:rsidRDefault="006B70EE" w:rsidP="006B70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F743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711" w:type="dxa"/>
          </w:tcPr>
          <w:p w14:paraId="1BE55812" w14:textId="4CB31E23" w:rsidR="006B70EE" w:rsidRPr="006B70EE" w:rsidRDefault="00FA27D7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27D7">
              <w:rPr>
                <w:rFonts w:asciiTheme="majorBidi" w:hAnsiTheme="majorBidi" w:cstheme="majorBidi"/>
                <w:sz w:val="30"/>
                <w:szCs w:val="30"/>
              </w:rPr>
              <w:t>12,488</w:t>
            </w:r>
          </w:p>
        </w:tc>
        <w:tc>
          <w:tcPr>
            <w:tcW w:w="270" w:type="dxa"/>
            <w:vAlign w:val="bottom"/>
          </w:tcPr>
          <w:p w14:paraId="4870698E" w14:textId="77777777" w:rsidR="006B70EE" w:rsidRPr="00DF743F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  <w:vAlign w:val="bottom"/>
            <w:hideMark/>
          </w:tcPr>
          <w:p w14:paraId="1B8E3D36" w14:textId="79EBBE00" w:rsidR="006B70EE" w:rsidRPr="00DF743F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DF743F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6B70EE" w:rsidRPr="00DF743F" w14:paraId="459925E4" w14:textId="77777777" w:rsidTr="00DF743F">
        <w:tc>
          <w:tcPr>
            <w:tcW w:w="5773" w:type="dxa"/>
            <w:gridSpan w:val="2"/>
            <w:hideMark/>
          </w:tcPr>
          <w:p w14:paraId="330670E8" w14:textId="77777777" w:rsidR="006B70EE" w:rsidRPr="00DF743F" w:rsidRDefault="006B70EE" w:rsidP="006B70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F743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711" w:type="dxa"/>
          </w:tcPr>
          <w:p w14:paraId="19263ACB" w14:textId="2B4ACB39" w:rsidR="006B70EE" w:rsidRPr="006B70EE" w:rsidRDefault="00FA27D7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27D7">
              <w:rPr>
                <w:rFonts w:asciiTheme="majorBidi" w:hAnsiTheme="majorBidi" w:cstheme="majorBidi"/>
                <w:sz w:val="30"/>
                <w:szCs w:val="30"/>
              </w:rPr>
              <w:t>251,019</w:t>
            </w:r>
          </w:p>
        </w:tc>
        <w:tc>
          <w:tcPr>
            <w:tcW w:w="270" w:type="dxa"/>
          </w:tcPr>
          <w:p w14:paraId="6AAA2E4C" w14:textId="77777777" w:rsidR="006B70EE" w:rsidRPr="00DF743F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  <w:hideMark/>
          </w:tcPr>
          <w:p w14:paraId="1DBF0E6D" w14:textId="604377A4" w:rsidR="006B70EE" w:rsidRPr="00DF743F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743F">
              <w:rPr>
                <w:rFonts w:asciiTheme="majorBidi" w:hAnsiTheme="majorBidi" w:cstheme="majorBidi"/>
                <w:sz w:val="30"/>
                <w:szCs w:val="30"/>
              </w:rPr>
              <w:t>244,151</w:t>
            </w:r>
          </w:p>
        </w:tc>
      </w:tr>
      <w:tr w:rsidR="006B70EE" w:rsidRPr="00DF743F" w14:paraId="6D33763A" w14:textId="77777777" w:rsidTr="00DF743F">
        <w:tc>
          <w:tcPr>
            <w:tcW w:w="5773" w:type="dxa"/>
            <w:gridSpan w:val="2"/>
            <w:hideMark/>
          </w:tcPr>
          <w:p w14:paraId="1F4F81CF" w14:textId="77777777" w:rsidR="006B70EE" w:rsidRPr="00DF743F" w:rsidRDefault="006B70EE" w:rsidP="006B70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F743F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711" w:type="dxa"/>
          </w:tcPr>
          <w:p w14:paraId="48339DD8" w14:textId="46ABBDE8" w:rsidR="006B70EE" w:rsidRPr="006B70EE" w:rsidRDefault="00FA27D7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27D7">
              <w:rPr>
                <w:rFonts w:asciiTheme="majorBidi" w:hAnsiTheme="majorBidi" w:cstheme="majorBidi"/>
                <w:sz w:val="30"/>
                <w:szCs w:val="30"/>
              </w:rPr>
              <w:t>366,713</w:t>
            </w:r>
          </w:p>
        </w:tc>
        <w:tc>
          <w:tcPr>
            <w:tcW w:w="270" w:type="dxa"/>
          </w:tcPr>
          <w:p w14:paraId="7F3B316B" w14:textId="77777777" w:rsidR="006B70EE" w:rsidRPr="00DF743F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  <w:hideMark/>
          </w:tcPr>
          <w:p w14:paraId="1CE3E0CA" w14:textId="35E45DF2" w:rsidR="006B70EE" w:rsidRPr="00DF743F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DF743F">
              <w:rPr>
                <w:rFonts w:asciiTheme="majorBidi" w:hAnsiTheme="majorBidi" w:cstheme="majorBidi"/>
                <w:sz w:val="30"/>
                <w:szCs w:val="30"/>
              </w:rPr>
              <w:t>165,543</w:t>
            </w:r>
          </w:p>
        </w:tc>
      </w:tr>
      <w:tr w:rsidR="006B70EE" w:rsidRPr="00DF743F" w14:paraId="4FE39C26" w14:textId="77777777" w:rsidTr="00DF743F">
        <w:trPr>
          <w:trHeight w:val="334"/>
        </w:trPr>
        <w:tc>
          <w:tcPr>
            <w:tcW w:w="5773" w:type="dxa"/>
            <w:gridSpan w:val="2"/>
            <w:hideMark/>
          </w:tcPr>
          <w:p w14:paraId="6A4B8EE5" w14:textId="77777777" w:rsidR="006B70EE" w:rsidRPr="00DF743F" w:rsidRDefault="006B70EE" w:rsidP="006B70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74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FB5E2E5" w14:textId="747EE5F9" w:rsidR="006B70EE" w:rsidRPr="006B70EE" w:rsidRDefault="00FA27D7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27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630,220</w:t>
            </w:r>
          </w:p>
        </w:tc>
        <w:tc>
          <w:tcPr>
            <w:tcW w:w="270" w:type="dxa"/>
          </w:tcPr>
          <w:p w14:paraId="2FCE6720" w14:textId="77777777" w:rsidR="006B70EE" w:rsidRPr="00DF743F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C56FAE3" w14:textId="0FE6C713" w:rsidR="006B70EE" w:rsidRPr="00DF743F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74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409,697</w:t>
            </w:r>
          </w:p>
        </w:tc>
      </w:tr>
      <w:tr w:rsidR="00DF743F" w:rsidRPr="00D02092" w14:paraId="182F2763" w14:textId="77777777" w:rsidTr="00DF743F">
        <w:trPr>
          <w:trHeight w:val="197"/>
        </w:trPr>
        <w:tc>
          <w:tcPr>
            <w:tcW w:w="5773" w:type="dxa"/>
            <w:gridSpan w:val="2"/>
          </w:tcPr>
          <w:p w14:paraId="69EA34CB" w14:textId="77777777" w:rsidR="00DF743F" w:rsidRPr="00D02092" w:rsidRDefault="00DF743F" w:rsidP="00DF743F">
            <w:pPr>
              <w:spacing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F84B87" w14:textId="77777777" w:rsidR="00DF743F" w:rsidRPr="006B70EE" w:rsidRDefault="00DF743F" w:rsidP="00DF7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8765694" w14:textId="77777777" w:rsidR="00DF743F" w:rsidRPr="00D02092" w:rsidRDefault="00DF743F" w:rsidP="00DF7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E4521D" w14:textId="77777777" w:rsidR="00DF743F" w:rsidRPr="00D02092" w:rsidRDefault="00DF743F" w:rsidP="00DF7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DF743F" w:rsidRPr="00DF743F" w14:paraId="075FD56C" w14:textId="77777777" w:rsidTr="00DF743F">
        <w:trPr>
          <w:gridBefore w:val="1"/>
          <w:wBefore w:w="9" w:type="dxa"/>
          <w:trHeight w:val="389"/>
        </w:trPr>
        <w:tc>
          <w:tcPr>
            <w:tcW w:w="5764" w:type="dxa"/>
            <w:hideMark/>
          </w:tcPr>
          <w:p w14:paraId="6406B663" w14:textId="77777777" w:rsidR="00DF743F" w:rsidRPr="00DF743F" w:rsidRDefault="00DF743F" w:rsidP="00DF743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th-TH"/>
              </w:rPr>
            </w:pPr>
            <w:r w:rsidRPr="00DF74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t>เจ้าหนี้หมุนเวียนอื่น</w:t>
            </w:r>
          </w:p>
        </w:tc>
        <w:tc>
          <w:tcPr>
            <w:tcW w:w="1711" w:type="dxa"/>
          </w:tcPr>
          <w:p w14:paraId="708FE15C" w14:textId="77777777" w:rsidR="00DF743F" w:rsidRPr="006B70EE" w:rsidRDefault="00DF743F" w:rsidP="00DF7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9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AC567C1" w14:textId="77777777" w:rsidR="00DF743F" w:rsidRPr="00DF743F" w:rsidRDefault="00DF743F" w:rsidP="00DF7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9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1" w:type="dxa"/>
          </w:tcPr>
          <w:p w14:paraId="622A2F27" w14:textId="77777777" w:rsidR="00DF743F" w:rsidRPr="00DF743F" w:rsidRDefault="00DF743F" w:rsidP="00DF7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6B70EE" w:rsidRPr="00DF743F" w14:paraId="61FC84A9" w14:textId="77777777" w:rsidTr="00DF743F">
        <w:trPr>
          <w:gridBefore w:val="1"/>
          <w:wBefore w:w="9" w:type="dxa"/>
        </w:trPr>
        <w:tc>
          <w:tcPr>
            <w:tcW w:w="5764" w:type="dxa"/>
            <w:hideMark/>
          </w:tcPr>
          <w:p w14:paraId="028B3315" w14:textId="77777777" w:rsidR="006B70EE" w:rsidRPr="00DF743F" w:rsidRDefault="006B70EE" w:rsidP="006B70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F743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711" w:type="dxa"/>
          </w:tcPr>
          <w:p w14:paraId="31334B80" w14:textId="3469DF2F" w:rsidR="006B70EE" w:rsidRPr="006B70EE" w:rsidRDefault="001E6C66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right="-19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64,314</w:t>
            </w:r>
          </w:p>
        </w:tc>
        <w:tc>
          <w:tcPr>
            <w:tcW w:w="270" w:type="dxa"/>
          </w:tcPr>
          <w:p w14:paraId="17E4410D" w14:textId="77777777" w:rsidR="006B70EE" w:rsidRPr="00DF743F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  <w:hideMark/>
          </w:tcPr>
          <w:p w14:paraId="2AA04825" w14:textId="18696A97" w:rsidR="006B70EE" w:rsidRPr="00DF743F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743F">
              <w:rPr>
                <w:rFonts w:asciiTheme="majorBidi" w:hAnsiTheme="majorBidi" w:cstheme="majorBidi"/>
                <w:sz w:val="30"/>
                <w:szCs w:val="30"/>
              </w:rPr>
              <w:t>32,973</w:t>
            </w:r>
          </w:p>
        </w:tc>
      </w:tr>
      <w:tr w:rsidR="006B70EE" w:rsidRPr="00DF743F" w14:paraId="27AE6A22" w14:textId="77777777" w:rsidTr="00DF743F">
        <w:trPr>
          <w:gridBefore w:val="1"/>
          <w:wBefore w:w="9" w:type="dxa"/>
        </w:trPr>
        <w:tc>
          <w:tcPr>
            <w:tcW w:w="5764" w:type="dxa"/>
            <w:hideMark/>
          </w:tcPr>
          <w:p w14:paraId="6E14CEBA" w14:textId="77777777" w:rsidR="006B70EE" w:rsidRPr="00DF743F" w:rsidRDefault="006B70EE" w:rsidP="006B70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F743F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4B976E" w14:textId="575C717B" w:rsidR="006B70EE" w:rsidRPr="006B70EE" w:rsidRDefault="00FA27D7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right="-19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27D7">
              <w:rPr>
                <w:rFonts w:asciiTheme="majorBidi" w:hAnsiTheme="majorBidi" w:cstheme="majorBidi"/>
                <w:sz w:val="30"/>
                <w:szCs w:val="30"/>
              </w:rPr>
              <w:t>10,433</w:t>
            </w:r>
          </w:p>
        </w:tc>
        <w:tc>
          <w:tcPr>
            <w:tcW w:w="270" w:type="dxa"/>
          </w:tcPr>
          <w:p w14:paraId="01FD1322" w14:textId="77777777" w:rsidR="006B70EE" w:rsidRPr="00DF743F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4D3AD5B" w14:textId="2910033D" w:rsidR="006B70EE" w:rsidRPr="00DF743F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DF743F">
              <w:rPr>
                <w:rFonts w:asciiTheme="majorBidi" w:hAnsiTheme="majorBidi" w:cstheme="majorBidi"/>
                <w:sz w:val="30"/>
                <w:szCs w:val="30"/>
              </w:rPr>
              <w:t>10,463</w:t>
            </w:r>
          </w:p>
        </w:tc>
      </w:tr>
      <w:tr w:rsidR="006B70EE" w:rsidRPr="00DF743F" w14:paraId="37E739F5" w14:textId="77777777" w:rsidTr="00DF743F">
        <w:trPr>
          <w:gridBefore w:val="1"/>
          <w:wBefore w:w="9" w:type="dxa"/>
        </w:trPr>
        <w:tc>
          <w:tcPr>
            <w:tcW w:w="5764" w:type="dxa"/>
            <w:hideMark/>
          </w:tcPr>
          <w:p w14:paraId="692A5E4F" w14:textId="77777777" w:rsidR="006B70EE" w:rsidRPr="00DF743F" w:rsidRDefault="006B70EE" w:rsidP="006B70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74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970F33D" w14:textId="39E05FEF" w:rsidR="006B70EE" w:rsidRPr="006B70EE" w:rsidRDefault="001E6C66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right="-19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74,747</w:t>
            </w:r>
          </w:p>
        </w:tc>
        <w:tc>
          <w:tcPr>
            <w:tcW w:w="270" w:type="dxa"/>
          </w:tcPr>
          <w:p w14:paraId="1D302C46" w14:textId="77777777" w:rsidR="006B70EE" w:rsidRPr="00DF743F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C1F4D59" w14:textId="025F347D" w:rsidR="006B70EE" w:rsidRPr="00DF743F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74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43,436</w:t>
            </w:r>
          </w:p>
        </w:tc>
      </w:tr>
      <w:tr w:rsidR="00D02092" w:rsidRPr="00DF743F" w14:paraId="059E42E3" w14:textId="77777777" w:rsidTr="00D02092">
        <w:trPr>
          <w:gridBefore w:val="1"/>
          <w:wBefore w:w="9" w:type="dxa"/>
          <w:trHeight w:val="224"/>
        </w:trPr>
        <w:tc>
          <w:tcPr>
            <w:tcW w:w="5764" w:type="dxa"/>
          </w:tcPr>
          <w:p w14:paraId="21242DF4" w14:textId="77777777" w:rsidR="00D02092" w:rsidRPr="00DF743F" w:rsidRDefault="00D02092" w:rsidP="00DF743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1" w:type="dxa"/>
            <w:tcBorders>
              <w:left w:val="nil"/>
              <w:bottom w:val="nil"/>
              <w:right w:val="nil"/>
            </w:tcBorders>
          </w:tcPr>
          <w:p w14:paraId="0403A523" w14:textId="77777777" w:rsidR="00D02092" w:rsidRPr="00DF743F" w:rsidRDefault="00D02092" w:rsidP="00DF7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AE2EBBC" w14:textId="77777777" w:rsidR="00D02092" w:rsidRPr="00DF743F" w:rsidRDefault="00D02092" w:rsidP="00DF7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1" w:type="dxa"/>
            <w:tcBorders>
              <w:left w:val="nil"/>
              <w:bottom w:val="nil"/>
              <w:right w:val="nil"/>
            </w:tcBorders>
          </w:tcPr>
          <w:p w14:paraId="0E7A51BC" w14:textId="77777777" w:rsidR="00D02092" w:rsidRPr="00DF743F" w:rsidRDefault="00D02092" w:rsidP="00DF7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F743F" w:rsidRPr="00DF743F" w14:paraId="76D781FE" w14:textId="77777777" w:rsidTr="00DF743F">
        <w:trPr>
          <w:gridBefore w:val="1"/>
          <w:wBefore w:w="9" w:type="dxa"/>
        </w:trPr>
        <w:tc>
          <w:tcPr>
            <w:tcW w:w="5764" w:type="dxa"/>
            <w:hideMark/>
          </w:tcPr>
          <w:p w14:paraId="18DDF04B" w14:textId="36AA4ED5" w:rsidR="00DF743F" w:rsidRPr="00DF743F" w:rsidRDefault="00DF743F" w:rsidP="00DF743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F74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รายได้รอตัดบัญชี</w:t>
            </w:r>
          </w:p>
        </w:tc>
        <w:tc>
          <w:tcPr>
            <w:tcW w:w="1711" w:type="dxa"/>
          </w:tcPr>
          <w:p w14:paraId="15583089" w14:textId="77777777" w:rsidR="00DF743F" w:rsidRPr="00DF743F" w:rsidRDefault="00DF743F" w:rsidP="00DF7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34AAF97" w14:textId="77777777" w:rsidR="00DF743F" w:rsidRPr="00DF743F" w:rsidRDefault="00DF743F" w:rsidP="00DF7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</w:tcPr>
          <w:p w14:paraId="133F1A10" w14:textId="77777777" w:rsidR="00DF743F" w:rsidRPr="00DF743F" w:rsidRDefault="00DF743F" w:rsidP="00DF7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F743F" w:rsidRPr="00DF743F" w14:paraId="188E7886" w14:textId="77777777" w:rsidTr="00DF743F">
        <w:trPr>
          <w:gridBefore w:val="1"/>
          <w:wBefore w:w="9" w:type="dxa"/>
        </w:trPr>
        <w:tc>
          <w:tcPr>
            <w:tcW w:w="5764" w:type="dxa"/>
            <w:hideMark/>
          </w:tcPr>
          <w:p w14:paraId="44A2F797" w14:textId="77777777" w:rsidR="00DF743F" w:rsidRPr="00DF743F" w:rsidRDefault="00DF743F" w:rsidP="00DF743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F743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711" w:type="dxa"/>
          </w:tcPr>
          <w:p w14:paraId="3B0141AF" w14:textId="77777777" w:rsidR="00DF743F" w:rsidRPr="00DF743F" w:rsidRDefault="00DF743F" w:rsidP="00DF7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A41AAA5" w14:textId="77777777" w:rsidR="00DF743F" w:rsidRPr="00DF743F" w:rsidRDefault="00DF743F" w:rsidP="00DF7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1" w:type="dxa"/>
          </w:tcPr>
          <w:p w14:paraId="043C4E24" w14:textId="77777777" w:rsidR="00DF743F" w:rsidRPr="00DF743F" w:rsidRDefault="00DF743F" w:rsidP="00DF7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B70EE" w:rsidRPr="00DF743F" w14:paraId="020D5907" w14:textId="77777777" w:rsidTr="00DF743F">
        <w:trPr>
          <w:gridBefore w:val="1"/>
          <w:wBefore w:w="9" w:type="dxa"/>
        </w:trPr>
        <w:tc>
          <w:tcPr>
            <w:tcW w:w="5764" w:type="dxa"/>
            <w:hideMark/>
          </w:tcPr>
          <w:p w14:paraId="2CB25E0F" w14:textId="77777777" w:rsidR="006B70EE" w:rsidRPr="00DF743F" w:rsidRDefault="006B70EE" w:rsidP="006B70EE">
            <w:pPr>
              <w:pStyle w:val="ListParagraph"/>
              <w:numPr>
                <w:ilvl w:val="0"/>
                <w:numId w:val="45"/>
              </w:num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DF743F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ส่วนที่หมุนเวียน</w:t>
            </w:r>
            <w:r w:rsidRPr="00DF743F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DF743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บันทึกไว้ในบัญชี </w:t>
            </w:r>
            <w:r w:rsidRPr="00DF743F">
              <w:rPr>
                <w:rFonts w:asciiTheme="majorBidi" w:hAnsiTheme="majorBidi" w:cstheme="majorBidi"/>
                <w:sz w:val="30"/>
                <w:szCs w:val="30"/>
              </w:rPr>
              <w:t>“</w:t>
            </w:r>
            <w:r w:rsidRPr="00DF743F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เจ้าหนี้หมุนเวียนอื่น</w:t>
            </w:r>
            <w:r w:rsidRPr="00DF743F">
              <w:rPr>
                <w:rFonts w:asciiTheme="majorBidi" w:hAnsiTheme="majorBidi" w:cstheme="majorBidi"/>
                <w:sz w:val="30"/>
                <w:szCs w:val="30"/>
              </w:rPr>
              <w:t>”)</w:t>
            </w:r>
          </w:p>
        </w:tc>
        <w:tc>
          <w:tcPr>
            <w:tcW w:w="1711" w:type="dxa"/>
          </w:tcPr>
          <w:p w14:paraId="51CF33D3" w14:textId="2CADD8EE" w:rsidR="006B70EE" w:rsidRPr="006B70EE" w:rsidRDefault="00FA27D7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9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27D7">
              <w:rPr>
                <w:rFonts w:asciiTheme="majorBidi" w:hAnsiTheme="majorBidi" w:cstheme="majorBidi"/>
                <w:sz w:val="30"/>
                <w:szCs w:val="30"/>
              </w:rPr>
              <w:t>4,934</w:t>
            </w:r>
          </w:p>
        </w:tc>
        <w:tc>
          <w:tcPr>
            <w:tcW w:w="270" w:type="dxa"/>
            <w:vAlign w:val="bottom"/>
          </w:tcPr>
          <w:p w14:paraId="1503FF58" w14:textId="77777777" w:rsidR="006B70EE" w:rsidRPr="00DF743F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1" w:type="dxa"/>
            <w:hideMark/>
          </w:tcPr>
          <w:p w14:paraId="556796B4" w14:textId="0F2641C4" w:rsidR="006B70EE" w:rsidRPr="00DF743F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DF743F">
              <w:rPr>
                <w:rFonts w:asciiTheme="majorBidi" w:hAnsiTheme="majorBidi" w:cstheme="majorBidi"/>
                <w:sz w:val="30"/>
                <w:szCs w:val="30"/>
              </w:rPr>
              <w:t>4,934</w:t>
            </w:r>
          </w:p>
        </w:tc>
      </w:tr>
      <w:tr w:rsidR="006B70EE" w:rsidRPr="00DF743F" w14:paraId="646DA754" w14:textId="77777777" w:rsidTr="00DF743F">
        <w:trPr>
          <w:gridBefore w:val="1"/>
          <w:wBefore w:w="9" w:type="dxa"/>
        </w:trPr>
        <w:tc>
          <w:tcPr>
            <w:tcW w:w="5764" w:type="dxa"/>
            <w:hideMark/>
          </w:tcPr>
          <w:p w14:paraId="551D08A8" w14:textId="77777777" w:rsidR="006B70EE" w:rsidRPr="00DF743F" w:rsidRDefault="006B70EE" w:rsidP="006B70EE">
            <w:pPr>
              <w:pStyle w:val="ListParagraph"/>
              <w:numPr>
                <w:ilvl w:val="0"/>
                <w:numId w:val="45"/>
              </w:num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DF743F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711" w:type="dxa"/>
          </w:tcPr>
          <w:p w14:paraId="55E1E7D4" w14:textId="2A8687C0" w:rsidR="006B70EE" w:rsidRPr="006B70EE" w:rsidRDefault="00FA27D7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9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27D7">
              <w:rPr>
                <w:rFonts w:asciiTheme="majorBidi" w:hAnsiTheme="majorBidi" w:cstheme="majorBidi"/>
                <w:sz w:val="30"/>
                <w:szCs w:val="30"/>
              </w:rPr>
              <w:t>18,3</w:t>
            </w:r>
            <w:r w:rsidR="007116F4">
              <w:rPr>
                <w:rFonts w:asciiTheme="majorBidi" w:hAnsiTheme="majorBidi" w:cstheme="majorBidi"/>
                <w:sz w:val="30"/>
                <w:szCs w:val="30"/>
              </w:rPr>
              <w:t>89</w:t>
            </w:r>
          </w:p>
        </w:tc>
        <w:tc>
          <w:tcPr>
            <w:tcW w:w="270" w:type="dxa"/>
          </w:tcPr>
          <w:p w14:paraId="568795D8" w14:textId="77777777" w:rsidR="006B70EE" w:rsidRPr="00DF743F" w:rsidRDefault="006B70EE" w:rsidP="00711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  <w:hideMark/>
          </w:tcPr>
          <w:p w14:paraId="2A8C538A" w14:textId="5D1B359C" w:rsidR="006B70EE" w:rsidRPr="00DF743F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DF743F">
              <w:rPr>
                <w:rFonts w:asciiTheme="majorBidi" w:hAnsiTheme="majorBidi" w:cstheme="majorBidi"/>
                <w:sz w:val="30"/>
                <w:szCs w:val="30"/>
              </w:rPr>
              <w:t>22,090</w:t>
            </w:r>
          </w:p>
        </w:tc>
      </w:tr>
      <w:tr w:rsidR="006B70EE" w:rsidRPr="00DF743F" w14:paraId="30E52512" w14:textId="77777777" w:rsidTr="00DF743F">
        <w:trPr>
          <w:gridBefore w:val="1"/>
          <w:wBefore w:w="9" w:type="dxa"/>
        </w:trPr>
        <w:tc>
          <w:tcPr>
            <w:tcW w:w="5764" w:type="dxa"/>
            <w:hideMark/>
          </w:tcPr>
          <w:p w14:paraId="5DB92552" w14:textId="77777777" w:rsidR="006B70EE" w:rsidRPr="00DF743F" w:rsidRDefault="006B70EE" w:rsidP="006B70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74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D99288" w14:textId="14DF57C3" w:rsidR="006B70EE" w:rsidRPr="006B70EE" w:rsidRDefault="00FA27D7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right="-19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27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23,32</w:t>
            </w:r>
            <w:r w:rsidR="007116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0FD739C9" w14:textId="77777777" w:rsidR="006B70EE" w:rsidRPr="00DF743F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ED08758" w14:textId="16629FBC" w:rsidR="006B70EE" w:rsidRPr="00DF743F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74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27,024</w:t>
            </w:r>
          </w:p>
        </w:tc>
      </w:tr>
    </w:tbl>
    <w:p w14:paraId="7CADB6DD" w14:textId="77777777" w:rsidR="00D02092" w:rsidRPr="00D02092" w:rsidRDefault="00D02092" w:rsidP="00722F52">
      <w:pPr>
        <w:pStyle w:val="a"/>
        <w:tabs>
          <w:tab w:val="clear" w:pos="1080"/>
        </w:tabs>
        <w:ind w:left="547"/>
        <w:jc w:val="both"/>
        <w:rPr>
          <w:rFonts w:ascii="Angsana New" w:hAnsi="Angsana New" w:cs="Angsana New"/>
          <w:sz w:val="24"/>
          <w:szCs w:val="24"/>
          <w:lang w:val="en-US"/>
        </w:rPr>
      </w:pPr>
    </w:p>
    <w:p w14:paraId="53F540C6" w14:textId="17E66497" w:rsidR="00722F52" w:rsidRPr="002B1BE4" w:rsidRDefault="00722F52" w:rsidP="00722F52">
      <w:pPr>
        <w:pStyle w:val="a"/>
        <w:tabs>
          <w:tab w:val="clear" w:pos="1080"/>
        </w:tabs>
        <w:ind w:left="547"/>
        <w:jc w:val="both"/>
        <w:rPr>
          <w:rFonts w:ascii="Angsana New" w:hAnsi="Angsana New" w:cs="Angsana New"/>
          <w:b/>
          <w:bCs/>
          <w:i/>
          <w:iCs/>
          <w:lang w:val="en-US"/>
        </w:rPr>
      </w:pPr>
      <w:r w:rsidRPr="002B1BE4">
        <w:rPr>
          <w:rFonts w:ascii="Angsana New" w:hAnsi="Angsana New" w:cs="Angsana New"/>
          <w:b/>
          <w:bCs/>
          <w:i/>
          <w:iCs/>
          <w:cs/>
          <w:lang w:val="en-US"/>
        </w:rPr>
        <w:t>สัญญาสำคัญที่ทำกับกิจการที่เกี่ยวข้องกัน</w:t>
      </w:r>
    </w:p>
    <w:p w14:paraId="02C2DE59" w14:textId="77777777" w:rsidR="00722F52" w:rsidRPr="00D02092" w:rsidRDefault="00722F52" w:rsidP="00722F52">
      <w:pPr>
        <w:pStyle w:val="a"/>
        <w:tabs>
          <w:tab w:val="clear" w:pos="1080"/>
        </w:tabs>
        <w:ind w:left="547"/>
        <w:jc w:val="thaiDistribute"/>
        <w:rPr>
          <w:rFonts w:ascii="Angsana New" w:hAnsi="Angsana New" w:cs="Angsana New"/>
          <w:spacing w:val="-6"/>
          <w:sz w:val="24"/>
          <w:szCs w:val="24"/>
          <w:lang w:val="en-US"/>
        </w:rPr>
      </w:pPr>
    </w:p>
    <w:p w14:paraId="56E58AAC" w14:textId="35AF7CC4" w:rsidR="003054C6" w:rsidRPr="00E4142E" w:rsidRDefault="0084650F" w:rsidP="003054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="Angsana New" w:hAnsi="Angsana New"/>
          <w:i/>
          <w:iCs/>
          <w:spacing w:val="-2"/>
          <w:sz w:val="30"/>
          <w:szCs w:val="30"/>
        </w:rPr>
      </w:pPr>
      <w:r w:rsidRPr="0084650F">
        <w:rPr>
          <w:rFonts w:ascii="Angsana New" w:hAnsi="Angsana New"/>
          <w:i/>
          <w:iCs/>
          <w:spacing w:val="-2"/>
          <w:sz w:val="30"/>
          <w:szCs w:val="30"/>
        </w:rPr>
        <w:t>Corporate brand agreement</w:t>
      </w:r>
    </w:p>
    <w:p w14:paraId="3F05C625" w14:textId="77777777" w:rsidR="003054C6" w:rsidRPr="0084650F" w:rsidRDefault="003054C6" w:rsidP="0084650F">
      <w:pPr>
        <w:pStyle w:val="a"/>
        <w:tabs>
          <w:tab w:val="clear" w:pos="1080"/>
        </w:tabs>
        <w:ind w:left="547"/>
        <w:jc w:val="thaiDistribute"/>
        <w:rPr>
          <w:rFonts w:ascii="Angsana New" w:hAnsi="Angsana New" w:cs="Angsana New"/>
          <w:spacing w:val="-6"/>
          <w:sz w:val="24"/>
          <w:szCs w:val="24"/>
          <w:lang w:val="en-US"/>
        </w:rPr>
      </w:pPr>
    </w:p>
    <w:p w14:paraId="69DC700B" w14:textId="276F7CFA" w:rsidR="00AE6481" w:rsidRPr="00D02092" w:rsidRDefault="003054C6" w:rsidP="003054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  <w:cs/>
        </w:rPr>
      </w:pPr>
      <w:r w:rsidRPr="00D7501C">
        <w:rPr>
          <w:rFonts w:ascii="Angsana New" w:hAnsi="Angsana New"/>
          <w:spacing w:val="-2"/>
          <w:sz w:val="30"/>
          <w:szCs w:val="30"/>
          <w:cs/>
        </w:rPr>
        <w:t>บริษัทมีสัญญา</w:t>
      </w:r>
      <w:r w:rsidR="0084650F" w:rsidRPr="0084650F">
        <w:t xml:space="preserve"> </w:t>
      </w:r>
      <w:r w:rsidR="0084650F" w:rsidRPr="0084650F">
        <w:rPr>
          <w:rFonts w:ascii="Angsana New" w:hAnsi="Angsana New"/>
          <w:spacing w:val="-2"/>
          <w:sz w:val="30"/>
          <w:szCs w:val="30"/>
        </w:rPr>
        <w:t xml:space="preserve">Corporate brand </w:t>
      </w:r>
      <w:r w:rsidR="000A2028" w:rsidRPr="00D7501C">
        <w:rPr>
          <w:rFonts w:ascii="Angsana New" w:hAnsi="Angsana New" w:hint="cs"/>
          <w:spacing w:val="-2"/>
          <w:sz w:val="30"/>
          <w:szCs w:val="30"/>
          <w:cs/>
        </w:rPr>
        <w:t>(</w:t>
      </w:r>
      <w:r w:rsidR="000A2028" w:rsidRPr="00D7501C">
        <w:rPr>
          <w:rFonts w:ascii="Angsana New" w:hAnsi="Angsana New"/>
          <w:spacing w:val="-2"/>
          <w:sz w:val="30"/>
          <w:szCs w:val="30"/>
        </w:rPr>
        <w:t>“</w:t>
      </w:r>
      <w:r w:rsidR="0084650F">
        <w:rPr>
          <w:rFonts w:ascii="Angsana New" w:hAnsi="Angsana New"/>
          <w:spacing w:val="-2"/>
          <w:sz w:val="30"/>
          <w:szCs w:val="30"/>
        </w:rPr>
        <w:t>Brand fee</w:t>
      </w:r>
      <w:r w:rsidR="00EB6542" w:rsidRPr="00D7501C">
        <w:rPr>
          <w:rFonts w:ascii="Angsana New" w:hAnsi="Angsana New"/>
          <w:spacing w:val="-2"/>
          <w:sz w:val="30"/>
          <w:szCs w:val="30"/>
        </w:rPr>
        <w:t>”</w:t>
      </w:r>
      <w:r w:rsidR="00EB6542" w:rsidRPr="00D7501C">
        <w:rPr>
          <w:rFonts w:ascii="Angsana New" w:hAnsi="Angsana New" w:hint="cs"/>
          <w:spacing w:val="-2"/>
          <w:sz w:val="30"/>
          <w:szCs w:val="30"/>
          <w:cs/>
        </w:rPr>
        <w:t xml:space="preserve">) </w:t>
      </w:r>
      <w:r w:rsidRPr="00D7501C">
        <w:rPr>
          <w:rFonts w:ascii="Angsana New" w:hAnsi="Angsana New"/>
          <w:spacing w:val="-2"/>
          <w:sz w:val="30"/>
          <w:szCs w:val="30"/>
          <w:cs/>
        </w:rPr>
        <w:t>กับบริษัทใหญ่ (</w:t>
      </w:r>
      <w:r w:rsidRPr="00D7501C">
        <w:rPr>
          <w:rFonts w:ascii="Angsana New" w:hAnsi="Angsana New"/>
          <w:spacing w:val="-2"/>
          <w:sz w:val="30"/>
          <w:szCs w:val="30"/>
        </w:rPr>
        <w:t xml:space="preserve">Toray Industries, Inc.) </w:t>
      </w:r>
      <w:r w:rsidRPr="00D7501C">
        <w:rPr>
          <w:rFonts w:ascii="Angsana New" w:hAnsi="Angsana New"/>
          <w:spacing w:val="-2"/>
          <w:sz w:val="30"/>
          <w:szCs w:val="30"/>
          <w:cs/>
        </w:rPr>
        <w:t>โดยบริษัทใหญ่ตกลงให้บริษัท</w:t>
      </w:r>
      <w:r w:rsidR="00406EB6">
        <w:rPr>
          <w:rFonts w:ascii="Angsana New" w:hAnsi="Angsana New"/>
          <w:spacing w:val="-2"/>
          <w:sz w:val="30"/>
          <w:szCs w:val="30"/>
          <w:cs/>
        </w:rPr>
        <w:br/>
      </w:r>
      <w:r w:rsidRPr="00D7501C">
        <w:rPr>
          <w:rFonts w:ascii="Angsana New" w:hAnsi="Angsana New"/>
          <w:spacing w:val="-2"/>
          <w:sz w:val="30"/>
          <w:szCs w:val="30"/>
          <w:cs/>
        </w:rPr>
        <w:t>มีสิทธิในการใช้เครื่องหมายการค้า</w:t>
      </w:r>
      <w:r w:rsidR="00EB6542" w:rsidRPr="00D7501C">
        <w:rPr>
          <w:rFonts w:ascii="Angsana New" w:hAnsi="Angsana New" w:hint="cs"/>
          <w:spacing w:val="-2"/>
          <w:sz w:val="30"/>
          <w:szCs w:val="30"/>
          <w:cs/>
        </w:rPr>
        <w:t>และชื่อโดเมน</w:t>
      </w:r>
      <w:r w:rsidRPr="00D7501C">
        <w:rPr>
          <w:rFonts w:ascii="Angsana New" w:hAnsi="Angsana New"/>
          <w:spacing w:val="-2"/>
          <w:sz w:val="30"/>
          <w:szCs w:val="30"/>
          <w:cs/>
        </w:rPr>
        <w:t>ในการขายสินค้า ในการนี้ บริษัทมีภาระผูกพันที่จะต้องจ่ายค่าธรรมเนียมการใช้</w:t>
      </w:r>
      <w:r w:rsidR="0084650F" w:rsidRPr="0084650F">
        <w:t xml:space="preserve"> </w:t>
      </w:r>
      <w:r w:rsidR="0084650F" w:rsidRPr="0084650F">
        <w:rPr>
          <w:rFonts w:ascii="Angsana New" w:hAnsi="Angsana New"/>
          <w:spacing w:val="-2"/>
          <w:sz w:val="30"/>
          <w:szCs w:val="30"/>
        </w:rPr>
        <w:t xml:space="preserve">Brand fee </w:t>
      </w:r>
      <w:r w:rsidRPr="00D7501C">
        <w:rPr>
          <w:rFonts w:ascii="Angsana New" w:hAnsi="Angsana New"/>
          <w:spacing w:val="-2"/>
          <w:sz w:val="30"/>
          <w:szCs w:val="30"/>
          <w:cs/>
        </w:rPr>
        <w:t>ให้กับบริษัทใหญ่ โดยคำนวณจาก</w:t>
      </w:r>
      <w:r w:rsidR="00B95B60" w:rsidRPr="00D7501C">
        <w:rPr>
          <w:rFonts w:ascii="Angsana New" w:hAnsi="Angsana New"/>
          <w:spacing w:val="-2"/>
          <w:sz w:val="30"/>
          <w:szCs w:val="30"/>
          <w:cs/>
        </w:rPr>
        <w:t xml:space="preserve">อัตราร้อยละ </w:t>
      </w:r>
      <w:r w:rsidR="00B95B60" w:rsidRPr="00D7501C">
        <w:rPr>
          <w:rFonts w:ascii="Angsana New" w:hAnsi="Angsana New"/>
          <w:spacing w:val="-2"/>
          <w:sz w:val="30"/>
          <w:szCs w:val="30"/>
        </w:rPr>
        <w:t>0</w:t>
      </w:r>
      <w:r w:rsidR="00B95B60" w:rsidRPr="00D7501C">
        <w:rPr>
          <w:rFonts w:ascii="Angsana New" w:hAnsi="Angsana New"/>
          <w:spacing w:val="-2"/>
          <w:sz w:val="30"/>
          <w:szCs w:val="30"/>
          <w:cs/>
        </w:rPr>
        <w:t>.</w:t>
      </w:r>
      <w:r w:rsidR="00B95B60" w:rsidRPr="00D7501C">
        <w:rPr>
          <w:rFonts w:ascii="Angsana New" w:hAnsi="Angsana New"/>
          <w:spacing w:val="-2"/>
          <w:sz w:val="30"/>
          <w:szCs w:val="30"/>
        </w:rPr>
        <w:t>5</w:t>
      </w:r>
      <w:r w:rsidR="00B95B60" w:rsidRPr="00D7501C">
        <w:rPr>
          <w:rFonts w:ascii="Angsana New" w:hAnsi="Angsana New" w:hint="cs"/>
          <w:spacing w:val="-2"/>
          <w:sz w:val="30"/>
          <w:szCs w:val="30"/>
          <w:cs/>
        </w:rPr>
        <w:t xml:space="preserve"> ของ</w:t>
      </w:r>
      <w:r w:rsidRPr="00D7501C">
        <w:rPr>
          <w:rFonts w:ascii="Angsana New" w:hAnsi="Angsana New"/>
          <w:spacing w:val="-2"/>
          <w:sz w:val="30"/>
          <w:szCs w:val="30"/>
          <w:cs/>
        </w:rPr>
        <w:t>ยอดขายหักลบกับยอดซื้อสินค้าภายในกลุ่มโทเร</w:t>
      </w:r>
      <w:r w:rsidR="00D82D56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84650F">
        <w:rPr>
          <w:rFonts w:ascii="Angsana New" w:hAnsi="Angsana New" w:hint="cs"/>
          <w:spacing w:val="-2"/>
          <w:sz w:val="30"/>
          <w:szCs w:val="30"/>
          <w:cs/>
        </w:rPr>
        <w:t>ตั้งแต่วัน</w:t>
      </w:r>
      <w:r w:rsidR="00B95B60" w:rsidRPr="00D7501C">
        <w:rPr>
          <w:rFonts w:ascii="Angsana New" w:hAnsi="Angsana New" w:hint="cs"/>
          <w:spacing w:val="-2"/>
          <w:sz w:val="30"/>
          <w:szCs w:val="30"/>
          <w:cs/>
        </w:rPr>
        <w:t>ที่สัญญา</w:t>
      </w:r>
      <w:r w:rsidR="00913A51">
        <w:rPr>
          <w:rFonts w:ascii="Angsana New" w:hAnsi="Angsana New" w:hint="cs"/>
          <w:spacing w:val="-2"/>
          <w:sz w:val="30"/>
          <w:szCs w:val="30"/>
          <w:cs/>
        </w:rPr>
        <w:t>นี้</w:t>
      </w:r>
      <w:r w:rsidR="00B95B60" w:rsidRPr="00D7501C">
        <w:rPr>
          <w:rFonts w:ascii="Angsana New" w:hAnsi="Angsana New" w:hint="cs"/>
          <w:spacing w:val="-2"/>
          <w:sz w:val="30"/>
          <w:szCs w:val="30"/>
          <w:cs/>
        </w:rPr>
        <w:t>มีผลบังคับใช้</w:t>
      </w:r>
      <w:r w:rsidRPr="00D7501C">
        <w:rPr>
          <w:rFonts w:ascii="Angsana New" w:hAnsi="Angsana New"/>
          <w:spacing w:val="-2"/>
          <w:sz w:val="30"/>
          <w:szCs w:val="30"/>
          <w:cs/>
        </w:rPr>
        <w:t xml:space="preserve"> สัญญานี้มีผลบังคับใช้จนกว่าฝ่ายใดฝ่ายหนึ่งจะบอกเลิกสัญญาเป็นลายลักษณ์อักษรก่อนวันสิ้นสุดของสัญญาเป็นการล่วงหน้าไม่น้อยกว่า </w:t>
      </w:r>
      <w:r w:rsidR="00DB51A7" w:rsidRPr="00D7501C">
        <w:rPr>
          <w:rFonts w:ascii="Angsana New" w:hAnsi="Angsana New"/>
          <w:spacing w:val="-2"/>
          <w:sz w:val="30"/>
          <w:szCs w:val="30"/>
        </w:rPr>
        <w:t>3</w:t>
      </w:r>
      <w:r w:rsidRPr="00D7501C">
        <w:rPr>
          <w:rFonts w:ascii="Angsana New" w:hAnsi="Angsana New"/>
          <w:spacing w:val="-2"/>
          <w:sz w:val="30"/>
          <w:szCs w:val="30"/>
          <w:cs/>
        </w:rPr>
        <w:t xml:space="preserve"> เดือน</w:t>
      </w:r>
    </w:p>
    <w:p w14:paraId="14F99391" w14:textId="77777777" w:rsidR="00610BFA" w:rsidRDefault="00610B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768BA500" w14:textId="762F7071" w:rsidR="006E55A0" w:rsidRPr="008C3CB6" w:rsidRDefault="006E55A0" w:rsidP="006E55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8C3CB6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ภาระผูกพัน</w:t>
      </w:r>
    </w:p>
    <w:p w14:paraId="6645E68F" w14:textId="77777777" w:rsidR="006E55A0" w:rsidRPr="00D02092" w:rsidRDefault="006E55A0" w:rsidP="00377B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22AAFC01" w14:textId="0091F94C" w:rsidR="006E55A0" w:rsidRDefault="006E55A0" w:rsidP="006E55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7"/>
        <w:jc w:val="thaiDistribute"/>
        <w:rPr>
          <w:rFonts w:ascii="Angsana New" w:hAnsi="Angsana New"/>
          <w:sz w:val="30"/>
          <w:szCs w:val="30"/>
        </w:rPr>
      </w:pPr>
      <w:r w:rsidRPr="000568D6">
        <w:rPr>
          <w:rFonts w:ascii="Angsana New" w:hAnsi="Angsana New"/>
          <w:sz w:val="30"/>
          <w:szCs w:val="30"/>
          <w:cs/>
        </w:rPr>
        <w:t xml:space="preserve">ณ วันที่ </w:t>
      </w:r>
      <w:r w:rsidR="00BD07F2">
        <w:rPr>
          <w:rFonts w:ascii="Angsana New" w:hAnsi="Angsana New"/>
          <w:spacing w:val="-2"/>
          <w:sz w:val="30"/>
          <w:szCs w:val="30"/>
        </w:rPr>
        <w:t xml:space="preserve">31 </w:t>
      </w:r>
      <w:r w:rsidR="00BD07F2">
        <w:rPr>
          <w:rFonts w:ascii="Angsana New" w:hAnsi="Angsana New" w:hint="cs"/>
          <w:spacing w:val="-2"/>
          <w:sz w:val="30"/>
          <w:szCs w:val="30"/>
          <w:cs/>
        </w:rPr>
        <w:t xml:space="preserve">ธันวาคม </w:t>
      </w:r>
      <w:r w:rsidR="0021653C" w:rsidRPr="0021653C">
        <w:rPr>
          <w:rFonts w:ascii="Angsana New" w:hAnsi="Angsana New" w:hint="cs"/>
          <w:sz w:val="30"/>
          <w:szCs w:val="30"/>
        </w:rPr>
        <w:t>256</w:t>
      </w:r>
      <w:r w:rsidR="00D02092">
        <w:rPr>
          <w:rFonts w:ascii="Angsana New" w:hAnsi="Angsana New"/>
          <w:sz w:val="30"/>
          <w:szCs w:val="30"/>
        </w:rPr>
        <w:t>5</w:t>
      </w:r>
      <w:r w:rsidR="002A5D68">
        <w:rPr>
          <w:rFonts w:ascii="Angsana New" w:hAnsi="Angsana New" w:hint="cs"/>
          <w:sz w:val="30"/>
          <w:szCs w:val="30"/>
          <w:cs/>
        </w:rPr>
        <w:t xml:space="preserve"> </w:t>
      </w:r>
      <w:r w:rsidRPr="000568D6">
        <w:rPr>
          <w:rFonts w:ascii="Angsana New" w:hAnsi="Angsana New" w:hint="cs"/>
          <w:sz w:val="30"/>
          <w:szCs w:val="30"/>
          <w:cs/>
        </w:rPr>
        <w:t xml:space="preserve">และ </w:t>
      </w:r>
      <w:r w:rsidR="00A42740" w:rsidRPr="00A42740">
        <w:rPr>
          <w:rFonts w:ascii="Angsana New" w:hAnsi="Angsana New"/>
          <w:sz w:val="30"/>
          <w:szCs w:val="30"/>
        </w:rPr>
        <w:t>31</w:t>
      </w:r>
      <w:r w:rsidRPr="000568D6">
        <w:rPr>
          <w:rFonts w:ascii="Angsana New" w:hAnsi="Angsana New"/>
          <w:sz w:val="30"/>
          <w:szCs w:val="30"/>
          <w:cs/>
        </w:rPr>
        <w:t xml:space="preserve"> มีนาคม</w:t>
      </w:r>
      <w:r w:rsidRPr="000568D6">
        <w:rPr>
          <w:rFonts w:ascii="Angsana New" w:hAnsi="Angsana New" w:hint="cs"/>
          <w:sz w:val="30"/>
          <w:szCs w:val="30"/>
          <w:cs/>
        </w:rPr>
        <w:t xml:space="preserve"> </w:t>
      </w:r>
      <w:r w:rsidR="00A42740" w:rsidRPr="00A42740">
        <w:rPr>
          <w:rFonts w:ascii="Angsana New" w:hAnsi="Angsana New" w:hint="cs"/>
          <w:sz w:val="30"/>
          <w:szCs w:val="30"/>
        </w:rPr>
        <w:t>256</w:t>
      </w:r>
      <w:r w:rsidR="00D02092">
        <w:rPr>
          <w:rFonts w:ascii="Angsana New" w:hAnsi="Angsana New"/>
          <w:sz w:val="30"/>
          <w:szCs w:val="30"/>
        </w:rPr>
        <w:t>5</w:t>
      </w:r>
      <w:r w:rsidRPr="000568D6">
        <w:rPr>
          <w:rFonts w:ascii="Angsana New" w:hAnsi="Angsana New"/>
          <w:sz w:val="30"/>
          <w:szCs w:val="30"/>
          <w:cs/>
        </w:rPr>
        <w:t xml:space="preserve"> บริษัทมีภาระผูกพันกับกิจการที่เกี่ยวข้องกันดังนี้</w:t>
      </w:r>
    </w:p>
    <w:p w14:paraId="1492761A" w14:textId="2F739B48" w:rsidR="008C3CB6" w:rsidRPr="00D02092" w:rsidRDefault="008C3CB6" w:rsidP="00377B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  <w:cs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710"/>
        <w:gridCol w:w="270"/>
        <w:gridCol w:w="1710"/>
      </w:tblGrid>
      <w:tr w:rsidR="002A5D68" w:rsidRPr="003D047D" w14:paraId="2B22B8B2" w14:textId="77777777" w:rsidTr="006B70EE">
        <w:trPr>
          <w:tblHeader/>
        </w:trPr>
        <w:tc>
          <w:tcPr>
            <w:tcW w:w="5760" w:type="dxa"/>
          </w:tcPr>
          <w:p w14:paraId="65330FA0" w14:textId="77777777" w:rsidR="002A5D68" w:rsidRPr="00D02092" w:rsidRDefault="002A5D68" w:rsidP="00A162E4">
            <w:pPr>
              <w:tabs>
                <w:tab w:val="clear" w:pos="2580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3690" w:type="dxa"/>
            <w:gridSpan w:val="3"/>
            <w:vMerge w:val="restart"/>
          </w:tcPr>
          <w:p w14:paraId="0658D5AD" w14:textId="117A5F22" w:rsidR="002A5D68" w:rsidRPr="00D02092" w:rsidRDefault="002A5D68" w:rsidP="00A16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209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  <w:p w14:paraId="70B6578B" w14:textId="085D26AC" w:rsidR="002A5D68" w:rsidRPr="00D02092" w:rsidRDefault="002A5D68" w:rsidP="00A162E4">
            <w:pPr>
              <w:spacing w:line="240" w:lineRule="auto"/>
              <w:ind w:left="-108"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0209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ตามวิธี</w:t>
            </w:r>
            <w:r w:rsidRPr="00D0209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ส่วนได้เสีย</w:t>
            </w:r>
            <w:r w:rsidRPr="00D0209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/งบการเงินเฉพาะกิจการ</w:t>
            </w:r>
          </w:p>
        </w:tc>
      </w:tr>
      <w:tr w:rsidR="002A5D68" w:rsidRPr="003D047D" w14:paraId="1B18DD9E" w14:textId="77777777" w:rsidTr="006B70EE">
        <w:trPr>
          <w:tblHeader/>
        </w:trPr>
        <w:tc>
          <w:tcPr>
            <w:tcW w:w="5760" w:type="dxa"/>
          </w:tcPr>
          <w:p w14:paraId="51F96559" w14:textId="77777777" w:rsidR="002A5D68" w:rsidRPr="00D02092" w:rsidRDefault="002A5D68" w:rsidP="00A162E4">
            <w:pPr>
              <w:tabs>
                <w:tab w:val="clear" w:pos="2580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3690" w:type="dxa"/>
            <w:gridSpan w:val="3"/>
            <w:vMerge/>
          </w:tcPr>
          <w:p w14:paraId="1ADCCB1C" w14:textId="77777777" w:rsidR="002A5D68" w:rsidRPr="00D02092" w:rsidRDefault="002A5D68" w:rsidP="00A162E4">
            <w:pPr>
              <w:spacing w:line="240" w:lineRule="auto"/>
              <w:ind w:left="-108"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A5D68" w:rsidRPr="003D047D" w14:paraId="3229755B" w14:textId="66610935" w:rsidTr="006B70EE">
        <w:trPr>
          <w:tblHeader/>
        </w:trPr>
        <w:tc>
          <w:tcPr>
            <w:tcW w:w="5760" w:type="dxa"/>
          </w:tcPr>
          <w:p w14:paraId="6C7E2CCC" w14:textId="77777777" w:rsidR="002A5D68" w:rsidRPr="00D02092" w:rsidRDefault="002A5D68" w:rsidP="00A162E4">
            <w:pPr>
              <w:tabs>
                <w:tab w:val="clear" w:pos="2580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710" w:type="dxa"/>
          </w:tcPr>
          <w:p w14:paraId="3F89834C" w14:textId="43885781" w:rsidR="002A5D68" w:rsidRPr="00D02092" w:rsidRDefault="00BD07F2" w:rsidP="00A162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2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197ED7BF" w14:textId="77777777" w:rsidR="002A5D68" w:rsidRPr="00D02092" w:rsidRDefault="002A5D68" w:rsidP="00A162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32278BC3" w14:textId="307B19B5" w:rsidR="002A5D68" w:rsidRPr="00D02092" w:rsidRDefault="00A42740" w:rsidP="00A162E4">
            <w:pPr>
              <w:spacing w:line="240" w:lineRule="auto"/>
              <w:ind w:left="-108"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02092">
              <w:rPr>
                <w:rFonts w:ascii="Angsana New" w:hAnsi="Angsana New" w:hint="cs"/>
                <w:sz w:val="30"/>
                <w:szCs w:val="30"/>
              </w:rPr>
              <w:t>31</w:t>
            </w:r>
            <w:r w:rsidR="002A5D68" w:rsidRPr="00D02092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</w:tr>
      <w:tr w:rsidR="002A5D68" w:rsidRPr="003D047D" w14:paraId="0E5F3A5A" w14:textId="492FC55E" w:rsidTr="006B70EE">
        <w:trPr>
          <w:tblHeader/>
        </w:trPr>
        <w:tc>
          <w:tcPr>
            <w:tcW w:w="5760" w:type="dxa"/>
          </w:tcPr>
          <w:p w14:paraId="7B8802C4" w14:textId="77777777" w:rsidR="002A5D68" w:rsidRPr="00D02092" w:rsidRDefault="002A5D68" w:rsidP="00A162E4">
            <w:pPr>
              <w:tabs>
                <w:tab w:val="clear" w:pos="2580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710" w:type="dxa"/>
          </w:tcPr>
          <w:p w14:paraId="2BDF09D2" w14:textId="522D3A94" w:rsidR="002A5D68" w:rsidRPr="00D02092" w:rsidRDefault="00D02092" w:rsidP="00A162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2688976E" w14:textId="77777777" w:rsidR="002A5D68" w:rsidRPr="00D02092" w:rsidRDefault="002A5D68" w:rsidP="00A162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1261E24" w14:textId="25BC04E9" w:rsidR="002A5D68" w:rsidRPr="00D02092" w:rsidRDefault="00D02092" w:rsidP="00A162E4">
            <w:pPr>
              <w:tabs>
                <w:tab w:val="clear" w:pos="1644"/>
                <w:tab w:val="left" w:pos="1155"/>
              </w:tabs>
              <w:spacing w:line="240" w:lineRule="auto"/>
              <w:ind w:left="-108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A162E4" w:rsidRPr="003D047D" w14:paraId="13D32642" w14:textId="2917BF34" w:rsidTr="006B70EE">
        <w:trPr>
          <w:tblHeader/>
        </w:trPr>
        <w:tc>
          <w:tcPr>
            <w:tcW w:w="5760" w:type="dxa"/>
          </w:tcPr>
          <w:p w14:paraId="764E380E" w14:textId="77777777" w:rsidR="00A162E4" w:rsidRPr="00D02092" w:rsidRDefault="00A162E4" w:rsidP="00A162E4">
            <w:pPr>
              <w:tabs>
                <w:tab w:val="clear" w:pos="2580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3690" w:type="dxa"/>
            <w:gridSpan w:val="3"/>
          </w:tcPr>
          <w:p w14:paraId="0F0F0795" w14:textId="2840F721" w:rsidR="00A162E4" w:rsidRPr="00D02092" w:rsidRDefault="00A162E4" w:rsidP="00A16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02092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D0209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D02092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2A5D68" w:rsidRPr="003D047D" w14:paraId="503CB21A" w14:textId="77777777" w:rsidTr="006B70EE">
        <w:tc>
          <w:tcPr>
            <w:tcW w:w="5760" w:type="dxa"/>
          </w:tcPr>
          <w:p w14:paraId="3FB09D38" w14:textId="590222C4" w:rsidR="002A5D68" w:rsidRPr="00D02092" w:rsidRDefault="002A5D68" w:rsidP="001000B3">
            <w:pPr>
              <w:tabs>
                <w:tab w:val="clear" w:pos="2580"/>
                <w:tab w:val="left" w:pos="540"/>
              </w:tabs>
              <w:spacing w:line="240" w:lineRule="auto"/>
              <w:ind w:hanging="15"/>
              <w:rPr>
                <w:rFonts w:ascii="Angsana New" w:hAnsi="Angsana New"/>
                <w:sz w:val="30"/>
                <w:szCs w:val="30"/>
              </w:rPr>
            </w:pPr>
            <w:r w:rsidRPr="00D0209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710" w:type="dxa"/>
            <w:vAlign w:val="bottom"/>
          </w:tcPr>
          <w:p w14:paraId="758C5617" w14:textId="77777777" w:rsidR="002A5D68" w:rsidRPr="00D02092" w:rsidRDefault="002A5D68" w:rsidP="00100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3CFAE03" w14:textId="77777777" w:rsidR="002A5D68" w:rsidRPr="00D02092" w:rsidRDefault="002A5D68" w:rsidP="00100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  <w:vAlign w:val="bottom"/>
          </w:tcPr>
          <w:p w14:paraId="71537417" w14:textId="77777777" w:rsidR="002A5D68" w:rsidRPr="00D02092" w:rsidRDefault="002A5D68" w:rsidP="00100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A5D68" w:rsidRPr="003D047D" w14:paraId="1125FAC3" w14:textId="7C0AD9D8" w:rsidTr="00CB3CD9">
        <w:tc>
          <w:tcPr>
            <w:tcW w:w="5760" w:type="dxa"/>
          </w:tcPr>
          <w:p w14:paraId="547B138B" w14:textId="29D7954B" w:rsidR="002A5D68" w:rsidRPr="00D02092" w:rsidRDefault="002A5D68" w:rsidP="00A44F35">
            <w:pPr>
              <w:tabs>
                <w:tab w:val="clear" w:pos="2580"/>
                <w:tab w:val="left" w:pos="540"/>
              </w:tabs>
              <w:spacing w:line="240" w:lineRule="auto"/>
              <w:ind w:left="246" w:hanging="246"/>
              <w:rPr>
                <w:rFonts w:ascii="Angsana New" w:hAnsi="Angsana New"/>
                <w:sz w:val="30"/>
                <w:szCs w:val="30"/>
              </w:rPr>
            </w:pPr>
            <w:r w:rsidRPr="00D02092">
              <w:rPr>
                <w:rFonts w:ascii="Angsana New" w:hAnsi="Angsana New" w:hint="cs"/>
                <w:sz w:val="30"/>
                <w:szCs w:val="30"/>
                <w:cs/>
              </w:rPr>
              <w:t>ภาระผูกพันเกี่ยวกับการซื้อวัตถุดิบ</w:t>
            </w:r>
            <w:r w:rsidRPr="00D02092">
              <w:rPr>
                <w:rFonts w:ascii="Angsana New" w:hAnsi="Angsana New"/>
                <w:sz w:val="30"/>
                <w:szCs w:val="30"/>
                <w:cs/>
              </w:rPr>
              <w:t>และ</w:t>
            </w:r>
            <w:r w:rsidRPr="00D02092">
              <w:rPr>
                <w:rFonts w:ascii="Angsana New" w:hAnsi="Angsana New" w:hint="cs"/>
                <w:sz w:val="30"/>
                <w:szCs w:val="30"/>
                <w:cs/>
              </w:rPr>
              <w:t>วัสดุสิ้นเปลืองโรงงาน</w:t>
            </w:r>
          </w:p>
        </w:tc>
        <w:tc>
          <w:tcPr>
            <w:tcW w:w="1710" w:type="dxa"/>
            <w:tcBorders>
              <w:bottom w:val="double" w:sz="4" w:space="0" w:color="auto"/>
            </w:tcBorders>
            <w:shd w:val="clear" w:color="auto" w:fill="auto"/>
          </w:tcPr>
          <w:p w14:paraId="10A99CE8" w14:textId="42CFB53A" w:rsidR="002A5D68" w:rsidRPr="006B70EE" w:rsidRDefault="00FA27D7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27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39,158</w:t>
            </w:r>
          </w:p>
        </w:tc>
        <w:tc>
          <w:tcPr>
            <w:tcW w:w="270" w:type="dxa"/>
            <w:shd w:val="clear" w:color="auto" w:fill="auto"/>
          </w:tcPr>
          <w:p w14:paraId="55F528DA" w14:textId="77777777" w:rsidR="002A5D68" w:rsidRPr="00D02092" w:rsidRDefault="002A5D68" w:rsidP="00100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double" w:sz="4" w:space="0" w:color="auto"/>
            </w:tcBorders>
          </w:tcPr>
          <w:p w14:paraId="392D125B" w14:textId="7E51605C" w:rsidR="002A5D68" w:rsidRPr="00D02092" w:rsidRDefault="00D02092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105,734</w:t>
            </w:r>
          </w:p>
        </w:tc>
      </w:tr>
    </w:tbl>
    <w:p w14:paraId="3BCD4BE3" w14:textId="77777777" w:rsidR="006E55A0" w:rsidRPr="00D02092" w:rsidRDefault="006E55A0" w:rsidP="001419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6"/>
          <w:sz w:val="24"/>
          <w:szCs w:val="24"/>
        </w:rPr>
      </w:pPr>
    </w:p>
    <w:p w14:paraId="1D9945AA" w14:textId="30AC6A04" w:rsidR="00FA2948" w:rsidRDefault="00FA2948" w:rsidP="00FA29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14:paraId="5025B275" w14:textId="2F48B13F" w:rsidR="00FA25C1" w:rsidRPr="002B1BE4" w:rsidRDefault="00FA2948" w:rsidP="00FA25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3</w:t>
      </w:r>
      <w:r w:rsidR="00FA25C1" w:rsidRPr="002B1BE4">
        <w:rPr>
          <w:rFonts w:ascii="Angsana New" w:hAnsi="Angsana New"/>
          <w:b/>
          <w:bCs/>
          <w:sz w:val="30"/>
          <w:szCs w:val="30"/>
        </w:rPr>
        <w:tab/>
      </w:r>
      <w:r w:rsidR="00FA25C1" w:rsidRPr="002B1BE4">
        <w:rPr>
          <w:rFonts w:ascii="Angsana New" w:hAnsi="Angsana New"/>
          <w:b/>
          <w:bCs/>
          <w:sz w:val="30"/>
          <w:szCs w:val="30"/>
          <w:cs/>
        </w:rPr>
        <w:t xml:space="preserve">เงินลงทุนในบริษัทร่วม </w:t>
      </w:r>
    </w:p>
    <w:p w14:paraId="6EA59DD4" w14:textId="7D587DA6" w:rsidR="00722F52" w:rsidRPr="008806B5" w:rsidRDefault="00722F52" w:rsidP="008806B5">
      <w:pPr>
        <w:pStyle w:val="block"/>
        <w:spacing w:after="0"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350"/>
        <w:gridCol w:w="270"/>
        <w:gridCol w:w="1260"/>
        <w:gridCol w:w="236"/>
        <w:gridCol w:w="34"/>
        <w:gridCol w:w="1260"/>
        <w:gridCol w:w="270"/>
        <w:gridCol w:w="1260"/>
      </w:tblGrid>
      <w:tr w:rsidR="00396777" w:rsidRPr="00A1010E" w14:paraId="7BDDA393" w14:textId="77777777" w:rsidTr="004D2B8B">
        <w:trPr>
          <w:trHeight w:val="236"/>
        </w:trPr>
        <w:tc>
          <w:tcPr>
            <w:tcW w:w="3510" w:type="dxa"/>
          </w:tcPr>
          <w:p w14:paraId="74182980" w14:textId="77777777" w:rsidR="00396777" w:rsidRPr="00C37EF4" w:rsidRDefault="00396777" w:rsidP="00396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14:paraId="5DFCFC06" w14:textId="18A720FE" w:rsidR="00396777" w:rsidRPr="000F6BDD" w:rsidRDefault="003109AD" w:rsidP="00396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  <w:tc>
          <w:tcPr>
            <w:tcW w:w="236" w:type="dxa"/>
          </w:tcPr>
          <w:p w14:paraId="4D5D5B01" w14:textId="77777777" w:rsidR="00396777" w:rsidRPr="00AB351F" w:rsidRDefault="00396777" w:rsidP="00396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gridSpan w:val="2"/>
          </w:tcPr>
          <w:p w14:paraId="117913A0" w14:textId="5166231A" w:rsidR="00396777" w:rsidRPr="00AF4685" w:rsidRDefault="00396777" w:rsidP="00396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F2A7EE" w14:textId="77777777" w:rsidR="00396777" w:rsidRPr="00AB351F" w:rsidRDefault="00396777" w:rsidP="00396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34214841" w14:textId="19B477BC" w:rsidR="00396777" w:rsidRPr="00A1010E" w:rsidRDefault="00396777" w:rsidP="00396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D2B8B" w:rsidRPr="00A1010E" w14:paraId="3838207A" w14:textId="77777777" w:rsidTr="004D2B8B">
        <w:trPr>
          <w:trHeight w:val="236"/>
        </w:trPr>
        <w:tc>
          <w:tcPr>
            <w:tcW w:w="3510" w:type="dxa"/>
          </w:tcPr>
          <w:p w14:paraId="27318D59" w14:textId="5C769937" w:rsidR="004D2B8B" w:rsidRPr="004D2B8B" w:rsidRDefault="004D2B8B" w:rsidP="00396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firstLine="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BD07F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เดือน</w:t>
            </w:r>
            <w:r w:rsidR="001B6AF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สิ้นสุด</w:t>
            </w:r>
          </w:p>
        </w:tc>
        <w:tc>
          <w:tcPr>
            <w:tcW w:w="2880" w:type="dxa"/>
            <w:gridSpan w:val="3"/>
          </w:tcPr>
          <w:p w14:paraId="330856F7" w14:textId="6E05B4B6" w:rsidR="004D2B8B" w:rsidRPr="000F6BDD" w:rsidRDefault="004D2B8B" w:rsidP="00396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  <w:tc>
          <w:tcPr>
            <w:tcW w:w="236" w:type="dxa"/>
          </w:tcPr>
          <w:p w14:paraId="61FD0E15" w14:textId="77777777" w:rsidR="004D2B8B" w:rsidRPr="00AB351F" w:rsidRDefault="004D2B8B" w:rsidP="00396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24" w:type="dxa"/>
            <w:gridSpan w:val="4"/>
          </w:tcPr>
          <w:p w14:paraId="3D5670F4" w14:textId="29507380" w:rsidR="004D2B8B" w:rsidRDefault="004D2B8B" w:rsidP="00396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D2B8B" w:rsidRPr="00A1010E" w14:paraId="473B30A0" w14:textId="77777777" w:rsidTr="004D2B8B">
        <w:trPr>
          <w:trHeight w:val="236"/>
        </w:trPr>
        <w:tc>
          <w:tcPr>
            <w:tcW w:w="3510" w:type="dxa"/>
          </w:tcPr>
          <w:p w14:paraId="4E6A04D6" w14:textId="1C996A29" w:rsidR="004D2B8B" w:rsidRPr="001B6AF7" w:rsidRDefault="00992175" w:rsidP="001B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165" w:firstLine="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BD07F2" w:rsidRPr="007116F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BD07F2" w:rsidRPr="007116F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50" w:type="dxa"/>
          </w:tcPr>
          <w:p w14:paraId="4515658B" w14:textId="284DB1B0" w:rsidR="004D2B8B" w:rsidRPr="000F6BDD" w:rsidRDefault="00D35E95" w:rsidP="004D2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60E55FDC" w14:textId="77777777" w:rsidR="004D2B8B" w:rsidRPr="000F6BDD" w:rsidRDefault="004D2B8B" w:rsidP="004D2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44870F7" w14:textId="6ADA4E67" w:rsidR="004D2B8B" w:rsidRPr="000F6BDD" w:rsidRDefault="00D35E95" w:rsidP="004D2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36" w:type="dxa"/>
          </w:tcPr>
          <w:p w14:paraId="78451949" w14:textId="77777777" w:rsidR="004D2B8B" w:rsidRPr="00AB351F" w:rsidRDefault="004D2B8B" w:rsidP="004D2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gridSpan w:val="2"/>
          </w:tcPr>
          <w:p w14:paraId="2FBA3E49" w14:textId="2FD2B065" w:rsidR="004D2B8B" w:rsidRPr="00396777" w:rsidRDefault="00D35E95" w:rsidP="004D2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7A228ACB" w14:textId="3D8B9AB1" w:rsidR="004D2B8B" w:rsidRPr="00AB351F" w:rsidRDefault="004D2B8B" w:rsidP="004D2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1A339080" w14:textId="0BDDC257" w:rsidR="004D2B8B" w:rsidRPr="00C37EF4" w:rsidRDefault="00D35E95" w:rsidP="004D2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8D5726" w:rsidRPr="008F7775" w14:paraId="6B654BC1" w14:textId="77777777" w:rsidTr="004D2B8B">
        <w:trPr>
          <w:trHeight w:val="380"/>
        </w:trPr>
        <w:tc>
          <w:tcPr>
            <w:tcW w:w="3510" w:type="dxa"/>
          </w:tcPr>
          <w:p w14:paraId="56EC852B" w14:textId="77777777" w:rsidR="008D5726" w:rsidRPr="008F7775" w:rsidRDefault="008D5726" w:rsidP="008D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40" w:type="dxa"/>
            <w:gridSpan w:val="8"/>
          </w:tcPr>
          <w:p w14:paraId="4ABDB8BF" w14:textId="2AC1800E" w:rsidR="008D5726" w:rsidRPr="008F7775" w:rsidRDefault="008D5726" w:rsidP="008D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F777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765A6" w:rsidRPr="008F7775" w14:paraId="1978361C" w14:textId="77777777" w:rsidTr="004D2B8B">
        <w:tc>
          <w:tcPr>
            <w:tcW w:w="3510" w:type="dxa"/>
          </w:tcPr>
          <w:p w14:paraId="2818192F" w14:textId="3FB185C5" w:rsidR="004765A6" w:rsidRPr="008F7775" w:rsidRDefault="004765A6" w:rsidP="00476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firstLine="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ยอดยกมา</w:t>
            </w:r>
          </w:p>
        </w:tc>
        <w:tc>
          <w:tcPr>
            <w:tcW w:w="1350" w:type="dxa"/>
          </w:tcPr>
          <w:p w14:paraId="3F8AF378" w14:textId="79243FFB" w:rsidR="004765A6" w:rsidRPr="006B70EE" w:rsidRDefault="004765A6" w:rsidP="00476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B70EE">
              <w:rPr>
                <w:rFonts w:asciiTheme="majorBidi" w:hAnsiTheme="majorBidi" w:cstheme="majorBidi"/>
                <w:sz w:val="30"/>
                <w:szCs w:val="30"/>
              </w:rPr>
              <w:t>1,579,852</w:t>
            </w:r>
          </w:p>
        </w:tc>
        <w:tc>
          <w:tcPr>
            <w:tcW w:w="270" w:type="dxa"/>
          </w:tcPr>
          <w:p w14:paraId="50AB22CD" w14:textId="77777777" w:rsidR="004765A6" w:rsidRPr="002A5D68" w:rsidRDefault="004765A6" w:rsidP="00476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062F501" w14:textId="4D8BC580" w:rsidR="004765A6" w:rsidRPr="004765A6" w:rsidRDefault="004765A6" w:rsidP="00476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765A6">
              <w:rPr>
                <w:rFonts w:asciiTheme="majorBidi" w:hAnsiTheme="majorBidi" w:cstheme="majorBidi"/>
                <w:sz w:val="30"/>
                <w:szCs w:val="30"/>
              </w:rPr>
              <w:t>1,513,115</w:t>
            </w:r>
          </w:p>
        </w:tc>
        <w:tc>
          <w:tcPr>
            <w:tcW w:w="270" w:type="dxa"/>
            <w:gridSpan w:val="2"/>
          </w:tcPr>
          <w:p w14:paraId="4CDA753A" w14:textId="77777777" w:rsidR="004765A6" w:rsidRPr="002A5D68" w:rsidRDefault="004765A6" w:rsidP="00476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BFB64D5" w14:textId="106ECAC9" w:rsidR="004765A6" w:rsidRPr="006B70EE" w:rsidRDefault="004765A6" w:rsidP="00476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B70EE">
              <w:rPr>
                <w:rFonts w:asciiTheme="majorBidi" w:hAnsiTheme="majorBidi" w:cstheme="majorBidi"/>
                <w:bCs/>
                <w:sz w:val="30"/>
                <w:szCs w:val="30"/>
              </w:rPr>
              <w:t>503,990</w:t>
            </w:r>
          </w:p>
        </w:tc>
        <w:tc>
          <w:tcPr>
            <w:tcW w:w="270" w:type="dxa"/>
          </w:tcPr>
          <w:p w14:paraId="7F5DFBBB" w14:textId="67C92E20" w:rsidR="004765A6" w:rsidRPr="002A5D68" w:rsidRDefault="004765A6" w:rsidP="00476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10FE2AF" w14:textId="68955541" w:rsidR="004765A6" w:rsidRPr="002A5D68" w:rsidRDefault="004765A6" w:rsidP="00476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503,990</w:t>
            </w:r>
          </w:p>
        </w:tc>
      </w:tr>
      <w:tr w:rsidR="004765A6" w:rsidRPr="008F7775" w14:paraId="4D890F54" w14:textId="77777777" w:rsidTr="00FC527D">
        <w:tc>
          <w:tcPr>
            <w:tcW w:w="3510" w:type="dxa"/>
          </w:tcPr>
          <w:p w14:paraId="623DDE07" w14:textId="7CD41B74" w:rsidR="004765A6" w:rsidRPr="008F7775" w:rsidRDefault="004765A6" w:rsidP="004765A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>ส่วน</w:t>
            </w:r>
            <w:r>
              <w:rPr>
                <w:rFonts w:ascii="Angsana New" w:hAnsi="Angsana New"/>
                <w:sz w:val="30"/>
                <w:szCs w:val="30"/>
                <w:cs/>
              </w:rPr>
              <w:t>แบ่งกำไรจากเงินลงทุน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ในบริษัทร่วม</w:t>
            </w:r>
          </w:p>
        </w:tc>
        <w:tc>
          <w:tcPr>
            <w:tcW w:w="1350" w:type="dxa"/>
          </w:tcPr>
          <w:p w14:paraId="7A7B9179" w14:textId="41527F6D" w:rsidR="004765A6" w:rsidRPr="006B70EE" w:rsidRDefault="00CF4A93" w:rsidP="00476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F4A93">
              <w:rPr>
                <w:rFonts w:asciiTheme="majorBidi" w:hAnsiTheme="majorBidi" w:cstheme="majorBidi"/>
                <w:sz w:val="30"/>
                <w:szCs w:val="30"/>
              </w:rPr>
              <w:t>73,375</w:t>
            </w:r>
          </w:p>
        </w:tc>
        <w:tc>
          <w:tcPr>
            <w:tcW w:w="270" w:type="dxa"/>
            <w:vAlign w:val="bottom"/>
          </w:tcPr>
          <w:p w14:paraId="7188D47A" w14:textId="77777777" w:rsidR="004765A6" w:rsidRPr="002A5D68" w:rsidRDefault="004765A6" w:rsidP="00476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94C4089" w14:textId="12B5F7FD" w:rsidR="004765A6" w:rsidRPr="004765A6" w:rsidRDefault="0027439E" w:rsidP="00476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67,116</w:t>
            </w:r>
          </w:p>
        </w:tc>
        <w:tc>
          <w:tcPr>
            <w:tcW w:w="270" w:type="dxa"/>
            <w:gridSpan w:val="2"/>
          </w:tcPr>
          <w:p w14:paraId="0ED8E1A8" w14:textId="77777777" w:rsidR="004765A6" w:rsidRPr="002A5D68" w:rsidRDefault="004765A6" w:rsidP="00476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9E0ECA4" w14:textId="05663BEB" w:rsidR="004765A6" w:rsidRPr="006B70EE" w:rsidRDefault="004765A6" w:rsidP="00476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right="-105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B70E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D54971E" w14:textId="665805BC" w:rsidR="004765A6" w:rsidRPr="002A5D68" w:rsidRDefault="004765A6" w:rsidP="00476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CF42700" w14:textId="7C6BED1A" w:rsidR="004765A6" w:rsidRPr="002A5D68" w:rsidRDefault="004765A6" w:rsidP="00476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765A6" w:rsidRPr="008F7775" w14:paraId="4014E386" w14:textId="77777777" w:rsidTr="00FC527D">
        <w:tc>
          <w:tcPr>
            <w:tcW w:w="3510" w:type="dxa"/>
          </w:tcPr>
          <w:p w14:paraId="6B5E7140" w14:textId="6E6AC7BB" w:rsidR="004765A6" w:rsidRPr="008F7775" w:rsidRDefault="004765A6" w:rsidP="004765A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350" w:type="dxa"/>
          </w:tcPr>
          <w:p w14:paraId="212BA13C" w14:textId="224A5F34" w:rsidR="004765A6" w:rsidRPr="006B70EE" w:rsidRDefault="00CF4A93" w:rsidP="00476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F4A93">
              <w:rPr>
                <w:rFonts w:asciiTheme="majorBidi" w:hAnsiTheme="majorBidi" w:cstheme="majorBidi"/>
                <w:sz w:val="30"/>
                <w:szCs w:val="30"/>
              </w:rPr>
              <w:t>(59,085)</w:t>
            </w:r>
          </w:p>
        </w:tc>
        <w:tc>
          <w:tcPr>
            <w:tcW w:w="270" w:type="dxa"/>
            <w:vAlign w:val="bottom"/>
          </w:tcPr>
          <w:p w14:paraId="21D52D60" w14:textId="77777777" w:rsidR="004765A6" w:rsidRPr="002A5D68" w:rsidRDefault="004765A6" w:rsidP="00476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A3A86A8" w14:textId="63ACFD65" w:rsidR="004765A6" w:rsidRPr="004765A6" w:rsidRDefault="004765A6" w:rsidP="00476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765A6">
              <w:rPr>
                <w:rFonts w:asciiTheme="majorBidi" w:hAnsiTheme="majorBidi" w:cstheme="majorBidi"/>
                <w:sz w:val="30"/>
                <w:szCs w:val="30"/>
              </w:rPr>
              <w:t>(25,582)</w:t>
            </w:r>
          </w:p>
        </w:tc>
        <w:tc>
          <w:tcPr>
            <w:tcW w:w="270" w:type="dxa"/>
            <w:gridSpan w:val="2"/>
          </w:tcPr>
          <w:p w14:paraId="024C9927" w14:textId="77777777" w:rsidR="004765A6" w:rsidRPr="002A5D68" w:rsidRDefault="004765A6" w:rsidP="00476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F9C1089" w14:textId="24736485" w:rsidR="004765A6" w:rsidRPr="006B70EE" w:rsidRDefault="00042369" w:rsidP="00476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133276C" w14:textId="77777777" w:rsidR="004765A6" w:rsidRPr="002A5D68" w:rsidRDefault="004765A6" w:rsidP="00476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27C27F0" w14:textId="79E4109D" w:rsidR="004765A6" w:rsidRDefault="00042369" w:rsidP="00476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765A6" w:rsidRPr="008F7775" w14:paraId="1942F9DF" w14:textId="77777777" w:rsidTr="00FC527D">
        <w:tc>
          <w:tcPr>
            <w:tcW w:w="3510" w:type="dxa"/>
          </w:tcPr>
          <w:p w14:paraId="2FDE02C0" w14:textId="374CDC5F" w:rsidR="004765A6" w:rsidRPr="008F7775" w:rsidRDefault="004765A6" w:rsidP="004765A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45"/>
              </w:tabs>
              <w:spacing w:line="240" w:lineRule="auto"/>
              <w:ind w:left="165" w:hanging="16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ผลต่างของอัตราแลกเปลี่ยนจาก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การแปลงค่างบการเงิน</w:t>
            </w:r>
          </w:p>
        </w:tc>
        <w:tc>
          <w:tcPr>
            <w:tcW w:w="1350" w:type="dxa"/>
          </w:tcPr>
          <w:p w14:paraId="1077D7B6" w14:textId="77777777" w:rsidR="009F7A4B" w:rsidRDefault="009F7A4B" w:rsidP="00476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31C4847" w14:textId="37BAE230" w:rsidR="00CF4A93" w:rsidRPr="006B70EE" w:rsidRDefault="00CF4A93" w:rsidP="00476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F4A93">
              <w:rPr>
                <w:rFonts w:asciiTheme="majorBidi" w:hAnsiTheme="majorBidi" w:cstheme="majorBidi"/>
                <w:sz w:val="30"/>
                <w:szCs w:val="30"/>
              </w:rPr>
              <w:t>54</w:t>
            </w:r>
          </w:p>
        </w:tc>
        <w:tc>
          <w:tcPr>
            <w:tcW w:w="270" w:type="dxa"/>
            <w:vAlign w:val="bottom"/>
          </w:tcPr>
          <w:p w14:paraId="1F0DC567" w14:textId="77777777" w:rsidR="004765A6" w:rsidRPr="002A5D68" w:rsidRDefault="004765A6" w:rsidP="00476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C6B74BE" w14:textId="77777777" w:rsidR="004765A6" w:rsidRPr="004765A6" w:rsidRDefault="004765A6" w:rsidP="00476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E5AD2C3" w14:textId="1B1903E5" w:rsidR="004765A6" w:rsidRPr="004765A6" w:rsidRDefault="004765A6" w:rsidP="00476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765A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27439E">
              <w:rPr>
                <w:rFonts w:asciiTheme="majorBidi" w:hAnsiTheme="majorBidi" w:cstheme="majorBidi"/>
                <w:sz w:val="30"/>
                <w:szCs w:val="30"/>
              </w:rPr>
              <w:t>56</w:t>
            </w:r>
          </w:p>
        </w:tc>
        <w:tc>
          <w:tcPr>
            <w:tcW w:w="270" w:type="dxa"/>
            <w:gridSpan w:val="2"/>
          </w:tcPr>
          <w:p w14:paraId="3DFE0516" w14:textId="77777777" w:rsidR="004765A6" w:rsidRPr="002A5D68" w:rsidRDefault="004765A6" w:rsidP="00476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E155101" w14:textId="77777777" w:rsidR="004765A6" w:rsidRPr="006B70EE" w:rsidRDefault="004765A6" w:rsidP="00476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94004FA" w14:textId="52D17AC3" w:rsidR="004765A6" w:rsidRPr="006B70EE" w:rsidRDefault="004765A6" w:rsidP="00476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right="-105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B70E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D547495" w14:textId="24E32646" w:rsidR="004765A6" w:rsidRPr="002A5D68" w:rsidRDefault="004765A6" w:rsidP="00476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549BF77" w14:textId="7FB71782" w:rsidR="004765A6" w:rsidRPr="002A5D68" w:rsidRDefault="004765A6" w:rsidP="00476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765A6" w:rsidRPr="002A5D68" w14:paraId="4C2EAD37" w14:textId="77777777" w:rsidTr="004D2B8B">
        <w:trPr>
          <w:trHeight w:val="352"/>
        </w:trPr>
        <w:tc>
          <w:tcPr>
            <w:tcW w:w="3510" w:type="dxa"/>
          </w:tcPr>
          <w:p w14:paraId="3A2B08E1" w14:textId="5BCC1DEE" w:rsidR="004765A6" w:rsidRPr="002A5D68" w:rsidRDefault="004765A6" w:rsidP="004765A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</w:tabs>
              <w:spacing w:line="240" w:lineRule="auto"/>
              <w:ind w:left="-18" w:firstLine="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5D6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>ยอดยกไป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00083D8" w14:textId="3421E5A1" w:rsidR="004765A6" w:rsidRPr="006B70EE" w:rsidRDefault="00CF4A93" w:rsidP="00476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4A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1,594,196</w:t>
            </w:r>
          </w:p>
        </w:tc>
        <w:tc>
          <w:tcPr>
            <w:tcW w:w="270" w:type="dxa"/>
          </w:tcPr>
          <w:p w14:paraId="4ECEC2B8" w14:textId="77777777" w:rsidR="004765A6" w:rsidRPr="002A5D68" w:rsidRDefault="004765A6" w:rsidP="00476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D10F118" w14:textId="4F1E400B" w:rsidR="004765A6" w:rsidRPr="004765A6" w:rsidRDefault="004765A6" w:rsidP="00476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765A6">
              <w:rPr>
                <w:rFonts w:asciiTheme="majorBidi" w:hAnsiTheme="majorBidi" w:cstheme="majorBidi"/>
                <w:b/>
                <w:sz w:val="30"/>
                <w:szCs w:val="30"/>
              </w:rPr>
              <w:t>1,5</w:t>
            </w:r>
            <w:r w:rsidR="0027439E">
              <w:rPr>
                <w:rFonts w:asciiTheme="majorBidi" w:hAnsiTheme="majorBidi" w:cstheme="majorBidi"/>
                <w:b/>
                <w:sz w:val="30"/>
                <w:szCs w:val="30"/>
              </w:rPr>
              <w:t>54</w:t>
            </w:r>
            <w:r w:rsidRPr="004765A6">
              <w:rPr>
                <w:rFonts w:asciiTheme="majorBidi" w:hAnsiTheme="majorBidi" w:cstheme="majorBidi"/>
                <w:b/>
                <w:sz w:val="30"/>
                <w:szCs w:val="30"/>
              </w:rPr>
              <w:t>,8</w:t>
            </w:r>
            <w:r w:rsidR="0027439E">
              <w:rPr>
                <w:rFonts w:asciiTheme="majorBidi" w:hAnsiTheme="majorBidi" w:cstheme="majorBidi"/>
                <w:b/>
                <w:sz w:val="30"/>
                <w:szCs w:val="30"/>
              </w:rPr>
              <w:t>05</w:t>
            </w:r>
          </w:p>
        </w:tc>
        <w:tc>
          <w:tcPr>
            <w:tcW w:w="270" w:type="dxa"/>
            <w:gridSpan w:val="2"/>
          </w:tcPr>
          <w:p w14:paraId="46CD9980" w14:textId="77777777" w:rsidR="004765A6" w:rsidRPr="002A5D68" w:rsidRDefault="004765A6" w:rsidP="00476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3A47A2D" w14:textId="495F7E27" w:rsidR="004765A6" w:rsidRPr="006B70EE" w:rsidRDefault="004765A6" w:rsidP="00476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B70EE">
              <w:rPr>
                <w:rFonts w:asciiTheme="majorBidi" w:hAnsiTheme="majorBidi" w:cstheme="majorBidi"/>
                <w:b/>
                <w:sz w:val="30"/>
                <w:szCs w:val="30"/>
              </w:rPr>
              <w:t>503,990</w:t>
            </w:r>
          </w:p>
        </w:tc>
        <w:tc>
          <w:tcPr>
            <w:tcW w:w="270" w:type="dxa"/>
          </w:tcPr>
          <w:p w14:paraId="3DFE2745" w14:textId="680BB17A" w:rsidR="004765A6" w:rsidRPr="002A5D68" w:rsidRDefault="004765A6" w:rsidP="00476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4EC66C1" w14:textId="2F01FDC1" w:rsidR="004765A6" w:rsidRPr="002A5D68" w:rsidRDefault="004765A6" w:rsidP="00476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503,990</w:t>
            </w:r>
          </w:p>
        </w:tc>
      </w:tr>
    </w:tbl>
    <w:p w14:paraId="4A462073" w14:textId="77777777" w:rsidR="001419FC" w:rsidRPr="008806B5" w:rsidRDefault="001419FC" w:rsidP="008806B5">
      <w:pPr>
        <w:pStyle w:val="block"/>
        <w:spacing w:after="0"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361393C3" w14:textId="53CA89F1" w:rsidR="007F0404" w:rsidRDefault="006C6F12" w:rsidP="001419FC">
      <w:pPr>
        <w:pStyle w:val="block"/>
        <w:spacing w:after="0" w:line="240" w:lineRule="atLeast"/>
        <w:ind w:left="540" w:right="-45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ไม่มี</w:t>
      </w:r>
      <w:r w:rsidRPr="00D70DFE">
        <w:rPr>
          <w:rFonts w:ascii="Angsana New" w:hAnsi="Angsana New" w:cs="Angsana New" w:hint="cs"/>
          <w:sz w:val="30"/>
          <w:szCs w:val="30"/>
          <w:cs/>
          <w:lang w:bidi="th-TH"/>
        </w:rPr>
        <w:t>การ</w:t>
      </w:r>
      <w:r w:rsidRPr="00D75CE8">
        <w:rPr>
          <w:rFonts w:ascii="Angsana New" w:hAnsi="Angsana New" w:cs="Angsana New"/>
          <w:sz w:val="30"/>
          <w:szCs w:val="30"/>
          <w:cs/>
          <w:lang w:val="en-US" w:bidi="th-TH"/>
        </w:rPr>
        <w:t>ซื้อและจำหน่ายเงินลงทุน</w:t>
      </w:r>
      <w:r w:rsidRPr="009A57B8">
        <w:rPr>
          <w:rFonts w:ascii="Angsana New" w:hAnsi="Angsana New" w:cs="Angsana New" w:hint="cs"/>
          <w:sz w:val="30"/>
          <w:szCs w:val="30"/>
          <w:cs/>
          <w:lang w:val="en-US" w:bidi="th-TH"/>
        </w:rPr>
        <w:t>ใน</w:t>
      </w:r>
      <w:r>
        <w:rPr>
          <w:rFonts w:ascii="Angsana New" w:hAnsi="Angsana New" w:cs="Angsana New"/>
          <w:sz w:val="30"/>
          <w:szCs w:val="30"/>
          <w:cs/>
          <w:lang w:val="en-US" w:bidi="th-TH"/>
        </w:rPr>
        <w:t>บริษัทร่วม</w:t>
      </w:r>
      <w:r w:rsidRPr="009A57B8">
        <w:rPr>
          <w:rFonts w:ascii="Angsana New" w:hAnsi="Angsana New" w:cs="Angsana New"/>
          <w:sz w:val="30"/>
          <w:szCs w:val="30"/>
          <w:cs/>
          <w:lang w:val="en-US" w:bidi="th-TH"/>
        </w:rPr>
        <w:t>ในระหว่าง</w:t>
      </w:r>
      <w:r w:rsidRPr="00D75CE8">
        <w:rPr>
          <w:rFonts w:ascii="Angsana New" w:hAnsi="Angsana New" w:cs="Angsana New"/>
          <w:sz w:val="30"/>
          <w:szCs w:val="30"/>
          <w:cs/>
          <w:lang w:val="en-US" w:bidi="th-TH"/>
        </w:rPr>
        <w:t>งวด</w:t>
      </w:r>
      <w:r w:rsidR="00BD07F2">
        <w:rPr>
          <w:rFonts w:ascii="Angsana New" w:hAnsi="Angsana New" w:cs="Angsana New" w:hint="cs"/>
          <w:sz w:val="30"/>
          <w:szCs w:val="30"/>
          <w:cs/>
          <w:lang w:val="en-US" w:bidi="th-TH"/>
        </w:rPr>
        <w:t>เก้า</w:t>
      </w:r>
      <w:r w:rsidR="000F6BDD">
        <w:rPr>
          <w:rFonts w:ascii="Angsana New" w:hAnsi="Angsana New" w:cs="Angsana New" w:hint="cs"/>
          <w:sz w:val="30"/>
          <w:szCs w:val="30"/>
          <w:cs/>
          <w:lang w:val="en-US" w:bidi="th-TH"/>
        </w:rPr>
        <w:t>เดือน</w:t>
      </w:r>
      <w:r>
        <w:rPr>
          <w:rFonts w:ascii="Angsana New" w:hAnsi="Angsana New" w:cs="Angsana New"/>
          <w:sz w:val="30"/>
          <w:szCs w:val="30"/>
          <w:cs/>
          <w:lang w:val="en-US" w:bidi="th-TH"/>
        </w:rPr>
        <w:t>สิ้นสุดวันที่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  <w:r w:rsidR="00BD07F2">
        <w:rPr>
          <w:rFonts w:ascii="Angsana New" w:hAnsi="Angsana New"/>
          <w:spacing w:val="-2"/>
          <w:sz w:val="30"/>
          <w:szCs w:val="30"/>
        </w:rPr>
        <w:t xml:space="preserve">31 </w:t>
      </w:r>
      <w:r w:rsidR="00BD07F2">
        <w:rPr>
          <w:rFonts w:ascii="Angsana New" w:hAnsi="Angsana New" w:cs="Angsana New" w:hint="cs"/>
          <w:spacing w:val="-2"/>
          <w:sz w:val="30"/>
          <w:szCs w:val="30"/>
          <w:cs/>
          <w:lang w:bidi="th-TH"/>
        </w:rPr>
        <w:t>ธันวาคม</w:t>
      </w:r>
      <w:r w:rsidR="00BD07F2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21653C" w:rsidRPr="0021653C">
        <w:rPr>
          <w:rFonts w:ascii="Angsana New" w:hAnsi="Angsana New" w:cs="Angsana New" w:hint="cs"/>
          <w:sz w:val="30"/>
          <w:szCs w:val="30"/>
          <w:lang w:val="en-US" w:bidi="th-TH"/>
        </w:rPr>
        <w:t>256</w:t>
      </w:r>
      <w:r w:rsidR="00D35E95">
        <w:rPr>
          <w:rFonts w:ascii="Angsana New" w:hAnsi="Angsana New" w:cs="Angsana New"/>
          <w:sz w:val="30"/>
          <w:szCs w:val="30"/>
          <w:lang w:val="en-US" w:bidi="th-TH"/>
        </w:rPr>
        <w:t>5</w:t>
      </w:r>
      <w:r w:rsidR="005E24BA" w:rsidRPr="000568D6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และ </w:t>
      </w:r>
      <w:r w:rsidR="00A42740" w:rsidRPr="00A42740">
        <w:rPr>
          <w:rFonts w:ascii="Angsana New" w:hAnsi="Angsana New" w:cs="Angsana New"/>
          <w:sz w:val="30"/>
          <w:szCs w:val="30"/>
          <w:lang w:val="en-US" w:bidi="th-TH"/>
        </w:rPr>
        <w:t>25</w:t>
      </w:r>
      <w:r w:rsidR="00A42740" w:rsidRPr="00A42740">
        <w:rPr>
          <w:rFonts w:ascii="Angsana New" w:hAnsi="Angsana New" w:cs="Angsana New" w:hint="cs"/>
          <w:sz w:val="30"/>
          <w:szCs w:val="30"/>
          <w:lang w:val="en-US" w:bidi="th-TH"/>
        </w:rPr>
        <w:t>6</w:t>
      </w:r>
      <w:r w:rsidR="00D35E95">
        <w:rPr>
          <w:rFonts w:ascii="Angsana New" w:hAnsi="Angsana New" w:cs="Angsana New"/>
          <w:sz w:val="30"/>
          <w:szCs w:val="30"/>
          <w:lang w:val="en-US" w:bidi="th-TH"/>
        </w:rPr>
        <w:t>4</w:t>
      </w:r>
      <w:r w:rsidR="00396777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</w:p>
    <w:p w14:paraId="16319E62" w14:textId="77777777" w:rsidR="00AA0E59" w:rsidRPr="008806B5" w:rsidRDefault="00AA0E59" w:rsidP="008806B5">
      <w:pPr>
        <w:pStyle w:val="block"/>
        <w:spacing w:after="0" w:line="240" w:lineRule="auto"/>
        <w:ind w:left="547" w:right="-43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00FEF597" w14:textId="77777777" w:rsidR="00610BFA" w:rsidRDefault="00610B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1392B210" w14:textId="75F63292" w:rsidR="006C6F12" w:rsidRDefault="006C6F12" w:rsidP="006C6F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DF4AA9">
        <w:rPr>
          <w:rFonts w:ascii="Angsana New" w:hAnsi="Angsana New"/>
          <w:sz w:val="30"/>
          <w:szCs w:val="30"/>
          <w:cs/>
        </w:rPr>
        <w:lastRenderedPageBreak/>
        <w:t>เงินลงทุนในบริษัทร่วม</w:t>
      </w:r>
      <w:r w:rsidRPr="00DF4AA9">
        <w:rPr>
          <w:rFonts w:ascii="Angsana New" w:hAnsi="Angsana New" w:hint="cs"/>
          <w:sz w:val="30"/>
          <w:szCs w:val="30"/>
          <w:cs/>
        </w:rPr>
        <w:t>ซึ่งบันทึกโดยวิธีส่วนได้เสีย</w:t>
      </w:r>
      <w:r w:rsidRPr="00DF4AA9">
        <w:rPr>
          <w:rFonts w:ascii="Angsana New" w:hAnsi="Angsana New"/>
          <w:sz w:val="30"/>
          <w:szCs w:val="30"/>
          <w:cs/>
        </w:rPr>
        <w:t xml:space="preserve"> ณ วันที่ </w:t>
      </w:r>
      <w:r w:rsidR="00BD07F2">
        <w:rPr>
          <w:rFonts w:ascii="Angsana New" w:hAnsi="Angsana New"/>
          <w:spacing w:val="-2"/>
          <w:sz w:val="30"/>
          <w:szCs w:val="30"/>
        </w:rPr>
        <w:t xml:space="preserve">31 </w:t>
      </w:r>
      <w:r w:rsidR="00BD07F2">
        <w:rPr>
          <w:rFonts w:ascii="Angsana New" w:hAnsi="Angsana New" w:hint="cs"/>
          <w:spacing w:val="-2"/>
          <w:sz w:val="30"/>
          <w:szCs w:val="30"/>
          <w:cs/>
        </w:rPr>
        <w:t xml:space="preserve">ธันวาคม </w:t>
      </w:r>
      <w:r w:rsidR="0021653C" w:rsidRPr="0021653C">
        <w:rPr>
          <w:rFonts w:ascii="Angsana New" w:hAnsi="Angsana New" w:hint="cs"/>
          <w:sz w:val="30"/>
          <w:szCs w:val="30"/>
        </w:rPr>
        <w:t>256</w:t>
      </w:r>
      <w:r w:rsidR="00D35E95">
        <w:rPr>
          <w:rFonts w:ascii="Angsana New" w:hAnsi="Angsana New"/>
          <w:sz w:val="30"/>
          <w:szCs w:val="30"/>
        </w:rPr>
        <w:t>5</w:t>
      </w:r>
      <w:r w:rsidR="005E24BA" w:rsidRPr="005E24BA">
        <w:rPr>
          <w:rFonts w:ascii="Angsana New" w:hAnsi="Angsana New" w:hint="cs"/>
          <w:sz w:val="30"/>
          <w:szCs w:val="30"/>
          <w:cs/>
        </w:rPr>
        <w:t xml:space="preserve"> </w:t>
      </w:r>
      <w:r w:rsidRPr="00DF4AA9">
        <w:rPr>
          <w:rFonts w:ascii="Angsana New" w:hAnsi="Angsana New" w:hint="cs"/>
          <w:sz w:val="30"/>
          <w:szCs w:val="30"/>
          <w:cs/>
        </w:rPr>
        <w:t>และ</w:t>
      </w:r>
      <w:r w:rsidRPr="00DF4AA9">
        <w:rPr>
          <w:rFonts w:ascii="Angsana New" w:hAnsi="Angsana New"/>
          <w:sz w:val="30"/>
          <w:szCs w:val="30"/>
        </w:rPr>
        <w:t xml:space="preserve"> </w:t>
      </w:r>
      <w:r w:rsidR="00A42740" w:rsidRPr="00A42740">
        <w:rPr>
          <w:rFonts w:ascii="Angsana New" w:hAnsi="Angsana New"/>
          <w:sz w:val="30"/>
          <w:szCs w:val="30"/>
        </w:rPr>
        <w:t>31</w:t>
      </w:r>
      <w:r w:rsidRPr="00DF4AA9">
        <w:rPr>
          <w:rFonts w:ascii="Angsana New" w:hAnsi="Angsana New"/>
          <w:sz w:val="30"/>
          <w:szCs w:val="30"/>
        </w:rPr>
        <w:t xml:space="preserve"> </w:t>
      </w:r>
      <w:r w:rsidR="00D70806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A42740" w:rsidRPr="00A42740">
        <w:rPr>
          <w:rFonts w:ascii="Angsana New" w:hAnsi="Angsana New"/>
          <w:sz w:val="30"/>
          <w:szCs w:val="30"/>
        </w:rPr>
        <w:t>256</w:t>
      </w:r>
      <w:r w:rsidR="00D35E95">
        <w:rPr>
          <w:rFonts w:ascii="Angsana New" w:hAnsi="Angsana New"/>
          <w:sz w:val="30"/>
          <w:szCs w:val="30"/>
        </w:rPr>
        <w:t>5</w:t>
      </w:r>
      <w:r w:rsidRPr="00DF4AA9">
        <w:rPr>
          <w:rFonts w:ascii="Angsana New" w:hAnsi="Angsana New" w:hint="cs"/>
          <w:sz w:val="30"/>
          <w:szCs w:val="30"/>
          <w:cs/>
        </w:rPr>
        <w:t xml:space="preserve"> </w:t>
      </w:r>
      <w:r w:rsidRPr="00DF4AA9">
        <w:rPr>
          <w:rFonts w:ascii="Angsana New" w:hAnsi="Angsana New"/>
          <w:sz w:val="30"/>
          <w:szCs w:val="30"/>
          <w:cs/>
        </w:rPr>
        <w:t>มีดังนี้</w:t>
      </w:r>
    </w:p>
    <w:p w14:paraId="75A827FB" w14:textId="77777777" w:rsidR="006C6F12" w:rsidRPr="008806B5" w:rsidRDefault="006C6F12" w:rsidP="008806B5">
      <w:pPr>
        <w:pStyle w:val="block"/>
        <w:spacing w:after="0"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40"/>
        <w:gridCol w:w="1170"/>
        <w:gridCol w:w="1170"/>
        <w:gridCol w:w="900"/>
        <w:gridCol w:w="270"/>
        <w:gridCol w:w="1080"/>
        <w:gridCol w:w="270"/>
        <w:gridCol w:w="900"/>
        <w:gridCol w:w="270"/>
        <w:gridCol w:w="990"/>
      </w:tblGrid>
      <w:tr w:rsidR="006C6F12" w:rsidRPr="00343FE6" w14:paraId="4D00D6B3" w14:textId="77777777" w:rsidTr="006C6F12">
        <w:tc>
          <w:tcPr>
            <w:tcW w:w="2340" w:type="dxa"/>
          </w:tcPr>
          <w:p w14:paraId="5FE9B995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4816CA3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14:paraId="14316516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00" w:type="dxa"/>
          </w:tcPr>
          <w:p w14:paraId="45FFB57D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0" w:type="dxa"/>
          </w:tcPr>
          <w:p w14:paraId="7DE25499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80" w:type="dxa"/>
          </w:tcPr>
          <w:p w14:paraId="6ED469C4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0" w:type="dxa"/>
          </w:tcPr>
          <w:p w14:paraId="65EA6B87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160" w:type="dxa"/>
            <w:gridSpan w:val="3"/>
            <w:tcBorders>
              <w:bottom w:val="single" w:sz="4" w:space="0" w:color="auto"/>
            </w:tcBorders>
          </w:tcPr>
          <w:p w14:paraId="6D2C0676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เงินลงทุน</w:t>
            </w:r>
          </w:p>
        </w:tc>
      </w:tr>
      <w:tr w:rsidR="006C6F12" w:rsidRPr="00343FE6" w14:paraId="7E8B6EFE" w14:textId="77777777" w:rsidTr="00786FF0">
        <w:tc>
          <w:tcPr>
            <w:tcW w:w="2340" w:type="dxa"/>
          </w:tcPr>
          <w:p w14:paraId="3439785B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BCB010B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  <w:lang w:val="th-TH"/>
              </w:rPr>
              <w:t>ประเภท</w:t>
            </w:r>
          </w:p>
        </w:tc>
        <w:tc>
          <w:tcPr>
            <w:tcW w:w="1170" w:type="dxa"/>
          </w:tcPr>
          <w:p w14:paraId="55F3CF7F" w14:textId="48224695" w:rsidR="006C6F12" w:rsidRPr="00343FE6" w:rsidRDefault="00B14091" w:rsidP="00E12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ลักษณะ</w:t>
            </w:r>
          </w:p>
        </w:tc>
        <w:tc>
          <w:tcPr>
            <w:tcW w:w="900" w:type="dxa"/>
          </w:tcPr>
          <w:p w14:paraId="056C2670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  <w:lang w:val="th-TH"/>
              </w:rPr>
              <w:t>สัดส่วน</w:t>
            </w:r>
          </w:p>
        </w:tc>
        <w:tc>
          <w:tcPr>
            <w:tcW w:w="270" w:type="dxa"/>
          </w:tcPr>
          <w:p w14:paraId="210B4E5D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80" w:type="dxa"/>
          </w:tcPr>
          <w:p w14:paraId="49C9F7B0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0" w:type="dxa"/>
          </w:tcPr>
          <w:p w14:paraId="642FF3BA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1EA609C7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</w:rPr>
              <w:t>วิธี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2D1DDA6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83118A6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</w:rPr>
              <w:t>วิธี</w:t>
            </w:r>
          </w:p>
        </w:tc>
      </w:tr>
      <w:tr w:rsidR="006C6F12" w:rsidRPr="00343FE6" w14:paraId="4FBEAE1C" w14:textId="77777777" w:rsidTr="00786FF0">
        <w:tc>
          <w:tcPr>
            <w:tcW w:w="2340" w:type="dxa"/>
          </w:tcPr>
          <w:p w14:paraId="462E0C8B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FA41D84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  <w:lang w:val="th-TH"/>
              </w:rPr>
              <w:t>กิจการ</w:t>
            </w:r>
          </w:p>
        </w:tc>
        <w:tc>
          <w:tcPr>
            <w:tcW w:w="1170" w:type="dxa"/>
          </w:tcPr>
          <w:p w14:paraId="060D35CF" w14:textId="232E95F2" w:rsidR="006C6F12" w:rsidRPr="00343FE6" w:rsidRDefault="00B14091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ความสัมพันธ์</w:t>
            </w:r>
          </w:p>
        </w:tc>
        <w:tc>
          <w:tcPr>
            <w:tcW w:w="900" w:type="dxa"/>
          </w:tcPr>
          <w:p w14:paraId="43D60C8F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เงินลงทุน</w:t>
            </w:r>
          </w:p>
        </w:tc>
        <w:tc>
          <w:tcPr>
            <w:tcW w:w="270" w:type="dxa"/>
          </w:tcPr>
          <w:p w14:paraId="05AC92EF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80" w:type="dxa"/>
          </w:tcPr>
          <w:p w14:paraId="488D8B27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  <w:lang w:val="th-TH"/>
              </w:rPr>
              <w:t>ทุนชำระแล้ว</w:t>
            </w:r>
          </w:p>
        </w:tc>
        <w:tc>
          <w:tcPr>
            <w:tcW w:w="270" w:type="dxa"/>
          </w:tcPr>
          <w:p w14:paraId="79203713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00" w:type="dxa"/>
          </w:tcPr>
          <w:p w14:paraId="63EDC0EC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ราคาทุน</w:t>
            </w:r>
          </w:p>
        </w:tc>
        <w:tc>
          <w:tcPr>
            <w:tcW w:w="270" w:type="dxa"/>
          </w:tcPr>
          <w:p w14:paraId="330F02AA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90" w:type="dxa"/>
          </w:tcPr>
          <w:p w14:paraId="61E600EF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</w:rPr>
              <w:t>ส่วนได้เสีย</w:t>
            </w:r>
          </w:p>
        </w:tc>
      </w:tr>
      <w:tr w:rsidR="006C6F12" w:rsidRPr="00343FE6" w14:paraId="470FB5D0" w14:textId="77777777" w:rsidTr="006C6F12">
        <w:tc>
          <w:tcPr>
            <w:tcW w:w="2340" w:type="dxa"/>
          </w:tcPr>
          <w:p w14:paraId="612A477B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E051553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14:paraId="140FCA40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00" w:type="dxa"/>
          </w:tcPr>
          <w:p w14:paraId="3CCEBC76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(ร้อยละ)</w:t>
            </w:r>
          </w:p>
        </w:tc>
        <w:tc>
          <w:tcPr>
            <w:tcW w:w="270" w:type="dxa"/>
          </w:tcPr>
          <w:p w14:paraId="6220D215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510" w:type="dxa"/>
            <w:gridSpan w:val="5"/>
          </w:tcPr>
          <w:p w14:paraId="202859F4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43FE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C6F12" w:rsidRPr="00343FE6" w14:paraId="7DF097B3" w14:textId="77777777" w:rsidTr="00786FF0">
        <w:tc>
          <w:tcPr>
            <w:tcW w:w="2340" w:type="dxa"/>
          </w:tcPr>
          <w:p w14:paraId="40BED40A" w14:textId="60987913" w:rsidR="006C6F12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88"/>
              <w:rPr>
                <w:rFonts w:ascii="Angsana New" w:hAnsi="Angsana New"/>
                <w:sz w:val="30"/>
                <w:szCs w:val="30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</w:rPr>
              <w:t xml:space="preserve">บริษัท ไทยโทเร </w:t>
            </w: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</w:p>
          <w:p w14:paraId="73D9578D" w14:textId="21069948" w:rsidR="006C6F12" w:rsidRPr="00343FE6" w:rsidRDefault="00B14091" w:rsidP="00C94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5" w:right="-288"/>
              <w:rPr>
                <w:rFonts w:ascii="Angsana New" w:hAnsi="Angsana New"/>
                <w:sz w:val="30"/>
                <w:szCs w:val="30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</w:rPr>
              <w:t>ซินเทติคส์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6C6F12" w:rsidRPr="00343FE6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</w:tcPr>
          <w:p w14:paraId="7400A6D8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  <w:lang w:val="th-TH"/>
              </w:rPr>
              <w:t>ผลิตเส้นด้าย</w:t>
            </w:r>
          </w:p>
        </w:tc>
        <w:tc>
          <w:tcPr>
            <w:tcW w:w="1170" w:type="dxa"/>
          </w:tcPr>
          <w:p w14:paraId="580D9897" w14:textId="78D6805B" w:rsidR="006C6F12" w:rsidRPr="00343FE6" w:rsidRDefault="00B14091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ถือหุ้น</w:t>
            </w:r>
          </w:p>
        </w:tc>
        <w:tc>
          <w:tcPr>
            <w:tcW w:w="900" w:type="dxa"/>
          </w:tcPr>
          <w:p w14:paraId="1CA3B6E5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0" w:type="dxa"/>
          </w:tcPr>
          <w:p w14:paraId="4FAC2118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80" w:type="dxa"/>
          </w:tcPr>
          <w:p w14:paraId="197E6E83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0" w:type="dxa"/>
          </w:tcPr>
          <w:p w14:paraId="2262546F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00" w:type="dxa"/>
          </w:tcPr>
          <w:p w14:paraId="314DECAF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0" w:type="dxa"/>
          </w:tcPr>
          <w:p w14:paraId="157DBE8F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90" w:type="dxa"/>
          </w:tcPr>
          <w:p w14:paraId="14042448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</w:tr>
      <w:tr w:rsidR="006B70EE" w:rsidRPr="00343FE6" w14:paraId="598F8CF0" w14:textId="77777777" w:rsidTr="00786FF0">
        <w:tc>
          <w:tcPr>
            <w:tcW w:w="2340" w:type="dxa"/>
          </w:tcPr>
          <w:p w14:paraId="11F89B0D" w14:textId="20A80171" w:rsidR="006B70EE" w:rsidRPr="00D06E71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6E7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-  </w:t>
            </w:r>
            <w:r w:rsidRPr="0021653C">
              <w:rPr>
                <w:rFonts w:ascii="Angsana New" w:hAnsi="Angsana New" w:hint="cs"/>
                <w:b/>
                <w:bCs/>
                <w:sz w:val="30"/>
                <w:szCs w:val="30"/>
              </w:rPr>
              <w:t>3</w:t>
            </w:r>
            <w:r w:rsidR="00DB51A7" w:rsidRPr="00DB51A7">
              <w:rPr>
                <w:rFonts w:ascii="Angsana New" w:hAnsi="Angsana New" w:hint="cs"/>
                <w:b/>
                <w:bCs/>
                <w:sz w:val="30"/>
                <w:szCs w:val="30"/>
              </w:rPr>
              <w:t>1</w:t>
            </w:r>
            <w:r w:rsidR="003054C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ธันวาคม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21653C">
              <w:rPr>
                <w:rFonts w:ascii="Angsana New" w:hAnsi="Angsana New" w:hint="cs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170" w:type="dxa"/>
          </w:tcPr>
          <w:p w14:paraId="0961004B" w14:textId="77777777" w:rsidR="006B70EE" w:rsidRPr="00343FE6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954E40F" w14:textId="77777777" w:rsidR="006B70EE" w:rsidRPr="00343FE6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78BDF0BB" w14:textId="34D9B89B" w:rsidR="006B70EE" w:rsidRPr="006B70EE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B70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19.06</w:t>
            </w:r>
          </w:p>
        </w:tc>
        <w:tc>
          <w:tcPr>
            <w:tcW w:w="270" w:type="dxa"/>
          </w:tcPr>
          <w:p w14:paraId="29C93B9B" w14:textId="77777777" w:rsidR="006B70EE" w:rsidRPr="006B70EE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80084F3" w14:textId="1F8BE3C2" w:rsidR="006B70EE" w:rsidRPr="006B70EE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B70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3,078,141</w:t>
            </w:r>
          </w:p>
        </w:tc>
        <w:tc>
          <w:tcPr>
            <w:tcW w:w="270" w:type="dxa"/>
          </w:tcPr>
          <w:p w14:paraId="36F91760" w14:textId="77777777" w:rsidR="006B70EE" w:rsidRPr="006B70EE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0D028117" w14:textId="54AD4DF6" w:rsidR="006B70EE" w:rsidRPr="006B70EE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B70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503,990</w:t>
            </w:r>
          </w:p>
        </w:tc>
        <w:tc>
          <w:tcPr>
            <w:tcW w:w="270" w:type="dxa"/>
          </w:tcPr>
          <w:p w14:paraId="341F0036" w14:textId="77777777" w:rsidR="006B70EE" w:rsidRPr="006B70EE" w:rsidRDefault="006B70E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2457DB94" w14:textId="7121FCB7" w:rsidR="006B70EE" w:rsidRPr="006B70EE" w:rsidRDefault="00F3665E" w:rsidP="006B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66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1,594,196</w:t>
            </w:r>
          </w:p>
        </w:tc>
      </w:tr>
      <w:tr w:rsidR="005A314C" w:rsidRPr="00343FE6" w14:paraId="21854AA5" w14:textId="77777777" w:rsidTr="00CC4FFC">
        <w:tc>
          <w:tcPr>
            <w:tcW w:w="2340" w:type="dxa"/>
          </w:tcPr>
          <w:p w14:paraId="731EBAA9" w14:textId="65759B88" w:rsidR="005A314C" w:rsidRPr="00343FE6" w:rsidRDefault="005A314C" w:rsidP="005A3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3FE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-  </w:t>
            </w:r>
            <w:r w:rsidR="00A42740" w:rsidRPr="00A42740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="00A42740" w:rsidRPr="00A42740">
              <w:rPr>
                <w:rFonts w:ascii="Angsana New" w:hAnsi="Angsana New" w:hint="cs"/>
                <w:b/>
                <w:bCs/>
                <w:sz w:val="30"/>
                <w:szCs w:val="30"/>
              </w:rPr>
              <w:t>256</w:t>
            </w:r>
            <w:r w:rsidR="00D35E95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170" w:type="dxa"/>
          </w:tcPr>
          <w:p w14:paraId="7CEBDFAD" w14:textId="77777777" w:rsidR="005A314C" w:rsidRPr="00343FE6" w:rsidRDefault="005A314C" w:rsidP="005A3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FF0DA78" w14:textId="77777777" w:rsidR="005A314C" w:rsidRPr="00343FE6" w:rsidRDefault="005A314C" w:rsidP="005A3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55FA19B7" w14:textId="1D804D49" w:rsidR="005A314C" w:rsidRPr="00343FE6" w:rsidRDefault="00D35E95" w:rsidP="005A3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19.06</w:t>
            </w:r>
          </w:p>
        </w:tc>
        <w:tc>
          <w:tcPr>
            <w:tcW w:w="270" w:type="dxa"/>
          </w:tcPr>
          <w:p w14:paraId="76B95F83" w14:textId="77777777" w:rsidR="005A314C" w:rsidRPr="00343FE6" w:rsidRDefault="005A314C" w:rsidP="005A3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0922338" w14:textId="608A46B6" w:rsidR="005A314C" w:rsidRPr="00343FE6" w:rsidRDefault="00D35E95" w:rsidP="005A3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3,078,141</w:t>
            </w:r>
          </w:p>
        </w:tc>
        <w:tc>
          <w:tcPr>
            <w:tcW w:w="270" w:type="dxa"/>
          </w:tcPr>
          <w:p w14:paraId="415DF449" w14:textId="77777777" w:rsidR="005A314C" w:rsidRPr="00343FE6" w:rsidRDefault="005A314C" w:rsidP="005A3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uble" w:sz="4" w:space="0" w:color="auto"/>
              <w:bottom w:val="double" w:sz="4" w:space="0" w:color="auto"/>
            </w:tcBorders>
          </w:tcPr>
          <w:p w14:paraId="4C715F4C" w14:textId="19FDB72F" w:rsidR="005A314C" w:rsidRPr="00343FE6" w:rsidRDefault="00D35E95" w:rsidP="005A3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503,990</w:t>
            </w:r>
          </w:p>
        </w:tc>
        <w:tc>
          <w:tcPr>
            <w:tcW w:w="270" w:type="dxa"/>
          </w:tcPr>
          <w:p w14:paraId="3461CB17" w14:textId="77777777" w:rsidR="005A314C" w:rsidRPr="00343FE6" w:rsidRDefault="005A314C" w:rsidP="005A3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26B8FB16" w14:textId="427FC538" w:rsidR="005A314C" w:rsidRPr="00343FE6" w:rsidRDefault="00D35E95" w:rsidP="005A3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1,579,852</w:t>
            </w:r>
          </w:p>
        </w:tc>
      </w:tr>
    </w:tbl>
    <w:p w14:paraId="25E116D2" w14:textId="77777777" w:rsidR="00B47D4C" w:rsidRPr="008806B5" w:rsidRDefault="00B47D4C" w:rsidP="008806B5">
      <w:pPr>
        <w:pStyle w:val="block"/>
        <w:spacing w:after="0"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675B149C" w14:textId="709875DD" w:rsidR="00B14091" w:rsidRDefault="00B14091" w:rsidP="00377B2D">
      <w:pPr>
        <w:pStyle w:val="BodyText2"/>
        <w:ind w:left="547" w:firstLine="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บริษัทร่วมของบริษัทจัดตั้งขึ้นในประเทศไทย</w:t>
      </w:r>
    </w:p>
    <w:p w14:paraId="2D1460BF" w14:textId="77777777" w:rsidR="00B14091" w:rsidRPr="008806B5" w:rsidRDefault="00B14091" w:rsidP="008806B5">
      <w:pPr>
        <w:pStyle w:val="BodyText2"/>
        <w:ind w:left="547" w:firstLine="0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6B18E50F" w14:textId="2C329F42" w:rsidR="00377B2D" w:rsidRDefault="00FF78A5" w:rsidP="00377B2D">
      <w:pPr>
        <w:pStyle w:val="BodyText2"/>
        <w:ind w:left="547" w:firstLine="0"/>
        <w:jc w:val="thaiDistribute"/>
        <w:rPr>
          <w:rFonts w:ascii="Angsana New" w:hAnsi="Angsana New"/>
          <w:sz w:val="30"/>
          <w:szCs w:val="30"/>
        </w:rPr>
      </w:pPr>
      <w:r w:rsidRPr="00E10D1D">
        <w:rPr>
          <w:rFonts w:ascii="Angsana New" w:hAnsi="Angsana New" w:hint="cs"/>
          <w:sz w:val="30"/>
          <w:szCs w:val="30"/>
          <w:cs/>
        </w:rPr>
        <w:t>บริษัทไม่มีเงินลงทุนในบริษัทร่วมซึ่งจดทะเบียนในตลาดหลักทรัพย์ ดังนั้นจึงไม่มีราคาที่เปิดเผยต่อสาธารณชน</w:t>
      </w:r>
    </w:p>
    <w:p w14:paraId="52A44B0C" w14:textId="502060B8" w:rsidR="00FA2948" w:rsidRDefault="00FA29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50266A51" w14:textId="3088C911" w:rsidR="00C20B0C" w:rsidRPr="002B1BE4" w:rsidRDefault="00FA2948" w:rsidP="00C20B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4</w:t>
      </w:r>
      <w:r w:rsidR="00C20B0C" w:rsidRPr="002B1BE4">
        <w:rPr>
          <w:rFonts w:ascii="Angsana New" w:hAnsi="Angsana New"/>
          <w:b/>
          <w:bCs/>
          <w:sz w:val="30"/>
          <w:szCs w:val="30"/>
        </w:rPr>
        <w:tab/>
      </w:r>
      <w:r w:rsidR="00C20B0C" w:rsidRPr="002B1BE4">
        <w:rPr>
          <w:rFonts w:ascii="Angsana New" w:hAnsi="Angsana New"/>
          <w:b/>
          <w:bCs/>
          <w:sz w:val="30"/>
          <w:szCs w:val="30"/>
          <w:cs/>
        </w:rPr>
        <w:t xml:space="preserve">ที่ดิน อาคารและอุปกรณ์ </w:t>
      </w:r>
    </w:p>
    <w:p w14:paraId="671D59D6" w14:textId="77777777" w:rsidR="00794690" w:rsidRPr="00C31CD0" w:rsidRDefault="00794690" w:rsidP="00B14091">
      <w:pPr>
        <w:pStyle w:val="BodyText2"/>
        <w:ind w:left="547" w:firstLine="0"/>
        <w:jc w:val="thaiDistribute"/>
        <w:rPr>
          <w:rFonts w:ascii="Angsana New" w:hAnsi="Angsana New"/>
          <w:sz w:val="30"/>
          <w:szCs w:val="30"/>
          <w:lang w:val="en-GB"/>
        </w:rPr>
      </w:pPr>
    </w:p>
    <w:tbl>
      <w:tblPr>
        <w:tblW w:w="933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170"/>
        <w:gridCol w:w="252"/>
        <w:gridCol w:w="1278"/>
        <w:gridCol w:w="270"/>
        <w:gridCol w:w="1170"/>
        <w:gridCol w:w="270"/>
        <w:gridCol w:w="1323"/>
      </w:tblGrid>
      <w:tr w:rsidR="00F06935" w:rsidRPr="008F7775" w14:paraId="2D5E5AAB" w14:textId="77777777" w:rsidTr="00BB7ED7">
        <w:tc>
          <w:tcPr>
            <w:tcW w:w="3600" w:type="dxa"/>
          </w:tcPr>
          <w:p w14:paraId="33B11B53" w14:textId="392B68E3" w:rsidR="00F06935" w:rsidRPr="001419FC" w:rsidRDefault="001419FC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BD07F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</w:p>
        </w:tc>
        <w:tc>
          <w:tcPr>
            <w:tcW w:w="5733" w:type="dxa"/>
            <w:gridSpan w:val="7"/>
          </w:tcPr>
          <w:p w14:paraId="2C720609" w14:textId="38F6170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  <w:r w:rsidR="00AC5880" w:rsidRPr="008F77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  <w:r w:rsidR="00FA2948" w:rsidRPr="00500BAD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="00FA2948" w:rsidRPr="00500BA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</w:t>
            </w:r>
            <w:r w:rsidR="00E777EB" w:rsidRPr="00500BA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F06935" w:rsidRPr="008F7775" w14:paraId="0FDF244B" w14:textId="77777777" w:rsidTr="00BB7ED7">
        <w:tc>
          <w:tcPr>
            <w:tcW w:w="3600" w:type="dxa"/>
          </w:tcPr>
          <w:p w14:paraId="3AEB80D3" w14:textId="1259AD4A" w:rsidR="00F06935" w:rsidRPr="001419FC" w:rsidRDefault="00933D3E" w:rsidP="00141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165" w:right="-54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BD07F2" w:rsidRPr="00BD07F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BD07F2" w:rsidRPr="00BD07F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0" w:type="dxa"/>
            <w:gridSpan w:val="3"/>
          </w:tcPr>
          <w:p w14:paraId="77B9F1F8" w14:textId="5A58BF46" w:rsidR="00F06935" w:rsidRPr="009B6A75" w:rsidRDefault="00D35E9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3384B6B3" w14:textId="77777777" w:rsidR="00F06935" w:rsidRPr="009B6A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63" w:type="dxa"/>
            <w:gridSpan w:val="3"/>
          </w:tcPr>
          <w:p w14:paraId="0561B165" w14:textId="371B38B7" w:rsidR="00F06935" w:rsidRPr="009B6A75" w:rsidRDefault="00D35E9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2564</w:t>
            </w:r>
          </w:p>
        </w:tc>
      </w:tr>
      <w:tr w:rsidR="00F06935" w:rsidRPr="008F7775" w14:paraId="7AEE03CD" w14:textId="77777777" w:rsidTr="00BB7ED7">
        <w:tc>
          <w:tcPr>
            <w:tcW w:w="3600" w:type="dxa"/>
          </w:tcPr>
          <w:p w14:paraId="7E801859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3331D00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52" w:type="dxa"/>
          </w:tcPr>
          <w:p w14:paraId="2AEC367C" w14:textId="77777777" w:rsidR="00F06935" w:rsidRPr="008F7775" w:rsidRDefault="00F06935" w:rsidP="00500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8" w:type="dxa"/>
          </w:tcPr>
          <w:p w14:paraId="42F2F057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การจำหน่าย</w:t>
            </w:r>
          </w:p>
        </w:tc>
        <w:tc>
          <w:tcPr>
            <w:tcW w:w="270" w:type="dxa"/>
          </w:tcPr>
          <w:p w14:paraId="7CFB0368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44BEA9C3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618376C7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23" w:type="dxa"/>
          </w:tcPr>
          <w:p w14:paraId="0B70A170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การจำหน่าย</w:t>
            </w:r>
          </w:p>
        </w:tc>
      </w:tr>
      <w:tr w:rsidR="00F06935" w:rsidRPr="008F7775" w14:paraId="6347DF81" w14:textId="77777777" w:rsidTr="00BB7ED7">
        <w:tc>
          <w:tcPr>
            <w:tcW w:w="3600" w:type="dxa"/>
          </w:tcPr>
          <w:p w14:paraId="1814BF91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F05ED52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252" w:type="dxa"/>
          </w:tcPr>
          <w:p w14:paraId="516E6636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8" w:type="dxa"/>
          </w:tcPr>
          <w:p w14:paraId="1354168A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และการโอน</w:t>
            </w:r>
          </w:p>
        </w:tc>
        <w:tc>
          <w:tcPr>
            <w:tcW w:w="270" w:type="dxa"/>
          </w:tcPr>
          <w:p w14:paraId="1BF15559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1463E710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270" w:type="dxa"/>
          </w:tcPr>
          <w:p w14:paraId="57A41F56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23" w:type="dxa"/>
          </w:tcPr>
          <w:p w14:paraId="4E530DDE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และการโอน</w:t>
            </w:r>
          </w:p>
        </w:tc>
      </w:tr>
      <w:tr w:rsidR="00F06935" w:rsidRPr="008F7775" w14:paraId="02223B95" w14:textId="77777777" w:rsidTr="00BB7ED7">
        <w:tc>
          <w:tcPr>
            <w:tcW w:w="3600" w:type="dxa"/>
          </w:tcPr>
          <w:p w14:paraId="57563A3E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2054952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การโอน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เข้า</w:t>
            </w:r>
          </w:p>
        </w:tc>
        <w:tc>
          <w:tcPr>
            <w:tcW w:w="252" w:type="dxa"/>
          </w:tcPr>
          <w:p w14:paraId="3FDA9EBD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8" w:type="dxa"/>
          </w:tcPr>
          <w:p w14:paraId="41088B3B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/>
                <w:sz w:val="30"/>
                <w:szCs w:val="30"/>
                <w:cs/>
              </w:rPr>
              <w:t>ออก</w:t>
            </w: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-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ราคา</w:t>
            </w:r>
          </w:p>
        </w:tc>
        <w:tc>
          <w:tcPr>
            <w:tcW w:w="270" w:type="dxa"/>
          </w:tcPr>
          <w:p w14:paraId="7FD236B6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3E89F3FB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การโอน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เข้า</w:t>
            </w:r>
          </w:p>
        </w:tc>
        <w:tc>
          <w:tcPr>
            <w:tcW w:w="270" w:type="dxa"/>
          </w:tcPr>
          <w:p w14:paraId="4D61B46E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23" w:type="dxa"/>
          </w:tcPr>
          <w:p w14:paraId="3853CE68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/>
                <w:sz w:val="30"/>
                <w:szCs w:val="30"/>
                <w:cs/>
              </w:rPr>
              <w:t>ออก</w:t>
            </w: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-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ราคา</w:t>
            </w:r>
          </w:p>
        </w:tc>
      </w:tr>
      <w:tr w:rsidR="00F06935" w:rsidRPr="008F7775" w14:paraId="031B2308" w14:textId="77777777" w:rsidTr="00BB7ED7">
        <w:tc>
          <w:tcPr>
            <w:tcW w:w="3600" w:type="dxa"/>
          </w:tcPr>
          <w:p w14:paraId="765487C3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3E92C5F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-ราคาทุน</w:t>
            </w:r>
          </w:p>
        </w:tc>
        <w:tc>
          <w:tcPr>
            <w:tcW w:w="252" w:type="dxa"/>
          </w:tcPr>
          <w:p w14:paraId="4357EB8A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8" w:type="dxa"/>
          </w:tcPr>
          <w:p w14:paraId="1EF3DB5C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ตามบัญชี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</w:tcPr>
          <w:p w14:paraId="0C33242E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20FF9E54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-ราคาทุน</w:t>
            </w:r>
          </w:p>
        </w:tc>
        <w:tc>
          <w:tcPr>
            <w:tcW w:w="270" w:type="dxa"/>
          </w:tcPr>
          <w:p w14:paraId="0969B70A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23" w:type="dxa"/>
          </w:tcPr>
          <w:p w14:paraId="379FA8CA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ตามบัญชี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สุทธิ</w:t>
            </w:r>
          </w:p>
        </w:tc>
      </w:tr>
      <w:tr w:rsidR="00F06935" w:rsidRPr="008F7775" w14:paraId="63A3135C" w14:textId="77777777" w:rsidTr="00BB7ED7">
        <w:tc>
          <w:tcPr>
            <w:tcW w:w="3600" w:type="dxa"/>
          </w:tcPr>
          <w:p w14:paraId="431B8E9F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33" w:type="dxa"/>
            <w:gridSpan w:val="7"/>
          </w:tcPr>
          <w:p w14:paraId="133B43C2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F777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84043" w:rsidRPr="008F7775" w14:paraId="5C2C573D" w14:textId="77777777" w:rsidTr="00FA386C">
        <w:tc>
          <w:tcPr>
            <w:tcW w:w="3600" w:type="dxa"/>
          </w:tcPr>
          <w:p w14:paraId="022A9EDF" w14:textId="11C574F6" w:rsidR="00C84043" w:rsidRPr="008F7775" w:rsidRDefault="00C84043" w:rsidP="00C84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right="-540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>อาคารและส่วนปรับปรุง</w:t>
            </w:r>
          </w:p>
        </w:tc>
        <w:tc>
          <w:tcPr>
            <w:tcW w:w="1170" w:type="dxa"/>
          </w:tcPr>
          <w:p w14:paraId="381D7A73" w14:textId="6D536BB2" w:rsidR="00C84043" w:rsidRPr="006B70EE" w:rsidRDefault="006E182F" w:rsidP="006E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E182F">
              <w:rPr>
                <w:rFonts w:asciiTheme="majorBidi" w:hAnsiTheme="majorBidi" w:cstheme="majorBidi"/>
                <w:sz w:val="30"/>
                <w:szCs w:val="30"/>
              </w:rPr>
              <w:t>2,273</w:t>
            </w:r>
          </w:p>
        </w:tc>
        <w:tc>
          <w:tcPr>
            <w:tcW w:w="252" w:type="dxa"/>
          </w:tcPr>
          <w:p w14:paraId="5DEF526A" w14:textId="77777777" w:rsidR="00C84043" w:rsidRPr="006B70EE" w:rsidRDefault="00C84043" w:rsidP="00C84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413985AC" w14:textId="33AC732D" w:rsidR="00C84043" w:rsidRPr="006B70EE" w:rsidRDefault="006E182F" w:rsidP="00C84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6C9F72B" w14:textId="77777777" w:rsidR="00C84043" w:rsidRPr="009E29D1" w:rsidRDefault="00C84043" w:rsidP="00C84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D1C04BD" w14:textId="0954D8CF" w:rsidR="00C84043" w:rsidRPr="005656EB" w:rsidRDefault="00C84043" w:rsidP="00C84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7233E">
              <w:rPr>
                <w:rFonts w:asciiTheme="majorBidi" w:hAnsiTheme="majorBidi" w:cstheme="majorBidi"/>
                <w:sz w:val="30"/>
                <w:szCs w:val="30"/>
              </w:rPr>
              <w:t>4,942</w:t>
            </w:r>
          </w:p>
        </w:tc>
        <w:tc>
          <w:tcPr>
            <w:tcW w:w="270" w:type="dxa"/>
          </w:tcPr>
          <w:p w14:paraId="56EE9183" w14:textId="77777777" w:rsidR="00C84043" w:rsidRPr="005656EB" w:rsidRDefault="00C84043" w:rsidP="00C84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</w:tcPr>
          <w:p w14:paraId="19513A0A" w14:textId="170E4522" w:rsidR="00C84043" w:rsidRPr="005656EB" w:rsidRDefault="00C84043" w:rsidP="00C84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84043" w:rsidRPr="008F7775" w14:paraId="67BFFE65" w14:textId="77777777" w:rsidTr="00FA386C">
        <w:tc>
          <w:tcPr>
            <w:tcW w:w="3600" w:type="dxa"/>
          </w:tcPr>
          <w:p w14:paraId="2C1BB58C" w14:textId="77777777" w:rsidR="00C84043" w:rsidRPr="008F7775" w:rsidRDefault="00C84043" w:rsidP="00C84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170" w:type="dxa"/>
          </w:tcPr>
          <w:p w14:paraId="3E109566" w14:textId="420A864B" w:rsidR="00C84043" w:rsidRPr="006B70EE" w:rsidRDefault="006E182F" w:rsidP="00C84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E182F">
              <w:rPr>
                <w:rFonts w:asciiTheme="majorBidi" w:hAnsiTheme="majorBidi" w:cstheme="majorBidi"/>
                <w:sz w:val="30"/>
                <w:szCs w:val="30"/>
              </w:rPr>
              <w:t>57,308</w:t>
            </w:r>
          </w:p>
        </w:tc>
        <w:tc>
          <w:tcPr>
            <w:tcW w:w="252" w:type="dxa"/>
          </w:tcPr>
          <w:p w14:paraId="1D404638" w14:textId="77777777" w:rsidR="00C84043" w:rsidRPr="006B70EE" w:rsidRDefault="00C84043" w:rsidP="00C84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45D295DB" w14:textId="1D13C30E" w:rsidR="00C84043" w:rsidRPr="006B70EE" w:rsidRDefault="006E182F" w:rsidP="00C84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E182F">
              <w:rPr>
                <w:rFonts w:asciiTheme="majorBidi" w:hAnsiTheme="majorBidi" w:cstheme="majorBidi"/>
                <w:sz w:val="30"/>
                <w:szCs w:val="30"/>
              </w:rPr>
              <w:t>9,937</w:t>
            </w:r>
          </w:p>
        </w:tc>
        <w:tc>
          <w:tcPr>
            <w:tcW w:w="270" w:type="dxa"/>
          </w:tcPr>
          <w:p w14:paraId="3ACBBF49" w14:textId="77777777" w:rsidR="00C84043" w:rsidRPr="009E29D1" w:rsidRDefault="00C84043" w:rsidP="00C84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5762D5C" w14:textId="197EEB37" w:rsidR="00C84043" w:rsidRPr="005656EB" w:rsidRDefault="00C84043" w:rsidP="00C84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7233E">
              <w:rPr>
                <w:rFonts w:asciiTheme="majorBidi" w:hAnsiTheme="majorBidi" w:cstheme="majorBidi"/>
                <w:sz w:val="30"/>
                <w:szCs w:val="30"/>
              </w:rPr>
              <w:t>21,881</w:t>
            </w:r>
          </w:p>
        </w:tc>
        <w:tc>
          <w:tcPr>
            <w:tcW w:w="270" w:type="dxa"/>
          </w:tcPr>
          <w:p w14:paraId="11B6F419" w14:textId="77777777" w:rsidR="00C84043" w:rsidRPr="005656EB" w:rsidRDefault="00C84043" w:rsidP="00C84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</w:tcPr>
          <w:p w14:paraId="32BF161C" w14:textId="351269DC" w:rsidR="00C84043" w:rsidRPr="005656EB" w:rsidRDefault="00C84043" w:rsidP="00C84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D7CE6">
              <w:rPr>
                <w:rFonts w:asciiTheme="majorBidi" w:hAnsiTheme="majorBidi" w:cstheme="majorBidi"/>
                <w:sz w:val="30"/>
                <w:szCs w:val="30"/>
              </w:rPr>
              <w:t>51</w:t>
            </w:r>
          </w:p>
        </w:tc>
      </w:tr>
      <w:tr w:rsidR="00C84043" w:rsidRPr="008F7775" w14:paraId="42213274" w14:textId="77777777" w:rsidTr="00FA386C">
        <w:tc>
          <w:tcPr>
            <w:tcW w:w="3600" w:type="dxa"/>
          </w:tcPr>
          <w:p w14:paraId="4B8F5ACF" w14:textId="77777777" w:rsidR="00C84043" w:rsidRPr="008F7775" w:rsidRDefault="00C84043" w:rsidP="00C84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170" w:type="dxa"/>
          </w:tcPr>
          <w:p w14:paraId="559B832D" w14:textId="245D22A6" w:rsidR="00C84043" w:rsidRPr="006B70EE" w:rsidRDefault="006E182F" w:rsidP="00C84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E182F">
              <w:rPr>
                <w:rFonts w:asciiTheme="majorBidi" w:hAnsiTheme="majorBidi" w:cstheme="majorBidi"/>
                <w:sz w:val="30"/>
                <w:szCs w:val="30"/>
              </w:rPr>
              <w:t>6,698</w:t>
            </w:r>
          </w:p>
        </w:tc>
        <w:tc>
          <w:tcPr>
            <w:tcW w:w="252" w:type="dxa"/>
          </w:tcPr>
          <w:p w14:paraId="4A04363B" w14:textId="77777777" w:rsidR="00C84043" w:rsidRPr="006B70EE" w:rsidRDefault="00C84043" w:rsidP="00C84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1EA149F4" w14:textId="1A2EAF1B" w:rsidR="00C84043" w:rsidRPr="006B70EE" w:rsidRDefault="006E182F" w:rsidP="00C84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C9EEB49" w14:textId="77777777" w:rsidR="00C84043" w:rsidRPr="009E29D1" w:rsidRDefault="00C84043" w:rsidP="00C84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7B51A98" w14:textId="1E73DE56" w:rsidR="00C84043" w:rsidRPr="005656EB" w:rsidRDefault="00C84043" w:rsidP="00C84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7233E">
              <w:rPr>
                <w:rFonts w:asciiTheme="majorBidi" w:hAnsiTheme="majorBidi" w:cstheme="majorBidi"/>
                <w:sz w:val="30"/>
                <w:szCs w:val="30"/>
              </w:rPr>
              <w:t>6,509</w:t>
            </w:r>
          </w:p>
        </w:tc>
        <w:tc>
          <w:tcPr>
            <w:tcW w:w="270" w:type="dxa"/>
          </w:tcPr>
          <w:p w14:paraId="29CA3993" w14:textId="77777777" w:rsidR="00C84043" w:rsidRPr="005656EB" w:rsidRDefault="00C84043" w:rsidP="00C84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</w:tcPr>
          <w:p w14:paraId="4E0F75A6" w14:textId="5E2552AC" w:rsidR="00C84043" w:rsidRPr="005656EB" w:rsidRDefault="00C84043" w:rsidP="00C84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D7CE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84043" w:rsidRPr="008F7775" w14:paraId="17348699" w14:textId="77777777" w:rsidTr="00FA386C">
        <w:tc>
          <w:tcPr>
            <w:tcW w:w="3600" w:type="dxa"/>
          </w:tcPr>
          <w:p w14:paraId="0E995B1E" w14:textId="2EA88365" w:rsidR="00C84043" w:rsidRPr="008F7775" w:rsidRDefault="00C84043" w:rsidP="00C84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งาน</w:t>
            </w:r>
            <w:r w:rsidRPr="008F7775">
              <w:rPr>
                <w:rFonts w:ascii="Angsana New" w:hAnsi="Angsana New"/>
                <w:sz w:val="30"/>
                <w:szCs w:val="30"/>
                <w:cs/>
              </w:rPr>
              <w:t>ระหว่างการก่อสร้างและติดตั้ง</w:t>
            </w:r>
          </w:p>
        </w:tc>
        <w:tc>
          <w:tcPr>
            <w:tcW w:w="1170" w:type="dxa"/>
          </w:tcPr>
          <w:p w14:paraId="2C49529C" w14:textId="3B563043" w:rsidR="00C84043" w:rsidRPr="006B70EE" w:rsidRDefault="006E182F" w:rsidP="00C84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E182F">
              <w:rPr>
                <w:rFonts w:asciiTheme="majorBidi" w:hAnsiTheme="majorBidi" w:cstheme="majorBidi"/>
                <w:sz w:val="30"/>
                <w:szCs w:val="30"/>
              </w:rPr>
              <w:t>32,080</w:t>
            </w:r>
          </w:p>
        </w:tc>
        <w:tc>
          <w:tcPr>
            <w:tcW w:w="252" w:type="dxa"/>
          </w:tcPr>
          <w:p w14:paraId="13F2F3CE" w14:textId="77777777" w:rsidR="00C84043" w:rsidRPr="006B70EE" w:rsidRDefault="00C84043" w:rsidP="00C84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6A7FE419" w14:textId="08A3890A" w:rsidR="00C84043" w:rsidRPr="006B70EE" w:rsidRDefault="006E182F" w:rsidP="00C84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E182F">
              <w:rPr>
                <w:rFonts w:asciiTheme="majorBidi" w:hAnsiTheme="majorBidi" w:cstheme="majorBidi"/>
                <w:sz w:val="30"/>
                <w:szCs w:val="30"/>
              </w:rPr>
              <w:t>53,741</w:t>
            </w:r>
          </w:p>
        </w:tc>
        <w:tc>
          <w:tcPr>
            <w:tcW w:w="270" w:type="dxa"/>
          </w:tcPr>
          <w:p w14:paraId="475E911C" w14:textId="77777777" w:rsidR="00C84043" w:rsidRPr="009E29D1" w:rsidRDefault="00C84043" w:rsidP="00C84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11F1CCF2" w14:textId="58E16A9F" w:rsidR="00C84043" w:rsidRPr="005656EB" w:rsidRDefault="00C84043" w:rsidP="00C84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233E">
              <w:rPr>
                <w:rFonts w:asciiTheme="majorBidi" w:hAnsiTheme="majorBidi" w:cstheme="majorBidi"/>
                <w:sz w:val="30"/>
                <w:szCs w:val="30"/>
              </w:rPr>
              <w:t>70,273</w:t>
            </w:r>
          </w:p>
        </w:tc>
        <w:tc>
          <w:tcPr>
            <w:tcW w:w="270" w:type="dxa"/>
          </w:tcPr>
          <w:p w14:paraId="0450175D" w14:textId="77777777" w:rsidR="00C84043" w:rsidRPr="005656EB" w:rsidRDefault="00C84043" w:rsidP="00C84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</w:tcPr>
          <w:p w14:paraId="0F9D0E26" w14:textId="5AC4434E" w:rsidR="00C84043" w:rsidRPr="005656EB" w:rsidRDefault="00C84043" w:rsidP="00C84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D7CE6">
              <w:rPr>
                <w:rFonts w:asciiTheme="majorBidi" w:hAnsiTheme="majorBidi" w:cstheme="majorBidi"/>
                <w:sz w:val="30"/>
                <w:szCs w:val="30"/>
              </w:rPr>
              <w:t>23,031</w:t>
            </w:r>
          </w:p>
        </w:tc>
      </w:tr>
      <w:tr w:rsidR="00C84043" w:rsidRPr="008F7775" w14:paraId="1CAEE29F" w14:textId="77777777" w:rsidTr="00FA386C">
        <w:tc>
          <w:tcPr>
            <w:tcW w:w="3600" w:type="dxa"/>
          </w:tcPr>
          <w:p w14:paraId="551C574D" w14:textId="77777777" w:rsidR="00C84043" w:rsidRPr="008F7775" w:rsidRDefault="00C84043" w:rsidP="00C84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เครื่องจักรและอุปกรณ์ระหว่างทาง</w:t>
            </w:r>
          </w:p>
        </w:tc>
        <w:tc>
          <w:tcPr>
            <w:tcW w:w="1170" w:type="dxa"/>
          </w:tcPr>
          <w:p w14:paraId="3B4DF5E5" w14:textId="7FAE8587" w:rsidR="00C84043" w:rsidRPr="006B70EE" w:rsidRDefault="006E182F" w:rsidP="00C84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E182F">
              <w:rPr>
                <w:rFonts w:asciiTheme="majorBidi" w:hAnsiTheme="majorBidi" w:cstheme="majorBidi"/>
                <w:sz w:val="30"/>
                <w:szCs w:val="30"/>
              </w:rPr>
              <w:t>2,323</w:t>
            </w:r>
          </w:p>
        </w:tc>
        <w:tc>
          <w:tcPr>
            <w:tcW w:w="252" w:type="dxa"/>
          </w:tcPr>
          <w:p w14:paraId="38DF32A0" w14:textId="77777777" w:rsidR="00C84043" w:rsidRPr="006B70EE" w:rsidRDefault="00C84043" w:rsidP="00C84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65A5F532" w14:textId="76E1587A" w:rsidR="00C84043" w:rsidRPr="006B70EE" w:rsidRDefault="006E182F" w:rsidP="00C84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E182F">
              <w:rPr>
                <w:rFonts w:asciiTheme="majorBidi" w:hAnsiTheme="majorBidi" w:cstheme="majorBidi"/>
                <w:sz w:val="30"/>
                <w:szCs w:val="30"/>
              </w:rPr>
              <w:t>2,320</w:t>
            </w:r>
          </w:p>
        </w:tc>
        <w:tc>
          <w:tcPr>
            <w:tcW w:w="270" w:type="dxa"/>
          </w:tcPr>
          <w:p w14:paraId="2ABC6D89" w14:textId="77777777" w:rsidR="00C84043" w:rsidRPr="009E29D1" w:rsidRDefault="00C84043" w:rsidP="00C84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19C2E99A" w14:textId="3656F69B" w:rsidR="00C84043" w:rsidRPr="005656EB" w:rsidRDefault="00C84043" w:rsidP="00F36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58881B3" w14:textId="77777777" w:rsidR="00C84043" w:rsidRPr="005656EB" w:rsidRDefault="00C84043" w:rsidP="00C84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</w:tcPr>
          <w:p w14:paraId="40E4982E" w14:textId="413F6808" w:rsidR="00C84043" w:rsidRPr="005656EB" w:rsidRDefault="00C84043" w:rsidP="00C84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2,539</w:t>
            </w:r>
          </w:p>
        </w:tc>
      </w:tr>
      <w:tr w:rsidR="00C84043" w:rsidRPr="008F7775" w14:paraId="361EBF09" w14:textId="77777777" w:rsidTr="00FA386C">
        <w:tc>
          <w:tcPr>
            <w:tcW w:w="3600" w:type="dxa"/>
          </w:tcPr>
          <w:p w14:paraId="0A4658EC" w14:textId="77777777" w:rsidR="00C84043" w:rsidRPr="008F7775" w:rsidRDefault="00C84043" w:rsidP="00C84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F77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7CE06F6" w14:textId="7A76052C" w:rsidR="00C84043" w:rsidRPr="007A19CE" w:rsidRDefault="006E182F" w:rsidP="00C84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E18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100,682</w:t>
            </w:r>
          </w:p>
        </w:tc>
        <w:tc>
          <w:tcPr>
            <w:tcW w:w="252" w:type="dxa"/>
          </w:tcPr>
          <w:p w14:paraId="45EDF22B" w14:textId="77777777" w:rsidR="00C84043" w:rsidRPr="007A19CE" w:rsidRDefault="00C84043" w:rsidP="00C84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54703D8D" w14:textId="20BFE4DC" w:rsidR="00C84043" w:rsidRPr="007A19CE" w:rsidRDefault="006E182F" w:rsidP="00C84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E18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65,998</w:t>
            </w:r>
          </w:p>
        </w:tc>
        <w:tc>
          <w:tcPr>
            <w:tcW w:w="270" w:type="dxa"/>
          </w:tcPr>
          <w:p w14:paraId="70F63392" w14:textId="77777777" w:rsidR="00C84043" w:rsidRPr="009E29D1" w:rsidRDefault="00C84043" w:rsidP="00C84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02550B7" w14:textId="3886DEF0" w:rsidR="00C84043" w:rsidRPr="005656EB" w:rsidRDefault="00C84043" w:rsidP="00C84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23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03</w:t>
            </w:r>
            <w:r w:rsidRPr="008723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05</w:t>
            </w:r>
          </w:p>
        </w:tc>
        <w:tc>
          <w:tcPr>
            <w:tcW w:w="270" w:type="dxa"/>
          </w:tcPr>
          <w:p w14:paraId="22964CE1" w14:textId="77777777" w:rsidR="00C84043" w:rsidRPr="005656EB" w:rsidRDefault="00C84043" w:rsidP="00C84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</w:tcPr>
          <w:p w14:paraId="7B1029C1" w14:textId="29236379" w:rsidR="00C84043" w:rsidRPr="005656EB" w:rsidRDefault="00C84043" w:rsidP="00C84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25,621</w:t>
            </w:r>
          </w:p>
        </w:tc>
      </w:tr>
    </w:tbl>
    <w:p w14:paraId="13E31701" w14:textId="77777777" w:rsidR="00377B2D" w:rsidRDefault="00377B2D" w:rsidP="00635939">
      <w:pPr>
        <w:pStyle w:val="BodyText2"/>
        <w:ind w:left="547" w:firstLine="0"/>
        <w:jc w:val="thaiDistribute"/>
        <w:rPr>
          <w:rFonts w:ascii="Angsana New" w:hAnsi="Angsana New"/>
          <w:sz w:val="30"/>
          <w:szCs w:val="30"/>
        </w:rPr>
      </w:pPr>
    </w:p>
    <w:p w14:paraId="66A42BE9" w14:textId="77777777" w:rsidR="006B70EE" w:rsidRDefault="006B70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202C911E" w14:textId="34D4E6BA" w:rsidR="00C7183F" w:rsidRPr="002B1BE4" w:rsidRDefault="00C31CD0" w:rsidP="00C718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5</w:t>
      </w:r>
      <w:r w:rsidR="00C7183F" w:rsidRPr="002B1BE4">
        <w:rPr>
          <w:rFonts w:ascii="Angsana New" w:hAnsi="Angsana New"/>
          <w:b/>
          <w:bCs/>
          <w:sz w:val="30"/>
          <w:szCs w:val="30"/>
        </w:rPr>
        <w:tab/>
      </w:r>
      <w:r w:rsidR="00C7183F" w:rsidRPr="002B1BE4">
        <w:rPr>
          <w:rFonts w:ascii="Angsana New" w:hAnsi="Angsana New"/>
          <w:b/>
          <w:bCs/>
          <w:sz w:val="30"/>
          <w:szCs w:val="30"/>
          <w:cs/>
        </w:rPr>
        <w:t>ส่วนงานดำเนินงาน</w:t>
      </w:r>
      <w:r w:rsidR="00BB1365">
        <w:rPr>
          <w:rFonts w:ascii="Angsana New" w:hAnsi="Angsana New" w:hint="cs"/>
          <w:b/>
          <w:bCs/>
          <w:sz w:val="30"/>
          <w:szCs w:val="30"/>
          <w:cs/>
        </w:rPr>
        <w:t>และการจำแนกรายได้</w:t>
      </w:r>
    </w:p>
    <w:p w14:paraId="68C7F002" w14:textId="77777777" w:rsidR="00C7183F" w:rsidRPr="004A465A" w:rsidRDefault="00C7183F" w:rsidP="004A46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45CA2FA" w14:textId="2C851A42" w:rsidR="00C7183F" w:rsidRDefault="00926314" w:rsidP="00D14C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26314">
        <w:rPr>
          <w:rFonts w:ascii="Angsana New" w:hAnsi="Angsana New"/>
          <w:sz w:val="30"/>
          <w:szCs w:val="30"/>
          <w:cs/>
        </w:rPr>
        <w:t>บริษัทเสนอข้อมูลส่วนงานดำเนินงานที่สำคัญดังนี้</w:t>
      </w:r>
    </w:p>
    <w:p w14:paraId="359D7E59" w14:textId="77777777" w:rsidR="00926314" w:rsidRPr="004A465A" w:rsidRDefault="00926314" w:rsidP="004A46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0E5257E" w14:textId="7858294A" w:rsidR="00C7183F" w:rsidRPr="00CF7C61" w:rsidRDefault="00C7183F" w:rsidP="00C7183F">
      <w:pPr>
        <w:pStyle w:val="ListParagraph"/>
        <w:numPr>
          <w:ilvl w:val="0"/>
          <w:numId w:val="18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spacing w:line="240" w:lineRule="auto"/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867926">
        <w:rPr>
          <w:rFonts w:ascii="Angsana New" w:hAnsi="Angsana New"/>
          <w:i/>
          <w:iCs/>
          <w:sz w:val="30"/>
          <w:szCs w:val="30"/>
          <w:cs/>
        </w:rPr>
        <w:t xml:space="preserve">ส่วนงานที่ </w:t>
      </w:r>
      <w:r w:rsidR="00A42740" w:rsidRPr="00A42740">
        <w:rPr>
          <w:rFonts w:ascii="Angsana New" w:hAnsi="Angsana New"/>
          <w:i/>
          <w:iCs/>
          <w:sz w:val="30"/>
          <w:szCs w:val="30"/>
        </w:rPr>
        <w:t>1</w:t>
      </w:r>
      <w:r w:rsidRPr="00CF7C61">
        <w:rPr>
          <w:rFonts w:ascii="Angsana New" w:hAnsi="Angsana New"/>
          <w:sz w:val="30"/>
          <w:szCs w:val="30"/>
          <w:cs/>
        </w:rPr>
        <w:t xml:space="preserve"> </w:t>
      </w:r>
      <w:r w:rsidRPr="00CF7C61">
        <w:rPr>
          <w:rFonts w:ascii="Angsana New" w:hAnsi="Angsana New"/>
          <w:sz w:val="30"/>
          <w:szCs w:val="30"/>
        </w:rPr>
        <w:tab/>
      </w:r>
      <w:r w:rsidRPr="00CF7C61">
        <w:rPr>
          <w:rFonts w:ascii="Angsana New" w:hAnsi="Angsana New"/>
          <w:sz w:val="30"/>
          <w:szCs w:val="30"/>
        </w:rPr>
        <w:tab/>
      </w:r>
      <w:r w:rsidRPr="00CF7C61">
        <w:rPr>
          <w:rFonts w:ascii="Angsana New" w:hAnsi="Angsana New"/>
          <w:sz w:val="30"/>
          <w:szCs w:val="30"/>
          <w:cs/>
        </w:rPr>
        <w:t>สิ่งทอ</w:t>
      </w:r>
    </w:p>
    <w:p w14:paraId="71DC0FFD" w14:textId="17771216" w:rsidR="00C7183F" w:rsidRPr="00CF7C61" w:rsidRDefault="00C7183F" w:rsidP="00C7183F">
      <w:pPr>
        <w:pStyle w:val="ListParagraph"/>
        <w:numPr>
          <w:ilvl w:val="0"/>
          <w:numId w:val="18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spacing w:line="240" w:lineRule="auto"/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867926">
        <w:rPr>
          <w:rFonts w:ascii="Angsana New" w:hAnsi="Angsana New"/>
          <w:i/>
          <w:iCs/>
          <w:sz w:val="30"/>
          <w:szCs w:val="30"/>
          <w:cs/>
        </w:rPr>
        <w:t xml:space="preserve">ส่วนงานที่ </w:t>
      </w:r>
      <w:r w:rsidR="00A42740" w:rsidRPr="00A42740">
        <w:rPr>
          <w:rFonts w:ascii="Angsana New" w:hAnsi="Angsana New"/>
          <w:i/>
          <w:iCs/>
          <w:sz w:val="30"/>
          <w:szCs w:val="30"/>
        </w:rPr>
        <w:t>2</w:t>
      </w:r>
      <w:r w:rsidRPr="00CF7C61">
        <w:rPr>
          <w:rFonts w:ascii="Angsana New" w:hAnsi="Angsana New"/>
          <w:sz w:val="30"/>
          <w:szCs w:val="30"/>
          <w:cs/>
        </w:rPr>
        <w:t xml:space="preserve"> </w:t>
      </w:r>
      <w:r w:rsidRPr="00CF7C61">
        <w:rPr>
          <w:rFonts w:ascii="Angsana New" w:hAnsi="Angsana New"/>
          <w:sz w:val="30"/>
          <w:szCs w:val="30"/>
          <w:cs/>
        </w:rPr>
        <w:tab/>
      </w:r>
      <w:r w:rsidRPr="00CF7C61">
        <w:rPr>
          <w:rFonts w:ascii="Angsana New" w:hAnsi="Angsana New"/>
          <w:sz w:val="30"/>
          <w:szCs w:val="30"/>
          <w:cs/>
        </w:rPr>
        <w:tab/>
        <w:t>ผลิตภัณฑ์สิ่งทอเพื่ออุตสาหกรรมการผลิต</w:t>
      </w:r>
    </w:p>
    <w:p w14:paraId="4FC925E9" w14:textId="1C75D793" w:rsidR="00404FF4" w:rsidRPr="009F608F" w:rsidRDefault="00404FF4">
      <w:pPr>
        <w:rPr>
          <w:rFonts w:ascii="Angsana New" w:hAnsi="Angsana New"/>
          <w:sz w:val="30"/>
          <w:szCs w:val="30"/>
        </w:rPr>
      </w:pPr>
    </w:p>
    <w:tbl>
      <w:tblPr>
        <w:tblW w:w="9833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2430"/>
        <w:gridCol w:w="900"/>
        <w:gridCol w:w="270"/>
        <w:gridCol w:w="990"/>
        <w:gridCol w:w="270"/>
        <w:gridCol w:w="990"/>
        <w:gridCol w:w="270"/>
        <w:gridCol w:w="1080"/>
        <w:gridCol w:w="270"/>
        <w:gridCol w:w="1013"/>
        <w:gridCol w:w="270"/>
        <w:gridCol w:w="1008"/>
        <w:gridCol w:w="72"/>
      </w:tblGrid>
      <w:tr w:rsidR="000D06AC" w:rsidRPr="00D47FE8" w14:paraId="45DB8B9B" w14:textId="77777777" w:rsidTr="00A942E3">
        <w:trPr>
          <w:tblHeader/>
        </w:trPr>
        <w:tc>
          <w:tcPr>
            <w:tcW w:w="2430" w:type="dxa"/>
          </w:tcPr>
          <w:p w14:paraId="53E78581" w14:textId="6E911B17" w:rsidR="000D06AC" w:rsidRPr="00D47FE8" w:rsidRDefault="000D06AC" w:rsidP="00D1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403" w:type="dxa"/>
            <w:gridSpan w:val="12"/>
          </w:tcPr>
          <w:p w14:paraId="73F98120" w14:textId="77777777" w:rsidR="000D06AC" w:rsidRPr="00D47FE8" w:rsidRDefault="000D06AC" w:rsidP="00D1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565"/>
                <w:tab w:val="right" w:pos="723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ab/>
            </w:r>
            <w:r w:rsidRPr="00D47FE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  <w:r w:rsidRPr="00D47FE8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ab/>
            </w:r>
          </w:p>
        </w:tc>
      </w:tr>
      <w:tr w:rsidR="000D06AC" w:rsidRPr="00D47FE8" w14:paraId="608E1324" w14:textId="77777777" w:rsidTr="00A942E3">
        <w:trPr>
          <w:tblHeader/>
        </w:trPr>
        <w:tc>
          <w:tcPr>
            <w:tcW w:w="2430" w:type="dxa"/>
          </w:tcPr>
          <w:p w14:paraId="12879134" w14:textId="13CEAC1C" w:rsidR="000D06AC" w:rsidRPr="00D47FE8" w:rsidRDefault="000D06AC" w:rsidP="00D1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35" w:hanging="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สำหรับงวด</w:t>
            </w:r>
            <w:r w:rsidR="00BD07F2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เก้า</w:t>
            </w:r>
            <w:r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เดือนสิ้นสุด</w:t>
            </w:r>
          </w:p>
        </w:tc>
        <w:tc>
          <w:tcPr>
            <w:tcW w:w="2160" w:type="dxa"/>
            <w:gridSpan w:val="3"/>
          </w:tcPr>
          <w:p w14:paraId="75DA2DD6" w14:textId="31168566" w:rsidR="000D06AC" w:rsidRPr="00D47FE8" w:rsidRDefault="000D06AC" w:rsidP="00D1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47FE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ส่วนงานที่ </w:t>
            </w:r>
            <w:r w:rsidR="00A42740" w:rsidRPr="00A42740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70" w:type="dxa"/>
          </w:tcPr>
          <w:p w14:paraId="4E1D628D" w14:textId="77777777" w:rsidR="000D06AC" w:rsidRPr="00D47FE8" w:rsidRDefault="000D06AC" w:rsidP="00D1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40" w:type="dxa"/>
            <w:gridSpan w:val="3"/>
          </w:tcPr>
          <w:p w14:paraId="585AA625" w14:textId="1159203C" w:rsidR="000D06AC" w:rsidRPr="00D47FE8" w:rsidRDefault="000D06AC" w:rsidP="00D1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47FE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ส่วนงานที่ </w:t>
            </w:r>
            <w:r w:rsidR="00A42740" w:rsidRPr="00A42740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14:paraId="28A4BB00" w14:textId="77777777" w:rsidR="000D06AC" w:rsidRPr="00D47FE8" w:rsidRDefault="000D06AC" w:rsidP="00D1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3" w:type="dxa"/>
            <w:gridSpan w:val="4"/>
          </w:tcPr>
          <w:p w14:paraId="52A6B582" w14:textId="77777777" w:rsidR="000D06AC" w:rsidRPr="00D47FE8" w:rsidRDefault="000D06AC" w:rsidP="00D1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D47FE8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CC78A8" w:rsidRPr="006C7560" w14:paraId="2B873D6F" w14:textId="77777777" w:rsidTr="00A942E3">
        <w:trPr>
          <w:gridAfter w:val="1"/>
          <w:wAfter w:w="72" w:type="dxa"/>
          <w:tblHeader/>
        </w:trPr>
        <w:tc>
          <w:tcPr>
            <w:tcW w:w="2430" w:type="dxa"/>
          </w:tcPr>
          <w:p w14:paraId="458140E4" w14:textId="02A21762" w:rsidR="00CC78A8" w:rsidRPr="00D47FE8" w:rsidRDefault="00CC78A8" w:rsidP="00D1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   วันที่ </w:t>
            </w:r>
            <w:r w:rsidR="00BD07F2" w:rsidRPr="00BD07F2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="00BD07F2" w:rsidRPr="00BD07F2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900" w:type="dxa"/>
          </w:tcPr>
          <w:p w14:paraId="0AA34B7D" w14:textId="43F54389" w:rsidR="00CC78A8" w:rsidRPr="00D84DD8" w:rsidRDefault="00D14C51" w:rsidP="00D1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</w:tcPr>
          <w:p w14:paraId="3593BA06" w14:textId="77777777" w:rsidR="00CC78A8" w:rsidRPr="00D84DD8" w:rsidRDefault="00CC78A8" w:rsidP="00D1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7F545A2F" w14:textId="5909B91D" w:rsidR="00CC78A8" w:rsidRPr="00D84DD8" w:rsidRDefault="00D14C51" w:rsidP="00D1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10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</w:tcPr>
          <w:p w14:paraId="6214AD64" w14:textId="77777777" w:rsidR="00CC78A8" w:rsidRPr="00D84DD8" w:rsidRDefault="00CC78A8" w:rsidP="00D1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4E4CB9F5" w14:textId="306AE365" w:rsidR="00CC78A8" w:rsidRPr="00D84DD8" w:rsidRDefault="00D14C51" w:rsidP="00D1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</w:tcPr>
          <w:p w14:paraId="7086C3AB" w14:textId="77777777" w:rsidR="00CC78A8" w:rsidRPr="00D84DD8" w:rsidRDefault="00CC78A8" w:rsidP="00D1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D0D64E3" w14:textId="3D8C73AB" w:rsidR="00CC78A8" w:rsidRPr="00D84DD8" w:rsidRDefault="00D14C51" w:rsidP="00D1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10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</w:tcPr>
          <w:p w14:paraId="05E45CB8" w14:textId="77777777" w:rsidR="00CC78A8" w:rsidRPr="00D84DD8" w:rsidRDefault="00CC78A8" w:rsidP="00D1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3" w:type="dxa"/>
          </w:tcPr>
          <w:p w14:paraId="24C5A2E3" w14:textId="3C55DAFF" w:rsidR="00CC78A8" w:rsidRPr="00D84DD8" w:rsidRDefault="00D14C51" w:rsidP="00D1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</w:tcPr>
          <w:p w14:paraId="4D06A01A" w14:textId="77777777" w:rsidR="00CC78A8" w:rsidRPr="00D84DD8" w:rsidRDefault="00CC78A8" w:rsidP="00D1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8" w:type="dxa"/>
          </w:tcPr>
          <w:p w14:paraId="1238E3C8" w14:textId="31364C16" w:rsidR="00CC78A8" w:rsidRPr="00D84DD8" w:rsidRDefault="00D14C51" w:rsidP="00D1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10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0D06AC" w:rsidRPr="00D47FE8" w14:paraId="55EB726F" w14:textId="77777777" w:rsidTr="00A942E3">
        <w:trPr>
          <w:tblHeader/>
        </w:trPr>
        <w:tc>
          <w:tcPr>
            <w:tcW w:w="2430" w:type="dxa"/>
          </w:tcPr>
          <w:p w14:paraId="7E4C93A0" w14:textId="77777777" w:rsidR="000D06AC" w:rsidRPr="00D47FE8" w:rsidRDefault="000D06AC" w:rsidP="00D1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403" w:type="dxa"/>
            <w:gridSpan w:val="12"/>
          </w:tcPr>
          <w:p w14:paraId="5AC86C31" w14:textId="77777777" w:rsidR="000D06AC" w:rsidRPr="00D47FE8" w:rsidRDefault="000D06AC" w:rsidP="00D1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5"/>
                <w:tab w:val="center" w:pos="3572"/>
                <w:tab w:val="right" w:pos="7316"/>
              </w:tabs>
              <w:spacing w:line="240" w:lineRule="auto"/>
              <w:ind w:left="-108" w:right="-108"/>
              <w:rPr>
                <w:rFonts w:ascii="Angsana New" w:hAnsi="Angsana New"/>
                <w:i/>
                <w:iCs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/>
                <w:i/>
                <w:iCs/>
                <w:sz w:val="26"/>
                <w:szCs w:val="26"/>
                <w:cs/>
                <w:lang w:val="th-TH"/>
              </w:rPr>
              <w:tab/>
            </w:r>
            <w:r>
              <w:rPr>
                <w:rFonts w:ascii="Angsana New" w:hAnsi="Angsana New"/>
                <w:i/>
                <w:iCs/>
                <w:sz w:val="26"/>
                <w:szCs w:val="26"/>
                <w:cs/>
                <w:lang w:val="th-TH"/>
              </w:rPr>
              <w:tab/>
            </w:r>
            <w:r w:rsidRPr="00D47FE8">
              <w:rPr>
                <w:rFonts w:ascii="Angsana New" w:hAnsi="Angsana New"/>
                <w:i/>
                <w:iCs/>
                <w:sz w:val="26"/>
                <w:szCs w:val="26"/>
                <w:cs/>
                <w:lang w:val="th-TH"/>
              </w:rPr>
              <w:t>(พันบาท)</w:t>
            </w:r>
            <w:r>
              <w:rPr>
                <w:rFonts w:ascii="Angsana New" w:hAnsi="Angsana New"/>
                <w:i/>
                <w:iCs/>
                <w:sz w:val="26"/>
                <w:szCs w:val="26"/>
                <w:cs/>
                <w:lang w:val="th-TH"/>
              </w:rPr>
              <w:tab/>
            </w:r>
          </w:p>
        </w:tc>
      </w:tr>
      <w:tr w:rsidR="00764C3C" w:rsidRPr="00D47FE8" w14:paraId="7F605268" w14:textId="77777777" w:rsidTr="00A942E3">
        <w:tc>
          <w:tcPr>
            <w:tcW w:w="9833" w:type="dxa"/>
            <w:gridSpan w:val="13"/>
          </w:tcPr>
          <w:p w14:paraId="2E9403BE" w14:textId="21332C02" w:rsidR="00764C3C" w:rsidRDefault="00764C3C" w:rsidP="00D1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35" w:hanging="90"/>
              <w:rPr>
                <w:rFonts w:ascii="Angsana New" w:hAnsi="Angsana New"/>
                <w:i/>
                <w:iCs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ข้อมูลเกี่ยวกับส่วนงานที่รายงาน</w:t>
            </w:r>
          </w:p>
        </w:tc>
      </w:tr>
      <w:tr w:rsidR="00C84043" w:rsidRPr="00C96298" w14:paraId="6ABBE5CF" w14:textId="77777777" w:rsidTr="00A942E3">
        <w:trPr>
          <w:gridAfter w:val="1"/>
          <w:wAfter w:w="72" w:type="dxa"/>
        </w:trPr>
        <w:tc>
          <w:tcPr>
            <w:tcW w:w="2430" w:type="dxa"/>
          </w:tcPr>
          <w:p w14:paraId="4491F5F9" w14:textId="77777777" w:rsidR="00C84043" w:rsidRPr="00D47FE8" w:rsidRDefault="00C84043" w:rsidP="00C84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รายได้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จากลูกค้าภายนอก</w:t>
            </w:r>
          </w:p>
        </w:tc>
        <w:tc>
          <w:tcPr>
            <w:tcW w:w="900" w:type="dxa"/>
          </w:tcPr>
          <w:p w14:paraId="2E962FA5" w14:textId="635F2908" w:rsidR="00C84043" w:rsidRPr="000D1A6A" w:rsidRDefault="00DD1CB1" w:rsidP="00C84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64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DD1CB1">
              <w:rPr>
                <w:rFonts w:asciiTheme="majorBidi" w:hAnsiTheme="majorBidi" w:cstheme="majorBidi"/>
                <w:sz w:val="26"/>
                <w:szCs w:val="26"/>
              </w:rPr>
              <w:t>3,964,649</w:t>
            </w:r>
          </w:p>
        </w:tc>
        <w:tc>
          <w:tcPr>
            <w:tcW w:w="270" w:type="dxa"/>
          </w:tcPr>
          <w:p w14:paraId="52AE8CC8" w14:textId="77777777" w:rsidR="00C84043" w:rsidRPr="000D1A6A" w:rsidRDefault="00C84043" w:rsidP="00C84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D5BA535" w14:textId="17DB1353" w:rsidR="00C84043" w:rsidRPr="00156224" w:rsidRDefault="00C84043" w:rsidP="00C84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5C6C9A">
              <w:rPr>
                <w:rFonts w:asciiTheme="majorBidi" w:hAnsiTheme="majorBidi" w:cstheme="majorBidi"/>
                <w:sz w:val="26"/>
                <w:szCs w:val="26"/>
              </w:rPr>
              <w:t>3,133,687</w:t>
            </w:r>
          </w:p>
        </w:tc>
        <w:tc>
          <w:tcPr>
            <w:tcW w:w="270" w:type="dxa"/>
          </w:tcPr>
          <w:p w14:paraId="0FDD9FD9" w14:textId="77777777" w:rsidR="00C84043" w:rsidRPr="00156224" w:rsidRDefault="00C84043" w:rsidP="00C84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44A0726" w14:textId="6BD88C67" w:rsidR="00C84043" w:rsidRPr="00156224" w:rsidRDefault="00DD1CB1" w:rsidP="00C84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DD1CB1">
              <w:rPr>
                <w:rFonts w:asciiTheme="majorBidi" w:hAnsiTheme="majorBidi" w:cstheme="majorBidi"/>
                <w:sz w:val="26"/>
                <w:szCs w:val="26"/>
              </w:rPr>
              <w:t>3,531,833</w:t>
            </w:r>
          </w:p>
        </w:tc>
        <w:tc>
          <w:tcPr>
            <w:tcW w:w="270" w:type="dxa"/>
          </w:tcPr>
          <w:p w14:paraId="670102EF" w14:textId="77777777" w:rsidR="00C84043" w:rsidRPr="00156224" w:rsidRDefault="00C84043" w:rsidP="00C84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  <w:tab w:val="decimal" w:pos="774"/>
              </w:tabs>
              <w:spacing w:line="240" w:lineRule="auto"/>
              <w:ind w:left="-164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CDA8BA1" w14:textId="4AEA3702" w:rsidR="00C84043" w:rsidRPr="00156224" w:rsidRDefault="00C84043" w:rsidP="00C84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5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7233E">
              <w:rPr>
                <w:rFonts w:asciiTheme="majorBidi" w:hAnsiTheme="majorBidi" w:cstheme="majorBidi"/>
                <w:sz w:val="26"/>
                <w:szCs w:val="26"/>
              </w:rPr>
              <w:t>2,759,25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14:paraId="572B5C2E" w14:textId="77777777" w:rsidR="00C84043" w:rsidRPr="00156224" w:rsidRDefault="00C84043" w:rsidP="00C84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3" w:type="dxa"/>
          </w:tcPr>
          <w:p w14:paraId="357C2F7F" w14:textId="39E48CB9" w:rsidR="00C84043" w:rsidRPr="00156224" w:rsidRDefault="00DD1CB1" w:rsidP="00C84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14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DD1CB1">
              <w:rPr>
                <w:rFonts w:asciiTheme="majorBidi" w:hAnsiTheme="majorBidi" w:cstheme="majorBidi"/>
                <w:sz w:val="26"/>
                <w:szCs w:val="26"/>
              </w:rPr>
              <w:t>7,496,482</w:t>
            </w:r>
          </w:p>
        </w:tc>
        <w:tc>
          <w:tcPr>
            <w:tcW w:w="270" w:type="dxa"/>
          </w:tcPr>
          <w:p w14:paraId="7836EC5B" w14:textId="77777777" w:rsidR="00C84043" w:rsidRPr="00156224" w:rsidRDefault="00C84043" w:rsidP="00C84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214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</w:tcPr>
          <w:p w14:paraId="6E165B5D" w14:textId="33655FAF" w:rsidR="00C84043" w:rsidRPr="00156224" w:rsidRDefault="00C84043" w:rsidP="00C84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ind w:left="-2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7233E">
              <w:rPr>
                <w:rFonts w:asciiTheme="majorBidi" w:hAnsiTheme="majorBidi" w:cstheme="majorBidi"/>
                <w:sz w:val="26"/>
                <w:szCs w:val="26"/>
              </w:rPr>
              <w:t>5,892,939</w:t>
            </w:r>
          </w:p>
        </w:tc>
      </w:tr>
      <w:tr w:rsidR="00C84043" w:rsidRPr="00C96298" w14:paraId="10C9EB8D" w14:textId="77777777" w:rsidTr="00A942E3">
        <w:trPr>
          <w:gridAfter w:val="1"/>
          <w:wAfter w:w="72" w:type="dxa"/>
        </w:trPr>
        <w:tc>
          <w:tcPr>
            <w:tcW w:w="2430" w:type="dxa"/>
          </w:tcPr>
          <w:p w14:paraId="456C2D1C" w14:textId="77777777" w:rsidR="00C84043" w:rsidRPr="00D47FE8" w:rsidRDefault="00C84043" w:rsidP="00C84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D47FE8">
              <w:rPr>
                <w:rFonts w:ascii="Angsana New" w:hAnsi="Angsana New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20B6F20" w14:textId="7F47B078" w:rsidR="00C84043" w:rsidRPr="000D1A6A" w:rsidRDefault="00DD1CB1" w:rsidP="00C84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64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DD1CB1">
              <w:rPr>
                <w:rFonts w:asciiTheme="majorBidi" w:hAnsiTheme="majorBidi" w:cstheme="majorBidi"/>
                <w:sz w:val="26"/>
                <w:szCs w:val="26"/>
              </w:rPr>
              <w:t>(3,638,911)</w:t>
            </w:r>
          </w:p>
        </w:tc>
        <w:tc>
          <w:tcPr>
            <w:tcW w:w="270" w:type="dxa"/>
          </w:tcPr>
          <w:p w14:paraId="6BB3044D" w14:textId="77777777" w:rsidR="00C84043" w:rsidRPr="000D1A6A" w:rsidRDefault="00C84043" w:rsidP="00C84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DB8EA78" w14:textId="4A811199" w:rsidR="00C84043" w:rsidRPr="00156224" w:rsidRDefault="00C84043" w:rsidP="00C84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87233E">
              <w:rPr>
                <w:rFonts w:asciiTheme="majorBidi" w:hAnsiTheme="majorBidi" w:cstheme="majorBidi"/>
                <w:sz w:val="26"/>
                <w:szCs w:val="26"/>
              </w:rPr>
              <w:t>(2,979,78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87233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4A07D808" w14:textId="77777777" w:rsidR="00C84043" w:rsidRPr="00156224" w:rsidRDefault="00C84043" w:rsidP="00C84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9F78DF7" w14:textId="55116843" w:rsidR="00C84043" w:rsidRPr="00156224" w:rsidRDefault="00DD1CB1" w:rsidP="00C84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DD1CB1">
              <w:rPr>
                <w:rFonts w:asciiTheme="majorBidi" w:hAnsiTheme="majorBidi" w:cstheme="majorBidi"/>
                <w:sz w:val="26"/>
                <w:szCs w:val="26"/>
              </w:rPr>
              <w:t>(3,388,551)</w:t>
            </w:r>
          </w:p>
        </w:tc>
        <w:tc>
          <w:tcPr>
            <w:tcW w:w="270" w:type="dxa"/>
          </w:tcPr>
          <w:p w14:paraId="190DF527" w14:textId="77777777" w:rsidR="00C84043" w:rsidRPr="00156224" w:rsidRDefault="00C84043" w:rsidP="00C84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  <w:tab w:val="decimal" w:pos="774"/>
              </w:tabs>
              <w:spacing w:line="240" w:lineRule="auto"/>
              <w:ind w:left="-164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782AA64" w14:textId="164D1295" w:rsidR="00C84043" w:rsidRPr="00156224" w:rsidRDefault="00C84043" w:rsidP="00C84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5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7233E">
              <w:rPr>
                <w:rFonts w:asciiTheme="majorBidi" w:hAnsiTheme="majorBidi" w:cstheme="majorBidi"/>
                <w:sz w:val="26"/>
                <w:szCs w:val="26"/>
              </w:rPr>
              <w:t>(2,650,240)</w:t>
            </w:r>
          </w:p>
        </w:tc>
        <w:tc>
          <w:tcPr>
            <w:tcW w:w="270" w:type="dxa"/>
          </w:tcPr>
          <w:p w14:paraId="7ACF9445" w14:textId="77777777" w:rsidR="00C84043" w:rsidRPr="00156224" w:rsidRDefault="00C84043" w:rsidP="00C84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3" w:type="dxa"/>
            <w:tcBorders>
              <w:bottom w:val="single" w:sz="4" w:space="0" w:color="auto"/>
            </w:tcBorders>
          </w:tcPr>
          <w:p w14:paraId="08780206" w14:textId="7F01D30E" w:rsidR="00C84043" w:rsidRPr="00156224" w:rsidRDefault="00DD1CB1" w:rsidP="00C84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14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DD1CB1">
              <w:rPr>
                <w:rFonts w:asciiTheme="majorBidi" w:hAnsiTheme="majorBidi" w:cstheme="majorBidi"/>
                <w:sz w:val="26"/>
                <w:szCs w:val="26"/>
              </w:rPr>
              <w:t>(7,027,462)</w:t>
            </w:r>
          </w:p>
        </w:tc>
        <w:tc>
          <w:tcPr>
            <w:tcW w:w="270" w:type="dxa"/>
          </w:tcPr>
          <w:p w14:paraId="7EF24378" w14:textId="77777777" w:rsidR="00C84043" w:rsidRPr="00156224" w:rsidRDefault="00C84043" w:rsidP="00C84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214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2F1341A4" w14:textId="53147E49" w:rsidR="00C84043" w:rsidRPr="00156224" w:rsidRDefault="00C84043" w:rsidP="00C84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ind w:left="-2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7233E">
              <w:rPr>
                <w:rFonts w:asciiTheme="majorBidi" w:hAnsiTheme="majorBidi" w:cstheme="majorBidi"/>
                <w:sz w:val="26"/>
                <w:szCs w:val="26"/>
              </w:rPr>
              <w:t>(5,630,026)</w:t>
            </w:r>
          </w:p>
        </w:tc>
      </w:tr>
      <w:tr w:rsidR="00C84043" w:rsidRPr="00812335" w14:paraId="2F5274AA" w14:textId="77777777" w:rsidTr="00A942E3">
        <w:trPr>
          <w:gridAfter w:val="1"/>
          <w:wAfter w:w="72" w:type="dxa"/>
        </w:trPr>
        <w:tc>
          <w:tcPr>
            <w:tcW w:w="2430" w:type="dxa"/>
          </w:tcPr>
          <w:p w14:paraId="2D5E31D4" w14:textId="78752439" w:rsidR="00C84043" w:rsidRPr="00812335" w:rsidRDefault="00C84043" w:rsidP="00C84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1233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11AA4EEF" w14:textId="4C63DE10" w:rsidR="00C84043" w:rsidRPr="000D1A6A" w:rsidRDefault="00DD1CB1" w:rsidP="00C84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64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D1CB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325,738</w:t>
            </w:r>
          </w:p>
        </w:tc>
        <w:tc>
          <w:tcPr>
            <w:tcW w:w="270" w:type="dxa"/>
          </w:tcPr>
          <w:p w14:paraId="4DA2F426" w14:textId="77777777" w:rsidR="00C84043" w:rsidRPr="000D1A6A" w:rsidRDefault="00C84043" w:rsidP="00C84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7F7D4106" w14:textId="548CE822" w:rsidR="00C84043" w:rsidRPr="00156224" w:rsidRDefault="00C84043" w:rsidP="00C84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7233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153,90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70" w:type="dxa"/>
          </w:tcPr>
          <w:p w14:paraId="0334809D" w14:textId="77777777" w:rsidR="00C84043" w:rsidRPr="00156224" w:rsidRDefault="00C84043" w:rsidP="00C84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1036BD36" w14:textId="2C98F0BF" w:rsidR="00C84043" w:rsidRPr="00156224" w:rsidRDefault="00DD1CB1" w:rsidP="00C84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D1CB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143,282</w:t>
            </w:r>
          </w:p>
        </w:tc>
        <w:tc>
          <w:tcPr>
            <w:tcW w:w="270" w:type="dxa"/>
          </w:tcPr>
          <w:p w14:paraId="1F05809C" w14:textId="77777777" w:rsidR="00C84043" w:rsidRPr="00156224" w:rsidRDefault="00C84043" w:rsidP="00C84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123AFCC" w14:textId="25CEA337" w:rsidR="00C84043" w:rsidRPr="00156224" w:rsidRDefault="00C84043" w:rsidP="00C84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5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7233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109,01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14:paraId="411BF7C1" w14:textId="77777777" w:rsidR="00C84043" w:rsidRPr="00156224" w:rsidRDefault="00C84043" w:rsidP="00C84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3" w:type="dxa"/>
            <w:tcBorders>
              <w:top w:val="single" w:sz="4" w:space="0" w:color="auto"/>
              <w:bottom w:val="single" w:sz="4" w:space="0" w:color="auto"/>
            </w:tcBorders>
          </w:tcPr>
          <w:p w14:paraId="68FC8E5D" w14:textId="65D573CC" w:rsidR="00C84043" w:rsidRPr="00156224" w:rsidRDefault="00DD1CB1" w:rsidP="00C84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firstLine="26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D1CB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469,020</w:t>
            </w:r>
          </w:p>
        </w:tc>
        <w:tc>
          <w:tcPr>
            <w:tcW w:w="270" w:type="dxa"/>
          </w:tcPr>
          <w:p w14:paraId="3BEE6B2A" w14:textId="77777777" w:rsidR="00C84043" w:rsidRPr="00156224" w:rsidRDefault="00C84043" w:rsidP="00C84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64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4491FAE1" w14:textId="543D9BD2" w:rsidR="00C84043" w:rsidRPr="00156224" w:rsidRDefault="00C84043" w:rsidP="00C84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ind w:left="-21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7233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262,913</w:t>
            </w:r>
          </w:p>
        </w:tc>
      </w:tr>
      <w:tr w:rsidR="00156224" w:rsidRPr="00D47FE8" w14:paraId="69914D34" w14:textId="77777777" w:rsidTr="00A942E3">
        <w:trPr>
          <w:gridAfter w:val="1"/>
          <w:wAfter w:w="72" w:type="dxa"/>
          <w:trHeight w:hRule="exact" w:val="370"/>
        </w:trPr>
        <w:tc>
          <w:tcPr>
            <w:tcW w:w="2430" w:type="dxa"/>
          </w:tcPr>
          <w:p w14:paraId="095258F4" w14:textId="77777777" w:rsidR="00156224" w:rsidRPr="00D47FE8" w:rsidRDefault="00156224" w:rsidP="00156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372B4F26" w14:textId="77777777" w:rsidR="00156224" w:rsidRPr="000D1A6A" w:rsidRDefault="00156224" w:rsidP="00156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3883BB9" w14:textId="77777777" w:rsidR="00156224" w:rsidRPr="000D1A6A" w:rsidRDefault="00156224" w:rsidP="00156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C67F6A8" w14:textId="77777777" w:rsidR="00156224" w:rsidRPr="00156224" w:rsidRDefault="00156224" w:rsidP="00156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B6E6BB0" w14:textId="77777777" w:rsidR="00156224" w:rsidRPr="00156224" w:rsidRDefault="00156224" w:rsidP="00156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6262512" w14:textId="77777777" w:rsidR="00156224" w:rsidRPr="00156224" w:rsidRDefault="00156224" w:rsidP="00156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58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068C6D6" w14:textId="77777777" w:rsidR="00156224" w:rsidRPr="00156224" w:rsidRDefault="00156224" w:rsidP="00156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EA0A20F" w14:textId="77777777" w:rsidR="00156224" w:rsidRPr="00156224" w:rsidRDefault="00156224" w:rsidP="00156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58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375FAA3" w14:textId="77777777" w:rsidR="00156224" w:rsidRPr="00156224" w:rsidRDefault="00156224" w:rsidP="00156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3" w:type="dxa"/>
            <w:tcBorders>
              <w:top w:val="single" w:sz="4" w:space="0" w:color="auto"/>
            </w:tcBorders>
          </w:tcPr>
          <w:p w14:paraId="601CF144" w14:textId="77777777" w:rsidR="00156224" w:rsidRPr="00156224" w:rsidRDefault="00156224" w:rsidP="00156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160A46E" w14:textId="77777777" w:rsidR="00156224" w:rsidRPr="00156224" w:rsidRDefault="00156224" w:rsidP="00156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0390EAEE" w14:textId="77777777" w:rsidR="00156224" w:rsidRPr="00156224" w:rsidRDefault="00156224" w:rsidP="00156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ind w:left="-216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</w:tr>
      <w:tr w:rsidR="00C84043" w:rsidRPr="00D47FE8" w14:paraId="1671CBDB" w14:textId="77777777" w:rsidTr="00A942E3">
        <w:trPr>
          <w:gridAfter w:val="1"/>
          <w:wAfter w:w="72" w:type="dxa"/>
        </w:trPr>
        <w:tc>
          <w:tcPr>
            <w:tcW w:w="2430" w:type="dxa"/>
          </w:tcPr>
          <w:p w14:paraId="064BAC32" w14:textId="77777777" w:rsidR="00C84043" w:rsidRPr="00D47FE8" w:rsidRDefault="00C84043" w:rsidP="00C84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ต้นทุนในการจัดจำหน่าย</w:t>
            </w:r>
            <w:r w:rsidRPr="00D47FE8">
              <w:rPr>
                <w:rFonts w:ascii="Angsana New" w:hAnsi="Angsana New"/>
                <w:sz w:val="26"/>
                <w:szCs w:val="26"/>
                <w:cs/>
              </w:rPr>
              <w:t xml:space="preserve">          </w:t>
            </w:r>
          </w:p>
        </w:tc>
        <w:tc>
          <w:tcPr>
            <w:tcW w:w="900" w:type="dxa"/>
          </w:tcPr>
          <w:p w14:paraId="2019A7A6" w14:textId="77777777" w:rsidR="00C84043" w:rsidRPr="000D1A6A" w:rsidRDefault="00C84043" w:rsidP="00C84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3414899" w14:textId="77777777" w:rsidR="00C84043" w:rsidRPr="000D1A6A" w:rsidRDefault="00C84043" w:rsidP="00C84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4A8ADF63" w14:textId="77777777" w:rsidR="00C84043" w:rsidRPr="00156224" w:rsidRDefault="00C84043" w:rsidP="00C84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CA8AF95" w14:textId="77777777" w:rsidR="00C84043" w:rsidRPr="00156224" w:rsidRDefault="00C84043" w:rsidP="00C84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7E64C011" w14:textId="77777777" w:rsidR="00C84043" w:rsidRPr="00156224" w:rsidRDefault="00C84043" w:rsidP="00C84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left="-158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A293D50" w14:textId="77777777" w:rsidR="00C84043" w:rsidRPr="00156224" w:rsidRDefault="00C84043" w:rsidP="00C84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60" w:lineRule="exact"/>
              <w:ind w:left="-164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1B22310F" w14:textId="77777777" w:rsidR="00C84043" w:rsidRPr="00156224" w:rsidRDefault="00C84043" w:rsidP="00C84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left="-158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9C0BDD5" w14:textId="77777777" w:rsidR="00C84043" w:rsidRPr="00156224" w:rsidRDefault="00C84043" w:rsidP="00C84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3" w:type="dxa"/>
          </w:tcPr>
          <w:p w14:paraId="423F3C64" w14:textId="053FC24D" w:rsidR="00C84043" w:rsidRPr="00156224" w:rsidRDefault="00DD1CB1" w:rsidP="00C84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D1CB1">
              <w:rPr>
                <w:rFonts w:asciiTheme="majorBidi" w:hAnsiTheme="majorBidi" w:cstheme="majorBidi"/>
                <w:sz w:val="26"/>
                <w:szCs w:val="26"/>
              </w:rPr>
              <w:t>(290,261)</w:t>
            </w:r>
          </w:p>
        </w:tc>
        <w:tc>
          <w:tcPr>
            <w:tcW w:w="270" w:type="dxa"/>
          </w:tcPr>
          <w:p w14:paraId="0EFCA205" w14:textId="77777777" w:rsidR="00C84043" w:rsidRPr="00156224" w:rsidRDefault="00C84043" w:rsidP="00C84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360" w:lineRule="exact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</w:tcPr>
          <w:p w14:paraId="0CE05D8E" w14:textId="5D276221" w:rsidR="00C84043" w:rsidRPr="00156224" w:rsidRDefault="00C84043" w:rsidP="00C84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60" w:lineRule="exact"/>
              <w:ind w:left="-216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6C9A">
              <w:rPr>
                <w:rFonts w:asciiTheme="majorBidi" w:hAnsiTheme="majorBidi" w:cstheme="majorBidi"/>
                <w:sz w:val="26"/>
                <w:szCs w:val="26"/>
              </w:rPr>
              <w:t>(230,100)</w:t>
            </w:r>
          </w:p>
        </w:tc>
      </w:tr>
      <w:tr w:rsidR="00C84043" w:rsidRPr="00D47FE8" w14:paraId="0F5DC694" w14:textId="77777777" w:rsidTr="00A942E3">
        <w:trPr>
          <w:gridAfter w:val="1"/>
          <w:wAfter w:w="72" w:type="dxa"/>
        </w:trPr>
        <w:tc>
          <w:tcPr>
            <w:tcW w:w="2430" w:type="dxa"/>
          </w:tcPr>
          <w:p w14:paraId="26A65E09" w14:textId="77777777" w:rsidR="00C84043" w:rsidRPr="00D47FE8" w:rsidRDefault="00C84043" w:rsidP="00C84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3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47FE8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900" w:type="dxa"/>
          </w:tcPr>
          <w:p w14:paraId="57725210" w14:textId="77777777" w:rsidR="00C84043" w:rsidRPr="000D1A6A" w:rsidRDefault="00C84043" w:rsidP="00C84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7C32500" w14:textId="77777777" w:rsidR="00C84043" w:rsidRPr="000D1A6A" w:rsidRDefault="00C84043" w:rsidP="00C84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746F4E22" w14:textId="77777777" w:rsidR="00C84043" w:rsidRPr="00156224" w:rsidRDefault="00C84043" w:rsidP="00C84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D156616" w14:textId="77777777" w:rsidR="00C84043" w:rsidRPr="00156224" w:rsidRDefault="00C84043" w:rsidP="00C84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68FA3E05" w14:textId="77777777" w:rsidR="00C84043" w:rsidRPr="00156224" w:rsidRDefault="00C84043" w:rsidP="00C84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left="-158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32A3289" w14:textId="77777777" w:rsidR="00C84043" w:rsidRPr="00156224" w:rsidRDefault="00C84043" w:rsidP="00C84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60" w:lineRule="exact"/>
              <w:ind w:left="-164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64E1A11C" w14:textId="77777777" w:rsidR="00C84043" w:rsidRPr="00156224" w:rsidRDefault="00C84043" w:rsidP="00C84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left="-158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EEEAC3A" w14:textId="77777777" w:rsidR="00C84043" w:rsidRPr="00156224" w:rsidRDefault="00C84043" w:rsidP="00C84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3" w:type="dxa"/>
          </w:tcPr>
          <w:p w14:paraId="65520CFA" w14:textId="04150E1B" w:rsidR="00C84043" w:rsidRPr="00156224" w:rsidRDefault="00DD1CB1" w:rsidP="00C84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D1CB1">
              <w:rPr>
                <w:rFonts w:asciiTheme="majorBidi" w:hAnsiTheme="majorBidi" w:cstheme="majorBidi"/>
                <w:sz w:val="26"/>
                <w:szCs w:val="26"/>
              </w:rPr>
              <w:t>(151,817)</w:t>
            </w:r>
          </w:p>
        </w:tc>
        <w:tc>
          <w:tcPr>
            <w:tcW w:w="270" w:type="dxa"/>
          </w:tcPr>
          <w:p w14:paraId="17C8BFD8" w14:textId="77777777" w:rsidR="00C84043" w:rsidRPr="00156224" w:rsidRDefault="00C84043" w:rsidP="00C84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360" w:lineRule="exact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</w:tcPr>
          <w:p w14:paraId="0B747FF6" w14:textId="4AEC7EA1" w:rsidR="00C84043" w:rsidRPr="00156224" w:rsidRDefault="00C84043" w:rsidP="00C84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60" w:lineRule="exact"/>
              <w:ind w:left="-216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6C9A">
              <w:rPr>
                <w:rFonts w:asciiTheme="majorBidi" w:hAnsiTheme="majorBidi" w:cstheme="majorBidi"/>
                <w:sz w:val="26"/>
                <w:szCs w:val="26"/>
              </w:rPr>
              <w:t>(152,726)</w:t>
            </w:r>
          </w:p>
        </w:tc>
      </w:tr>
      <w:tr w:rsidR="00C84043" w:rsidRPr="00D47FE8" w14:paraId="7C79CC61" w14:textId="77777777" w:rsidTr="00A942E3">
        <w:trPr>
          <w:gridAfter w:val="1"/>
          <w:wAfter w:w="72" w:type="dxa"/>
        </w:trPr>
        <w:tc>
          <w:tcPr>
            <w:tcW w:w="2430" w:type="dxa"/>
          </w:tcPr>
          <w:p w14:paraId="3A1A6EB3" w14:textId="77777777" w:rsidR="00C84043" w:rsidRPr="00D47FE8" w:rsidRDefault="00C84043" w:rsidP="00C84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D47FE8">
              <w:rPr>
                <w:rFonts w:ascii="Angsana New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00" w:type="dxa"/>
          </w:tcPr>
          <w:p w14:paraId="23158A97" w14:textId="77777777" w:rsidR="00C84043" w:rsidRPr="000D1A6A" w:rsidRDefault="00C84043" w:rsidP="00C84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C729A3A" w14:textId="77777777" w:rsidR="00C84043" w:rsidRPr="000D1A6A" w:rsidRDefault="00C84043" w:rsidP="00C84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23934E9B" w14:textId="77777777" w:rsidR="00C84043" w:rsidRPr="00156224" w:rsidRDefault="00C84043" w:rsidP="00C84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360" w:lineRule="exact"/>
              <w:ind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53B583D" w14:textId="77777777" w:rsidR="00C84043" w:rsidRPr="00156224" w:rsidRDefault="00C84043" w:rsidP="00C84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30B50463" w14:textId="77777777" w:rsidR="00C84043" w:rsidRPr="00156224" w:rsidRDefault="00C84043" w:rsidP="00C84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60" w:lineRule="exact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B7616D8" w14:textId="77777777" w:rsidR="00C84043" w:rsidRPr="00156224" w:rsidRDefault="00C84043" w:rsidP="00C84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60" w:lineRule="exact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6C571DE1" w14:textId="77777777" w:rsidR="00C84043" w:rsidRPr="00156224" w:rsidRDefault="00C84043" w:rsidP="00C84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left="-158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5223088" w14:textId="77777777" w:rsidR="00C84043" w:rsidRPr="00156224" w:rsidRDefault="00C84043" w:rsidP="00C84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13" w:type="dxa"/>
            <w:tcBorders>
              <w:bottom w:val="single" w:sz="4" w:space="0" w:color="auto"/>
            </w:tcBorders>
          </w:tcPr>
          <w:p w14:paraId="6BACAB8B" w14:textId="0CA3F83C" w:rsidR="00C84043" w:rsidRPr="00156224" w:rsidRDefault="00DD1CB1" w:rsidP="00C84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214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DD1CB1">
              <w:rPr>
                <w:rFonts w:asciiTheme="majorBidi" w:hAnsiTheme="majorBidi" w:cstheme="majorBidi"/>
                <w:sz w:val="26"/>
                <w:szCs w:val="26"/>
              </w:rPr>
              <w:t>49,164</w:t>
            </w:r>
          </w:p>
        </w:tc>
        <w:tc>
          <w:tcPr>
            <w:tcW w:w="270" w:type="dxa"/>
          </w:tcPr>
          <w:p w14:paraId="5A3DE10A" w14:textId="77777777" w:rsidR="00C84043" w:rsidRPr="00156224" w:rsidRDefault="00C84043" w:rsidP="00C84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360" w:lineRule="exact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12EF2C0E" w14:textId="6DC2BCE1" w:rsidR="00C84043" w:rsidRPr="00156224" w:rsidRDefault="00C84043" w:rsidP="00C84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60" w:lineRule="exact"/>
              <w:ind w:left="-2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5C6C9A">
              <w:rPr>
                <w:rFonts w:asciiTheme="majorBidi" w:hAnsiTheme="majorBidi" w:cstheme="majorBidi"/>
                <w:sz w:val="26"/>
                <w:szCs w:val="26"/>
              </w:rPr>
              <w:t>77,326</w:t>
            </w:r>
          </w:p>
        </w:tc>
      </w:tr>
      <w:tr w:rsidR="00C84043" w:rsidRPr="00C660B4" w14:paraId="73C1B164" w14:textId="77777777" w:rsidTr="000347EF">
        <w:trPr>
          <w:gridAfter w:val="1"/>
          <w:wAfter w:w="72" w:type="dxa"/>
          <w:trHeight w:val="235"/>
        </w:trPr>
        <w:tc>
          <w:tcPr>
            <w:tcW w:w="2430" w:type="dxa"/>
          </w:tcPr>
          <w:p w14:paraId="48EA23DA" w14:textId="65D36B03" w:rsidR="00C84043" w:rsidRPr="00C660B4" w:rsidRDefault="00C84043" w:rsidP="00C84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00" w:right="-135" w:hanging="9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660B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กำไร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(ขาดทุน) </w:t>
            </w:r>
            <w:r w:rsidRPr="00C660B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จากกิจกรรม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br/>
            </w:r>
            <w:r w:rsidRPr="00C660B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ดำเนินงาน</w:t>
            </w:r>
          </w:p>
        </w:tc>
        <w:tc>
          <w:tcPr>
            <w:tcW w:w="900" w:type="dxa"/>
          </w:tcPr>
          <w:p w14:paraId="596E3A62" w14:textId="77777777" w:rsidR="00C84043" w:rsidRPr="00C660B4" w:rsidRDefault="00C84043" w:rsidP="00C84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35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4C2B9C9" w14:textId="77777777" w:rsidR="00C84043" w:rsidRPr="00C660B4" w:rsidRDefault="00C84043" w:rsidP="00C84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35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6D5E3B58" w14:textId="77777777" w:rsidR="00C84043" w:rsidRPr="00C660B4" w:rsidRDefault="00C84043" w:rsidP="00C84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35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3178B64" w14:textId="77777777" w:rsidR="00C84043" w:rsidRPr="00C660B4" w:rsidRDefault="00C84043" w:rsidP="00C84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35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494B4EDF" w14:textId="77777777" w:rsidR="00C84043" w:rsidRPr="00C660B4" w:rsidRDefault="00C84043" w:rsidP="00C84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35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91DAF27" w14:textId="77777777" w:rsidR="00C84043" w:rsidRPr="00C660B4" w:rsidRDefault="00C84043" w:rsidP="00C84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35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32D56BD2" w14:textId="77777777" w:rsidR="00C84043" w:rsidRPr="00C660B4" w:rsidRDefault="00C84043" w:rsidP="00C84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35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0962C68" w14:textId="77777777" w:rsidR="00C84043" w:rsidRPr="00C660B4" w:rsidRDefault="00C84043" w:rsidP="00C84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35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3" w:type="dxa"/>
            <w:tcBorders>
              <w:top w:val="single" w:sz="4" w:space="0" w:color="auto"/>
            </w:tcBorders>
          </w:tcPr>
          <w:p w14:paraId="7FE4D935" w14:textId="77777777" w:rsidR="00C84043" w:rsidRDefault="00C84043" w:rsidP="00C84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214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5C3278CE" w14:textId="0FE9B97D" w:rsidR="00DD1CB1" w:rsidRPr="00C660B4" w:rsidRDefault="00DD1CB1" w:rsidP="00C84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214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D1CB1">
              <w:rPr>
                <w:rFonts w:ascii="Angsana New" w:hAnsi="Angsana New"/>
                <w:b/>
                <w:bCs/>
                <w:sz w:val="26"/>
                <w:szCs w:val="26"/>
              </w:rPr>
              <w:t>76,106</w:t>
            </w:r>
          </w:p>
        </w:tc>
        <w:tc>
          <w:tcPr>
            <w:tcW w:w="270" w:type="dxa"/>
          </w:tcPr>
          <w:p w14:paraId="17516DAD" w14:textId="77777777" w:rsidR="00C84043" w:rsidRPr="00C660B4" w:rsidRDefault="00C84043" w:rsidP="00C84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35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48A7BB90" w14:textId="77777777" w:rsidR="00C84043" w:rsidRDefault="00C84043" w:rsidP="00C84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60" w:lineRule="exact"/>
              <w:ind w:left="-21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29E93C79" w14:textId="1ADA6D81" w:rsidR="00C84043" w:rsidRPr="00C660B4" w:rsidRDefault="00C84043" w:rsidP="00C84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60" w:lineRule="exact"/>
              <w:ind w:left="-216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C6C9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(42,587)</w:t>
            </w:r>
          </w:p>
        </w:tc>
      </w:tr>
      <w:tr w:rsidR="00C84043" w:rsidRPr="00D47FE8" w14:paraId="21CE01F4" w14:textId="77777777" w:rsidTr="00A942E3">
        <w:trPr>
          <w:gridAfter w:val="1"/>
          <w:wAfter w:w="72" w:type="dxa"/>
        </w:trPr>
        <w:tc>
          <w:tcPr>
            <w:tcW w:w="2430" w:type="dxa"/>
          </w:tcPr>
          <w:p w14:paraId="6C1B8D05" w14:textId="13708CE7" w:rsidR="00C84043" w:rsidRPr="00D47FE8" w:rsidRDefault="00C84043" w:rsidP="00C84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900" w:type="dxa"/>
          </w:tcPr>
          <w:p w14:paraId="77FDDBDE" w14:textId="77777777" w:rsidR="00C84043" w:rsidRPr="000D1A6A" w:rsidRDefault="00C84043" w:rsidP="00C84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0E8D8F2" w14:textId="77777777" w:rsidR="00C84043" w:rsidRPr="000D1A6A" w:rsidRDefault="00C84043" w:rsidP="00C84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5FD79B25" w14:textId="77777777" w:rsidR="00C84043" w:rsidRPr="00156224" w:rsidRDefault="00C84043" w:rsidP="00C84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D67D579" w14:textId="77777777" w:rsidR="00C84043" w:rsidRPr="00156224" w:rsidRDefault="00C84043" w:rsidP="00C84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43756689" w14:textId="77777777" w:rsidR="00C84043" w:rsidRPr="00156224" w:rsidRDefault="00C84043" w:rsidP="00C84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left="-158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9EB7F0C" w14:textId="77777777" w:rsidR="00C84043" w:rsidRPr="00156224" w:rsidRDefault="00C84043" w:rsidP="00C84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60" w:lineRule="exact"/>
              <w:ind w:left="-164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2A75AAB4" w14:textId="77777777" w:rsidR="00C84043" w:rsidRPr="00156224" w:rsidRDefault="00C84043" w:rsidP="00C84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left="-158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F228FD5" w14:textId="77777777" w:rsidR="00C84043" w:rsidRPr="00156224" w:rsidRDefault="00C84043" w:rsidP="00C84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3" w:type="dxa"/>
          </w:tcPr>
          <w:p w14:paraId="6BF4D36A" w14:textId="3B75A9E1" w:rsidR="00C84043" w:rsidRPr="00156224" w:rsidRDefault="00DD1CB1" w:rsidP="00C84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DD1CB1">
              <w:rPr>
                <w:rFonts w:asciiTheme="majorBidi" w:hAnsiTheme="majorBidi" w:cstheme="majorBidi"/>
                <w:sz w:val="26"/>
                <w:szCs w:val="26"/>
              </w:rPr>
              <w:t>(13,678)</w:t>
            </w:r>
          </w:p>
        </w:tc>
        <w:tc>
          <w:tcPr>
            <w:tcW w:w="270" w:type="dxa"/>
          </w:tcPr>
          <w:p w14:paraId="2A5F7F39" w14:textId="77777777" w:rsidR="00C84043" w:rsidRPr="00156224" w:rsidRDefault="00C84043" w:rsidP="00C84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360" w:lineRule="exact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</w:tcPr>
          <w:p w14:paraId="2CA06EF9" w14:textId="3E74375B" w:rsidR="00C84043" w:rsidRPr="00156224" w:rsidRDefault="00C84043" w:rsidP="00C84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60" w:lineRule="exact"/>
              <w:ind w:left="-2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5C6C9A">
              <w:rPr>
                <w:rFonts w:asciiTheme="majorBidi" w:hAnsiTheme="majorBidi" w:cstheme="majorBidi"/>
                <w:sz w:val="26"/>
                <w:szCs w:val="26"/>
              </w:rPr>
              <w:t>(14,724)</w:t>
            </w:r>
          </w:p>
        </w:tc>
      </w:tr>
      <w:tr w:rsidR="00C84043" w:rsidRPr="00D47FE8" w14:paraId="50ECDC8E" w14:textId="77777777" w:rsidTr="00A942E3">
        <w:trPr>
          <w:gridAfter w:val="1"/>
          <w:wAfter w:w="72" w:type="dxa"/>
        </w:trPr>
        <w:tc>
          <w:tcPr>
            <w:tcW w:w="2430" w:type="dxa"/>
          </w:tcPr>
          <w:p w14:paraId="45948305" w14:textId="77777777" w:rsidR="00C84043" w:rsidRPr="00D47FE8" w:rsidRDefault="00C84043" w:rsidP="00C84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D47FE8">
              <w:rPr>
                <w:rFonts w:ascii="Angsana New" w:hAnsi="Angsana New"/>
                <w:sz w:val="26"/>
                <w:szCs w:val="26"/>
                <w:cs/>
              </w:rPr>
              <w:t>ส่วนแบ่งกำไรจากเงินลงทุน</w:t>
            </w:r>
          </w:p>
        </w:tc>
        <w:tc>
          <w:tcPr>
            <w:tcW w:w="900" w:type="dxa"/>
          </w:tcPr>
          <w:p w14:paraId="6D73244A" w14:textId="77777777" w:rsidR="00C84043" w:rsidRPr="000D1A6A" w:rsidRDefault="00C84043" w:rsidP="00C84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544240A" w14:textId="77777777" w:rsidR="00C84043" w:rsidRPr="000D1A6A" w:rsidRDefault="00C84043" w:rsidP="00C84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522788E5" w14:textId="77777777" w:rsidR="00C84043" w:rsidRPr="00156224" w:rsidRDefault="00C84043" w:rsidP="00C84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360" w:lineRule="exact"/>
              <w:ind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1BB9D5F" w14:textId="77777777" w:rsidR="00C84043" w:rsidRPr="00156224" w:rsidRDefault="00C84043" w:rsidP="00C84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259119BC" w14:textId="77777777" w:rsidR="00C84043" w:rsidRPr="00156224" w:rsidRDefault="00C84043" w:rsidP="00C84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60" w:lineRule="exact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A94FB11" w14:textId="77777777" w:rsidR="00C84043" w:rsidRPr="00156224" w:rsidRDefault="00C84043" w:rsidP="00C84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60" w:lineRule="exact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507096BD" w14:textId="77777777" w:rsidR="00C84043" w:rsidRPr="00156224" w:rsidRDefault="00C84043" w:rsidP="00C84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60" w:lineRule="exact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A53A927" w14:textId="77777777" w:rsidR="00C84043" w:rsidRPr="00156224" w:rsidRDefault="00C84043" w:rsidP="00C84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13" w:type="dxa"/>
          </w:tcPr>
          <w:p w14:paraId="468D0480" w14:textId="4BFF42FF" w:rsidR="00C84043" w:rsidRPr="00156224" w:rsidRDefault="00C84043" w:rsidP="00C84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AF27958" w14:textId="77777777" w:rsidR="00C84043" w:rsidRPr="00156224" w:rsidRDefault="00C84043" w:rsidP="00C84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360" w:lineRule="exact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</w:tcPr>
          <w:p w14:paraId="3325EC74" w14:textId="3B2DBD45" w:rsidR="00C84043" w:rsidRPr="00156224" w:rsidRDefault="00C84043" w:rsidP="00C84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60" w:lineRule="exact"/>
              <w:ind w:left="-2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84043" w:rsidRPr="00D47FE8" w14:paraId="0A9BE02F" w14:textId="77777777" w:rsidTr="00A942E3">
        <w:trPr>
          <w:gridAfter w:val="1"/>
          <w:wAfter w:w="72" w:type="dxa"/>
        </w:trPr>
        <w:tc>
          <w:tcPr>
            <w:tcW w:w="2430" w:type="dxa"/>
          </w:tcPr>
          <w:p w14:paraId="29D61931" w14:textId="4C139E50" w:rsidR="00C84043" w:rsidRPr="00D47FE8" w:rsidRDefault="00C84043" w:rsidP="00C84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D47FE8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ในบริษัทร่วม</w:t>
            </w:r>
          </w:p>
        </w:tc>
        <w:tc>
          <w:tcPr>
            <w:tcW w:w="900" w:type="dxa"/>
          </w:tcPr>
          <w:p w14:paraId="15912BF8" w14:textId="77777777" w:rsidR="00C84043" w:rsidRPr="000D1A6A" w:rsidRDefault="00C84043" w:rsidP="00C84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D508149" w14:textId="77777777" w:rsidR="00C84043" w:rsidRPr="000D1A6A" w:rsidRDefault="00C84043" w:rsidP="00C84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147CD691" w14:textId="77777777" w:rsidR="00C84043" w:rsidRPr="00156224" w:rsidRDefault="00C84043" w:rsidP="00C84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360" w:lineRule="exact"/>
              <w:ind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44034B2" w14:textId="77777777" w:rsidR="00C84043" w:rsidRPr="00156224" w:rsidRDefault="00C84043" w:rsidP="00C84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7E325718" w14:textId="77777777" w:rsidR="00C84043" w:rsidRPr="00156224" w:rsidRDefault="00C84043" w:rsidP="00C84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60" w:lineRule="exact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C442A07" w14:textId="77777777" w:rsidR="00C84043" w:rsidRPr="00156224" w:rsidRDefault="00C84043" w:rsidP="00C84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60" w:lineRule="exact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0E0D478E" w14:textId="77777777" w:rsidR="00C84043" w:rsidRPr="00156224" w:rsidRDefault="00C84043" w:rsidP="00C84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60" w:lineRule="exact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E7ED38D" w14:textId="77777777" w:rsidR="00C84043" w:rsidRPr="00156224" w:rsidRDefault="00C84043" w:rsidP="00C84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13" w:type="dxa"/>
            <w:tcBorders>
              <w:bottom w:val="single" w:sz="4" w:space="0" w:color="auto"/>
            </w:tcBorders>
            <w:vAlign w:val="bottom"/>
          </w:tcPr>
          <w:p w14:paraId="52868E34" w14:textId="34309CE5" w:rsidR="00C84043" w:rsidRPr="00156224" w:rsidRDefault="00DD1CB1" w:rsidP="00C84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DD1CB1">
              <w:rPr>
                <w:rFonts w:asciiTheme="majorBidi" w:hAnsiTheme="majorBidi" w:cstheme="majorBidi"/>
                <w:sz w:val="26"/>
                <w:szCs w:val="26"/>
              </w:rPr>
              <w:t>73,375</w:t>
            </w:r>
          </w:p>
        </w:tc>
        <w:tc>
          <w:tcPr>
            <w:tcW w:w="270" w:type="dxa"/>
          </w:tcPr>
          <w:p w14:paraId="0F0A53C2" w14:textId="77777777" w:rsidR="00C84043" w:rsidRPr="00156224" w:rsidRDefault="00C84043" w:rsidP="00C84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360" w:lineRule="exact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1A3BFE6A" w14:textId="0B7C7654" w:rsidR="00C84043" w:rsidRPr="00156224" w:rsidRDefault="00C84043" w:rsidP="00C84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60" w:lineRule="exact"/>
              <w:ind w:left="-2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5C6C9A">
              <w:rPr>
                <w:rFonts w:asciiTheme="majorBidi" w:hAnsiTheme="majorBidi" w:cstheme="majorBidi"/>
                <w:sz w:val="26"/>
                <w:szCs w:val="26"/>
              </w:rPr>
              <w:t>67,116</w:t>
            </w:r>
          </w:p>
        </w:tc>
      </w:tr>
      <w:tr w:rsidR="00C84043" w:rsidRPr="00D47FE8" w14:paraId="0FEFFC32" w14:textId="77777777" w:rsidTr="00A942E3">
        <w:trPr>
          <w:gridAfter w:val="1"/>
          <w:wAfter w:w="72" w:type="dxa"/>
        </w:trPr>
        <w:tc>
          <w:tcPr>
            <w:tcW w:w="2430" w:type="dxa"/>
            <w:vAlign w:val="bottom"/>
          </w:tcPr>
          <w:p w14:paraId="18F41CFB" w14:textId="00131101" w:rsidR="00C84043" w:rsidRPr="00183EE9" w:rsidRDefault="00C84043" w:rsidP="00C84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5" w:right="-135" w:hanging="16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83EE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900" w:type="dxa"/>
            <w:vAlign w:val="bottom"/>
          </w:tcPr>
          <w:p w14:paraId="68087B9C" w14:textId="77777777" w:rsidR="00C84043" w:rsidRPr="000D1A6A" w:rsidRDefault="00C84043" w:rsidP="00C84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87AF2E1" w14:textId="77777777" w:rsidR="00C84043" w:rsidRPr="000D1A6A" w:rsidRDefault="00C84043" w:rsidP="00C84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FC46819" w14:textId="77777777" w:rsidR="00C84043" w:rsidRPr="00156224" w:rsidRDefault="00C84043" w:rsidP="00C84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CDA500F" w14:textId="77777777" w:rsidR="00C84043" w:rsidRPr="00156224" w:rsidRDefault="00C84043" w:rsidP="00C84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E3E4C81" w14:textId="77777777" w:rsidR="00C84043" w:rsidRPr="00156224" w:rsidRDefault="00C84043" w:rsidP="00C84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60" w:lineRule="exact"/>
              <w:ind w:left="-164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709D0D9" w14:textId="77777777" w:rsidR="00C84043" w:rsidRPr="00156224" w:rsidRDefault="00C84043" w:rsidP="00C84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60" w:lineRule="exact"/>
              <w:ind w:left="-164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E9DE275" w14:textId="77777777" w:rsidR="00C84043" w:rsidRPr="00156224" w:rsidRDefault="00C84043" w:rsidP="00C84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60" w:lineRule="exact"/>
              <w:ind w:left="-164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A05833D" w14:textId="77777777" w:rsidR="00C84043" w:rsidRPr="00156224" w:rsidRDefault="00C84043" w:rsidP="00C84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3" w:type="dxa"/>
            <w:tcBorders>
              <w:top w:val="single" w:sz="4" w:space="0" w:color="auto"/>
            </w:tcBorders>
            <w:vAlign w:val="bottom"/>
          </w:tcPr>
          <w:p w14:paraId="008881D2" w14:textId="3AF5414F" w:rsidR="00C84043" w:rsidRPr="00156224" w:rsidRDefault="00DD1CB1" w:rsidP="00C84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D1CB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135,803</w:t>
            </w:r>
          </w:p>
        </w:tc>
        <w:tc>
          <w:tcPr>
            <w:tcW w:w="270" w:type="dxa"/>
            <w:vAlign w:val="bottom"/>
          </w:tcPr>
          <w:p w14:paraId="0FE913C8" w14:textId="77777777" w:rsidR="00C84043" w:rsidRPr="00156224" w:rsidRDefault="00C84043" w:rsidP="00C84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360" w:lineRule="exact"/>
              <w:ind w:left="-214" w:right="-36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7BA8A5DD" w14:textId="40D426F1" w:rsidR="00C84043" w:rsidRPr="00156224" w:rsidRDefault="00C84043" w:rsidP="00C84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60" w:lineRule="exact"/>
              <w:ind w:left="-21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C6C9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9,805</w:t>
            </w:r>
          </w:p>
        </w:tc>
      </w:tr>
      <w:tr w:rsidR="00C84043" w:rsidRPr="00D47FE8" w14:paraId="4D8A1DE6" w14:textId="77777777" w:rsidTr="00A942E3">
        <w:trPr>
          <w:gridAfter w:val="1"/>
          <w:wAfter w:w="72" w:type="dxa"/>
        </w:trPr>
        <w:tc>
          <w:tcPr>
            <w:tcW w:w="2430" w:type="dxa"/>
          </w:tcPr>
          <w:p w14:paraId="04AAD16D" w14:textId="59293E41" w:rsidR="00C84043" w:rsidRPr="00D47FE8" w:rsidRDefault="00684874" w:rsidP="00C84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="00C84043">
              <w:rPr>
                <w:rFonts w:ascii="Angsana New" w:hAnsi="Angsana New" w:hint="cs"/>
                <w:sz w:val="26"/>
                <w:szCs w:val="26"/>
                <w:cs/>
              </w:rPr>
              <w:t>ค่าใช้จ่าย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</w:t>
            </w:r>
            <w:r w:rsidR="00C84043">
              <w:rPr>
                <w:rFonts w:ascii="Angsana New" w:hAnsi="Angsana New" w:hint="cs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900" w:type="dxa"/>
          </w:tcPr>
          <w:p w14:paraId="2830EC1C" w14:textId="77777777" w:rsidR="00C84043" w:rsidRPr="000D1A6A" w:rsidRDefault="00C84043" w:rsidP="00C84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7DEB9C5" w14:textId="77777777" w:rsidR="00C84043" w:rsidRPr="000D1A6A" w:rsidRDefault="00C84043" w:rsidP="00C84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3689C556" w14:textId="77777777" w:rsidR="00C84043" w:rsidRPr="00156224" w:rsidRDefault="00C84043" w:rsidP="00C84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360" w:lineRule="exact"/>
              <w:ind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E643700" w14:textId="77777777" w:rsidR="00C84043" w:rsidRPr="00156224" w:rsidRDefault="00C84043" w:rsidP="00C84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459EF522" w14:textId="77777777" w:rsidR="00C84043" w:rsidRPr="00156224" w:rsidRDefault="00C84043" w:rsidP="00C84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60" w:lineRule="exact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E2EF609" w14:textId="77777777" w:rsidR="00C84043" w:rsidRPr="00156224" w:rsidRDefault="00C84043" w:rsidP="00C84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60" w:lineRule="exact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6AA1AB8E" w14:textId="77777777" w:rsidR="00C84043" w:rsidRPr="00156224" w:rsidRDefault="00C84043" w:rsidP="00C84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60" w:lineRule="exact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73F6331" w14:textId="77777777" w:rsidR="00C84043" w:rsidRPr="00156224" w:rsidRDefault="00C84043" w:rsidP="00C84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13" w:type="dxa"/>
            <w:tcBorders>
              <w:bottom w:val="single" w:sz="4" w:space="0" w:color="auto"/>
            </w:tcBorders>
          </w:tcPr>
          <w:p w14:paraId="35CD2B43" w14:textId="41D265F2" w:rsidR="00C84043" w:rsidRPr="00156224" w:rsidRDefault="00DD1CB1" w:rsidP="00C84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DD1CB1">
              <w:rPr>
                <w:rFonts w:asciiTheme="majorBidi" w:hAnsiTheme="majorBidi" w:cstheme="majorBidi"/>
                <w:sz w:val="26"/>
                <w:szCs w:val="26"/>
              </w:rPr>
              <w:t>(12,747)</w:t>
            </w:r>
          </w:p>
        </w:tc>
        <w:tc>
          <w:tcPr>
            <w:tcW w:w="270" w:type="dxa"/>
          </w:tcPr>
          <w:p w14:paraId="1B0188BA" w14:textId="77777777" w:rsidR="00C84043" w:rsidRPr="00156224" w:rsidRDefault="00C84043" w:rsidP="00C84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360" w:lineRule="exact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24E703D1" w14:textId="25E6CEC2" w:rsidR="00C84043" w:rsidRPr="00156224" w:rsidRDefault="00C84043" w:rsidP="00C84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60" w:lineRule="exact"/>
              <w:ind w:left="-2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5C6C9A">
              <w:rPr>
                <w:rFonts w:asciiTheme="majorBidi" w:hAnsiTheme="majorBidi" w:cstheme="majorBidi"/>
                <w:sz w:val="26"/>
                <w:szCs w:val="26"/>
              </w:rPr>
              <w:t>11,705</w:t>
            </w:r>
          </w:p>
        </w:tc>
      </w:tr>
      <w:tr w:rsidR="00C84043" w:rsidRPr="006A40DC" w14:paraId="1F10C746" w14:textId="77777777" w:rsidTr="00A942E3">
        <w:trPr>
          <w:gridAfter w:val="1"/>
          <w:wAfter w:w="72" w:type="dxa"/>
        </w:trPr>
        <w:tc>
          <w:tcPr>
            <w:tcW w:w="2430" w:type="dxa"/>
          </w:tcPr>
          <w:p w14:paraId="46A9EA81" w14:textId="36368D6E" w:rsidR="00C84043" w:rsidRPr="00E14EE1" w:rsidRDefault="00C84043" w:rsidP="00C84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3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14EE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</w:t>
            </w:r>
            <w:r w:rsidRPr="00E14EE1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</w:t>
            </w:r>
            <w:r w:rsidRPr="00E14EE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900" w:type="dxa"/>
          </w:tcPr>
          <w:p w14:paraId="7F962A8E" w14:textId="77777777" w:rsidR="00C84043" w:rsidRPr="000D1A6A" w:rsidRDefault="00C84043" w:rsidP="00C84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EEB85AB" w14:textId="77777777" w:rsidR="00C84043" w:rsidRPr="000D1A6A" w:rsidRDefault="00C84043" w:rsidP="00C84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C73C32A" w14:textId="77777777" w:rsidR="00C84043" w:rsidRPr="00156224" w:rsidRDefault="00C84043" w:rsidP="00C84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36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0131E7D" w14:textId="77777777" w:rsidR="00C84043" w:rsidRPr="00156224" w:rsidRDefault="00C84043" w:rsidP="00C84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885818A" w14:textId="77777777" w:rsidR="00C84043" w:rsidRPr="00156224" w:rsidRDefault="00C84043" w:rsidP="00C84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60" w:lineRule="exact"/>
              <w:ind w:left="-164" w:right="-2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4C78D0E" w14:textId="77777777" w:rsidR="00C84043" w:rsidRPr="00156224" w:rsidRDefault="00C84043" w:rsidP="00C84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60" w:lineRule="exact"/>
              <w:ind w:left="-164" w:right="-2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67B50F0" w14:textId="77777777" w:rsidR="00C84043" w:rsidRPr="00156224" w:rsidRDefault="00C84043" w:rsidP="00C84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60" w:lineRule="exact"/>
              <w:ind w:left="-164" w:right="-2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3DCF4E2" w14:textId="77777777" w:rsidR="00C84043" w:rsidRPr="00156224" w:rsidRDefault="00C84043" w:rsidP="00C84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3" w:type="dxa"/>
            <w:tcBorders>
              <w:top w:val="single" w:sz="4" w:space="0" w:color="auto"/>
              <w:bottom w:val="double" w:sz="4" w:space="0" w:color="auto"/>
            </w:tcBorders>
          </w:tcPr>
          <w:p w14:paraId="5EAB58F1" w14:textId="642AE305" w:rsidR="00C84043" w:rsidRPr="002A0153" w:rsidRDefault="00DD1CB1" w:rsidP="00C84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8" w:firstLine="26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D1CB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123,056</w:t>
            </w:r>
          </w:p>
        </w:tc>
        <w:tc>
          <w:tcPr>
            <w:tcW w:w="270" w:type="dxa"/>
          </w:tcPr>
          <w:p w14:paraId="6E800365" w14:textId="77777777" w:rsidR="00C84043" w:rsidRPr="00156224" w:rsidRDefault="00C84043" w:rsidP="00C84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360" w:lineRule="exact"/>
              <w:ind w:left="-214" w:right="-362" w:firstLine="26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400F1E78" w14:textId="2296AED6" w:rsidR="00C84043" w:rsidRPr="00156224" w:rsidRDefault="00C84043" w:rsidP="00C84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60" w:lineRule="exact"/>
              <w:ind w:left="-21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C6C9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21,510</w:t>
            </w:r>
          </w:p>
        </w:tc>
      </w:tr>
    </w:tbl>
    <w:p w14:paraId="1647ABC5" w14:textId="7D0878CF" w:rsidR="000D1A6A" w:rsidRDefault="000D1A6A">
      <w:pPr>
        <w:rPr>
          <w:rFonts w:ascii="Angsana New" w:hAnsi="Angsana New"/>
          <w:sz w:val="30"/>
          <w:szCs w:val="30"/>
        </w:rPr>
      </w:pPr>
    </w:p>
    <w:p w14:paraId="490F9250" w14:textId="77777777" w:rsidR="000D1A6A" w:rsidRDefault="000D1A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tbl>
      <w:tblPr>
        <w:tblW w:w="9838" w:type="dxa"/>
        <w:tblInd w:w="422" w:type="dxa"/>
        <w:tblLayout w:type="fixed"/>
        <w:tblLook w:val="04A0" w:firstRow="1" w:lastRow="0" w:firstColumn="1" w:lastColumn="0" w:noHBand="0" w:noVBand="1"/>
      </w:tblPr>
      <w:tblGrid>
        <w:gridCol w:w="2414"/>
        <w:gridCol w:w="7"/>
        <w:gridCol w:w="902"/>
        <w:gridCol w:w="243"/>
        <w:gridCol w:w="1025"/>
        <w:gridCol w:w="238"/>
        <w:gridCol w:w="1013"/>
        <w:gridCol w:w="11"/>
        <w:gridCol w:w="226"/>
        <w:gridCol w:w="15"/>
        <w:gridCol w:w="29"/>
        <w:gridCol w:w="1085"/>
        <w:gridCol w:w="272"/>
        <w:gridCol w:w="9"/>
        <w:gridCol w:w="999"/>
        <w:gridCol w:w="272"/>
        <w:gridCol w:w="1078"/>
      </w:tblGrid>
      <w:tr w:rsidR="006A40DC" w14:paraId="005D3DA7" w14:textId="77777777" w:rsidTr="006A40DC">
        <w:tc>
          <w:tcPr>
            <w:tcW w:w="2414" w:type="dxa"/>
          </w:tcPr>
          <w:p w14:paraId="38670F31" w14:textId="77777777" w:rsidR="006A40DC" w:rsidRDefault="006A40DC" w:rsidP="006A40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right="-135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7424" w:type="dxa"/>
            <w:gridSpan w:val="16"/>
            <w:hideMark/>
          </w:tcPr>
          <w:p w14:paraId="64BEA217" w14:textId="77777777" w:rsidR="006A40DC" w:rsidRDefault="006A40DC" w:rsidP="006A40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th-TH"/>
              </w:rPr>
              <w:t>งบการเงินที่แสดงเงินลงทุนตามวิธีส่วนได้เสีย</w:t>
            </w:r>
          </w:p>
        </w:tc>
      </w:tr>
      <w:tr w:rsidR="006A40DC" w14:paraId="479AF963" w14:textId="77777777" w:rsidTr="006A40DC">
        <w:tc>
          <w:tcPr>
            <w:tcW w:w="2414" w:type="dxa"/>
          </w:tcPr>
          <w:p w14:paraId="1412D55C" w14:textId="724D8513" w:rsidR="006A40DC" w:rsidRDefault="006A40DC" w:rsidP="006A40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right="-135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177" w:type="dxa"/>
            <w:gridSpan w:val="4"/>
            <w:hideMark/>
          </w:tcPr>
          <w:p w14:paraId="318FEBE9" w14:textId="77777777" w:rsidR="006A40DC" w:rsidRDefault="006A40DC" w:rsidP="006A40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ส่วนงานที่ 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38" w:type="dxa"/>
          </w:tcPr>
          <w:p w14:paraId="795A2868" w14:textId="77777777" w:rsidR="006A40DC" w:rsidRDefault="006A40DC" w:rsidP="006A40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9" w:type="dxa"/>
            <w:gridSpan w:val="6"/>
            <w:hideMark/>
          </w:tcPr>
          <w:p w14:paraId="12CD1D3D" w14:textId="77777777" w:rsidR="006A40DC" w:rsidRDefault="006A40DC" w:rsidP="006A40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ส่วนงานที่ 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81" w:type="dxa"/>
            <w:gridSpan w:val="2"/>
          </w:tcPr>
          <w:p w14:paraId="61E75F96" w14:textId="77777777" w:rsidR="006A40DC" w:rsidRDefault="006A40DC" w:rsidP="006A40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49" w:type="dxa"/>
            <w:gridSpan w:val="3"/>
            <w:hideMark/>
          </w:tcPr>
          <w:p w14:paraId="044AE0B4" w14:textId="77777777" w:rsidR="006A40DC" w:rsidRDefault="006A40DC" w:rsidP="006A40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th-TH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6A40DC" w14:paraId="2F9B38AF" w14:textId="77777777" w:rsidTr="006A40DC">
        <w:tc>
          <w:tcPr>
            <w:tcW w:w="2414" w:type="dxa"/>
          </w:tcPr>
          <w:p w14:paraId="1F5E13F3" w14:textId="22F712E1" w:rsidR="006A40DC" w:rsidRDefault="006A40DC" w:rsidP="006A40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right="-135" w:firstLine="165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09" w:type="dxa"/>
            <w:gridSpan w:val="2"/>
            <w:vAlign w:val="bottom"/>
          </w:tcPr>
          <w:p w14:paraId="7730019A" w14:textId="55670043" w:rsidR="006A40DC" w:rsidRDefault="00BD07F2" w:rsidP="006A4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3" w:right="-13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D07F2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BD07F2">
              <w:rPr>
                <w:rFonts w:asciiTheme="majorBidi" w:hAnsi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43" w:type="dxa"/>
          </w:tcPr>
          <w:p w14:paraId="07BA7738" w14:textId="77777777" w:rsidR="006A40DC" w:rsidRDefault="006A40DC" w:rsidP="006A4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3" w:right="-13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5" w:type="dxa"/>
            <w:vAlign w:val="bottom"/>
          </w:tcPr>
          <w:p w14:paraId="177C6601" w14:textId="1A1CD08F" w:rsidR="006A40DC" w:rsidRDefault="006A40DC" w:rsidP="006A4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3" w:right="-13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238" w:type="dxa"/>
            <w:vAlign w:val="bottom"/>
          </w:tcPr>
          <w:p w14:paraId="1A61F2DB" w14:textId="77777777" w:rsidR="006A40DC" w:rsidRDefault="006A40DC" w:rsidP="006A4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3" w:right="-13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3AAE81C4" w14:textId="62E06BFE" w:rsidR="006A40DC" w:rsidRDefault="00BD07F2" w:rsidP="006A4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3" w:right="-13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D07F2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BD07F2">
              <w:rPr>
                <w:rFonts w:asciiTheme="majorBidi" w:hAnsi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70" w:type="dxa"/>
            <w:gridSpan w:val="3"/>
          </w:tcPr>
          <w:p w14:paraId="53B51D9C" w14:textId="77777777" w:rsidR="006A40DC" w:rsidRDefault="006A40DC" w:rsidP="006A4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3" w:right="-13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5" w:type="dxa"/>
            <w:vAlign w:val="bottom"/>
          </w:tcPr>
          <w:p w14:paraId="663DC89B" w14:textId="36D68C69" w:rsidR="006A40DC" w:rsidRDefault="006A40DC" w:rsidP="006A4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3" w:right="-13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281" w:type="dxa"/>
            <w:gridSpan w:val="2"/>
            <w:vAlign w:val="bottom"/>
          </w:tcPr>
          <w:p w14:paraId="6B45C177" w14:textId="77777777" w:rsidR="006A40DC" w:rsidRDefault="006A40DC" w:rsidP="006A4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3" w:right="-139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9" w:type="dxa"/>
            <w:vAlign w:val="bottom"/>
          </w:tcPr>
          <w:p w14:paraId="6E1BE64B" w14:textId="359F3330" w:rsidR="006A40DC" w:rsidRDefault="00BD07F2" w:rsidP="006A4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3" w:right="-13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D07F2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BD07F2">
              <w:rPr>
                <w:rFonts w:asciiTheme="majorBidi" w:hAnsi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72" w:type="dxa"/>
          </w:tcPr>
          <w:p w14:paraId="3F5EB306" w14:textId="77777777" w:rsidR="006A40DC" w:rsidRDefault="006A40DC" w:rsidP="006A4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3" w:right="-13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8" w:type="dxa"/>
            <w:vAlign w:val="bottom"/>
          </w:tcPr>
          <w:p w14:paraId="2F06B6B0" w14:textId="52908EB2" w:rsidR="006A40DC" w:rsidRDefault="006A40DC" w:rsidP="006A4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3" w:right="-13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มีนาคม</w:t>
            </w:r>
          </w:p>
        </w:tc>
      </w:tr>
      <w:tr w:rsidR="006A40DC" w14:paraId="231034E1" w14:textId="77777777" w:rsidTr="006A40DC">
        <w:tc>
          <w:tcPr>
            <w:tcW w:w="2414" w:type="dxa"/>
          </w:tcPr>
          <w:p w14:paraId="7282EA0C" w14:textId="77777777" w:rsidR="006A40DC" w:rsidRDefault="006A40DC" w:rsidP="006A40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right="-135" w:firstLine="165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09" w:type="dxa"/>
            <w:gridSpan w:val="2"/>
            <w:vAlign w:val="bottom"/>
          </w:tcPr>
          <w:p w14:paraId="2359B576" w14:textId="66C81EB5" w:rsidR="006A40DC" w:rsidRDefault="006A40DC" w:rsidP="006A4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3" w:right="-13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</w:rPr>
              <w:t>2565</w:t>
            </w:r>
          </w:p>
        </w:tc>
        <w:tc>
          <w:tcPr>
            <w:tcW w:w="243" w:type="dxa"/>
          </w:tcPr>
          <w:p w14:paraId="4393474F" w14:textId="77777777" w:rsidR="006A40DC" w:rsidRDefault="006A40DC" w:rsidP="006A4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3" w:right="-13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5" w:type="dxa"/>
            <w:vAlign w:val="bottom"/>
          </w:tcPr>
          <w:p w14:paraId="04237A91" w14:textId="21F2FFBC" w:rsidR="006A40DC" w:rsidRDefault="006A40DC" w:rsidP="006A4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3" w:right="-13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</w:rPr>
              <w:t>2565</w:t>
            </w:r>
          </w:p>
        </w:tc>
        <w:tc>
          <w:tcPr>
            <w:tcW w:w="238" w:type="dxa"/>
            <w:vAlign w:val="bottom"/>
          </w:tcPr>
          <w:p w14:paraId="6021D07C" w14:textId="77777777" w:rsidR="006A40DC" w:rsidRDefault="006A40DC" w:rsidP="006A4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3" w:right="-13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0C480DA6" w14:textId="3F11EBC8" w:rsidR="006A40DC" w:rsidRDefault="006A40DC" w:rsidP="006A4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3" w:right="-13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</w:rPr>
              <w:t>2565</w:t>
            </w:r>
          </w:p>
        </w:tc>
        <w:tc>
          <w:tcPr>
            <w:tcW w:w="270" w:type="dxa"/>
            <w:gridSpan w:val="3"/>
          </w:tcPr>
          <w:p w14:paraId="434062A9" w14:textId="77777777" w:rsidR="006A40DC" w:rsidRDefault="006A40DC" w:rsidP="006A4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3" w:right="-13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5" w:type="dxa"/>
            <w:vAlign w:val="bottom"/>
          </w:tcPr>
          <w:p w14:paraId="1815C091" w14:textId="7EBEB8B8" w:rsidR="006A40DC" w:rsidRDefault="006A40DC" w:rsidP="006A4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3" w:right="-13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</w:rPr>
              <w:t>2565</w:t>
            </w:r>
          </w:p>
        </w:tc>
        <w:tc>
          <w:tcPr>
            <w:tcW w:w="281" w:type="dxa"/>
            <w:gridSpan w:val="2"/>
            <w:vAlign w:val="bottom"/>
          </w:tcPr>
          <w:p w14:paraId="158945FB" w14:textId="77777777" w:rsidR="006A40DC" w:rsidRDefault="006A40DC" w:rsidP="006A4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3" w:right="-139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9" w:type="dxa"/>
            <w:vAlign w:val="bottom"/>
          </w:tcPr>
          <w:p w14:paraId="4E4E76B7" w14:textId="6992E4FF" w:rsidR="006A40DC" w:rsidRDefault="006A40DC" w:rsidP="006A4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3" w:right="-13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</w:rPr>
              <w:t>2565</w:t>
            </w:r>
          </w:p>
        </w:tc>
        <w:tc>
          <w:tcPr>
            <w:tcW w:w="272" w:type="dxa"/>
          </w:tcPr>
          <w:p w14:paraId="332D1DBA" w14:textId="77777777" w:rsidR="006A40DC" w:rsidRDefault="006A40DC" w:rsidP="006A4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3" w:right="-13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8" w:type="dxa"/>
            <w:vAlign w:val="bottom"/>
          </w:tcPr>
          <w:p w14:paraId="64DA3AD7" w14:textId="4B6AF058" w:rsidR="006A40DC" w:rsidRDefault="006A40DC" w:rsidP="006A4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3" w:right="-13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</w:rPr>
              <w:t>2565</w:t>
            </w:r>
          </w:p>
        </w:tc>
      </w:tr>
      <w:tr w:rsidR="006A40DC" w14:paraId="7518667C" w14:textId="77777777" w:rsidTr="006A40DC">
        <w:trPr>
          <w:trHeight w:val="297"/>
        </w:trPr>
        <w:tc>
          <w:tcPr>
            <w:tcW w:w="2414" w:type="dxa"/>
          </w:tcPr>
          <w:p w14:paraId="70DA54A2" w14:textId="77777777" w:rsidR="006A40DC" w:rsidRDefault="006A40DC" w:rsidP="006A40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right="-13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424" w:type="dxa"/>
            <w:gridSpan w:val="16"/>
            <w:hideMark/>
          </w:tcPr>
          <w:p w14:paraId="02EDBA80" w14:textId="77777777" w:rsidR="006A40DC" w:rsidRDefault="006A40DC" w:rsidP="006A40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th-TH"/>
              </w:rPr>
            </w:pPr>
            <w:r>
              <w:rPr>
                <w:rFonts w:ascii="Angsana New" w:hAnsi="Angsana New" w:hint="cs"/>
                <w:i/>
                <w:iCs/>
                <w:sz w:val="26"/>
                <w:szCs w:val="26"/>
                <w:cs/>
                <w:lang w:val="th-TH"/>
              </w:rPr>
              <w:t>(พันบาท)</w:t>
            </w:r>
          </w:p>
        </w:tc>
      </w:tr>
      <w:tr w:rsidR="006A40DC" w14:paraId="613F7DA8" w14:textId="77777777" w:rsidTr="006A40DC">
        <w:tc>
          <w:tcPr>
            <w:tcW w:w="7208" w:type="dxa"/>
            <w:gridSpan w:val="12"/>
            <w:hideMark/>
          </w:tcPr>
          <w:p w14:paraId="4420A6C6" w14:textId="77777777" w:rsidR="006A40DC" w:rsidRDefault="006A40DC" w:rsidP="006A40D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20" w:lineRule="exact"/>
              <w:ind w:right="-108" w:hanging="18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ข้อมูลเกี่ยวกับฐานะการเงินตามส่วนงานที่รายงาน</w:t>
            </w:r>
          </w:p>
        </w:tc>
        <w:tc>
          <w:tcPr>
            <w:tcW w:w="272" w:type="dxa"/>
          </w:tcPr>
          <w:p w14:paraId="33AAD0EC" w14:textId="77777777" w:rsidR="006A40DC" w:rsidRDefault="006A40DC" w:rsidP="006A40D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60"/>
              </w:tabs>
              <w:spacing w:after="0" w:line="320" w:lineRule="exact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8" w:type="dxa"/>
            <w:gridSpan w:val="2"/>
          </w:tcPr>
          <w:p w14:paraId="3B1DC327" w14:textId="77777777" w:rsidR="006A40DC" w:rsidRDefault="006A40DC" w:rsidP="006A40DC">
            <w:pPr>
              <w:tabs>
                <w:tab w:val="clear" w:pos="227"/>
                <w:tab w:val="clear" w:pos="454"/>
                <w:tab w:val="clear" w:pos="680"/>
                <w:tab w:val="decimal" w:pos="803"/>
              </w:tabs>
              <w:spacing w:line="320" w:lineRule="exact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2" w:type="dxa"/>
          </w:tcPr>
          <w:p w14:paraId="7FD48BB3" w14:textId="77777777" w:rsidR="006A40DC" w:rsidRDefault="006A40DC" w:rsidP="006A40DC">
            <w:pPr>
              <w:tabs>
                <w:tab w:val="clear" w:pos="227"/>
                <w:tab w:val="clear" w:pos="454"/>
                <w:tab w:val="clear" w:pos="680"/>
                <w:tab w:val="decimal" w:pos="860"/>
              </w:tabs>
              <w:spacing w:line="320" w:lineRule="exact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</w:tcPr>
          <w:p w14:paraId="18005EBF" w14:textId="77777777" w:rsidR="006A40DC" w:rsidRDefault="006A40DC" w:rsidP="006A40DC">
            <w:pPr>
              <w:tabs>
                <w:tab w:val="clear" w:pos="227"/>
                <w:tab w:val="clear" w:pos="454"/>
                <w:tab w:val="clear" w:pos="680"/>
                <w:tab w:val="decimal" w:pos="803"/>
              </w:tabs>
              <w:spacing w:line="320" w:lineRule="exact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D1A6A" w14:paraId="2EDCC0BA" w14:textId="77777777" w:rsidTr="006A40DC">
        <w:tc>
          <w:tcPr>
            <w:tcW w:w="2421" w:type="dxa"/>
            <w:gridSpan w:val="2"/>
            <w:hideMark/>
          </w:tcPr>
          <w:p w14:paraId="5BC47FAE" w14:textId="77777777" w:rsid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right="-13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902" w:type="dxa"/>
          </w:tcPr>
          <w:p w14:paraId="1C631466" w14:textId="29588C7E" w:rsidR="000D1A6A" w:rsidRPr="000D1A6A" w:rsidRDefault="00DD1CB1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20" w:lineRule="exact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DD1CB1">
              <w:rPr>
                <w:rFonts w:asciiTheme="majorBidi" w:hAnsiTheme="majorBidi" w:cstheme="majorBidi"/>
                <w:bCs/>
                <w:sz w:val="26"/>
                <w:szCs w:val="26"/>
              </w:rPr>
              <w:t>621,592</w:t>
            </w:r>
          </w:p>
        </w:tc>
        <w:tc>
          <w:tcPr>
            <w:tcW w:w="243" w:type="dxa"/>
          </w:tcPr>
          <w:p w14:paraId="20124CE5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5" w:type="dxa"/>
            <w:hideMark/>
          </w:tcPr>
          <w:p w14:paraId="791CBDBC" w14:textId="0F49046C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0D1A6A">
              <w:rPr>
                <w:rFonts w:asciiTheme="majorBidi" w:hAnsiTheme="majorBidi" w:cstheme="majorBidi"/>
                <w:bCs/>
                <w:sz w:val="26"/>
                <w:szCs w:val="26"/>
              </w:rPr>
              <w:t>553,504</w:t>
            </w:r>
          </w:p>
        </w:tc>
        <w:tc>
          <w:tcPr>
            <w:tcW w:w="238" w:type="dxa"/>
          </w:tcPr>
          <w:p w14:paraId="5EA7DF9D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4" w:type="dxa"/>
            <w:gridSpan w:val="2"/>
          </w:tcPr>
          <w:p w14:paraId="693A6FDC" w14:textId="24CB0D9F" w:rsidR="000D1A6A" w:rsidRPr="000D1A6A" w:rsidRDefault="00DD1CB1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DD1CB1">
              <w:rPr>
                <w:rFonts w:asciiTheme="majorBidi" w:hAnsiTheme="majorBidi" w:cstheme="majorBidi"/>
                <w:bCs/>
                <w:sz w:val="26"/>
                <w:szCs w:val="26"/>
              </w:rPr>
              <w:t>1,299,113</w:t>
            </w:r>
          </w:p>
        </w:tc>
        <w:tc>
          <w:tcPr>
            <w:tcW w:w="241" w:type="dxa"/>
            <w:gridSpan w:val="2"/>
          </w:tcPr>
          <w:p w14:paraId="01E2455C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hideMark/>
          </w:tcPr>
          <w:p w14:paraId="608B8641" w14:textId="5E81890F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20" w:lineRule="exact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0D1A6A">
              <w:rPr>
                <w:rFonts w:asciiTheme="majorBidi" w:hAnsiTheme="majorBidi" w:cstheme="majorBidi"/>
                <w:bCs/>
                <w:sz w:val="26"/>
                <w:szCs w:val="26"/>
              </w:rPr>
              <w:t>1,086,434</w:t>
            </w:r>
          </w:p>
        </w:tc>
        <w:tc>
          <w:tcPr>
            <w:tcW w:w="272" w:type="dxa"/>
          </w:tcPr>
          <w:p w14:paraId="63AA4F6B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08" w:type="dxa"/>
            <w:gridSpan w:val="2"/>
          </w:tcPr>
          <w:p w14:paraId="17B5AA9E" w14:textId="253473F9" w:rsidR="000D1A6A" w:rsidRPr="000D1A6A" w:rsidRDefault="00DD1CB1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20" w:lineRule="exact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DD1CB1">
              <w:rPr>
                <w:rFonts w:asciiTheme="majorBidi" w:hAnsiTheme="majorBidi" w:cstheme="majorBidi"/>
                <w:bCs/>
                <w:sz w:val="26"/>
                <w:szCs w:val="26"/>
              </w:rPr>
              <w:t>1,920,705</w:t>
            </w:r>
          </w:p>
        </w:tc>
        <w:tc>
          <w:tcPr>
            <w:tcW w:w="272" w:type="dxa"/>
          </w:tcPr>
          <w:p w14:paraId="2F5F34B5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78" w:type="dxa"/>
            <w:hideMark/>
          </w:tcPr>
          <w:p w14:paraId="7275DE44" w14:textId="0A6E2EDD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20" w:lineRule="exact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0D1A6A">
              <w:rPr>
                <w:rFonts w:asciiTheme="majorBidi" w:hAnsiTheme="majorBidi" w:cstheme="majorBidi"/>
                <w:sz w:val="26"/>
                <w:szCs w:val="26"/>
              </w:rPr>
              <w:t>1,639,938</w:t>
            </w:r>
          </w:p>
        </w:tc>
      </w:tr>
      <w:tr w:rsidR="000D1A6A" w14:paraId="300208C7" w14:textId="77777777" w:rsidTr="006A40DC">
        <w:tc>
          <w:tcPr>
            <w:tcW w:w="2421" w:type="dxa"/>
            <w:gridSpan w:val="2"/>
            <w:hideMark/>
          </w:tcPr>
          <w:p w14:paraId="65DA7A4E" w14:textId="77777777" w:rsid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right="-13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สินค้าคงเหลือ </w:t>
            </w:r>
            <w:r>
              <w:rPr>
                <w:rFonts w:ascii="Angsana New" w:hAnsi="Angsana New" w:hint="cs"/>
                <w:sz w:val="26"/>
                <w:szCs w:val="26"/>
              </w:rPr>
              <w:t xml:space="preserve">-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902" w:type="dxa"/>
          </w:tcPr>
          <w:p w14:paraId="09930145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20" w:lineRule="exact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14:paraId="67A45C00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5" w:type="dxa"/>
          </w:tcPr>
          <w:p w14:paraId="276A6516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38" w:type="dxa"/>
          </w:tcPr>
          <w:p w14:paraId="37B4C4D9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4" w:type="dxa"/>
            <w:gridSpan w:val="2"/>
          </w:tcPr>
          <w:p w14:paraId="2CF09A17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41" w:type="dxa"/>
            <w:gridSpan w:val="2"/>
          </w:tcPr>
          <w:p w14:paraId="2554355B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14" w:type="dxa"/>
            <w:gridSpan w:val="2"/>
          </w:tcPr>
          <w:p w14:paraId="2A8FA519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20" w:lineRule="exact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2" w:type="dxa"/>
          </w:tcPr>
          <w:p w14:paraId="63BD7D08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08" w:type="dxa"/>
            <w:gridSpan w:val="2"/>
          </w:tcPr>
          <w:p w14:paraId="77728AA6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20" w:lineRule="exact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2" w:type="dxa"/>
          </w:tcPr>
          <w:p w14:paraId="003DEDFB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78" w:type="dxa"/>
          </w:tcPr>
          <w:p w14:paraId="62DF6A68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20" w:lineRule="exact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</w:tr>
      <w:tr w:rsidR="000D1A6A" w14:paraId="05D4C935" w14:textId="77777777" w:rsidTr="006A40DC">
        <w:tc>
          <w:tcPr>
            <w:tcW w:w="2421" w:type="dxa"/>
            <w:gridSpan w:val="2"/>
            <w:hideMark/>
          </w:tcPr>
          <w:p w14:paraId="591778DB" w14:textId="77777777" w:rsid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right="-13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 xml:space="preserve">-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สามารถปันส่วนได้</w:t>
            </w:r>
          </w:p>
        </w:tc>
        <w:tc>
          <w:tcPr>
            <w:tcW w:w="902" w:type="dxa"/>
            <w:vAlign w:val="center"/>
          </w:tcPr>
          <w:p w14:paraId="74845D18" w14:textId="5567EADE" w:rsidR="000D1A6A" w:rsidRPr="000D1A6A" w:rsidRDefault="00DD1CB1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20" w:lineRule="exact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</w:pPr>
            <w:r w:rsidRPr="00DD1CB1">
              <w:rPr>
                <w:rFonts w:asciiTheme="majorBidi" w:hAnsiTheme="majorBidi" w:cstheme="majorBidi"/>
                <w:bCs/>
                <w:sz w:val="26"/>
                <w:szCs w:val="26"/>
              </w:rPr>
              <w:t>1,120,553</w:t>
            </w:r>
          </w:p>
        </w:tc>
        <w:tc>
          <w:tcPr>
            <w:tcW w:w="243" w:type="dxa"/>
          </w:tcPr>
          <w:p w14:paraId="14F4655F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5" w:type="dxa"/>
            <w:vAlign w:val="center"/>
            <w:hideMark/>
          </w:tcPr>
          <w:p w14:paraId="7EE1A687" w14:textId="25D00F62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0D1A6A">
              <w:rPr>
                <w:rFonts w:asciiTheme="majorBidi" w:hAnsiTheme="majorBidi" w:cstheme="majorBidi"/>
                <w:bCs/>
                <w:sz w:val="26"/>
                <w:szCs w:val="26"/>
              </w:rPr>
              <w:t>873,992</w:t>
            </w:r>
          </w:p>
        </w:tc>
        <w:tc>
          <w:tcPr>
            <w:tcW w:w="238" w:type="dxa"/>
          </w:tcPr>
          <w:p w14:paraId="31BE9203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center"/>
          </w:tcPr>
          <w:p w14:paraId="76F4586D" w14:textId="1661E4E0" w:rsidR="000D1A6A" w:rsidRPr="000D1A6A" w:rsidRDefault="00DD1CB1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DD1CB1">
              <w:rPr>
                <w:rFonts w:asciiTheme="majorBidi" w:hAnsiTheme="majorBidi" w:cstheme="majorBidi"/>
                <w:bCs/>
                <w:sz w:val="26"/>
                <w:szCs w:val="26"/>
              </w:rPr>
              <w:t>464,612</w:t>
            </w:r>
          </w:p>
        </w:tc>
        <w:tc>
          <w:tcPr>
            <w:tcW w:w="241" w:type="dxa"/>
            <w:gridSpan w:val="2"/>
          </w:tcPr>
          <w:p w14:paraId="16F1378D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center"/>
            <w:hideMark/>
          </w:tcPr>
          <w:p w14:paraId="3EECC9B4" w14:textId="3A2F0E0A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20" w:lineRule="exact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0D1A6A">
              <w:rPr>
                <w:rFonts w:asciiTheme="majorBidi" w:hAnsiTheme="majorBidi" w:cstheme="majorBidi"/>
                <w:bCs/>
                <w:sz w:val="26"/>
                <w:szCs w:val="26"/>
              </w:rPr>
              <w:t>438,183</w:t>
            </w:r>
          </w:p>
        </w:tc>
        <w:tc>
          <w:tcPr>
            <w:tcW w:w="272" w:type="dxa"/>
          </w:tcPr>
          <w:p w14:paraId="1D02E20C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08" w:type="dxa"/>
            <w:gridSpan w:val="2"/>
            <w:vAlign w:val="center"/>
          </w:tcPr>
          <w:p w14:paraId="12A6B02B" w14:textId="15FB3E56" w:rsidR="000D1A6A" w:rsidRPr="000D1A6A" w:rsidRDefault="00DD1CB1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20" w:lineRule="exact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DD1CB1">
              <w:rPr>
                <w:rFonts w:asciiTheme="majorBidi" w:hAnsiTheme="majorBidi" w:cstheme="majorBidi"/>
                <w:bCs/>
                <w:sz w:val="26"/>
                <w:szCs w:val="26"/>
              </w:rPr>
              <w:t>1,585,165</w:t>
            </w:r>
          </w:p>
        </w:tc>
        <w:tc>
          <w:tcPr>
            <w:tcW w:w="272" w:type="dxa"/>
          </w:tcPr>
          <w:p w14:paraId="1FC111E1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78" w:type="dxa"/>
            <w:vAlign w:val="center"/>
            <w:hideMark/>
          </w:tcPr>
          <w:p w14:paraId="4CD79750" w14:textId="21DA1AB0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20" w:lineRule="exact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0D1A6A">
              <w:rPr>
                <w:rFonts w:asciiTheme="majorBidi" w:hAnsiTheme="majorBidi" w:cstheme="majorBidi"/>
                <w:sz w:val="26"/>
                <w:szCs w:val="26"/>
              </w:rPr>
              <w:t>1,312,175</w:t>
            </w:r>
          </w:p>
        </w:tc>
      </w:tr>
      <w:tr w:rsidR="000D1A6A" w14:paraId="46F1D559" w14:textId="77777777" w:rsidTr="006A40DC">
        <w:tc>
          <w:tcPr>
            <w:tcW w:w="2421" w:type="dxa"/>
            <w:gridSpan w:val="2"/>
            <w:hideMark/>
          </w:tcPr>
          <w:p w14:paraId="4F37B45E" w14:textId="77777777" w:rsid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right="-13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 xml:space="preserve">-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ไม่สามารถปันส่วนได้</w:t>
            </w:r>
          </w:p>
        </w:tc>
        <w:tc>
          <w:tcPr>
            <w:tcW w:w="902" w:type="dxa"/>
            <w:vAlign w:val="center"/>
          </w:tcPr>
          <w:p w14:paraId="270F6A3E" w14:textId="3E95B465" w:rsidR="000D1A6A" w:rsidRPr="000D1A6A" w:rsidRDefault="000D1A6A" w:rsidP="00CC6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</w:pPr>
            <w:r w:rsidRPr="000D1A6A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156B9C2D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5" w:type="dxa"/>
            <w:vAlign w:val="center"/>
            <w:hideMark/>
          </w:tcPr>
          <w:p w14:paraId="5C53210B" w14:textId="01A20940" w:rsidR="000D1A6A" w:rsidRPr="000D1A6A" w:rsidRDefault="000D1A6A" w:rsidP="00CC6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0D1A6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8" w:type="dxa"/>
          </w:tcPr>
          <w:p w14:paraId="7C2793C3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center"/>
          </w:tcPr>
          <w:p w14:paraId="155C87D8" w14:textId="10365332" w:rsidR="000D1A6A" w:rsidRPr="000D1A6A" w:rsidRDefault="000D1A6A" w:rsidP="00CC6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0D1A6A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241" w:type="dxa"/>
            <w:gridSpan w:val="2"/>
          </w:tcPr>
          <w:p w14:paraId="19D42171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center"/>
            <w:hideMark/>
          </w:tcPr>
          <w:p w14:paraId="7A13B9D3" w14:textId="6C49A3DB" w:rsidR="000D1A6A" w:rsidRPr="000D1A6A" w:rsidRDefault="000D1A6A" w:rsidP="00CC6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0D1A6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2" w:type="dxa"/>
          </w:tcPr>
          <w:p w14:paraId="61CCC252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747A892" w14:textId="3FEB44EA" w:rsidR="000D1A6A" w:rsidRPr="000D1A6A" w:rsidRDefault="00DD1CB1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20" w:lineRule="exact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DD1CB1">
              <w:rPr>
                <w:rFonts w:asciiTheme="majorBidi" w:hAnsiTheme="majorBidi" w:cstheme="majorBidi"/>
                <w:bCs/>
                <w:sz w:val="26"/>
                <w:szCs w:val="26"/>
              </w:rPr>
              <w:t>200,938</w:t>
            </w:r>
          </w:p>
        </w:tc>
        <w:tc>
          <w:tcPr>
            <w:tcW w:w="272" w:type="dxa"/>
          </w:tcPr>
          <w:p w14:paraId="631AA847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0B69153" w14:textId="4634B24C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20" w:lineRule="exact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0D1A6A">
              <w:rPr>
                <w:rFonts w:asciiTheme="majorBidi" w:hAnsiTheme="majorBidi" w:cstheme="majorBidi"/>
                <w:sz w:val="26"/>
                <w:szCs w:val="26"/>
              </w:rPr>
              <w:t>189,308</w:t>
            </w:r>
          </w:p>
        </w:tc>
      </w:tr>
      <w:tr w:rsidR="000D1A6A" w14:paraId="36253CB0" w14:textId="77777777" w:rsidTr="006A40DC">
        <w:tc>
          <w:tcPr>
            <w:tcW w:w="2421" w:type="dxa"/>
            <w:gridSpan w:val="2"/>
            <w:hideMark/>
          </w:tcPr>
          <w:p w14:paraId="46929A03" w14:textId="77777777" w:rsid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right="-13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902" w:type="dxa"/>
          </w:tcPr>
          <w:p w14:paraId="012B4766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14:paraId="745ED384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5" w:type="dxa"/>
          </w:tcPr>
          <w:p w14:paraId="74E56962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38" w:type="dxa"/>
          </w:tcPr>
          <w:p w14:paraId="2008D8B4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4" w:type="dxa"/>
            <w:gridSpan w:val="2"/>
          </w:tcPr>
          <w:p w14:paraId="0E6E2DDC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41" w:type="dxa"/>
            <w:gridSpan w:val="2"/>
          </w:tcPr>
          <w:p w14:paraId="33E21ACD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14" w:type="dxa"/>
            <w:gridSpan w:val="2"/>
          </w:tcPr>
          <w:p w14:paraId="042B0810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2" w:type="dxa"/>
          </w:tcPr>
          <w:p w14:paraId="01E0FC46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F3AAE39" w14:textId="6555EE48" w:rsidR="000D1A6A" w:rsidRPr="000D1A6A" w:rsidRDefault="00DD1CB1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20" w:lineRule="exact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DD1CB1">
              <w:rPr>
                <w:rFonts w:asciiTheme="majorBidi" w:hAnsiTheme="majorBidi" w:cstheme="majorBidi"/>
                <w:bCs/>
                <w:sz w:val="26"/>
                <w:szCs w:val="26"/>
              </w:rPr>
              <w:t>1,786,103</w:t>
            </w:r>
          </w:p>
        </w:tc>
        <w:tc>
          <w:tcPr>
            <w:tcW w:w="272" w:type="dxa"/>
          </w:tcPr>
          <w:p w14:paraId="793A7B4D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3992B76" w14:textId="62846446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20" w:lineRule="exact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0D1A6A">
              <w:rPr>
                <w:rFonts w:asciiTheme="majorBidi" w:hAnsiTheme="majorBidi" w:cstheme="majorBidi"/>
                <w:sz w:val="26"/>
                <w:szCs w:val="26"/>
              </w:rPr>
              <w:t>1,501,483</w:t>
            </w:r>
          </w:p>
        </w:tc>
      </w:tr>
      <w:tr w:rsidR="000D1A6A" w14:paraId="4B25161C" w14:textId="77777777" w:rsidTr="006A40DC">
        <w:trPr>
          <w:trHeight w:val="77"/>
        </w:trPr>
        <w:tc>
          <w:tcPr>
            <w:tcW w:w="2421" w:type="dxa"/>
            <w:gridSpan w:val="2"/>
            <w:hideMark/>
          </w:tcPr>
          <w:p w14:paraId="4D95F837" w14:textId="77777777" w:rsid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165" w:right="-135" w:hanging="16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ที่ดิน อาคารและอุปกรณ์ </w:t>
            </w:r>
            <w:r>
              <w:rPr>
                <w:rFonts w:ascii="Angsana New" w:hAnsi="Angsana New" w:hint="cs"/>
                <w:sz w:val="26"/>
                <w:szCs w:val="26"/>
              </w:rPr>
              <w:t xml:space="preserve">-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902" w:type="dxa"/>
          </w:tcPr>
          <w:p w14:paraId="0D602C60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20" w:lineRule="exact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43" w:type="dxa"/>
          </w:tcPr>
          <w:p w14:paraId="3D9322E9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20" w:lineRule="exact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5" w:type="dxa"/>
          </w:tcPr>
          <w:p w14:paraId="50AF1BC9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38" w:type="dxa"/>
          </w:tcPr>
          <w:p w14:paraId="68C9D15F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4" w:type="dxa"/>
            <w:gridSpan w:val="2"/>
          </w:tcPr>
          <w:p w14:paraId="2172242C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41" w:type="dxa"/>
            <w:gridSpan w:val="2"/>
          </w:tcPr>
          <w:p w14:paraId="32E26CB9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20" w:lineRule="exact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14" w:type="dxa"/>
            <w:gridSpan w:val="2"/>
          </w:tcPr>
          <w:p w14:paraId="3371CCA6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20" w:lineRule="exact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2" w:type="dxa"/>
          </w:tcPr>
          <w:p w14:paraId="2FC4D52C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20" w:lineRule="exact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32BCCC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20" w:lineRule="exact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2" w:type="dxa"/>
          </w:tcPr>
          <w:p w14:paraId="0E81A059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20" w:lineRule="exact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F13FB0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20" w:lineRule="exact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</w:tr>
      <w:tr w:rsidR="00411D50" w14:paraId="04B6E8FE" w14:textId="77777777" w:rsidTr="00CB3CD9">
        <w:tc>
          <w:tcPr>
            <w:tcW w:w="2421" w:type="dxa"/>
            <w:gridSpan w:val="2"/>
            <w:hideMark/>
          </w:tcPr>
          <w:p w14:paraId="68CDFB79" w14:textId="77777777" w:rsidR="00411D50" w:rsidRDefault="00411D50" w:rsidP="00411D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right="-13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 xml:space="preserve">-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สามารถปันส่วนได้</w:t>
            </w:r>
          </w:p>
        </w:tc>
        <w:tc>
          <w:tcPr>
            <w:tcW w:w="902" w:type="dxa"/>
            <w:vAlign w:val="center"/>
          </w:tcPr>
          <w:p w14:paraId="41353FDA" w14:textId="06B7AC73" w:rsidR="00411D50" w:rsidRPr="000D1A6A" w:rsidRDefault="00DD1CB1" w:rsidP="00411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20" w:lineRule="exact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</w:pPr>
            <w:r w:rsidRPr="00DD1CB1">
              <w:rPr>
                <w:rFonts w:asciiTheme="majorBidi" w:hAnsiTheme="majorBidi" w:cstheme="majorBidi"/>
                <w:bCs/>
                <w:sz w:val="26"/>
                <w:szCs w:val="26"/>
              </w:rPr>
              <w:t>1,468,531</w:t>
            </w:r>
          </w:p>
        </w:tc>
        <w:tc>
          <w:tcPr>
            <w:tcW w:w="243" w:type="dxa"/>
            <w:vAlign w:val="center"/>
          </w:tcPr>
          <w:p w14:paraId="32DF6171" w14:textId="77777777" w:rsidR="00411D50" w:rsidRPr="000D1A6A" w:rsidRDefault="00411D50" w:rsidP="00411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20" w:lineRule="exact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5" w:type="dxa"/>
            <w:vAlign w:val="center"/>
            <w:hideMark/>
          </w:tcPr>
          <w:p w14:paraId="3EA9FE53" w14:textId="629CD2E9" w:rsidR="00411D50" w:rsidRPr="000D1A6A" w:rsidRDefault="00411D50" w:rsidP="00411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0D1A6A">
              <w:rPr>
                <w:rFonts w:asciiTheme="majorBidi" w:hAnsiTheme="majorBidi" w:cstheme="majorBidi"/>
                <w:bCs/>
                <w:sz w:val="26"/>
                <w:szCs w:val="26"/>
              </w:rPr>
              <w:t>1,716,570</w:t>
            </w:r>
          </w:p>
        </w:tc>
        <w:tc>
          <w:tcPr>
            <w:tcW w:w="238" w:type="dxa"/>
            <w:vAlign w:val="center"/>
          </w:tcPr>
          <w:p w14:paraId="1A8E7A91" w14:textId="77777777" w:rsidR="00411D50" w:rsidRPr="000D1A6A" w:rsidRDefault="00411D50" w:rsidP="00411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center"/>
          </w:tcPr>
          <w:p w14:paraId="6700B9EE" w14:textId="0A8C0CD9" w:rsidR="00411D50" w:rsidRPr="000D1A6A" w:rsidRDefault="00DD1CB1" w:rsidP="00411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DD1CB1">
              <w:rPr>
                <w:rFonts w:asciiTheme="majorBidi" w:hAnsiTheme="majorBidi" w:cstheme="majorBidi"/>
                <w:bCs/>
                <w:sz w:val="26"/>
                <w:szCs w:val="26"/>
              </w:rPr>
              <w:t>427,491</w:t>
            </w:r>
          </w:p>
        </w:tc>
        <w:tc>
          <w:tcPr>
            <w:tcW w:w="241" w:type="dxa"/>
            <w:gridSpan w:val="2"/>
            <w:vAlign w:val="center"/>
          </w:tcPr>
          <w:p w14:paraId="21E9D493" w14:textId="77777777" w:rsidR="00411D50" w:rsidRPr="000D1A6A" w:rsidRDefault="00411D50" w:rsidP="00411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20" w:lineRule="exact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center"/>
            <w:hideMark/>
          </w:tcPr>
          <w:p w14:paraId="228CE192" w14:textId="43C42337" w:rsidR="00411D50" w:rsidRPr="000D1A6A" w:rsidRDefault="00411D50" w:rsidP="00411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20" w:lineRule="exact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0D1A6A">
              <w:rPr>
                <w:rFonts w:asciiTheme="majorBidi" w:hAnsiTheme="majorBidi" w:cstheme="majorBidi"/>
                <w:bCs/>
                <w:sz w:val="26"/>
                <w:szCs w:val="26"/>
              </w:rPr>
              <w:t>497,141</w:t>
            </w:r>
          </w:p>
        </w:tc>
        <w:tc>
          <w:tcPr>
            <w:tcW w:w="272" w:type="dxa"/>
            <w:vAlign w:val="center"/>
          </w:tcPr>
          <w:p w14:paraId="11B67389" w14:textId="77777777" w:rsidR="00411D50" w:rsidRPr="000D1A6A" w:rsidRDefault="00411D50" w:rsidP="00411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20" w:lineRule="exact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08" w:type="dxa"/>
            <w:gridSpan w:val="2"/>
            <w:shd w:val="clear" w:color="auto" w:fill="auto"/>
            <w:vAlign w:val="center"/>
          </w:tcPr>
          <w:p w14:paraId="1F7B0BEA" w14:textId="6B2B4F98" w:rsidR="00411D50" w:rsidRPr="000D1A6A" w:rsidRDefault="00DD1CB1" w:rsidP="00411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20" w:lineRule="exact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DD1CB1">
              <w:rPr>
                <w:rFonts w:asciiTheme="majorBidi" w:hAnsiTheme="majorBidi" w:cstheme="majorBidi"/>
                <w:bCs/>
                <w:sz w:val="26"/>
                <w:szCs w:val="26"/>
              </w:rPr>
              <w:t>1,896,022</w:t>
            </w:r>
          </w:p>
        </w:tc>
        <w:tc>
          <w:tcPr>
            <w:tcW w:w="272" w:type="dxa"/>
          </w:tcPr>
          <w:p w14:paraId="4E84CBE0" w14:textId="77777777" w:rsidR="00411D50" w:rsidRPr="000D1A6A" w:rsidRDefault="00411D50" w:rsidP="00411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78" w:type="dxa"/>
            <w:vAlign w:val="center"/>
            <w:hideMark/>
          </w:tcPr>
          <w:p w14:paraId="578E2F3C" w14:textId="69FBD6A4" w:rsidR="00411D50" w:rsidRPr="00411D50" w:rsidRDefault="00411D50" w:rsidP="00411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20" w:lineRule="exact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411D50">
              <w:rPr>
                <w:rFonts w:asciiTheme="majorBidi" w:hAnsiTheme="majorBidi" w:cstheme="majorBidi"/>
                <w:bCs/>
                <w:sz w:val="26"/>
                <w:szCs w:val="26"/>
              </w:rPr>
              <w:t>2,213,711</w:t>
            </w:r>
          </w:p>
        </w:tc>
      </w:tr>
      <w:tr w:rsidR="00411D50" w14:paraId="53E80301" w14:textId="77777777" w:rsidTr="00CB3CD9">
        <w:tc>
          <w:tcPr>
            <w:tcW w:w="2421" w:type="dxa"/>
            <w:gridSpan w:val="2"/>
            <w:hideMark/>
          </w:tcPr>
          <w:p w14:paraId="781503BB" w14:textId="77777777" w:rsidR="00411D50" w:rsidRDefault="00411D50" w:rsidP="00411D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right="-13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 xml:space="preserve">-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ไม่สามารถปันส่วนได้</w:t>
            </w:r>
          </w:p>
        </w:tc>
        <w:tc>
          <w:tcPr>
            <w:tcW w:w="902" w:type="dxa"/>
          </w:tcPr>
          <w:p w14:paraId="593D0442" w14:textId="43339A93" w:rsidR="00411D50" w:rsidRPr="000D1A6A" w:rsidRDefault="00411D50" w:rsidP="00CC6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0D1A6A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14D94467" w14:textId="77777777" w:rsidR="00411D50" w:rsidRPr="000D1A6A" w:rsidRDefault="00411D50" w:rsidP="00411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20" w:lineRule="exact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5" w:type="dxa"/>
            <w:hideMark/>
          </w:tcPr>
          <w:p w14:paraId="6E21D086" w14:textId="79DE219D" w:rsidR="00411D50" w:rsidRPr="000D1A6A" w:rsidRDefault="00411D50" w:rsidP="00CC6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0D1A6A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238" w:type="dxa"/>
          </w:tcPr>
          <w:p w14:paraId="22498BDC" w14:textId="77777777" w:rsidR="00411D50" w:rsidRPr="000D1A6A" w:rsidRDefault="00411D50" w:rsidP="00411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right="-18"/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</w:pPr>
          </w:p>
        </w:tc>
        <w:tc>
          <w:tcPr>
            <w:tcW w:w="1024" w:type="dxa"/>
            <w:gridSpan w:val="2"/>
          </w:tcPr>
          <w:p w14:paraId="7A872F0A" w14:textId="2DBDE4B3" w:rsidR="00411D50" w:rsidRPr="000D1A6A" w:rsidRDefault="00411D50" w:rsidP="00CC6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0D1A6A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241" w:type="dxa"/>
            <w:gridSpan w:val="2"/>
          </w:tcPr>
          <w:p w14:paraId="2F2494B6" w14:textId="77777777" w:rsidR="00411D50" w:rsidRPr="000D1A6A" w:rsidRDefault="00411D50" w:rsidP="00411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20" w:lineRule="exact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hideMark/>
          </w:tcPr>
          <w:p w14:paraId="2969CA2F" w14:textId="308F5D0F" w:rsidR="00411D50" w:rsidRPr="000D1A6A" w:rsidRDefault="00411D50" w:rsidP="00CC6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0D1A6A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272" w:type="dxa"/>
          </w:tcPr>
          <w:p w14:paraId="5A7E2C2A" w14:textId="77777777" w:rsidR="00411D50" w:rsidRPr="000D1A6A" w:rsidRDefault="00411D50" w:rsidP="00411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20" w:lineRule="exact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5711EDA" w14:textId="3EE19219" w:rsidR="00411D50" w:rsidRPr="00CB3CD9" w:rsidRDefault="00DD1CB1" w:rsidP="00411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20" w:lineRule="exact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DD1CB1">
              <w:rPr>
                <w:rFonts w:asciiTheme="majorBidi" w:hAnsiTheme="majorBidi" w:cstheme="majorBidi"/>
                <w:bCs/>
                <w:sz w:val="26"/>
                <w:szCs w:val="26"/>
              </w:rPr>
              <w:t>197,576</w:t>
            </w:r>
          </w:p>
        </w:tc>
        <w:tc>
          <w:tcPr>
            <w:tcW w:w="272" w:type="dxa"/>
          </w:tcPr>
          <w:p w14:paraId="4FB951A2" w14:textId="77777777" w:rsidR="00411D50" w:rsidRPr="000D1A6A" w:rsidRDefault="00411D50" w:rsidP="00411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20" w:lineRule="exact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37D95C9" w14:textId="569ED6E2" w:rsidR="00411D50" w:rsidRPr="00411D50" w:rsidRDefault="00411D50" w:rsidP="00411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20" w:lineRule="exact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411D50">
              <w:rPr>
                <w:rFonts w:asciiTheme="majorBidi" w:hAnsiTheme="majorBidi" w:cstheme="majorBidi"/>
                <w:bCs/>
                <w:sz w:val="26"/>
                <w:szCs w:val="26"/>
              </w:rPr>
              <w:t>227,854</w:t>
            </w:r>
          </w:p>
        </w:tc>
      </w:tr>
      <w:tr w:rsidR="00411D50" w14:paraId="6BFA6CA6" w14:textId="77777777" w:rsidTr="006A40DC">
        <w:tc>
          <w:tcPr>
            <w:tcW w:w="2421" w:type="dxa"/>
            <w:gridSpan w:val="2"/>
            <w:hideMark/>
          </w:tcPr>
          <w:p w14:paraId="06C8260B" w14:textId="77777777" w:rsidR="00411D50" w:rsidRDefault="00411D50" w:rsidP="00411D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right="-13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902" w:type="dxa"/>
          </w:tcPr>
          <w:p w14:paraId="47681DF5" w14:textId="77777777" w:rsidR="00411D50" w:rsidRPr="000D1A6A" w:rsidRDefault="00411D50" w:rsidP="00411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20" w:lineRule="exact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43" w:type="dxa"/>
          </w:tcPr>
          <w:p w14:paraId="00520F0F" w14:textId="77777777" w:rsidR="00411D50" w:rsidRPr="000D1A6A" w:rsidRDefault="00411D50" w:rsidP="00411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20" w:lineRule="exact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5" w:type="dxa"/>
          </w:tcPr>
          <w:p w14:paraId="671857C3" w14:textId="77777777" w:rsidR="00411D50" w:rsidRPr="000D1A6A" w:rsidRDefault="00411D50" w:rsidP="00411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38" w:type="dxa"/>
          </w:tcPr>
          <w:p w14:paraId="2BEBBF37" w14:textId="77777777" w:rsidR="00411D50" w:rsidRPr="000D1A6A" w:rsidRDefault="00411D50" w:rsidP="00411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4" w:type="dxa"/>
            <w:gridSpan w:val="2"/>
          </w:tcPr>
          <w:p w14:paraId="0E136E03" w14:textId="77777777" w:rsidR="00411D50" w:rsidRPr="000D1A6A" w:rsidRDefault="00411D50" w:rsidP="00411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41" w:type="dxa"/>
            <w:gridSpan w:val="2"/>
          </w:tcPr>
          <w:p w14:paraId="1A701214" w14:textId="77777777" w:rsidR="00411D50" w:rsidRPr="000D1A6A" w:rsidRDefault="00411D50" w:rsidP="00411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20" w:lineRule="exact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14" w:type="dxa"/>
            <w:gridSpan w:val="2"/>
          </w:tcPr>
          <w:p w14:paraId="58724A74" w14:textId="77777777" w:rsidR="00411D50" w:rsidRPr="000D1A6A" w:rsidRDefault="00411D50" w:rsidP="00411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20" w:lineRule="exact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2" w:type="dxa"/>
          </w:tcPr>
          <w:p w14:paraId="339F1F08" w14:textId="77777777" w:rsidR="00411D50" w:rsidRPr="000D1A6A" w:rsidRDefault="00411D50" w:rsidP="00411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20" w:lineRule="exact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A76360B" w14:textId="321F1941" w:rsidR="00411D50" w:rsidRPr="000D1A6A" w:rsidRDefault="00DD1CB1" w:rsidP="00411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20" w:lineRule="exact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DD1CB1">
              <w:rPr>
                <w:rFonts w:asciiTheme="majorBidi" w:hAnsiTheme="majorBidi" w:cstheme="majorBidi"/>
                <w:bCs/>
                <w:sz w:val="26"/>
                <w:szCs w:val="26"/>
              </w:rPr>
              <w:t>2,093,598</w:t>
            </w:r>
          </w:p>
        </w:tc>
        <w:tc>
          <w:tcPr>
            <w:tcW w:w="272" w:type="dxa"/>
          </w:tcPr>
          <w:p w14:paraId="2404306B" w14:textId="77777777" w:rsidR="00411D50" w:rsidRPr="000D1A6A" w:rsidRDefault="00411D50" w:rsidP="00411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20" w:lineRule="exact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FC24C6A" w14:textId="5C3262C5" w:rsidR="00411D50" w:rsidRPr="00411D50" w:rsidRDefault="00411D50" w:rsidP="00411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20" w:lineRule="exact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411D50">
              <w:rPr>
                <w:rFonts w:asciiTheme="majorBidi" w:hAnsiTheme="majorBidi" w:cstheme="majorBidi"/>
                <w:sz w:val="26"/>
                <w:szCs w:val="26"/>
              </w:rPr>
              <w:t>2,441,565</w:t>
            </w:r>
          </w:p>
        </w:tc>
      </w:tr>
      <w:tr w:rsidR="000D1A6A" w14:paraId="4DDA5BB6" w14:textId="77777777" w:rsidTr="006A40DC">
        <w:tc>
          <w:tcPr>
            <w:tcW w:w="2414" w:type="dxa"/>
            <w:hideMark/>
          </w:tcPr>
          <w:p w14:paraId="01271CF6" w14:textId="77777777" w:rsid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right="-13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909" w:type="dxa"/>
            <w:gridSpan w:val="2"/>
          </w:tcPr>
          <w:p w14:paraId="548EB832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20" w:lineRule="exact"/>
              <w:ind w:left="-214" w:right="-36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14:paraId="023D442A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2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5" w:type="dxa"/>
          </w:tcPr>
          <w:p w14:paraId="036CB0B7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</w:tcPr>
          <w:p w14:paraId="7BC40B76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3" w:type="dxa"/>
          </w:tcPr>
          <w:p w14:paraId="2AF89A6E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gridSpan w:val="2"/>
          </w:tcPr>
          <w:p w14:paraId="1E494029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9" w:type="dxa"/>
            <w:gridSpan w:val="3"/>
          </w:tcPr>
          <w:p w14:paraId="7B2F2255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20" w:lineRule="exact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dxa"/>
          </w:tcPr>
          <w:p w14:paraId="5A4514FB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20" w:lineRule="exact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08" w:type="dxa"/>
            <w:gridSpan w:val="2"/>
          </w:tcPr>
          <w:p w14:paraId="2742D600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20" w:lineRule="exact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dxa"/>
          </w:tcPr>
          <w:p w14:paraId="4A18784B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20" w:lineRule="exact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78" w:type="dxa"/>
          </w:tcPr>
          <w:p w14:paraId="27CBBB3A" w14:textId="77777777" w:rsidR="000D1A6A" w:rsidRPr="00411D50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20" w:lineRule="exact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D1A6A" w14:paraId="1915B54E" w14:textId="77777777" w:rsidTr="00FB45AD">
        <w:tc>
          <w:tcPr>
            <w:tcW w:w="2414" w:type="dxa"/>
            <w:hideMark/>
          </w:tcPr>
          <w:p w14:paraId="4CFD456F" w14:textId="77777777" w:rsid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right="-13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 xml:space="preserve">-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สามารถปันส่วนได้</w:t>
            </w:r>
          </w:p>
        </w:tc>
        <w:tc>
          <w:tcPr>
            <w:tcW w:w="909" w:type="dxa"/>
            <w:gridSpan w:val="2"/>
            <w:vAlign w:val="center"/>
          </w:tcPr>
          <w:p w14:paraId="2B5D97E1" w14:textId="755BBFDB" w:rsidR="000D1A6A" w:rsidRPr="000D1A6A" w:rsidRDefault="00DD1CB1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20" w:lineRule="exact"/>
              <w:ind w:left="-214" w:right="-3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D1CB1">
              <w:rPr>
                <w:rFonts w:asciiTheme="majorBidi" w:hAnsiTheme="majorBidi" w:cstheme="majorBidi"/>
                <w:sz w:val="26"/>
                <w:szCs w:val="26"/>
              </w:rPr>
              <w:t>258,268</w:t>
            </w:r>
          </w:p>
        </w:tc>
        <w:tc>
          <w:tcPr>
            <w:tcW w:w="243" w:type="dxa"/>
          </w:tcPr>
          <w:p w14:paraId="40986370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2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5" w:type="dxa"/>
            <w:hideMark/>
          </w:tcPr>
          <w:p w14:paraId="312B8B37" w14:textId="2F9190D6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  <w:r w:rsidRPr="000D1A6A">
              <w:rPr>
                <w:rFonts w:asciiTheme="majorBidi" w:hAnsiTheme="majorBidi" w:cstheme="majorBidi"/>
                <w:sz w:val="26"/>
                <w:szCs w:val="26"/>
              </w:rPr>
              <w:t>278,008</w:t>
            </w:r>
          </w:p>
        </w:tc>
        <w:tc>
          <w:tcPr>
            <w:tcW w:w="238" w:type="dxa"/>
          </w:tcPr>
          <w:p w14:paraId="6E889A6A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3" w:type="dxa"/>
            <w:vAlign w:val="center"/>
          </w:tcPr>
          <w:p w14:paraId="0998C1C2" w14:textId="1D9CD651" w:rsidR="000D1A6A" w:rsidRPr="000D1A6A" w:rsidRDefault="00DD1CB1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  <w:r w:rsidRPr="00DD1CB1">
              <w:rPr>
                <w:rFonts w:asciiTheme="majorBidi" w:hAnsiTheme="majorBidi" w:cstheme="majorBidi"/>
                <w:sz w:val="26"/>
                <w:szCs w:val="26"/>
              </w:rPr>
              <w:t>2,348</w:t>
            </w:r>
          </w:p>
        </w:tc>
        <w:tc>
          <w:tcPr>
            <w:tcW w:w="237" w:type="dxa"/>
            <w:gridSpan w:val="2"/>
          </w:tcPr>
          <w:p w14:paraId="444DDCA9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9" w:type="dxa"/>
            <w:gridSpan w:val="3"/>
            <w:hideMark/>
          </w:tcPr>
          <w:p w14:paraId="7A17072C" w14:textId="096BD815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20" w:lineRule="exact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  <w:r w:rsidRPr="000D1A6A">
              <w:rPr>
                <w:rFonts w:asciiTheme="majorBidi" w:hAnsiTheme="majorBidi" w:cstheme="majorBidi"/>
                <w:sz w:val="26"/>
                <w:szCs w:val="26"/>
              </w:rPr>
              <w:t>2,149</w:t>
            </w:r>
          </w:p>
        </w:tc>
        <w:tc>
          <w:tcPr>
            <w:tcW w:w="272" w:type="dxa"/>
          </w:tcPr>
          <w:p w14:paraId="607B23A2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20" w:lineRule="exact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08" w:type="dxa"/>
            <w:gridSpan w:val="2"/>
            <w:vAlign w:val="center"/>
          </w:tcPr>
          <w:p w14:paraId="6F12F968" w14:textId="0D69A6FE" w:rsidR="000D1A6A" w:rsidRPr="000D1A6A" w:rsidRDefault="00DD1CB1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20" w:lineRule="exact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  <w:r w:rsidRPr="00DD1CB1">
              <w:rPr>
                <w:rFonts w:asciiTheme="majorBidi" w:hAnsiTheme="majorBidi" w:cstheme="majorBidi"/>
                <w:sz w:val="26"/>
                <w:szCs w:val="26"/>
              </w:rPr>
              <w:t>260,616</w:t>
            </w:r>
          </w:p>
        </w:tc>
        <w:tc>
          <w:tcPr>
            <w:tcW w:w="272" w:type="dxa"/>
          </w:tcPr>
          <w:p w14:paraId="45F6F8C7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20" w:lineRule="exact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78" w:type="dxa"/>
            <w:vAlign w:val="center"/>
            <w:hideMark/>
          </w:tcPr>
          <w:p w14:paraId="2EB2B6A5" w14:textId="16B70C24" w:rsidR="000D1A6A" w:rsidRPr="00411D50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20" w:lineRule="exact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  <w:r w:rsidRPr="00411D50">
              <w:rPr>
                <w:rFonts w:asciiTheme="majorBidi" w:hAnsiTheme="majorBidi" w:cstheme="majorBidi"/>
                <w:sz w:val="26"/>
                <w:szCs w:val="26"/>
              </w:rPr>
              <w:t>280,157</w:t>
            </w:r>
          </w:p>
        </w:tc>
      </w:tr>
      <w:tr w:rsidR="000D1A6A" w14:paraId="3B8D3504" w14:textId="77777777" w:rsidTr="00CB3CD9">
        <w:tc>
          <w:tcPr>
            <w:tcW w:w="2414" w:type="dxa"/>
            <w:hideMark/>
          </w:tcPr>
          <w:p w14:paraId="70D9313F" w14:textId="77777777" w:rsid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right="-13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 xml:space="preserve">-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ไม่สามารถปันส่วนได้</w:t>
            </w:r>
          </w:p>
        </w:tc>
        <w:tc>
          <w:tcPr>
            <w:tcW w:w="909" w:type="dxa"/>
            <w:gridSpan w:val="2"/>
            <w:vAlign w:val="center"/>
            <w:hideMark/>
          </w:tcPr>
          <w:p w14:paraId="57433BC4" w14:textId="5C9DA0A2" w:rsidR="000D1A6A" w:rsidRPr="000D1A6A" w:rsidRDefault="000D1A6A" w:rsidP="00CC6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D1A6A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4958AE09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2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5" w:type="dxa"/>
            <w:hideMark/>
          </w:tcPr>
          <w:p w14:paraId="6A197552" w14:textId="77777777" w:rsidR="000D1A6A" w:rsidRPr="000D1A6A" w:rsidRDefault="000D1A6A" w:rsidP="00CC6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0D1A6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238" w:type="dxa"/>
          </w:tcPr>
          <w:p w14:paraId="6DB6B3C3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3" w:type="dxa"/>
            <w:vAlign w:val="center"/>
            <w:hideMark/>
          </w:tcPr>
          <w:p w14:paraId="151B2C0A" w14:textId="357B6589" w:rsidR="000D1A6A" w:rsidRPr="000D1A6A" w:rsidRDefault="000D1A6A" w:rsidP="00CC6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0D1A6A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237" w:type="dxa"/>
            <w:gridSpan w:val="2"/>
          </w:tcPr>
          <w:p w14:paraId="4E753A33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9" w:type="dxa"/>
            <w:gridSpan w:val="3"/>
            <w:hideMark/>
          </w:tcPr>
          <w:p w14:paraId="024683B5" w14:textId="77777777" w:rsidR="000D1A6A" w:rsidRPr="000D1A6A" w:rsidRDefault="000D1A6A" w:rsidP="00CC6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0D1A6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272" w:type="dxa"/>
          </w:tcPr>
          <w:p w14:paraId="66376DAD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20" w:lineRule="exact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7776528" w14:textId="400D9957" w:rsidR="000D1A6A" w:rsidRPr="000D1A6A" w:rsidRDefault="00DD1CB1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20" w:lineRule="exact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  <w:r w:rsidRPr="00DD1CB1">
              <w:rPr>
                <w:rFonts w:asciiTheme="majorBidi" w:hAnsiTheme="majorBidi" w:cstheme="majorBidi"/>
                <w:sz w:val="26"/>
                <w:szCs w:val="26"/>
              </w:rPr>
              <w:t>14,451</w:t>
            </w:r>
          </w:p>
        </w:tc>
        <w:tc>
          <w:tcPr>
            <w:tcW w:w="272" w:type="dxa"/>
          </w:tcPr>
          <w:p w14:paraId="3A70A22C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20" w:lineRule="exact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E0A4888" w14:textId="0DDC1D22" w:rsidR="000D1A6A" w:rsidRPr="00411D50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20" w:lineRule="exact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  <w:r w:rsidRPr="00411D50">
              <w:rPr>
                <w:rFonts w:asciiTheme="majorBidi" w:hAnsiTheme="majorBidi" w:cstheme="majorBidi"/>
                <w:sz w:val="26"/>
                <w:szCs w:val="26"/>
              </w:rPr>
              <w:t>16,763</w:t>
            </w:r>
          </w:p>
        </w:tc>
      </w:tr>
      <w:tr w:rsidR="000D1A6A" w14:paraId="17811A18" w14:textId="77777777" w:rsidTr="006A40DC">
        <w:tc>
          <w:tcPr>
            <w:tcW w:w="2414" w:type="dxa"/>
            <w:hideMark/>
          </w:tcPr>
          <w:p w14:paraId="3337A95B" w14:textId="77777777" w:rsid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right="-13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909" w:type="dxa"/>
            <w:gridSpan w:val="2"/>
          </w:tcPr>
          <w:p w14:paraId="7968C5CC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20" w:lineRule="exact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437916B9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2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5" w:type="dxa"/>
          </w:tcPr>
          <w:p w14:paraId="17699B8A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</w:tcPr>
          <w:p w14:paraId="4980B8ED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3" w:type="dxa"/>
          </w:tcPr>
          <w:p w14:paraId="6A4333FC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gridSpan w:val="2"/>
          </w:tcPr>
          <w:p w14:paraId="2F2E4D39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9" w:type="dxa"/>
            <w:gridSpan w:val="3"/>
          </w:tcPr>
          <w:p w14:paraId="1E555528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20" w:lineRule="exact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dxa"/>
          </w:tcPr>
          <w:p w14:paraId="4AB0A404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20" w:lineRule="exact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591080A" w14:textId="5FF14B36" w:rsidR="000D1A6A" w:rsidRPr="000D1A6A" w:rsidRDefault="00DD1CB1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20" w:lineRule="exact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  <w:r w:rsidRPr="00DD1CB1">
              <w:rPr>
                <w:rFonts w:asciiTheme="majorBidi" w:hAnsiTheme="majorBidi" w:cstheme="majorBidi"/>
                <w:sz w:val="26"/>
                <w:szCs w:val="26"/>
              </w:rPr>
              <w:t>275,067</w:t>
            </w:r>
          </w:p>
        </w:tc>
        <w:tc>
          <w:tcPr>
            <w:tcW w:w="272" w:type="dxa"/>
          </w:tcPr>
          <w:p w14:paraId="57EE58A0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20" w:lineRule="exact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DCAC8AA" w14:textId="1A51C294" w:rsidR="000D1A6A" w:rsidRPr="00411D50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20" w:lineRule="exact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  <w:r w:rsidRPr="00411D50">
              <w:rPr>
                <w:rFonts w:asciiTheme="majorBidi" w:hAnsiTheme="majorBidi" w:cstheme="majorBidi"/>
                <w:sz w:val="26"/>
                <w:szCs w:val="26"/>
              </w:rPr>
              <w:t>296,920</w:t>
            </w:r>
          </w:p>
        </w:tc>
      </w:tr>
      <w:tr w:rsidR="000D1A6A" w14:paraId="0251C609" w14:textId="77777777" w:rsidTr="006A40DC">
        <w:tc>
          <w:tcPr>
            <w:tcW w:w="2421" w:type="dxa"/>
            <w:gridSpan w:val="2"/>
            <w:hideMark/>
          </w:tcPr>
          <w:p w14:paraId="4ED2D9C4" w14:textId="77777777" w:rsidR="000D1A6A" w:rsidRDefault="000D1A6A" w:rsidP="000D1A6A">
            <w:pPr>
              <w:tabs>
                <w:tab w:val="clear" w:pos="227"/>
                <w:tab w:val="decimal" w:pos="255"/>
              </w:tabs>
              <w:spacing w:line="320" w:lineRule="exact"/>
              <w:ind w:left="150" w:right="-441" w:hanging="150"/>
              <w:rPr>
                <w:rFonts w:ascii="Angsana New" w:hAnsi="Angsana New"/>
                <w:b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สินทรัพย์อื่นไม่สามารถ</w:t>
            </w:r>
            <w:r>
              <w:rPr>
                <w:rFonts w:ascii="Angsana New" w:hAnsi="Angsana New" w:hint="cs"/>
                <w:sz w:val="26"/>
                <w:szCs w:val="26"/>
              </w:rPr>
              <w:br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ปันส่วนได้</w:t>
            </w:r>
          </w:p>
        </w:tc>
        <w:tc>
          <w:tcPr>
            <w:tcW w:w="902" w:type="dxa"/>
          </w:tcPr>
          <w:p w14:paraId="09F9263F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20" w:lineRule="exact"/>
              <w:ind w:left="150" w:right="-441" w:hanging="25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43" w:type="dxa"/>
          </w:tcPr>
          <w:p w14:paraId="363D03E6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20" w:lineRule="exact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5" w:type="dxa"/>
          </w:tcPr>
          <w:p w14:paraId="5DCB4D31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left="-108" w:right="-441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38" w:type="dxa"/>
          </w:tcPr>
          <w:p w14:paraId="5B5D4B4F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4" w:type="dxa"/>
            <w:gridSpan w:val="2"/>
          </w:tcPr>
          <w:p w14:paraId="251EEEDE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41" w:type="dxa"/>
            <w:gridSpan w:val="2"/>
          </w:tcPr>
          <w:p w14:paraId="2EBE73F8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20" w:lineRule="exact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14" w:type="dxa"/>
            <w:gridSpan w:val="2"/>
          </w:tcPr>
          <w:p w14:paraId="5B73C935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20" w:lineRule="exact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2" w:type="dxa"/>
          </w:tcPr>
          <w:p w14:paraId="03FAE779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20" w:lineRule="exact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B899A08" w14:textId="77777777" w:rsidR="00F235A8" w:rsidRDefault="00F235A8" w:rsidP="00614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20" w:lineRule="exact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11CB59B" w14:textId="00E672DB" w:rsidR="00DD1CB1" w:rsidRPr="00614C68" w:rsidRDefault="00DD1CB1" w:rsidP="00614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20" w:lineRule="exact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  <w:r w:rsidRPr="00DD1CB1">
              <w:rPr>
                <w:rFonts w:asciiTheme="majorBidi" w:hAnsiTheme="majorBidi" w:cstheme="majorBidi"/>
                <w:sz w:val="26"/>
                <w:szCs w:val="26"/>
              </w:rPr>
              <w:t>2,658,161</w:t>
            </w:r>
          </w:p>
        </w:tc>
        <w:tc>
          <w:tcPr>
            <w:tcW w:w="272" w:type="dxa"/>
          </w:tcPr>
          <w:p w14:paraId="056FCB56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20" w:lineRule="exact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E37B70F" w14:textId="77777777" w:rsidR="000D1A6A" w:rsidRPr="00411D50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20" w:lineRule="exact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CD8556B" w14:textId="0EA59272" w:rsidR="000D1A6A" w:rsidRPr="00411D50" w:rsidRDefault="00411D50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20" w:lineRule="exact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411D50">
              <w:rPr>
                <w:rFonts w:asciiTheme="majorBidi" w:hAnsiTheme="majorBidi" w:cstheme="majorBidi"/>
                <w:sz w:val="26"/>
                <w:szCs w:val="26"/>
              </w:rPr>
              <w:t>2,577,593</w:t>
            </w:r>
          </w:p>
        </w:tc>
      </w:tr>
      <w:tr w:rsidR="000D1A6A" w14:paraId="1A320BD2" w14:textId="77777777" w:rsidTr="006A40DC">
        <w:trPr>
          <w:trHeight w:val="379"/>
        </w:trPr>
        <w:tc>
          <w:tcPr>
            <w:tcW w:w="2421" w:type="dxa"/>
            <w:gridSpan w:val="2"/>
            <w:hideMark/>
          </w:tcPr>
          <w:p w14:paraId="16270AC8" w14:textId="77777777" w:rsid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right="-135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สินทรัพย์รวม</w:t>
            </w:r>
          </w:p>
        </w:tc>
        <w:tc>
          <w:tcPr>
            <w:tcW w:w="902" w:type="dxa"/>
          </w:tcPr>
          <w:p w14:paraId="72D56762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20" w:lineRule="exac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3" w:type="dxa"/>
          </w:tcPr>
          <w:p w14:paraId="7FEC0B71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2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5" w:type="dxa"/>
          </w:tcPr>
          <w:p w14:paraId="1D7FDD2C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8" w:type="dxa"/>
          </w:tcPr>
          <w:p w14:paraId="4D54A2D9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  <w:gridSpan w:val="2"/>
          </w:tcPr>
          <w:p w14:paraId="42F82BB5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left="-164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1" w:type="dxa"/>
            <w:gridSpan w:val="2"/>
          </w:tcPr>
          <w:p w14:paraId="45B1A688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20" w:lineRule="exact"/>
              <w:ind w:left="-164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gridSpan w:val="2"/>
          </w:tcPr>
          <w:p w14:paraId="4B4E78D6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20" w:lineRule="exact"/>
              <w:ind w:left="-164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2" w:type="dxa"/>
          </w:tcPr>
          <w:p w14:paraId="1C7E83E2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2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C963C49" w14:textId="0F4925DE" w:rsidR="000D1A6A" w:rsidRPr="000D1A6A" w:rsidRDefault="00DD1CB1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20" w:lineRule="exact"/>
              <w:ind w:left="-214" w:right="-36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D1CB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8,733,634</w:t>
            </w:r>
          </w:p>
        </w:tc>
        <w:tc>
          <w:tcPr>
            <w:tcW w:w="272" w:type="dxa"/>
            <w:vAlign w:val="center"/>
          </w:tcPr>
          <w:p w14:paraId="6A93856C" w14:textId="77777777" w:rsidR="000D1A6A" w:rsidRP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20" w:lineRule="exact"/>
              <w:ind w:left="-214" w:right="-362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  <w:hideMark/>
          </w:tcPr>
          <w:p w14:paraId="38727652" w14:textId="5CE7CE34" w:rsidR="000D1A6A" w:rsidRPr="00411D50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20" w:lineRule="exact"/>
              <w:ind w:left="-214" w:right="-362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411D5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8,457,499</w:t>
            </w:r>
          </w:p>
        </w:tc>
      </w:tr>
    </w:tbl>
    <w:p w14:paraId="6C72D5CC" w14:textId="77777777" w:rsidR="000D1A6A" w:rsidRDefault="000D1A6A">
      <w:r>
        <w:br w:type="page"/>
      </w:r>
    </w:p>
    <w:tbl>
      <w:tblPr>
        <w:tblW w:w="98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50"/>
        <w:gridCol w:w="1080"/>
        <w:gridCol w:w="252"/>
        <w:gridCol w:w="1008"/>
        <w:gridCol w:w="247"/>
        <w:gridCol w:w="923"/>
        <w:gridCol w:w="237"/>
        <w:gridCol w:w="1113"/>
        <w:gridCol w:w="270"/>
        <w:gridCol w:w="1080"/>
        <w:gridCol w:w="262"/>
        <w:gridCol w:w="1088"/>
      </w:tblGrid>
      <w:tr w:rsidR="006A40DC" w:rsidRPr="006A40DC" w14:paraId="47738B56" w14:textId="77777777" w:rsidTr="000D1A6A">
        <w:tc>
          <w:tcPr>
            <w:tcW w:w="2250" w:type="dxa"/>
          </w:tcPr>
          <w:p w14:paraId="19839407" w14:textId="756CDD4D" w:rsidR="00144D7A" w:rsidRPr="006A40DC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7560" w:type="dxa"/>
            <w:gridSpan w:val="11"/>
          </w:tcPr>
          <w:p w14:paraId="2901DC77" w14:textId="68504CAB" w:rsidR="00144D7A" w:rsidRPr="006A40DC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A40DC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6A40DC" w:rsidRPr="006A40DC" w14:paraId="1E735921" w14:textId="77777777" w:rsidTr="000D1A6A">
        <w:tc>
          <w:tcPr>
            <w:tcW w:w="2250" w:type="dxa"/>
          </w:tcPr>
          <w:p w14:paraId="58AF2F4B" w14:textId="5BA05A03" w:rsidR="00144D7A" w:rsidRPr="006A40DC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</w:rPr>
            </w:pPr>
            <w:r w:rsidRPr="006A40DC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</w:rPr>
              <w:t>สำหรับงวด</w:t>
            </w:r>
            <w:r w:rsidR="00BD07F2">
              <w:rPr>
                <w:rFonts w:asciiTheme="majorBidi" w:hAnsiTheme="majorBidi" w:cstheme="majorBidi" w:hint="cs"/>
                <w:b/>
                <w:bCs/>
                <w:i/>
                <w:iCs/>
                <w:color w:val="000000" w:themeColor="text1"/>
                <w:sz w:val="26"/>
                <w:szCs w:val="26"/>
                <w:cs/>
              </w:rPr>
              <w:t>เก้า</w:t>
            </w:r>
            <w:r w:rsidRPr="006A40DC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</w:rPr>
              <w:t>เดือน</w:t>
            </w:r>
            <w:r w:rsidR="00933D3E" w:rsidRPr="006A40DC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</w:rPr>
              <w:t>สิ้นสุด</w:t>
            </w:r>
          </w:p>
        </w:tc>
        <w:tc>
          <w:tcPr>
            <w:tcW w:w="2340" w:type="dxa"/>
            <w:gridSpan w:val="3"/>
          </w:tcPr>
          <w:p w14:paraId="53B62BE2" w14:textId="29B8E0E4" w:rsidR="00144D7A" w:rsidRPr="006A40DC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6A40DC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 xml:space="preserve">ส่วนงานที่ </w:t>
            </w:r>
            <w:r w:rsidR="00A42740" w:rsidRPr="006A40DC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247" w:type="dxa"/>
          </w:tcPr>
          <w:p w14:paraId="0EBE5C90" w14:textId="77777777" w:rsidR="00144D7A" w:rsidRPr="006A40DC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273" w:type="dxa"/>
            <w:gridSpan w:val="3"/>
          </w:tcPr>
          <w:p w14:paraId="37F1C386" w14:textId="3A30314D" w:rsidR="00144D7A" w:rsidRPr="006A40DC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A40DC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 xml:space="preserve">ส่วนงานที่ </w:t>
            </w:r>
            <w:r w:rsidR="00A42740" w:rsidRPr="006A40DC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14:paraId="50E6C2E5" w14:textId="77777777" w:rsidR="00144D7A" w:rsidRPr="006A40DC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  <w:tc>
          <w:tcPr>
            <w:tcW w:w="2430" w:type="dxa"/>
            <w:gridSpan w:val="3"/>
          </w:tcPr>
          <w:p w14:paraId="3FCFB584" w14:textId="77777777" w:rsidR="00144D7A" w:rsidRPr="006A40DC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6A40DC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รวม</w:t>
            </w:r>
          </w:p>
        </w:tc>
      </w:tr>
      <w:tr w:rsidR="006A40DC" w:rsidRPr="006A40DC" w14:paraId="307174C8" w14:textId="77777777" w:rsidTr="000D1A6A">
        <w:tc>
          <w:tcPr>
            <w:tcW w:w="2250" w:type="dxa"/>
          </w:tcPr>
          <w:p w14:paraId="4A2F081A" w14:textId="02923335" w:rsidR="00F8349B" w:rsidRPr="006A40DC" w:rsidRDefault="00F8349B" w:rsidP="00F83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35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</w:rPr>
            </w:pPr>
            <w:r w:rsidRPr="006A40DC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</w:rPr>
              <w:t xml:space="preserve">วันที่ </w:t>
            </w:r>
            <w:r w:rsidR="00BD07F2" w:rsidRPr="00BD07F2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</w:rPr>
              <w:t xml:space="preserve">31 </w:t>
            </w:r>
            <w:r w:rsidR="00BD07F2" w:rsidRPr="00BD07F2">
              <w:rPr>
                <w:rFonts w:asciiTheme="majorBidi" w:hAnsi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080" w:type="dxa"/>
          </w:tcPr>
          <w:p w14:paraId="0956A15E" w14:textId="2EDE3F7E" w:rsidR="00F8349B" w:rsidRPr="006A40DC" w:rsidRDefault="005A7E18" w:rsidP="00F83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7E18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</w:rPr>
              <w:t>2565</w:t>
            </w:r>
          </w:p>
        </w:tc>
        <w:tc>
          <w:tcPr>
            <w:tcW w:w="252" w:type="dxa"/>
          </w:tcPr>
          <w:p w14:paraId="5B795768" w14:textId="77777777" w:rsidR="00F8349B" w:rsidRPr="006A40DC" w:rsidRDefault="00F8349B" w:rsidP="00F83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08" w:type="dxa"/>
          </w:tcPr>
          <w:p w14:paraId="591B1CD4" w14:textId="0DDA19ED" w:rsidR="00F8349B" w:rsidRPr="006A40DC" w:rsidRDefault="005A7E18" w:rsidP="00F83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7E18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</w:rPr>
              <w:t>2564</w:t>
            </w:r>
          </w:p>
        </w:tc>
        <w:tc>
          <w:tcPr>
            <w:tcW w:w="247" w:type="dxa"/>
          </w:tcPr>
          <w:p w14:paraId="002DC803" w14:textId="77777777" w:rsidR="00F8349B" w:rsidRPr="006A40DC" w:rsidRDefault="00F8349B" w:rsidP="00F83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23" w:type="dxa"/>
          </w:tcPr>
          <w:p w14:paraId="775ECA24" w14:textId="2F97942C" w:rsidR="00F8349B" w:rsidRPr="006A40DC" w:rsidRDefault="005A7E18" w:rsidP="00F83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7E18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</w:rPr>
              <w:t>2565</w:t>
            </w:r>
          </w:p>
        </w:tc>
        <w:tc>
          <w:tcPr>
            <w:tcW w:w="237" w:type="dxa"/>
          </w:tcPr>
          <w:p w14:paraId="0A7DC9FC" w14:textId="77777777" w:rsidR="00F8349B" w:rsidRPr="006A40DC" w:rsidRDefault="00F8349B" w:rsidP="00F83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13" w:type="dxa"/>
          </w:tcPr>
          <w:p w14:paraId="16BA70A3" w14:textId="01E5DAE6" w:rsidR="00F8349B" w:rsidRPr="006A40DC" w:rsidRDefault="005A7E18" w:rsidP="00F83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7E18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</w:rPr>
              <w:t>2564</w:t>
            </w:r>
          </w:p>
        </w:tc>
        <w:tc>
          <w:tcPr>
            <w:tcW w:w="270" w:type="dxa"/>
          </w:tcPr>
          <w:p w14:paraId="097FD783" w14:textId="77777777" w:rsidR="00F8349B" w:rsidRPr="006A40DC" w:rsidRDefault="00F8349B" w:rsidP="00F83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087B7C35" w14:textId="4F929DE0" w:rsidR="00F8349B" w:rsidRPr="006A40DC" w:rsidRDefault="005A7E18" w:rsidP="00F83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5A7E18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</w:rPr>
              <w:t>2565</w:t>
            </w:r>
          </w:p>
        </w:tc>
        <w:tc>
          <w:tcPr>
            <w:tcW w:w="262" w:type="dxa"/>
          </w:tcPr>
          <w:p w14:paraId="0458B8E7" w14:textId="77777777" w:rsidR="00F8349B" w:rsidRPr="006A40DC" w:rsidRDefault="00F8349B" w:rsidP="00F83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8" w:type="dxa"/>
          </w:tcPr>
          <w:p w14:paraId="5ABA1982" w14:textId="3A8F4B81" w:rsidR="00F8349B" w:rsidRPr="006A40DC" w:rsidRDefault="005A7E18" w:rsidP="00F83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5A7E18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</w:rPr>
              <w:t>2564</w:t>
            </w:r>
          </w:p>
        </w:tc>
      </w:tr>
      <w:tr w:rsidR="006A40DC" w:rsidRPr="006A40DC" w14:paraId="7F6EBD6A" w14:textId="77777777" w:rsidTr="000D1A6A">
        <w:tc>
          <w:tcPr>
            <w:tcW w:w="2250" w:type="dxa"/>
          </w:tcPr>
          <w:p w14:paraId="1E3131F9" w14:textId="77777777" w:rsidR="00144D7A" w:rsidRPr="006A40DC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7560" w:type="dxa"/>
            <w:gridSpan w:val="11"/>
          </w:tcPr>
          <w:p w14:paraId="6056DD25" w14:textId="77777777" w:rsidR="00144D7A" w:rsidRPr="006A40DC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i/>
                <w:iCs/>
                <w:color w:val="000000" w:themeColor="text1"/>
                <w:sz w:val="26"/>
                <w:szCs w:val="26"/>
                <w:cs/>
              </w:rPr>
            </w:pPr>
            <w:r w:rsidRPr="006A40DC">
              <w:rPr>
                <w:rFonts w:asciiTheme="majorBidi" w:hAnsiTheme="majorBidi" w:cstheme="majorBidi"/>
                <w:i/>
                <w:iCs/>
                <w:color w:val="000000" w:themeColor="text1"/>
                <w:sz w:val="26"/>
                <w:szCs w:val="26"/>
                <w:cs/>
              </w:rPr>
              <w:t>(พันบาท)</w:t>
            </w:r>
          </w:p>
        </w:tc>
      </w:tr>
      <w:tr w:rsidR="006A40DC" w:rsidRPr="006A40DC" w14:paraId="54457CC1" w14:textId="77777777" w:rsidTr="000D1A6A">
        <w:tc>
          <w:tcPr>
            <w:tcW w:w="2250" w:type="dxa"/>
          </w:tcPr>
          <w:p w14:paraId="4D07EFAB" w14:textId="3D51F70C" w:rsidR="005A4916" w:rsidRPr="006A40DC" w:rsidRDefault="005A4916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</w:rPr>
            </w:pPr>
            <w:r w:rsidRPr="006A40DC">
              <w:rPr>
                <w:rFonts w:asciiTheme="majorBidi" w:hAnsiTheme="majorBidi" w:cstheme="majorBidi" w:hint="cs"/>
                <w:b/>
                <w:bCs/>
                <w:i/>
                <w:iCs/>
                <w:color w:val="000000" w:themeColor="text1"/>
                <w:sz w:val="26"/>
                <w:szCs w:val="26"/>
                <w:cs/>
              </w:rPr>
              <w:t>การจำแนกรายได้</w:t>
            </w:r>
          </w:p>
        </w:tc>
        <w:tc>
          <w:tcPr>
            <w:tcW w:w="7560" w:type="dxa"/>
            <w:gridSpan w:val="11"/>
          </w:tcPr>
          <w:p w14:paraId="448242B2" w14:textId="77777777" w:rsidR="005A4916" w:rsidRPr="006A40DC" w:rsidRDefault="005A4916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i/>
                <w:iCs/>
                <w:color w:val="000000" w:themeColor="text1"/>
                <w:sz w:val="26"/>
                <w:szCs w:val="26"/>
                <w:cs/>
              </w:rPr>
            </w:pPr>
          </w:p>
        </w:tc>
      </w:tr>
      <w:tr w:rsidR="006A40DC" w:rsidRPr="006A40DC" w14:paraId="528269C8" w14:textId="77777777" w:rsidTr="000D1A6A">
        <w:tc>
          <w:tcPr>
            <w:tcW w:w="2250" w:type="dxa"/>
          </w:tcPr>
          <w:p w14:paraId="566577B4" w14:textId="77777777" w:rsidR="00144D7A" w:rsidRPr="006A40DC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 w:firstLine="111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6A40DC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ส่วนงานภูมิศาสตร์หลัก</w:t>
            </w:r>
          </w:p>
        </w:tc>
        <w:tc>
          <w:tcPr>
            <w:tcW w:w="1080" w:type="dxa"/>
          </w:tcPr>
          <w:p w14:paraId="0DAE1953" w14:textId="77777777" w:rsidR="00144D7A" w:rsidRPr="006A40DC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 w:firstLine="111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</w:rPr>
            </w:pPr>
          </w:p>
        </w:tc>
        <w:tc>
          <w:tcPr>
            <w:tcW w:w="252" w:type="dxa"/>
          </w:tcPr>
          <w:p w14:paraId="6B0E2BF7" w14:textId="77777777" w:rsidR="00144D7A" w:rsidRPr="006A40DC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 w:firstLine="111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</w:rPr>
            </w:pPr>
          </w:p>
        </w:tc>
        <w:tc>
          <w:tcPr>
            <w:tcW w:w="1008" w:type="dxa"/>
          </w:tcPr>
          <w:p w14:paraId="19B98005" w14:textId="77777777" w:rsidR="00144D7A" w:rsidRPr="006A40DC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47" w:type="dxa"/>
          </w:tcPr>
          <w:p w14:paraId="7C70F8D5" w14:textId="77777777" w:rsidR="00144D7A" w:rsidRPr="006A40DC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23" w:type="dxa"/>
          </w:tcPr>
          <w:p w14:paraId="15070C5A" w14:textId="77777777" w:rsidR="00144D7A" w:rsidRPr="006A40DC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37" w:type="dxa"/>
          </w:tcPr>
          <w:p w14:paraId="4A718DAB" w14:textId="77777777" w:rsidR="00144D7A" w:rsidRPr="006A40DC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13" w:type="dxa"/>
          </w:tcPr>
          <w:p w14:paraId="0154C313" w14:textId="77777777" w:rsidR="00144D7A" w:rsidRPr="006A40DC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</w:tcPr>
          <w:p w14:paraId="2BCC5D3C" w14:textId="77777777" w:rsidR="00144D7A" w:rsidRPr="006A40DC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5A219C84" w14:textId="77777777" w:rsidR="00144D7A" w:rsidRPr="006A40DC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62" w:type="dxa"/>
          </w:tcPr>
          <w:p w14:paraId="567E5180" w14:textId="77777777" w:rsidR="00144D7A" w:rsidRPr="006A40DC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8" w:type="dxa"/>
          </w:tcPr>
          <w:p w14:paraId="4709800E" w14:textId="77777777" w:rsidR="00144D7A" w:rsidRPr="006A40DC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</w:tr>
      <w:tr w:rsidR="00C4226D" w:rsidRPr="006A40DC" w14:paraId="0026E176" w14:textId="77777777" w:rsidTr="000D1A6A">
        <w:tc>
          <w:tcPr>
            <w:tcW w:w="2250" w:type="dxa"/>
          </w:tcPr>
          <w:p w14:paraId="70210F8B" w14:textId="5012501A" w:rsidR="00C4226D" w:rsidRPr="006A40DC" w:rsidRDefault="00C4226D" w:rsidP="00C42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A40D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เอเชีย</w:t>
            </w:r>
          </w:p>
        </w:tc>
        <w:tc>
          <w:tcPr>
            <w:tcW w:w="1080" w:type="dxa"/>
          </w:tcPr>
          <w:p w14:paraId="3F5E4B4C" w14:textId="4D04B593" w:rsidR="00C4226D" w:rsidRPr="000D1A6A" w:rsidRDefault="001B36EF" w:rsidP="00C42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1B36E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3,773,182</w:t>
            </w:r>
          </w:p>
        </w:tc>
        <w:tc>
          <w:tcPr>
            <w:tcW w:w="252" w:type="dxa"/>
            <w:vAlign w:val="bottom"/>
          </w:tcPr>
          <w:p w14:paraId="1F7B6992" w14:textId="77777777" w:rsidR="00C4226D" w:rsidRPr="000D1A6A" w:rsidRDefault="00C4226D" w:rsidP="00C42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08" w:type="dxa"/>
          </w:tcPr>
          <w:p w14:paraId="5C8DBA0A" w14:textId="752856B3" w:rsidR="00C4226D" w:rsidRPr="00585E22" w:rsidRDefault="00C4226D" w:rsidP="00C42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4229A">
              <w:rPr>
                <w:rFonts w:asciiTheme="majorBidi" w:hAnsiTheme="majorBidi" w:cstheme="majorBidi"/>
                <w:sz w:val="26"/>
                <w:szCs w:val="26"/>
              </w:rPr>
              <w:t>2,959,270</w:t>
            </w:r>
          </w:p>
        </w:tc>
        <w:tc>
          <w:tcPr>
            <w:tcW w:w="247" w:type="dxa"/>
            <w:vAlign w:val="bottom"/>
          </w:tcPr>
          <w:p w14:paraId="4426EDB8" w14:textId="77777777" w:rsidR="00C4226D" w:rsidRPr="00585E22" w:rsidRDefault="00C4226D" w:rsidP="00C42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23" w:type="dxa"/>
          </w:tcPr>
          <w:p w14:paraId="247A8EC0" w14:textId="60265EBA" w:rsidR="00C4226D" w:rsidRPr="00585E22" w:rsidRDefault="001B36EF" w:rsidP="00C42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B36E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3,528,827</w:t>
            </w:r>
          </w:p>
        </w:tc>
        <w:tc>
          <w:tcPr>
            <w:tcW w:w="237" w:type="dxa"/>
            <w:vAlign w:val="bottom"/>
          </w:tcPr>
          <w:p w14:paraId="0CC32C9A" w14:textId="77777777" w:rsidR="00C4226D" w:rsidRPr="00585E22" w:rsidRDefault="00C4226D" w:rsidP="00C42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13" w:type="dxa"/>
          </w:tcPr>
          <w:p w14:paraId="3692C30C" w14:textId="6E52261E" w:rsidR="00C4226D" w:rsidRPr="00585E22" w:rsidRDefault="00C4226D" w:rsidP="00C42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4229A">
              <w:rPr>
                <w:rFonts w:asciiTheme="majorBidi" w:hAnsiTheme="majorBidi" w:cstheme="majorBidi"/>
                <w:sz w:val="26"/>
                <w:szCs w:val="26"/>
              </w:rPr>
              <w:t>2,756,465</w:t>
            </w:r>
          </w:p>
        </w:tc>
        <w:tc>
          <w:tcPr>
            <w:tcW w:w="270" w:type="dxa"/>
          </w:tcPr>
          <w:p w14:paraId="3751788E" w14:textId="77777777" w:rsidR="00C4226D" w:rsidRPr="00585E22" w:rsidRDefault="00C4226D" w:rsidP="00C42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4B8AA738" w14:textId="18A606C3" w:rsidR="00C4226D" w:rsidRPr="00585E22" w:rsidRDefault="001B36EF" w:rsidP="00C42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1B36E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7,302,009</w:t>
            </w:r>
          </w:p>
        </w:tc>
        <w:tc>
          <w:tcPr>
            <w:tcW w:w="262" w:type="dxa"/>
          </w:tcPr>
          <w:p w14:paraId="213DDBB3" w14:textId="77777777" w:rsidR="00C4226D" w:rsidRPr="00585E22" w:rsidRDefault="00C4226D" w:rsidP="00C42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8" w:type="dxa"/>
          </w:tcPr>
          <w:p w14:paraId="5D221906" w14:textId="3E2BEE59" w:rsidR="00C4226D" w:rsidRPr="00585E22" w:rsidRDefault="00C4226D" w:rsidP="00C42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0033A4">
              <w:rPr>
                <w:rFonts w:asciiTheme="majorBidi" w:hAnsiTheme="majorBidi" w:cstheme="majorBidi"/>
                <w:sz w:val="26"/>
                <w:szCs w:val="26"/>
              </w:rPr>
              <w:t>5,715,735</w:t>
            </w:r>
          </w:p>
        </w:tc>
      </w:tr>
      <w:tr w:rsidR="00C4226D" w:rsidRPr="006A40DC" w14:paraId="462E6E2D" w14:textId="77777777" w:rsidTr="000D1A6A">
        <w:tc>
          <w:tcPr>
            <w:tcW w:w="2250" w:type="dxa"/>
          </w:tcPr>
          <w:p w14:paraId="29545AA9" w14:textId="4C7F01B3" w:rsidR="00C4226D" w:rsidRPr="006A40DC" w:rsidRDefault="00C4226D" w:rsidP="00C42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A40D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ยุโรป</w:t>
            </w:r>
          </w:p>
        </w:tc>
        <w:tc>
          <w:tcPr>
            <w:tcW w:w="1080" w:type="dxa"/>
          </w:tcPr>
          <w:p w14:paraId="2426BF04" w14:textId="7D1CFB2D" w:rsidR="00C4226D" w:rsidRPr="000D1A6A" w:rsidRDefault="001B36EF" w:rsidP="00C42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1B36E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105,049</w:t>
            </w:r>
          </w:p>
        </w:tc>
        <w:tc>
          <w:tcPr>
            <w:tcW w:w="252" w:type="dxa"/>
            <w:vAlign w:val="bottom"/>
          </w:tcPr>
          <w:p w14:paraId="7D7ACA13" w14:textId="77777777" w:rsidR="00C4226D" w:rsidRPr="000D1A6A" w:rsidRDefault="00C4226D" w:rsidP="00C42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08" w:type="dxa"/>
          </w:tcPr>
          <w:p w14:paraId="6AA741FF" w14:textId="2792F5CF" w:rsidR="00C4226D" w:rsidRPr="00585E22" w:rsidRDefault="00C4226D" w:rsidP="00C42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84229A">
              <w:rPr>
                <w:rFonts w:asciiTheme="majorBidi" w:hAnsiTheme="majorBidi" w:cstheme="majorBidi"/>
                <w:sz w:val="26"/>
                <w:szCs w:val="26"/>
              </w:rPr>
              <w:t>79,415</w:t>
            </w:r>
          </w:p>
        </w:tc>
        <w:tc>
          <w:tcPr>
            <w:tcW w:w="247" w:type="dxa"/>
            <w:vAlign w:val="bottom"/>
          </w:tcPr>
          <w:p w14:paraId="2D9BC0A9" w14:textId="77777777" w:rsidR="00C4226D" w:rsidRPr="00585E22" w:rsidRDefault="00C4226D" w:rsidP="00C42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23" w:type="dxa"/>
          </w:tcPr>
          <w:p w14:paraId="4B3AD1E2" w14:textId="74DDEED4" w:rsidR="00C4226D" w:rsidRPr="00585E22" w:rsidRDefault="001B36EF" w:rsidP="00C42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B36E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1,058</w:t>
            </w:r>
          </w:p>
        </w:tc>
        <w:tc>
          <w:tcPr>
            <w:tcW w:w="237" w:type="dxa"/>
            <w:vAlign w:val="bottom"/>
          </w:tcPr>
          <w:p w14:paraId="2A92B7AD" w14:textId="77777777" w:rsidR="00C4226D" w:rsidRPr="00585E22" w:rsidRDefault="00C4226D" w:rsidP="00C42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13" w:type="dxa"/>
          </w:tcPr>
          <w:p w14:paraId="599D22E4" w14:textId="608D4C33" w:rsidR="00C4226D" w:rsidRPr="00585E22" w:rsidRDefault="00C4226D" w:rsidP="00C42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84229A">
              <w:rPr>
                <w:rFonts w:asciiTheme="majorBidi" w:hAnsiTheme="majorBidi" w:cstheme="majorBidi"/>
                <w:sz w:val="26"/>
                <w:szCs w:val="26"/>
              </w:rPr>
              <w:t>2,787</w:t>
            </w:r>
          </w:p>
        </w:tc>
        <w:tc>
          <w:tcPr>
            <w:tcW w:w="270" w:type="dxa"/>
          </w:tcPr>
          <w:p w14:paraId="7C5063C2" w14:textId="77777777" w:rsidR="00C4226D" w:rsidRPr="00585E22" w:rsidRDefault="00C4226D" w:rsidP="00C42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33100F00" w14:textId="61CADBA0" w:rsidR="00C4226D" w:rsidRPr="00585E22" w:rsidRDefault="001B36EF" w:rsidP="00C42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1B36E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106,107</w:t>
            </w:r>
          </w:p>
        </w:tc>
        <w:tc>
          <w:tcPr>
            <w:tcW w:w="262" w:type="dxa"/>
          </w:tcPr>
          <w:p w14:paraId="0A1C40DB" w14:textId="77777777" w:rsidR="00C4226D" w:rsidRPr="00585E22" w:rsidRDefault="00C4226D" w:rsidP="00C42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8" w:type="dxa"/>
          </w:tcPr>
          <w:p w14:paraId="78F0BA77" w14:textId="3663AEA4" w:rsidR="00C4226D" w:rsidRPr="00585E22" w:rsidRDefault="00C4226D" w:rsidP="00C42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0033A4">
              <w:rPr>
                <w:rFonts w:asciiTheme="majorBidi" w:hAnsiTheme="majorBidi" w:cstheme="majorBidi"/>
                <w:sz w:val="26"/>
                <w:szCs w:val="26"/>
              </w:rPr>
              <w:t>82,202</w:t>
            </w:r>
          </w:p>
        </w:tc>
      </w:tr>
      <w:tr w:rsidR="00C4226D" w:rsidRPr="006A40DC" w14:paraId="59EC6B02" w14:textId="77777777" w:rsidTr="000D1A6A">
        <w:trPr>
          <w:trHeight w:hRule="exact" w:val="360"/>
        </w:trPr>
        <w:tc>
          <w:tcPr>
            <w:tcW w:w="2250" w:type="dxa"/>
          </w:tcPr>
          <w:p w14:paraId="46156E94" w14:textId="35C6C09A" w:rsidR="00C4226D" w:rsidRPr="006A40DC" w:rsidRDefault="00C4226D" w:rsidP="00C42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35" w:hanging="166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A40D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แอฟริกา</w:t>
            </w:r>
          </w:p>
        </w:tc>
        <w:tc>
          <w:tcPr>
            <w:tcW w:w="1080" w:type="dxa"/>
          </w:tcPr>
          <w:p w14:paraId="3F3FF12B" w14:textId="3DB9B6DD" w:rsidR="00C4226D" w:rsidRPr="000D1A6A" w:rsidRDefault="001B36EF" w:rsidP="00C42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B36E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65,332</w:t>
            </w:r>
          </w:p>
        </w:tc>
        <w:tc>
          <w:tcPr>
            <w:tcW w:w="252" w:type="dxa"/>
            <w:vAlign w:val="bottom"/>
          </w:tcPr>
          <w:p w14:paraId="1313CA74" w14:textId="77777777" w:rsidR="00C4226D" w:rsidRPr="000D1A6A" w:rsidRDefault="00C4226D" w:rsidP="00C42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08" w:type="dxa"/>
          </w:tcPr>
          <w:p w14:paraId="794A70B8" w14:textId="4BECC583" w:rsidR="00C4226D" w:rsidRPr="00585E22" w:rsidRDefault="00C4226D" w:rsidP="00C42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4229A">
              <w:rPr>
                <w:rFonts w:asciiTheme="majorBidi" w:hAnsiTheme="majorBidi" w:cstheme="majorBidi"/>
                <w:sz w:val="26"/>
                <w:szCs w:val="26"/>
              </w:rPr>
              <w:t>62,648</w:t>
            </w:r>
          </w:p>
        </w:tc>
        <w:tc>
          <w:tcPr>
            <w:tcW w:w="247" w:type="dxa"/>
            <w:vAlign w:val="bottom"/>
          </w:tcPr>
          <w:p w14:paraId="37D345F8" w14:textId="77777777" w:rsidR="00C4226D" w:rsidRPr="00585E22" w:rsidRDefault="00C4226D" w:rsidP="00C42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23" w:type="dxa"/>
          </w:tcPr>
          <w:p w14:paraId="3F301023" w14:textId="012042DD" w:rsidR="00C4226D" w:rsidRPr="00585E22" w:rsidRDefault="001B36EF" w:rsidP="00C42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37" w:type="dxa"/>
            <w:vAlign w:val="bottom"/>
          </w:tcPr>
          <w:p w14:paraId="31E7EEC6" w14:textId="77777777" w:rsidR="00C4226D" w:rsidRPr="00585E22" w:rsidRDefault="00C4226D" w:rsidP="00C42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13" w:type="dxa"/>
          </w:tcPr>
          <w:p w14:paraId="29BFF687" w14:textId="27B131BF" w:rsidR="00C4226D" w:rsidRPr="00585E22" w:rsidRDefault="00C4226D" w:rsidP="00C42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4614F4B" w14:textId="77777777" w:rsidR="00C4226D" w:rsidRPr="00585E22" w:rsidRDefault="00C4226D" w:rsidP="00C42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642BB734" w14:textId="5E780040" w:rsidR="00C4226D" w:rsidRPr="00585E22" w:rsidRDefault="001B36EF" w:rsidP="00C42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1B36E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65,332</w:t>
            </w:r>
          </w:p>
        </w:tc>
        <w:tc>
          <w:tcPr>
            <w:tcW w:w="262" w:type="dxa"/>
          </w:tcPr>
          <w:p w14:paraId="7C202040" w14:textId="77777777" w:rsidR="00C4226D" w:rsidRPr="00585E22" w:rsidRDefault="00C4226D" w:rsidP="00C42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8" w:type="dxa"/>
          </w:tcPr>
          <w:p w14:paraId="778239B2" w14:textId="292F890B" w:rsidR="00C4226D" w:rsidRPr="00585E22" w:rsidRDefault="00C4226D" w:rsidP="00C42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0033A4">
              <w:rPr>
                <w:rFonts w:asciiTheme="majorBidi" w:hAnsiTheme="majorBidi" w:cstheme="majorBidi"/>
                <w:sz w:val="26"/>
                <w:szCs w:val="26"/>
              </w:rPr>
              <w:t>62,648</w:t>
            </w:r>
          </w:p>
        </w:tc>
      </w:tr>
      <w:tr w:rsidR="00C4226D" w:rsidRPr="006A40DC" w14:paraId="240C0AE8" w14:textId="77777777" w:rsidTr="000D1A6A">
        <w:tc>
          <w:tcPr>
            <w:tcW w:w="2250" w:type="dxa"/>
          </w:tcPr>
          <w:p w14:paraId="1FC769CF" w14:textId="77777777" w:rsidR="00C4226D" w:rsidRPr="006A40DC" w:rsidRDefault="00C4226D" w:rsidP="00C42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35" w:hanging="166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A40D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อเมริกา</w:t>
            </w:r>
          </w:p>
        </w:tc>
        <w:tc>
          <w:tcPr>
            <w:tcW w:w="1080" w:type="dxa"/>
          </w:tcPr>
          <w:p w14:paraId="4032FB6C" w14:textId="3290EE5E" w:rsidR="00C4226D" w:rsidRPr="000D1A6A" w:rsidRDefault="001B36EF" w:rsidP="00C42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B36E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16,234</w:t>
            </w:r>
          </w:p>
        </w:tc>
        <w:tc>
          <w:tcPr>
            <w:tcW w:w="252" w:type="dxa"/>
            <w:vAlign w:val="bottom"/>
          </w:tcPr>
          <w:p w14:paraId="7EE4342C" w14:textId="77777777" w:rsidR="00C4226D" w:rsidRPr="000D1A6A" w:rsidRDefault="00C4226D" w:rsidP="00C42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08" w:type="dxa"/>
          </w:tcPr>
          <w:p w14:paraId="13B2894D" w14:textId="55621F16" w:rsidR="00C4226D" w:rsidRPr="00585E22" w:rsidRDefault="00C4226D" w:rsidP="00C42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4229A">
              <w:rPr>
                <w:rFonts w:asciiTheme="majorBidi" w:hAnsiTheme="majorBidi" w:cstheme="majorBidi"/>
                <w:sz w:val="26"/>
                <w:szCs w:val="26"/>
              </w:rPr>
              <w:t>24,747</w:t>
            </w:r>
          </w:p>
        </w:tc>
        <w:tc>
          <w:tcPr>
            <w:tcW w:w="247" w:type="dxa"/>
            <w:vAlign w:val="bottom"/>
          </w:tcPr>
          <w:p w14:paraId="434A18A1" w14:textId="77777777" w:rsidR="00C4226D" w:rsidRPr="00585E22" w:rsidRDefault="00C4226D" w:rsidP="00C42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23" w:type="dxa"/>
          </w:tcPr>
          <w:p w14:paraId="0C9FA12C" w14:textId="4E9226B1" w:rsidR="00C4226D" w:rsidRPr="00585E22" w:rsidRDefault="001B36EF" w:rsidP="00C42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B36E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1,948</w:t>
            </w:r>
          </w:p>
        </w:tc>
        <w:tc>
          <w:tcPr>
            <w:tcW w:w="237" w:type="dxa"/>
            <w:vAlign w:val="bottom"/>
          </w:tcPr>
          <w:p w14:paraId="62F6CFCD" w14:textId="77777777" w:rsidR="00C4226D" w:rsidRPr="00585E22" w:rsidRDefault="00C4226D" w:rsidP="00C42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13" w:type="dxa"/>
          </w:tcPr>
          <w:p w14:paraId="318EDBDE" w14:textId="53CE3178" w:rsidR="00C4226D" w:rsidRPr="00585E22" w:rsidRDefault="00C4226D" w:rsidP="00C42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09598CE" w14:textId="77777777" w:rsidR="00C4226D" w:rsidRPr="00585E22" w:rsidRDefault="00C4226D" w:rsidP="00C42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161409C7" w14:textId="33CADBA5" w:rsidR="00C4226D" w:rsidRPr="00585E22" w:rsidRDefault="001B36EF" w:rsidP="00C42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1B36E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18,182</w:t>
            </w:r>
          </w:p>
        </w:tc>
        <w:tc>
          <w:tcPr>
            <w:tcW w:w="262" w:type="dxa"/>
          </w:tcPr>
          <w:p w14:paraId="19C7E333" w14:textId="77777777" w:rsidR="00C4226D" w:rsidRPr="00585E22" w:rsidRDefault="00C4226D" w:rsidP="00C42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8" w:type="dxa"/>
          </w:tcPr>
          <w:p w14:paraId="2463CF14" w14:textId="1FA93F11" w:rsidR="00C4226D" w:rsidRPr="00585E22" w:rsidRDefault="00C4226D" w:rsidP="00C42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0033A4">
              <w:rPr>
                <w:rFonts w:asciiTheme="majorBidi" w:hAnsiTheme="majorBidi" w:cstheme="majorBidi"/>
                <w:sz w:val="26"/>
                <w:szCs w:val="26"/>
              </w:rPr>
              <w:t>24,747</w:t>
            </w:r>
          </w:p>
        </w:tc>
      </w:tr>
      <w:tr w:rsidR="00C4226D" w:rsidRPr="006A40DC" w14:paraId="1568C381" w14:textId="77777777" w:rsidTr="000D1A6A">
        <w:tc>
          <w:tcPr>
            <w:tcW w:w="2250" w:type="dxa"/>
          </w:tcPr>
          <w:p w14:paraId="716FD237" w14:textId="123551FE" w:rsidR="00C4226D" w:rsidRPr="006A40DC" w:rsidRDefault="00C4226D" w:rsidP="00C42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35" w:hanging="166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A40D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โอเชียเนีย</w:t>
            </w:r>
          </w:p>
        </w:tc>
        <w:tc>
          <w:tcPr>
            <w:tcW w:w="1080" w:type="dxa"/>
          </w:tcPr>
          <w:p w14:paraId="69E07706" w14:textId="00094487" w:rsidR="00C4226D" w:rsidRPr="000D1A6A" w:rsidRDefault="001B36EF" w:rsidP="00C42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B36E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4,852</w:t>
            </w:r>
          </w:p>
        </w:tc>
        <w:tc>
          <w:tcPr>
            <w:tcW w:w="252" w:type="dxa"/>
            <w:vAlign w:val="bottom"/>
          </w:tcPr>
          <w:p w14:paraId="63430282" w14:textId="77777777" w:rsidR="00C4226D" w:rsidRPr="000D1A6A" w:rsidRDefault="00C4226D" w:rsidP="00C42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08" w:type="dxa"/>
          </w:tcPr>
          <w:p w14:paraId="1CC4338F" w14:textId="304F696F" w:rsidR="00C4226D" w:rsidRPr="00585E22" w:rsidRDefault="00C4226D" w:rsidP="00C42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4229A">
              <w:rPr>
                <w:rFonts w:asciiTheme="majorBidi" w:hAnsiTheme="majorBidi" w:cstheme="majorBidi"/>
                <w:sz w:val="26"/>
                <w:szCs w:val="26"/>
              </w:rPr>
              <w:t>7,607</w:t>
            </w:r>
          </w:p>
        </w:tc>
        <w:tc>
          <w:tcPr>
            <w:tcW w:w="247" w:type="dxa"/>
            <w:vAlign w:val="bottom"/>
          </w:tcPr>
          <w:p w14:paraId="2DFAB1DE" w14:textId="77777777" w:rsidR="00C4226D" w:rsidRPr="00585E22" w:rsidRDefault="00C4226D" w:rsidP="00C42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23" w:type="dxa"/>
          </w:tcPr>
          <w:p w14:paraId="05865EFA" w14:textId="4DB1D7E6" w:rsidR="00C4226D" w:rsidRPr="00585E22" w:rsidRDefault="001B36EF" w:rsidP="00C42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37" w:type="dxa"/>
            <w:vAlign w:val="bottom"/>
          </w:tcPr>
          <w:p w14:paraId="0EF661AF" w14:textId="77777777" w:rsidR="00C4226D" w:rsidRPr="00585E22" w:rsidRDefault="00C4226D" w:rsidP="00C42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13" w:type="dxa"/>
          </w:tcPr>
          <w:p w14:paraId="1D0E2748" w14:textId="284CB491" w:rsidR="00C4226D" w:rsidRPr="00585E22" w:rsidRDefault="00C4226D" w:rsidP="00C42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305AB2E" w14:textId="77777777" w:rsidR="00C4226D" w:rsidRPr="00585E22" w:rsidRDefault="00C4226D" w:rsidP="00C42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4B84DC20" w14:textId="2965A44B" w:rsidR="00C4226D" w:rsidRPr="00585E22" w:rsidRDefault="001B36EF" w:rsidP="00C42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1B36E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4,852</w:t>
            </w:r>
          </w:p>
        </w:tc>
        <w:tc>
          <w:tcPr>
            <w:tcW w:w="262" w:type="dxa"/>
          </w:tcPr>
          <w:p w14:paraId="42FD9E5A" w14:textId="77777777" w:rsidR="00C4226D" w:rsidRPr="00585E22" w:rsidRDefault="00C4226D" w:rsidP="00C42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8" w:type="dxa"/>
          </w:tcPr>
          <w:p w14:paraId="16B0BDA9" w14:textId="3AE5415F" w:rsidR="00C4226D" w:rsidRPr="00585E22" w:rsidRDefault="00C4226D" w:rsidP="00C42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0033A4">
              <w:rPr>
                <w:rFonts w:asciiTheme="majorBidi" w:hAnsiTheme="majorBidi" w:cstheme="majorBidi"/>
                <w:sz w:val="26"/>
                <w:szCs w:val="26"/>
              </w:rPr>
              <w:t>7,607</w:t>
            </w:r>
          </w:p>
        </w:tc>
      </w:tr>
      <w:tr w:rsidR="00C4226D" w:rsidRPr="006A40DC" w14:paraId="0A96758B" w14:textId="77777777" w:rsidTr="000D1A6A">
        <w:tc>
          <w:tcPr>
            <w:tcW w:w="2250" w:type="dxa"/>
          </w:tcPr>
          <w:p w14:paraId="6F20EDCC" w14:textId="6866E8D4" w:rsidR="00C4226D" w:rsidRPr="006A40DC" w:rsidRDefault="00C4226D" w:rsidP="00C42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35" w:hanging="166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A40DC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รวม</w:t>
            </w:r>
            <w:r w:rsidRPr="006A40DC">
              <w:rPr>
                <w:rFonts w:asciiTheme="majorBidi" w:hAnsiTheme="majorBidi" w:cstheme="majorBidi" w:hint="cs"/>
                <w:b/>
                <w:bCs/>
                <w:color w:val="000000" w:themeColor="text1"/>
                <w:sz w:val="26"/>
                <w:szCs w:val="26"/>
                <w:cs/>
              </w:rPr>
              <w:t>รายได้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D4FA551" w14:textId="052D21FA" w:rsidR="00C4226D" w:rsidRPr="000D1A6A" w:rsidRDefault="001B36EF" w:rsidP="00C42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1B36E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3,964,649</w:t>
            </w:r>
          </w:p>
        </w:tc>
        <w:tc>
          <w:tcPr>
            <w:tcW w:w="252" w:type="dxa"/>
            <w:vAlign w:val="bottom"/>
          </w:tcPr>
          <w:p w14:paraId="5385F828" w14:textId="77777777" w:rsidR="00C4226D" w:rsidRPr="000D1A6A" w:rsidRDefault="00C4226D" w:rsidP="00C42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558DE74E" w14:textId="718C8403" w:rsidR="00C4226D" w:rsidRPr="00585E22" w:rsidRDefault="00C4226D" w:rsidP="00C42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84229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3,133,687</w:t>
            </w:r>
          </w:p>
        </w:tc>
        <w:tc>
          <w:tcPr>
            <w:tcW w:w="247" w:type="dxa"/>
            <w:vAlign w:val="bottom"/>
          </w:tcPr>
          <w:p w14:paraId="3FEF6DD5" w14:textId="77777777" w:rsidR="00C4226D" w:rsidRPr="00585E22" w:rsidRDefault="00C4226D" w:rsidP="00C42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923" w:type="dxa"/>
            <w:tcBorders>
              <w:top w:val="single" w:sz="4" w:space="0" w:color="auto"/>
              <w:bottom w:val="double" w:sz="4" w:space="0" w:color="auto"/>
            </w:tcBorders>
          </w:tcPr>
          <w:p w14:paraId="5F555DB1" w14:textId="6A2CFEB5" w:rsidR="00C4226D" w:rsidRPr="00585E22" w:rsidRDefault="001B36EF" w:rsidP="00C42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1B36E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3,531,833</w:t>
            </w:r>
          </w:p>
        </w:tc>
        <w:tc>
          <w:tcPr>
            <w:tcW w:w="237" w:type="dxa"/>
            <w:vAlign w:val="bottom"/>
          </w:tcPr>
          <w:p w14:paraId="68F83CEB" w14:textId="77777777" w:rsidR="00C4226D" w:rsidRPr="00585E22" w:rsidRDefault="00C4226D" w:rsidP="00C42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</w:tcPr>
          <w:p w14:paraId="1645F99C" w14:textId="21B7EEB4" w:rsidR="00C4226D" w:rsidRPr="00585E22" w:rsidRDefault="00C4226D" w:rsidP="00C42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84229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2,759,252</w:t>
            </w:r>
          </w:p>
        </w:tc>
        <w:tc>
          <w:tcPr>
            <w:tcW w:w="270" w:type="dxa"/>
          </w:tcPr>
          <w:p w14:paraId="1585A147" w14:textId="77777777" w:rsidR="00C4226D" w:rsidRPr="00585E22" w:rsidRDefault="00C4226D" w:rsidP="00C42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288DED5" w14:textId="162A6C77" w:rsidR="00C4226D" w:rsidRPr="00585E22" w:rsidRDefault="001B36EF" w:rsidP="00C42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1B36E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7,496,482</w:t>
            </w:r>
          </w:p>
        </w:tc>
        <w:tc>
          <w:tcPr>
            <w:tcW w:w="262" w:type="dxa"/>
          </w:tcPr>
          <w:p w14:paraId="17D97A82" w14:textId="77777777" w:rsidR="00C4226D" w:rsidRPr="00585E22" w:rsidRDefault="00C4226D" w:rsidP="00C42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</w:tcPr>
          <w:p w14:paraId="0D3D7AA3" w14:textId="0809BD52" w:rsidR="00C4226D" w:rsidRPr="00585E22" w:rsidRDefault="00C4226D" w:rsidP="00C42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0033A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5,892,939</w:t>
            </w:r>
          </w:p>
        </w:tc>
      </w:tr>
      <w:tr w:rsidR="00C4226D" w:rsidRPr="006A40DC" w14:paraId="7A8BEE63" w14:textId="77777777" w:rsidTr="000D1A6A">
        <w:tc>
          <w:tcPr>
            <w:tcW w:w="2250" w:type="dxa"/>
          </w:tcPr>
          <w:p w14:paraId="4927FD0F" w14:textId="77777777" w:rsidR="00C4226D" w:rsidRPr="006A40DC" w:rsidRDefault="00C4226D" w:rsidP="00C42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35" w:hanging="166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1E23FEB2" w14:textId="77777777" w:rsidR="00C4226D" w:rsidRPr="000D1A6A" w:rsidRDefault="00C4226D" w:rsidP="00C42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52" w:type="dxa"/>
          </w:tcPr>
          <w:p w14:paraId="65EEA8C3" w14:textId="77777777" w:rsidR="00C4226D" w:rsidRPr="000D1A6A" w:rsidRDefault="00C4226D" w:rsidP="00C42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</w:tcPr>
          <w:p w14:paraId="0FCD203A" w14:textId="77777777" w:rsidR="00C4226D" w:rsidRPr="00585E22" w:rsidRDefault="00C4226D" w:rsidP="00C42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47" w:type="dxa"/>
          </w:tcPr>
          <w:p w14:paraId="4B5A0D50" w14:textId="77777777" w:rsidR="00C4226D" w:rsidRPr="00585E22" w:rsidRDefault="00C4226D" w:rsidP="00C42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23" w:type="dxa"/>
            <w:tcBorders>
              <w:top w:val="double" w:sz="4" w:space="0" w:color="auto"/>
            </w:tcBorders>
          </w:tcPr>
          <w:p w14:paraId="58BD9166" w14:textId="77777777" w:rsidR="00C4226D" w:rsidRPr="00585E22" w:rsidRDefault="00C4226D" w:rsidP="00C42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37" w:type="dxa"/>
          </w:tcPr>
          <w:p w14:paraId="7B7FE000" w14:textId="77777777" w:rsidR="00C4226D" w:rsidRPr="00585E22" w:rsidRDefault="00C4226D" w:rsidP="00C42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13" w:type="dxa"/>
            <w:tcBorders>
              <w:top w:val="double" w:sz="4" w:space="0" w:color="auto"/>
            </w:tcBorders>
          </w:tcPr>
          <w:p w14:paraId="73C15A0E" w14:textId="77777777" w:rsidR="00C4226D" w:rsidRPr="00585E22" w:rsidRDefault="00C4226D" w:rsidP="00C42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</w:tcPr>
          <w:p w14:paraId="5BA8C73E" w14:textId="77777777" w:rsidR="00C4226D" w:rsidRPr="00585E22" w:rsidRDefault="00C4226D" w:rsidP="00C42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74F06E9C" w14:textId="77777777" w:rsidR="00C4226D" w:rsidRPr="00585E22" w:rsidRDefault="00C4226D" w:rsidP="00C42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62" w:type="dxa"/>
          </w:tcPr>
          <w:p w14:paraId="46D055C0" w14:textId="77777777" w:rsidR="00C4226D" w:rsidRPr="00585E22" w:rsidRDefault="00C4226D" w:rsidP="00C42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8" w:type="dxa"/>
            <w:tcBorders>
              <w:top w:val="double" w:sz="4" w:space="0" w:color="auto"/>
            </w:tcBorders>
          </w:tcPr>
          <w:p w14:paraId="417682FD" w14:textId="77777777" w:rsidR="00C4226D" w:rsidRPr="00585E22" w:rsidRDefault="00C4226D" w:rsidP="00C42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  <w:tab w:val="decimal" w:pos="106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</w:tr>
      <w:tr w:rsidR="00C4226D" w:rsidRPr="006A40DC" w14:paraId="492B7DD3" w14:textId="77777777" w:rsidTr="000D1A6A">
        <w:tc>
          <w:tcPr>
            <w:tcW w:w="2250" w:type="dxa"/>
          </w:tcPr>
          <w:p w14:paraId="65453AEF" w14:textId="13FAF010" w:rsidR="00C4226D" w:rsidRPr="006A40DC" w:rsidRDefault="00C4226D" w:rsidP="00C42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-135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A40DC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ผลิตภัณฑ์หลัก</w:t>
            </w:r>
          </w:p>
        </w:tc>
        <w:tc>
          <w:tcPr>
            <w:tcW w:w="1080" w:type="dxa"/>
          </w:tcPr>
          <w:p w14:paraId="2BF2BD1D" w14:textId="77777777" w:rsidR="00C4226D" w:rsidRPr="000D1A6A" w:rsidRDefault="00C4226D" w:rsidP="00C42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52" w:type="dxa"/>
          </w:tcPr>
          <w:p w14:paraId="1A4DD6A8" w14:textId="77777777" w:rsidR="00C4226D" w:rsidRPr="000D1A6A" w:rsidRDefault="00C4226D" w:rsidP="00C42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08" w:type="dxa"/>
          </w:tcPr>
          <w:p w14:paraId="3730ABB2" w14:textId="77777777" w:rsidR="00C4226D" w:rsidRPr="00585E22" w:rsidRDefault="00C4226D" w:rsidP="00C42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47" w:type="dxa"/>
          </w:tcPr>
          <w:p w14:paraId="61379C23" w14:textId="77777777" w:rsidR="00C4226D" w:rsidRPr="00585E22" w:rsidRDefault="00C4226D" w:rsidP="00C42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23" w:type="dxa"/>
          </w:tcPr>
          <w:p w14:paraId="2D6DC7B4" w14:textId="77777777" w:rsidR="00C4226D" w:rsidRPr="00585E22" w:rsidRDefault="00C4226D" w:rsidP="00C42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37" w:type="dxa"/>
          </w:tcPr>
          <w:p w14:paraId="679307D3" w14:textId="77777777" w:rsidR="00C4226D" w:rsidRPr="00585E22" w:rsidRDefault="00C4226D" w:rsidP="00C42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13" w:type="dxa"/>
          </w:tcPr>
          <w:p w14:paraId="0EA015C7" w14:textId="77777777" w:rsidR="00C4226D" w:rsidRPr="00585E22" w:rsidRDefault="00C4226D" w:rsidP="00C42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</w:tcPr>
          <w:p w14:paraId="2E702AE4" w14:textId="77777777" w:rsidR="00C4226D" w:rsidRPr="00585E22" w:rsidRDefault="00C4226D" w:rsidP="00C42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202A3E21" w14:textId="77777777" w:rsidR="00C4226D" w:rsidRPr="00585E22" w:rsidRDefault="00C4226D" w:rsidP="00C42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62" w:type="dxa"/>
          </w:tcPr>
          <w:p w14:paraId="0F9E2E8A" w14:textId="77777777" w:rsidR="00C4226D" w:rsidRPr="00585E22" w:rsidRDefault="00C4226D" w:rsidP="00C42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8" w:type="dxa"/>
          </w:tcPr>
          <w:p w14:paraId="426C209A" w14:textId="77777777" w:rsidR="00C4226D" w:rsidRPr="00585E22" w:rsidRDefault="00C4226D" w:rsidP="00C42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  <w:tab w:val="decimal" w:pos="106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</w:tr>
      <w:tr w:rsidR="00C4226D" w:rsidRPr="006A40DC" w14:paraId="75F6A1E7" w14:textId="77777777" w:rsidTr="000D1A6A">
        <w:tc>
          <w:tcPr>
            <w:tcW w:w="2250" w:type="dxa"/>
            <w:shd w:val="clear" w:color="auto" w:fill="auto"/>
          </w:tcPr>
          <w:p w14:paraId="243C8320" w14:textId="77777777" w:rsidR="00C4226D" w:rsidRPr="006A40DC" w:rsidRDefault="00C4226D" w:rsidP="00C42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-13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A40D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ผ้าสำหรับเครื่องแต่งกาย</w:t>
            </w:r>
          </w:p>
        </w:tc>
        <w:tc>
          <w:tcPr>
            <w:tcW w:w="1080" w:type="dxa"/>
          </w:tcPr>
          <w:p w14:paraId="407F31AD" w14:textId="61E8488D" w:rsidR="00C4226D" w:rsidRPr="000D1A6A" w:rsidRDefault="001B36EF" w:rsidP="00C42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B36E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3,717,148</w:t>
            </w:r>
          </w:p>
        </w:tc>
        <w:tc>
          <w:tcPr>
            <w:tcW w:w="252" w:type="dxa"/>
            <w:vAlign w:val="bottom"/>
          </w:tcPr>
          <w:p w14:paraId="6AA18586" w14:textId="77777777" w:rsidR="00C4226D" w:rsidRPr="000D1A6A" w:rsidRDefault="00C4226D" w:rsidP="00C42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08" w:type="dxa"/>
          </w:tcPr>
          <w:p w14:paraId="518C510D" w14:textId="6B4864E2" w:rsidR="00C4226D" w:rsidRPr="00585E22" w:rsidRDefault="00C4226D" w:rsidP="00C42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F056C">
              <w:rPr>
                <w:rFonts w:asciiTheme="majorBidi" w:hAnsiTheme="majorBidi" w:cstheme="majorBidi"/>
                <w:sz w:val="26"/>
                <w:szCs w:val="26"/>
              </w:rPr>
              <w:t>2,940,257</w:t>
            </w:r>
          </w:p>
        </w:tc>
        <w:tc>
          <w:tcPr>
            <w:tcW w:w="247" w:type="dxa"/>
          </w:tcPr>
          <w:p w14:paraId="0F0E44BB" w14:textId="77777777" w:rsidR="00C4226D" w:rsidRPr="00585E22" w:rsidRDefault="00C4226D" w:rsidP="00C42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23" w:type="dxa"/>
          </w:tcPr>
          <w:p w14:paraId="316F67B7" w14:textId="57E339FA" w:rsidR="00C4226D" w:rsidRPr="00585E22" w:rsidRDefault="001B36EF" w:rsidP="00C42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19EAB0A6" w14:textId="77777777" w:rsidR="00C4226D" w:rsidRPr="00585E22" w:rsidRDefault="00C4226D" w:rsidP="00C42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13" w:type="dxa"/>
          </w:tcPr>
          <w:p w14:paraId="5B8789A0" w14:textId="3FB27B6D" w:rsidR="00C4226D" w:rsidRPr="00585E22" w:rsidRDefault="00C4226D" w:rsidP="00C42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9B7973D" w14:textId="77777777" w:rsidR="00C4226D" w:rsidRPr="00585E22" w:rsidRDefault="00C4226D" w:rsidP="00C42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1331F061" w14:textId="5B240E67" w:rsidR="00C4226D" w:rsidRPr="00585E22" w:rsidRDefault="001B36EF" w:rsidP="00C42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B36E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3,717,148</w:t>
            </w:r>
          </w:p>
        </w:tc>
        <w:tc>
          <w:tcPr>
            <w:tcW w:w="262" w:type="dxa"/>
          </w:tcPr>
          <w:p w14:paraId="7DDF7E65" w14:textId="77777777" w:rsidR="00C4226D" w:rsidRPr="00585E22" w:rsidRDefault="00C4226D" w:rsidP="00C42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8" w:type="dxa"/>
          </w:tcPr>
          <w:p w14:paraId="0200DBA3" w14:textId="34C46C03" w:rsidR="00C4226D" w:rsidRPr="00585E22" w:rsidRDefault="00C4226D" w:rsidP="00C42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9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0853AC">
              <w:rPr>
                <w:rFonts w:asciiTheme="majorBidi" w:hAnsiTheme="majorBidi" w:cstheme="majorBidi"/>
                <w:sz w:val="26"/>
                <w:szCs w:val="26"/>
              </w:rPr>
              <w:t>2,940,257</w:t>
            </w:r>
          </w:p>
        </w:tc>
      </w:tr>
      <w:tr w:rsidR="00C4226D" w:rsidRPr="006A40DC" w14:paraId="20F14007" w14:textId="77777777" w:rsidTr="000D1A6A">
        <w:tc>
          <w:tcPr>
            <w:tcW w:w="2250" w:type="dxa"/>
          </w:tcPr>
          <w:p w14:paraId="760FDFBC" w14:textId="77777777" w:rsidR="00C4226D" w:rsidRPr="006A40DC" w:rsidRDefault="00C4226D" w:rsidP="00C42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-13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A40D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ผ้าสำหรับถุงลม</w:t>
            </w:r>
          </w:p>
        </w:tc>
        <w:tc>
          <w:tcPr>
            <w:tcW w:w="1080" w:type="dxa"/>
          </w:tcPr>
          <w:p w14:paraId="5A07380A" w14:textId="27342636" w:rsidR="00C4226D" w:rsidRPr="000D1A6A" w:rsidRDefault="001B36EF" w:rsidP="00C42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52" w:type="dxa"/>
            <w:vAlign w:val="bottom"/>
          </w:tcPr>
          <w:p w14:paraId="61FDC480" w14:textId="77777777" w:rsidR="00C4226D" w:rsidRPr="000D1A6A" w:rsidRDefault="00C4226D" w:rsidP="00C42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08" w:type="dxa"/>
          </w:tcPr>
          <w:p w14:paraId="5F685FC7" w14:textId="53532A36" w:rsidR="00C4226D" w:rsidRPr="00585E22" w:rsidRDefault="00C4226D" w:rsidP="00C42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7" w:type="dxa"/>
          </w:tcPr>
          <w:p w14:paraId="422F4A1B" w14:textId="77777777" w:rsidR="00C4226D" w:rsidRPr="00585E22" w:rsidRDefault="00C4226D" w:rsidP="00C42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23" w:type="dxa"/>
          </w:tcPr>
          <w:p w14:paraId="2B3ACE78" w14:textId="3D3B265B" w:rsidR="00C4226D" w:rsidRPr="00585E22" w:rsidRDefault="001B36EF" w:rsidP="00C42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B36E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3,290,143</w:t>
            </w:r>
          </w:p>
        </w:tc>
        <w:tc>
          <w:tcPr>
            <w:tcW w:w="237" w:type="dxa"/>
          </w:tcPr>
          <w:p w14:paraId="0A0F9136" w14:textId="77777777" w:rsidR="00C4226D" w:rsidRPr="00585E22" w:rsidRDefault="00C4226D" w:rsidP="00C42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13" w:type="dxa"/>
          </w:tcPr>
          <w:p w14:paraId="12428043" w14:textId="3D35E8ED" w:rsidR="00C4226D" w:rsidRPr="00585E22" w:rsidRDefault="00C4226D" w:rsidP="00C42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0853AC">
              <w:rPr>
                <w:rFonts w:asciiTheme="majorBidi" w:hAnsiTheme="majorBidi" w:cstheme="majorBidi"/>
                <w:sz w:val="26"/>
                <w:szCs w:val="26"/>
              </w:rPr>
              <w:t>2,515,010</w:t>
            </w:r>
          </w:p>
        </w:tc>
        <w:tc>
          <w:tcPr>
            <w:tcW w:w="270" w:type="dxa"/>
          </w:tcPr>
          <w:p w14:paraId="1C3F544C" w14:textId="77777777" w:rsidR="00C4226D" w:rsidRPr="00585E22" w:rsidRDefault="00C4226D" w:rsidP="00C42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4491A5CD" w14:textId="2520A2C2" w:rsidR="00C4226D" w:rsidRPr="00585E22" w:rsidRDefault="001B36EF" w:rsidP="00C42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1B36E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3,290,143</w:t>
            </w:r>
          </w:p>
        </w:tc>
        <w:tc>
          <w:tcPr>
            <w:tcW w:w="262" w:type="dxa"/>
          </w:tcPr>
          <w:p w14:paraId="22927A2C" w14:textId="77777777" w:rsidR="00C4226D" w:rsidRPr="00585E22" w:rsidRDefault="00C4226D" w:rsidP="00C42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8" w:type="dxa"/>
          </w:tcPr>
          <w:p w14:paraId="6865B583" w14:textId="6E7072BF" w:rsidR="00C4226D" w:rsidRPr="00585E22" w:rsidRDefault="00C4226D" w:rsidP="00C42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9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0853AC">
              <w:rPr>
                <w:rFonts w:asciiTheme="majorBidi" w:hAnsiTheme="majorBidi" w:cstheme="majorBidi"/>
                <w:sz w:val="26"/>
                <w:szCs w:val="26"/>
              </w:rPr>
              <w:t>2,515,010</w:t>
            </w:r>
          </w:p>
        </w:tc>
      </w:tr>
      <w:tr w:rsidR="00C4226D" w:rsidRPr="006A40DC" w14:paraId="39D29041" w14:textId="77777777" w:rsidTr="000D1A6A">
        <w:tc>
          <w:tcPr>
            <w:tcW w:w="2250" w:type="dxa"/>
          </w:tcPr>
          <w:p w14:paraId="6232136C" w14:textId="77777777" w:rsidR="00C4226D" w:rsidRPr="006A40DC" w:rsidRDefault="00C4226D" w:rsidP="00C42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-13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A40D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อื่นๆ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6200FFE" w14:textId="1E3A76A9" w:rsidR="00C4226D" w:rsidRPr="000D1A6A" w:rsidRDefault="001B36EF" w:rsidP="00C42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B36E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247,501</w:t>
            </w:r>
          </w:p>
        </w:tc>
        <w:tc>
          <w:tcPr>
            <w:tcW w:w="252" w:type="dxa"/>
            <w:vAlign w:val="bottom"/>
          </w:tcPr>
          <w:p w14:paraId="0712637C" w14:textId="77777777" w:rsidR="00C4226D" w:rsidRPr="000D1A6A" w:rsidRDefault="00C4226D" w:rsidP="00C42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677F4836" w14:textId="38873A0D" w:rsidR="00C4226D" w:rsidRPr="00585E22" w:rsidRDefault="00C4226D" w:rsidP="00C42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F056C">
              <w:rPr>
                <w:rFonts w:asciiTheme="majorBidi" w:hAnsiTheme="majorBidi" w:cstheme="majorBidi"/>
                <w:sz w:val="26"/>
                <w:szCs w:val="26"/>
              </w:rPr>
              <w:t>193,430</w:t>
            </w:r>
          </w:p>
        </w:tc>
        <w:tc>
          <w:tcPr>
            <w:tcW w:w="247" w:type="dxa"/>
          </w:tcPr>
          <w:p w14:paraId="19023A5A" w14:textId="77777777" w:rsidR="00C4226D" w:rsidRPr="00585E22" w:rsidRDefault="00C4226D" w:rsidP="00C42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23" w:type="dxa"/>
            <w:tcBorders>
              <w:bottom w:val="single" w:sz="4" w:space="0" w:color="auto"/>
            </w:tcBorders>
          </w:tcPr>
          <w:p w14:paraId="05855668" w14:textId="1EEC6EFB" w:rsidR="00C4226D" w:rsidRPr="00585E22" w:rsidRDefault="001B36EF" w:rsidP="00C42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B36E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241,690</w:t>
            </w:r>
          </w:p>
        </w:tc>
        <w:tc>
          <w:tcPr>
            <w:tcW w:w="237" w:type="dxa"/>
          </w:tcPr>
          <w:p w14:paraId="675080BC" w14:textId="77777777" w:rsidR="00C4226D" w:rsidRPr="00585E22" w:rsidRDefault="00C4226D" w:rsidP="00C42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14:paraId="1667ABE7" w14:textId="48851978" w:rsidR="00C4226D" w:rsidRPr="00585E22" w:rsidRDefault="00C4226D" w:rsidP="00C42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0853AC">
              <w:rPr>
                <w:rFonts w:asciiTheme="majorBidi" w:hAnsiTheme="majorBidi" w:cstheme="majorBidi"/>
                <w:sz w:val="26"/>
                <w:szCs w:val="26"/>
              </w:rPr>
              <w:t>244,24</w:t>
            </w:r>
            <w:r w:rsidR="00DB51A7" w:rsidRPr="00DB51A7">
              <w:rPr>
                <w:rFonts w:asciiTheme="majorBidi" w:hAnsiTheme="majorBidi" w:cstheme="majorBidi" w:hint="cs"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14:paraId="223A7D35" w14:textId="77777777" w:rsidR="00C4226D" w:rsidRPr="00585E22" w:rsidRDefault="00C4226D" w:rsidP="00C42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8E22E40" w14:textId="2C482CD4" w:rsidR="00C4226D" w:rsidRPr="00585E22" w:rsidRDefault="001B36EF" w:rsidP="00C42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1B36E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489,191</w:t>
            </w:r>
          </w:p>
        </w:tc>
        <w:tc>
          <w:tcPr>
            <w:tcW w:w="262" w:type="dxa"/>
          </w:tcPr>
          <w:p w14:paraId="5815187A" w14:textId="77777777" w:rsidR="00C4226D" w:rsidRPr="00585E22" w:rsidRDefault="00C4226D" w:rsidP="00C42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</w:tcPr>
          <w:p w14:paraId="3C58E83F" w14:textId="6AEF0A69" w:rsidR="00C4226D" w:rsidRPr="00585E22" w:rsidRDefault="00C4226D" w:rsidP="00C42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9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0853AC">
              <w:rPr>
                <w:rFonts w:asciiTheme="majorBidi" w:hAnsiTheme="majorBidi" w:cstheme="majorBidi"/>
                <w:sz w:val="26"/>
                <w:szCs w:val="26"/>
              </w:rPr>
              <w:t>437,672</w:t>
            </w:r>
          </w:p>
        </w:tc>
      </w:tr>
      <w:tr w:rsidR="00C4226D" w:rsidRPr="006A40DC" w14:paraId="4A504387" w14:textId="77777777" w:rsidTr="000D1A6A">
        <w:tc>
          <w:tcPr>
            <w:tcW w:w="2250" w:type="dxa"/>
          </w:tcPr>
          <w:p w14:paraId="10622AD4" w14:textId="1343D9A1" w:rsidR="00C4226D" w:rsidRPr="006A40DC" w:rsidRDefault="00C4226D" w:rsidP="00C42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35" w:hanging="166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A40DC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รวม</w:t>
            </w:r>
            <w:r w:rsidRPr="006A40DC">
              <w:rPr>
                <w:rFonts w:asciiTheme="majorBidi" w:hAnsiTheme="majorBidi" w:cstheme="majorBidi" w:hint="cs"/>
                <w:b/>
                <w:bCs/>
                <w:color w:val="000000" w:themeColor="text1"/>
                <w:sz w:val="26"/>
                <w:szCs w:val="26"/>
                <w:cs/>
              </w:rPr>
              <w:t>รายได้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111C210" w14:textId="062CD85E" w:rsidR="00C4226D" w:rsidRPr="000D1A6A" w:rsidRDefault="001B36EF" w:rsidP="00C42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1B36E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3,964,649</w:t>
            </w:r>
          </w:p>
        </w:tc>
        <w:tc>
          <w:tcPr>
            <w:tcW w:w="252" w:type="dxa"/>
            <w:vAlign w:val="bottom"/>
          </w:tcPr>
          <w:p w14:paraId="414E9862" w14:textId="77777777" w:rsidR="00C4226D" w:rsidRPr="000D1A6A" w:rsidRDefault="00C4226D" w:rsidP="00C42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7F38C6C2" w14:textId="36CAD5CC" w:rsidR="00C4226D" w:rsidRPr="00585E22" w:rsidRDefault="00C4226D" w:rsidP="00C42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EF056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3,133,687</w:t>
            </w:r>
          </w:p>
        </w:tc>
        <w:tc>
          <w:tcPr>
            <w:tcW w:w="247" w:type="dxa"/>
          </w:tcPr>
          <w:p w14:paraId="402DF48A" w14:textId="77777777" w:rsidR="00C4226D" w:rsidRPr="00585E22" w:rsidRDefault="00C4226D" w:rsidP="00C42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923" w:type="dxa"/>
            <w:tcBorders>
              <w:top w:val="single" w:sz="4" w:space="0" w:color="auto"/>
              <w:bottom w:val="double" w:sz="4" w:space="0" w:color="auto"/>
            </w:tcBorders>
          </w:tcPr>
          <w:p w14:paraId="3E0B39E9" w14:textId="304572A9" w:rsidR="00C4226D" w:rsidRPr="00585E22" w:rsidRDefault="001B36EF" w:rsidP="00C42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1B36E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3,531,833</w:t>
            </w:r>
          </w:p>
        </w:tc>
        <w:tc>
          <w:tcPr>
            <w:tcW w:w="237" w:type="dxa"/>
          </w:tcPr>
          <w:p w14:paraId="4FB96913" w14:textId="77777777" w:rsidR="00C4226D" w:rsidRPr="00585E22" w:rsidRDefault="00C4226D" w:rsidP="00C42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</w:tcPr>
          <w:p w14:paraId="1700D80B" w14:textId="66D5941C" w:rsidR="00C4226D" w:rsidRPr="00585E22" w:rsidRDefault="00C4226D" w:rsidP="00C42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0853A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2,759,25</w:t>
            </w:r>
            <w:r w:rsidR="00DB51A7" w:rsidRPr="00DB51A7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14:paraId="166CE52E" w14:textId="77777777" w:rsidR="00C4226D" w:rsidRPr="00585E22" w:rsidRDefault="00C4226D" w:rsidP="00C42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AA0DE9D" w14:textId="70286B94" w:rsidR="00C4226D" w:rsidRPr="00585E22" w:rsidRDefault="001B36EF" w:rsidP="00C42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1B36E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7,496,482</w:t>
            </w:r>
          </w:p>
        </w:tc>
        <w:tc>
          <w:tcPr>
            <w:tcW w:w="262" w:type="dxa"/>
          </w:tcPr>
          <w:p w14:paraId="3889231F" w14:textId="77777777" w:rsidR="00C4226D" w:rsidRPr="00585E22" w:rsidRDefault="00C4226D" w:rsidP="00C42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</w:tcPr>
          <w:p w14:paraId="0015404C" w14:textId="6F6F5641" w:rsidR="00C4226D" w:rsidRPr="00585E22" w:rsidRDefault="00C4226D" w:rsidP="00C42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95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0853A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5,892,939</w:t>
            </w:r>
          </w:p>
        </w:tc>
      </w:tr>
      <w:tr w:rsidR="00C4226D" w:rsidRPr="006A40DC" w14:paraId="69674336" w14:textId="77777777" w:rsidTr="000D1A6A">
        <w:trPr>
          <w:trHeight w:val="34"/>
        </w:trPr>
        <w:tc>
          <w:tcPr>
            <w:tcW w:w="2250" w:type="dxa"/>
          </w:tcPr>
          <w:p w14:paraId="2FEB8213" w14:textId="77777777" w:rsidR="00C4226D" w:rsidRPr="006A40DC" w:rsidRDefault="00C4226D" w:rsidP="00C42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-135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78E9DCB4" w14:textId="77777777" w:rsidR="00C4226D" w:rsidRPr="000D1A6A" w:rsidRDefault="00C4226D" w:rsidP="00C42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52" w:type="dxa"/>
          </w:tcPr>
          <w:p w14:paraId="3EC4E25F" w14:textId="77777777" w:rsidR="00C4226D" w:rsidRPr="000D1A6A" w:rsidRDefault="00C4226D" w:rsidP="00C42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</w:tcPr>
          <w:p w14:paraId="222D2F74" w14:textId="77777777" w:rsidR="00C4226D" w:rsidRPr="00585E22" w:rsidRDefault="00C4226D" w:rsidP="00C42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47" w:type="dxa"/>
          </w:tcPr>
          <w:p w14:paraId="3A823FEB" w14:textId="77777777" w:rsidR="00C4226D" w:rsidRPr="00585E22" w:rsidRDefault="00C4226D" w:rsidP="00C42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23" w:type="dxa"/>
            <w:tcBorders>
              <w:top w:val="double" w:sz="4" w:space="0" w:color="auto"/>
            </w:tcBorders>
          </w:tcPr>
          <w:p w14:paraId="31DAFEDA" w14:textId="77777777" w:rsidR="00C4226D" w:rsidRPr="00585E22" w:rsidRDefault="00C4226D" w:rsidP="00C42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37" w:type="dxa"/>
          </w:tcPr>
          <w:p w14:paraId="396FBAED" w14:textId="77777777" w:rsidR="00C4226D" w:rsidRPr="00585E22" w:rsidRDefault="00C4226D" w:rsidP="00C42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13" w:type="dxa"/>
            <w:tcBorders>
              <w:top w:val="double" w:sz="4" w:space="0" w:color="auto"/>
            </w:tcBorders>
          </w:tcPr>
          <w:p w14:paraId="0E62E5C0" w14:textId="77777777" w:rsidR="00C4226D" w:rsidRPr="00585E22" w:rsidRDefault="00C4226D" w:rsidP="00C42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</w:tcPr>
          <w:p w14:paraId="0314AD74" w14:textId="77777777" w:rsidR="00C4226D" w:rsidRPr="00585E22" w:rsidRDefault="00C4226D" w:rsidP="00C42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B4EDF2E" w14:textId="77777777" w:rsidR="00C4226D" w:rsidRPr="00585E22" w:rsidRDefault="00C4226D" w:rsidP="00C42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62" w:type="dxa"/>
          </w:tcPr>
          <w:p w14:paraId="2BD4CFB7" w14:textId="77777777" w:rsidR="00C4226D" w:rsidRPr="00585E22" w:rsidRDefault="00C4226D" w:rsidP="00C42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</w:tcPr>
          <w:p w14:paraId="1E316E75" w14:textId="77777777" w:rsidR="00C4226D" w:rsidRPr="00585E22" w:rsidRDefault="00C4226D" w:rsidP="00C42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  <w:tab w:val="decimal" w:pos="1065"/>
              </w:tabs>
              <w:spacing w:line="240" w:lineRule="auto"/>
              <w:ind w:left="-111" w:right="-19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</w:tr>
      <w:tr w:rsidR="00C4226D" w:rsidRPr="006A40DC" w14:paraId="6826270E" w14:textId="77777777" w:rsidTr="000D1A6A">
        <w:trPr>
          <w:trHeight w:val="34"/>
        </w:trPr>
        <w:tc>
          <w:tcPr>
            <w:tcW w:w="2250" w:type="dxa"/>
          </w:tcPr>
          <w:p w14:paraId="4BC38675" w14:textId="48199BAF" w:rsidR="00C4226D" w:rsidRPr="006A40DC" w:rsidRDefault="00C4226D" w:rsidP="00C42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-135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6A40DC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จังหวะเวลาในการรับรู้รายได้</w:t>
            </w:r>
          </w:p>
        </w:tc>
        <w:tc>
          <w:tcPr>
            <w:tcW w:w="1080" w:type="dxa"/>
          </w:tcPr>
          <w:p w14:paraId="270A04CE" w14:textId="77777777" w:rsidR="00C4226D" w:rsidRPr="000D1A6A" w:rsidRDefault="00C4226D" w:rsidP="00C42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52" w:type="dxa"/>
          </w:tcPr>
          <w:p w14:paraId="4667258F" w14:textId="77777777" w:rsidR="00C4226D" w:rsidRPr="000D1A6A" w:rsidRDefault="00C4226D" w:rsidP="00C42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08" w:type="dxa"/>
          </w:tcPr>
          <w:p w14:paraId="7E18A6CD" w14:textId="77777777" w:rsidR="00C4226D" w:rsidRPr="00585E22" w:rsidRDefault="00C4226D" w:rsidP="00C42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47" w:type="dxa"/>
          </w:tcPr>
          <w:p w14:paraId="12C40E19" w14:textId="77777777" w:rsidR="00C4226D" w:rsidRPr="00585E22" w:rsidRDefault="00C4226D" w:rsidP="00C42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23" w:type="dxa"/>
          </w:tcPr>
          <w:p w14:paraId="065D7FDF" w14:textId="77777777" w:rsidR="00C4226D" w:rsidRPr="00585E22" w:rsidRDefault="00C4226D" w:rsidP="00C42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37" w:type="dxa"/>
          </w:tcPr>
          <w:p w14:paraId="4BFF369F" w14:textId="77777777" w:rsidR="00C4226D" w:rsidRPr="00585E22" w:rsidRDefault="00C4226D" w:rsidP="00C42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13" w:type="dxa"/>
          </w:tcPr>
          <w:p w14:paraId="18DF5CD6" w14:textId="77777777" w:rsidR="00C4226D" w:rsidRPr="00585E22" w:rsidRDefault="00C4226D" w:rsidP="00C42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</w:tcPr>
          <w:p w14:paraId="4BF946DF" w14:textId="77777777" w:rsidR="00C4226D" w:rsidRPr="00585E22" w:rsidRDefault="00C4226D" w:rsidP="00C42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3520BDA4" w14:textId="77777777" w:rsidR="00C4226D" w:rsidRPr="00585E22" w:rsidRDefault="00C4226D" w:rsidP="00C42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62" w:type="dxa"/>
          </w:tcPr>
          <w:p w14:paraId="4418143F" w14:textId="77777777" w:rsidR="00C4226D" w:rsidRPr="00585E22" w:rsidRDefault="00C4226D" w:rsidP="00C42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8" w:type="dxa"/>
          </w:tcPr>
          <w:p w14:paraId="6ACD7C4B" w14:textId="77777777" w:rsidR="00C4226D" w:rsidRPr="00585E22" w:rsidRDefault="00C4226D" w:rsidP="00C42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  <w:tab w:val="decimal" w:pos="1065"/>
              </w:tabs>
              <w:spacing w:line="240" w:lineRule="auto"/>
              <w:ind w:left="-111" w:right="-19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</w:tr>
      <w:tr w:rsidR="00C4226D" w:rsidRPr="006A40DC" w14:paraId="264A1B80" w14:textId="77777777" w:rsidTr="000D1A6A">
        <w:tc>
          <w:tcPr>
            <w:tcW w:w="2250" w:type="dxa"/>
          </w:tcPr>
          <w:p w14:paraId="34DE2759" w14:textId="77777777" w:rsidR="00C4226D" w:rsidRPr="006A40DC" w:rsidRDefault="00C4226D" w:rsidP="00C42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-13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A40D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ณ เวลาใดเวลาหนี่ง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9984DE9" w14:textId="508EFBE3" w:rsidR="00C4226D" w:rsidRPr="000D1A6A" w:rsidRDefault="001B36EF" w:rsidP="00C42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B36E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3,964,649</w:t>
            </w:r>
          </w:p>
        </w:tc>
        <w:tc>
          <w:tcPr>
            <w:tcW w:w="252" w:type="dxa"/>
          </w:tcPr>
          <w:p w14:paraId="72F1AF8B" w14:textId="77777777" w:rsidR="00C4226D" w:rsidRPr="000D1A6A" w:rsidRDefault="00C4226D" w:rsidP="00C42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3CE867C6" w14:textId="6A3C99ED" w:rsidR="00C4226D" w:rsidRPr="00585E22" w:rsidRDefault="00C4226D" w:rsidP="00C42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4226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3,133,687</w:t>
            </w:r>
          </w:p>
        </w:tc>
        <w:tc>
          <w:tcPr>
            <w:tcW w:w="247" w:type="dxa"/>
          </w:tcPr>
          <w:p w14:paraId="3AE1EF92" w14:textId="77777777" w:rsidR="00C4226D" w:rsidRPr="00585E22" w:rsidRDefault="00C4226D" w:rsidP="00C42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23" w:type="dxa"/>
            <w:tcBorders>
              <w:bottom w:val="single" w:sz="4" w:space="0" w:color="auto"/>
            </w:tcBorders>
          </w:tcPr>
          <w:p w14:paraId="08B08950" w14:textId="05FA8A33" w:rsidR="00C4226D" w:rsidRPr="00585E22" w:rsidRDefault="001B36EF" w:rsidP="00C42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B36E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3,531,833</w:t>
            </w:r>
          </w:p>
        </w:tc>
        <w:tc>
          <w:tcPr>
            <w:tcW w:w="237" w:type="dxa"/>
          </w:tcPr>
          <w:p w14:paraId="77906A4C" w14:textId="77777777" w:rsidR="00C4226D" w:rsidRPr="00585E22" w:rsidRDefault="00C4226D" w:rsidP="00C42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14:paraId="7A4AD433" w14:textId="2FC4A3A7" w:rsidR="00C4226D" w:rsidRPr="00585E22" w:rsidRDefault="00C4226D" w:rsidP="00C42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4226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2,759,252</w:t>
            </w:r>
          </w:p>
        </w:tc>
        <w:tc>
          <w:tcPr>
            <w:tcW w:w="270" w:type="dxa"/>
          </w:tcPr>
          <w:p w14:paraId="23BBACA1" w14:textId="77777777" w:rsidR="00C4226D" w:rsidRPr="00585E22" w:rsidRDefault="00C4226D" w:rsidP="00C42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71DA58F4" w14:textId="6F849EEB" w:rsidR="00C4226D" w:rsidRPr="00585E22" w:rsidRDefault="001B36EF" w:rsidP="00C42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1B36E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7,496,482</w:t>
            </w:r>
          </w:p>
        </w:tc>
        <w:tc>
          <w:tcPr>
            <w:tcW w:w="262" w:type="dxa"/>
          </w:tcPr>
          <w:p w14:paraId="609378E2" w14:textId="77777777" w:rsidR="00C4226D" w:rsidRPr="00585E22" w:rsidRDefault="00C4226D" w:rsidP="00C42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8" w:type="dxa"/>
          </w:tcPr>
          <w:p w14:paraId="149153D7" w14:textId="68A11F71" w:rsidR="00C4226D" w:rsidRPr="00585E22" w:rsidRDefault="00C4226D" w:rsidP="00C42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9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C4226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5,892,939</w:t>
            </w:r>
          </w:p>
        </w:tc>
      </w:tr>
      <w:tr w:rsidR="00C4226D" w:rsidRPr="006A40DC" w14:paraId="77E7F0D9" w14:textId="77777777" w:rsidTr="000D1A6A">
        <w:tc>
          <w:tcPr>
            <w:tcW w:w="2250" w:type="dxa"/>
          </w:tcPr>
          <w:p w14:paraId="043B7A6C" w14:textId="58F9A7CA" w:rsidR="00C4226D" w:rsidRPr="006A40DC" w:rsidRDefault="00C4226D" w:rsidP="00C42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35" w:hanging="166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A40DC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รวม</w:t>
            </w:r>
            <w:r w:rsidRPr="006A40DC">
              <w:rPr>
                <w:rFonts w:asciiTheme="majorBidi" w:hAnsiTheme="majorBidi" w:cstheme="majorBidi" w:hint="cs"/>
                <w:b/>
                <w:bCs/>
                <w:color w:val="000000" w:themeColor="text1"/>
                <w:sz w:val="26"/>
                <w:szCs w:val="26"/>
                <w:cs/>
              </w:rPr>
              <w:t>รายได้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8D44351" w14:textId="64A36B1C" w:rsidR="00C4226D" w:rsidRPr="000D1A6A" w:rsidRDefault="001B36EF" w:rsidP="00C42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1B36E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3,964,649</w:t>
            </w:r>
          </w:p>
        </w:tc>
        <w:tc>
          <w:tcPr>
            <w:tcW w:w="252" w:type="dxa"/>
          </w:tcPr>
          <w:p w14:paraId="02278293" w14:textId="77777777" w:rsidR="00C4226D" w:rsidRPr="000D1A6A" w:rsidRDefault="00C4226D" w:rsidP="00C42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40C8F687" w14:textId="6865D1BD" w:rsidR="00C4226D" w:rsidRPr="00585E22" w:rsidRDefault="00C4226D" w:rsidP="00C42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C4226D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3,133,687</w:t>
            </w:r>
          </w:p>
        </w:tc>
        <w:tc>
          <w:tcPr>
            <w:tcW w:w="247" w:type="dxa"/>
          </w:tcPr>
          <w:p w14:paraId="78A66A90" w14:textId="77777777" w:rsidR="00C4226D" w:rsidRPr="00585E22" w:rsidRDefault="00C4226D" w:rsidP="00C42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923" w:type="dxa"/>
            <w:tcBorders>
              <w:top w:val="single" w:sz="4" w:space="0" w:color="auto"/>
              <w:bottom w:val="double" w:sz="4" w:space="0" w:color="auto"/>
            </w:tcBorders>
          </w:tcPr>
          <w:p w14:paraId="23531F22" w14:textId="189B9595" w:rsidR="00C4226D" w:rsidRPr="00585E22" w:rsidRDefault="001B36EF" w:rsidP="00C42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1B36E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3,531,833</w:t>
            </w:r>
          </w:p>
        </w:tc>
        <w:tc>
          <w:tcPr>
            <w:tcW w:w="237" w:type="dxa"/>
          </w:tcPr>
          <w:p w14:paraId="46DE28E7" w14:textId="77777777" w:rsidR="00C4226D" w:rsidRPr="00585E22" w:rsidRDefault="00C4226D" w:rsidP="00C42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</w:tcPr>
          <w:p w14:paraId="53D3FFAE" w14:textId="102997FC" w:rsidR="00C4226D" w:rsidRPr="00585E22" w:rsidRDefault="00C4226D" w:rsidP="00C42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C4226D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2,759,252</w:t>
            </w:r>
          </w:p>
        </w:tc>
        <w:tc>
          <w:tcPr>
            <w:tcW w:w="270" w:type="dxa"/>
          </w:tcPr>
          <w:p w14:paraId="0704A748" w14:textId="77777777" w:rsidR="00C4226D" w:rsidRPr="00585E22" w:rsidRDefault="00C4226D" w:rsidP="00C42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8922C4D" w14:textId="1F1AD31E" w:rsidR="00C4226D" w:rsidRPr="00585E22" w:rsidRDefault="001B36EF" w:rsidP="00C42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1B36E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7,496,482</w:t>
            </w:r>
          </w:p>
        </w:tc>
        <w:tc>
          <w:tcPr>
            <w:tcW w:w="262" w:type="dxa"/>
          </w:tcPr>
          <w:p w14:paraId="7ABA7A2F" w14:textId="77777777" w:rsidR="00C4226D" w:rsidRPr="00585E22" w:rsidRDefault="00C4226D" w:rsidP="00C42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</w:tcPr>
          <w:p w14:paraId="5EEE52B6" w14:textId="3DAD9592" w:rsidR="00C4226D" w:rsidRPr="00585E22" w:rsidRDefault="00C4226D" w:rsidP="00C42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95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4226D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5,892,939</w:t>
            </w:r>
          </w:p>
        </w:tc>
      </w:tr>
    </w:tbl>
    <w:p w14:paraId="5732E985" w14:textId="77777777" w:rsidR="00F8349B" w:rsidRPr="00F8349B" w:rsidRDefault="00F8349B" w:rsidP="002059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2DC534F0" w14:textId="743AFFC9" w:rsidR="002059AA" w:rsidRPr="0044007D" w:rsidRDefault="004D2D44" w:rsidP="002059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6</w:t>
      </w:r>
      <w:r w:rsidR="002059AA" w:rsidRPr="0044007D">
        <w:rPr>
          <w:rFonts w:ascii="Angsana New" w:hAnsi="Angsana New"/>
          <w:b/>
          <w:bCs/>
          <w:sz w:val="30"/>
          <w:szCs w:val="30"/>
        </w:rPr>
        <w:tab/>
      </w:r>
      <w:r w:rsidR="00AD04D6" w:rsidRPr="0044007D">
        <w:rPr>
          <w:rFonts w:ascii="Angsana New" w:hAnsi="Angsana New" w:hint="cs"/>
          <w:b/>
          <w:bCs/>
          <w:sz w:val="30"/>
          <w:szCs w:val="30"/>
          <w:cs/>
        </w:rPr>
        <w:t>ค่าใช้จ่าย</w:t>
      </w:r>
      <w:r w:rsidR="00BD07F2">
        <w:rPr>
          <w:rFonts w:ascii="Angsana New" w:hAnsi="Angsana New"/>
          <w:b/>
          <w:bCs/>
          <w:sz w:val="30"/>
          <w:szCs w:val="30"/>
        </w:rPr>
        <w:t xml:space="preserve"> </w:t>
      </w:r>
      <w:r w:rsidR="00BD07F2">
        <w:rPr>
          <w:rFonts w:ascii="Angsana New" w:hAnsi="Angsana New" w:hint="cs"/>
          <w:b/>
          <w:bCs/>
          <w:sz w:val="30"/>
          <w:szCs w:val="30"/>
          <w:cs/>
        </w:rPr>
        <w:t xml:space="preserve">(รายได้) </w:t>
      </w:r>
      <w:r w:rsidR="00AD04D6" w:rsidRPr="0044007D">
        <w:rPr>
          <w:rFonts w:ascii="Angsana New" w:hAnsi="Angsana New" w:hint="cs"/>
          <w:b/>
          <w:bCs/>
          <w:sz w:val="30"/>
          <w:szCs w:val="30"/>
          <w:cs/>
        </w:rPr>
        <w:t>ภาษีเงินได้</w:t>
      </w:r>
    </w:p>
    <w:p w14:paraId="37310343" w14:textId="77777777" w:rsidR="002059AA" w:rsidRPr="00F8349B" w:rsidRDefault="002059AA" w:rsidP="00F8349B">
      <w:pPr>
        <w:pStyle w:val="Caption"/>
        <w:tabs>
          <w:tab w:val="clear" w:pos="227"/>
        </w:tabs>
        <w:spacing w:line="240" w:lineRule="auto"/>
        <w:ind w:left="547" w:right="-29"/>
        <w:jc w:val="thaiDistribute"/>
        <w:rPr>
          <w:rFonts w:asciiTheme="majorBidi" w:hAnsiTheme="majorBidi" w:cstheme="majorBidi"/>
          <w:b w:val="0"/>
          <w:bCs w:val="0"/>
          <w:sz w:val="30"/>
          <w:szCs w:val="30"/>
          <w:cs/>
        </w:rPr>
      </w:pPr>
    </w:p>
    <w:p w14:paraId="287E497C" w14:textId="0CC5605C" w:rsidR="008D7935" w:rsidRDefault="002059AA" w:rsidP="008D7935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44007D">
        <w:rPr>
          <w:rFonts w:ascii="Angsana New" w:hAnsi="Angsana New"/>
          <w:sz w:val="30"/>
          <w:szCs w:val="30"/>
          <w:cs/>
        </w:rPr>
        <w:t>การรับรู้</w:t>
      </w:r>
      <w:r w:rsidR="00C82794">
        <w:rPr>
          <w:rFonts w:ascii="Angsana New" w:hAnsi="Angsana New" w:hint="cs"/>
          <w:sz w:val="30"/>
          <w:szCs w:val="30"/>
          <w:cs/>
        </w:rPr>
        <w:t>ค่าใช้จ่าย</w:t>
      </w:r>
      <w:r w:rsidR="00BD07F2">
        <w:rPr>
          <w:rFonts w:ascii="Angsana New" w:hAnsi="Angsana New" w:hint="cs"/>
          <w:sz w:val="30"/>
          <w:szCs w:val="30"/>
          <w:cs/>
        </w:rPr>
        <w:t xml:space="preserve"> (รายได้) </w:t>
      </w:r>
      <w:r w:rsidRPr="0044007D">
        <w:rPr>
          <w:rFonts w:ascii="Angsana New" w:hAnsi="Angsana New"/>
          <w:sz w:val="30"/>
          <w:szCs w:val="30"/>
          <w:cs/>
        </w:rPr>
        <w:t>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ถ่วงน้ำหนักที่คาดไว้สำหรับปีทางการเงินเต็มปีที่ใช้กับรายได้ก่อนภาษี</w:t>
      </w:r>
      <w:r w:rsidR="009518E9">
        <w:rPr>
          <w:rFonts w:ascii="Angsana New" w:hAnsi="Angsana New" w:hint="cs"/>
          <w:sz w:val="30"/>
          <w:szCs w:val="30"/>
          <w:cs/>
        </w:rPr>
        <w:t>เงินได้</w:t>
      </w:r>
      <w:r w:rsidRPr="0044007D">
        <w:rPr>
          <w:rFonts w:ascii="Angsana New" w:hAnsi="Angsana New"/>
          <w:sz w:val="30"/>
          <w:szCs w:val="30"/>
          <w:cs/>
        </w:rPr>
        <w:t>ของงวดระหว่างกาล อัตราภาษีเงินได้ที</w:t>
      </w:r>
      <w:r w:rsidR="00495C23">
        <w:rPr>
          <w:rFonts w:ascii="Angsana New" w:hAnsi="Angsana New"/>
          <w:sz w:val="30"/>
          <w:szCs w:val="30"/>
          <w:cs/>
        </w:rPr>
        <w:t>่แท้จริงของบริษัท</w:t>
      </w:r>
      <w:r w:rsidR="00495C23">
        <w:rPr>
          <w:rFonts w:ascii="Angsana New" w:hAnsi="Angsana New" w:hint="cs"/>
          <w:sz w:val="30"/>
          <w:szCs w:val="30"/>
          <w:cs/>
        </w:rPr>
        <w:t>สำหรับงว</w:t>
      </w:r>
      <w:r w:rsidR="00C80371">
        <w:rPr>
          <w:rFonts w:ascii="Angsana New" w:hAnsi="Angsana New" w:hint="cs"/>
          <w:sz w:val="30"/>
          <w:szCs w:val="30"/>
          <w:cs/>
        </w:rPr>
        <w:t>ด</w:t>
      </w:r>
      <w:r w:rsidR="00BD07F2">
        <w:rPr>
          <w:rFonts w:ascii="Angsana New" w:hAnsi="Angsana New" w:hint="cs"/>
          <w:sz w:val="30"/>
          <w:szCs w:val="30"/>
          <w:cs/>
        </w:rPr>
        <w:t>เก้า</w:t>
      </w:r>
      <w:r w:rsidR="00DF5D53">
        <w:rPr>
          <w:rFonts w:ascii="Angsana New" w:hAnsi="Angsana New" w:hint="cs"/>
          <w:sz w:val="30"/>
          <w:szCs w:val="30"/>
          <w:cs/>
        </w:rPr>
        <w:t>เ</w:t>
      </w:r>
      <w:r w:rsidRPr="0044007D">
        <w:rPr>
          <w:rFonts w:ascii="Angsana New" w:hAnsi="Angsana New"/>
          <w:sz w:val="30"/>
          <w:szCs w:val="30"/>
          <w:cs/>
        </w:rPr>
        <w:t xml:space="preserve">ดือนสิ้นสุดวันที่ </w:t>
      </w:r>
      <w:r w:rsidR="00BD07F2" w:rsidRPr="00BD07F2">
        <w:rPr>
          <w:rFonts w:ascii="Angsana New" w:hAnsi="Angsana New"/>
          <w:sz w:val="30"/>
          <w:szCs w:val="30"/>
        </w:rPr>
        <w:t xml:space="preserve">31 </w:t>
      </w:r>
      <w:r w:rsidR="00BD07F2" w:rsidRPr="00BD07F2">
        <w:rPr>
          <w:rFonts w:ascii="Angsana New" w:hAnsi="Angsana New"/>
          <w:sz w:val="30"/>
          <w:szCs w:val="30"/>
          <w:cs/>
        </w:rPr>
        <w:t xml:space="preserve">ธันวาคม </w:t>
      </w:r>
      <w:r w:rsidR="00A42740" w:rsidRPr="00A42740">
        <w:rPr>
          <w:rFonts w:ascii="Angsana New" w:hAnsi="Angsana New" w:hint="cs"/>
          <w:sz w:val="30"/>
          <w:szCs w:val="30"/>
        </w:rPr>
        <w:t>256</w:t>
      </w:r>
      <w:r w:rsidR="006A40DC">
        <w:rPr>
          <w:rFonts w:ascii="Angsana New" w:hAnsi="Angsana New"/>
          <w:sz w:val="30"/>
          <w:szCs w:val="30"/>
        </w:rPr>
        <w:t>5</w:t>
      </w:r>
      <w:r w:rsidR="005E24BA" w:rsidRPr="005E24BA">
        <w:rPr>
          <w:rFonts w:ascii="Angsana New" w:hAnsi="Angsana New" w:hint="cs"/>
          <w:sz w:val="30"/>
          <w:szCs w:val="30"/>
          <w:cs/>
        </w:rPr>
        <w:t xml:space="preserve"> </w:t>
      </w:r>
      <w:r w:rsidRPr="0044007D">
        <w:rPr>
          <w:rFonts w:ascii="Angsana New" w:hAnsi="Angsana New"/>
          <w:sz w:val="30"/>
          <w:szCs w:val="30"/>
          <w:cs/>
        </w:rPr>
        <w:t xml:space="preserve">และ </w:t>
      </w:r>
      <w:r w:rsidR="00A42740" w:rsidRPr="00A42740">
        <w:rPr>
          <w:rFonts w:ascii="Angsana New" w:hAnsi="Angsana New"/>
          <w:sz w:val="30"/>
          <w:szCs w:val="30"/>
        </w:rPr>
        <w:t>256</w:t>
      </w:r>
      <w:r w:rsidR="006A40DC">
        <w:rPr>
          <w:rFonts w:ascii="Angsana New" w:hAnsi="Angsana New"/>
          <w:sz w:val="30"/>
          <w:szCs w:val="30"/>
        </w:rPr>
        <w:t>4</w:t>
      </w:r>
      <w:r w:rsidRPr="0044007D">
        <w:rPr>
          <w:rFonts w:ascii="Angsana New" w:hAnsi="Angsana New"/>
          <w:sz w:val="30"/>
          <w:szCs w:val="30"/>
        </w:rPr>
        <w:t xml:space="preserve"> </w:t>
      </w:r>
      <w:r w:rsidRPr="0044007D">
        <w:rPr>
          <w:rFonts w:ascii="Angsana New" w:hAnsi="Angsana New"/>
          <w:sz w:val="30"/>
          <w:szCs w:val="30"/>
          <w:cs/>
        </w:rPr>
        <w:t>ในงบการเงินที่แสดงเงินลงทุนตามวิธีส่วนได้เสียคือร้อย</w:t>
      </w:r>
      <w:r w:rsidRPr="004D2D44">
        <w:rPr>
          <w:rFonts w:ascii="Angsana New" w:hAnsi="Angsana New"/>
          <w:sz w:val="30"/>
          <w:szCs w:val="30"/>
          <w:cs/>
        </w:rPr>
        <w:t>ละ</w:t>
      </w:r>
      <w:r w:rsidR="00F85FD0">
        <w:rPr>
          <w:rFonts w:ascii="Angsana New" w:hAnsi="Angsana New" w:hint="cs"/>
          <w:sz w:val="30"/>
          <w:szCs w:val="30"/>
          <w:cs/>
        </w:rPr>
        <w:t xml:space="preserve"> </w:t>
      </w:r>
      <w:r w:rsidR="00895EF5" w:rsidRPr="00895EF5">
        <w:rPr>
          <w:rFonts w:ascii="Angsana New" w:hAnsi="Angsana New"/>
          <w:sz w:val="30"/>
          <w:szCs w:val="30"/>
        </w:rPr>
        <w:t>9.39</w:t>
      </w:r>
      <w:r w:rsidR="005012EB">
        <w:rPr>
          <w:rFonts w:ascii="Angsana New" w:hAnsi="Angsana New" w:hint="cs"/>
          <w:sz w:val="30"/>
          <w:szCs w:val="30"/>
          <w:cs/>
        </w:rPr>
        <w:t xml:space="preserve"> </w:t>
      </w:r>
      <w:r w:rsidRPr="0044007D">
        <w:rPr>
          <w:rFonts w:ascii="Angsana New" w:hAnsi="Angsana New"/>
          <w:sz w:val="30"/>
          <w:szCs w:val="30"/>
          <w:cs/>
        </w:rPr>
        <w:t>และร้อย</w:t>
      </w:r>
      <w:r w:rsidRPr="00741821">
        <w:rPr>
          <w:rFonts w:ascii="Angsana New" w:hAnsi="Angsana New"/>
          <w:sz w:val="30"/>
          <w:szCs w:val="30"/>
          <w:cs/>
        </w:rPr>
        <w:t xml:space="preserve">ละ </w:t>
      </w:r>
      <w:r w:rsidR="008E704C">
        <w:rPr>
          <w:rFonts w:ascii="Angsana New" w:hAnsi="Angsana New" w:hint="cs"/>
          <w:sz w:val="30"/>
          <w:szCs w:val="30"/>
          <w:cs/>
        </w:rPr>
        <w:t>(</w:t>
      </w:r>
      <w:r w:rsidR="00BD07F2">
        <w:rPr>
          <w:rFonts w:ascii="Angsana New" w:hAnsi="Angsana New"/>
          <w:sz w:val="30"/>
          <w:szCs w:val="30"/>
        </w:rPr>
        <w:t>119.38</w:t>
      </w:r>
      <w:r w:rsidR="008E704C">
        <w:rPr>
          <w:rFonts w:ascii="Angsana New" w:hAnsi="Angsana New" w:hint="cs"/>
          <w:sz w:val="30"/>
          <w:szCs w:val="30"/>
          <w:cs/>
        </w:rPr>
        <w:t>)</w:t>
      </w:r>
      <w:r w:rsidRPr="0044007D">
        <w:rPr>
          <w:rFonts w:ascii="Angsana New" w:hAnsi="Angsana New"/>
          <w:sz w:val="30"/>
          <w:szCs w:val="30"/>
        </w:rPr>
        <w:t xml:space="preserve"> </w:t>
      </w:r>
      <w:r w:rsidRPr="0044007D">
        <w:rPr>
          <w:rFonts w:ascii="Angsana New" w:hAnsi="Angsana New"/>
          <w:sz w:val="30"/>
          <w:szCs w:val="30"/>
          <w:cs/>
        </w:rPr>
        <w:t xml:space="preserve">ตามลำดับ </w:t>
      </w:r>
      <w:r w:rsidRPr="0044007D">
        <w:rPr>
          <w:rFonts w:ascii="Angsana New" w:hAnsi="Angsana New"/>
          <w:i/>
          <w:iCs/>
          <w:sz w:val="30"/>
          <w:szCs w:val="30"/>
          <w:cs/>
        </w:rPr>
        <w:t>(ง</w:t>
      </w:r>
      <w:r w:rsidR="008167CA">
        <w:rPr>
          <w:rFonts w:ascii="Angsana New" w:hAnsi="Angsana New"/>
          <w:i/>
          <w:iCs/>
          <w:sz w:val="30"/>
          <w:szCs w:val="30"/>
          <w:cs/>
        </w:rPr>
        <w:t>บการเงินเฉพาะกิจการสำหรับ</w:t>
      </w:r>
      <w:r w:rsidR="00BE1411">
        <w:rPr>
          <w:rFonts w:ascii="Angsana New" w:hAnsi="Angsana New" w:hint="cs"/>
          <w:i/>
          <w:iCs/>
          <w:sz w:val="30"/>
          <w:szCs w:val="30"/>
          <w:cs/>
        </w:rPr>
        <w:t>งวด</w:t>
      </w:r>
      <w:r w:rsidR="00BD07F2">
        <w:rPr>
          <w:rFonts w:ascii="Angsana New" w:hAnsi="Angsana New" w:hint="cs"/>
          <w:i/>
          <w:iCs/>
          <w:sz w:val="30"/>
          <w:szCs w:val="30"/>
          <w:cs/>
        </w:rPr>
        <w:t>เก้า</w:t>
      </w:r>
      <w:r w:rsidR="00BE1411">
        <w:rPr>
          <w:rFonts w:ascii="Angsana New" w:hAnsi="Angsana New" w:hint="cs"/>
          <w:i/>
          <w:iCs/>
          <w:sz w:val="30"/>
          <w:szCs w:val="30"/>
          <w:cs/>
        </w:rPr>
        <w:t xml:space="preserve">เดือนสิ้นสุดวันที่ </w:t>
      </w:r>
      <w:r w:rsidR="00BD07F2" w:rsidRPr="00BD07F2">
        <w:rPr>
          <w:rFonts w:ascii="Angsana New" w:hAnsi="Angsana New"/>
          <w:i/>
          <w:iCs/>
          <w:sz w:val="30"/>
          <w:szCs w:val="30"/>
        </w:rPr>
        <w:t xml:space="preserve">31 </w:t>
      </w:r>
      <w:r w:rsidR="00BD07F2" w:rsidRPr="00BD07F2">
        <w:rPr>
          <w:rFonts w:ascii="Angsana New" w:hAnsi="Angsana New"/>
          <w:i/>
          <w:iCs/>
          <w:sz w:val="30"/>
          <w:szCs w:val="30"/>
          <w:cs/>
        </w:rPr>
        <w:t xml:space="preserve">ธันวาคม </w:t>
      </w:r>
      <w:r w:rsidR="00A42740" w:rsidRPr="00A42740">
        <w:rPr>
          <w:rFonts w:ascii="Angsana New" w:hAnsi="Angsana New" w:hint="cs"/>
          <w:i/>
          <w:iCs/>
          <w:sz w:val="30"/>
          <w:szCs w:val="30"/>
        </w:rPr>
        <w:t>256</w:t>
      </w:r>
      <w:r w:rsidR="00A845A1">
        <w:rPr>
          <w:rFonts w:ascii="Angsana New" w:hAnsi="Angsana New"/>
          <w:i/>
          <w:iCs/>
          <w:sz w:val="30"/>
          <w:szCs w:val="30"/>
        </w:rPr>
        <w:t>5</w:t>
      </w:r>
      <w:r w:rsidR="00C80371">
        <w:rPr>
          <w:rFonts w:ascii="Angsana New" w:hAnsi="Angsana New"/>
          <w:i/>
          <w:iCs/>
          <w:sz w:val="30"/>
          <w:szCs w:val="30"/>
        </w:rPr>
        <w:t xml:space="preserve"> </w:t>
      </w:r>
      <w:r w:rsidR="00C80371">
        <w:rPr>
          <w:rFonts w:ascii="Angsana New" w:hAnsi="Angsana New" w:hint="cs"/>
          <w:i/>
          <w:iCs/>
          <w:sz w:val="30"/>
          <w:szCs w:val="30"/>
          <w:cs/>
        </w:rPr>
        <w:t>และ</w:t>
      </w:r>
      <w:r w:rsidR="00F8349B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21653C" w:rsidRPr="0021653C">
        <w:rPr>
          <w:rFonts w:ascii="Angsana New" w:hAnsi="Angsana New" w:hint="cs"/>
          <w:i/>
          <w:iCs/>
          <w:sz w:val="30"/>
          <w:szCs w:val="30"/>
        </w:rPr>
        <w:t>256</w:t>
      </w:r>
      <w:r w:rsidR="00A845A1">
        <w:rPr>
          <w:rFonts w:ascii="Angsana New" w:hAnsi="Angsana New"/>
          <w:i/>
          <w:iCs/>
          <w:sz w:val="30"/>
          <w:szCs w:val="30"/>
        </w:rPr>
        <w:t>4</w:t>
      </w:r>
      <w:r w:rsidR="00C80371" w:rsidRPr="00714EA9">
        <w:rPr>
          <w:rFonts w:ascii="Angsana New" w:hAnsi="Angsana New"/>
          <w:i/>
          <w:iCs/>
          <w:sz w:val="30"/>
          <w:szCs w:val="30"/>
        </w:rPr>
        <w:t xml:space="preserve">: </w:t>
      </w:r>
      <w:r w:rsidR="002B06E1">
        <w:rPr>
          <w:rFonts w:ascii="Angsana New" w:hAnsi="Angsana New" w:hint="cs"/>
          <w:i/>
          <w:iCs/>
          <w:sz w:val="30"/>
          <w:szCs w:val="30"/>
          <w:cs/>
        </w:rPr>
        <w:t>ร้อย</w:t>
      </w:r>
      <w:r w:rsidR="002B06E1" w:rsidRPr="004D2D44">
        <w:rPr>
          <w:rFonts w:ascii="Angsana New" w:hAnsi="Angsana New" w:hint="cs"/>
          <w:i/>
          <w:iCs/>
          <w:sz w:val="30"/>
          <w:szCs w:val="30"/>
          <w:cs/>
        </w:rPr>
        <w:t>ละ</w:t>
      </w:r>
      <w:r w:rsidR="005012EB" w:rsidRPr="004D2D44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895EF5" w:rsidRPr="00895EF5">
        <w:rPr>
          <w:rFonts w:ascii="Angsana New" w:hAnsi="Angsana New"/>
          <w:i/>
          <w:iCs/>
          <w:sz w:val="30"/>
          <w:szCs w:val="30"/>
        </w:rPr>
        <w:t>10.49</w:t>
      </w:r>
      <w:r w:rsidR="005012EB" w:rsidRPr="004D2D44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C80371" w:rsidRPr="004D2D44">
        <w:rPr>
          <w:rFonts w:ascii="Angsana New" w:hAnsi="Angsana New" w:hint="cs"/>
          <w:i/>
          <w:iCs/>
          <w:sz w:val="30"/>
          <w:szCs w:val="30"/>
          <w:cs/>
        </w:rPr>
        <w:t>และ</w:t>
      </w:r>
      <w:r w:rsidR="00AB7E1D">
        <w:rPr>
          <w:rFonts w:ascii="Angsana New" w:hAnsi="Angsana New" w:hint="cs"/>
          <w:i/>
          <w:iCs/>
          <w:sz w:val="30"/>
          <w:szCs w:val="30"/>
          <w:cs/>
        </w:rPr>
        <w:t>ร้อยละ</w:t>
      </w:r>
      <w:r w:rsidR="00C80371" w:rsidRPr="00714EA9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8E704C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BD07F2">
        <w:rPr>
          <w:rFonts w:ascii="Angsana New" w:hAnsi="Angsana New"/>
          <w:i/>
          <w:iCs/>
          <w:sz w:val="30"/>
          <w:szCs w:val="30"/>
        </w:rPr>
        <w:t>36.89</w:t>
      </w:r>
      <w:r w:rsidR="008E704C">
        <w:rPr>
          <w:rFonts w:ascii="Angsana New" w:hAnsi="Angsana New" w:hint="cs"/>
          <w:i/>
          <w:iCs/>
          <w:sz w:val="30"/>
          <w:szCs w:val="30"/>
          <w:cs/>
        </w:rPr>
        <w:t>)</w:t>
      </w:r>
      <w:r w:rsidR="00C80371" w:rsidRPr="00714EA9">
        <w:rPr>
          <w:rFonts w:ascii="Angsana New" w:hAnsi="Angsana New"/>
          <w:i/>
          <w:iCs/>
          <w:sz w:val="30"/>
          <w:szCs w:val="30"/>
        </w:rPr>
        <w:t xml:space="preserve"> </w:t>
      </w:r>
      <w:r w:rsidR="00C80371" w:rsidRPr="00714EA9">
        <w:rPr>
          <w:rFonts w:ascii="Angsana New" w:hAnsi="Angsana New" w:hint="cs"/>
          <w:i/>
          <w:iCs/>
          <w:sz w:val="30"/>
          <w:szCs w:val="30"/>
          <w:cs/>
        </w:rPr>
        <w:t>ตามลำดับ</w:t>
      </w:r>
      <w:r w:rsidRPr="00714EA9">
        <w:rPr>
          <w:rFonts w:ascii="Angsana New" w:hAnsi="Angsana New"/>
          <w:i/>
          <w:iCs/>
          <w:sz w:val="30"/>
          <w:szCs w:val="30"/>
          <w:cs/>
        </w:rPr>
        <w:t>)</w:t>
      </w:r>
      <w:r w:rsidRPr="00714EA9">
        <w:rPr>
          <w:rFonts w:ascii="Angsana New" w:hAnsi="Angsana New"/>
          <w:sz w:val="30"/>
          <w:szCs w:val="30"/>
          <w:cs/>
        </w:rPr>
        <w:t xml:space="preserve"> การ</w:t>
      </w:r>
      <w:r w:rsidRPr="0044007D">
        <w:rPr>
          <w:rFonts w:ascii="Angsana New" w:hAnsi="Angsana New"/>
          <w:sz w:val="30"/>
          <w:szCs w:val="30"/>
          <w:cs/>
        </w:rPr>
        <w:t>เปลี่ยนแปลงในอัตราภาษีเงินได้ที่แท้จริงมีสาเหตุหลักจากผลแตกต่างของรายได้ทางบัญชีและทางภาษี ซึ่งบริษัทมีความแตกต่างระหว่างการรับรู้รายได้และค่าใช้จ่ายทางบัญชีกับรายได้และค่าใช้จ่ายทางภาษีบางรายการ</w:t>
      </w:r>
      <w:r w:rsidR="00796FF5" w:rsidRPr="0044007D">
        <w:rPr>
          <w:rFonts w:ascii="Angsana New" w:hAnsi="Angsana New"/>
          <w:sz w:val="30"/>
          <w:szCs w:val="30"/>
        </w:rPr>
        <w:t xml:space="preserve"> </w:t>
      </w:r>
      <w:r w:rsidR="00796FF5" w:rsidRPr="0044007D">
        <w:rPr>
          <w:rFonts w:ascii="Angsana New" w:hAnsi="Angsana New" w:hint="cs"/>
          <w:sz w:val="30"/>
          <w:szCs w:val="30"/>
          <w:cs/>
        </w:rPr>
        <w:t>โดยเฉพาะอย่างยิ่งในเรื่องเกี่ยวกั</w:t>
      </w:r>
      <w:r w:rsidR="00FB4448">
        <w:rPr>
          <w:rFonts w:ascii="Angsana New" w:hAnsi="Angsana New" w:hint="cs"/>
          <w:sz w:val="30"/>
          <w:szCs w:val="30"/>
          <w:cs/>
        </w:rPr>
        <w:t xml:space="preserve">บรายได้เงินปันผล </w:t>
      </w:r>
      <w:r w:rsidR="00CE35B6">
        <w:rPr>
          <w:rFonts w:ascii="Angsana New" w:hAnsi="Angsana New" w:hint="cs"/>
          <w:sz w:val="30"/>
          <w:szCs w:val="30"/>
          <w:cs/>
        </w:rPr>
        <w:t>ค่าเสื่อมราคาและยอดขาดทุนสะสม</w:t>
      </w:r>
      <w:r w:rsidR="00507F9B">
        <w:rPr>
          <w:rFonts w:ascii="Angsana New" w:hAnsi="Angsana New" w:hint="cs"/>
          <w:sz w:val="30"/>
          <w:szCs w:val="30"/>
          <w:cs/>
        </w:rPr>
        <w:t>ยกไป</w:t>
      </w:r>
      <w:r w:rsidR="008D7935">
        <w:rPr>
          <w:rFonts w:ascii="Angsana New" w:hAnsi="Angsana New"/>
          <w:sz w:val="30"/>
          <w:szCs w:val="30"/>
          <w:cs/>
        </w:rPr>
        <w:br w:type="page"/>
      </w:r>
    </w:p>
    <w:p w14:paraId="713A9965" w14:textId="77777777" w:rsidR="001116D9" w:rsidRDefault="001116D9" w:rsidP="001116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7</w:t>
      </w:r>
      <w:r w:rsidRPr="00F04529">
        <w:rPr>
          <w:rFonts w:ascii="Angsana New" w:hAnsi="Angsana New"/>
          <w:b/>
          <w:bCs/>
          <w:sz w:val="30"/>
          <w:szCs w:val="30"/>
          <w:cs/>
        </w:rPr>
        <w:tab/>
      </w:r>
      <w:r>
        <w:rPr>
          <w:rFonts w:ascii="Angsana New" w:hAnsi="Angsana New" w:hint="cs"/>
          <w:b/>
          <w:bCs/>
          <w:sz w:val="30"/>
          <w:szCs w:val="30"/>
          <w:cs/>
        </w:rPr>
        <w:t>เงินปันผล</w:t>
      </w:r>
    </w:p>
    <w:p w14:paraId="701BB38C" w14:textId="77777777" w:rsidR="001116D9" w:rsidRPr="00F70FA8" w:rsidRDefault="001116D9" w:rsidP="001116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71C3E570" w14:textId="77777777" w:rsidR="001116D9" w:rsidRDefault="001116D9" w:rsidP="001116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F70FA8">
        <w:rPr>
          <w:rFonts w:ascii="Angsana New" w:hAnsi="Angsana New"/>
          <w:sz w:val="30"/>
          <w:szCs w:val="30"/>
          <w:cs/>
        </w:rPr>
        <w:t>เงินปันผลที่บริษัทจ่ายให้ผู้ถือหุ้น มีดังนี้</w:t>
      </w:r>
    </w:p>
    <w:p w14:paraId="0345E2F7" w14:textId="77777777" w:rsidR="001116D9" w:rsidRPr="00F70FA8" w:rsidRDefault="001116D9" w:rsidP="001116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tbl>
      <w:tblPr>
        <w:tblW w:w="9746" w:type="dxa"/>
        <w:tblInd w:w="450" w:type="dxa"/>
        <w:tblLook w:val="04A0" w:firstRow="1" w:lastRow="0" w:firstColumn="1" w:lastColumn="0" w:noHBand="0" w:noVBand="1"/>
      </w:tblPr>
      <w:tblGrid>
        <w:gridCol w:w="2430"/>
        <w:gridCol w:w="1532"/>
        <w:gridCol w:w="1439"/>
        <w:gridCol w:w="1376"/>
        <w:gridCol w:w="1377"/>
        <w:gridCol w:w="236"/>
        <w:gridCol w:w="1356"/>
      </w:tblGrid>
      <w:tr w:rsidR="001116D9" w14:paraId="35BFDFE7" w14:textId="77777777" w:rsidTr="00C84043">
        <w:trPr>
          <w:tblHeader/>
        </w:trPr>
        <w:tc>
          <w:tcPr>
            <w:tcW w:w="2430" w:type="dxa"/>
          </w:tcPr>
          <w:p w14:paraId="2B20D926" w14:textId="77777777" w:rsidR="001116D9" w:rsidRDefault="001116D9" w:rsidP="00BF1A55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16" w:type="dxa"/>
            <w:gridSpan w:val="6"/>
            <w:vAlign w:val="bottom"/>
          </w:tcPr>
          <w:p w14:paraId="26376239" w14:textId="77777777" w:rsidR="001116D9" w:rsidRDefault="001116D9" w:rsidP="00BF1A55">
            <w:pPr>
              <w:pStyle w:val="block"/>
              <w:spacing w:after="0" w:line="240" w:lineRule="atLeast"/>
              <w:ind w:left="-96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งบการเงินที่แสดงเงินลงทุนตามวิธีส่วนได้เสีย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/งบการเงินเฉพาะกิจการ</w:t>
            </w:r>
          </w:p>
        </w:tc>
      </w:tr>
      <w:tr w:rsidR="001116D9" w14:paraId="378F37A1" w14:textId="77777777" w:rsidTr="00C84043">
        <w:trPr>
          <w:tblHeader/>
        </w:trPr>
        <w:tc>
          <w:tcPr>
            <w:tcW w:w="2430" w:type="dxa"/>
          </w:tcPr>
          <w:p w14:paraId="1CFD676E" w14:textId="77777777" w:rsidR="001116D9" w:rsidRDefault="001116D9" w:rsidP="00BF1A55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2" w:type="dxa"/>
            <w:vAlign w:val="bottom"/>
            <w:hideMark/>
          </w:tcPr>
          <w:p w14:paraId="40759784" w14:textId="77777777" w:rsidR="001116D9" w:rsidRDefault="001116D9" w:rsidP="00BF1A55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วันที่อนุมัติ</w:t>
            </w:r>
          </w:p>
        </w:tc>
        <w:tc>
          <w:tcPr>
            <w:tcW w:w="1439" w:type="dxa"/>
            <w:vAlign w:val="bottom"/>
            <w:hideMark/>
          </w:tcPr>
          <w:p w14:paraId="7A427166" w14:textId="77777777" w:rsidR="001116D9" w:rsidRDefault="001116D9" w:rsidP="00BF1A55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  <w:p w14:paraId="62055D13" w14:textId="77777777" w:rsidR="001116D9" w:rsidRDefault="001116D9" w:rsidP="00BF1A55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เงินปันผล</w:t>
            </w:r>
          </w:p>
        </w:tc>
        <w:tc>
          <w:tcPr>
            <w:tcW w:w="1376" w:type="dxa"/>
            <w:hideMark/>
          </w:tcPr>
          <w:p w14:paraId="02D08809" w14:textId="77777777" w:rsidR="001116D9" w:rsidRDefault="001116D9" w:rsidP="00BF1A55">
            <w:pPr>
              <w:pStyle w:val="block"/>
              <w:spacing w:after="0" w:line="240" w:lineRule="atLeast"/>
              <w:ind w:left="-83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จ่ายจาก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br/>
              <w:t>กำไรสะสม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br/>
              <w:t>ตามอัตราภาษีเงินได้นิติบุคคล</w:t>
            </w:r>
          </w:p>
        </w:tc>
        <w:tc>
          <w:tcPr>
            <w:tcW w:w="1377" w:type="dxa"/>
            <w:vAlign w:val="bottom"/>
            <w:hideMark/>
          </w:tcPr>
          <w:p w14:paraId="14FF647D" w14:textId="77777777" w:rsidR="001116D9" w:rsidRDefault="001116D9" w:rsidP="00BF1A55">
            <w:pPr>
              <w:pStyle w:val="block"/>
              <w:spacing w:after="0" w:line="240" w:lineRule="atLeast"/>
              <w:ind w:left="-83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อัตราเงินปันผล</w:t>
            </w:r>
          </w:p>
        </w:tc>
        <w:tc>
          <w:tcPr>
            <w:tcW w:w="236" w:type="dxa"/>
            <w:vAlign w:val="bottom"/>
          </w:tcPr>
          <w:p w14:paraId="24BED120" w14:textId="77777777" w:rsidR="001116D9" w:rsidRDefault="001116D9" w:rsidP="00BF1A55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56" w:type="dxa"/>
            <w:vAlign w:val="bottom"/>
            <w:hideMark/>
          </w:tcPr>
          <w:p w14:paraId="47698E91" w14:textId="77777777" w:rsidR="001116D9" w:rsidRDefault="001116D9" w:rsidP="00BF1A55">
            <w:pPr>
              <w:pStyle w:val="block"/>
              <w:spacing w:after="0" w:line="240" w:lineRule="atLeast"/>
              <w:ind w:left="-96" w:right="-10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จำนวนเงิน</w:t>
            </w:r>
          </w:p>
        </w:tc>
      </w:tr>
      <w:tr w:rsidR="001116D9" w14:paraId="1658F810" w14:textId="77777777" w:rsidTr="00C84043">
        <w:trPr>
          <w:tblHeader/>
        </w:trPr>
        <w:tc>
          <w:tcPr>
            <w:tcW w:w="2430" w:type="dxa"/>
          </w:tcPr>
          <w:p w14:paraId="0C55E4FF" w14:textId="77777777" w:rsidR="001116D9" w:rsidRDefault="001116D9" w:rsidP="00BF1A55">
            <w:pPr>
              <w:pStyle w:val="block"/>
              <w:spacing w:after="0" w:line="240" w:lineRule="atLeast"/>
              <w:ind w:left="-135" w:right="-1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2" w:type="dxa"/>
            <w:vAlign w:val="bottom"/>
          </w:tcPr>
          <w:p w14:paraId="563EC561" w14:textId="77777777" w:rsidR="001116D9" w:rsidRDefault="001116D9" w:rsidP="00BF1A55">
            <w:pPr>
              <w:pStyle w:val="block"/>
              <w:spacing w:after="0" w:line="240" w:lineRule="atLeast"/>
              <w:ind w:left="-135" w:right="-1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  <w:vAlign w:val="bottom"/>
          </w:tcPr>
          <w:p w14:paraId="412703AA" w14:textId="77777777" w:rsidR="001116D9" w:rsidRDefault="001116D9" w:rsidP="00BF1A55">
            <w:pPr>
              <w:pStyle w:val="block"/>
              <w:spacing w:after="0" w:line="240" w:lineRule="atLeast"/>
              <w:ind w:left="-70" w:right="-1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hideMark/>
          </w:tcPr>
          <w:p w14:paraId="10C45A0A" w14:textId="77777777" w:rsidR="001116D9" w:rsidRDefault="001116D9" w:rsidP="00BF1A55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1377" w:type="dxa"/>
            <w:hideMark/>
          </w:tcPr>
          <w:p w14:paraId="57BEFDD5" w14:textId="77777777" w:rsidR="001116D9" w:rsidRDefault="001116D9" w:rsidP="00BF1A55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บาท/หุ้น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551CCA2A" w14:textId="77777777" w:rsidR="001116D9" w:rsidRDefault="001116D9" w:rsidP="00BF1A55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6" w:type="dxa"/>
            <w:hideMark/>
          </w:tcPr>
          <w:p w14:paraId="4C849BC7" w14:textId="77777777" w:rsidR="001116D9" w:rsidRDefault="001116D9" w:rsidP="00BF1A55">
            <w:pPr>
              <w:pStyle w:val="block"/>
              <w:spacing w:after="0" w:line="240" w:lineRule="atLeast"/>
              <w:ind w:left="-96" w:right="-8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ล้านบาท)</w:t>
            </w:r>
          </w:p>
        </w:tc>
      </w:tr>
      <w:tr w:rsidR="001116D9" w14:paraId="6F2CD21F" w14:textId="77777777" w:rsidTr="00C84043">
        <w:tc>
          <w:tcPr>
            <w:tcW w:w="5401" w:type="dxa"/>
            <w:gridSpan w:val="3"/>
            <w:vAlign w:val="bottom"/>
            <w:hideMark/>
          </w:tcPr>
          <w:p w14:paraId="6E313E53" w14:textId="1A8D7D07" w:rsidR="001116D9" w:rsidRDefault="001116D9" w:rsidP="00BF1A55">
            <w:pPr>
              <w:pStyle w:val="block"/>
              <w:spacing w:after="0" w:line="240" w:lineRule="atLeast"/>
              <w:ind w:left="-18" w:right="-14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BD07F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เก้า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="00BD07F2" w:rsidRPr="00BD07F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 xml:space="preserve">31 </w:t>
            </w:r>
            <w:r w:rsidR="00BD07F2" w:rsidRPr="00BD07F2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376" w:type="dxa"/>
          </w:tcPr>
          <w:p w14:paraId="7230DF0D" w14:textId="77777777" w:rsidR="001116D9" w:rsidRDefault="001116D9" w:rsidP="00BF1A55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  <w:vAlign w:val="bottom"/>
          </w:tcPr>
          <w:p w14:paraId="57E9DAF3" w14:textId="77777777" w:rsidR="001116D9" w:rsidRDefault="001116D9" w:rsidP="00BF1A55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1818567" w14:textId="77777777" w:rsidR="001116D9" w:rsidRDefault="001116D9" w:rsidP="00BF1A55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6" w:type="dxa"/>
            <w:vAlign w:val="bottom"/>
          </w:tcPr>
          <w:p w14:paraId="20E79431" w14:textId="77777777" w:rsidR="001116D9" w:rsidRDefault="001116D9" w:rsidP="00BF1A55">
            <w:pPr>
              <w:pStyle w:val="block"/>
              <w:spacing w:after="0" w:line="240" w:lineRule="atLeast"/>
              <w:ind w:left="-96" w:right="-8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84043" w14:paraId="4BCAC0B5" w14:textId="77777777" w:rsidTr="00C84043">
        <w:tc>
          <w:tcPr>
            <w:tcW w:w="2432" w:type="dxa"/>
            <w:vAlign w:val="bottom"/>
            <w:hideMark/>
          </w:tcPr>
          <w:p w14:paraId="0BB5D94E" w14:textId="4366AF75" w:rsidR="00C84043" w:rsidRDefault="00C84043" w:rsidP="001A2407">
            <w:pPr>
              <w:pStyle w:val="block"/>
              <w:spacing w:after="0" w:line="240" w:lineRule="atLeast"/>
              <w:ind w:left="-18" w:right="-204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เงินปันผล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ระหว่างกาลปี 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530" w:type="dxa"/>
            <w:vAlign w:val="bottom"/>
            <w:hideMark/>
          </w:tcPr>
          <w:p w14:paraId="5A5E2F25" w14:textId="43B8A02F" w:rsidR="00C84043" w:rsidRDefault="00C84043" w:rsidP="001A2407">
            <w:pPr>
              <w:pStyle w:val="block"/>
              <w:spacing w:after="0" w:line="240" w:lineRule="atLeast"/>
              <w:ind w:left="-135" w:right="-14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7571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23 </w:t>
            </w:r>
            <w:r w:rsidRPr="0037571E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ธันวาคม </w:t>
            </w:r>
            <w:r w:rsidRPr="0037571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439" w:type="dxa"/>
            <w:vAlign w:val="bottom"/>
            <w:hideMark/>
          </w:tcPr>
          <w:p w14:paraId="6A4385EA" w14:textId="3F09BA2C" w:rsidR="00C84043" w:rsidRDefault="00C84043" w:rsidP="001A2407">
            <w:pPr>
              <w:pStyle w:val="block"/>
              <w:spacing w:after="0" w:line="240" w:lineRule="atLeast"/>
              <w:ind w:left="-70" w:right="-14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7571E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มกราคม </w:t>
            </w:r>
            <w:r w:rsidRPr="0037571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376" w:type="dxa"/>
            <w:hideMark/>
          </w:tcPr>
          <w:p w14:paraId="3B755C4B" w14:textId="0D6753E3" w:rsidR="00C84043" w:rsidRDefault="00510371" w:rsidP="001A2407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</w:t>
            </w:r>
          </w:p>
        </w:tc>
        <w:tc>
          <w:tcPr>
            <w:tcW w:w="1377" w:type="dxa"/>
            <w:vAlign w:val="bottom"/>
            <w:hideMark/>
          </w:tcPr>
          <w:p w14:paraId="20626D82" w14:textId="77777777" w:rsidR="00C84043" w:rsidRDefault="00C84043" w:rsidP="001A2407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0.50</w:t>
            </w:r>
          </w:p>
        </w:tc>
        <w:tc>
          <w:tcPr>
            <w:tcW w:w="236" w:type="dxa"/>
            <w:vAlign w:val="bottom"/>
          </w:tcPr>
          <w:p w14:paraId="7B0FD9E8" w14:textId="77777777" w:rsidR="00C84043" w:rsidRDefault="00C84043" w:rsidP="001A2407">
            <w:pPr>
              <w:pStyle w:val="block"/>
              <w:spacing w:after="0" w:line="240" w:lineRule="atLeast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6" w:type="dxa"/>
            <w:vAlign w:val="bottom"/>
            <w:hideMark/>
          </w:tcPr>
          <w:p w14:paraId="2A2796A3" w14:textId="77777777" w:rsidR="00C84043" w:rsidRDefault="00C84043" w:rsidP="001A2407">
            <w:pPr>
              <w:pStyle w:val="block"/>
              <w:tabs>
                <w:tab w:val="decimal" w:pos="260"/>
              </w:tabs>
              <w:spacing w:after="0" w:line="240" w:lineRule="atLeast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28.92</w:t>
            </w:r>
          </w:p>
        </w:tc>
      </w:tr>
      <w:tr w:rsidR="001116D9" w14:paraId="6E96248B" w14:textId="77777777" w:rsidTr="00C84043">
        <w:tc>
          <w:tcPr>
            <w:tcW w:w="2430" w:type="dxa"/>
            <w:vAlign w:val="bottom"/>
            <w:hideMark/>
          </w:tcPr>
          <w:p w14:paraId="2585E38D" w14:textId="3D39CC91" w:rsidR="001116D9" w:rsidRDefault="001116D9" w:rsidP="00BF1A55">
            <w:pPr>
              <w:pStyle w:val="block"/>
              <w:spacing w:after="0" w:line="240" w:lineRule="atLeast"/>
              <w:ind w:left="-18" w:right="-146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เงินปันผล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ประจำปี </w:t>
            </w:r>
            <w:r w:rsidRPr="006324C1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256</w:t>
            </w:r>
            <w:r w:rsidR="00970A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532" w:type="dxa"/>
            <w:vAlign w:val="bottom"/>
            <w:hideMark/>
          </w:tcPr>
          <w:p w14:paraId="1C776E78" w14:textId="3DFE39DF" w:rsidR="001116D9" w:rsidRDefault="001116D9" w:rsidP="00BF1A55">
            <w:pPr>
              <w:pStyle w:val="block"/>
              <w:spacing w:after="0" w:line="240" w:lineRule="atLeast"/>
              <w:ind w:left="-135" w:right="-14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970A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 กรกฎาคม 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970A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439" w:type="dxa"/>
            <w:vAlign w:val="bottom"/>
            <w:hideMark/>
          </w:tcPr>
          <w:p w14:paraId="2CD5A7B2" w14:textId="29F74560" w:rsidR="001116D9" w:rsidRDefault="001116D9" w:rsidP="00BF1A55">
            <w:pPr>
              <w:pStyle w:val="block"/>
              <w:spacing w:after="0" w:line="240" w:lineRule="atLeast"/>
              <w:ind w:left="-70" w:right="-14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สิงหาคม 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970A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376" w:type="dxa"/>
            <w:hideMark/>
          </w:tcPr>
          <w:p w14:paraId="1B8F10B0" w14:textId="2E1EF0E8" w:rsidR="001116D9" w:rsidRDefault="0080240D" w:rsidP="00BF1A55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</w:t>
            </w:r>
          </w:p>
        </w:tc>
        <w:tc>
          <w:tcPr>
            <w:tcW w:w="1377" w:type="dxa"/>
            <w:vAlign w:val="bottom"/>
            <w:hideMark/>
          </w:tcPr>
          <w:p w14:paraId="5A7FEC2E" w14:textId="77777777" w:rsidR="001116D9" w:rsidRDefault="001116D9" w:rsidP="00BF1A55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324C1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.</w:t>
            </w:r>
            <w:r w:rsidRPr="006324C1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50</w:t>
            </w:r>
          </w:p>
        </w:tc>
        <w:tc>
          <w:tcPr>
            <w:tcW w:w="236" w:type="dxa"/>
            <w:vAlign w:val="bottom"/>
          </w:tcPr>
          <w:p w14:paraId="78947C0C" w14:textId="77777777" w:rsidR="001116D9" w:rsidRDefault="001116D9" w:rsidP="00BF1A55">
            <w:pPr>
              <w:pStyle w:val="block"/>
              <w:spacing w:after="0" w:line="240" w:lineRule="atLeast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6" w:type="dxa"/>
            <w:vAlign w:val="bottom"/>
            <w:hideMark/>
          </w:tcPr>
          <w:p w14:paraId="7367C24E" w14:textId="77777777" w:rsidR="001116D9" w:rsidRDefault="001116D9" w:rsidP="00BF1A55">
            <w:pPr>
              <w:pStyle w:val="block"/>
              <w:tabs>
                <w:tab w:val="decimal" w:pos="260"/>
              </w:tabs>
              <w:spacing w:after="0" w:line="240" w:lineRule="atLeast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324C1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28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.</w:t>
            </w:r>
            <w:r w:rsidRPr="006324C1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92</w:t>
            </w:r>
          </w:p>
        </w:tc>
      </w:tr>
      <w:tr w:rsidR="001116D9" w14:paraId="25C6A4F3" w14:textId="77777777" w:rsidTr="00C84043">
        <w:tc>
          <w:tcPr>
            <w:tcW w:w="3962" w:type="dxa"/>
            <w:gridSpan w:val="2"/>
            <w:hideMark/>
          </w:tcPr>
          <w:p w14:paraId="1104CC3B" w14:textId="77777777" w:rsidR="001116D9" w:rsidRDefault="001116D9" w:rsidP="00BF1A55">
            <w:pPr>
              <w:pStyle w:val="block"/>
              <w:spacing w:after="0" w:line="240" w:lineRule="atLeast"/>
              <w:ind w:left="-18" w:right="-14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439" w:type="dxa"/>
            <w:vAlign w:val="bottom"/>
          </w:tcPr>
          <w:p w14:paraId="001B9DEC" w14:textId="77777777" w:rsidR="001116D9" w:rsidRDefault="001116D9" w:rsidP="00BF1A55">
            <w:pPr>
              <w:pStyle w:val="block"/>
              <w:spacing w:after="0" w:line="240" w:lineRule="atLeast"/>
              <w:ind w:left="-70" w:right="-146"/>
              <w:jc w:val="center"/>
              <w:rPr>
                <w:rFonts w:asciiTheme="majorBidi" w:hAnsiTheme="majorBidi" w:cstheme="majorBidi"/>
                <w:sz w:val="30"/>
                <w:szCs w:val="30"/>
                <w:highlight w:val="lightGray"/>
                <w:cs/>
              </w:rPr>
            </w:pPr>
          </w:p>
        </w:tc>
        <w:tc>
          <w:tcPr>
            <w:tcW w:w="1376" w:type="dxa"/>
          </w:tcPr>
          <w:p w14:paraId="3E8619D6" w14:textId="77777777" w:rsidR="001116D9" w:rsidRDefault="001116D9" w:rsidP="00BF1A55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3999FBF0" w14:textId="5AEFC8D1" w:rsidR="001116D9" w:rsidRDefault="00C84043" w:rsidP="00BF1A55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1.00</w:t>
            </w:r>
          </w:p>
        </w:tc>
        <w:tc>
          <w:tcPr>
            <w:tcW w:w="236" w:type="dxa"/>
            <w:vAlign w:val="bottom"/>
          </w:tcPr>
          <w:p w14:paraId="6362FC34" w14:textId="77777777" w:rsidR="001116D9" w:rsidRDefault="001116D9" w:rsidP="00BF1A55">
            <w:pPr>
              <w:pStyle w:val="block"/>
              <w:spacing w:after="0" w:line="240" w:lineRule="atLeast"/>
              <w:ind w:left="-105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677244CF" w14:textId="427439D4" w:rsidR="001116D9" w:rsidRDefault="00C84043" w:rsidP="00BF1A55">
            <w:pPr>
              <w:pStyle w:val="block"/>
              <w:tabs>
                <w:tab w:val="decimal" w:pos="262"/>
              </w:tabs>
              <w:spacing w:after="0" w:line="240" w:lineRule="atLeast"/>
              <w:ind w:left="-105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57.84</w:t>
            </w:r>
          </w:p>
        </w:tc>
      </w:tr>
      <w:tr w:rsidR="001116D9" w14:paraId="5ECF7DF1" w14:textId="77777777" w:rsidTr="00C84043">
        <w:tc>
          <w:tcPr>
            <w:tcW w:w="3962" w:type="dxa"/>
            <w:gridSpan w:val="2"/>
          </w:tcPr>
          <w:p w14:paraId="50B2B965" w14:textId="77777777" w:rsidR="001116D9" w:rsidRDefault="001116D9" w:rsidP="00BF1A55">
            <w:pPr>
              <w:pStyle w:val="block"/>
              <w:spacing w:after="0" w:line="240" w:lineRule="atLeast"/>
              <w:ind w:left="-18" w:right="-14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39" w:type="dxa"/>
            <w:vAlign w:val="bottom"/>
          </w:tcPr>
          <w:p w14:paraId="737F3D97" w14:textId="77777777" w:rsidR="001116D9" w:rsidRDefault="001116D9" w:rsidP="00BF1A55">
            <w:pPr>
              <w:pStyle w:val="block"/>
              <w:spacing w:after="0" w:line="240" w:lineRule="atLeast"/>
              <w:ind w:left="-70" w:right="-146"/>
              <w:jc w:val="center"/>
              <w:rPr>
                <w:rFonts w:asciiTheme="majorBidi" w:hAnsiTheme="majorBidi" w:cstheme="majorBidi"/>
                <w:sz w:val="30"/>
                <w:szCs w:val="30"/>
                <w:highlight w:val="lightGray"/>
                <w:cs/>
              </w:rPr>
            </w:pPr>
          </w:p>
        </w:tc>
        <w:tc>
          <w:tcPr>
            <w:tcW w:w="1376" w:type="dxa"/>
          </w:tcPr>
          <w:p w14:paraId="736ACB41" w14:textId="77777777" w:rsidR="001116D9" w:rsidRDefault="001116D9" w:rsidP="00BF1A55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3047120" w14:textId="77777777" w:rsidR="001116D9" w:rsidRDefault="001116D9" w:rsidP="00BF1A55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C74C3D9" w14:textId="77777777" w:rsidR="001116D9" w:rsidRDefault="001116D9" w:rsidP="00BF1A55">
            <w:pPr>
              <w:pStyle w:val="block"/>
              <w:spacing w:after="0" w:line="240" w:lineRule="atLeast"/>
              <w:ind w:left="-105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68A32E6" w14:textId="77777777" w:rsidR="001116D9" w:rsidRDefault="001116D9" w:rsidP="00BF1A55">
            <w:pPr>
              <w:pStyle w:val="block"/>
              <w:tabs>
                <w:tab w:val="decimal" w:pos="262"/>
              </w:tabs>
              <w:spacing w:after="0" w:line="240" w:lineRule="atLeast"/>
              <w:ind w:left="-105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116D9" w14:paraId="7292AA5C" w14:textId="77777777" w:rsidTr="00C84043">
        <w:tc>
          <w:tcPr>
            <w:tcW w:w="5401" w:type="dxa"/>
            <w:gridSpan w:val="3"/>
            <w:vAlign w:val="bottom"/>
            <w:hideMark/>
          </w:tcPr>
          <w:p w14:paraId="591F5EF7" w14:textId="1D533401" w:rsidR="001116D9" w:rsidRDefault="001116D9" w:rsidP="00BF1A55">
            <w:pPr>
              <w:pStyle w:val="block"/>
              <w:spacing w:after="0" w:line="240" w:lineRule="atLeast"/>
              <w:ind w:left="-18" w:right="-14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BD07F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เก้า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="00BD07F2" w:rsidRPr="00BD07F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 xml:space="preserve">31 </w:t>
            </w:r>
            <w:r w:rsidR="00BD07F2" w:rsidRPr="00BD07F2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376" w:type="dxa"/>
          </w:tcPr>
          <w:p w14:paraId="238B1076" w14:textId="77777777" w:rsidR="001116D9" w:rsidRDefault="001116D9" w:rsidP="00BF1A55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  <w:vAlign w:val="bottom"/>
          </w:tcPr>
          <w:p w14:paraId="29033378" w14:textId="77777777" w:rsidR="001116D9" w:rsidRDefault="001116D9" w:rsidP="00BF1A55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ADA49B3" w14:textId="77777777" w:rsidR="001116D9" w:rsidRDefault="001116D9" w:rsidP="00BF1A55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6" w:type="dxa"/>
            <w:vAlign w:val="bottom"/>
          </w:tcPr>
          <w:p w14:paraId="234A4054" w14:textId="77777777" w:rsidR="001116D9" w:rsidRDefault="001116D9" w:rsidP="00BF1A55">
            <w:pPr>
              <w:pStyle w:val="block"/>
              <w:spacing w:after="0" w:line="240" w:lineRule="atLeast"/>
              <w:ind w:left="-96" w:right="-8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D07F2" w14:paraId="30F0EF87" w14:textId="77777777" w:rsidTr="00C84043">
        <w:tc>
          <w:tcPr>
            <w:tcW w:w="2430" w:type="dxa"/>
            <w:vAlign w:val="bottom"/>
            <w:hideMark/>
          </w:tcPr>
          <w:p w14:paraId="35102240" w14:textId="5EDDFDF9" w:rsidR="00BD07F2" w:rsidRDefault="00BD07F2" w:rsidP="00C84043">
            <w:pPr>
              <w:pStyle w:val="block"/>
              <w:spacing w:after="0" w:line="240" w:lineRule="atLeast"/>
              <w:ind w:left="-18" w:right="-204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เงินปันผล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ระหว่างกาลปี 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DB51A7" w:rsidRPr="00DB51A7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532" w:type="dxa"/>
            <w:vAlign w:val="bottom"/>
            <w:hideMark/>
          </w:tcPr>
          <w:p w14:paraId="46FEBC8E" w14:textId="20A80F56" w:rsidR="00BD07F2" w:rsidRDefault="00BD07F2" w:rsidP="00BD07F2">
            <w:pPr>
              <w:pStyle w:val="block"/>
              <w:spacing w:after="0" w:line="240" w:lineRule="atLeast"/>
              <w:ind w:left="-135" w:right="-14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7571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23 </w:t>
            </w:r>
            <w:r w:rsidRPr="0037571E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ธันวาคม </w:t>
            </w:r>
            <w:r w:rsidRPr="0037571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439" w:type="dxa"/>
            <w:vAlign w:val="bottom"/>
            <w:hideMark/>
          </w:tcPr>
          <w:p w14:paraId="35945C1E" w14:textId="27BEA984" w:rsidR="00BD07F2" w:rsidRDefault="00BD07F2" w:rsidP="00BD07F2">
            <w:pPr>
              <w:pStyle w:val="block"/>
              <w:spacing w:after="0" w:line="240" w:lineRule="atLeast"/>
              <w:ind w:left="-70" w:right="-14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7571E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มกราคม </w:t>
            </w:r>
            <w:r w:rsidRPr="0037571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376" w:type="dxa"/>
            <w:hideMark/>
          </w:tcPr>
          <w:p w14:paraId="179EBE26" w14:textId="5C522C31" w:rsidR="00BD07F2" w:rsidRDefault="00BD07F2" w:rsidP="00BD07F2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</w:t>
            </w:r>
          </w:p>
        </w:tc>
        <w:tc>
          <w:tcPr>
            <w:tcW w:w="1377" w:type="dxa"/>
            <w:vAlign w:val="bottom"/>
            <w:hideMark/>
          </w:tcPr>
          <w:p w14:paraId="3FF163B7" w14:textId="6F651459" w:rsidR="00BD07F2" w:rsidRDefault="00BD07F2" w:rsidP="00BD07F2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0.50</w:t>
            </w:r>
          </w:p>
        </w:tc>
        <w:tc>
          <w:tcPr>
            <w:tcW w:w="236" w:type="dxa"/>
            <w:vAlign w:val="bottom"/>
          </w:tcPr>
          <w:p w14:paraId="2A8B27E4" w14:textId="77777777" w:rsidR="00BD07F2" w:rsidRDefault="00BD07F2" w:rsidP="00BD07F2">
            <w:pPr>
              <w:pStyle w:val="block"/>
              <w:spacing w:after="0" w:line="240" w:lineRule="atLeast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6" w:type="dxa"/>
            <w:vAlign w:val="bottom"/>
            <w:hideMark/>
          </w:tcPr>
          <w:p w14:paraId="37862973" w14:textId="59E5C193" w:rsidR="00BD07F2" w:rsidRDefault="00BD07F2" w:rsidP="00BD07F2">
            <w:pPr>
              <w:pStyle w:val="block"/>
              <w:tabs>
                <w:tab w:val="decimal" w:pos="260"/>
              </w:tabs>
              <w:spacing w:after="0" w:line="240" w:lineRule="atLeast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28.92</w:t>
            </w:r>
          </w:p>
        </w:tc>
      </w:tr>
      <w:tr w:rsidR="001116D9" w14:paraId="3DE72049" w14:textId="77777777" w:rsidTr="00C84043">
        <w:tc>
          <w:tcPr>
            <w:tcW w:w="2430" w:type="dxa"/>
            <w:vAlign w:val="bottom"/>
            <w:hideMark/>
          </w:tcPr>
          <w:p w14:paraId="7F9E6F13" w14:textId="2D14957E" w:rsidR="001116D9" w:rsidRDefault="001116D9" w:rsidP="00BF1A55">
            <w:pPr>
              <w:pStyle w:val="block"/>
              <w:spacing w:after="0" w:line="240" w:lineRule="atLeast"/>
              <w:ind w:left="-18" w:right="-146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เงินปันผ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ลประจำปี </w:t>
            </w:r>
            <w:r w:rsidRPr="006324C1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256</w:t>
            </w:r>
            <w:r w:rsidR="00970A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532" w:type="dxa"/>
            <w:vAlign w:val="bottom"/>
            <w:hideMark/>
          </w:tcPr>
          <w:p w14:paraId="7C181C37" w14:textId="1C1E8A40" w:rsidR="001116D9" w:rsidRDefault="00970A9D" w:rsidP="00BF1A55">
            <w:pPr>
              <w:pStyle w:val="block"/>
              <w:spacing w:after="0" w:line="240" w:lineRule="atLeast"/>
              <w:ind w:left="-135" w:right="-14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</w:t>
            </w:r>
            <w:r w:rsidR="001116D9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 กรกฎาคม </w:t>
            </w:r>
            <w:r w:rsidR="001116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439" w:type="dxa"/>
            <w:vAlign w:val="bottom"/>
            <w:hideMark/>
          </w:tcPr>
          <w:p w14:paraId="43FF74F9" w14:textId="58FCD784" w:rsidR="001116D9" w:rsidRDefault="001116D9" w:rsidP="00BF1A55">
            <w:pPr>
              <w:pStyle w:val="block"/>
              <w:spacing w:after="0" w:line="240" w:lineRule="atLeast"/>
              <w:ind w:left="-70" w:right="-14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สิงหาคม 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970A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376" w:type="dxa"/>
            <w:hideMark/>
          </w:tcPr>
          <w:p w14:paraId="3A374C33" w14:textId="77777777" w:rsidR="001116D9" w:rsidRDefault="001116D9" w:rsidP="00BF1A55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</w:t>
            </w:r>
          </w:p>
        </w:tc>
        <w:tc>
          <w:tcPr>
            <w:tcW w:w="1377" w:type="dxa"/>
            <w:vAlign w:val="bottom"/>
            <w:hideMark/>
          </w:tcPr>
          <w:p w14:paraId="76730EE6" w14:textId="370A2662" w:rsidR="001116D9" w:rsidRDefault="00970A9D" w:rsidP="00BF1A55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0.50</w:t>
            </w:r>
          </w:p>
        </w:tc>
        <w:tc>
          <w:tcPr>
            <w:tcW w:w="236" w:type="dxa"/>
            <w:vAlign w:val="bottom"/>
          </w:tcPr>
          <w:p w14:paraId="370F8D9C" w14:textId="77777777" w:rsidR="001116D9" w:rsidRDefault="001116D9" w:rsidP="00BF1A55">
            <w:pPr>
              <w:pStyle w:val="block"/>
              <w:spacing w:after="0" w:line="240" w:lineRule="atLeast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6" w:type="dxa"/>
            <w:vAlign w:val="bottom"/>
            <w:hideMark/>
          </w:tcPr>
          <w:p w14:paraId="6AB85D7B" w14:textId="0AE246C9" w:rsidR="001116D9" w:rsidRDefault="00970A9D" w:rsidP="00BF1A55">
            <w:pPr>
              <w:pStyle w:val="block"/>
              <w:tabs>
                <w:tab w:val="decimal" w:pos="260"/>
              </w:tabs>
              <w:spacing w:after="0" w:line="240" w:lineRule="atLeast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28.92</w:t>
            </w:r>
          </w:p>
        </w:tc>
      </w:tr>
      <w:tr w:rsidR="001116D9" w14:paraId="385D0941" w14:textId="77777777" w:rsidTr="00C84043">
        <w:tc>
          <w:tcPr>
            <w:tcW w:w="3962" w:type="dxa"/>
            <w:gridSpan w:val="2"/>
            <w:hideMark/>
          </w:tcPr>
          <w:p w14:paraId="66CE59DF" w14:textId="77777777" w:rsidR="001116D9" w:rsidRDefault="001116D9" w:rsidP="00BF1A55">
            <w:pPr>
              <w:pStyle w:val="block"/>
              <w:spacing w:after="0" w:line="240" w:lineRule="atLeast"/>
              <w:ind w:left="-18" w:right="-14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439" w:type="dxa"/>
            <w:vAlign w:val="bottom"/>
          </w:tcPr>
          <w:p w14:paraId="155AB98C" w14:textId="77777777" w:rsidR="001116D9" w:rsidRDefault="001116D9" w:rsidP="00BF1A55">
            <w:pPr>
              <w:pStyle w:val="block"/>
              <w:spacing w:after="0" w:line="240" w:lineRule="atLeast"/>
              <w:ind w:left="-70" w:right="-146"/>
              <w:jc w:val="center"/>
              <w:rPr>
                <w:rFonts w:asciiTheme="majorBidi" w:hAnsiTheme="majorBidi" w:cstheme="majorBidi"/>
                <w:sz w:val="30"/>
                <w:szCs w:val="30"/>
                <w:highlight w:val="lightGray"/>
                <w:cs/>
              </w:rPr>
            </w:pPr>
          </w:p>
        </w:tc>
        <w:tc>
          <w:tcPr>
            <w:tcW w:w="1376" w:type="dxa"/>
          </w:tcPr>
          <w:p w14:paraId="548CFB29" w14:textId="77777777" w:rsidR="001116D9" w:rsidRDefault="001116D9" w:rsidP="00BF1A55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3F8C42CA" w14:textId="743D3D68" w:rsidR="001116D9" w:rsidRPr="00C84043" w:rsidRDefault="00C84043" w:rsidP="00BF1A55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1.00</w:t>
            </w:r>
          </w:p>
        </w:tc>
        <w:tc>
          <w:tcPr>
            <w:tcW w:w="236" w:type="dxa"/>
            <w:vAlign w:val="bottom"/>
          </w:tcPr>
          <w:p w14:paraId="02EB12A2" w14:textId="77777777" w:rsidR="001116D9" w:rsidRDefault="001116D9" w:rsidP="00BF1A55">
            <w:pPr>
              <w:pStyle w:val="block"/>
              <w:spacing w:after="0" w:line="240" w:lineRule="atLeast"/>
              <w:ind w:left="-105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0F367CC3" w14:textId="321C55FA" w:rsidR="001116D9" w:rsidRDefault="00C84043" w:rsidP="00BF1A55">
            <w:pPr>
              <w:pStyle w:val="block"/>
              <w:tabs>
                <w:tab w:val="decimal" w:pos="262"/>
              </w:tabs>
              <w:spacing w:after="0" w:line="240" w:lineRule="atLeast"/>
              <w:ind w:left="-105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57.84</w:t>
            </w:r>
          </w:p>
        </w:tc>
      </w:tr>
    </w:tbl>
    <w:p w14:paraId="6438C6DF" w14:textId="77777777" w:rsidR="001116D9" w:rsidRPr="006B01BC" w:rsidRDefault="001116D9" w:rsidP="001116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  <w:cs/>
        </w:rPr>
      </w:pPr>
    </w:p>
    <w:p w14:paraId="66641701" w14:textId="5F8B5ECB" w:rsidR="00DF698D" w:rsidRPr="007146C6" w:rsidRDefault="00267348" w:rsidP="00DF69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>8</w:t>
      </w:r>
      <w:r w:rsidR="00417F83" w:rsidRPr="00F04529">
        <w:rPr>
          <w:rFonts w:ascii="Angsana New" w:hAnsi="Angsana New"/>
          <w:b/>
          <w:bCs/>
          <w:sz w:val="30"/>
          <w:szCs w:val="30"/>
          <w:cs/>
        </w:rPr>
        <w:tab/>
      </w:r>
      <w:r w:rsidR="00DF698D" w:rsidRPr="007146C6">
        <w:rPr>
          <w:rFonts w:ascii="Angsana New" w:hAnsi="Angsana New" w:hint="cs"/>
          <w:b/>
          <w:bCs/>
          <w:sz w:val="30"/>
          <w:szCs w:val="30"/>
          <w:cs/>
          <w:lang w:val="th-TH"/>
        </w:rPr>
        <w:t>เครื่องมือทางการเงิน</w:t>
      </w:r>
    </w:p>
    <w:p w14:paraId="28D35F53" w14:textId="77777777" w:rsidR="00DF698D" w:rsidRPr="005A4916" w:rsidRDefault="00DF698D" w:rsidP="005A49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4FFCC473" w14:textId="77777777" w:rsidR="00DF698D" w:rsidRPr="004D2D44" w:rsidRDefault="00DF698D" w:rsidP="00DF69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4D2D44">
        <w:rPr>
          <w:rFonts w:ascii="Angsana New" w:hAnsi="Angsana New"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2F094CB1" w14:textId="77777777" w:rsidR="00DF698D" w:rsidRPr="009F608F" w:rsidRDefault="00DF698D" w:rsidP="009F60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0FB4D9DF" w14:textId="1CD85C79" w:rsidR="00527BEF" w:rsidRPr="007146C6" w:rsidRDefault="009054A5" w:rsidP="00DF698D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="Angsana New"/>
          <w:sz w:val="30"/>
          <w:szCs w:val="30"/>
          <w:lang w:bidi="th-TH"/>
        </w:rPr>
      </w:pPr>
      <w:r w:rsidRPr="007146C6">
        <w:rPr>
          <w:rFonts w:asciiTheme="majorBidi" w:hAnsiTheme="majorBidi" w:cstheme="majorBidi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</w:t>
      </w:r>
      <w:r w:rsidR="008806B5">
        <w:rPr>
          <w:rFonts w:asciiTheme="majorBidi" w:hAnsiTheme="majorBidi" w:cstheme="majorBidi"/>
          <w:sz w:val="30"/>
          <w:szCs w:val="30"/>
          <w:cs/>
          <w:lang w:bidi="th-TH"/>
        </w:rPr>
        <w:br/>
      </w:r>
      <w:r w:rsidRPr="007146C6">
        <w:rPr>
          <w:rFonts w:asciiTheme="majorBidi" w:hAnsiTheme="majorBidi" w:cstheme="majorBidi"/>
          <w:sz w:val="30"/>
          <w:szCs w:val="30"/>
          <w:cs/>
          <w:lang w:bidi="th-TH"/>
        </w:rPr>
        <w:t>ทางการเงินที่วัดมูลค่าด้วย</w:t>
      </w:r>
      <w:r w:rsidR="005A4916">
        <w:rPr>
          <w:rFonts w:asciiTheme="majorBidi" w:hAnsiTheme="majorBidi" w:cstheme="majorBidi" w:hint="cs"/>
          <w:sz w:val="30"/>
          <w:szCs w:val="30"/>
          <w:cs/>
          <w:lang w:bidi="th-TH"/>
        </w:rPr>
        <w:t>ราคาทุนตัดจำหน่าย</w:t>
      </w:r>
      <w:r w:rsidRPr="007146C6">
        <w:rPr>
          <w:rFonts w:asciiTheme="majorBidi" w:hAnsiTheme="majorBidi" w:cstheme="majorBidi"/>
          <w:sz w:val="30"/>
          <w:szCs w:val="30"/>
          <w:cs/>
          <w:lang w:bidi="th-TH"/>
        </w:rPr>
        <w:t>หากมูลค่าตามบัญชีใกล้เคียงกับมูลค่ายุติธรรมอย่างสมเหตุสมผล</w:t>
      </w:r>
    </w:p>
    <w:p w14:paraId="04909F91" w14:textId="43F09351" w:rsidR="00CE640B" w:rsidRPr="005A4916" w:rsidRDefault="00CE640B" w:rsidP="005A49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  <w:cs/>
          <w:lang w:val="en-GB"/>
        </w:rPr>
      </w:pPr>
    </w:p>
    <w:tbl>
      <w:tblPr>
        <w:tblW w:w="10802" w:type="dxa"/>
        <w:tblInd w:w="-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160"/>
        <w:gridCol w:w="990"/>
        <w:gridCol w:w="180"/>
        <w:gridCol w:w="990"/>
        <w:gridCol w:w="180"/>
        <w:gridCol w:w="990"/>
        <w:gridCol w:w="180"/>
        <w:gridCol w:w="810"/>
        <w:gridCol w:w="180"/>
        <w:gridCol w:w="900"/>
        <w:gridCol w:w="184"/>
        <w:gridCol w:w="896"/>
        <w:gridCol w:w="180"/>
        <w:gridCol w:w="900"/>
        <w:gridCol w:w="180"/>
        <w:gridCol w:w="902"/>
      </w:tblGrid>
      <w:tr w:rsidR="00DF698D" w:rsidRPr="00F0616C" w14:paraId="7AC9DB70" w14:textId="77777777" w:rsidTr="005A4916">
        <w:trPr>
          <w:cantSplit/>
          <w:trHeight w:val="326"/>
          <w:tblHeader/>
        </w:trPr>
        <w:tc>
          <w:tcPr>
            <w:tcW w:w="2160" w:type="dxa"/>
            <w:shd w:val="clear" w:color="auto" w:fill="auto"/>
            <w:vAlign w:val="bottom"/>
          </w:tcPr>
          <w:p w14:paraId="1F51F400" w14:textId="77777777" w:rsidR="00DF698D" w:rsidRPr="00F0616C" w:rsidRDefault="00DF698D" w:rsidP="00F0616C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11" w:right="-7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642" w:type="dxa"/>
            <w:gridSpan w:val="15"/>
            <w:vAlign w:val="bottom"/>
          </w:tcPr>
          <w:p w14:paraId="260A78D2" w14:textId="7E51C935" w:rsidR="00DF698D" w:rsidRPr="00F0616C" w:rsidRDefault="00DF698D" w:rsidP="00F0616C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0616C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งบการเงินที่แสดงเงินลงทุนตามวิธีส่วนได้เสีย</w:t>
            </w:r>
            <w:r w:rsidR="00AC60CA"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/งบการเงินเฉพาะกิจการ</w:t>
            </w:r>
          </w:p>
        </w:tc>
      </w:tr>
      <w:tr w:rsidR="00B258FD" w:rsidRPr="00F0616C" w14:paraId="784C25CD" w14:textId="77777777" w:rsidTr="005A4916">
        <w:trPr>
          <w:cantSplit/>
          <w:trHeight w:val="200"/>
          <w:tblHeader/>
        </w:trPr>
        <w:tc>
          <w:tcPr>
            <w:tcW w:w="2160" w:type="dxa"/>
            <w:shd w:val="clear" w:color="auto" w:fill="auto"/>
            <w:vAlign w:val="bottom"/>
          </w:tcPr>
          <w:p w14:paraId="2CF45F02" w14:textId="77777777" w:rsidR="00B258FD" w:rsidRPr="00F0616C" w:rsidRDefault="00B258FD" w:rsidP="00F0616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20" w:type="dxa"/>
            <w:gridSpan w:val="7"/>
            <w:tcBorders>
              <w:bottom w:val="single" w:sz="4" w:space="0" w:color="auto"/>
            </w:tcBorders>
            <w:vAlign w:val="bottom"/>
          </w:tcPr>
          <w:p w14:paraId="7EF29494" w14:textId="7F1405AC" w:rsidR="00B258FD" w:rsidRPr="00F0616C" w:rsidRDefault="00B258FD" w:rsidP="00F0616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16C">
              <w:rPr>
                <w:rFonts w:ascii="Angsana New" w:hAnsi="Angsana New"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  <w:vAlign w:val="bottom"/>
          </w:tcPr>
          <w:p w14:paraId="5267AA19" w14:textId="6A52A0E0" w:rsidR="00B258FD" w:rsidRPr="00F0616C" w:rsidRDefault="00B258FD" w:rsidP="00F0616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142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F5585F" w14:textId="77777777" w:rsidR="00B258FD" w:rsidRPr="00F0616C" w:rsidRDefault="00B258FD" w:rsidP="00F0616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rtl/>
                <w:cs/>
                <w:lang w:bidi="th-TH"/>
              </w:rPr>
            </w:pPr>
            <w:r w:rsidRPr="00F0616C">
              <w:rPr>
                <w:rFonts w:ascii="Angsana New" w:hAnsi="Angsana New"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F0616C" w:rsidRPr="00F0616C" w14:paraId="4BFA6D23" w14:textId="77777777" w:rsidTr="005A4916">
        <w:trPr>
          <w:cantSplit/>
          <w:tblHeader/>
        </w:trPr>
        <w:tc>
          <w:tcPr>
            <w:tcW w:w="2160" w:type="dxa"/>
            <w:shd w:val="clear" w:color="auto" w:fill="auto"/>
            <w:vAlign w:val="bottom"/>
          </w:tcPr>
          <w:p w14:paraId="1C531BE4" w14:textId="253F2B1F" w:rsidR="00F0616C" w:rsidRPr="00F0616C" w:rsidRDefault="00F0616C" w:rsidP="00F0616C">
            <w:pPr>
              <w:ind w:left="180" w:hanging="18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F936A61" w14:textId="161BC1DD" w:rsidR="00F0616C" w:rsidRPr="00F0616C" w:rsidRDefault="005A4916" w:rsidP="00F0616C">
            <w:pPr>
              <w:pStyle w:val="acctfourfigures"/>
              <w:tabs>
                <w:tab w:val="clear" w:pos="765"/>
              </w:tabs>
              <w:spacing w:line="240" w:lineRule="atLeast"/>
              <w:ind w:left="-75" w:right="-7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เครื่องมือ</w:t>
            </w:r>
            <w:r>
              <w:rPr>
                <w:rFonts w:ascii="Angsana New" w:hAnsi="Angsana New"/>
                <w:sz w:val="26"/>
                <w:szCs w:val="26"/>
                <w:cs/>
                <w:lang w:bidi="th-TH"/>
              </w:rPr>
              <w:br/>
            </w:r>
            <w:r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ทางการเงินที่วัดมูลค่าด้วย</w:t>
            </w:r>
            <w:r w:rsidR="00F0616C" w:rsidRPr="00F0616C">
              <w:rPr>
                <w:rFonts w:ascii="Angsana New" w:hAnsi="Angsana New"/>
                <w:sz w:val="26"/>
                <w:szCs w:val="26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4C7237C3" w14:textId="0FFB1CFA" w:rsidR="00F0616C" w:rsidRPr="00F0616C" w:rsidRDefault="00F0616C" w:rsidP="00F0616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2D4CCE3" w14:textId="2279AC54" w:rsidR="00F0616C" w:rsidRPr="00F0616C" w:rsidRDefault="005A4916" w:rsidP="00F0616C">
            <w:pPr>
              <w:pStyle w:val="acctfourfigures"/>
              <w:tabs>
                <w:tab w:val="clear" w:pos="765"/>
              </w:tabs>
              <w:spacing w:line="240" w:lineRule="atLeast"/>
              <w:ind w:left="-75" w:right="-7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เครื่องมือ</w:t>
            </w:r>
            <w:r>
              <w:rPr>
                <w:rFonts w:ascii="Angsana New" w:hAnsi="Angsana New"/>
                <w:sz w:val="26"/>
                <w:szCs w:val="26"/>
                <w:cs/>
                <w:lang w:bidi="th-TH"/>
              </w:rPr>
              <w:br/>
            </w:r>
            <w:r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ทางการเงินที่วัดมูลค่าด้วย</w:t>
            </w:r>
            <w:r w:rsidR="00F0616C" w:rsidRPr="00F0616C">
              <w:rPr>
                <w:rFonts w:ascii="Angsana New" w:hAnsi="Angsana New"/>
                <w:sz w:val="26"/>
                <w:szCs w:val="26"/>
                <w:cs/>
                <w:lang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6CDF4E73" w14:textId="34B29A43" w:rsidR="00F0616C" w:rsidRPr="00F0616C" w:rsidRDefault="00F0616C" w:rsidP="00F0616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18BD7CA7" w14:textId="33604C73" w:rsidR="00F0616C" w:rsidRPr="00DB2C51" w:rsidRDefault="005A4916" w:rsidP="00F0616C">
            <w:pPr>
              <w:pStyle w:val="acctfourfigures"/>
              <w:tabs>
                <w:tab w:val="clear" w:pos="765"/>
              </w:tabs>
              <w:spacing w:line="240" w:lineRule="atLeast"/>
              <w:ind w:left="-75" w:right="-75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เครื่องมือ</w:t>
            </w:r>
            <w:r>
              <w:rPr>
                <w:rFonts w:ascii="Angsana New" w:hAnsi="Angsana New"/>
                <w:sz w:val="26"/>
                <w:szCs w:val="26"/>
                <w:cs/>
                <w:lang w:bidi="th-TH"/>
              </w:rPr>
              <w:br/>
            </w:r>
            <w:r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ทางการเงินที่วัดมูลค่าด้วย</w:t>
            </w:r>
            <w:r w:rsidR="00F0616C" w:rsidRPr="00F0616C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ราคาทุน</w:t>
            </w:r>
            <w:r w:rsidR="008806B5">
              <w:rPr>
                <w:rFonts w:ascii="Angsana New" w:hAnsi="Angsana New"/>
                <w:sz w:val="26"/>
                <w:szCs w:val="26"/>
                <w:cs/>
                <w:lang w:bidi="th-TH"/>
              </w:rPr>
              <w:br/>
            </w:r>
            <w:r w:rsidR="00F0616C" w:rsidRPr="00F0616C">
              <w:rPr>
                <w:rFonts w:ascii="Angsana New" w:hAnsi="Angsana New"/>
                <w:sz w:val="26"/>
                <w:szCs w:val="26"/>
                <w:cs/>
                <w:lang w:bidi="th-TH"/>
              </w:rPr>
              <w:t>ตัดจำหน่าย</w:t>
            </w:r>
            <w:r w:rsidR="00DB2C51">
              <w:rPr>
                <w:rFonts w:ascii="Angsana New" w:hAnsi="Angsana New"/>
                <w:sz w:val="26"/>
                <w:szCs w:val="26"/>
                <w:cs/>
                <w:lang w:bidi="th-TH"/>
              </w:rPr>
              <w:br/>
            </w:r>
            <w:r w:rsidR="00DB2C51">
              <w:rPr>
                <w:rFonts w:ascii="Angsana New" w:hAnsi="Angsana New"/>
                <w:sz w:val="26"/>
                <w:szCs w:val="26"/>
                <w:lang w:val="en-US" w:bidi="th-TH"/>
              </w:rPr>
              <w:t xml:space="preserve">- </w:t>
            </w:r>
            <w:r w:rsidR="00DB2C51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สุทธิ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61AD04E7" w14:textId="77777777" w:rsidR="00F0616C" w:rsidRPr="00F0616C" w:rsidRDefault="00F0616C" w:rsidP="00F0616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5C762A77" w14:textId="7D1C78BD" w:rsidR="00F0616C" w:rsidRPr="00F0616C" w:rsidRDefault="00F0616C" w:rsidP="00F0616C">
            <w:pPr>
              <w:pStyle w:val="acctfourfigures"/>
              <w:tabs>
                <w:tab w:val="clear" w:pos="765"/>
              </w:tabs>
              <w:spacing w:line="240" w:lineRule="atLeast"/>
              <w:ind w:left="-165" w:right="-16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16C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80" w:type="dxa"/>
            <w:vAlign w:val="bottom"/>
          </w:tcPr>
          <w:p w14:paraId="2F5EC2B2" w14:textId="3B3ADE7D" w:rsidR="00F0616C" w:rsidRPr="00F0616C" w:rsidRDefault="00F0616C" w:rsidP="00F0616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5FF88F" w14:textId="2A081457" w:rsidR="00F0616C" w:rsidRPr="00F0616C" w:rsidRDefault="00F0616C" w:rsidP="00F0616C">
            <w:pPr>
              <w:pStyle w:val="acctfourfigures"/>
              <w:tabs>
                <w:tab w:val="clear" w:pos="765"/>
                <w:tab w:val="decimal" w:pos="-83"/>
              </w:tabs>
              <w:spacing w:line="240" w:lineRule="atLeast"/>
              <w:ind w:right="-75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F0616C">
              <w:rPr>
                <w:rFonts w:ascii="Angsana New" w:hAnsi="Angsana New"/>
                <w:sz w:val="26"/>
                <w:szCs w:val="26"/>
                <w:cs/>
                <w:lang w:bidi="th-TH"/>
              </w:rPr>
              <w:t xml:space="preserve">ระดับ </w:t>
            </w:r>
            <w:r w:rsidR="00A42740" w:rsidRPr="00A42740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1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CF743F" w14:textId="77777777" w:rsidR="00F0616C" w:rsidRPr="00F0616C" w:rsidRDefault="00F0616C" w:rsidP="00F0616C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AB56BF" w14:textId="77777777" w:rsidR="00F0616C" w:rsidRPr="00F0616C" w:rsidRDefault="00F0616C" w:rsidP="00F0616C">
            <w:pPr>
              <w:pStyle w:val="acctfourfigures"/>
              <w:tabs>
                <w:tab w:val="clear" w:pos="765"/>
                <w:tab w:val="decimal" w:pos="-83"/>
              </w:tabs>
              <w:spacing w:line="240" w:lineRule="atLeast"/>
              <w:ind w:left="-83" w:right="-7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16C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ระดับ</w:t>
            </w:r>
            <w:r w:rsidRPr="00F0616C">
              <w:rPr>
                <w:rFonts w:ascii="Angsana New" w:hAnsi="Angsana New"/>
                <w:sz w:val="26"/>
                <w:szCs w:val="26"/>
              </w:rPr>
              <w:t xml:space="preserve"> 2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2BD0A0" w14:textId="77777777" w:rsidR="00F0616C" w:rsidRPr="00F0616C" w:rsidRDefault="00F0616C" w:rsidP="00F0616C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EF71E6" w14:textId="77777777" w:rsidR="00F0616C" w:rsidRPr="00F0616C" w:rsidRDefault="00F0616C" w:rsidP="00F0616C">
            <w:pPr>
              <w:pStyle w:val="acctfourfigures"/>
              <w:tabs>
                <w:tab w:val="clear" w:pos="765"/>
                <w:tab w:val="decimal" w:pos="-83"/>
              </w:tabs>
              <w:spacing w:line="240" w:lineRule="atLeast"/>
              <w:ind w:right="-7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16C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ระดับ</w:t>
            </w:r>
            <w:r w:rsidRPr="00F0616C">
              <w:rPr>
                <w:rFonts w:ascii="Angsana New" w:hAnsi="Angsana New"/>
                <w:sz w:val="26"/>
                <w:szCs w:val="26"/>
                <w:lang w:bidi="th-TH"/>
              </w:rPr>
              <w:t xml:space="preserve"> </w:t>
            </w:r>
            <w:r w:rsidRPr="00F0616C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F1745A" w14:textId="77777777" w:rsidR="00F0616C" w:rsidRPr="00F0616C" w:rsidRDefault="00F0616C" w:rsidP="00F0616C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095478" w14:textId="77777777" w:rsidR="00F0616C" w:rsidRPr="00F0616C" w:rsidRDefault="00F0616C" w:rsidP="00F0616C">
            <w:pPr>
              <w:pStyle w:val="acctfourfigures"/>
              <w:tabs>
                <w:tab w:val="clear" w:pos="765"/>
                <w:tab w:val="decimal" w:pos="-85"/>
              </w:tabs>
              <w:spacing w:line="240" w:lineRule="atLeast"/>
              <w:ind w:left="-85" w:right="11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F0616C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DF698D" w:rsidRPr="00F0616C" w14:paraId="35D31819" w14:textId="77777777" w:rsidTr="005A4916">
        <w:trPr>
          <w:cantSplit/>
          <w:tblHeader/>
        </w:trPr>
        <w:tc>
          <w:tcPr>
            <w:tcW w:w="2160" w:type="dxa"/>
            <w:shd w:val="clear" w:color="auto" w:fill="auto"/>
            <w:vAlign w:val="bottom"/>
          </w:tcPr>
          <w:p w14:paraId="6139C6FB" w14:textId="77777777" w:rsidR="00DF698D" w:rsidRPr="00F0616C" w:rsidRDefault="00DF698D" w:rsidP="00F0616C">
            <w:pPr>
              <w:ind w:left="180" w:hanging="18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642" w:type="dxa"/>
            <w:gridSpan w:val="15"/>
            <w:vAlign w:val="bottom"/>
          </w:tcPr>
          <w:p w14:paraId="00938146" w14:textId="77777777" w:rsidR="00DF698D" w:rsidRPr="00F0616C" w:rsidRDefault="00DF698D" w:rsidP="00F0616C">
            <w:pPr>
              <w:pStyle w:val="acctfourfigures"/>
              <w:tabs>
                <w:tab w:val="clear" w:pos="765"/>
                <w:tab w:val="decimal" w:pos="-79"/>
                <w:tab w:val="decimal" w:pos="911"/>
              </w:tabs>
              <w:spacing w:line="240" w:lineRule="atLeast"/>
              <w:ind w:left="-79" w:right="-7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16C">
              <w:rPr>
                <w:rFonts w:ascii="Angsana New" w:hAnsi="Angsana New"/>
                <w:i/>
                <w:iCs/>
                <w:sz w:val="26"/>
                <w:szCs w:val="26"/>
              </w:rPr>
              <w:t>(</w:t>
            </w:r>
            <w:r w:rsidRPr="00F0616C">
              <w:rPr>
                <w:rFonts w:ascii="Angsana New" w:hAnsi="Angsana New" w:hint="cs"/>
                <w:i/>
                <w:iCs/>
                <w:sz w:val="26"/>
                <w:szCs w:val="26"/>
                <w:cs/>
                <w:lang w:bidi="th-TH"/>
              </w:rPr>
              <w:t>พัน</w:t>
            </w:r>
            <w:r w:rsidRPr="00F0616C"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  <w:t>บาท</w:t>
            </w:r>
            <w:r w:rsidRPr="00F0616C">
              <w:rPr>
                <w:rFonts w:ascii="Angsana New" w:hAnsi="Angsana New"/>
                <w:i/>
                <w:iCs/>
                <w:sz w:val="26"/>
                <w:szCs w:val="26"/>
              </w:rPr>
              <w:t>)</w:t>
            </w:r>
          </w:p>
        </w:tc>
      </w:tr>
      <w:tr w:rsidR="00F0616C" w:rsidRPr="00F0616C" w14:paraId="5041C15D" w14:textId="77777777" w:rsidTr="005A4916">
        <w:trPr>
          <w:cantSplit/>
        </w:trPr>
        <w:tc>
          <w:tcPr>
            <w:tcW w:w="2160" w:type="dxa"/>
            <w:shd w:val="clear" w:color="auto" w:fill="auto"/>
          </w:tcPr>
          <w:p w14:paraId="7E503D5D" w14:textId="78D5E691" w:rsidR="00F0616C" w:rsidRPr="00A24FED" w:rsidRDefault="00A24FED" w:rsidP="00877F26">
            <w:pPr>
              <w:ind w:left="11" w:firstLine="11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C84043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="00C84043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ธันวาคม</w:t>
            </w:r>
            <w:r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="0021653C" w:rsidRPr="0021653C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</w:rPr>
              <w:t>256</w:t>
            </w:r>
            <w:r w:rsidR="00AC54FC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5</w:t>
            </w:r>
          </w:p>
        </w:tc>
        <w:tc>
          <w:tcPr>
            <w:tcW w:w="990" w:type="dxa"/>
          </w:tcPr>
          <w:p w14:paraId="00813C99" w14:textId="3C5044E8" w:rsidR="00F0616C" w:rsidRPr="00F0616C" w:rsidRDefault="00F0616C" w:rsidP="00BA35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</w:tcPr>
          <w:p w14:paraId="4D050E11" w14:textId="3A91A55A" w:rsidR="00F0616C" w:rsidRPr="00F0616C" w:rsidRDefault="00F0616C" w:rsidP="00BA35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</w:tcPr>
          <w:p w14:paraId="29CEA7E7" w14:textId="2A9C6615" w:rsidR="00F0616C" w:rsidRPr="00F0616C" w:rsidRDefault="00F0616C" w:rsidP="00BA35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</w:tcPr>
          <w:p w14:paraId="73546DC5" w14:textId="211E7DD9" w:rsidR="00F0616C" w:rsidRPr="00F0616C" w:rsidRDefault="00F0616C" w:rsidP="00BA35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</w:tcPr>
          <w:p w14:paraId="65CF61D4" w14:textId="2A7205C7" w:rsidR="00F0616C" w:rsidRPr="00F0616C" w:rsidRDefault="00F0616C" w:rsidP="00BA35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</w:tcPr>
          <w:p w14:paraId="6869F206" w14:textId="2537B960" w:rsidR="00F0616C" w:rsidRPr="00F0616C" w:rsidRDefault="00F0616C" w:rsidP="00BA35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810" w:type="dxa"/>
          </w:tcPr>
          <w:p w14:paraId="5EA42912" w14:textId="08FCE1AA" w:rsidR="00F0616C" w:rsidRPr="00F0616C" w:rsidRDefault="00F0616C" w:rsidP="00BA35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</w:tcPr>
          <w:p w14:paraId="3943E8DB" w14:textId="77777777" w:rsidR="00F0616C" w:rsidRPr="00F0616C" w:rsidRDefault="00F0616C" w:rsidP="00BA35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shd w:val="clear" w:color="auto" w:fill="auto"/>
          </w:tcPr>
          <w:p w14:paraId="5AC8744D" w14:textId="022AA68C" w:rsidR="00F0616C" w:rsidRPr="00F0616C" w:rsidRDefault="00F0616C" w:rsidP="00BA35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84" w:type="dxa"/>
            <w:shd w:val="clear" w:color="auto" w:fill="auto"/>
          </w:tcPr>
          <w:p w14:paraId="572282DE" w14:textId="77777777" w:rsidR="00F0616C" w:rsidRPr="00F0616C" w:rsidRDefault="00F0616C" w:rsidP="00BA35E8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896" w:type="dxa"/>
            <w:shd w:val="clear" w:color="auto" w:fill="auto"/>
          </w:tcPr>
          <w:p w14:paraId="620350C5" w14:textId="77777777" w:rsidR="00F0616C" w:rsidRPr="00F0616C" w:rsidRDefault="00F0616C" w:rsidP="00BA35E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shd w:val="clear" w:color="auto" w:fill="auto"/>
          </w:tcPr>
          <w:p w14:paraId="343E7267" w14:textId="77777777" w:rsidR="00F0616C" w:rsidRPr="00F0616C" w:rsidRDefault="00F0616C" w:rsidP="00BA35E8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shd w:val="clear" w:color="auto" w:fill="auto"/>
          </w:tcPr>
          <w:p w14:paraId="5AB7B547" w14:textId="77777777" w:rsidR="00F0616C" w:rsidRPr="00F0616C" w:rsidRDefault="00F0616C" w:rsidP="00BA35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shd w:val="clear" w:color="auto" w:fill="auto"/>
          </w:tcPr>
          <w:p w14:paraId="54B25928" w14:textId="77777777" w:rsidR="00F0616C" w:rsidRPr="00F0616C" w:rsidRDefault="00F0616C" w:rsidP="00BA35E8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902" w:type="dxa"/>
            <w:shd w:val="clear" w:color="auto" w:fill="auto"/>
          </w:tcPr>
          <w:p w14:paraId="591330BE" w14:textId="77777777" w:rsidR="00F0616C" w:rsidRPr="00F0616C" w:rsidRDefault="00F0616C" w:rsidP="00BA35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</w:tr>
      <w:tr w:rsidR="00F0616C" w:rsidRPr="00F0616C" w14:paraId="1846D239" w14:textId="77777777" w:rsidTr="005A4916">
        <w:trPr>
          <w:cantSplit/>
        </w:trPr>
        <w:tc>
          <w:tcPr>
            <w:tcW w:w="2160" w:type="dxa"/>
            <w:shd w:val="clear" w:color="auto" w:fill="auto"/>
            <w:vAlign w:val="bottom"/>
          </w:tcPr>
          <w:p w14:paraId="7DE36DDC" w14:textId="1FAC5216" w:rsidR="00F0616C" w:rsidRPr="00A24FED" w:rsidRDefault="00F0616C" w:rsidP="00F0616C">
            <w:pPr>
              <w:ind w:left="11" w:firstLine="11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A24FED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990" w:type="dxa"/>
            <w:vAlign w:val="bottom"/>
          </w:tcPr>
          <w:p w14:paraId="55347867" w14:textId="654D8978" w:rsidR="00F0616C" w:rsidRPr="00F0616C" w:rsidRDefault="00F0616C" w:rsidP="00F0616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60790737" w14:textId="78FE7752" w:rsidR="00F0616C" w:rsidRPr="00F0616C" w:rsidRDefault="00F0616C" w:rsidP="00F0616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  <w:vAlign w:val="bottom"/>
          </w:tcPr>
          <w:p w14:paraId="034DED49" w14:textId="55F9853B" w:rsidR="00F0616C" w:rsidRPr="00F0616C" w:rsidRDefault="00F0616C" w:rsidP="00F0616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7B881B0E" w14:textId="780C19FD" w:rsidR="00F0616C" w:rsidRPr="00F0616C" w:rsidRDefault="00F0616C" w:rsidP="00F0616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  <w:vAlign w:val="bottom"/>
          </w:tcPr>
          <w:p w14:paraId="04E23FBE" w14:textId="09040D8A" w:rsidR="00F0616C" w:rsidRPr="00F0616C" w:rsidRDefault="00F0616C" w:rsidP="00F0616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3E4AC69D" w14:textId="5FE8E691" w:rsidR="00F0616C" w:rsidRPr="00F0616C" w:rsidRDefault="00F0616C" w:rsidP="00F0616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810" w:type="dxa"/>
            <w:vAlign w:val="bottom"/>
          </w:tcPr>
          <w:p w14:paraId="5C906D8C" w14:textId="4376C405" w:rsidR="00F0616C" w:rsidRPr="00F0616C" w:rsidRDefault="00F0616C" w:rsidP="00F0616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7027B5D3" w14:textId="77777777" w:rsidR="00F0616C" w:rsidRPr="00F0616C" w:rsidRDefault="00F0616C" w:rsidP="00F0616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BC77C9C" w14:textId="7D48E28A" w:rsidR="00F0616C" w:rsidRPr="00F0616C" w:rsidRDefault="00F0616C" w:rsidP="00F0616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1F0443F7" w14:textId="77777777" w:rsidR="00F0616C" w:rsidRPr="00F0616C" w:rsidRDefault="00F0616C" w:rsidP="00F0616C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01B025AA" w14:textId="77777777" w:rsidR="00F0616C" w:rsidRPr="00F0616C" w:rsidRDefault="00F0616C" w:rsidP="00F0616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DA19072" w14:textId="77777777" w:rsidR="00F0616C" w:rsidRPr="00F0616C" w:rsidRDefault="00F0616C" w:rsidP="00F0616C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A2F4D45" w14:textId="77777777" w:rsidR="00F0616C" w:rsidRPr="00F0616C" w:rsidRDefault="00F0616C" w:rsidP="00F0616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3B4111B" w14:textId="77777777" w:rsidR="00F0616C" w:rsidRPr="00F0616C" w:rsidRDefault="00F0616C" w:rsidP="00F0616C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4E0105C2" w14:textId="77777777" w:rsidR="00F0616C" w:rsidRPr="00F0616C" w:rsidRDefault="00F0616C" w:rsidP="00F0616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</w:tr>
      <w:tr w:rsidR="00F0616C" w:rsidRPr="00F0616C" w14:paraId="60590C66" w14:textId="77777777" w:rsidTr="005A4916">
        <w:trPr>
          <w:cantSplit/>
          <w:trHeight w:val="227"/>
        </w:trPr>
        <w:tc>
          <w:tcPr>
            <w:tcW w:w="2160" w:type="dxa"/>
            <w:shd w:val="clear" w:color="auto" w:fill="auto"/>
            <w:vAlign w:val="bottom"/>
          </w:tcPr>
          <w:p w14:paraId="6FFB9A03" w14:textId="03E67FF1" w:rsidR="00F0616C" w:rsidRPr="00F0616C" w:rsidRDefault="00B95942" w:rsidP="00B95942">
            <w:pPr>
              <w:ind w:left="105" w:hanging="105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B95942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</w:t>
            </w:r>
            <w:r>
              <w:rPr>
                <w:rFonts w:ascii="Angsana New" w:hAnsi="Angsana New"/>
                <w:sz w:val="26"/>
                <w:szCs w:val="26"/>
                <w:cs/>
              </w:rPr>
              <w:br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ไม่หมุนเวียน</w:t>
            </w:r>
            <w:r w:rsidRPr="00B95942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</w:p>
        </w:tc>
        <w:tc>
          <w:tcPr>
            <w:tcW w:w="990" w:type="dxa"/>
            <w:vAlign w:val="bottom"/>
          </w:tcPr>
          <w:p w14:paraId="554A8CA0" w14:textId="3A657390" w:rsidR="00F0616C" w:rsidRPr="00F0616C" w:rsidRDefault="00F0616C" w:rsidP="00F0616C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9E6509E" w14:textId="58FBF749" w:rsidR="00F0616C" w:rsidRPr="00F0616C" w:rsidRDefault="00F0616C" w:rsidP="00F0616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599B189" w14:textId="528E5BD2" w:rsidR="00F0616C" w:rsidRPr="00F0616C" w:rsidRDefault="00F0616C" w:rsidP="00F0616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B6118B4" w14:textId="5F94AC0F" w:rsidR="00F0616C" w:rsidRPr="00F0616C" w:rsidRDefault="00F0616C" w:rsidP="00F0616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29E6BDF" w14:textId="4DEB2F9C" w:rsidR="00F0616C" w:rsidRPr="00F0616C" w:rsidRDefault="00F0616C" w:rsidP="00F0616C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2E22C0F" w14:textId="76B4012F" w:rsidR="00F0616C" w:rsidRPr="00F0616C" w:rsidRDefault="00F0616C" w:rsidP="00F0616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01649EC2" w14:textId="151E7E97" w:rsidR="00F0616C" w:rsidRPr="00F0616C" w:rsidRDefault="00F0616C" w:rsidP="00F0616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04322B7B" w14:textId="77777777" w:rsidR="00F0616C" w:rsidRPr="00F0616C" w:rsidRDefault="00F0616C" w:rsidP="00F0616C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C2B2CC8" w14:textId="7C098ACB" w:rsidR="00F0616C" w:rsidRPr="00F0616C" w:rsidRDefault="00F0616C" w:rsidP="00F0616C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6F619FE3" w14:textId="77777777" w:rsidR="00F0616C" w:rsidRPr="00F0616C" w:rsidRDefault="00F0616C" w:rsidP="00F0616C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0F3FCBC1" w14:textId="3D3381DB" w:rsidR="00F0616C" w:rsidRPr="00F0616C" w:rsidRDefault="00F0616C" w:rsidP="00F0616C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D7865C9" w14:textId="77777777" w:rsidR="00F0616C" w:rsidRPr="00F0616C" w:rsidRDefault="00F0616C" w:rsidP="00F0616C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EE58C1D" w14:textId="63A7F373" w:rsidR="00F0616C" w:rsidRPr="00F0616C" w:rsidRDefault="00F0616C" w:rsidP="00F0616C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73D01F0" w14:textId="015E37D9" w:rsidR="00F0616C" w:rsidRPr="00F0616C" w:rsidRDefault="00F0616C" w:rsidP="00F0616C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3A802004" w14:textId="34EF8401" w:rsidR="00F0616C" w:rsidRPr="00F0616C" w:rsidRDefault="00F0616C" w:rsidP="00F0616C">
            <w:pPr>
              <w:pStyle w:val="acctfourfigures"/>
              <w:tabs>
                <w:tab w:val="clear" w:pos="765"/>
                <w:tab w:val="decimal" w:pos="1102"/>
              </w:tabs>
              <w:spacing w:line="240" w:lineRule="atLeast"/>
              <w:ind w:right="14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0D1A6A" w:rsidRPr="00A845A1" w14:paraId="3618A1AE" w14:textId="77777777" w:rsidTr="005A4916">
        <w:trPr>
          <w:cantSplit/>
        </w:trPr>
        <w:tc>
          <w:tcPr>
            <w:tcW w:w="2160" w:type="dxa"/>
            <w:shd w:val="clear" w:color="auto" w:fill="auto"/>
            <w:vAlign w:val="bottom"/>
          </w:tcPr>
          <w:p w14:paraId="18A23C75" w14:textId="42DA198F" w:rsidR="000D1A6A" w:rsidRPr="00B95942" w:rsidRDefault="000D1A6A" w:rsidP="000D1A6A">
            <w:pPr>
              <w:ind w:left="195" w:hanging="1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-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ตราสารทุนที่อยู่</w:t>
            </w:r>
            <w:r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425A98">
              <w:rPr>
                <w:rFonts w:ascii="Angsana New" w:hAnsi="Angsana New"/>
                <w:sz w:val="26"/>
                <w:szCs w:val="26"/>
                <w:cs/>
              </w:rPr>
              <w:t>ในความต้องการของตลาด</w:t>
            </w:r>
          </w:p>
        </w:tc>
        <w:tc>
          <w:tcPr>
            <w:tcW w:w="990" w:type="dxa"/>
          </w:tcPr>
          <w:p w14:paraId="5AE75E8D" w14:textId="77777777" w:rsidR="000D1A6A" w:rsidRDefault="000D1A6A" w:rsidP="00E14EE1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22F607E8" w14:textId="17901138" w:rsidR="00D974B3" w:rsidRPr="000D1A6A" w:rsidRDefault="00D974B3" w:rsidP="00E14EE1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D974B3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14,</w:t>
            </w:r>
            <w:r w:rsidR="0058420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61</w:t>
            </w:r>
            <w:r w:rsidRPr="00D974B3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</w:t>
            </w:r>
          </w:p>
        </w:tc>
        <w:tc>
          <w:tcPr>
            <w:tcW w:w="180" w:type="dxa"/>
          </w:tcPr>
          <w:p w14:paraId="539A19FC" w14:textId="77777777" w:rsidR="000D1A6A" w:rsidRPr="000D1A6A" w:rsidRDefault="000D1A6A" w:rsidP="000D1A6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</w:tcPr>
          <w:p w14:paraId="70F67729" w14:textId="77777777" w:rsidR="000D1A6A" w:rsidRDefault="000D1A6A" w:rsidP="000D1A6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59E3B60E" w14:textId="52532566" w:rsidR="00D974B3" w:rsidRPr="000D1A6A" w:rsidRDefault="00D974B3" w:rsidP="000D1A6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D974B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62,12</w:t>
            </w:r>
            <w:r w:rsidR="0058420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180" w:type="dxa"/>
          </w:tcPr>
          <w:p w14:paraId="0FCC2B4E" w14:textId="77777777" w:rsidR="000D1A6A" w:rsidRPr="000D1A6A" w:rsidRDefault="000D1A6A" w:rsidP="000D1A6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</w:tcPr>
          <w:p w14:paraId="6FE3CFBE" w14:textId="77777777" w:rsidR="000D1A6A" w:rsidRDefault="000D1A6A" w:rsidP="000D1A6A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26A5F840" w14:textId="11A5A9AE" w:rsidR="00D974B3" w:rsidRPr="000D1A6A" w:rsidRDefault="00D974B3" w:rsidP="000D1A6A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8316978" w14:textId="77777777" w:rsidR="000D1A6A" w:rsidRPr="000D1A6A" w:rsidRDefault="000D1A6A" w:rsidP="000D1A6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810" w:type="dxa"/>
          </w:tcPr>
          <w:p w14:paraId="7EA0B70B" w14:textId="77777777" w:rsidR="000D1A6A" w:rsidRDefault="000D1A6A" w:rsidP="00E14EE1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2AA7FF9B" w14:textId="777E693F" w:rsidR="00D974B3" w:rsidRPr="000D1A6A" w:rsidRDefault="00D974B3" w:rsidP="00E14EE1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D974B3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76,</w:t>
            </w:r>
            <w:r w:rsidR="00584209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731</w:t>
            </w:r>
          </w:p>
        </w:tc>
        <w:tc>
          <w:tcPr>
            <w:tcW w:w="180" w:type="dxa"/>
            <w:vAlign w:val="bottom"/>
          </w:tcPr>
          <w:p w14:paraId="0A059D14" w14:textId="77777777" w:rsidR="000D1A6A" w:rsidRPr="000D1A6A" w:rsidRDefault="000D1A6A" w:rsidP="000D1A6A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467AB7C" w14:textId="5474F00D" w:rsidR="000D1A6A" w:rsidRPr="000D1A6A" w:rsidRDefault="00D974B3" w:rsidP="000D1A6A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D974B3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76,</w:t>
            </w:r>
            <w:r w:rsidR="00584209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731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682A75C2" w14:textId="77777777" w:rsidR="000D1A6A" w:rsidRPr="000D1A6A" w:rsidRDefault="000D1A6A" w:rsidP="000D1A6A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26"/>
                <w:szCs w:val="26"/>
                <w:highlight w:val="yellow"/>
                <w:lang w:bidi="th-TH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3FF478C8" w14:textId="7C64CBD6" w:rsidR="000D1A6A" w:rsidRPr="000D1A6A" w:rsidRDefault="00D974B3" w:rsidP="00E14EE1">
            <w:pPr>
              <w:pStyle w:val="acctfourfigures"/>
              <w:tabs>
                <w:tab w:val="clear" w:pos="765"/>
                <w:tab w:val="decimal" w:pos="364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0CA5A50" w14:textId="77777777" w:rsidR="000D1A6A" w:rsidRPr="000D1A6A" w:rsidRDefault="000D1A6A" w:rsidP="000D1A6A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DF777BF" w14:textId="41ECCD46" w:rsidR="000D1A6A" w:rsidRPr="000D1A6A" w:rsidRDefault="00D974B3" w:rsidP="00E14EE1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9B99534" w14:textId="77777777" w:rsidR="000D1A6A" w:rsidRPr="000D1A6A" w:rsidRDefault="000D1A6A" w:rsidP="000D1A6A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0F9DDC49" w14:textId="039602FB" w:rsidR="000D1A6A" w:rsidRPr="000D1A6A" w:rsidRDefault="00D974B3" w:rsidP="00E14EE1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14"/>
              <w:rPr>
                <w:rFonts w:asciiTheme="majorBidi" w:hAnsiTheme="majorBidi" w:cstheme="majorBidi"/>
                <w:sz w:val="26"/>
                <w:szCs w:val="26"/>
              </w:rPr>
            </w:pPr>
            <w:r w:rsidRPr="00D974B3">
              <w:rPr>
                <w:rFonts w:asciiTheme="majorBidi" w:hAnsiTheme="majorBidi" w:cstheme="majorBidi"/>
                <w:sz w:val="26"/>
                <w:szCs w:val="26"/>
              </w:rPr>
              <w:t>76,</w:t>
            </w:r>
            <w:r w:rsidR="00B009E8">
              <w:rPr>
                <w:rFonts w:asciiTheme="majorBidi" w:hAnsiTheme="majorBidi" w:cstheme="majorBidi"/>
                <w:sz w:val="26"/>
                <w:szCs w:val="26"/>
              </w:rPr>
              <w:t>731</w:t>
            </w:r>
          </w:p>
        </w:tc>
      </w:tr>
      <w:tr w:rsidR="000D1A6A" w:rsidRPr="00F0616C" w14:paraId="6A24748F" w14:textId="77777777" w:rsidTr="00976C1A">
        <w:trPr>
          <w:cantSplit/>
          <w:trHeight w:val="452"/>
        </w:trPr>
        <w:tc>
          <w:tcPr>
            <w:tcW w:w="2160" w:type="dxa"/>
            <w:shd w:val="clear" w:color="auto" w:fill="auto"/>
            <w:vAlign w:val="bottom"/>
          </w:tcPr>
          <w:p w14:paraId="0B82ECD6" w14:textId="4413651B" w:rsidR="000D1A6A" w:rsidRPr="00B95942" w:rsidRDefault="000D1A6A" w:rsidP="000D1A6A">
            <w:pPr>
              <w:ind w:left="195" w:hanging="180"/>
              <w:rPr>
                <w:rFonts w:ascii="Angsana New" w:hAnsi="Angsana New"/>
                <w:sz w:val="26"/>
                <w:szCs w:val="26"/>
                <w:highlight w:val="yellow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425A98">
              <w:rPr>
                <w:rFonts w:ascii="Angsana New" w:hAnsi="Angsana New"/>
                <w:sz w:val="26"/>
                <w:szCs w:val="26"/>
                <w:cs/>
              </w:rPr>
              <w:t>ตราสารทุนที่ไม่อยู่</w:t>
            </w:r>
            <w:r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425A98">
              <w:rPr>
                <w:rFonts w:ascii="Angsana New" w:hAnsi="Angsana New"/>
                <w:sz w:val="26"/>
                <w:szCs w:val="26"/>
                <w:cs/>
              </w:rPr>
              <w:t>ในความต้องการของตลาด</w:t>
            </w:r>
          </w:p>
        </w:tc>
        <w:tc>
          <w:tcPr>
            <w:tcW w:w="990" w:type="dxa"/>
          </w:tcPr>
          <w:p w14:paraId="7153E74C" w14:textId="77777777" w:rsidR="000D1A6A" w:rsidRDefault="000D1A6A" w:rsidP="00E14EE1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38C47F58" w14:textId="3ADD5196" w:rsidR="00D974B3" w:rsidRPr="000D1A6A" w:rsidRDefault="00D974B3" w:rsidP="00E14EE1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6556363F" w14:textId="77777777" w:rsidR="000D1A6A" w:rsidRPr="000D1A6A" w:rsidRDefault="000D1A6A" w:rsidP="000D1A6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</w:tcPr>
          <w:p w14:paraId="56974344" w14:textId="77777777" w:rsidR="000D1A6A" w:rsidRDefault="000D1A6A" w:rsidP="000D1A6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376C0294" w14:textId="0D900C4A" w:rsidR="00D974B3" w:rsidRPr="000D1A6A" w:rsidRDefault="00D974B3" w:rsidP="000D1A6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D974B3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26,057</w:t>
            </w:r>
          </w:p>
        </w:tc>
        <w:tc>
          <w:tcPr>
            <w:tcW w:w="180" w:type="dxa"/>
          </w:tcPr>
          <w:p w14:paraId="45ABACA0" w14:textId="77777777" w:rsidR="000D1A6A" w:rsidRPr="000D1A6A" w:rsidRDefault="000D1A6A" w:rsidP="000D1A6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</w:tcPr>
          <w:p w14:paraId="7CFE67FF" w14:textId="77777777" w:rsidR="000D1A6A" w:rsidRDefault="000D1A6A" w:rsidP="000D1A6A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660A4D31" w14:textId="46E8ABBB" w:rsidR="00D974B3" w:rsidRPr="000D1A6A" w:rsidRDefault="00D974B3" w:rsidP="000D1A6A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4402D30" w14:textId="77777777" w:rsidR="000D1A6A" w:rsidRPr="000D1A6A" w:rsidRDefault="000D1A6A" w:rsidP="000D1A6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810" w:type="dxa"/>
          </w:tcPr>
          <w:p w14:paraId="1C0F8548" w14:textId="77777777" w:rsidR="000D1A6A" w:rsidRDefault="000D1A6A" w:rsidP="00E14EE1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1D1262DB" w14:textId="640813A9" w:rsidR="00D974B3" w:rsidRPr="000D1A6A" w:rsidRDefault="00D974B3" w:rsidP="00E14EE1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D974B3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26,057</w:t>
            </w:r>
          </w:p>
        </w:tc>
        <w:tc>
          <w:tcPr>
            <w:tcW w:w="180" w:type="dxa"/>
            <w:vAlign w:val="bottom"/>
          </w:tcPr>
          <w:p w14:paraId="65672BEC" w14:textId="77777777" w:rsidR="000D1A6A" w:rsidRPr="000D1A6A" w:rsidRDefault="000D1A6A" w:rsidP="000D1A6A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20CD7B3" w14:textId="07BA0225" w:rsidR="000D1A6A" w:rsidRPr="000D1A6A" w:rsidRDefault="00D974B3" w:rsidP="00E14EE1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01BBB523" w14:textId="77777777" w:rsidR="000D1A6A" w:rsidRPr="000D1A6A" w:rsidRDefault="000D1A6A" w:rsidP="000D1A6A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1920C1A8" w14:textId="68686365" w:rsidR="000D1A6A" w:rsidRPr="000D1A6A" w:rsidRDefault="00D974B3" w:rsidP="00E14EE1">
            <w:pPr>
              <w:pStyle w:val="acctfourfigures"/>
              <w:tabs>
                <w:tab w:val="clear" w:pos="765"/>
                <w:tab w:val="decimal" w:pos="364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8B1F785" w14:textId="77777777" w:rsidR="000D1A6A" w:rsidRPr="000D1A6A" w:rsidRDefault="000D1A6A" w:rsidP="000D1A6A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E71573E" w14:textId="2EC099B8" w:rsidR="000D1A6A" w:rsidRPr="000D1A6A" w:rsidRDefault="00D974B3" w:rsidP="000D1A6A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D974B3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26,057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D2CF2FD" w14:textId="77777777" w:rsidR="000D1A6A" w:rsidRPr="000D1A6A" w:rsidRDefault="000D1A6A" w:rsidP="000D1A6A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2072AB5B" w14:textId="3FF656B0" w:rsidR="000D1A6A" w:rsidRPr="000D1A6A" w:rsidRDefault="00D974B3" w:rsidP="00E14EE1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14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D974B3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26,057</w:t>
            </w:r>
          </w:p>
        </w:tc>
      </w:tr>
      <w:tr w:rsidR="00462B36" w:rsidRPr="008F7B25" w14:paraId="78616024" w14:textId="77777777" w:rsidTr="005A4916">
        <w:trPr>
          <w:cantSplit/>
        </w:trPr>
        <w:tc>
          <w:tcPr>
            <w:tcW w:w="2160" w:type="dxa"/>
            <w:shd w:val="clear" w:color="auto" w:fill="auto"/>
            <w:vAlign w:val="bottom"/>
          </w:tcPr>
          <w:p w14:paraId="56FB9387" w14:textId="6A4196CC" w:rsidR="00462B36" w:rsidRPr="0091250C" w:rsidRDefault="008F7B25" w:rsidP="008F7B25">
            <w:pPr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91250C">
              <w:rPr>
                <w:rFonts w:ascii="Angsana New" w:hAnsi="Angsana New" w:hint="cs"/>
                <w:sz w:val="26"/>
                <w:szCs w:val="26"/>
                <w:cs/>
              </w:rPr>
              <w:t>สัญญาซื้อขายเงินตรา</w:t>
            </w:r>
          </w:p>
        </w:tc>
        <w:tc>
          <w:tcPr>
            <w:tcW w:w="990" w:type="dxa"/>
          </w:tcPr>
          <w:p w14:paraId="1559BEDC" w14:textId="4FE4282D" w:rsidR="00462B36" w:rsidRPr="008F7B25" w:rsidRDefault="00462B36" w:rsidP="008F7B25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-16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4881BCB1" w14:textId="51FDEC29" w:rsidR="00462B36" w:rsidRPr="008F7B25" w:rsidRDefault="00462B36" w:rsidP="008F7B2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77DEDFBD" w14:textId="630B9F1E" w:rsidR="00462B36" w:rsidRPr="008F7B25" w:rsidRDefault="00462B36" w:rsidP="008F7B25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452A6950" w14:textId="082112E7" w:rsidR="00462B36" w:rsidRPr="008F7B25" w:rsidRDefault="00462B36" w:rsidP="008F7B2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3CB7CFA2" w14:textId="0595E8AB" w:rsidR="00462B36" w:rsidRPr="008F7B25" w:rsidRDefault="00462B36" w:rsidP="008F7B25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749A033" w14:textId="59D78936" w:rsidR="00462B36" w:rsidRPr="008F7B25" w:rsidRDefault="00462B36" w:rsidP="008F7B2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170C92AD" w14:textId="24F92890" w:rsidR="00462B36" w:rsidRPr="008F7B25" w:rsidRDefault="00462B36" w:rsidP="008F7B25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right="-7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574B3B9" w14:textId="77777777" w:rsidR="00462B36" w:rsidRPr="008F7B25" w:rsidRDefault="00462B36" w:rsidP="008F7B2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863B809" w14:textId="6A1439C5" w:rsidR="00462B36" w:rsidRPr="008F7B25" w:rsidRDefault="00462B36" w:rsidP="008F7B2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04980C29" w14:textId="77777777" w:rsidR="00462B36" w:rsidRPr="008F7B25" w:rsidRDefault="00462B36" w:rsidP="008F7B25">
            <w:pPr>
              <w:pStyle w:val="acctfourfigures"/>
              <w:tabs>
                <w:tab w:val="decimal" w:pos="912"/>
              </w:tabs>
              <w:spacing w:line="240" w:lineRule="auto"/>
              <w:ind w:right="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6" w:type="dxa"/>
            <w:shd w:val="clear" w:color="auto" w:fill="auto"/>
          </w:tcPr>
          <w:p w14:paraId="58174108" w14:textId="65FB05A3" w:rsidR="00462B36" w:rsidRPr="008F7B25" w:rsidRDefault="00462B36" w:rsidP="008F7B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34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F26BC55" w14:textId="77777777" w:rsidR="00462B36" w:rsidRPr="008F7B25" w:rsidRDefault="00462B36" w:rsidP="008F7B25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C13B5FC" w14:textId="3CA02011" w:rsidR="00462B36" w:rsidRPr="008F7B25" w:rsidRDefault="00462B36" w:rsidP="008F7B25">
            <w:pPr>
              <w:pStyle w:val="acctfourfigures"/>
              <w:tabs>
                <w:tab w:val="clear" w:pos="765"/>
                <w:tab w:val="decimal" w:pos="47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B396BB8" w14:textId="4A0AA598" w:rsidR="00462B36" w:rsidRPr="008F7B25" w:rsidRDefault="00462B36" w:rsidP="008F7B25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</w:tcPr>
          <w:p w14:paraId="64E6769D" w14:textId="15962899" w:rsidR="00462B36" w:rsidRPr="008F7B25" w:rsidRDefault="00462B36" w:rsidP="008F7B25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right="-7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</w:tr>
      <w:tr w:rsidR="000D1A6A" w:rsidRPr="00E14EE1" w14:paraId="3388A9EB" w14:textId="77777777" w:rsidTr="006C60C0">
        <w:trPr>
          <w:cantSplit/>
          <w:trHeight w:val="362"/>
        </w:trPr>
        <w:tc>
          <w:tcPr>
            <w:tcW w:w="2160" w:type="dxa"/>
            <w:shd w:val="clear" w:color="auto" w:fill="auto"/>
            <w:vAlign w:val="bottom"/>
          </w:tcPr>
          <w:p w14:paraId="26A41B34" w14:textId="330472B6" w:rsidR="000D1A6A" w:rsidRPr="0091250C" w:rsidRDefault="000D1A6A" w:rsidP="000D1A6A">
            <w:pPr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91250C">
              <w:rPr>
                <w:rFonts w:ascii="Angsana New" w:hAnsi="Angsana New" w:hint="cs"/>
                <w:sz w:val="26"/>
                <w:szCs w:val="26"/>
                <w:cs/>
              </w:rPr>
              <w:t xml:space="preserve">   ต่างประเทศ</w:t>
            </w:r>
          </w:p>
        </w:tc>
        <w:tc>
          <w:tcPr>
            <w:tcW w:w="990" w:type="dxa"/>
          </w:tcPr>
          <w:p w14:paraId="00B4541D" w14:textId="192E1358" w:rsidR="000D1A6A" w:rsidRPr="000D1A6A" w:rsidRDefault="00D974B3" w:rsidP="00E14EE1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35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974B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19,779</w:t>
            </w:r>
          </w:p>
        </w:tc>
        <w:tc>
          <w:tcPr>
            <w:tcW w:w="180" w:type="dxa"/>
          </w:tcPr>
          <w:p w14:paraId="210B952F" w14:textId="77777777" w:rsidR="000D1A6A" w:rsidRPr="000D1A6A" w:rsidRDefault="000D1A6A" w:rsidP="000D1A6A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5466EBD7" w14:textId="454AFC78" w:rsidR="000D1A6A" w:rsidRPr="000D1A6A" w:rsidRDefault="00D974B3" w:rsidP="00E14EE1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0B726C31" w14:textId="77777777" w:rsidR="000D1A6A" w:rsidRPr="000D1A6A" w:rsidRDefault="000D1A6A" w:rsidP="000D1A6A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3FAD3DC3" w14:textId="10FD2175" w:rsidR="000D1A6A" w:rsidRPr="000D1A6A" w:rsidRDefault="00D974B3" w:rsidP="000D1A6A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42730E3" w14:textId="77777777" w:rsidR="000D1A6A" w:rsidRPr="000D1A6A" w:rsidRDefault="000D1A6A" w:rsidP="000D1A6A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1E8B6682" w14:textId="2D8C9515" w:rsidR="000D1A6A" w:rsidRPr="00E14EE1" w:rsidRDefault="00715E5E" w:rsidP="00E14EE1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right="-17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15E5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19,779</w:t>
            </w:r>
          </w:p>
        </w:tc>
        <w:tc>
          <w:tcPr>
            <w:tcW w:w="180" w:type="dxa"/>
            <w:vAlign w:val="bottom"/>
          </w:tcPr>
          <w:p w14:paraId="64E84E62" w14:textId="77777777" w:rsidR="000D1A6A" w:rsidRPr="000D1A6A" w:rsidRDefault="000D1A6A" w:rsidP="000D1A6A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F13F88B" w14:textId="1C3238D1" w:rsidR="000D1A6A" w:rsidRPr="000D1A6A" w:rsidRDefault="00EC5109" w:rsidP="000D1A6A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7C32B865" w14:textId="77777777" w:rsidR="000D1A6A" w:rsidRPr="000D1A6A" w:rsidRDefault="000D1A6A" w:rsidP="000D1A6A">
            <w:pPr>
              <w:pStyle w:val="acctfourfigures"/>
              <w:tabs>
                <w:tab w:val="decimal" w:pos="912"/>
              </w:tabs>
              <w:spacing w:line="240" w:lineRule="auto"/>
              <w:ind w:right="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40D8FAF8" w14:textId="44CC6D44" w:rsidR="000D1A6A" w:rsidRPr="000D1A6A" w:rsidRDefault="00715E5E" w:rsidP="000D1A6A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14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15E5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19,779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F20D4BB" w14:textId="77777777" w:rsidR="000D1A6A" w:rsidRPr="000D1A6A" w:rsidRDefault="000D1A6A" w:rsidP="000D1A6A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98E0592" w14:textId="0294A95E" w:rsidR="000D1A6A" w:rsidRPr="000D1A6A" w:rsidRDefault="00EC5109" w:rsidP="000D1A6A">
            <w:pPr>
              <w:pStyle w:val="acctfourfigures"/>
              <w:tabs>
                <w:tab w:val="clear" w:pos="765"/>
                <w:tab w:val="decimal" w:pos="47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8785A47" w14:textId="77777777" w:rsidR="000D1A6A" w:rsidRPr="000D1A6A" w:rsidRDefault="000D1A6A" w:rsidP="000D1A6A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2C2C1E06" w14:textId="5172CCD0" w:rsidR="000D1A6A" w:rsidRPr="00E14EE1" w:rsidRDefault="00715E5E" w:rsidP="00715E5E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14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15E5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19,779</w:t>
            </w:r>
          </w:p>
        </w:tc>
      </w:tr>
      <w:tr w:rsidR="005A4916" w:rsidRPr="00F0616C" w14:paraId="69B79976" w14:textId="77777777" w:rsidTr="005A4916">
        <w:trPr>
          <w:cantSplit/>
          <w:trHeight w:val="362"/>
        </w:trPr>
        <w:tc>
          <w:tcPr>
            <w:tcW w:w="2160" w:type="dxa"/>
            <w:shd w:val="clear" w:color="auto" w:fill="auto"/>
            <w:vAlign w:val="bottom"/>
          </w:tcPr>
          <w:p w14:paraId="4388B885" w14:textId="77777777" w:rsidR="005A4916" w:rsidRPr="00F0616C" w:rsidRDefault="005A4916" w:rsidP="00A24FED">
            <w:pPr>
              <w:spacing w:line="16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6F1B9D4E" w14:textId="77777777" w:rsidR="005A4916" w:rsidRPr="00F65F6F" w:rsidRDefault="005A4916" w:rsidP="00A24FED">
            <w:pPr>
              <w:pStyle w:val="acctfourfigures"/>
              <w:tabs>
                <w:tab w:val="clear" w:pos="765"/>
                <w:tab w:val="decimal" w:pos="912"/>
              </w:tabs>
              <w:spacing w:line="160" w:lineRule="exact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16EB51F" w14:textId="77777777" w:rsidR="005A4916" w:rsidRPr="00B077FA" w:rsidRDefault="005A4916" w:rsidP="00A24FED">
            <w:pPr>
              <w:pStyle w:val="acctfourfigures"/>
              <w:tabs>
                <w:tab w:val="clear" w:pos="765"/>
                <w:tab w:val="decimal" w:pos="912"/>
              </w:tabs>
              <w:spacing w:line="16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F271C6F" w14:textId="77777777" w:rsidR="005A4916" w:rsidRDefault="005A4916" w:rsidP="00A24FED">
            <w:pPr>
              <w:pStyle w:val="acctfourfigures"/>
              <w:tabs>
                <w:tab w:val="clear" w:pos="765"/>
                <w:tab w:val="decimal" w:pos="465"/>
              </w:tabs>
              <w:spacing w:line="160" w:lineRule="exact"/>
              <w:ind w:right="11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A7AB4AC" w14:textId="77777777" w:rsidR="005A4916" w:rsidRPr="00B077FA" w:rsidRDefault="005A4916" w:rsidP="00A24FED">
            <w:pPr>
              <w:pStyle w:val="acctfourfigures"/>
              <w:tabs>
                <w:tab w:val="clear" w:pos="765"/>
                <w:tab w:val="decimal" w:pos="912"/>
              </w:tabs>
              <w:spacing w:line="16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0722F55" w14:textId="77777777" w:rsidR="005A4916" w:rsidRDefault="005A4916" w:rsidP="00A24FED">
            <w:pPr>
              <w:pStyle w:val="acctfourfigures"/>
              <w:tabs>
                <w:tab w:val="clear" w:pos="765"/>
                <w:tab w:val="decimal" w:pos="375"/>
              </w:tabs>
              <w:spacing w:line="160" w:lineRule="exact"/>
              <w:ind w:right="11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78EABAA" w14:textId="77777777" w:rsidR="005A4916" w:rsidRPr="00B077FA" w:rsidRDefault="005A4916" w:rsidP="00A24FED">
            <w:pPr>
              <w:pStyle w:val="acctfourfigures"/>
              <w:tabs>
                <w:tab w:val="clear" w:pos="765"/>
                <w:tab w:val="decimal" w:pos="912"/>
              </w:tabs>
              <w:spacing w:line="16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475C8627" w14:textId="77777777" w:rsidR="005A4916" w:rsidRPr="00F65F6F" w:rsidRDefault="005A4916" w:rsidP="00A24FED">
            <w:pPr>
              <w:pStyle w:val="acctfourfigures"/>
              <w:tabs>
                <w:tab w:val="clear" w:pos="765"/>
                <w:tab w:val="decimal" w:pos="912"/>
              </w:tabs>
              <w:spacing w:line="160" w:lineRule="exact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3936780" w14:textId="77777777" w:rsidR="005A4916" w:rsidRPr="00F0616C" w:rsidRDefault="005A4916" w:rsidP="00A24FED">
            <w:pPr>
              <w:pStyle w:val="acctfourfigures"/>
              <w:tabs>
                <w:tab w:val="clear" w:pos="765"/>
                <w:tab w:val="decimal" w:pos="461"/>
              </w:tabs>
              <w:spacing w:line="16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8F67178" w14:textId="77777777" w:rsidR="005A4916" w:rsidRDefault="005A4916" w:rsidP="00A24FED">
            <w:pPr>
              <w:pStyle w:val="acctfourfigures"/>
              <w:tabs>
                <w:tab w:val="clear" w:pos="765"/>
                <w:tab w:val="decimal" w:pos="461"/>
              </w:tabs>
              <w:spacing w:line="160" w:lineRule="exact"/>
              <w:ind w:right="11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716BC582" w14:textId="77777777" w:rsidR="005A4916" w:rsidRPr="00F0616C" w:rsidRDefault="005A4916" w:rsidP="00A24FED">
            <w:pPr>
              <w:pStyle w:val="acctfourfigures"/>
              <w:tabs>
                <w:tab w:val="decimal" w:pos="912"/>
              </w:tabs>
              <w:spacing w:line="160" w:lineRule="exact"/>
              <w:ind w:right="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4E84FFEA" w14:textId="77777777" w:rsidR="005A4916" w:rsidRPr="00F65F6F" w:rsidRDefault="005A4916" w:rsidP="00A24FED">
            <w:pPr>
              <w:pStyle w:val="acctfourfigures"/>
              <w:tabs>
                <w:tab w:val="clear" w:pos="765"/>
                <w:tab w:val="decimal" w:pos="918"/>
              </w:tabs>
              <w:spacing w:line="160" w:lineRule="exact"/>
              <w:ind w:right="14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F5A9F3B" w14:textId="77777777" w:rsidR="005A4916" w:rsidRPr="00F0616C" w:rsidRDefault="005A4916" w:rsidP="00A24FED">
            <w:pPr>
              <w:pStyle w:val="acctfourfigures"/>
              <w:spacing w:line="160" w:lineRule="exact"/>
              <w:ind w:right="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29B7180" w14:textId="77777777" w:rsidR="005A4916" w:rsidRDefault="005A4916" w:rsidP="00A24FED">
            <w:pPr>
              <w:pStyle w:val="acctfourfigures"/>
              <w:tabs>
                <w:tab w:val="clear" w:pos="765"/>
                <w:tab w:val="decimal" w:pos="472"/>
              </w:tabs>
              <w:spacing w:line="160" w:lineRule="exact"/>
              <w:ind w:right="11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05E17E4" w14:textId="77777777" w:rsidR="005A4916" w:rsidRPr="00F0616C" w:rsidRDefault="005A4916" w:rsidP="00A24FED">
            <w:pPr>
              <w:pStyle w:val="acctfourfigures"/>
              <w:spacing w:line="160" w:lineRule="exact"/>
              <w:ind w:right="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04C737E2" w14:textId="77777777" w:rsidR="005A4916" w:rsidRPr="00F65F6F" w:rsidRDefault="005A4916" w:rsidP="00A24FED">
            <w:pPr>
              <w:pStyle w:val="acctfourfigures"/>
              <w:tabs>
                <w:tab w:val="clear" w:pos="765"/>
                <w:tab w:val="decimal" w:pos="1102"/>
              </w:tabs>
              <w:spacing w:line="160" w:lineRule="exact"/>
              <w:ind w:right="14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A24FED" w:rsidRPr="00F0616C" w14:paraId="7AED32CC" w14:textId="77777777" w:rsidTr="005A4916">
        <w:trPr>
          <w:cantSplit/>
        </w:trPr>
        <w:tc>
          <w:tcPr>
            <w:tcW w:w="2160" w:type="dxa"/>
            <w:shd w:val="clear" w:color="auto" w:fill="auto"/>
            <w:vAlign w:val="bottom"/>
          </w:tcPr>
          <w:p w14:paraId="658EDB63" w14:textId="279AF75D" w:rsidR="00A24FED" w:rsidRPr="008F7B25" w:rsidRDefault="00A24FED" w:rsidP="008F7B25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8F7B25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21653C" w:rsidRPr="008F7B25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</w:rPr>
              <w:t>31</w:t>
            </w:r>
            <w:r w:rsidRPr="008F7B25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 มีนาคม </w:t>
            </w:r>
            <w:r w:rsidR="0021653C" w:rsidRPr="008F7B25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</w:rPr>
              <w:t>256</w:t>
            </w:r>
            <w:r w:rsidR="008F7B25" w:rsidRPr="008F7B25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</w:rPr>
              <w:t>5</w:t>
            </w:r>
          </w:p>
        </w:tc>
        <w:tc>
          <w:tcPr>
            <w:tcW w:w="990" w:type="dxa"/>
            <w:vAlign w:val="bottom"/>
          </w:tcPr>
          <w:p w14:paraId="348350DD" w14:textId="77777777" w:rsidR="00A24FED" w:rsidRPr="008F7B25" w:rsidRDefault="00A24FED" w:rsidP="008F7B2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CC1F757" w14:textId="77777777" w:rsidR="00A24FED" w:rsidRPr="008F7B25" w:rsidRDefault="00A24FED" w:rsidP="008F7B2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83AA245" w14:textId="77777777" w:rsidR="00A24FED" w:rsidRPr="008F7B25" w:rsidRDefault="00A24FED" w:rsidP="008F7B25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C6FE67D" w14:textId="77777777" w:rsidR="00A24FED" w:rsidRPr="008F7B25" w:rsidRDefault="00A24FED" w:rsidP="008F7B2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BEA36CF" w14:textId="77777777" w:rsidR="00A24FED" w:rsidRPr="008F7B25" w:rsidRDefault="00A24FED" w:rsidP="008F7B25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3455E2C" w14:textId="77777777" w:rsidR="00A24FED" w:rsidRPr="008F7B25" w:rsidRDefault="00A24FED" w:rsidP="008F7B2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173A6F97" w14:textId="77777777" w:rsidR="00A24FED" w:rsidRPr="008F7B25" w:rsidRDefault="00A24FED" w:rsidP="008F7B2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7D7B0C6" w14:textId="77777777" w:rsidR="00A24FED" w:rsidRPr="008F7B25" w:rsidRDefault="00A24FED" w:rsidP="008F7B2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8A58042" w14:textId="77777777" w:rsidR="00A24FED" w:rsidRPr="008F7B25" w:rsidRDefault="00A24FED" w:rsidP="008F7B2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30364622" w14:textId="77777777" w:rsidR="00A24FED" w:rsidRPr="008F7B25" w:rsidRDefault="00A24FED" w:rsidP="008F7B25">
            <w:pPr>
              <w:pStyle w:val="acctfourfigures"/>
              <w:tabs>
                <w:tab w:val="decimal" w:pos="912"/>
              </w:tabs>
              <w:spacing w:line="240" w:lineRule="auto"/>
              <w:ind w:right="10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2D2D5E3E" w14:textId="77777777" w:rsidR="00A24FED" w:rsidRPr="008F7B25" w:rsidRDefault="00A24FED" w:rsidP="008F7B25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14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0854CD6" w14:textId="77777777" w:rsidR="00A24FED" w:rsidRPr="008F7B25" w:rsidRDefault="00A24FED" w:rsidP="008F7B25">
            <w:pPr>
              <w:pStyle w:val="acctfourfigures"/>
              <w:spacing w:line="240" w:lineRule="auto"/>
              <w:ind w:right="10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4E17F30" w14:textId="77777777" w:rsidR="00A24FED" w:rsidRPr="008F7B25" w:rsidRDefault="00A24FED" w:rsidP="008F7B25">
            <w:pPr>
              <w:pStyle w:val="acctfourfigures"/>
              <w:tabs>
                <w:tab w:val="clear" w:pos="765"/>
                <w:tab w:val="decimal" w:pos="472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9D93F48" w14:textId="77777777" w:rsidR="00A24FED" w:rsidRPr="008F7B25" w:rsidRDefault="00A24FED" w:rsidP="008F7B25">
            <w:pPr>
              <w:pStyle w:val="acctfourfigures"/>
              <w:spacing w:line="240" w:lineRule="auto"/>
              <w:ind w:right="10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4E5DAE1B" w14:textId="77777777" w:rsidR="00A24FED" w:rsidRPr="008F7B25" w:rsidRDefault="00A24FED" w:rsidP="008F7B25">
            <w:pPr>
              <w:pStyle w:val="acctfourfigures"/>
              <w:tabs>
                <w:tab w:val="clear" w:pos="765"/>
                <w:tab w:val="decimal" w:pos="1102"/>
              </w:tabs>
              <w:spacing w:line="240" w:lineRule="auto"/>
              <w:ind w:right="14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</w:tr>
      <w:tr w:rsidR="00A24FED" w:rsidRPr="00F0616C" w14:paraId="0D9F6F1A" w14:textId="77777777" w:rsidTr="005A4916">
        <w:trPr>
          <w:cantSplit/>
        </w:trPr>
        <w:tc>
          <w:tcPr>
            <w:tcW w:w="2160" w:type="dxa"/>
            <w:shd w:val="clear" w:color="auto" w:fill="auto"/>
            <w:vAlign w:val="bottom"/>
          </w:tcPr>
          <w:p w14:paraId="78C2B903" w14:textId="77777777" w:rsidR="00A24FED" w:rsidRPr="008F7B25" w:rsidRDefault="00A24FED" w:rsidP="008F7B25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8F7B25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990" w:type="dxa"/>
            <w:vAlign w:val="bottom"/>
          </w:tcPr>
          <w:p w14:paraId="6140A07F" w14:textId="77777777" w:rsidR="00A24FED" w:rsidRPr="008F7B25" w:rsidRDefault="00A24FED" w:rsidP="008F7B2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75A2472" w14:textId="77777777" w:rsidR="00A24FED" w:rsidRPr="008F7B25" w:rsidRDefault="00A24FED" w:rsidP="008F7B2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834EA01" w14:textId="77777777" w:rsidR="00A24FED" w:rsidRPr="008F7B25" w:rsidRDefault="00A24FED" w:rsidP="008F7B25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101F1DF" w14:textId="77777777" w:rsidR="00A24FED" w:rsidRPr="008F7B25" w:rsidRDefault="00A24FED" w:rsidP="008F7B2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2A8B2C2" w14:textId="77777777" w:rsidR="00A24FED" w:rsidRPr="008F7B25" w:rsidRDefault="00A24FED" w:rsidP="008F7B25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CDE7F89" w14:textId="77777777" w:rsidR="00A24FED" w:rsidRPr="008F7B25" w:rsidRDefault="00A24FED" w:rsidP="008F7B2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2ECF9A6A" w14:textId="77777777" w:rsidR="00A24FED" w:rsidRPr="008F7B25" w:rsidRDefault="00A24FED" w:rsidP="008F7B2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D63A0DB" w14:textId="77777777" w:rsidR="00A24FED" w:rsidRPr="008F7B25" w:rsidRDefault="00A24FED" w:rsidP="008F7B2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21EF549" w14:textId="77777777" w:rsidR="00A24FED" w:rsidRPr="008F7B25" w:rsidRDefault="00A24FED" w:rsidP="008F7B2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18B4B196" w14:textId="77777777" w:rsidR="00A24FED" w:rsidRPr="008F7B25" w:rsidRDefault="00A24FED" w:rsidP="008F7B25">
            <w:pPr>
              <w:pStyle w:val="acctfourfigures"/>
              <w:tabs>
                <w:tab w:val="decimal" w:pos="912"/>
              </w:tabs>
              <w:spacing w:line="240" w:lineRule="auto"/>
              <w:ind w:right="10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670D8694" w14:textId="77777777" w:rsidR="00A24FED" w:rsidRPr="008F7B25" w:rsidRDefault="00A24FED" w:rsidP="008F7B25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14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CF0D9B9" w14:textId="77777777" w:rsidR="00A24FED" w:rsidRPr="008F7B25" w:rsidRDefault="00A24FED" w:rsidP="008F7B25">
            <w:pPr>
              <w:pStyle w:val="acctfourfigures"/>
              <w:spacing w:line="240" w:lineRule="auto"/>
              <w:ind w:right="10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EDD4EA6" w14:textId="77777777" w:rsidR="00A24FED" w:rsidRPr="008F7B25" w:rsidRDefault="00A24FED" w:rsidP="008F7B25">
            <w:pPr>
              <w:pStyle w:val="acctfourfigures"/>
              <w:tabs>
                <w:tab w:val="clear" w:pos="765"/>
                <w:tab w:val="decimal" w:pos="472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B1EF1DF" w14:textId="77777777" w:rsidR="00A24FED" w:rsidRPr="008F7B25" w:rsidRDefault="00A24FED" w:rsidP="008F7B25">
            <w:pPr>
              <w:pStyle w:val="acctfourfigures"/>
              <w:spacing w:line="240" w:lineRule="auto"/>
              <w:ind w:right="10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4D31E15C" w14:textId="77777777" w:rsidR="00A24FED" w:rsidRPr="008F7B25" w:rsidRDefault="00A24FED" w:rsidP="008F7B25">
            <w:pPr>
              <w:pStyle w:val="acctfourfigures"/>
              <w:tabs>
                <w:tab w:val="clear" w:pos="765"/>
                <w:tab w:val="decimal" w:pos="1102"/>
              </w:tabs>
              <w:spacing w:line="240" w:lineRule="auto"/>
              <w:ind w:right="14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</w:tr>
      <w:tr w:rsidR="00A24FED" w:rsidRPr="00F0616C" w14:paraId="413E2CB4" w14:textId="77777777" w:rsidTr="005A4916">
        <w:trPr>
          <w:cantSplit/>
        </w:trPr>
        <w:tc>
          <w:tcPr>
            <w:tcW w:w="2160" w:type="dxa"/>
            <w:shd w:val="clear" w:color="auto" w:fill="auto"/>
            <w:vAlign w:val="bottom"/>
          </w:tcPr>
          <w:p w14:paraId="3875E268" w14:textId="77777777" w:rsidR="00A24FED" w:rsidRPr="008F7B25" w:rsidRDefault="00A24FED" w:rsidP="008F7B25">
            <w:pPr>
              <w:spacing w:line="240" w:lineRule="auto"/>
              <w:ind w:left="105" w:hanging="90"/>
              <w:rPr>
                <w:rFonts w:ascii="Angsana New" w:hAnsi="Angsana New"/>
                <w:sz w:val="26"/>
                <w:szCs w:val="26"/>
              </w:rPr>
            </w:pPr>
            <w:r w:rsidRPr="008F7B25">
              <w:rPr>
                <w:rFonts w:ascii="Angsana New" w:hAnsi="Angsana New" w:hint="cs"/>
                <w:sz w:val="26"/>
                <w:szCs w:val="26"/>
                <w:cs/>
              </w:rPr>
              <w:t>สินทรัพย์ทางการเงิน</w:t>
            </w:r>
            <w:r w:rsidRPr="008F7B25">
              <w:rPr>
                <w:rFonts w:ascii="Angsana New" w:hAnsi="Angsana New" w:hint="cs"/>
                <w:sz w:val="26"/>
                <w:szCs w:val="26"/>
                <w:cs/>
              </w:rPr>
              <w:br/>
              <w:t>ไม่หมุนเวียนอื่น</w:t>
            </w:r>
          </w:p>
        </w:tc>
        <w:tc>
          <w:tcPr>
            <w:tcW w:w="990" w:type="dxa"/>
            <w:vAlign w:val="bottom"/>
          </w:tcPr>
          <w:p w14:paraId="1D7B7ED5" w14:textId="77777777" w:rsidR="00A24FED" w:rsidRPr="008F7B25" w:rsidRDefault="00A24FED" w:rsidP="008F7B2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5BD7D0F" w14:textId="77777777" w:rsidR="00A24FED" w:rsidRPr="008F7B25" w:rsidRDefault="00A24FED" w:rsidP="008F7B2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1736D75" w14:textId="77777777" w:rsidR="00A24FED" w:rsidRPr="008F7B25" w:rsidRDefault="00A24FED" w:rsidP="008F7B25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43B0681" w14:textId="77777777" w:rsidR="00A24FED" w:rsidRPr="008F7B25" w:rsidRDefault="00A24FED" w:rsidP="008F7B2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7757D60" w14:textId="77777777" w:rsidR="00A24FED" w:rsidRPr="008F7B25" w:rsidRDefault="00A24FED" w:rsidP="008F7B25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1577EC1" w14:textId="77777777" w:rsidR="00A24FED" w:rsidRPr="008F7B25" w:rsidRDefault="00A24FED" w:rsidP="008F7B2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64A67266" w14:textId="77777777" w:rsidR="00A24FED" w:rsidRPr="008F7B25" w:rsidRDefault="00A24FED" w:rsidP="008F7B2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07FAD69" w14:textId="77777777" w:rsidR="00A24FED" w:rsidRPr="008F7B25" w:rsidRDefault="00A24FED" w:rsidP="008F7B2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D2C86BD" w14:textId="77777777" w:rsidR="00A24FED" w:rsidRPr="008F7B25" w:rsidRDefault="00A24FED" w:rsidP="008F7B2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5039C239" w14:textId="77777777" w:rsidR="00A24FED" w:rsidRPr="008F7B25" w:rsidRDefault="00A24FED" w:rsidP="008F7B25">
            <w:pPr>
              <w:pStyle w:val="acctfourfigures"/>
              <w:tabs>
                <w:tab w:val="decimal" w:pos="912"/>
              </w:tabs>
              <w:spacing w:line="240" w:lineRule="auto"/>
              <w:ind w:right="10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52DCDC13" w14:textId="77777777" w:rsidR="00A24FED" w:rsidRPr="008F7B25" w:rsidRDefault="00A24FED" w:rsidP="008F7B25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14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DF396CC" w14:textId="77777777" w:rsidR="00A24FED" w:rsidRPr="008F7B25" w:rsidRDefault="00A24FED" w:rsidP="008F7B25">
            <w:pPr>
              <w:pStyle w:val="acctfourfigures"/>
              <w:spacing w:line="240" w:lineRule="auto"/>
              <w:ind w:right="10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4ECFE68" w14:textId="77777777" w:rsidR="00A24FED" w:rsidRPr="008F7B25" w:rsidRDefault="00A24FED" w:rsidP="008F7B25">
            <w:pPr>
              <w:pStyle w:val="acctfourfigures"/>
              <w:tabs>
                <w:tab w:val="clear" w:pos="765"/>
                <w:tab w:val="decimal" w:pos="472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2E89DA5" w14:textId="77777777" w:rsidR="00A24FED" w:rsidRPr="008F7B25" w:rsidRDefault="00A24FED" w:rsidP="008F7B25">
            <w:pPr>
              <w:pStyle w:val="acctfourfigures"/>
              <w:spacing w:line="240" w:lineRule="auto"/>
              <w:ind w:right="10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00F48FD2" w14:textId="77777777" w:rsidR="00A24FED" w:rsidRPr="008F7B25" w:rsidRDefault="00A24FED" w:rsidP="008F7B25">
            <w:pPr>
              <w:pStyle w:val="acctfourfigures"/>
              <w:tabs>
                <w:tab w:val="clear" w:pos="765"/>
                <w:tab w:val="decimal" w:pos="1102"/>
              </w:tabs>
              <w:spacing w:line="240" w:lineRule="auto"/>
              <w:ind w:right="14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</w:tr>
      <w:tr w:rsidR="006F4255" w:rsidRPr="00F0616C" w14:paraId="11B45929" w14:textId="77777777" w:rsidTr="005A4916">
        <w:trPr>
          <w:cantSplit/>
        </w:trPr>
        <w:tc>
          <w:tcPr>
            <w:tcW w:w="2160" w:type="dxa"/>
            <w:shd w:val="clear" w:color="auto" w:fill="auto"/>
            <w:vAlign w:val="bottom"/>
          </w:tcPr>
          <w:p w14:paraId="0945BED3" w14:textId="77777777" w:rsidR="006F4255" w:rsidRPr="008F7B25" w:rsidRDefault="006F4255" w:rsidP="008F7B25">
            <w:pPr>
              <w:tabs>
                <w:tab w:val="clear" w:pos="227"/>
              </w:tabs>
              <w:spacing w:line="240" w:lineRule="auto"/>
              <w:ind w:left="195" w:hanging="180"/>
              <w:rPr>
                <w:rFonts w:ascii="Angsana New" w:hAnsi="Angsana New"/>
                <w:sz w:val="26"/>
                <w:szCs w:val="26"/>
              </w:rPr>
            </w:pPr>
            <w:r w:rsidRPr="008F7B25">
              <w:rPr>
                <w:rFonts w:ascii="Angsana New" w:hAnsi="Angsana New" w:hint="cs"/>
                <w:sz w:val="26"/>
                <w:szCs w:val="26"/>
              </w:rPr>
              <w:t xml:space="preserve">- </w:t>
            </w:r>
            <w:r w:rsidRPr="008F7B25">
              <w:rPr>
                <w:rFonts w:ascii="Angsana New" w:hAnsi="Angsana New" w:hint="cs"/>
                <w:sz w:val="26"/>
                <w:szCs w:val="26"/>
                <w:cs/>
              </w:rPr>
              <w:t>ตราสารทุนที่อยู่</w:t>
            </w:r>
            <w:r w:rsidRPr="008F7B25">
              <w:rPr>
                <w:rFonts w:ascii="Angsana New" w:hAnsi="Angsana New" w:hint="cs"/>
                <w:sz w:val="26"/>
                <w:szCs w:val="26"/>
                <w:cs/>
              </w:rPr>
              <w:br/>
              <w:t>ในความต้องการของตลาด</w:t>
            </w:r>
          </w:p>
        </w:tc>
        <w:tc>
          <w:tcPr>
            <w:tcW w:w="990" w:type="dxa"/>
          </w:tcPr>
          <w:p w14:paraId="01A86B0C" w14:textId="77777777" w:rsidR="006F4255" w:rsidRDefault="006F4255" w:rsidP="008F7B2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  <w:p w14:paraId="53B663E4" w14:textId="1745820B" w:rsidR="00AD4EA6" w:rsidRPr="00AD4EA6" w:rsidRDefault="00AD4EA6" w:rsidP="008F7B2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14,610</w:t>
            </w:r>
          </w:p>
        </w:tc>
        <w:tc>
          <w:tcPr>
            <w:tcW w:w="180" w:type="dxa"/>
          </w:tcPr>
          <w:p w14:paraId="1723075C" w14:textId="77777777" w:rsidR="006F4255" w:rsidRPr="008F7B25" w:rsidRDefault="006F4255" w:rsidP="008F7B2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107147F7" w14:textId="77777777" w:rsidR="006F4255" w:rsidRDefault="006F4255" w:rsidP="008F7B25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35DE0C9E" w14:textId="19EF6572" w:rsidR="00AD4EA6" w:rsidRPr="008F7B25" w:rsidRDefault="00AD4EA6" w:rsidP="008F7B25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63,511</w:t>
            </w:r>
          </w:p>
        </w:tc>
        <w:tc>
          <w:tcPr>
            <w:tcW w:w="180" w:type="dxa"/>
          </w:tcPr>
          <w:p w14:paraId="2296EC15" w14:textId="77777777" w:rsidR="006F4255" w:rsidRPr="008F7B25" w:rsidRDefault="006F4255" w:rsidP="008F7B2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4C4CF847" w14:textId="77777777" w:rsidR="006F4255" w:rsidRDefault="006F4255" w:rsidP="008F7B25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12EB9D93" w14:textId="3FDDABBC" w:rsidR="00AD4EA6" w:rsidRPr="008F7B25" w:rsidRDefault="00AD4EA6" w:rsidP="008F7B25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408CFDD" w14:textId="77777777" w:rsidR="006F4255" w:rsidRPr="008F7B25" w:rsidRDefault="006F4255" w:rsidP="008F7B2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7349A8D0" w14:textId="77777777" w:rsidR="006F4255" w:rsidRDefault="006F4255" w:rsidP="008F7B2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  <w:p w14:paraId="111B4BB9" w14:textId="4EF844FB" w:rsidR="00AD4EA6" w:rsidRPr="008F7B25" w:rsidRDefault="00AD4EA6" w:rsidP="008F7B2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78,121</w:t>
            </w:r>
          </w:p>
        </w:tc>
        <w:tc>
          <w:tcPr>
            <w:tcW w:w="180" w:type="dxa"/>
            <w:vAlign w:val="bottom"/>
          </w:tcPr>
          <w:p w14:paraId="5F34A430" w14:textId="77777777" w:rsidR="006F4255" w:rsidRPr="008F7B25" w:rsidRDefault="006F4255" w:rsidP="008F7B2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7FFDA48E" w14:textId="77777777" w:rsidR="006F4255" w:rsidRDefault="006F4255" w:rsidP="008F7B25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018BB72F" w14:textId="16FA1A4B" w:rsidR="00AD4EA6" w:rsidRPr="008F7B25" w:rsidRDefault="00AD4EA6" w:rsidP="008F7B25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78,121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67FF2F35" w14:textId="77777777" w:rsidR="006F4255" w:rsidRPr="008F7B25" w:rsidRDefault="006F4255" w:rsidP="008F7B25">
            <w:pPr>
              <w:pStyle w:val="acctfourfigures"/>
              <w:tabs>
                <w:tab w:val="decimal" w:pos="912"/>
              </w:tabs>
              <w:spacing w:line="240" w:lineRule="auto"/>
              <w:ind w:right="10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6" w:type="dxa"/>
            <w:shd w:val="clear" w:color="auto" w:fill="auto"/>
          </w:tcPr>
          <w:p w14:paraId="19E7F865" w14:textId="77777777" w:rsidR="006F4255" w:rsidRDefault="006F4255" w:rsidP="008F7B25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right="-7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  <w:p w14:paraId="43C2F9BE" w14:textId="7330EF83" w:rsidR="00AD4EA6" w:rsidRPr="008F7B25" w:rsidRDefault="00AD4EA6" w:rsidP="008F7B25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right="-7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9F3CC23" w14:textId="77777777" w:rsidR="006F4255" w:rsidRPr="008F7B25" w:rsidRDefault="006F4255" w:rsidP="008F7B25">
            <w:pPr>
              <w:pStyle w:val="acctfourfigures"/>
              <w:spacing w:line="240" w:lineRule="auto"/>
              <w:ind w:right="10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311DBDAB" w14:textId="77777777" w:rsidR="006F4255" w:rsidRDefault="006F4255" w:rsidP="008F7B25">
            <w:pPr>
              <w:pStyle w:val="acctfourfigures"/>
              <w:tabs>
                <w:tab w:val="clear" w:pos="765"/>
                <w:tab w:val="decimal" w:pos="472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08EB1397" w14:textId="5D021E17" w:rsidR="00AD4EA6" w:rsidRPr="008F7B25" w:rsidRDefault="00AD4EA6" w:rsidP="008F7B25">
            <w:pPr>
              <w:pStyle w:val="acctfourfigures"/>
              <w:tabs>
                <w:tab w:val="clear" w:pos="765"/>
                <w:tab w:val="decimal" w:pos="472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D5B3629" w14:textId="77777777" w:rsidR="006F4255" w:rsidRPr="008F7B25" w:rsidRDefault="006F4255" w:rsidP="008F7B25">
            <w:pPr>
              <w:pStyle w:val="acctfourfigures"/>
              <w:spacing w:line="240" w:lineRule="auto"/>
              <w:ind w:right="10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</w:tcPr>
          <w:p w14:paraId="53FABB21" w14:textId="77777777" w:rsidR="006F4255" w:rsidRDefault="006F4255" w:rsidP="008F7B25">
            <w:pPr>
              <w:pStyle w:val="acctfourfigures"/>
              <w:tabs>
                <w:tab w:val="clear" w:pos="765"/>
                <w:tab w:val="decimal" w:pos="1102"/>
              </w:tabs>
              <w:spacing w:line="240" w:lineRule="auto"/>
              <w:ind w:right="14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  <w:p w14:paraId="6F39A679" w14:textId="7BD1F859" w:rsidR="00AD4EA6" w:rsidRPr="008F7B25" w:rsidRDefault="00AD4EA6" w:rsidP="008F7B25">
            <w:pPr>
              <w:pStyle w:val="acctfourfigures"/>
              <w:tabs>
                <w:tab w:val="clear" w:pos="765"/>
                <w:tab w:val="decimal" w:pos="1102"/>
              </w:tabs>
              <w:spacing w:line="240" w:lineRule="auto"/>
              <w:ind w:right="14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78,121</w:t>
            </w:r>
          </w:p>
        </w:tc>
      </w:tr>
      <w:tr w:rsidR="006F4255" w:rsidRPr="00F0616C" w14:paraId="5F0E1C14" w14:textId="77777777" w:rsidTr="005A4916">
        <w:trPr>
          <w:cantSplit/>
        </w:trPr>
        <w:tc>
          <w:tcPr>
            <w:tcW w:w="2160" w:type="dxa"/>
            <w:shd w:val="clear" w:color="auto" w:fill="auto"/>
            <w:vAlign w:val="bottom"/>
          </w:tcPr>
          <w:p w14:paraId="4ECD2E45" w14:textId="77777777" w:rsidR="006F4255" w:rsidRPr="008F7B25" w:rsidRDefault="006F4255" w:rsidP="008F7B25">
            <w:pPr>
              <w:spacing w:line="240" w:lineRule="auto"/>
              <w:ind w:left="195" w:hanging="180"/>
              <w:rPr>
                <w:rFonts w:ascii="Angsana New" w:hAnsi="Angsana New"/>
                <w:sz w:val="26"/>
                <w:szCs w:val="26"/>
              </w:rPr>
            </w:pPr>
            <w:r w:rsidRPr="008F7B25">
              <w:rPr>
                <w:rFonts w:ascii="Angsana New" w:hAnsi="Angsana New" w:hint="cs"/>
                <w:sz w:val="26"/>
                <w:szCs w:val="26"/>
              </w:rPr>
              <w:t xml:space="preserve">- </w:t>
            </w:r>
            <w:r w:rsidRPr="008F7B25">
              <w:rPr>
                <w:rFonts w:ascii="Angsana New" w:hAnsi="Angsana New" w:hint="cs"/>
                <w:sz w:val="26"/>
                <w:szCs w:val="26"/>
                <w:cs/>
              </w:rPr>
              <w:t>ตราสารทุนที่ไม่อยู่</w:t>
            </w:r>
            <w:r w:rsidRPr="008F7B25">
              <w:rPr>
                <w:rFonts w:ascii="Angsana New" w:hAnsi="Angsana New" w:hint="cs"/>
                <w:sz w:val="26"/>
                <w:szCs w:val="26"/>
                <w:cs/>
              </w:rPr>
              <w:br/>
              <w:t>ในความต้องการของตลาด</w:t>
            </w:r>
          </w:p>
        </w:tc>
        <w:tc>
          <w:tcPr>
            <w:tcW w:w="990" w:type="dxa"/>
          </w:tcPr>
          <w:p w14:paraId="280978BF" w14:textId="77777777" w:rsidR="006F4255" w:rsidRDefault="006F4255" w:rsidP="008F7B25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  <w:p w14:paraId="3074E5A2" w14:textId="0E6A0B3C" w:rsidR="00AD4EA6" w:rsidRPr="008F7B25" w:rsidRDefault="00AD4EA6" w:rsidP="008F7B25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F9A4628" w14:textId="77777777" w:rsidR="006F4255" w:rsidRPr="008F7B25" w:rsidRDefault="006F4255" w:rsidP="008F7B2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2002D42D" w14:textId="77777777" w:rsidR="006F4255" w:rsidRDefault="006F4255" w:rsidP="008F7B25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2C8218E4" w14:textId="167AF492" w:rsidR="00AD4EA6" w:rsidRPr="008F7B25" w:rsidRDefault="00AD4EA6" w:rsidP="008F7B25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26,057</w:t>
            </w:r>
          </w:p>
        </w:tc>
        <w:tc>
          <w:tcPr>
            <w:tcW w:w="180" w:type="dxa"/>
          </w:tcPr>
          <w:p w14:paraId="1601AAB0" w14:textId="77777777" w:rsidR="006F4255" w:rsidRPr="008F7B25" w:rsidRDefault="006F4255" w:rsidP="008F7B2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11F9CA42" w14:textId="77777777" w:rsidR="006F4255" w:rsidRDefault="006F4255" w:rsidP="008F7B25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58FDDCD4" w14:textId="36D0F448" w:rsidR="00AD4EA6" w:rsidRPr="008F7B25" w:rsidRDefault="00AD4EA6" w:rsidP="008F7B25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E0DA861" w14:textId="77777777" w:rsidR="006F4255" w:rsidRPr="008F7B25" w:rsidRDefault="006F4255" w:rsidP="008F7B2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50A4827F" w14:textId="77777777" w:rsidR="006F4255" w:rsidRDefault="006F4255" w:rsidP="008F7B2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  <w:p w14:paraId="0D015248" w14:textId="5C820037" w:rsidR="00AD4EA6" w:rsidRPr="008F7B25" w:rsidRDefault="00AD4EA6" w:rsidP="008F7B2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26,057</w:t>
            </w:r>
          </w:p>
        </w:tc>
        <w:tc>
          <w:tcPr>
            <w:tcW w:w="180" w:type="dxa"/>
            <w:vAlign w:val="bottom"/>
          </w:tcPr>
          <w:p w14:paraId="06BE3AC0" w14:textId="77777777" w:rsidR="006F4255" w:rsidRPr="008F7B25" w:rsidRDefault="006F4255" w:rsidP="008F7B2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33CC915C" w14:textId="77777777" w:rsidR="006F4255" w:rsidRDefault="006F4255" w:rsidP="008F7B25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4AE079C4" w14:textId="49F15522" w:rsidR="00AD4EA6" w:rsidRPr="008F7B25" w:rsidRDefault="00AD4EA6" w:rsidP="008F7B25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4" w:type="dxa"/>
            <w:shd w:val="clear" w:color="auto" w:fill="auto"/>
          </w:tcPr>
          <w:p w14:paraId="20AC3FE1" w14:textId="77777777" w:rsidR="006F4255" w:rsidRPr="008F7B25" w:rsidRDefault="006F4255" w:rsidP="008F7B25">
            <w:pPr>
              <w:pStyle w:val="acctfourfigures"/>
              <w:tabs>
                <w:tab w:val="decimal" w:pos="912"/>
              </w:tabs>
              <w:spacing w:line="240" w:lineRule="auto"/>
              <w:ind w:right="10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6" w:type="dxa"/>
            <w:shd w:val="clear" w:color="auto" w:fill="auto"/>
          </w:tcPr>
          <w:p w14:paraId="40DE63AB" w14:textId="77777777" w:rsidR="006F4255" w:rsidRDefault="006F4255" w:rsidP="008F7B25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right="-7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  <w:p w14:paraId="0B1B4EE4" w14:textId="2EA27E86" w:rsidR="00AD4EA6" w:rsidRPr="008F7B25" w:rsidRDefault="00AD4EA6" w:rsidP="008F7B25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right="-7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1AE447D" w14:textId="77777777" w:rsidR="006F4255" w:rsidRPr="008F7B25" w:rsidRDefault="006F4255" w:rsidP="008F7B25">
            <w:pPr>
              <w:pStyle w:val="acctfourfigures"/>
              <w:spacing w:line="240" w:lineRule="auto"/>
              <w:ind w:right="10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6E17BA3B" w14:textId="77777777" w:rsidR="006F4255" w:rsidRDefault="006F4255" w:rsidP="008F7B25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right="-75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05864A14" w14:textId="1EBAD0FC" w:rsidR="00AD4EA6" w:rsidRPr="008F7B25" w:rsidRDefault="00AD4EA6" w:rsidP="008F7B25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right="-75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26,057</w:t>
            </w:r>
          </w:p>
        </w:tc>
        <w:tc>
          <w:tcPr>
            <w:tcW w:w="180" w:type="dxa"/>
            <w:shd w:val="clear" w:color="auto" w:fill="auto"/>
          </w:tcPr>
          <w:p w14:paraId="0BD48C81" w14:textId="77777777" w:rsidR="006F4255" w:rsidRPr="008F7B25" w:rsidRDefault="006F4255" w:rsidP="008F7B25">
            <w:pPr>
              <w:pStyle w:val="acctfourfigures"/>
              <w:spacing w:line="240" w:lineRule="auto"/>
              <w:ind w:right="10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</w:tcPr>
          <w:p w14:paraId="195C940E" w14:textId="77777777" w:rsidR="00AD4EA6" w:rsidRDefault="00AD4EA6" w:rsidP="008F7B25">
            <w:pPr>
              <w:pStyle w:val="acctfourfigures"/>
              <w:tabs>
                <w:tab w:val="clear" w:pos="765"/>
                <w:tab w:val="decimal" w:pos="1102"/>
              </w:tabs>
              <w:spacing w:line="240" w:lineRule="auto"/>
              <w:ind w:right="14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  <w:p w14:paraId="741EDCEB" w14:textId="5EE2D04E" w:rsidR="00AD4EA6" w:rsidRPr="008F7B25" w:rsidRDefault="00AD4EA6" w:rsidP="008F7B25">
            <w:pPr>
              <w:pStyle w:val="acctfourfigures"/>
              <w:tabs>
                <w:tab w:val="clear" w:pos="765"/>
                <w:tab w:val="decimal" w:pos="1102"/>
              </w:tabs>
              <w:spacing w:line="240" w:lineRule="auto"/>
              <w:ind w:right="14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26,057</w:t>
            </w:r>
          </w:p>
        </w:tc>
      </w:tr>
      <w:tr w:rsidR="006F4255" w:rsidRPr="00F0616C" w14:paraId="57EB1D67" w14:textId="77777777" w:rsidTr="00D15C8E">
        <w:trPr>
          <w:cantSplit/>
          <w:trHeight w:val="317"/>
        </w:trPr>
        <w:tc>
          <w:tcPr>
            <w:tcW w:w="2160" w:type="dxa"/>
            <w:shd w:val="clear" w:color="auto" w:fill="auto"/>
            <w:vAlign w:val="bottom"/>
          </w:tcPr>
          <w:p w14:paraId="3B581D15" w14:textId="77777777" w:rsidR="006F4255" w:rsidRPr="008F7B25" w:rsidRDefault="006F4255" w:rsidP="008F7B25">
            <w:pPr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3E608519" w14:textId="77777777" w:rsidR="006F4255" w:rsidRPr="008F7B25" w:rsidRDefault="006F4255" w:rsidP="008F7B2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17DEDB17" w14:textId="77777777" w:rsidR="006F4255" w:rsidRPr="008F7B25" w:rsidRDefault="006F4255" w:rsidP="008F7B2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5B87AE03" w14:textId="77777777" w:rsidR="006F4255" w:rsidRPr="008F7B25" w:rsidRDefault="006F4255" w:rsidP="008F7B25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7F2B8CD1" w14:textId="77777777" w:rsidR="006F4255" w:rsidRPr="008F7B25" w:rsidRDefault="006F4255" w:rsidP="008F7B2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44C62510" w14:textId="77777777" w:rsidR="006F4255" w:rsidRPr="008F7B25" w:rsidRDefault="006F4255" w:rsidP="008F7B25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088A976" w14:textId="77777777" w:rsidR="006F4255" w:rsidRPr="008F7B25" w:rsidRDefault="006F4255" w:rsidP="008F7B2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15D9D4C2" w14:textId="77777777" w:rsidR="006F4255" w:rsidRPr="008F7B25" w:rsidRDefault="006F4255" w:rsidP="008F7B2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0C3D57E" w14:textId="77777777" w:rsidR="006F4255" w:rsidRPr="008F7B25" w:rsidRDefault="006F4255" w:rsidP="008F7B2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3E21EE6" w14:textId="77777777" w:rsidR="006F4255" w:rsidRPr="008F7B25" w:rsidRDefault="006F4255" w:rsidP="008F7B2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24C830BA" w14:textId="77777777" w:rsidR="006F4255" w:rsidRPr="008F7B25" w:rsidRDefault="006F4255" w:rsidP="008F7B25">
            <w:pPr>
              <w:pStyle w:val="acctfourfigures"/>
              <w:tabs>
                <w:tab w:val="decimal" w:pos="912"/>
              </w:tabs>
              <w:spacing w:line="240" w:lineRule="auto"/>
              <w:ind w:right="10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2F021AE0" w14:textId="77777777" w:rsidR="006F4255" w:rsidRPr="008F7B25" w:rsidRDefault="006F4255" w:rsidP="008F7B25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14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ECDCBE7" w14:textId="77777777" w:rsidR="006F4255" w:rsidRPr="008F7B25" w:rsidRDefault="006F4255" w:rsidP="008F7B25">
            <w:pPr>
              <w:pStyle w:val="acctfourfigures"/>
              <w:spacing w:line="240" w:lineRule="auto"/>
              <w:ind w:right="10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8145687" w14:textId="77777777" w:rsidR="006F4255" w:rsidRPr="008F7B25" w:rsidRDefault="006F4255" w:rsidP="008F7B25">
            <w:pPr>
              <w:pStyle w:val="acctfourfigures"/>
              <w:tabs>
                <w:tab w:val="clear" w:pos="765"/>
                <w:tab w:val="decimal" w:pos="472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F484B63" w14:textId="77777777" w:rsidR="006F4255" w:rsidRPr="008F7B25" w:rsidRDefault="006F4255" w:rsidP="008F7B25">
            <w:pPr>
              <w:pStyle w:val="acctfourfigures"/>
              <w:spacing w:line="240" w:lineRule="auto"/>
              <w:ind w:right="10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138106B6" w14:textId="77777777" w:rsidR="006F4255" w:rsidRPr="008F7B25" w:rsidRDefault="006F4255" w:rsidP="008F7B25">
            <w:pPr>
              <w:pStyle w:val="acctfourfigures"/>
              <w:tabs>
                <w:tab w:val="clear" w:pos="765"/>
                <w:tab w:val="decimal" w:pos="1102"/>
              </w:tabs>
              <w:spacing w:line="240" w:lineRule="auto"/>
              <w:ind w:right="14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</w:tr>
      <w:tr w:rsidR="006F4255" w:rsidRPr="00F0616C" w14:paraId="6979662F" w14:textId="77777777" w:rsidTr="005A4916">
        <w:trPr>
          <w:cantSplit/>
        </w:trPr>
        <w:tc>
          <w:tcPr>
            <w:tcW w:w="2160" w:type="dxa"/>
            <w:shd w:val="clear" w:color="auto" w:fill="auto"/>
            <w:vAlign w:val="bottom"/>
          </w:tcPr>
          <w:p w14:paraId="71D3D57A" w14:textId="77777777" w:rsidR="006F4255" w:rsidRPr="008F7B25" w:rsidRDefault="006F4255" w:rsidP="008F7B25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8F7B25">
              <w:rPr>
                <w:rStyle w:val="PageNumber"/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990" w:type="dxa"/>
          </w:tcPr>
          <w:p w14:paraId="66B19A16" w14:textId="77777777" w:rsidR="006F4255" w:rsidRPr="008F7B25" w:rsidRDefault="006F4255" w:rsidP="008F7B2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46712611" w14:textId="77777777" w:rsidR="006F4255" w:rsidRPr="008F7B25" w:rsidRDefault="006F4255" w:rsidP="008F7B2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7DCE3F7A" w14:textId="77777777" w:rsidR="006F4255" w:rsidRPr="008F7B25" w:rsidRDefault="006F4255" w:rsidP="008F7B25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6C661B56" w14:textId="77777777" w:rsidR="006F4255" w:rsidRPr="008F7B25" w:rsidRDefault="006F4255" w:rsidP="008F7B2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2433A15D" w14:textId="77777777" w:rsidR="006F4255" w:rsidRPr="008F7B25" w:rsidRDefault="006F4255" w:rsidP="008F7B25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BC22EA5" w14:textId="77777777" w:rsidR="006F4255" w:rsidRPr="008F7B25" w:rsidRDefault="006F4255" w:rsidP="008F7B2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1384632F" w14:textId="77777777" w:rsidR="006F4255" w:rsidRPr="008F7B25" w:rsidRDefault="006F4255" w:rsidP="008F7B2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8DDC3A3" w14:textId="77777777" w:rsidR="006F4255" w:rsidRPr="008F7B25" w:rsidRDefault="006F4255" w:rsidP="008F7B2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EA71B95" w14:textId="77777777" w:rsidR="006F4255" w:rsidRPr="008F7B25" w:rsidRDefault="006F4255" w:rsidP="008F7B2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7BD9F506" w14:textId="77777777" w:rsidR="006F4255" w:rsidRPr="008F7B25" w:rsidRDefault="006F4255" w:rsidP="008F7B25">
            <w:pPr>
              <w:pStyle w:val="acctfourfigures"/>
              <w:tabs>
                <w:tab w:val="decimal" w:pos="912"/>
              </w:tabs>
              <w:spacing w:line="240" w:lineRule="auto"/>
              <w:ind w:right="10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7399D579" w14:textId="77777777" w:rsidR="006F4255" w:rsidRPr="008F7B25" w:rsidRDefault="006F4255" w:rsidP="008F7B25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14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F9F6B2E" w14:textId="77777777" w:rsidR="006F4255" w:rsidRPr="008F7B25" w:rsidRDefault="006F4255" w:rsidP="008F7B25">
            <w:pPr>
              <w:pStyle w:val="acctfourfigures"/>
              <w:spacing w:line="240" w:lineRule="auto"/>
              <w:ind w:right="10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1DFB706" w14:textId="77777777" w:rsidR="006F4255" w:rsidRPr="008F7B25" w:rsidRDefault="006F4255" w:rsidP="008F7B25">
            <w:pPr>
              <w:pStyle w:val="acctfourfigures"/>
              <w:tabs>
                <w:tab w:val="clear" w:pos="765"/>
                <w:tab w:val="decimal" w:pos="472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E7D5001" w14:textId="77777777" w:rsidR="006F4255" w:rsidRPr="008F7B25" w:rsidRDefault="006F4255" w:rsidP="008F7B25">
            <w:pPr>
              <w:pStyle w:val="acctfourfigures"/>
              <w:spacing w:line="240" w:lineRule="auto"/>
              <w:ind w:right="10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7872DC46" w14:textId="77777777" w:rsidR="006F4255" w:rsidRPr="008F7B25" w:rsidRDefault="006F4255" w:rsidP="008F7B25">
            <w:pPr>
              <w:pStyle w:val="acctfourfigures"/>
              <w:tabs>
                <w:tab w:val="clear" w:pos="765"/>
                <w:tab w:val="decimal" w:pos="1102"/>
              </w:tabs>
              <w:spacing w:line="240" w:lineRule="auto"/>
              <w:ind w:right="14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</w:tr>
      <w:tr w:rsidR="008F7B25" w:rsidRPr="00F0616C" w14:paraId="09B1FC68" w14:textId="77777777" w:rsidTr="005A4916">
        <w:trPr>
          <w:cantSplit/>
        </w:trPr>
        <w:tc>
          <w:tcPr>
            <w:tcW w:w="2160" w:type="dxa"/>
            <w:shd w:val="clear" w:color="auto" w:fill="auto"/>
            <w:vAlign w:val="bottom"/>
          </w:tcPr>
          <w:p w14:paraId="719742D6" w14:textId="0E989356" w:rsidR="008F7B25" w:rsidRPr="008F7B25" w:rsidRDefault="008F7B25" w:rsidP="008F7B25">
            <w:pPr>
              <w:spacing w:line="240" w:lineRule="auto"/>
              <w:rPr>
                <w:rStyle w:val="PageNumber"/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8F7B25">
              <w:rPr>
                <w:rFonts w:ascii="Angsana New" w:hAnsi="Angsana New" w:hint="cs"/>
                <w:sz w:val="26"/>
                <w:szCs w:val="26"/>
                <w:cs/>
              </w:rPr>
              <w:t>สัญญาซื้อขายเงินตรา</w:t>
            </w:r>
          </w:p>
        </w:tc>
        <w:tc>
          <w:tcPr>
            <w:tcW w:w="990" w:type="dxa"/>
          </w:tcPr>
          <w:p w14:paraId="52EC0952" w14:textId="77777777" w:rsidR="008F7B25" w:rsidRPr="008F7B25" w:rsidRDefault="008F7B25" w:rsidP="008F7B2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442E791D" w14:textId="77777777" w:rsidR="008F7B25" w:rsidRPr="008F7B25" w:rsidRDefault="008F7B25" w:rsidP="008F7B2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45E91DB5" w14:textId="77777777" w:rsidR="008F7B25" w:rsidRPr="008F7B25" w:rsidRDefault="008F7B25" w:rsidP="008F7B25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1B25903C" w14:textId="77777777" w:rsidR="008F7B25" w:rsidRPr="008F7B25" w:rsidRDefault="008F7B25" w:rsidP="008F7B2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0B1AFB5B" w14:textId="77777777" w:rsidR="008F7B25" w:rsidRPr="008F7B25" w:rsidRDefault="008F7B25" w:rsidP="008F7B25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5299652" w14:textId="77777777" w:rsidR="008F7B25" w:rsidRPr="008F7B25" w:rsidRDefault="008F7B25" w:rsidP="008F7B2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47788D79" w14:textId="77777777" w:rsidR="008F7B25" w:rsidRPr="008F7B25" w:rsidRDefault="008F7B25" w:rsidP="008F7B2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6D831F2" w14:textId="77777777" w:rsidR="008F7B25" w:rsidRPr="008F7B25" w:rsidRDefault="008F7B25" w:rsidP="008F7B2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F010CB2" w14:textId="77777777" w:rsidR="008F7B25" w:rsidRPr="008F7B25" w:rsidRDefault="008F7B25" w:rsidP="008F7B2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4650E533" w14:textId="77777777" w:rsidR="008F7B25" w:rsidRPr="008F7B25" w:rsidRDefault="008F7B25" w:rsidP="008F7B25">
            <w:pPr>
              <w:pStyle w:val="acctfourfigures"/>
              <w:tabs>
                <w:tab w:val="decimal" w:pos="912"/>
              </w:tabs>
              <w:spacing w:line="240" w:lineRule="auto"/>
              <w:ind w:right="10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2875BBE2" w14:textId="77777777" w:rsidR="008F7B25" w:rsidRPr="008F7B25" w:rsidRDefault="008F7B25" w:rsidP="008F7B25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14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7B58539" w14:textId="77777777" w:rsidR="008F7B25" w:rsidRPr="008F7B25" w:rsidRDefault="008F7B25" w:rsidP="008F7B25">
            <w:pPr>
              <w:pStyle w:val="acctfourfigures"/>
              <w:spacing w:line="240" w:lineRule="auto"/>
              <w:ind w:right="10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9C4B76C" w14:textId="77777777" w:rsidR="008F7B25" w:rsidRPr="008F7B25" w:rsidRDefault="008F7B25" w:rsidP="008F7B25">
            <w:pPr>
              <w:pStyle w:val="acctfourfigures"/>
              <w:tabs>
                <w:tab w:val="clear" w:pos="765"/>
                <w:tab w:val="decimal" w:pos="472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ABD6A4D" w14:textId="77777777" w:rsidR="008F7B25" w:rsidRPr="008F7B25" w:rsidRDefault="008F7B25" w:rsidP="008F7B25">
            <w:pPr>
              <w:pStyle w:val="acctfourfigures"/>
              <w:spacing w:line="240" w:lineRule="auto"/>
              <w:ind w:right="10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3FA3CB10" w14:textId="77777777" w:rsidR="008F7B25" w:rsidRPr="008F7B25" w:rsidRDefault="008F7B25" w:rsidP="008F7B25">
            <w:pPr>
              <w:pStyle w:val="acctfourfigures"/>
              <w:tabs>
                <w:tab w:val="clear" w:pos="765"/>
                <w:tab w:val="decimal" w:pos="1102"/>
              </w:tabs>
              <w:spacing w:line="240" w:lineRule="auto"/>
              <w:ind w:right="14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</w:tr>
      <w:tr w:rsidR="008F7B25" w:rsidRPr="00F0616C" w14:paraId="0BBA2124" w14:textId="77777777" w:rsidTr="005A4916">
        <w:trPr>
          <w:cantSplit/>
        </w:trPr>
        <w:tc>
          <w:tcPr>
            <w:tcW w:w="2160" w:type="dxa"/>
            <w:shd w:val="clear" w:color="auto" w:fill="auto"/>
            <w:vAlign w:val="bottom"/>
          </w:tcPr>
          <w:p w14:paraId="7152038B" w14:textId="08B69A40" w:rsidR="008F7B25" w:rsidRPr="008F7B25" w:rsidRDefault="008F7B25" w:rsidP="008F7B25">
            <w:pPr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8F7B25">
              <w:rPr>
                <w:rFonts w:ascii="Angsana New" w:hAnsi="Angsana New" w:hint="cs"/>
                <w:sz w:val="26"/>
                <w:szCs w:val="26"/>
                <w:cs/>
              </w:rPr>
              <w:t xml:space="preserve">   ต่างประเทศ</w:t>
            </w:r>
          </w:p>
        </w:tc>
        <w:tc>
          <w:tcPr>
            <w:tcW w:w="990" w:type="dxa"/>
          </w:tcPr>
          <w:p w14:paraId="725EEFF7" w14:textId="360E7351" w:rsidR="008F7B25" w:rsidRPr="008F7B25" w:rsidRDefault="00AD4EA6" w:rsidP="008F7B25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-16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(7,847)</w:t>
            </w:r>
          </w:p>
        </w:tc>
        <w:tc>
          <w:tcPr>
            <w:tcW w:w="180" w:type="dxa"/>
          </w:tcPr>
          <w:p w14:paraId="3F28DC54" w14:textId="77777777" w:rsidR="008F7B25" w:rsidRPr="008F7B25" w:rsidRDefault="008F7B25" w:rsidP="008F7B2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1D995743" w14:textId="3E5E1C93" w:rsidR="008F7B25" w:rsidRPr="008F7B25" w:rsidRDefault="00AD4EA6" w:rsidP="008F7B25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1EB56987" w14:textId="77777777" w:rsidR="008F7B25" w:rsidRPr="008F7B25" w:rsidRDefault="008F7B25" w:rsidP="008F7B2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309E1EC2" w14:textId="3B7AFDE2" w:rsidR="008F7B25" w:rsidRPr="008F7B25" w:rsidRDefault="00AD4EA6" w:rsidP="008F7B25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D0ED397" w14:textId="77777777" w:rsidR="008F7B25" w:rsidRPr="008F7B25" w:rsidRDefault="008F7B25" w:rsidP="008F7B2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7CD81CE5" w14:textId="2593CC21" w:rsidR="008F7B25" w:rsidRPr="008F7B25" w:rsidRDefault="00AD4EA6" w:rsidP="008F7B25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right="-7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(7,847)</w:t>
            </w:r>
          </w:p>
        </w:tc>
        <w:tc>
          <w:tcPr>
            <w:tcW w:w="180" w:type="dxa"/>
            <w:vAlign w:val="bottom"/>
          </w:tcPr>
          <w:p w14:paraId="09D9839E" w14:textId="77777777" w:rsidR="008F7B25" w:rsidRPr="008F7B25" w:rsidRDefault="008F7B25" w:rsidP="008F7B2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89AF2C7" w14:textId="320ACDC1" w:rsidR="008F7B25" w:rsidRPr="008F7B25" w:rsidRDefault="00AD4EA6" w:rsidP="008F7B2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6B60A6D7" w14:textId="77777777" w:rsidR="008F7B25" w:rsidRPr="008F7B25" w:rsidRDefault="008F7B25" w:rsidP="008F7B25">
            <w:pPr>
              <w:pStyle w:val="acctfourfigures"/>
              <w:tabs>
                <w:tab w:val="decimal" w:pos="912"/>
              </w:tabs>
              <w:spacing w:line="240" w:lineRule="auto"/>
              <w:ind w:right="10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75ED6B55" w14:textId="27108C8F" w:rsidR="008F7B25" w:rsidRPr="008F7B25" w:rsidRDefault="00AD4EA6" w:rsidP="008F7B2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16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(7,847)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03B8501" w14:textId="77777777" w:rsidR="008F7B25" w:rsidRPr="008F7B25" w:rsidRDefault="008F7B25" w:rsidP="008F7B25">
            <w:pPr>
              <w:pStyle w:val="acctfourfigures"/>
              <w:spacing w:line="240" w:lineRule="auto"/>
              <w:ind w:right="10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66A4B34" w14:textId="40ED0F1C" w:rsidR="008F7B25" w:rsidRPr="008F7B25" w:rsidRDefault="00AD4EA6" w:rsidP="008F7B25">
            <w:pPr>
              <w:pStyle w:val="acctfourfigures"/>
              <w:tabs>
                <w:tab w:val="clear" w:pos="765"/>
                <w:tab w:val="decimal" w:pos="472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6D413E8" w14:textId="77777777" w:rsidR="008F7B25" w:rsidRPr="008F7B25" w:rsidRDefault="008F7B25" w:rsidP="008F7B25">
            <w:pPr>
              <w:pStyle w:val="acctfourfigures"/>
              <w:spacing w:line="240" w:lineRule="auto"/>
              <w:ind w:right="10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710C9B99" w14:textId="2D890433" w:rsidR="008F7B25" w:rsidRPr="008F7B25" w:rsidRDefault="00AD4EA6" w:rsidP="008F7B25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right="-16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(7,847)</w:t>
            </w:r>
          </w:p>
        </w:tc>
      </w:tr>
    </w:tbl>
    <w:p w14:paraId="70E7C109" w14:textId="2BEF76A7" w:rsidR="00E4142E" w:rsidRDefault="00E4142E" w:rsidP="00D15C8E">
      <w:pPr>
        <w:pStyle w:val="block"/>
        <w:spacing w:after="0" w:line="240" w:lineRule="auto"/>
        <w:ind w:left="0" w:right="-7" w:firstLine="540"/>
        <w:jc w:val="both"/>
        <w:rPr>
          <w:rFonts w:asciiTheme="majorBidi" w:hAnsiTheme="majorBidi" w:cs="Angsana New"/>
          <w:b/>
          <w:bCs/>
          <w:sz w:val="30"/>
          <w:szCs w:val="30"/>
          <w:lang w:val="en-US" w:bidi="th-TH"/>
        </w:rPr>
      </w:pPr>
    </w:p>
    <w:p w14:paraId="1CA7A87B" w14:textId="77777777" w:rsidR="00E4142E" w:rsidRDefault="00E414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b/>
          <w:bCs/>
          <w:sz w:val="30"/>
          <w:szCs w:val="30"/>
        </w:rPr>
      </w:pPr>
      <w:r>
        <w:rPr>
          <w:rFonts w:asciiTheme="majorBidi" w:hAnsiTheme="majorBidi"/>
          <w:b/>
          <w:bCs/>
          <w:sz w:val="30"/>
          <w:szCs w:val="30"/>
        </w:rPr>
        <w:br w:type="page"/>
      </w:r>
    </w:p>
    <w:p w14:paraId="6A6FA0BB" w14:textId="1458F27F" w:rsidR="00A845A1" w:rsidRDefault="00A845A1" w:rsidP="00934D18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="Angsana New"/>
          <w:sz w:val="30"/>
          <w:szCs w:val="30"/>
          <w:lang w:val="en-US" w:bidi="th-TH"/>
        </w:rPr>
      </w:pPr>
      <w:r w:rsidRPr="00A845A1">
        <w:rPr>
          <w:rFonts w:asciiTheme="majorBidi" w:hAnsiTheme="majorBidi" w:cs="Angsana New" w:hint="cs"/>
          <w:sz w:val="30"/>
          <w:szCs w:val="30"/>
          <w:cs/>
          <w:lang w:val="en-US" w:bidi="th-TH"/>
        </w:rPr>
        <w:lastRenderedPageBreak/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</w:t>
      </w:r>
      <w:r w:rsidR="00934D18">
        <w:rPr>
          <w:rFonts w:asciiTheme="majorBidi" w:hAnsiTheme="majorBidi" w:cs="Angsana New"/>
          <w:sz w:val="30"/>
          <w:szCs w:val="30"/>
          <w:lang w:val="en-US" w:bidi="th-TH"/>
        </w:rPr>
        <w:br/>
      </w:r>
      <w:r w:rsidRPr="00A845A1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งบแสดงฐานะทางการเงิน</w:t>
      </w:r>
    </w:p>
    <w:p w14:paraId="2438339E" w14:textId="77777777" w:rsidR="00A845A1" w:rsidRPr="001809C5" w:rsidRDefault="00A845A1" w:rsidP="001809C5">
      <w:pPr>
        <w:pStyle w:val="block"/>
        <w:spacing w:after="0" w:line="200" w:lineRule="exact"/>
        <w:ind w:left="540" w:right="-7"/>
        <w:jc w:val="both"/>
        <w:rPr>
          <w:rFonts w:asciiTheme="majorBidi" w:hAnsiTheme="majorBidi" w:cs="Angsana New"/>
          <w:sz w:val="30"/>
          <w:szCs w:val="30"/>
          <w:cs/>
          <w:lang w:val="en-US" w:bidi="th-TH"/>
        </w:rPr>
      </w:pPr>
    </w:p>
    <w:p w14:paraId="24C22F75" w14:textId="5A28CDE5" w:rsidR="00852F5C" w:rsidRDefault="00852F5C" w:rsidP="008D23E2">
      <w:pPr>
        <w:pStyle w:val="block"/>
        <w:spacing w:after="0" w:line="240" w:lineRule="atLeast"/>
        <w:ind w:left="0" w:right="-7" w:firstLine="540"/>
        <w:jc w:val="both"/>
        <w:rPr>
          <w:rFonts w:asciiTheme="majorBidi" w:hAnsiTheme="majorBidi" w:cs="Angsana New"/>
          <w:b/>
          <w:bCs/>
          <w:sz w:val="30"/>
          <w:szCs w:val="30"/>
          <w:lang w:val="en-US" w:bidi="th-TH"/>
        </w:rPr>
      </w:pPr>
      <w:r w:rsidRPr="00852F5C">
        <w:rPr>
          <w:rFonts w:asciiTheme="majorBidi" w:hAnsiTheme="majorBidi" w:cs="Angsana New"/>
          <w:b/>
          <w:bCs/>
          <w:sz w:val="30"/>
          <w:szCs w:val="30"/>
          <w:cs/>
          <w:lang w:val="en-US" w:bidi="th-TH"/>
        </w:rPr>
        <w:t>เครื่องมือทางการเงินที่วัดมูลค่าด้วยมูลค่ายุติธรรม</w:t>
      </w:r>
      <w:r>
        <w:rPr>
          <w:rFonts w:asciiTheme="majorBidi" w:hAnsiTheme="majorBidi" w:cs="Angsana New" w:hint="cs"/>
          <w:b/>
          <w:bCs/>
          <w:sz w:val="30"/>
          <w:szCs w:val="30"/>
          <w:cs/>
          <w:lang w:val="en-US" w:bidi="th-TH"/>
        </w:rPr>
        <w:t xml:space="preserve">ระดับ </w:t>
      </w:r>
      <w:r w:rsidR="00A42740" w:rsidRPr="00A42740">
        <w:rPr>
          <w:rFonts w:asciiTheme="majorBidi" w:hAnsiTheme="majorBidi" w:cs="Angsana New" w:hint="cs"/>
          <w:b/>
          <w:bCs/>
          <w:sz w:val="30"/>
          <w:szCs w:val="30"/>
          <w:lang w:val="en-US" w:bidi="th-TH"/>
        </w:rPr>
        <w:t>3</w:t>
      </w:r>
    </w:p>
    <w:p w14:paraId="071F3E45" w14:textId="77777777" w:rsidR="00D647A8" w:rsidRPr="001809C5" w:rsidRDefault="00D647A8" w:rsidP="001809C5">
      <w:pPr>
        <w:pStyle w:val="block"/>
        <w:spacing w:after="0" w:line="200" w:lineRule="exact"/>
        <w:ind w:left="0" w:right="-7" w:firstLine="540"/>
        <w:jc w:val="both"/>
        <w:rPr>
          <w:rFonts w:asciiTheme="majorBidi" w:hAnsiTheme="majorBidi" w:cs="Angsana New"/>
          <w:b/>
          <w:bCs/>
          <w:sz w:val="30"/>
          <w:szCs w:val="30"/>
          <w:cs/>
          <w:lang w:val="en-US" w:bidi="th-TH"/>
        </w:rPr>
      </w:pP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2430"/>
        <w:gridCol w:w="270"/>
        <w:gridCol w:w="6390"/>
      </w:tblGrid>
      <w:tr w:rsidR="00CE640B" w:rsidRPr="00DD7CDF" w14:paraId="27309D5B" w14:textId="77777777" w:rsidTr="00CE640B">
        <w:trPr>
          <w:tblHeader/>
        </w:trPr>
        <w:tc>
          <w:tcPr>
            <w:tcW w:w="2430" w:type="dxa"/>
            <w:shd w:val="clear" w:color="auto" w:fill="auto"/>
            <w:vAlign w:val="bottom"/>
            <w:hideMark/>
          </w:tcPr>
          <w:p w14:paraId="7E11A40B" w14:textId="77777777" w:rsidR="00CE640B" w:rsidRPr="00DD7CDF" w:rsidRDefault="00CE640B" w:rsidP="00557D4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D7CD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5CF40DF" w14:textId="77777777" w:rsidR="00CE640B" w:rsidRPr="00DD7CDF" w:rsidRDefault="00CE640B" w:rsidP="00557D4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390" w:type="dxa"/>
            <w:shd w:val="clear" w:color="auto" w:fill="auto"/>
            <w:vAlign w:val="bottom"/>
            <w:hideMark/>
          </w:tcPr>
          <w:p w14:paraId="7AF86B12" w14:textId="77777777" w:rsidR="00CE640B" w:rsidRPr="00DD7CDF" w:rsidRDefault="00CE640B" w:rsidP="0087283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D7CD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CE640B" w:rsidRPr="00DD7CDF" w14:paraId="1A59C36B" w14:textId="77777777" w:rsidTr="00CE640B">
        <w:tc>
          <w:tcPr>
            <w:tcW w:w="2430" w:type="dxa"/>
            <w:shd w:val="clear" w:color="auto" w:fill="auto"/>
            <w:hideMark/>
          </w:tcPr>
          <w:p w14:paraId="0F1183CE" w14:textId="3EBDAED7" w:rsidR="00CE640B" w:rsidRPr="00DD7CDF" w:rsidRDefault="00CE640B" w:rsidP="00557D41">
            <w:pPr>
              <w:pStyle w:val="block"/>
              <w:tabs>
                <w:tab w:val="left" w:pos="-15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5" w:right="-108" w:hanging="165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D7CD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ตราสารทุน</w:t>
            </w:r>
          </w:p>
        </w:tc>
        <w:tc>
          <w:tcPr>
            <w:tcW w:w="270" w:type="dxa"/>
            <w:shd w:val="clear" w:color="auto" w:fill="auto"/>
          </w:tcPr>
          <w:p w14:paraId="2DFA1DD9" w14:textId="77777777" w:rsidR="00CE640B" w:rsidRPr="00DD7CDF" w:rsidRDefault="00CE640B" w:rsidP="00557D4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6390" w:type="dxa"/>
            <w:shd w:val="clear" w:color="auto" w:fill="auto"/>
            <w:hideMark/>
          </w:tcPr>
          <w:p w14:paraId="6F57E785" w14:textId="2C942A7D" w:rsidR="00CE640B" w:rsidRPr="006F4255" w:rsidRDefault="006F4255" w:rsidP="0087283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มูลค่าสินทรัพย์สุทธิ ณ วันที่รายงานที่ถูกปรับปรุง</w:t>
            </w:r>
          </w:p>
        </w:tc>
      </w:tr>
    </w:tbl>
    <w:p w14:paraId="1635D9F7" w14:textId="2B4D1B6F" w:rsidR="007146C6" w:rsidRPr="001809C5" w:rsidRDefault="007146C6" w:rsidP="001809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exact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2ABFE374" w14:textId="41C1EE4F" w:rsidR="000929E4" w:rsidRDefault="000929E4" w:rsidP="008D23E2">
      <w:pPr>
        <w:pStyle w:val="block"/>
        <w:spacing w:after="0" w:line="240" w:lineRule="atLeast"/>
        <w:ind w:left="0" w:right="-7" w:firstLine="540"/>
        <w:jc w:val="both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  <w:r w:rsidRPr="000929E4"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t>เครื่องมือทางการเงินที่วัดมูลค่าด้วยมูลค่ายุติธรรม</w:t>
      </w:r>
      <w:r w:rsidR="00852F5C">
        <w:rPr>
          <w:rFonts w:asciiTheme="majorBidi" w:hAnsiTheme="majorBidi" w:cstheme="majorBidi" w:hint="cs"/>
          <w:b/>
          <w:bCs/>
          <w:sz w:val="30"/>
          <w:szCs w:val="30"/>
          <w:cs/>
          <w:lang w:val="en-US" w:bidi="th-TH"/>
        </w:rPr>
        <w:t xml:space="preserve">ระดับ </w:t>
      </w:r>
      <w:r w:rsidR="00A42740" w:rsidRPr="00A42740">
        <w:rPr>
          <w:rFonts w:asciiTheme="majorBidi" w:hAnsiTheme="majorBidi" w:cstheme="majorBidi" w:hint="cs"/>
          <w:b/>
          <w:bCs/>
          <w:sz w:val="30"/>
          <w:szCs w:val="30"/>
          <w:lang w:val="en-US" w:bidi="th-TH"/>
        </w:rPr>
        <w:t>2</w:t>
      </w:r>
    </w:p>
    <w:p w14:paraId="0E6025D8" w14:textId="77777777" w:rsidR="000929E4" w:rsidRPr="001809C5" w:rsidRDefault="000929E4" w:rsidP="001809C5">
      <w:pPr>
        <w:pStyle w:val="block"/>
        <w:spacing w:after="0" w:line="200" w:lineRule="exact"/>
        <w:ind w:left="0" w:right="-7" w:firstLine="540"/>
        <w:jc w:val="both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0"/>
        <w:gridCol w:w="236"/>
        <w:gridCol w:w="6694"/>
      </w:tblGrid>
      <w:tr w:rsidR="000929E4" w:rsidRPr="00783B85" w14:paraId="3F36556C" w14:textId="77777777" w:rsidTr="00933D3E">
        <w:trPr>
          <w:tblHeader/>
        </w:trPr>
        <w:tc>
          <w:tcPr>
            <w:tcW w:w="2430" w:type="dxa"/>
          </w:tcPr>
          <w:p w14:paraId="39FE4E95" w14:textId="77777777" w:rsidR="000929E4" w:rsidRPr="00783B85" w:rsidRDefault="000929E4" w:rsidP="006D49CC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783B8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</w:tcPr>
          <w:p w14:paraId="6C1971AF" w14:textId="77777777" w:rsidR="000929E4" w:rsidRPr="00783B85" w:rsidRDefault="000929E4" w:rsidP="006D49CC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694" w:type="dxa"/>
          </w:tcPr>
          <w:p w14:paraId="272B3253" w14:textId="77777777" w:rsidR="000929E4" w:rsidRPr="00783B85" w:rsidRDefault="000929E4" w:rsidP="00872832">
            <w:pPr>
              <w:pStyle w:val="block"/>
              <w:spacing w:after="0" w:line="240" w:lineRule="auto"/>
              <w:ind w:left="0" w:right="-2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783B8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0929E4" w:rsidRPr="00783B85" w14:paraId="6267C9A7" w14:textId="77777777" w:rsidTr="00933D3E">
        <w:tc>
          <w:tcPr>
            <w:tcW w:w="2430" w:type="dxa"/>
          </w:tcPr>
          <w:p w14:paraId="519D3D53" w14:textId="77777777" w:rsidR="000929E4" w:rsidRPr="00783B85" w:rsidRDefault="000929E4" w:rsidP="006D49CC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783B8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236" w:type="dxa"/>
          </w:tcPr>
          <w:p w14:paraId="18467D09" w14:textId="77777777" w:rsidR="000929E4" w:rsidRPr="00783B85" w:rsidRDefault="000929E4" w:rsidP="006D49CC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694" w:type="dxa"/>
          </w:tcPr>
          <w:p w14:paraId="63377A9D" w14:textId="5DB5C6FD" w:rsidR="000929E4" w:rsidRPr="00783B85" w:rsidRDefault="000929E4" w:rsidP="00D15C8E">
            <w:pPr>
              <w:pStyle w:val="block"/>
              <w:spacing w:after="0" w:line="240" w:lineRule="auto"/>
              <w:ind w:left="195" w:right="-20" w:hanging="180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783B8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 xml:space="preserve">การกำหนดราคาสัญญาซื้อขายล่วงหน้า </w:t>
            </w:r>
            <w:r w:rsidRPr="00783B8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มูลค่ายุติธรรมอ้างอิงราคาซื้อขายสัญญา</w:t>
            </w:r>
            <w:r w:rsidR="00933D3E"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</w:r>
            <w:r w:rsidRPr="00783B8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</w:t>
            </w:r>
            <w:r w:rsidR="00933D3E"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</w:r>
            <w:r w:rsidRPr="00783B8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ในสกุลเงินที่เกี่ยวข้อง</w:t>
            </w:r>
          </w:p>
        </w:tc>
      </w:tr>
    </w:tbl>
    <w:p w14:paraId="1C490DF8" w14:textId="77777777" w:rsidR="00267348" w:rsidRPr="001809C5" w:rsidRDefault="00267348" w:rsidP="001809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exact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C590DAC" w14:textId="7D400692" w:rsidR="006C6F12" w:rsidRDefault="00267348" w:rsidP="00E07A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9</w:t>
      </w:r>
      <w:r w:rsidR="00686A2E" w:rsidRPr="00C52C41">
        <w:rPr>
          <w:rFonts w:ascii="Angsana New" w:hAnsi="Angsana New"/>
          <w:b/>
          <w:bCs/>
          <w:sz w:val="30"/>
          <w:szCs w:val="30"/>
        </w:rPr>
        <w:tab/>
      </w:r>
      <w:r w:rsidR="00686A2E" w:rsidRPr="00C52C41">
        <w:rPr>
          <w:rFonts w:ascii="Angsana New" w:hAnsi="Angsana New"/>
          <w:b/>
          <w:bCs/>
          <w:sz w:val="30"/>
          <w:szCs w:val="30"/>
          <w:cs/>
        </w:rPr>
        <w:t>ภาระผูกพัน</w:t>
      </w:r>
      <w:r w:rsidR="00570128" w:rsidRPr="00187EEF">
        <w:rPr>
          <w:rFonts w:ascii="Angsana New" w:hAnsi="Angsana New"/>
          <w:b/>
          <w:bCs/>
          <w:sz w:val="30"/>
          <w:szCs w:val="30"/>
          <w:cs/>
        </w:rPr>
        <w:t>กับบุคคลหรือกิจการที่ไม่เกี่ยวข้องกัน</w:t>
      </w:r>
    </w:p>
    <w:p w14:paraId="018DD2B7" w14:textId="77777777" w:rsidR="00267348" w:rsidRPr="001809C5" w:rsidRDefault="00267348" w:rsidP="001809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exact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40"/>
        <w:gridCol w:w="1620"/>
        <w:gridCol w:w="270"/>
        <w:gridCol w:w="1530"/>
      </w:tblGrid>
      <w:tr w:rsidR="009054A5" w:rsidRPr="00C52C41" w14:paraId="459347B2" w14:textId="634AF06C" w:rsidTr="001809C5">
        <w:trPr>
          <w:trHeight w:val="405"/>
          <w:tblHeader/>
        </w:trPr>
        <w:tc>
          <w:tcPr>
            <w:tcW w:w="5940" w:type="dxa"/>
            <w:vMerge w:val="restart"/>
          </w:tcPr>
          <w:p w14:paraId="5F6E5B58" w14:textId="77777777" w:rsidR="009054A5" w:rsidRPr="00B20208" w:rsidRDefault="009054A5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20" w:type="dxa"/>
            <w:gridSpan w:val="3"/>
            <w:vMerge w:val="restart"/>
          </w:tcPr>
          <w:p w14:paraId="396DC0C0" w14:textId="56E3283D" w:rsidR="009054A5" w:rsidRPr="00C52C41" w:rsidRDefault="009054A5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  <w:p w14:paraId="20C52118" w14:textId="3D224C46" w:rsidR="009054A5" w:rsidRPr="00C52C41" w:rsidRDefault="009054A5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ตามวิธี</w:t>
            </w: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ส่วนได้เสีย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/งบ</w:t>
            </w:r>
            <w:r w:rsidR="0076392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การเงิน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9054A5" w:rsidRPr="00C52C41" w14:paraId="50C17F71" w14:textId="77777777" w:rsidTr="001809C5">
        <w:trPr>
          <w:trHeight w:val="405"/>
          <w:tblHeader/>
        </w:trPr>
        <w:tc>
          <w:tcPr>
            <w:tcW w:w="5940" w:type="dxa"/>
            <w:vMerge/>
          </w:tcPr>
          <w:p w14:paraId="16D78B75" w14:textId="77777777" w:rsidR="009054A5" w:rsidRPr="00C52C41" w:rsidRDefault="009054A5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20" w:type="dxa"/>
            <w:gridSpan w:val="3"/>
            <w:vMerge/>
          </w:tcPr>
          <w:p w14:paraId="660DD474" w14:textId="77777777" w:rsidR="009054A5" w:rsidRPr="00C52C41" w:rsidRDefault="009054A5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9054A5" w:rsidRPr="00C52C41" w14:paraId="3A76362A" w14:textId="1CCA61A5" w:rsidTr="001809C5">
        <w:trPr>
          <w:tblHeader/>
        </w:trPr>
        <w:tc>
          <w:tcPr>
            <w:tcW w:w="5940" w:type="dxa"/>
          </w:tcPr>
          <w:p w14:paraId="3E32576C" w14:textId="77777777" w:rsidR="009054A5" w:rsidRPr="00C52C41" w:rsidRDefault="009054A5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C50A952" w14:textId="1B69A680" w:rsidR="009054A5" w:rsidRDefault="00C84043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1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2D7C7586" w14:textId="77777777" w:rsidR="009054A5" w:rsidRPr="00D47FE8" w:rsidRDefault="009054A5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AB55B24" w14:textId="75CF6B8D" w:rsidR="009054A5" w:rsidRDefault="00A42740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2740">
              <w:rPr>
                <w:rFonts w:ascii="Angsana New" w:hAnsi="Angsana New"/>
                <w:sz w:val="30"/>
                <w:szCs w:val="30"/>
              </w:rPr>
              <w:t>31</w:t>
            </w:r>
            <w:r w:rsidR="009054A5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</w:tr>
      <w:tr w:rsidR="009054A5" w:rsidRPr="00C52C41" w14:paraId="5833D238" w14:textId="6D772DB9" w:rsidTr="001809C5">
        <w:trPr>
          <w:tblHeader/>
        </w:trPr>
        <w:tc>
          <w:tcPr>
            <w:tcW w:w="5940" w:type="dxa"/>
          </w:tcPr>
          <w:p w14:paraId="6408CB0A" w14:textId="77777777" w:rsidR="009054A5" w:rsidRPr="00C52C41" w:rsidRDefault="009054A5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0621A0C" w14:textId="46E0451A" w:rsidR="009054A5" w:rsidRPr="00D47FE8" w:rsidRDefault="007268C4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0E8E08EB" w14:textId="77777777" w:rsidR="009054A5" w:rsidRPr="00D47FE8" w:rsidRDefault="009054A5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9F8C894" w14:textId="04A10A90" w:rsidR="009054A5" w:rsidRPr="00D47FE8" w:rsidRDefault="007268C4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FF3F0D" w:rsidRPr="00C52C41" w14:paraId="5320E932" w14:textId="06BE912C" w:rsidTr="001809C5">
        <w:tblPrEx>
          <w:tblLook w:val="01E0" w:firstRow="1" w:lastRow="1" w:firstColumn="1" w:lastColumn="1" w:noHBand="0" w:noVBand="0"/>
        </w:tblPrEx>
        <w:trPr>
          <w:tblHeader/>
        </w:trPr>
        <w:tc>
          <w:tcPr>
            <w:tcW w:w="5940" w:type="dxa"/>
          </w:tcPr>
          <w:p w14:paraId="5714A34E" w14:textId="77777777" w:rsidR="00FF3F0D" w:rsidRPr="00C52C41" w:rsidRDefault="00FF3F0D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3420" w:type="dxa"/>
            <w:gridSpan w:val="3"/>
          </w:tcPr>
          <w:p w14:paraId="57D3E880" w14:textId="6E5A611E" w:rsidR="00FF3F0D" w:rsidRPr="00C52C41" w:rsidRDefault="00FF3F0D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72832" w:rsidRPr="0057423C" w14:paraId="38797F6A" w14:textId="77777777" w:rsidTr="001809C5">
        <w:tc>
          <w:tcPr>
            <w:tcW w:w="5940" w:type="dxa"/>
          </w:tcPr>
          <w:p w14:paraId="79F4BC9C" w14:textId="32DB5FCE" w:rsidR="00872832" w:rsidRPr="00872832" w:rsidRDefault="00872832" w:rsidP="00EA4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620" w:type="dxa"/>
          </w:tcPr>
          <w:p w14:paraId="3CF4B651" w14:textId="77777777" w:rsidR="00872832" w:rsidRPr="00AC4BC9" w:rsidRDefault="00872832" w:rsidP="00EA4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3030ED4" w14:textId="77777777" w:rsidR="00872832" w:rsidRPr="00AC4BC9" w:rsidRDefault="00872832" w:rsidP="00EA4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775CA6D7" w14:textId="77777777" w:rsidR="00872832" w:rsidRPr="00F8302C" w:rsidRDefault="00872832" w:rsidP="00EA4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72832" w:rsidRPr="0057423C" w14:paraId="4FDD21E3" w14:textId="77777777" w:rsidTr="001809C5">
        <w:tc>
          <w:tcPr>
            <w:tcW w:w="5940" w:type="dxa"/>
          </w:tcPr>
          <w:p w14:paraId="11B7139B" w14:textId="43DD5272" w:rsidR="00872832" w:rsidRPr="00872832" w:rsidRDefault="00872832" w:rsidP="00EA4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620" w:type="dxa"/>
            <w:tcBorders>
              <w:bottom w:val="double" w:sz="4" w:space="0" w:color="auto"/>
            </w:tcBorders>
          </w:tcPr>
          <w:p w14:paraId="3777EEC9" w14:textId="40A25F49" w:rsidR="00872832" w:rsidRPr="0091250C" w:rsidRDefault="00583A3E" w:rsidP="001F1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0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1250C">
              <w:rPr>
                <w:rFonts w:ascii="Angsana New" w:hAnsi="Angsana New"/>
                <w:b/>
                <w:bCs/>
                <w:sz w:val="30"/>
                <w:szCs w:val="30"/>
              </w:rPr>
              <w:t>681</w:t>
            </w:r>
          </w:p>
        </w:tc>
        <w:tc>
          <w:tcPr>
            <w:tcW w:w="270" w:type="dxa"/>
          </w:tcPr>
          <w:p w14:paraId="0F1067D2" w14:textId="77777777" w:rsidR="00872832" w:rsidRPr="00872832" w:rsidRDefault="00872832" w:rsidP="00EA4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036B8BC1" w14:textId="4AFE026C" w:rsidR="00872832" w:rsidRPr="00691476" w:rsidRDefault="007268C4" w:rsidP="00180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712</w:t>
            </w:r>
          </w:p>
        </w:tc>
      </w:tr>
      <w:tr w:rsidR="00872832" w:rsidRPr="001809C5" w14:paraId="371AE89B" w14:textId="77777777" w:rsidTr="001809C5">
        <w:trPr>
          <w:trHeight w:val="350"/>
        </w:trPr>
        <w:tc>
          <w:tcPr>
            <w:tcW w:w="5940" w:type="dxa"/>
          </w:tcPr>
          <w:p w14:paraId="31041493" w14:textId="77777777" w:rsidR="00872832" w:rsidRPr="001809C5" w:rsidRDefault="00872832" w:rsidP="00180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00" w:lineRule="exact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0496177F" w14:textId="77777777" w:rsidR="00872832" w:rsidRPr="0091250C" w:rsidRDefault="00872832" w:rsidP="00180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0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D1014EE" w14:textId="77777777" w:rsidR="00872832" w:rsidRPr="001809C5" w:rsidRDefault="00872832" w:rsidP="00180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0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3CFFA99E" w14:textId="77777777" w:rsidR="00872832" w:rsidRPr="001809C5" w:rsidRDefault="00872832" w:rsidP="00180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80"/>
              </w:tabs>
              <w:spacing w:line="20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72832" w:rsidRPr="0057423C" w14:paraId="5001ED53" w14:textId="77777777" w:rsidTr="001809C5">
        <w:tc>
          <w:tcPr>
            <w:tcW w:w="5940" w:type="dxa"/>
          </w:tcPr>
          <w:p w14:paraId="15914393" w14:textId="5D56DAE7" w:rsidR="00872832" w:rsidRPr="001000B3" w:rsidRDefault="00872832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000B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620" w:type="dxa"/>
          </w:tcPr>
          <w:p w14:paraId="00DA13AE" w14:textId="77777777" w:rsidR="00872832" w:rsidRPr="0091250C" w:rsidRDefault="00872832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931B34E" w14:textId="77777777" w:rsidR="00872832" w:rsidRPr="00AC4BC9" w:rsidRDefault="00872832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12B8A0EA" w14:textId="77777777" w:rsidR="00872832" w:rsidRPr="00F8302C" w:rsidRDefault="00872832" w:rsidP="00F056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8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D1A6A" w:rsidRPr="0057423C" w14:paraId="554EB51E" w14:textId="77777777" w:rsidTr="001809C5">
        <w:tc>
          <w:tcPr>
            <w:tcW w:w="5940" w:type="dxa"/>
          </w:tcPr>
          <w:p w14:paraId="7D3CB2F6" w14:textId="6C1B96E9" w:rsidR="000D1A6A" w:rsidRPr="00345C4C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47" w:right="-105" w:hanging="1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45C4C">
              <w:rPr>
                <w:rFonts w:ascii="Angsana New" w:hAnsi="Angsana New" w:hint="cs"/>
                <w:sz w:val="30"/>
                <w:szCs w:val="30"/>
                <w:cs/>
              </w:rPr>
              <w:t>เลตเตอร์ออฟเครดิตเกี่ยวกับ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การซื้อวัตถุดิบ</w:t>
            </w:r>
            <w:r w:rsidRPr="00345C4C">
              <w:rPr>
                <w:rFonts w:ascii="Angsana New" w:hAnsi="Angsana New" w:hint="cs"/>
                <w:sz w:val="30"/>
                <w:szCs w:val="30"/>
                <w:cs/>
              </w:rPr>
              <w:t>และวัสดุสิ้นเปลือง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ใน</w:t>
            </w:r>
            <w:r w:rsidRPr="00345C4C">
              <w:rPr>
                <w:rFonts w:ascii="Angsana New" w:hAnsi="Angsana New" w:hint="cs"/>
                <w:sz w:val="30"/>
                <w:szCs w:val="30"/>
                <w:cs/>
              </w:rPr>
              <w:t>โรงงาน</w:t>
            </w:r>
          </w:p>
        </w:tc>
        <w:tc>
          <w:tcPr>
            <w:tcW w:w="1620" w:type="dxa"/>
          </w:tcPr>
          <w:p w14:paraId="1CAA85B3" w14:textId="7D974D34" w:rsidR="000D1A6A" w:rsidRPr="0091250C" w:rsidRDefault="00583A3E" w:rsidP="001F1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1250C">
              <w:rPr>
                <w:rFonts w:asciiTheme="majorBidi" w:hAnsiTheme="majorBidi" w:cstheme="majorBidi"/>
                <w:sz w:val="30"/>
                <w:szCs w:val="30"/>
              </w:rPr>
              <w:t>8,020</w:t>
            </w:r>
          </w:p>
        </w:tc>
        <w:tc>
          <w:tcPr>
            <w:tcW w:w="270" w:type="dxa"/>
            <w:vAlign w:val="bottom"/>
          </w:tcPr>
          <w:p w14:paraId="54D7E118" w14:textId="77777777" w:rsidR="000D1A6A" w:rsidRPr="00AF3702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78E330FA" w14:textId="4936A12F" w:rsidR="000D1A6A" w:rsidRPr="00AF3702" w:rsidRDefault="000D1A6A" w:rsidP="00180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32,847</w:t>
            </w:r>
          </w:p>
        </w:tc>
      </w:tr>
      <w:tr w:rsidR="000D1A6A" w:rsidRPr="0057423C" w14:paraId="46C10273" w14:textId="77777777" w:rsidTr="00F34B60">
        <w:tc>
          <w:tcPr>
            <w:tcW w:w="5940" w:type="dxa"/>
          </w:tcPr>
          <w:p w14:paraId="3F69BDA9" w14:textId="77777777" w:rsidR="000D1A6A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8" w:hanging="16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ภาระผูกพันสำหรับ</w:t>
            </w:r>
          </w:p>
          <w:p w14:paraId="7B291687" w14:textId="569DCC91" w:rsidR="000D1A6A" w:rsidRPr="00345C4C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การซื้อวัตถุดิบและวัสดุสิ้นเปลืองในโรงงาน</w:t>
            </w:r>
          </w:p>
        </w:tc>
        <w:tc>
          <w:tcPr>
            <w:tcW w:w="1620" w:type="dxa"/>
            <w:shd w:val="clear" w:color="auto" w:fill="auto"/>
          </w:tcPr>
          <w:p w14:paraId="4CBD4082" w14:textId="77777777" w:rsidR="001F1667" w:rsidRPr="0091250C" w:rsidRDefault="001F1667" w:rsidP="001F1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2522FF4" w14:textId="7C42C046" w:rsidR="00583A3E" w:rsidRPr="0091250C" w:rsidRDefault="00583A3E" w:rsidP="001F1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1250C">
              <w:rPr>
                <w:rFonts w:asciiTheme="majorBidi" w:hAnsiTheme="majorBidi" w:cstheme="majorBidi"/>
                <w:sz w:val="30"/>
                <w:szCs w:val="30"/>
              </w:rPr>
              <w:t>36,001</w:t>
            </w:r>
          </w:p>
        </w:tc>
        <w:tc>
          <w:tcPr>
            <w:tcW w:w="270" w:type="dxa"/>
            <w:vAlign w:val="bottom"/>
          </w:tcPr>
          <w:p w14:paraId="560687AB" w14:textId="77777777" w:rsidR="000D1A6A" w:rsidRPr="00AF3702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538F97D7" w14:textId="5F53E25F" w:rsidR="000D1A6A" w:rsidRDefault="000D1A6A" w:rsidP="00180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841BE" w:rsidRPr="00C52C41" w14:paraId="6094B2DB" w14:textId="77777777" w:rsidTr="001809C5">
        <w:tc>
          <w:tcPr>
            <w:tcW w:w="5940" w:type="dxa"/>
          </w:tcPr>
          <w:p w14:paraId="502B8463" w14:textId="58FA9484" w:rsidR="002841BE" w:rsidRPr="002841BE" w:rsidRDefault="002841BE" w:rsidP="00284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5" w:hanging="18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41BE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หนังสือค้ำประกันจากสถาบันการเงิน</w:t>
            </w:r>
          </w:p>
        </w:tc>
        <w:tc>
          <w:tcPr>
            <w:tcW w:w="1620" w:type="dxa"/>
            <w:vAlign w:val="bottom"/>
          </w:tcPr>
          <w:p w14:paraId="1D62F810" w14:textId="503ABCB2" w:rsidR="002841BE" w:rsidRPr="000D1A6A" w:rsidRDefault="002841BE" w:rsidP="001F1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8D34D9C" w14:textId="41481AD1" w:rsidR="002841BE" w:rsidRPr="00AF3702" w:rsidRDefault="002841BE" w:rsidP="00284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2B383CA6" w14:textId="5372871D" w:rsidR="002841BE" w:rsidRPr="00AF3702" w:rsidRDefault="002841BE" w:rsidP="00F056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D1A6A" w:rsidRPr="00C52C41" w14:paraId="75F21148" w14:textId="77777777" w:rsidTr="001809C5">
        <w:tc>
          <w:tcPr>
            <w:tcW w:w="5940" w:type="dxa"/>
          </w:tcPr>
          <w:p w14:paraId="5D87BB58" w14:textId="202083C4" w:rsidR="000D1A6A" w:rsidRPr="002841BE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41BE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2841BE">
              <w:rPr>
                <w:rFonts w:asciiTheme="majorBidi" w:hAnsiTheme="majorBidi" w:cstheme="majorBidi"/>
                <w:sz w:val="30"/>
                <w:szCs w:val="30"/>
                <w:cs/>
              </w:rPr>
              <w:t>ค่าไฟฟ้า</w:t>
            </w:r>
          </w:p>
        </w:tc>
        <w:tc>
          <w:tcPr>
            <w:tcW w:w="1620" w:type="dxa"/>
          </w:tcPr>
          <w:p w14:paraId="3B2AFF54" w14:textId="6611B727" w:rsidR="000D1A6A" w:rsidRPr="000D1A6A" w:rsidRDefault="00583A3E" w:rsidP="001F1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83A3E">
              <w:rPr>
                <w:rFonts w:asciiTheme="majorBidi" w:hAnsiTheme="majorBidi" w:cstheme="majorBidi"/>
                <w:sz w:val="30"/>
                <w:szCs w:val="30"/>
              </w:rPr>
              <w:t>88,857</w:t>
            </w:r>
          </w:p>
        </w:tc>
        <w:tc>
          <w:tcPr>
            <w:tcW w:w="270" w:type="dxa"/>
            <w:vAlign w:val="bottom"/>
          </w:tcPr>
          <w:p w14:paraId="7B92039E" w14:textId="77777777" w:rsidR="000D1A6A" w:rsidRPr="00AF3702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2BA1B6E4" w14:textId="31C2045E" w:rsidR="000D1A6A" w:rsidRPr="00AF3702" w:rsidRDefault="000D1A6A" w:rsidP="00180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88,857</w:t>
            </w:r>
          </w:p>
        </w:tc>
      </w:tr>
      <w:tr w:rsidR="000D1A6A" w:rsidRPr="00C52C41" w14:paraId="6DAAC15C" w14:textId="45778556" w:rsidTr="001809C5">
        <w:tc>
          <w:tcPr>
            <w:tcW w:w="5940" w:type="dxa"/>
          </w:tcPr>
          <w:p w14:paraId="729C3B1D" w14:textId="1A6BBAB1" w:rsidR="000D1A6A" w:rsidRPr="002841BE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841BE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2841BE">
              <w:rPr>
                <w:rFonts w:asciiTheme="majorBidi" w:hAnsiTheme="majorBidi" w:cstheme="majorBidi"/>
                <w:sz w:val="30"/>
                <w:szCs w:val="30"/>
                <w:cs/>
              </w:rPr>
              <w:t>ค่าแก๊สธรรมชาติ</w:t>
            </w:r>
          </w:p>
        </w:tc>
        <w:tc>
          <w:tcPr>
            <w:tcW w:w="1620" w:type="dxa"/>
          </w:tcPr>
          <w:p w14:paraId="6E94B501" w14:textId="1800F9FC" w:rsidR="000D1A6A" w:rsidRPr="000D1A6A" w:rsidRDefault="00583A3E" w:rsidP="001F1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83A3E">
              <w:rPr>
                <w:rFonts w:asciiTheme="majorBidi" w:hAnsiTheme="majorBidi" w:cstheme="majorBidi"/>
                <w:sz w:val="30"/>
                <w:szCs w:val="30"/>
              </w:rPr>
              <w:t>4,641</w:t>
            </w:r>
          </w:p>
        </w:tc>
        <w:tc>
          <w:tcPr>
            <w:tcW w:w="270" w:type="dxa"/>
            <w:vAlign w:val="bottom"/>
          </w:tcPr>
          <w:p w14:paraId="59F0CFBD" w14:textId="5C9138E2" w:rsidR="000D1A6A" w:rsidRPr="00AF3702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065E608D" w14:textId="61EF6178" w:rsidR="000D1A6A" w:rsidRPr="00AF3702" w:rsidRDefault="000D1A6A" w:rsidP="00180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4,641</w:t>
            </w:r>
          </w:p>
        </w:tc>
      </w:tr>
      <w:tr w:rsidR="000D1A6A" w:rsidRPr="00C52C41" w14:paraId="2B466BD1" w14:textId="7FE3459A" w:rsidTr="001809C5">
        <w:tc>
          <w:tcPr>
            <w:tcW w:w="5940" w:type="dxa"/>
          </w:tcPr>
          <w:p w14:paraId="41DBC551" w14:textId="77777777" w:rsidR="000D1A6A" w:rsidRPr="00C52C41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2D85BA" w14:textId="6FD8510F" w:rsidR="000D1A6A" w:rsidRPr="000D1A6A" w:rsidRDefault="00583A3E" w:rsidP="001F1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83A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137,519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86FE71F" w14:textId="77777777" w:rsidR="000D1A6A" w:rsidRPr="00AF3702" w:rsidRDefault="000D1A6A" w:rsidP="000D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8024CBB" w14:textId="10CA32D8" w:rsidR="000D1A6A" w:rsidRPr="00AF3702" w:rsidRDefault="000D1A6A" w:rsidP="00180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126,345</w:t>
            </w:r>
          </w:p>
        </w:tc>
      </w:tr>
    </w:tbl>
    <w:p w14:paraId="4D19FD52" w14:textId="780634E7" w:rsidR="00052F09" w:rsidRDefault="00052F09" w:rsidP="002673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Theme="majorBidi" w:hAnsiTheme="majorBidi" w:cstheme="majorBidi"/>
          <w:sz w:val="30"/>
          <w:szCs w:val="30"/>
          <w:cs/>
        </w:rPr>
      </w:pPr>
    </w:p>
    <w:sectPr w:rsidR="00052F09" w:rsidSect="008938A6">
      <w:headerReference w:type="default" r:id="rId8"/>
      <w:footerReference w:type="default" r:id="rId9"/>
      <w:pgSz w:w="11909" w:h="16834" w:code="9"/>
      <w:pgMar w:top="691" w:right="1019" w:bottom="576" w:left="1152" w:header="720" w:footer="720" w:gutter="0"/>
      <w:pgNumType w:start="16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B3A2D6" w14:textId="77777777" w:rsidR="00E15C0F" w:rsidRDefault="00E15C0F">
      <w:r>
        <w:separator/>
      </w:r>
    </w:p>
  </w:endnote>
  <w:endnote w:type="continuationSeparator" w:id="0">
    <w:p w14:paraId="24D8BAE2" w14:textId="77777777" w:rsidR="00E15C0F" w:rsidRDefault="00E15C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  <w:embedRegular r:id="rId1" w:fontKey="{86229858-FB90-4F66-91D0-20114D1E4EAE}"/>
    <w:embedBold r:id="rId2" w:fontKey="{8CD177EA-84A3-4F8E-B9BD-74AE9530679C}"/>
    <w:embedItalic r:id="rId3" w:fontKey="{513CA92B-0922-4860-AABB-0D43091777C7}"/>
    <w:embedBoldItalic r:id="rId4" w:fontKey="{018E1BC5-D4D4-4CDB-A5BC-F62CAB74BC5C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4832159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31FE7E7" w14:textId="611B032C" w:rsidR="008806B5" w:rsidRDefault="008806B5">
        <w:pPr>
          <w:pStyle w:val="Footer"/>
          <w:jc w:val="center"/>
        </w:pPr>
        <w:r w:rsidRPr="001D1815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1D1815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1D1815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3</w:t>
        </w:r>
        <w:r w:rsidRPr="00A42740">
          <w:rPr>
            <w:rFonts w:asciiTheme="majorBidi" w:hAnsiTheme="majorBidi" w:cstheme="majorBidi"/>
            <w:noProof/>
            <w:sz w:val="30"/>
            <w:szCs w:val="30"/>
          </w:rPr>
          <w:t>3</w:t>
        </w:r>
        <w:r w:rsidRPr="001D1815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C3AFEC" w14:textId="77777777" w:rsidR="00E15C0F" w:rsidRDefault="00E15C0F">
      <w:r>
        <w:separator/>
      </w:r>
    </w:p>
  </w:footnote>
  <w:footnote w:type="continuationSeparator" w:id="0">
    <w:p w14:paraId="3973A401" w14:textId="77777777" w:rsidR="00E15C0F" w:rsidRDefault="00E15C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6FE19E" w14:textId="57ED42F9" w:rsidR="008806B5" w:rsidRPr="004C2CF4" w:rsidRDefault="008806B5" w:rsidP="00726B9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4C2CF4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 xml:space="preserve">โทเร เท็กซ์ไทล์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ประเทศไทย</w:t>
    </w:r>
    <w:r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4C2CF4">
      <w:rPr>
        <w:rFonts w:ascii="Angsana New" w:hAnsi="Angsana New"/>
        <w:b/>
        <w:bCs/>
        <w:sz w:val="32"/>
        <w:szCs w:val="32"/>
        <w:cs/>
      </w:rPr>
      <w:t>จำกัด (มหาชน)</w:t>
    </w:r>
  </w:p>
  <w:p w14:paraId="282F637C" w14:textId="2F10C992" w:rsidR="008806B5" w:rsidRDefault="008806B5" w:rsidP="00726B9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4C2CF4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37A6ECEA" w14:textId="1AEF5FE5" w:rsidR="008806B5" w:rsidRPr="00016CBC" w:rsidRDefault="008806B5" w:rsidP="00B6436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 w:rsidR="0041714C">
      <w:rPr>
        <w:rFonts w:ascii="Angsana New" w:hAnsi="Angsana New" w:hint="cs"/>
        <w:b/>
        <w:bCs/>
        <w:sz w:val="32"/>
        <w:szCs w:val="32"/>
        <w:cs/>
      </w:rPr>
      <w:t>และ</w:t>
    </w:r>
    <w:r w:rsidR="00713B80">
      <w:rPr>
        <w:rFonts w:ascii="Angsana New" w:hAnsi="Angsana New" w:hint="cs"/>
        <w:b/>
        <w:bCs/>
        <w:sz w:val="32"/>
        <w:szCs w:val="32"/>
        <w:cs/>
      </w:rPr>
      <w:t>เก้า</w:t>
    </w:r>
    <w:r w:rsidR="0041714C">
      <w:rPr>
        <w:rFonts w:ascii="Angsana New" w:hAnsi="Angsana New" w:hint="cs"/>
        <w:b/>
        <w:bCs/>
        <w:sz w:val="32"/>
        <w:szCs w:val="32"/>
        <w:cs/>
      </w:rPr>
      <w:t>เดือน</w:t>
    </w:r>
    <w:r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Pr="0021653C">
      <w:rPr>
        <w:rFonts w:ascii="Angsana New" w:hAnsi="Angsana New" w:hint="cs"/>
        <w:b/>
        <w:bCs/>
        <w:sz w:val="32"/>
        <w:szCs w:val="32"/>
      </w:rPr>
      <w:t>3</w:t>
    </w:r>
    <w:r w:rsidR="00713B80">
      <w:rPr>
        <w:rFonts w:ascii="Angsana New" w:hAnsi="Angsana New"/>
        <w:b/>
        <w:bCs/>
        <w:sz w:val="32"/>
        <w:szCs w:val="32"/>
      </w:rPr>
      <w:t>1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713B80">
      <w:rPr>
        <w:rFonts w:ascii="Angsana New" w:hAnsi="Angsana New" w:hint="cs"/>
        <w:b/>
        <w:bCs/>
        <w:sz w:val="32"/>
        <w:szCs w:val="32"/>
        <w:cs/>
      </w:rPr>
      <w:t>ธันวาคม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21653C">
      <w:rPr>
        <w:rFonts w:ascii="Angsana New" w:hAnsi="Angsana New" w:hint="cs"/>
        <w:b/>
        <w:bCs/>
        <w:sz w:val="32"/>
        <w:szCs w:val="32"/>
      </w:rPr>
      <w:t>256</w:t>
    </w:r>
    <w:r w:rsidR="00BA4CE6">
      <w:rPr>
        <w:rFonts w:ascii="Angsana New" w:hAnsi="Angsana New"/>
        <w:b/>
        <w:bCs/>
        <w:sz w:val="32"/>
        <w:szCs w:val="32"/>
      </w:rPr>
      <w:t>5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0387A62E" w14:textId="77777777" w:rsidR="008806B5" w:rsidRPr="00985A84" w:rsidRDefault="008806B5" w:rsidP="00DB61A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DC0631"/>
    <w:multiLevelType w:val="hybridMultilevel"/>
    <w:tmpl w:val="1B7A5AA8"/>
    <w:lvl w:ilvl="0" w:tplc="54B87F00">
      <w:start w:val="1"/>
      <w:numFmt w:val="thaiLetters"/>
      <w:lvlText w:val="(%1)"/>
      <w:lvlJc w:val="left"/>
      <w:pPr>
        <w:ind w:left="630" w:hanging="360"/>
      </w:pPr>
      <w:rPr>
        <w:rFonts w:hint="default"/>
        <w:b/>
        <w:bCs/>
        <w:i/>
        <w:iCs/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0DDA1F71"/>
    <w:multiLevelType w:val="hybridMultilevel"/>
    <w:tmpl w:val="C234CA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A40B2A"/>
    <w:multiLevelType w:val="multilevel"/>
    <w:tmpl w:val="E696B51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4" w15:restartNumberingAfterBreak="0">
    <w:nsid w:val="19F56FD8"/>
    <w:multiLevelType w:val="hybridMultilevel"/>
    <w:tmpl w:val="EC2AADBA"/>
    <w:lvl w:ilvl="0" w:tplc="C6A2D076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6" w15:restartNumberingAfterBreak="0">
    <w:nsid w:val="228C14CA"/>
    <w:multiLevelType w:val="hybridMultilevel"/>
    <w:tmpl w:val="70D8996A"/>
    <w:lvl w:ilvl="0" w:tplc="0A107A6E">
      <w:numFmt w:val="bullet"/>
      <w:lvlText w:val="-"/>
      <w:lvlJc w:val="left"/>
      <w:pPr>
        <w:ind w:left="116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7" w:hanging="360"/>
      </w:pPr>
      <w:rPr>
        <w:rFonts w:ascii="Wingdings" w:hAnsi="Wingdings" w:hint="default"/>
      </w:rPr>
    </w:lvl>
  </w:abstractNum>
  <w:abstractNum w:abstractNumId="17" w15:restartNumberingAfterBreak="0">
    <w:nsid w:val="2437062F"/>
    <w:multiLevelType w:val="hybridMultilevel"/>
    <w:tmpl w:val="39B2CF8A"/>
    <w:lvl w:ilvl="0" w:tplc="1A06A342">
      <w:start w:val="1"/>
      <w:numFmt w:val="bullet"/>
      <w:lvlText w:val="-"/>
      <w:lvlJc w:val="left"/>
      <w:pPr>
        <w:ind w:left="900" w:hanging="360"/>
      </w:pPr>
      <w:rPr>
        <w:rFonts w:ascii="Arial" w:hAnsi="Arial" w:cs="Times New Roman" w:hint="default"/>
        <w:b w:val="0"/>
        <w:bCs w:val="0"/>
        <w:color w:val="auto"/>
        <w:sz w:val="24"/>
      </w:rPr>
    </w:lvl>
    <w:lvl w:ilvl="1" w:tplc="92FAF6D2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Times New Roman" w:hint="default"/>
      </w:rPr>
    </w:lvl>
    <w:lvl w:ilvl="2" w:tplc="5B66C18A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41C6BB9E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19AAD1C4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Times New Roman" w:hint="default"/>
      </w:rPr>
    </w:lvl>
    <w:lvl w:ilvl="5" w:tplc="D728B7F2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36B29F28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30221276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Times New Roman" w:hint="default"/>
      </w:rPr>
    </w:lvl>
    <w:lvl w:ilvl="8" w:tplc="87E4BC70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9" w15:restartNumberingAfterBreak="0">
    <w:nsid w:val="26FD697D"/>
    <w:multiLevelType w:val="hybridMultilevel"/>
    <w:tmpl w:val="044C4A70"/>
    <w:lvl w:ilvl="0" w:tplc="7F4272E0">
      <w:start w:val="10"/>
      <w:numFmt w:val="decimal"/>
      <w:lvlText w:val="%1"/>
      <w:lvlJc w:val="left"/>
      <w:pPr>
        <w:ind w:left="720" w:hanging="360"/>
      </w:pPr>
      <w:rPr>
        <w:rFonts w:cs="Times New Roman"/>
      </w:rPr>
    </w:lvl>
    <w:lvl w:ilvl="1" w:tplc="5A72494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31F2965E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13EFF7A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7D1E492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7124FC36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EB8C39C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B01C994E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C8A8D50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i/>
        <w:iCs/>
      </w:rPr>
    </w:lvl>
    <w:lvl w:ilvl="1" w:tplc="04090003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5" w15:restartNumberingAfterBreak="0">
    <w:nsid w:val="3FC94AA7"/>
    <w:multiLevelType w:val="hybridMultilevel"/>
    <w:tmpl w:val="61100F2E"/>
    <w:lvl w:ilvl="0" w:tplc="3D82136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CB782FBC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Times New Roman" w:hint="default"/>
      </w:rPr>
    </w:lvl>
    <w:lvl w:ilvl="2" w:tplc="CDC47D0E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22B293A0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D640504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Times New Roman" w:hint="default"/>
      </w:rPr>
    </w:lvl>
    <w:lvl w:ilvl="5" w:tplc="E20CA398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AB8CA4B8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D3341B66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Times New Roman" w:hint="default"/>
      </w:rPr>
    </w:lvl>
    <w:lvl w:ilvl="8" w:tplc="7E26E7DA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41C15964"/>
    <w:multiLevelType w:val="singleLevel"/>
    <w:tmpl w:val="6156892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7" w15:restartNumberingAfterBreak="0">
    <w:nsid w:val="421F615A"/>
    <w:multiLevelType w:val="multilevel"/>
    <w:tmpl w:val="C3B222B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8" w15:restartNumberingAfterBreak="0">
    <w:nsid w:val="49811426"/>
    <w:multiLevelType w:val="hybridMultilevel"/>
    <w:tmpl w:val="14B0E79E"/>
    <w:lvl w:ilvl="0" w:tplc="76783718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EFA674D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222E90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B905DC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427AF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9EE4F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BF22A1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A7469A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D3A6B6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4F302FE9"/>
    <w:multiLevelType w:val="hybridMultilevel"/>
    <w:tmpl w:val="A9047D16"/>
    <w:lvl w:ilvl="0" w:tplc="5646158A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2" w15:restartNumberingAfterBreak="0">
    <w:nsid w:val="52A42474"/>
    <w:multiLevelType w:val="hybridMultilevel"/>
    <w:tmpl w:val="7CD0D19C"/>
    <w:lvl w:ilvl="0" w:tplc="0E1C8C84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31D086D2" w:tentative="1">
      <w:start w:val="1"/>
      <w:numFmt w:val="lowerLetter"/>
      <w:lvlText w:val="%2."/>
      <w:lvlJc w:val="left"/>
      <w:pPr>
        <w:ind w:left="1620" w:hanging="360"/>
      </w:pPr>
    </w:lvl>
    <w:lvl w:ilvl="2" w:tplc="B48E4174" w:tentative="1">
      <w:start w:val="1"/>
      <w:numFmt w:val="lowerRoman"/>
      <w:lvlText w:val="%3."/>
      <w:lvlJc w:val="right"/>
      <w:pPr>
        <w:ind w:left="2340" w:hanging="180"/>
      </w:pPr>
    </w:lvl>
    <w:lvl w:ilvl="3" w:tplc="80247580" w:tentative="1">
      <w:start w:val="1"/>
      <w:numFmt w:val="decimal"/>
      <w:lvlText w:val="%4."/>
      <w:lvlJc w:val="left"/>
      <w:pPr>
        <w:ind w:left="3060" w:hanging="360"/>
      </w:pPr>
    </w:lvl>
    <w:lvl w:ilvl="4" w:tplc="12C8E7E8" w:tentative="1">
      <w:start w:val="1"/>
      <w:numFmt w:val="lowerLetter"/>
      <w:lvlText w:val="%5."/>
      <w:lvlJc w:val="left"/>
      <w:pPr>
        <w:ind w:left="3780" w:hanging="360"/>
      </w:pPr>
    </w:lvl>
    <w:lvl w:ilvl="5" w:tplc="31D055EC" w:tentative="1">
      <w:start w:val="1"/>
      <w:numFmt w:val="lowerRoman"/>
      <w:lvlText w:val="%6."/>
      <w:lvlJc w:val="right"/>
      <w:pPr>
        <w:ind w:left="4500" w:hanging="180"/>
      </w:pPr>
    </w:lvl>
    <w:lvl w:ilvl="6" w:tplc="BD2E2C10" w:tentative="1">
      <w:start w:val="1"/>
      <w:numFmt w:val="decimal"/>
      <w:lvlText w:val="%7."/>
      <w:lvlJc w:val="left"/>
      <w:pPr>
        <w:ind w:left="5220" w:hanging="360"/>
      </w:pPr>
    </w:lvl>
    <w:lvl w:ilvl="7" w:tplc="CBC6EEDE" w:tentative="1">
      <w:start w:val="1"/>
      <w:numFmt w:val="lowerLetter"/>
      <w:lvlText w:val="%8."/>
      <w:lvlJc w:val="left"/>
      <w:pPr>
        <w:ind w:left="5940" w:hanging="360"/>
      </w:pPr>
    </w:lvl>
    <w:lvl w:ilvl="8" w:tplc="69F428BA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603A530B"/>
    <w:multiLevelType w:val="singleLevel"/>
    <w:tmpl w:val="08864782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34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6" w15:restartNumberingAfterBreak="0">
    <w:nsid w:val="6889141E"/>
    <w:multiLevelType w:val="singleLevel"/>
    <w:tmpl w:val="2B885E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7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38" w15:restartNumberingAfterBreak="0">
    <w:nsid w:val="6D360B17"/>
    <w:multiLevelType w:val="hybridMultilevel"/>
    <w:tmpl w:val="394A3B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DF10B03"/>
    <w:multiLevelType w:val="hybridMultilevel"/>
    <w:tmpl w:val="B3344FB8"/>
    <w:lvl w:ilvl="0" w:tplc="B68CA5CA">
      <w:numFmt w:val="bullet"/>
      <w:lvlText w:val="-"/>
      <w:lvlJc w:val="left"/>
      <w:pPr>
        <w:ind w:left="822" w:hanging="930"/>
      </w:pPr>
      <w:rPr>
        <w:rFonts w:ascii="Times New Roman" w:eastAsia="Times New Roman" w:hAnsi="Times New Roman" w:cs="Times New Roman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40" w15:restartNumberingAfterBreak="0">
    <w:nsid w:val="6EA62FCB"/>
    <w:multiLevelType w:val="hybridMultilevel"/>
    <w:tmpl w:val="601CAC32"/>
    <w:lvl w:ilvl="0" w:tplc="040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41" w15:restartNumberingAfterBreak="0">
    <w:nsid w:val="703735D8"/>
    <w:multiLevelType w:val="hybridMultilevel"/>
    <w:tmpl w:val="339A0FB0"/>
    <w:lvl w:ilvl="0" w:tplc="CFF21F1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30"/>
      </w:rPr>
    </w:lvl>
    <w:lvl w:ilvl="1" w:tplc="696246E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CAA873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754C30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5F4941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BE464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6243C5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1CC87C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2A6E93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3D878C3"/>
    <w:multiLevelType w:val="singleLevel"/>
    <w:tmpl w:val="7C72A51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2"/>
  </w:num>
  <w:num w:numId="12">
    <w:abstractNumId w:val="18"/>
  </w:num>
  <w:num w:numId="13">
    <w:abstractNumId w:val="35"/>
  </w:num>
  <w:num w:numId="14">
    <w:abstractNumId w:val="20"/>
  </w:num>
  <w:num w:numId="15">
    <w:abstractNumId w:val="23"/>
  </w:num>
  <w:num w:numId="16">
    <w:abstractNumId w:val="28"/>
  </w:num>
  <w:num w:numId="17">
    <w:abstractNumId w:val="10"/>
  </w:num>
  <w:num w:numId="18">
    <w:abstractNumId w:val="31"/>
  </w:num>
  <w:num w:numId="19">
    <w:abstractNumId w:val="26"/>
  </w:num>
  <w:num w:numId="20">
    <w:abstractNumId w:val="36"/>
  </w:num>
  <w:num w:numId="21">
    <w:abstractNumId w:val="42"/>
  </w:num>
  <w:num w:numId="22">
    <w:abstractNumId w:val="11"/>
  </w:num>
  <w:num w:numId="23">
    <w:abstractNumId w:val="32"/>
  </w:num>
  <w:num w:numId="24">
    <w:abstractNumId w:val="37"/>
  </w:num>
  <w:num w:numId="25">
    <w:abstractNumId w:val="41"/>
  </w:num>
  <w:num w:numId="26">
    <w:abstractNumId w:val="13"/>
  </w:num>
  <w:num w:numId="27">
    <w:abstractNumId w:val="25"/>
  </w:num>
  <w:num w:numId="28">
    <w:abstractNumId w:val="19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7"/>
  </w:num>
  <w:num w:numId="30">
    <w:abstractNumId w:val="19"/>
  </w:num>
  <w:num w:numId="31">
    <w:abstractNumId w:val="27"/>
  </w:num>
  <w:num w:numId="32">
    <w:abstractNumId w:val="12"/>
  </w:num>
  <w:num w:numId="33">
    <w:abstractNumId w:val="33"/>
  </w:num>
  <w:num w:numId="34">
    <w:abstractNumId w:val="38"/>
  </w:num>
  <w:num w:numId="35">
    <w:abstractNumId w:val="40"/>
  </w:num>
  <w:num w:numId="36">
    <w:abstractNumId w:val="14"/>
  </w:num>
  <w:num w:numId="37">
    <w:abstractNumId w:val="30"/>
  </w:num>
  <w:num w:numId="38">
    <w:abstractNumId w:val="39"/>
  </w:num>
  <w:num w:numId="39">
    <w:abstractNumId w:val="16"/>
  </w:num>
  <w:num w:numId="40">
    <w:abstractNumId w:val="34"/>
  </w:num>
  <w:num w:numId="41">
    <w:abstractNumId w:val="15"/>
  </w:num>
  <w:num w:numId="42">
    <w:abstractNumId w:val="29"/>
  </w:num>
  <w:num w:numId="43">
    <w:abstractNumId w:val="2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4">
    <w:abstractNumId w:val="21"/>
  </w:num>
  <w:num w:numId="45">
    <w:abstractNumId w:val="17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TrueTypeFonts/>
  <w:saveSubset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0C44"/>
    <w:rsid w:val="0000020C"/>
    <w:rsid w:val="0000137C"/>
    <w:rsid w:val="0000156B"/>
    <w:rsid w:val="0000224D"/>
    <w:rsid w:val="000023F9"/>
    <w:rsid w:val="00002612"/>
    <w:rsid w:val="00002980"/>
    <w:rsid w:val="00002E48"/>
    <w:rsid w:val="00002EFE"/>
    <w:rsid w:val="00003021"/>
    <w:rsid w:val="0000346A"/>
    <w:rsid w:val="00003D5A"/>
    <w:rsid w:val="00003E91"/>
    <w:rsid w:val="00004EEF"/>
    <w:rsid w:val="000050C8"/>
    <w:rsid w:val="00006184"/>
    <w:rsid w:val="000064CE"/>
    <w:rsid w:val="00006519"/>
    <w:rsid w:val="00006617"/>
    <w:rsid w:val="00006B91"/>
    <w:rsid w:val="000072D0"/>
    <w:rsid w:val="00010093"/>
    <w:rsid w:val="00010F84"/>
    <w:rsid w:val="0001155C"/>
    <w:rsid w:val="00011ACB"/>
    <w:rsid w:val="00011E81"/>
    <w:rsid w:val="00012026"/>
    <w:rsid w:val="00012AC1"/>
    <w:rsid w:val="00013BF6"/>
    <w:rsid w:val="00014EF7"/>
    <w:rsid w:val="00014FE5"/>
    <w:rsid w:val="00015011"/>
    <w:rsid w:val="00015226"/>
    <w:rsid w:val="0001536B"/>
    <w:rsid w:val="00015552"/>
    <w:rsid w:val="000158D3"/>
    <w:rsid w:val="00015C3B"/>
    <w:rsid w:val="00016884"/>
    <w:rsid w:val="000169BD"/>
    <w:rsid w:val="00016CBC"/>
    <w:rsid w:val="00017605"/>
    <w:rsid w:val="000176A1"/>
    <w:rsid w:val="00017710"/>
    <w:rsid w:val="00021921"/>
    <w:rsid w:val="00021B0D"/>
    <w:rsid w:val="00021E96"/>
    <w:rsid w:val="000223BB"/>
    <w:rsid w:val="00022C61"/>
    <w:rsid w:val="00022CAA"/>
    <w:rsid w:val="0002333E"/>
    <w:rsid w:val="00023C69"/>
    <w:rsid w:val="00023ECB"/>
    <w:rsid w:val="00024535"/>
    <w:rsid w:val="00024A64"/>
    <w:rsid w:val="00024B29"/>
    <w:rsid w:val="00024CC9"/>
    <w:rsid w:val="00024DDE"/>
    <w:rsid w:val="00024EBB"/>
    <w:rsid w:val="000253CD"/>
    <w:rsid w:val="000255A1"/>
    <w:rsid w:val="000263AF"/>
    <w:rsid w:val="00026849"/>
    <w:rsid w:val="00026BCF"/>
    <w:rsid w:val="000271A3"/>
    <w:rsid w:val="000274EB"/>
    <w:rsid w:val="00027A08"/>
    <w:rsid w:val="0003011E"/>
    <w:rsid w:val="00031529"/>
    <w:rsid w:val="000316D5"/>
    <w:rsid w:val="00031705"/>
    <w:rsid w:val="00031845"/>
    <w:rsid w:val="00031D49"/>
    <w:rsid w:val="00031DE6"/>
    <w:rsid w:val="00031EC5"/>
    <w:rsid w:val="00032690"/>
    <w:rsid w:val="00032988"/>
    <w:rsid w:val="00032AF2"/>
    <w:rsid w:val="00032B8E"/>
    <w:rsid w:val="00032CAB"/>
    <w:rsid w:val="00033210"/>
    <w:rsid w:val="00033432"/>
    <w:rsid w:val="00033FF3"/>
    <w:rsid w:val="000341E5"/>
    <w:rsid w:val="00034C26"/>
    <w:rsid w:val="00035530"/>
    <w:rsid w:val="000369E2"/>
    <w:rsid w:val="00036EA2"/>
    <w:rsid w:val="00036F5E"/>
    <w:rsid w:val="000372A0"/>
    <w:rsid w:val="0003770F"/>
    <w:rsid w:val="00037A63"/>
    <w:rsid w:val="00037C5E"/>
    <w:rsid w:val="00037F85"/>
    <w:rsid w:val="000409EE"/>
    <w:rsid w:val="000410E6"/>
    <w:rsid w:val="00041171"/>
    <w:rsid w:val="00041E52"/>
    <w:rsid w:val="00042369"/>
    <w:rsid w:val="0004239F"/>
    <w:rsid w:val="0004298E"/>
    <w:rsid w:val="00042B71"/>
    <w:rsid w:val="00042D36"/>
    <w:rsid w:val="000431E5"/>
    <w:rsid w:val="00043D66"/>
    <w:rsid w:val="000445C8"/>
    <w:rsid w:val="00044BA8"/>
    <w:rsid w:val="00045073"/>
    <w:rsid w:val="0004557F"/>
    <w:rsid w:val="0004690D"/>
    <w:rsid w:val="00046B98"/>
    <w:rsid w:val="00047500"/>
    <w:rsid w:val="00047696"/>
    <w:rsid w:val="00047F1D"/>
    <w:rsid w:val="00050991"/>
    <w:rsid w:val="0005136F"/>
    <w:rsid w:val="00051655"/>
    <w:rsid w:val="00051896"/>
    <w:rsid w:val="00051C85"/>
    <w:rsid w:val="00051FD5"/>
    <w:rsid w:val="00052D14"/>
    <w:rsid w:val="00052F09"/>
    <w:rsid w:val="000534B4"/>
    <w:rsid w:val="00054A30"/>
    <w:rsid w:val="00054AEB"/>
    <w:rsid w:val="00054DCE"/>
    <w:rsid w:val="00054F22"/>
    <w:rsid w:val="00055122"/>
    <w:rsid w:val="000553E8"/>
    <w:rsid w:val="00055F05"/>
    <w:rsid w:val="00056329"/>
    <w:rsid w:val="000565DC"/>
    <w:rsid w:val="0005668F"/>
    <w:rsid w:val="00056881"/>
    <w:rsid w:val="00056FD8"/>
    <w:rsid w:val="000574DF"/>
    <w:rsid w:val="0005789C"/>
    <w:rsid w:val="00060392"/>
    <w:rsid w:val="0006078C"/>
    <w:rsid w:val="00060B6C"/>
    <w:rsid w:val="00060ED4"/>
    <w:rsid w:val="000619AF"/>
    <w:rsid w:val="00062042"/>
    <w:rsid w:val="00063138"/>
    <w:rsid w:val="00064507"/>
    <w:rsid w:val="00064D9B"/>
    <w:rsid w:val="00065778"/>
    <w:rsid w:val="000658FD"/>
    <w:rsid w:val="00067496"/>
    <w:rsid w:val="00067536"/>
    <w:rsid w:val="0006772C"/>
    <w:rsid w:val="00067CDF"/>
    <w:rsid w:val="0007090F"/>
    <w:rsid w:val="00070916"/>
    <w:rsid w:val="00071233"/>
    <w:rsid w:val="00071427"/>
    <w:rsid w:val="00071D46"/>
    <w:rsid w:val="0007252D"/>
    <w:rsid w:val="00072F0F"/>
    <w:rsid w:val="00072F40"/>
    <w:rsid w:val="000735C6"/>
    <w:rsid w:val="00073650"/>
    <w:rsid w:val="00074124"/>
    <w:rsid w:val="000758B9"/>
    <w:rsid w:val="00076138"/>
    <w:rsid w:val="0007622E"/>
    <w:rsid w:val="00076CA3"/>
    <w:rsid w:val="00080478"/>
    <w:rsid w:val="0008064E"/>
    <w:rsid w:val="0008068F"/>
    <w:rsid w:val="00080782"/>
    <w:rsid w:val="00080C76"/>
    <w:rsid w:val="00080C7A"/>
    <w:rsid w:val="00080F81"/>
    <w:rsid w:val="0008101F"/>
    <w:rsid w:val="00081032"/>
    <w:rsid w:val="000818C6"/>
    <w:rsid w:val="00081F2F"/>
    <w:rsid w:val="0008221C"/>
    <w:rsid w:val="00083A32"/>
    <w:rsid w:val="00083BC2"/>
    <w:rsid w:val="00083C35"/>
    <w:rsid w:val="00084759"/>
    <w:rsid w:val="00084876"/>
    <w:rsid w:val="000853B7"/>
    <w:rsid w:val="0008546F"/>
    <w:rsid w:val="00086378"/>
    <w:rsid w:val="00086413"/>
    <w:rsid w:val="00086961"/>
    <w:rsid w:val="00087485"/>
    <w:rsid w:val="00090079"/>
    <w:rsid w:val="00090279"/>
    <w:rsid w:val="00090289"/>
    <w:rsid w:val="00090FF5"/>
    <w:rsid w:val="000916F5"/>
    <w:rsid w:val="00091A10"/>
    <w:rsid w:val="00092898"/>
    <w:rsid w:val="0009290A"/>
    <w:rsid w:val="000929E4"/>
    <w:rsid w:val="00092EB0"/>
    <w:rsid w:val="0009308E"/>
    <w:rsid w:val="000934D7"/>
    <w:rsid w:val="00093A44"/>
    <w:rsid w:val="000946C0"/>
    <w:rsid w:val="00095663"/>
    <w:rsid w:val="000957F4"/>
    <w:rsid w:val="000959B6"/>
    <w:rsid w:val="000959C0"/>
    <w:rsid w:val="00095DDC"/>
    <w:rsid w:val="00095DEB"/>
    <w:rsid w:val="00095F8B"/>
    <w:rsid w:val="000960F3"/>
    <w:rsid w:val="000961CB"/>
    <w:rsid w:val="00096948"/>
    <w:rsid w:val="00097624"/>
    <w:rsid w:val="00097884"/>
    <w:rsid w:val="00097D42"/>
    <w:rsid w:val="000A0260"/>
    <w:rsid w:val="000A0464"/>
    <w:rsid w:val="000A04BD"/>
    <w:rsid w:val="000A0980"/>
    <w:rsid w:val="000A137E"/>
    <w:rsid w:val="000A1CAA"/>
    <w:rsid w:val="000A2028"/>
    <w:rsid w:val="000A2B42"/>
    <w:rsid w:val="000A4114"/>
    <w:rsid w:val="000A4431"/>
    <w:rsid w:val="000A4D8F"/>
    <w:rsid w:val="000A5275"/>
    <w:rsid w:val="000A5B44"/>
    <w:rsid w:val="000A5C03"/>
    <w:rsid w:val="000A5D75"/>
    <w:rsid w:val="000A5E66"/>
    <w:rsid w:val="000A6708"/>
    <w:rsid w:val="000A6E77"/>
    <w:rsid w:val="000A7692"/>
    <w:rsid w:val="000A7BC0"/>
    <w:rsid w:val="000A7FF2"/>
    <w:rsid w:val="000B00BC"/>
    <w:rsid w:val="000B02B2"/>
    <w:rsid w:val="000B05BB"/>
    <w:rsid w:val="000B1443"/>
    <w:rsid w:val="000B1939"/>
    <w:rsid w:val="000B2667"/>
    <w:rsid w:val="000B28D1"/>
    <w:rsid w:val="000B386F"/>
    <w:rsid w:val="000B3C67"/>
    <w:rsid w:val="000B40C9"/>
    <w:rsid w:val="000B488F"/>
    <w:rsid w:val="000B4B00"/>
    <w:rsid w:val="000B4CAB"/>
    <w:rsid w:val="000B4EEE"/>
    <w:rsid w:val="000B53B0"/>
    <w:rsid w:val="000B5778"/>
    <w:rsid w:val="000B5875"/>
    <w:rsid w:val="000B5F74"/>
    <w:rsid w:val="000B6764"/>
    <w:rsid w:val="000B6E6F"/>
    <w:rsid w:val="000B6FE7"/>
    <w:rsid w:val="000B7674"/>
    <w:rsid w:val="000B7E49"/>
    <w:rsid w:val="000C0056"/>
    <w:rsid w:val="000C0142"/>
    <w:rsid w:val="000C1568"/>
    <w:rsid w:val="000C15E7"/>
    <w:rsid w:val="000C1606"/>
    <w:rsid w:val="000C1F08"/>
    <w:rsid w:val="000C1F6C"/>
    <w:rsid w:val="000C2248"/>
    <w:rsid w:val="000C2B6C"/>
    <w:rsid w:val="000C2F72"/>
    <w:rsid w:val="000C3F4E"/>
    <w:rsid w:val="000C4106"/>
    <w:rsid w:val="000C43E0"/>
    <w:rsid w:val="000C4514"/>
    <w:rsid w:val="000C478D"/>
    <w:rsid w:val="000C4B52"/>
    <w:rsid w:val="000C51B2"/>
    <w:rsid w:val="000C51D4"/>
    <w:rsid w:val="000C5FB2"/>
    <w:rsid w:val="000C71DC"/>
    <w:rsid w:val="000C7FF8"/>
    <w:rsid w:val="000D067B"/>
    <w:rsid w:val="000D06AC"/>
    <w:rsid w:val="000D0781"/>
    <w:rsid w:val="000D0E0C"/>
    <w:rsid w:val="000D15D5"/>
    <w:rsid w:val="000D1A6A"/>
    <w:rsid w:val="000D1F65"/>
    <w:rsid w:val="000D2250"/>
    <w:rsid w:val="000D2670"/>
    <w:rsid w:val="000D63B7"/>
    <w:rsid w:val="000D67DF"/>
    <w:rsid w:val="000D6A4E"/>
    <w:rsid w:val="000D6F6B"/>
    <w:rsid w:val="000D76D9"/>
    <w:rsid w:val="000D7CA7"/>
    <w:rsid w:val="000E02BB"/>
    <w:rsid w:val="000E0D95"/>
    <w:rsid w:val="000E0FF8"/>
    <w:rsid w:val="000E11FF"/>
    <w:rsid w:val="000E1AA6"/>
    <w:rsid w:val="000E20A7"/>
    <w:rsid w:val="000E23F7"/>
    <w:rsid w:val="000E2BB2"/>
    <w:rsid w:val="000E39A2"/>
    <w:rsid w:val="000E39F8"/>
    <w:rsid w:val="000E4422"/>
    <w:rsid w:val="000E45F3"/>
    <w:rsid w:val="000E4805"/>
    <w:rsid w:val="000E4863"/>
    <w:rsid w:val="000E4FC6"/>
    <w:rsid w:val="000E5015"/>
    <w:rsid w:val="000E528F"/>
    <w:rsid w:val="000E6287"/>
    <w:rsid w:val="000E6E07"/>
    <w:rsid w:val="000E7327"/>
    <w:rsid w:val="000E7461"/>
    <w:rsid w:val="000E7C81"/>
    <w:rsid w:val="000F047D"/>
    <w:rsid w:val="000F078E"/>
    <w:rsid w:val="000F104D"/>
    <w:rsid w:val="000F126F"/>
    <w:rsid w:val="000F1385"/>
    <w:rsid w:val="000F16FB"/>
    <w:rsid w:val="000F172F"/>
    <w:rsid w:val="000F1940"/>
    <w:rsid w:val="000F1EC2"/>
    <w:rsid w:val="000F20E1"/>
    <w:rsid w:val="000F2594"/>
    <w:rsid w:val="000F290E"/>
    <w:rsid w:val="000F29CC"/>
    <w:rsid w:val="000F2F6E"/>
    <w:rsid w:val="000F3DD5"/>
    <w:rsid w:val="000F3EB2"/>
    <w:rsid w:val="000F3F31"/>
    <w:rsid w:val="000F422A"/>
    <w:rsid w:val="000F4453"/>
    <w:rsid w:val="000F4C40"/>
    <w:rsid w:val="000F4F25"/>
    <w:rsid w:val="000F5132"/>
    <w:rsid w:val="000F5341"/>
    <w:rsid w:val="000F57ED"/>
    <w:rsid w:val="000F5AB4"/>
    <w:rsid w:val="000F691A"/>
    <w:rsid w:val="000F6965"/>
    <w:rsid w:val="000F6BDD"/>
    <w:rsid w:val="000F719C"/>
    <w:rsid w:val="000F77CA"/>
    <w:rsid w:val="001000B3"/>
    <w:rsid w:val="001003FA"/>
    <w:rsid w:val="00101007"/>
    <w:rsid w:val="00102129"/>
    <w:rsid w:val="001028BF"/>
    <w:rsid w:val="00102BB0"/>
    <w:rsid w:val="00103173"/>
    <w:rsid w:val="0010320D"/>
    <w:rsid w:val="001036E7"/>
    <w:rsid w:val="001041C0"/>
    <w:rsid w:val="001044F8"/>
    <w:rsid w:val="001045DD"/>
    <w:rsid w:val="0010523B"/>
    <w:rsid w:val="00105926"/>
    <w:rsid w:val="00106092"/>
    <w:rsid w:val="00106125"/>
    <w:rsid w:val="00106296"/>
    <w:rsid w:val="001064BA"/>
    <w:rsid w:val="00107124"/>
    <w:rsid w:val="0010762E"/>
    <w:rsid w:val="00107AE9"/>
    <w:rsid w:val="00107D60"/>
    <w:rsid w:val="00107E0E"/>
    <w:rsid w:val="001105CD"/>
    <w:rsid w:val="00110A24"/>
    <w:rsid w:val="00110F5E"/>
    <w:rsid w:val="00110F7D"/>
    <w:rsid w:val="00111550"/>
    <w:rsid w:val="0011160C"/>
    <w:rsid w:val="001116D9"/>
    <w:rsid w:val="00111C48"/>
    <w:rsid w:val="00111DEC"/>
    <w:rsid w:val="00112022"/>
    <w:rsid w:val="00112148"/>
    <w:rsid w:val="00112B8B"/>
    <w:rsid w:val="00112C8F"/>
    <w:rsid w:val="00113244"/>
    <w:rsid w:val="0011333C"/>
    <w:rsid w:val="00113703"/>
    <w:rsid w:val="00113DA2"/>
    <w:rsid w:val="00115233"/>
    <w:rsid w:val="00116616"/>
    <w:rsid w:val="001166A8"/>
    <w:rsid w:val="00116883"/>
    <w:rsid w:val="001169AB"/>
    <w:rsid w:val="0011754C"/>
    <w:rsid w:val="00117589"/>
    <w:rsid w:val="00117926"/>
    <w:rsid w:val="001202E7"/>
    <w:rsid w:val="00120351"/>
    <w:rsid w:val="001203FA"/>
    <w:rsid w:val="00120B84"/>
    <w:rsid w:val="0012127A"/>
    <w:rsid w:val="00121786"/>
    <w:rsid w:val="0012196E"/>
    <w:rsid w:val="00121E8B"/>
    <w:rsid w:val="00122108"/>
    <w:rsid w:val="00122314"/>
    <w:rsid w:val="001224C4"/>
    <w:rsid w:val="001227F1"/>
    <w:rsid w:val="00122FDB"/>
    <w:rsid w:val="00123130"/>
    <w:rsid w:val="0012397C"/>
    <w:rsid w:val="0012455A"/>
    <w:rsid w:val="00124C13"/>
    <w:rsid w:val="00125080"/>
    <w:rsid w:val="0012518B"/>
    <w:rsid w:val="00125324"/>
    <w:rsid w:val="001255F6"/>
    <w:rsid w:val="00125A44"/>
    <w:rsid w:val="00125CE1"/>
    <w:rsid w:val="001268B8"/>
    <w:rsid w:val="00126988"/>
    <w:rsid w:val="0012714E"/>
    <w:rsid w:val="001276C5"/>
    <w:rsid w:val="00127777"/>
    <w:rsid w:val="00127E1E"/>
    <w:rsid w:val="00130878"/>
    <w:rsid w:val="00131530"/>
    <w:rsid w:val="001316CC"/>
    <w:rsid w:val="00131DBA"/>
    <w:rsid w:val="001324F4"/>
    <w:rsid w:val="00132529"/>
    <w:rsid w:val="00132626"/>
    <w:rsid w:val="0013273A"/>
    <w:rsid w:val="00132869"/>
    <w:rsid w:val="00132A7E"/>
    <w:rsid w:val="0013373B"/>
    <w:rsid w:val="00133AB4"/>
    <w:rsid w:val="00133C7D"/>
    <w:rsid w:val="00133D01"/>
    <w:rsid w:val="00135375"/>
    <w:rsid w:val="001361DD"/>
    <w:rsid w:val="00136566"/>
    <w:rsid w:val="00137298"/>
    <w:rsid w:val="001373ED"/>
    <w:rsid w:val="0014037E"/>
    <w:rsid w:val="001403E4"/>
    <w:rsid w:val="00140418"/>
    <w:rsid w:val="0014066D"/>
    <w:rsid w:val="00140A18"/>
    <w:rsid w:val="00140A4B"/>
    <w:rsid w:val="00140EE4"/>
    <w:rsid w:val="00141107"/>
    <w:rsid w:val="0014112A"/>
    <w:rsid w:val="001413EC"/>
    <w:rsid w:val="001419FC"/>
    <w:rsid w:val="00142452"/>
    <w:rsid w:val="001429B0"/>
    <w:rsid w:val="00142F91"/>
    <w:rsid w:val="00143074"/>
    <w:rsid w:val="00143BE0"/>
    <w:rsid w:val="0014437B"/>
    <w:rsid w:val="00144550"/>
    <w:rsid w:val="0014467E"/>
    <w:rsid w:val="00144D7A"/>
    <w:rsid w:val="001455FA"/>
    <w:rsid w:val="00145686"/>
    <w:rsid w:val="00145E3F"/>
    <w:rsid w:val="001460D1"/>
    <w:rsid w:val="0014618F"/>
    <w:rsid w:val="001461B7"/>
    <w:rsid w:val="00146559"/>
    <w:rsid w:val="00146639"/>
    <w:rsid w:val="00146E00"/>
    <w:rsid w:val="00147335"/>
    <w:rsid w:val="0014765F"/>
    <w:rsid w:val="00147D4D"/>
    <w:rsid w:val="00147F99"/>
    <w:rsid w:val="001505D1"/>
    <w:rsid w:val="001506C2"/>
    <w:rsid w:val="00150B4B"/>
    <w:rsid w:val="00150D8C"/>
    <w:rsid w:val="00151752"/>
    <w:rsid w:val="00151A69"/>
    <w:rsid w:val="00151C23"/>
    <w:rsid w:val="00152089"/>
    <w:rsid w:val="00152940"/>
    <w:rsid w:val="0015391F"/>
    <w:rsid w:val="00153D36"/>
    <w:rsid w:val="00155636"/>
    <w:rsid w:val="001558BB"/>
    <w:rsid w:val="00155C6C"/>
    <w:rsid w:val="00156224"/>
    <w:rsid w:val="00156AFD"/>
    <w:rsid w:val="001570C8"/>
    <w:rsid w:val="001571F8"/>
    <w:rsid w:val="00157508"/>
    <w:rsid w:val="00157963"/>
    <w:rsid w:val="00160038"/>
    <w:rsid w:val="001602A1"/>
    <w:rsid w:val="00160BDA"/>
    <w:rsid w:val="00161472"/>
    <w:rsid w:val="00161D01"/>
    <w:rsid w:val="001623B8"/>
    <w:rsid w:val="001625D4"/>
    <w:rsid w:val="001628EA"/>
    <w:rsid w:val="00163229"/>
    <w:rsid w:val="00163F66"/>
    <w:rsid w:val="00164174"/>
    <w:rsid w:val="001641DC"/>
    <w:rsid w:val="00164690"/>
    <w:rsid w:val="001658BF"/>
    <w:rsid w:val="00165A74"/>
    <w:rsid w:val="00165D13"/>
    <w:rsid w:val="00166E16"/>
    <w:rsid w:val="00167A28"/>
    <w:rsid w:val="00167A46"/>
    <w:rsid w:val="001706B5"/>
    <w:rsid w:val="0017114F"/>
    <w:rsid w:val="00172569"/>
    <w:rsid w:val="00172795"/>
    <w:rsid w:val="00172ECE"/>
    <w:rsid w:val="0017337E"/>
    <w:rsid w:val="0017386E"/>
    <w:rsid w:val="001739B4"/>
    <w:rsid w:val="00173D76"/>
    <w:rsid w:val="001740D8"/>
    <w:rsid w:val="00174DFA"/>
    <w:rsid w:val="00174EB6"/>
    <w:rsid w:val="00175773"/>
    <w:rsid w:val="001757EC"/>
    <w:rsid w:val="00176571"/>
    <w:rsid w:val="00177847"/>
    <w:rsid w:val="001803DD"/>
    <w:rsid w:val="00180597"/>
    <w:rsid w:val="001809C5"/>
    <w:rsid w:val="00180A47"/>
    <w:rsid w:val="00180DC1"/>
    <w:rsid w:val="00181615"/>
    <w:rsid w:val="001819D0"/>
    <w:rsid w:val="00182220"/>
    <w:rsid w:val="00182AD0"/>
    <w:rsid w:val="001837CC"/>
    <w:rsid w:val="001838E7"/>
    <w:rsid w:val="00183D89"/>
    <w:rsid w:val="00183EE9"/>
    <w:rsid w:val="001841C5"/>
    <w:rsid w:val="001843E2"/>
    <w:rsid w:val="00184A27"/>
    <w:rsid w:val="00185A00"/>
    <w:rsid w:val="001864EE"/>
    <w:rsid w:val="001869D4"/>
    <w:rsid w:val="00186E7B"/>
    <w:rsid w:val="00186F1F"/>
    <w:rsid w:val="00187069"/>
    <w:rsid w:val="00187146"/>
    <w:rsid w:val="00190C49"/>
    <w:rsid w:val="00191421"/>
    <w:rsid w:val="00191897"/>
    <w:rsid w:val="0019322B"/>
    <w:rsid w:val="001939C6"/>
    <w:rsid w:val="00193E06"/>
    <w:rsid w:val="00193F10"/>
    <w:rsid w:val="00194080"/>
    <w:rsid w:val="0019470C"/>
    <w:rsid w:val="00194F3B"/>
    <w:rsid w:val="00195279"/>
    <w:rsid w:val="00195474"/>
    <w:rsid w:val="00196027"/>
    <w:rsid w:val="001962E4"/>
    <w:rsid w:val="00196417"/>
    <w:rsid w:val="00196A87"/>
    <w:rsid w:val="00196CC7"/>
    <w:rsid w:val="00196D96"/>
    <w:rsid w:val="0019728E"/>
    <w:rsid w:val="00197594"/>
    <w:rsid w:val="001A052D"/>
    <w:rsid w:val="001A0639"/>
    <w:rsid w:val="001A111B"/>
    <w:rsid w:val="001A183E"/>
    <w:rsid w:val="001A22A8"/>
    <w:rsid w:val="001A2712"/>
    <w:rsid w:val="001A2E57"/>
    <w:rsid w:val="001A2FE8"/>
    <w:rsid w:val="001A33C5"/>
    <w:rsid w:val="001A3CEC"/>
    <w:rsid w:val="001A40BE"/>
    <w:rsid w:val="001A439B"/>
    <w:rsid w:val="001A5263"/>
    <w:rsid w:val="001A5328"/>
    <w:rsid w:val="001A5DB9"/>
    <w:rsid w:val="001A623A"/>
    <w:rsid w:val="001A62C0"/>
    <w:rsid w:val="001A6E25"/>
    <w:rsid w:val="001A73B2"/>
    <w:rsid w:val="001A7F94"/>
    <w:rsid w:val="001B04F8"/>
    <w:rsid w:val="001B0897"/>
    <w:rsid w:val="001B0AFD"/>
    <w:rsid w:val="001B13CF"/>
    <w:rsid w:val="001B16E3"/>
    <w:rsid w:val="001B1936"/>
    <w:rsid w:val="001B1B80"/>
    <w:rsid w:val="001B36A7"/>
    <w:rsid w:val="001B36EF"/>
    <w:rsid w:val="001B3A7E"/>
    <w:rsid w:val="001B3BB2"/>
    <w:rsid w:val="001B3E0E"/>
    <w:rsid w:val="001B4288"/>
    <w:rsid w:val="001B49F2"/>
    <w:rsid w:val="001B4E2B"/>
    <w:rsid w:val="001B53EB"/>
    <w:rsid w:val="001B5438"/>
    <w:rsid w:val="001B562F"/>
    <w:rsid w:val="001B5A7E"/>
    <w:rsid w:val="001B6148"/>
    <w:rsid w:val="001B6675"/>
    <w:rsid w:val="001B6AF7"/>
    <w:rsid w:val="001B6EA4"/>
    <w:rsid w:val="001B7688"/>
    <w:rsid w:val="001B7860"/>
    <w:rsid w:val="001C00EE"/>
    <w:rsid w:val="001C02DE"/>
    <w:rsid w:val="001C0F28"/>
    <w:rsid w:val="001C1C5F"/>
    <w:rsid w:val="001C1F2F"/>
    <w:rsid w:val="001C2308"/>
    <w:rsid w:val="001C25B9"/>
    <w:rsid w:val="001C2658"/>
    <w:rsid w:val="001C2747"/>
    <w:rsid w:val="001C3563"/>
    <w:rsid w:val="001C43AD"/>
    <w:rsid w:val="001C43F2"/>
    <w:rsid w:val="001C474A"/>
    <w:rsid w:val="001C47FE"/>
    <w:rsid w:val="001C5E29"/>
    <w:rsid w:val="001C67FB"/>
    <w:rsid w:val="001C7054"/>
    <w:rsid w:val="001C70EB"/>
    <w:rsid w:val="001C7181"/>
    <w:rsid w:val="001C7712"/>
    <w:rsid w:val="001C7714"/>
    <w:rsid w:val="001C78C1"/>
    <w:rsid w:val="001D0EE6"/>
    <w:rsid w:val="001D11A2"/>
    <w:rsid w:val="001D1405"/>
    <w:rsid w:val="001D1437"/>
    <w:rsid w:val="001D1815"/>
    <w:rsid w:val="001D1CC9"/>
    <w:rsid w:val="001D1CF1"/>
    <w:rsid w:val="001D29FA"/>
    <w:rsid w:val="001D2BA6"/>
    <w:rsid w:val="001D2FFF"/>
    <w:rsid w:val="001D35F0"/>
    <w:rsid w:val="001D4307"/>
    <w:rsid w:val="001D4D58"/>
    <w:rsid w:val="001D51ED"/>
    <w:rsid w:val="001D5432"/>
    <w:rsid w:val="001D618C"/>
    <w:rsid w:val="001D6319"/>
    <w:rsid w:val="001D6336"/>
    <w:rsid w:val="001D63B6"/>
    <w:rsid w:val="001D6457"/>
    <w:rsid w:val="001D655A"/>
    <w:rsid w:val="001D7037"/>
    <w:rsid w:val="001D74FF"/>
    <w:rsid w:val="001D7B5D"/>
    <w:rsid w:val="001D7DB1"/>
    <w:rsid w:val="001E03EA"/>
    <w:rsid w:val="001E0BC9"/>
    <w:rsid w:val="001E0CBB"/>
    <w:rsid w:val="001E0FAF"/>
    <w:rsid w:val="001E116E"/>
    <w:rsid w:val="001E178A"/>
    <w:rsid w:val="001E2B79"/>
    <w:rsid w:val="001E3842"/>
    <w:rsid w:val="001E5452"/>
    <w:rsid w:val="001E5789"/>
    <w:rsid w:val="001E588B"/>
    <w:rsid w:val="001E5E67"/>
    <w:rsid w:val="001E6C66"/>
    <w:rsid w:val="001E6C8B"/>
    <w:rsid w:val="001E7AE6"/>
    <w:rsid w:val="001E7CD5"/>
    <w:rsid w:val="001F0DE2"/>
    <w:rsid w:val="001F0E78"/>
    <w:rsid w:val="001F0FEC"/>
    <w:rsid w:val="001F1667"/>
    <w:rsid w:val="001F368F"/>
    <w:rsid w:val="001F374C"/>
    <w:rsid w:val="001F3D7B"/>
    <w:rsid w:val="001F417A"/>
    <w:rsid w:val="001F4419"/>
    <w:rsid w:val="001F4BD0"/>
    <w:rsid w:val="001F4FD4"/>
    <w:rsid w:val="001F667C"/>
    <w:rsid w:val="001F6BE7"/>
    <w:rsid w:val="001F726B"/>
    <w:rsid w:val="00200533"/>
    <w:rsid w:val="00200EAB"/>
    <w:rsid w:val="00200F9B"/>
    <w:rsid w:val="0020131C"/>
    <w:rsid w:val="00201341"/>
    <w:rsid w:val="0020145D"/>
    <w:rsid w:val="00201659"/>
    <w:rsid w:val="002018A5"/>
    <w:rsid w:val="00201A65"/>
    <w:rsid w:val="00202032"/>
    <w:rsid w:val="002020CF"/>
    <w:rsid w:val="002032B9"/>
    <w:rsid w:val="00203334"/>
    <w:rsid w:val="0020358E"/>
    <w:rsid w:val="00203AA7"/>
    <w:rsid w:val="00203B34"/>
    <w:rsid w:val="0020443A"/>
    <w:rsid w:val="00204A45"/>
    <w:rsid w:val="00204C3B"/>
    <w:rsid w:val="00205457"/>
    <w:rsid w:val="002059AA"/>
    <w:rsid w:val="00205F15"/>
    <w:rsid w:val="002062A3"/>
    <w:rsid w:val="00207114"/>
    <w:rsid w:val="00207F00"/>
    <w:rsid w:val="0021043C"/>
    <w:rsid w:val="00210569"/>
    <w:rsid w:val="00210A54"/>
    <w:rsid w:val="00210DDE"/>
    <w:rsid w:val="00211E91"/>
    <w:rsid w:val="00212695"/>
    <w:rsid w:val="00213443"/>
    <w:rsid w:val="0021354C"/>
    <w:rsid w:val="00213C8B"/>
    <w:rsid w:val="00213CF9"/>
    <w:rsid w:val="00214120"/>
    <w:rsid w:val="002154CB"/>
    <w:rsid w:val="002155FE"/>
    <w:rsid w:val="002156C0"/>
    <w:rsid w:val="00215934"/>
    <w:rsid w:val="00215BD0"/>
    <w:rsid w:val="00215FFD"/>
    <w:rsid w:val="00216375"/>
    <w:rsid w:val="00216471"/>
    <w:rsid w:val="0021653C"/>
    <w:rsid w:val="00216DD4"/>
    <w:rsid w:val="00216EE5"/>
    <w:rsid w:val="002170ED"/>
    <w:rsid w:val="00217EE1"/>
    <w:rsid w:val="00220829"/>
    <w:rsid w:val="0022094C"/>
    <w:rsid w:val="002209A6"/>
    <w:rsid w:val="00221B8B"/>
    <w:rsid w:val="00221BB2"/>
    <w:rsid w:val="00221D9D"/>
    <w:rsid w:val="00222038"/>
    <w:rsid w:val="00222612"/>
    <w:rsid w:val="002229A5"/>
    <w:rsid w:val="00222A2C"/>
    <w:rsid w:val="00223DA1"/>
    <w:rsid w:val="00224618"/>
    <w:rsid w:val="0022465B"/>
    <w:rsid w:val="002251B6"/>
    <w:rsid w:val="0022564E"/>
    <w:rsid w:val="00225B0B"/>
    <w:rsid w:val="00225BB0"/>
    <w:rsid w:val="00225C39"/>
    <w:rsid w:val="00226441"/>
    <w:rsid w:val="00226772"/>
    <w:rsid w:val="00226D97"/>
    <w:rsid w:val="00227938"/>
    <w:rsid w:val="00227D1D"/>
    <w:rsid w:val="002302AA"/>
    <w:rsid w:val="00231500"/>
    <w:rsid w:val="002316E0"/>
    <w:rsid w:val="00231973"/>
    <w:rsid w:val="002319A6"/>
    <w:rsid w:val="00232632"/>
    <w:rsid w:val="002334E3"/>
    <w:rsid w:val="00233ABF"/>
    <w:rsid w:val="0023480E"/>
    <w:rsid w:val="00234A27"/>
    <w:rsid w:val="00234EAD"/>
    <w:rsid w:val="00237995"/>
    <w:rsid w:val="00237D56"/>
    <w:rsid w:val="00240484"/>
    <w:rsid w:val="002404BF"/>
    <w:rsid w:val="0024076C"/>
    <w:rsid w:val="00241088"/>
    <w:rsid w:val="0024120D"/>
    <w:rsid w:val="002414B7"/>
    <w:rsid w:val="00241567"/>
    <w:rsid w:val="00242235"/>
    <w:rsid w:val="0024233E"/>
    <w:rsid w:val="002426C3"/>
    <w:rsid w:val="002430C5"/>
    <w:rsid w:val="00243100"/>
    <w:rsid w:val="002436CD"/>
    <w:rsid w:val="00243791"/>
    <w:rsid w:val="00243D92"/>
    <w:rsid w:val="00244255"/>
    <w:rsid w:val="00244694"/>
    <w:rsid w:val="00244708"/>
    <w:rsid w:val="002449BE"/>
    <w:rsid w:val="00245778"/>
    <w:rsid w:val="00245DF3"/>
    <w:rsid w:val="002460FD"/>
    <w:rsid w:val="00246AFC"/>
    <w:rsid w:val="0024768F"/>
    <w:rsid w:val="002500EF"/>
    <w:rsid w:val="002504AF"/>
    <w:rsid w:val="00250D22"/>
    <w:rsid w:val="0025108A"/>
    <w:rsid w:val="0025133B"/>
    <w:rsid w:val="002522C9"/>
    <w:rsid w:val="002529E1"/>
    <w:rsid w:val="00252C71"/>
    <w:rsid w:val="0025327D"/>
    <w:rsid w:val="0025332D"/>
    <w:rsid w:val="002535F9"/>
    <w:rsid w:val="00253B93"/>
    <w:rsid w:val="00253E2C"/>
    <w:rsid w:val="00253E77"/>
    <w:rsid w:val="00254170"/>
    <w:rsid w:val="00254402"/>
    <w:rsid w:val="00254964"/>
    <w:rsid w:val="00254D39"/>
    <w:rsid w:val="0025553B"/>
    <w:rsid w:val="00255667"/>
    <w:rsid w:val="00255863"/>
    <w:rsid w:val="002558FE"/>
    <w:rsid w:val="00255A97"/>
    <w:rsid w:val="00255DDE"/>
    <w:rsid w:val="00255E2B"/>
    <w:rsid w:val="00255F22"/>
    <w:rsid w:val="002561F1"/>
    <w:rsid w:val="0025663B"/>
    <w:rsid w:val="0025762C"/>
    <w:rsid w:val="00257661"/>
    <w:rsid w:val="00257E6F"/>
    <w:rsid w:val="00260095"/>
    <w:rsid w:val="002607AA"/>
    <w:rsid w:val="0026088A"/>
    <w:rsid w:val="00261749"/>
    <w:rsid w:val="00262255"/>
    <w:rsid w:val="0026236D"/>
    <w:rsid w:val="0026322B"/>
    <w:rsid w:val="00264197"/>
    <w:rsid w:val="00264458"/>
    <w:rsid w:val="00265538"/>
    <w:rsid w:val="00265CE2"/>
    <w:rsid w:val="00266416"/>
    <w:rsid w:val="00267348"/>
    <w:rsid w:val="00270508"/>
    <w:rsid w:val="0027095B"/>
    <w:rsid w:val="00270F36"/>
    <w:rsid w:val="00271286"/>
    <w:rsid w:val="002723F3"/>
    <w:rsid w:val="00272686"/>
    <w:rsid w:val="00272C86"/>
    <w:rsid w:val="0027344D"/>
    <w:rsid w:val="00274318"/>
    <w:rsid w:val="0027439E"/>
    <w:rsid w:val="0027451F"/>
    <w:rsid w:val="00274EAC"/>
    <w:rsid w:val="002752AA"/>
    <w:rsid w:val="002756CA"/>
    <w:rsid w:val="00275BD8"/>
    <w:rsid w:val="0027618B"/>
    <w:rsid w:val="0027669F"/>
    <w:rsid w:val="002767FC"/>
    <w:rsid w:val="00276B18"/>
    <w:rsid w:val="00277084"/>
    <w:rsid w:val="002771D1"/>
    <w:rsid w:val="00277CBA"/>
    <w:rsid w:val="00280418"/>
    <w:rsid w:val="00281198"/>
    <w:rsid w:val="0028138B"/>
    <w:rsid w:val="00281B8A"/>
    <w:rsid w:val="00281C5A"/>
    <w:rsid w:val="002820DD"/>
    <w:rsid w:val="0028240A"/>
    <w:rsid w:val="00283613"/>
    <w:rsid w:val="00283D69"/>
    <w:rsid w:val="00283D92"/>
    <w:rsid w:val="002841BE"/>
    <w:rsid w:val="002841DE"/>
    <w:rsid w:val="00284536"/>
    <w:rsid w:val="00284595"/>
    <w:rsid w:val="002848CC"/>
    <w:rsid w:val="00285055"/>
    <w:rsid w:val="00285874"/>
    <w:rsid w:val="00285B30"/>
    <w:rsid w:val="00287C0F"/>
    <w:rsid w:val="0029027D"/>
    <w:rsid w:val="00290738"/>
    <w:rsid w:val="00290977"/>
    <w:rsid w:val="00290F14"/>
    <w:rsid w:val="00290F67"/>
    <w:rsid w:val="0029100A"/>
    <w:rsid w:val="00292299"/>
    <w:rsid w:val="00292C8B"/>
    <w:rsid w:val="002939DF"/>
    <w:rsid w:val="002944F8"/>
    <w:rsid w:val="002948CA"/>
    <w:rsid w:val="0029754B"/>
    <w:rsid w:val="00297BC3"/>
    <w:rsid w:val="00297E10"/>
    <w:rsid w:val="00297E18"/>
    <w:rsid w:val="002A0153"/>
    <w:rsid w:val="002A0546"/>
    <w:rsid w:val="002A08BD"/>
    <w:rsid w:val="002A1080"/>
    <w:rsid w:val="002A137A"/>
    <w:rsid w:val="002A16A1"/>
    <w:rsid w:val="002A1F5E"/>
    <w:rsid w:val="002A2866"/>
    <w:rsid w:val="002A2A6D"/>
    <w:rsid w:val="002A2CCF"/>
    <w:rsid w:val="002A3153"/>
    <w:rsid w:val="002A3494"/>
    <w:rsid w:val="002A36CF"/>
    <w:rsid w:val="002A3DB4"/>
    <w:rsid w:val="002A3FEF"/>
    <w:rsid w:val="002A4196"/>
    <w:rsid w:val="002A4D19"/>
    <w:rsid w:val="002A5940"/>
    <w:rsid w:val="002A5D68"/>
    <w:rsid w:val="002A6A9C"/>
    <w:rsid w:val="002A71AE"/>
    <w:rsid w:val="002A7BE1"/>
    <w:rsid w:val="002B03FD"/>
    <w:rsid w:val="002B06E1"/>
    <w:rsid w:val="002B11D9"/>
    <w:rsid w:val="002B11FE"/>
    <w:rsid w:val="002B1282"/>
    <w:rsid w:val="002B13AB"/>
    <w:rsid w:val="002B1BE4"/>
    <w:rsid w:val="002B2E06"/>
    <w:rsid w:val="002B363E"/>
    <w:rsid w:val="002B3649"/>
    <w:rsid w:val="002B41D4"/>
    <w:rsid w:val="002B454B"/>
    <w:rsid w:val="002B4746"/>
    <w:rsid w:val="002B49BF"/>
    <w:rsid w:val="002B503E"/>
    <w:rsid w:val="002B511A"/>
    <w:rsid w:val="002B55ED"/>
    <w:rsid w:val="002B5DA0"/>
    <w:rsid w:val="002B5E1D"/>
    <w:rsid w:val="002B602A"/>
    <w:rsid w:val="002B65EF"/>
    <w:rsid w:val="002B6A66"/>
    <w:rsid w:val="002B772E"/>
    <w:rsid w:val="002B7C2B"/>
    <w:rsid w:val="002B7DCF"/>
    <w:rsid w:val="002C05A0"/>
    <w:rsid w:val="002C0785"/>
    <w:rsid w:val="002C07CD"/>
    <w:rsid w:val="002C0913"/>
    <w:rsid w:val="002C09A2"/>
    <w:rsid w:val="002C1849"/>
    <w:rsid w:val="002C21D9"/>
    <w:rsid w:val="002C21E9"/>
    <w:rsid w:val="002C23A4"/>
    <w:rsid w:val="002C2C16"/>
    <w:rsid w:val="002C30A6"/>
    <w:rsid w:val="002C3B1E"/>
    <w:rsid w:val="002C3CAE"/>
    <w:rsid w:val="002C402E"/>
    <w:rsid w:val="002C43CC"/>
    <w:rsid w:val="002C4D06"/>
    <w:rsid w:val="002C4FA8"/>
    <w:rsid w:val="002C564A"/>
    <w:rsid w:val="002C59F5"/>
    <w:rsid w:val="002C6401"/>
    <w:rsid w:val="002C65D3"/>
    <w:rsid w:val="002C6C6C"/>
    <w:rsid w:val="002D047C"/>
    <w:rsid w:val="002D1A4C"/>
    <w:rsid w:val="002D1F8C"/>
    <w:rsid w:val="002D268C"/>
    <w:rsid w:val="002D2948"/>
    <w:rsid w:val="002D2D9F"/>
    <w:rsid w:val="002D2F5D"/>
    <w:rsid w:val="002D3DD9"/>
    <w:rsid w:val="002D3DE1"/>
    <w:rsid w:val="002D4A3F"/>
    <w:rsid w:val="002D4F2E"/>
    <w:rsid w:val="002D586A"/>
    <w:rsid w:val="002D59F3"/>
    <w:rsid w:val="002D5CB6"/>
    <w:rsid w:val="002D5F2C"/>
    <w:rsid w:val="002D5F2E"/>
    <w:rsid w:val="002D60EF"/>
    <w:rsid w:val="002D652C"/>
    <w:rsid w:val="002D68AF"/>
    <w:rsid w:val="002D695A"/>
    <w:rsid w:val="002D6F96"/>
    <w:rsid w:val="002D7731"/>
    <w:rsid w:val="002E0E81"/>
    <w:rsid w:val="002E1509"/>
    <w:rsid w:val="002E22B6"/>
    <w:rsid w:val="002E267B"/>
    <w:rsid w:val="002E273C"/>
    <w:rsid w:val="002E2D8A"/>
    <w:rsid w:val="002E2F9F"/>
    <w:rsid w:val="002E3179"/>
    <w:rsid w:val="002E4171"/>
    <w:rsid w:val="002E44DC"/>
    <w:rsid w:val="002E44E5"/>
    <w:rsid w:val="002E4B05"/>
    <w:rsid w:val="002E4B1D"/>
    <w:rsid w:val="002E518A"/>
    <w:rsid w:val="002E53D5"/>
    <w:rsid w:val="002E6091"/>
    <w:rsid w:val="002E617D"/>
    <w:rsid w:val="002E6DDD"/>
    <w:rsid w:val="002E7A3F"/>
    <w:rsid w:val="002E7A93"/>
    <w:rsid w:val="002E7C1E"/>
    <w:rsid w:val="002F0A16"/>
    <w:rsid w:val="002F1100"/>
    <w:rsid w:val="002F11A5"/>
    <w:rsid w:val="002F1711"/>
    <w:rsid w:val="002F19A0"/>
    <w:rsid w:val="002F243E"/>
    <w:rsid w:val="002F2AB1"/>
    <w:rsid w:val="002F3845"/>
    <w:rsid w:val="002F45AA"/>
    <w:rsid w:val="002F47FC"/>
    <w:rsid w:val="002F5564"/>
    <w:rsid w:val="002F6559"/>
    <w:rsid w:val="002F6BF6"/>
    <w:rsid w:val="002F71A5"/>
    <w:rsid w:val="002F74DD"/>
    <w:rsid w:val="003002FE"/>
    <w:rsid w:val="0030063F"/>
    <w:rsid w:val="00300C57"/>
    <w:rsid w:val="0030182A"/>
    <w:rsid w:val="00302990"/>
    <w:rsid w:val="00302FB6"/>
    <w:rsid w:val="00303823"/>
    <w:rsid w:val="00303D0C"/>
    <w:rsid w:val="0030421E"/>
    <w:rsid w:val="003042CE"/>
    <w:rsid w:val="00304D24"/>
    <w:rsid w:val="003054C6"/>
    <w:rsid w:val="0030603C"/>
    <w:rsid w:val="003060FC"/>
    <w:rsid w:val="003067C3"/>
    <w:rsid w:val="00307021"/>
    <w:rsid w:val="00307D36"/>
    <w:rsid w:val="0031063E"/>
    <w:rsid w:val="003109AD"/>
    <w:rsid w:val="00311AE5"/>
    <w:rsid w:val="00311B19"/>
    <w:rsid w:val="003129C5"/>
    <w:rsid w:val="00312BDC"/>
    <w:rsid w:val="00312D2C"/>
    <w:rsid w:val="003134A1"/>
    <w:rsid w:val="003136C4"/>
    <w:rsid w:val="00313E43"/>
    <w:rsid w:val="00314392"/>
    <w:rsid w:val="003149A0"/>
    <w:rsid w:val="00314F18"/>
    <w:rsid w:val="00315015"/>
    <w:rsid w:val="00315757"/>
    <w:rsid w:val="0031586E"/>
    <w:rsid w:val="00315CA5"/>
    <w:rsid w:val="003160FB"/>
    <w:rsid w:val="00316264"/>
    <w:rsid w:val="00316337"/>
    <w:rsid w:val="003173E5"/>
    <w:rsid w:val="003175AC"/>
    <w:rsid w:val="003175C7"/>
    <w:rsid w:val="0031785B"/>
    <w:rsid w:val="00317C9F"/>
    <w:rsid w:val="003200CA"/>
    <w:rsid w:val="003201A2"/>
    <w:rsid w:val="003214AB"/>
    <w:rsid w:val="003214CA"/>
    <w:rsid w:val="0032179C"/>
    <w:rsid w:val="003217CA"/>
    <w:rsid w:val="0032227B"/>
    <w:rsid w:val="00322ECE"/>
    <w:rsid w:val="00323EC9"/>
    <w:rsid w:val="00324D23"/>
    <w:rsid w:val="0032648B"/>
    <w:rsid w:val="003265D9"/>
    <w:rsid w:val="003266DD"/>
    <w:rsid w:val="00326A73"/>
    <w:rsid w:val="00327B0F"/>
    <w:rsid w:val="00327B77"/>
    <w:rsid w:val="00327D84"/>
    <w:rsid w:val="00327EDC"/>
    <w:rsid w:val="003316A6"/>
    <w:rsid w:val="00332128"/>
    <w:rsid w:val="00332C97"/>
    <w:rsid w:val="003334F3"/>
    <w:rsid w:val="003335E4"/>
    <w:rsid w:val="00333A93"/>
    <w:rsid w:val="00333C0E"/>
    <w:rsid w:val="00333DEB"/>
    <w:rsid w:val="00333EA4"/>
    <w:rsid w:val="0033589C"/>
    <w:rsid w:val="00335C2D"/>
    <w:rsid w:val="003362CE"/>
    <w:rsid w:val="003365DC"/>
    <w:rsid w:val="0033675E"/>
    <w:rsid w:val="00336C7B"/>
    <w:rsid w:val="00336CB3"/>
    <w:rsid w:val="00336D62"/>
    <w:rsid w:val="00337597"/>
    <w:rsid w:val="00337D25"/>
    <w:rsid w:val="00340053"/>
    <w:rsid w:val="00340444"/>
    <w:rsid w:val="00340587"/>
    <w:rsid w:val="00340EC6"/>
    <w:rsid w:val="0034127D"/>
    <w:rsid w:val="0034232D"/>
    <w:rsid w:val="00342839"/>
    <w:rsid w:val="00343A8D"/>
    <w:rsid w:val="00343FE6"/>
    <w:rsid w:val="003446E1"/>
    <w:rsid w:val="00344AC0"/>
    <w:rsid w:val="00345137"/>
    <w:rsid w:val="003454C3"/>
    <w:rsid w:val="003454FC"/>
    <w:rsid w:val="00345822"/>
    <w:rsid w:val="00345C4C"/>
    <w:rsid w:val="003462BF"/>
    <w:rsid w:val="00347579"/>
    <w:rsid w:val="00347AB4"/>
    <w:rsid w:val="0035067C"/>
    <w:rsid w:val="00351CC5"/>
    <w:rsid w:val="00352266"/>
    <w:rsid w:val="00352451"/>
    <w:rsid w:val="003527DB"/>
    <w:rsid w:val="00352DA0"/>
    <w:rsid w:val="003530D7"/>
    <w:rsid w:val="003538E7"/>
    <w:rsid w:val="0035391A"/>
    <w:rsid w:val="00355233"/>
    <w:rsid w:val="00355294"/>
    <w:rsid w:val="00355CA4"/>
    <w:rsid w:val="00356D97"/>
    <w:rsid w:val="00356FBC"/>
    <w:rsid w:val="00360358"/>
    <w:rsid w:val="00360EB0"/>
    <w:rsid w:val="003614CC"/>
    <w:rsid w:val="003616B1"/>
    <w:rsid w:val="00361AF6"/>
    <w:rsid w:val="0036236E"/>
    <w:rsid w:val="003626CD"/>
    <w:rsid w:val="003633FB"/>
    <w:rsid w:val="0036401C"/>
    <w:rsid w:val="00364D42"/>
    <w:rsid w:val="0036551D"/>
    <w:rsid w:val="00365C56"/>
    <w:rsid w:val="00366832"/>
    <w:rsid w:val="00366B90"/>
    <w:rsid w:val="00366CB0"/>
    <w:rsid w:val="00367174"/>
    <w:rsid w:val="0036720F"/>
    <w:rsid w:val="00367249"/>
    <w:rsid w:val="003677A5"/>
    <w:rsid w:val="003679F8"/>
    <w:rsid w:val="00370E4A"/>
    <w:rsid w:val="0037133F"/>
    <w:rsid w:val="003718A2"/>
    <w:rsid w:val="00371ADD"/>
    <w:rsid w:val="00371C7A"/>
    <w:rsid w:val="00371E5B"/>
    <w:rsid w:val="00372770"/>
    <w:rsid w:val="0037283C"/>
    <w:rsid w:val="0037295A"/>
    <w:rsid w:val="00372B0E"/>
    <w:rsid w:val="00372E31"/>
    <w:rsid w:val="00373CD2"/>
    <w:rsid w:val="003746B4"/>
    <w:rsid w:val="003750DF"/>
    <w:rsid w:val="00375966"/>
    <w:rsid w:val="00375C16"/>
    <w:rsid w:val="00375D11"/>
    <w:rsid w:val="00376195"/>
    <w:rsid w:val="003767D0"/>
    <w:rsid w:val="00376B40"/>
    <w:rsid w:val="00377241"/>
    <w:rsid w:val="003779C0"/>
    <w:rsid w:val="00377A1F"/>
    <w:rsid w:val="00377B2D"/>
    <w:rsid w:val="00377BB5"/>
    <w:rsid w:val="003801B1"/>
    <w:rsid w:val="00380494"/>
    <w:rsid w:val="0038077D"/>
    <w:rsid w:val="003807D4"/>
    <w:rsid w:val="00380A51"/>
    <w:rsid w:val="00380A9D"/>
    <w:rsid w:val="00380B45"/>
    <w:rsid w:val="00382096"/>
    <w:rsid w:val="003821F0"/>
    <w:rsid w:val="0038251C"/>
    <w:rsid w:val="00382531"/>
    <w:rsid w:val="00382F87"/>
    <w:rsid w:val="003843F4"/>
    <w:rsid w:val="00385E91"/>
    <w:rsid w:val="00386917"/>
    <w:rsid w:val="00386A26"/>
    <w:rsid w:val="00387512"/>
    <w:rsid w:val="0038759E"/>
    <w:rsid w:val="003905D1"/>
    <w:rsid w:val="003906CC"/>
    <w:rsid w:val="003906E0"/>
    <w:rsid w:val="00390AA8"/>
    <w:rsid w:val="00391760"/>
    <w:rsid w:val="00391E3B"/>
    <w:rsid w:val="003932ED"/>
    <w:rsid w:val="00393364"/>
    <w:rsid w:val="0039344F"/>
    <w:rsid w:val="00394BF6"/>
    <w:rsid w:val="00395600"/>
    <w:rsid w:val="00395B08"/>
    <w:rsid w:val="00395F47"/>
    <w:rsid w:val="00395F70"/>
    <w:rsid w:val="003961DB"/>
    <w:rsid w:val="003963DC"/>
    <w:rsid w:val="00396777"/>
    <w:rsid w:val="003967ED"/>
    <w:rsid w:val="00396D06"/>
    <w:rsid w:val="00397579"/>
    <w:rsid w:val="003A01FC"/>
    <w:rsid w:val="003A0726"/>
    <w:rsid w:val="003A0785"/>
    <w:rsid w:val="003A12A2"/>
    <w:rsid w:val="003A1339"/>
    <w:rsid w:val="003A1B2A"/>
    <w:rsid w:val="003A1C44"/>
    <w:rsid w:val="003A254A"/>
    <w:rsid w:val="003A33C8"/>
    <w:rsid w:val="003A343D"/>
    <w:rsid w:val="003A4417"/>
    <w:rsid w:val="003A4F8D"/>
    <w:rsid w:val="003A5CC7"/>
    <w:rsid w:val="003A759F"/>
    <w:rsid w:val="003A7E81"/>
    <w:rsid w:val="003A7F16"/>
    <w:rsid w:val="003B06E8"/>
    <w:rsid w:val="003B1A39"/>
    <w:rsid w:val="003B1A8C"/>
    <w:rsid w:val="003B1C71"/>
    <w:rsid w:val="003B2045"/>
    <w:rsid w:val="003B262A"/>
    <w:rsid w:val="003B26CD"/>
    <w:rsid w:val="003B2CFA"/>
    <w:rsid w:val="003B30C0"/>
    <w:rsid w:val="003B31CE"/>
    <w:rsid w:val="003B3306"/>
    <w:rsid w:val="003B3570"/>
    <w:rsid w:val="003B378D"/>
    <w:rsid w:val="003B3847"/>
    <w:rsid w:val="003B4524"/>
    <w:rsid w:val="003B45EB"/>
    <w:rsid w:val="003B4662"/>
    <w:rsid w:val="003B46F9"/>
    <w:rsid w:val="003B4ACC"/>
    <w:rsid w:val="003B4D1C"/>
    <w:rsid w:val="003B4EE6"/>
    <w:rsid w:val="003B4FAC"/>
    <w:rsid w:val="003B5128"/>
    <w:rsid w:val="003B5197"/>
    <w:rsid w:val="003B5843"/>
    <w:rsid w:val="003B5B81"/>
    <w:rsid w:val="003B6CB5"/>
    <w:rsid w:val="003B7B34"/>
    <w:rsid w:val="003C142C"/>
    <w:rsid w:val="003C15DE"/>
    <w:rsid w:val="003C2360"/>
    <w:rsid w:val="003C38B4"/>
    <w:rsid w:val="003C39A7"/>
    <w:rsid w:val="003C3FBF"/>
    <w:rsid w:val="003C417E"/>
    <w:rsid w:val="003C41AC"/>
    <w:rsid w:val="003C4853"/>
    <w:rsid w:val="003C4E5B"/>
    <w:rsid w:val="003C541C"/>
    <w:rsid w:val="003C5880"/>
    <w:rsid w:val="003C5DDF"/>
    <w:rsid w:val="003C5EB9"/>
    <w:rsid w:val="003C5F04"/>
    <w:rsid w:val="003C5F79"/>
    <w:rsid w:val="003C62B8"/>
    <w:rsid w:val="003C6D6C"/>
    <w:rsid w:val="003C7537"/>
    <w:rsid w:val="003C7B1B"/>
    <w:rsid w:val="003D073D"/>
    <w:rsid w:val="003D1071"/>
    <w:rsid w:val="003D160D"/>
    <w:rsid w:val="003D1E93"/>
    <w:rsid w:val="003D236A"/>
    <w:rsid w:val="003D379E"/>
    <w:rsid w:val="003D386A"/>
    <w:rsid w:val="003D3CB3"/>
    <w:rsid w:val="003D40F3"/>
    <w:rsid w:val="003D4112"/>
    <w:rsid w:val="003D44F0"/>
    <w:rsid w:val="003D45E8"/>
    <w:rsid w:val="003D49FB"/>
    <w:rsid w:val="003D5384"/>
    <w:rsid w:val="003D696E"/>
    <w:rsid w:val="003D7D7F"/>
    <w:rsid w:val="003E00B5"/>
    <w:rsid w:val="003E0357"/>
    <w:rsid w:val="003E0CBC"/>
    <w:rsid w:val="003E0CC1"/>
    <w:rsid w:val="003E0E33"/>
    <w:rsid w:val="003E0F70"/>
    <w:rsid w:val="003E0FE5"/>
    <w:rsid w:val="003E108D"/>
    <w:rsid w:val="003E127F"/>
    <w:rsid w:val="003E1654"/>
    <w:rsid w:val="003E17AE"/>
    <w:rsid w:val="003E187A"/>
    <w:rsid w:val="003E1ABB"/>
    <w:rsid w:val="003E1B82"/>
    <w:rsid w:val="003E1E03"/>
    <w:rsid w:val="003E1F72"/>
    <w:rsid w:val="003E2049"/>
    <w:rsid w:val="003E28C2"/>
    <w:rsid w:val="003E3375"/>
    <w:rsid w:val="003E3C9F"/>
    <w:rsid w:val="003E4A0B"/>
    <w:rsid w:val="003E4CD6"/>
    <w:rsid w:val="003E4D3D"/>
    <w:rsid w:val="003E5B14"/>
    <w:rsid w:val="003E5BFB"/>
    <w:rsid w:val="003E6956"/>
    <w:rsid w:val="003E6CDC"/>
    <w:rsid w:val="003E6E37"/>
    <w:rsid w:val="003E7E70"/>
    <w:rsid w:val="003F043D"/>
    <w:rsid w:val="003F0FE4"/>
    <w:rsid w:val="003F0FED"/>
    <w:rsid w:val="003F1420"/>
    <w:rsid w:val="003F2B45"/>
    <w:rsid w:val="003F2BD9"/>
    <w:rsid w:val="003F2C41"/>
    <w:rsid w:val="003F36DA"/>
    <w:rsid w:val="003F37AA"/>
    <w:rsid w:val="003F384A"/>
    <w:rsid w:val="003F3C80"/>
    <w:rsid w:val="003F422C"/>
    <w:rsid w:val="003F44CA"/>
    <w:rsid w:val="003F46ED"/>
    <w:rsid w:val="003F538B"/>
    <w:rsid w:val="003F57AD"/>
    <w:rsid w:val="003F5946"/>
    <w:rsid w:val="003F594E"/>
    <w:rsid w:val="00400601"/>
    <w:rsid w:val="00400840"/>
    <w:rsid w:val="00400C2B"/>
    <w:rsid w:val="00401C1F"/>
    <w:rsid w:val="0040237B"/>
    <w:rsid w:val="00402C00"/>
    <w:rsid w:val="00402F5B"/>
    <w:rsid w:val="004031B6"/>
    <w:rsid w:val="0040381C"/>
    <w:rsid w:val="00403BA1"/>
    <w:rsid w:val="00403EFD"/>
    <w:rsid w:val="00404303"/>
    <w:rsid w:val="00404401"/>
    <w:rsid w:val="00404486"/>
    <w:rsid w:val="00404FF4"/>
    <w:rsid w:val="004058BE"/>
    <w:rsid w:val="00405D0B"/>
    <w:rsid w:val="00405F1B"/>
    <w:rsid w:val="00406AC2"/>
    <w:rsid w:val="00406EB6"/>
    <w:rsid w:val="004076EA"/>
    <w:rsid w:val="00407ACA"/>
    <w:rsid w:val="00407CA0"/>
    <w:rsid w:val="00410D20"/>
    <w:rsid w:val="004119FE"/>
    <w:rsid w:val="00411AF1"/>
    <w:rsid w:val="00411D50"/>
    <w:rsid w:val="0041257F"/>
    <w:rsid w:val="00413021"/>
    <w:rsid w:val="00413227"/>
    <w:rsid w:val="00413556"/>
    <w:rsid w:val="00413C4B"/>
    <w:rsid w:val="00413C7D"/>
    <w:rsid w:val="00414912"/>
    <w:rsid w:val="00414DD3"/>
    <w:rsid w:val="00416E85"/>
    <w:rsid w:val="00416F4A"/>
    <w:rsid w:val="00416FC9"/>
    <w:rsid w:val="00417044"/>
    <w:rsid w:val="0041714C"/>
    <w:rsid w:val="004173DD"/>
    <w:rsid w:val="00417829"/>
    <w:rsid w:val="00417AC1"/>
    <w:rsid w:val="00417F83"/>
    <w:rsid w:val="00420722"/>
    <w:rsid w:val="00420E3C"/>
    <w:rsid w:val="00420FC8"/>
    <w:rsid w:val="0042108B"/>
    <w:rsid w:val="00421742"/>
    <w:rsid w:val="00421ADA"/>
    <w:rsid w:val="00421C9C"/>
    <w:rsid w:val="004222E1"/>
    <w:rsid w:val="00422AA2"/>
    <w:rsid w:val="00423081"/>
    <w:rsid w:val="004233A9"/>
    <w:rsid w:val="004246F4"/>
    <w:rsid w:val="00424F32"/>
    <w:rsid w:val="00424F3A"/>
    <w:rsid w:val="00425185"/>
    <w:rsid w:val="00425A98"/>
    <w:rsid w:val="00427588"/>
    <w:rsid w:val="004279A2"/>
    <w:rsid w:val="00427FE8"/>
    <w:rsid w:val="00430140"/>
    <w:rsid w:val="00430A0E"/>
    <w:rsid w:val="00430A64"/>
    <w:rsid w:val="00431613"/>
    <w:rsid w:val="00431836"/>
    <w:rsid w:val="00431D68"/>
    <w:rsid w:val="00432A36"/>
    <w:rsid w:val="00432E9C"/>
    <w:rsid w:val="0043332C"/>
    <w:rsid w:val="004349F8"/>
    <w:rsid w:val="00435776"/>
    <w:rsid w:val="00435923"/>
    <w:rsid w:val="0043617B"/>
    <w:rsid w:val="004368B5"/>
    <w:rsid w:val="00436A95"/>
    <w:rsid w:val="00436E13"/>
    <w:rsid w:val="00437708"/>
    <w:rsid w:val="00437F8D"/>
    <w:rsid w:val="0044007D"/>
    <w:rsid w:val="00440353"/>
    <w:rsid w:val="004409B2"/>
    <w:rsid w:val="00440F27"/>
    <w:rsid w:val="004418A9"/>
    <w:rsid w:val="00441A31"/>
    <w:rsid w:val="00441FE2"/>
    <w:rsid w:val="00442BE7"/>
    <w:rsid w:val="00442E87"/>
    <w:rsid w:val="00443090"/>
    <w:rsid w:val="00443B8A"/>
    <w:rsid w:val="004444B7"/>
    <w:rsid w:val="00445AC6"/>
    <w:rsid w:val="00445B5E"/>
    <w:rsid w:val="00445D4E"/>
    <w:rsid w:val="00445F09"/>
    <w:rsid w:val="0044630B"/>
    <w:rsid w:val="00446472"/>
    <w:rsid w:val="0044694E"/>
    <w:rsid w:val="00447597"/>
    <w:rsid w:val="004476D1"/>
    <w:rsid w:val="00447767"/>
    <w:rsid w:val="004477EB"/>
    <w:rsid w:val="004500FA"/>
    <w:rsid w:val="0045037F"/>
    <w:rsid w:val="00450412"/>
    <w:rsid w:val="00450B25"/>
    <w:rsid w:val="00450B2A"/>
    <w:rsid w:val="00450C54"/>
    <w:rsid w:val="00450D3D"/>
    <w:rsid w:val="004511E1"/>
    <w:rsid w:val="004511F6"/>
    <w:rsid w:val="00451271"/>
    <w:rsid w:val="00451842"/>
    <w:rsid w:val="0045185E"/>
    <w:rsid w:val="004518CE"/>
    <w:rsid w:val="00451CE8"/>
    <w:rsid w:val="0045210C"/>
    <w:rsid w:val="004523F0"/>
    <w:rsid w:val="004531FA"/>
    <w:rsid w:val="004541FF"/>
    <w:rsid w:val="00454EC9"/>
    <w:rsid w:val="00454F08"/>
    <w:rsid w:val="00455556"/>
    <w:rsid w:val="00455A3B"/>
    <w:rsid w:val="00455A83"/>
    <w:rsid w:val="0045660F"/>
    <w:rsid w:val="00456A94"/>
    <w:rsid w:val="004576BB"/>
    <w:rsid w:val="00460944"/>
    <w:rsid w:val="00461024"/>
    <w:rsid w:val="0046142B"/>
    <w:rsid w:val="00461BF1"/>
    <w:rsid w:val="00461EC6"/>
    <w:rsid w:val="0046206D"/>
    <w:rsid w:val="00462891"/>
    <w:rsid w:val="00462B36"/>
    <w:rsid w:val="00462D03"/>
    <w:rsid w:val="0046379A"/>
    <w:rsid w:val="00463AFF"/>
    <w:rsid w:val="00464552"/>
    <w:rsid w:val="0046460F"/>
    <w:rsid w:val="0046495C"/>
    <w:rsid w:val="00465018"/>
    <w:rsid w:val="00465130"/>
    <w:rsid w:val="00465441"/>
    <w:rsid w:val="0046581A"/>
    <w:rsid w:val="00465A22"/>
    <w:rsid w:val="00465DA8"/>
    <w:rsid w:val="00465FB2"/>
    <w:rsid w:val="00466184"/>
    <w:rsid w:val="00466FCC"/>
    <w:rsid w:val="004670D3"/>
    <w:rsid w:val="0046761F"/>
    <w:rsid w:val="004679E4"/>
    <w:rsid w:val="00467DD5"/>
    <w:rsid w:val="00467F81"/>
    <w:rsid w:val="0047061D"/>
    <w:rsid w:val="004706DB"/>
    <w:rsid w:val="00470F98"/>
    <w:rsid w:val="004711D8"/>
    <w:rsid w:val="00471671"/>
    <w:rsid w:val="00473168"/>
    <w:rsid w:val="004735BE"/>
    <w:rsid w:val="004739CF"/>
    <w:rsid w:val="00473F95"/>
    <w:rsid w:val="0047406E"/>
    <w:rsid w:val="004743F7"/>
    <w:rsid w:val="00474AF1"/>
    <w:rsid w:val="00474BFC"/>
    <w:rsid w:val="00474C71"/>
    <w:rsid w:val="004753F6"/>
    <w:rsid w:val="004759F6"/>
    <w:rsid w:val="00475EF4"/>
    <w:rsid w:val="004765A6"/>
    <w:rsid w:val="00476972"/>
    <w:rsid w:val="00476E1E"/>
    <w:rsid w:val="00476EDC"/>
    <w:rsid w:val="00480985"/>
    <w:rsid w:val="00481CE8"/>
    <w:rsid w:val="00481E6D"/>
    <w:rsid w:val="00481EFB"/>
    <w:rsid w:val="00482037"/>
    <w:rsid w:val="0048235B"/>
    <w:rsid w:val="0048344F"/>
    <w:rsid w:val="00483B28"/>
    <w:rsid w:val="00483BA0"/>
    <w:rsid w:val="00484477"/>
    <w:rsid w:val="004849E1"/>
    <w:rsid w:val="00484ACB"/>
    <w:rsid w:val="004851BD"/>
    <w:rsid w:val="00485291"/>
    <w:rsid w:val="0048556F"/>
    <w:rsid w:val="0048567C"/>
    <w:rsid w:val="00485A9E"/>
    <w:rsid w:val="00485AA2"/>
    <w:rsid w:val="00485B81"/>
    <w:rsid w:val="00485DE5"/>
    <w:rsid w:val="00485E0F"/>
    <w:rsid w:val="00486D6C"/>
    <w:rsid w:val="00486DC2"/>
    <w:rsid w:val="00486EE0"/>
    <w:rsid w:val="0048763B"/>
    <w:rsid w:val="004878AF"/>
    <w:rsid w:val="004879B2"/>
    <w:rsid w:val="00487A3C"/>
    <w:rsid w:val="00487F3F"/>
    <w:rsid w:val="00490F72"/>
    <w:rsid w:val="0049157E"/>
    <w:rsid w:val="00491897"/>
    <w:rsid w:val="00491B22"/>
    <w:rsid w:val="00492427"/>
    <w:rsid w:val="00492D7E"/>
    <w:rsid w:val="00492E57"/>
    <w:rsid w:val="00492EE7"/>
    <w:rsid w:val="00493246"/>
    <w:rsid w:val="00494A98"/>
    <w:rsid w:val="00495C23"/>
    <w:rsid w:val="004960D8"/>
    <w:rsid w:val="00496D71"/>
    <w:rsid w:val="00497393"/>
    <w:rsid w:val="00497685"/>
    <w:rsid w:val="004A0C6D"/>
    <w:rsid w:val="004A1731"/>
    <w:rsid w:val="004A176B"/>
    <w:rsid w:val="004A1A05"/>
    <w:rsid w:val="004A2B4C"/>
    <w:rsid w:val="004A380F"/>
    <w:rsid w:val="004A394B"/>
    <w:rsid w:val="004A395B"/>
    <w:rsid w:val="004A3C1B"/>
    <w:rsid w:val="004A3D71"/>
    <w:rsid w:val="004A465A"/>
    <w:rsid w:val="004A49B3"/>
    <w:rsid w:val="004A4C81"/>
    <w:rsid w:val="004A4EA7"/>
    <w:rsid w:val="004A5239"/>
    <w:rsid w:val="004A5C71"/>
    <w:rsid w:val="004A6073"/>
    <w:rsid w:val="004A613F"/>
    <w:rsid w:val="004A61C4"/>
    <w:rsid w:val="004A6307"/>
    <w:rsid w:val="004A648F"/>
    <w:rsid w:val="004A6690"/>
    <w:rsid w:val="004A6819"/>
    <w:rsid w:val="004A6B6C"/>
    <w:rsid w:val="004A6DB1"/>
    <w:rsid w:val="004A73E6"/>
    <w:rsid w:val="004A79D6"/>
    <w:rsid w:val="004A7A2E"/>
    <w:rsid w:val="004B046B"/>
    <w:rsid w:val="004B0B11"/>
    <w:rsid w:val="004B0CD5"/>
    <w:rsid w:val="004B0D4D"/>
    <w:rsid w:val="004B0E97"/>
    <w:rsid w:val="004B1D7C"/>
    <w:rsid w:val="004B1F47"/>
    <w:rsid w:val="004B23FF"/>
    <w:rsid w:val="004B24B1"/>
    <w:rsid w:val="004B25C2"/>
    <w:rsid w:val="004B2686"/>
    <w:rsid w:val="004B28F9"/>
    <w:rsid w:val="004B3181"/>
    <w:rsid w:val="004B31B3"/>
    <w:rsid w:val="004B361A"/>
    <w:rsid w:val="004B3748"/>
    <w:rsid w:val="004B3811"/>
    <w:rsid w:val="004B3918"/>
    <w:rsid w:val="004B3CEB"/>
    <w:rsid w:val="004B3EB1"/>
    <w:rsid w:val="004B4799"/>
    <w:rsid w:val="004B507D"/>
    <w:rsid w:val="004B5219"/>
    <w:rsid w:val="004B53D3"/>
    <w:rsid w:val="004B565C"/>
    <w:rsid w:val="004B5775"/>
    <w:rsid w:val="004B57EF"/>
    <w:rsid w:val="004B5BFB"/>
    <w:rsid w:val="004B7CE6"/>
    <w:rsid w:val="004C0263"/>
    <w:rsid w:val="004C0605"/>
    <w:rsid w:val="004C1375"/>
    <w:rsid w:val="004C1BB9"/>
    <w:rsid w:val="004C2012"/>
    <w:rsid w:val="004C2145"/>
    <w:rsid w:val="004C2CF4"/>
    <w:rsid w:val="004C3301"/>
    <w:rsid w:val="004C375F"/>
    <w:rsid w:val="004C3C24"/>
    <w:rsid w:val="004C4CE6"/>
    <w:rsid w:val="004C57E9"/>
    <w:rsid w:val="004C5D9E"/>
    <w:rsid w:val="004C5E2F"/>
    <w:rsid w:val="004C6162"/>
    <w:rsid w:val="004C6411"/>
    <w:rsid w:val="004C6638"/>
    <w:rsid w:val="004C702C"/>
    <w:rsid w:val="004C709C"/>
    <w:rsid w:val="004C7716"/>
    <w:rsid w:val="004C787E"/>
    <w:rsid w:val="004C7D62"/>
    <w:rsid w:val="004C7E13"/>
    <w:rsid w:val="004C7E6A"/>
    <w:rsid w:val="004D089D"/>
    <w:rsid w:val="004D0DB8"/>
    <w:rsid w:val="004D11E6"/>
    <w:rsid w:val="004D26AD"/>
    <w:rsid w:val="004D2B8B"/>
    <w:rsid w:val="004D2C5B"/>
    <w:rsid w:val="004D2D44"/>
    <w:rsid w:val="004D3894"/>
    <w:rsid w:val="004D3FFB"/>
    <w:rsid w:val="004D425A"/>
    <w:rsid w:val="004D45F2"/>
    <w:rsid w:val="004D465B"/>
    <w:rsid w:val="004D50A9"/>
    <w:rsid w:val="004D56CC"/>
    <w:rsid w:val="004D57E8"/>
    <w:rsid w:val="004D595C"/>
    <w:rsid w:val="004D5ED8"/>
    <w:rsid w:val="004D60B6"/>
    <w:rsid w:val="004D62C1"/>
    <w:rsid w:val="004D7D31"/>
    <w:rsid w:val="004D7EA2"/>
    <w:rsid w:val="004E0057"/>
    <w:rsid w:val="004E00E1"/>
    <w:rsid w:val="004E100A"/>
    <w:rsid w:val="004E2483"/>
    <w:rsid w:val="004E2EBD"/>
    <w:rsid w:val="004E338A"/>
    <w:rsid w:val="004E3FC5"/>
    <w:rsid w:val="004E4137"/>
    <w:rsid w:val="004E46D5"/>
    <w:rsid w:val="004E4CD4"/>
    <w:rsid w:val="004E576B"/>
    <w:rsid w:val="004E60AD"/>
    <w:rsid w:val="004E6A11"/>
    <w:rsid w:val="004E6E63"/>
    <w:rsid w:val="004E6E64"/>
    <w:rsid w:val="004E6EE9"/>
    <w:rsid w:val="004E6F70"/>
    <w:rsid w:val="004E7807"/>
    <w:rsid w:val="004E7B90"/>
    <w:rsid w:val="004F02B3"/>
    <w:rsid w:val="004F0EEA"/>
    <w:rsid w:val="004F110C"/>
    <w:rsid w:val="004F13D8"/>
    <w:rsid w:val="004F1F61"/>
    <w:rsid w:val="004F2375"/>
    <w:rsid w:val="004F2565"/>
    <w:rsid w:val="004F3004"/>
    <w:rsid w:val="004F3929"/>
    <w:rsid w:val="004F4ADC"/>
    <w:rsid w:val="004F4BE9"/>
    <w:rsid w:val="004F4F21"/>
    <w:rsid w:val="004F522E"/>
    <w:rsid w:val="004F67A7"/>
    <w:rsid w:val="004F71AA"/>
    <w:rsid w:val="004F721F"/>
    <w:rsid w:val="004F77A7"/>
    <w:rsid w:val="004F7817"/>
    <w:rsid w:val="004F7AD7"/>
    <w:rsid w:val="004F7CB6"/>
    <w:rsid w:val="00500117"/>
    <w:rsid w:val="00500672"/>
    <w:rsid w:val="00500A41"/>
    <w:rsid w:val="00500A97"/>
    <w:rsid w:val="00500BAD"/>
    <w:rsid w:val="00500FD9"/>
    <w:rsid w:val="005012AA"/>
    <w:rsid w:val="005012EB"/>
    <w:rsid w:val="00501553"/>
    <w:rsid w:val="00502134"/>
    <w:rsid w:val="005029F4"/>
    <w:rsid w:val="0050310F"/>
    <w:rsid w:val="00503461"/>
    <w:rsid w:val="00503952"/>
    <w:rsid w:val="00503C7F"/>
    <w:rsid w:val="005043BB"/>
    <w:rsid w:val="00504689"/>
    <w:rsid w:val="0050507A"/>
    <w:rsid w:val="005055E5"/>
    <w:rsid w:val="005059CB"/>
    <w:rsid w:val="00506182"/>
    <w:rsid w:val="00506344"/>
    <w:rsid w:val="00506A9A"/>
    <w:rsid w:val="0050770F"/>
    <w:rsid w:val="005077DD"/>
    <w:rsid w:val="00507818"/>
    <w:rsid w:val="00507824"/>
    <w:rsid w:val="00507C9F"/>
    <w:rsid w:val="00507EE4"/>
    <w:rsid w:val="00507F9B"/>
    <w:rsid w:val="00510371"/>
    <w:rsid w:val="00510A43"/>
    <w:rsid w:val="00510E49"/>
    <w:rsid w:val="005111B5"/>
    <w:rsid w:val="00511333"/>
    <w:rsid w:val="00511758"/>
    <w:rsid w:val="005117D0"/>
    <w:rsid w:val="00512C47"/>
    <w:rsid w:val="005137D0"/>
    <w:rsid w:val="00513E3D"/>
    <w:rsid w:val="00513EF6"/>
    <w:rsid w:val="00514509"/>
    <w:rsid w:val="005149C9"/>
    <w:rsid w:val="005153A1"/>
    <w:rsid w:val="00515465"/>
    <w:rsid w:val="005159D9"/>
    <w:rsid w:val="00515C3D"/>
    <w:rsid w:val="00515CBE"/>
    <w:rsid w:val="005160CB"/>
    <w:rsid w:val="00517203"/>
    <w:rsid w:val="00517424"/>
    <w:rsid w:val="00517AD7"/>
    <w:rsid w:val="00517CD5"/>
    <w:rsid w:val="00520085"/>
    <w:rsid w:val="00520716"/>
    <w:rsid w:val="005208B4"/>
    <w:rsid w:val="00520937"/>
    <w:rsid w:val="005211E6"/>
    <w:rsid w:val="005212D8"/>
    <w:rsid w:val="005218BF"/>
    <w:rsid w:val="00521A91"/>
    <w:rsid w:val="00521E00"/>
    <w:rsid w:val="00522287"/>
    <w:rsid w:val="005225EE"/>
    <w:rsid w:val="00522617"/>
    <w:rsid w:val="0052295F"/>
    <w:rsid w:val="00522B8A"/>
    <w:rsid w:val="00522DFC"/>
    <w:rsid w:val="00522E84"/>
    <w:rsid w:val="0052309A"/>
    <w:rsid w:val="005230AD"/>
    <w:rsid w:val="005232F4"/>
    <w:rsid w:val="005239B0"/>
    <w:rsid w:val="00523FC3"/>
    <w:rsid w:val="00524133"/>
    <w:rsid w:val="005245E8"/>
    <w:rsid w:val="00526203"/>
    <w:rsid w:val="00526631"/>
    <w:rsid w:val="0052669F"/>
    <w:rsid w:val="00527740"/>
    <w:rsid w:val="005278FD"/>
    <w:rsid w:val="00527BEF"/>
    <w:rsid w:val="00527C23"/>
    <w:rsid w:val="00527F0D"/>
    <w:rsid w:val="0053017A"/>
    <w:rsid w:val="0053032F"/>
    <w:rsid w:val="00530C0D"/>
    <w:rsid w:val="00530D3C"/>
    <w:rsid w:val="00531D2E"/>
    <w:rsid w:val="00531EF8"/>
    <w:rsid w:val="00532EE8"/>
    <w:rsid w:val="00533B7F"/>
    <w:rsid w:val="00534FBC"/>
    <w:rsid w:val="005352D0"/>
    <w:rsid w:val="0053573B"/>
    <w:rsid w:val="00535981"/>
    <w:rsid w:val="005363EB"/>
    <w:rsid w:val="00536401"/>
    <w:rsid w:val="00537763"/>
    <w:rsid w:val="005378DD"/>
    <w:rsid w:val="005400C3"/>
    <w:rsid w:val="00540A47"/>
    <w:rsid w:val="00541C28"/>
    <w:rsid w:val="00542BAA"/>
    <w:rsid w:val="00543C07"/>
    <w:rsid w:val="0054438E"/>
    <w:rsid w:val="005448DD"/>
    <w:rsid w:val="00544D34"/>
    <w:rsid w:val="00544E42"/>
    <w:rsid w:val="00545AFE"/>
    <w:rsid w:val="00545B54"/>
    <w:rsid w:val="00545D7D"/>
    <w:rsid w:val="00545FC7"/>
    <w:rsid w:val="00546276"/>
    <w:rsid w:val="0054670F"/>
    <w:rsid w:val="00546C41"/>
    <w:rsid w:val="0054729B"/>
    <w:rsid w:val="00547476"/>
    <w:rsid w:val="00547B4A"/>
    <w:rsid w:val="00547D00"/>
    <w:rsid w:val="0055038E"/>
    <w:rsid w:val="00550EF6"/>
    <w:rsid w:val="005513EE"/>
    <w:rsid w:val="00551A8A"/>
    <w:rsid w:val="00552216"/>
    <w:rsid w:val="005528AD"/>
    <w:rsid w:val="00552CF0"/>
    <w:rsid w:val="00554042"/>
    <w:rsid w:val="00554505"/>
    <w:rsid w:val="00554769"/>
    <w:rsid w:val="005552B1"/>
    <w:rsid w:val="00555E8B"/>
    <w:rsid w:val="00555F97"/>
    <w:rsid w:val="00556622"/>
    <w:rsid w:val="00556F0F"/>
    <w:rsid w:val="00557A7D"/>
    <w:rsid w:val="00557BF3"/>
    <w:rsid w:val="00557D41"/>
    <w:rsid w:val="0056034F"/>
    <w:rsid w:val="005603FE"/>
    <w:rsid w:val="00560C59"/>
    <w:rsid w:val="0056103D"/>
    <w:rsid w:val="00561345"/>
    <w:rsid w:val="005613CA"/>
    <w:rsid w:val="00561B3A"/>
    <w:rsid w:val="00561C56"/>
    <w:rsid w:val="0056217B"/>
    <w:rsid w:val="005621EA"/>
    <w:rsid w:val="00562516"/>
    <w:rsid w:val="005627C8"/>
    <w:rsid w:val="00562AE2"/>
    <w:rsid w:val="00563310"/>
    <w:rsid w:val="005633CA"/>
    <w:rsid w:val="005635B1"/>
    <w:rsid w:val="00563D41"/>
    <w:rsid w:val="0056422F"/>
    <w:rsid w:val="00564282"/>
    <w:rsid w:val="00564B3A"/>
    <w:rsid w:val="00564D72"/>
    <w:rsid w:val="00564F2E"/>
    <w:rsid w:val="00564FBE"/>
    <w:rsid w:val="00565538"/>
    <w:rsid w:val="005656EB"/>
    <w:rsid w:val="005664BB"/>
    <w:rsid w:val="005667DB"/>
    <w:rsid w:val="00566A60"/>
    <w:rsid w:val="00566A9D"/>
    <w:rsid w:val="00566FE4"/>
    <w:rsid w:val="0056725C"/>
    <w:rsid w:val="00567CF1"/>
    <w:rsid w:val="00570128"/>
    <w:rsid w:val="00570D52"/>
    <w:rsid w:val="00570D67"/>
    <w:rsid w:val="005717AD"/>
    <w:rsid w:val="00571986"/>
    <w:rsid w:val="00571C18"/>
    <w:rsid w:val="00571D27"/>
    <w:rsid w:val="005721E1"/>
    <w:rsid w:val="005724A7"/>
    <w:rsid w:val="00572591"/>
    <w:rsid w:val="00572A5F"/>
    <w:rsid w:val="005735C4"/>
    <w:rsid w:val="00573C95"/>
    <w:rsid w:val="00573EFD"/>
    <w:rsid w:val="00573F06"/>
    <w:rsid w:val="0057404D"/>
    <w:rsid w:val="0057423C"/>
    <w:rsid w:val="005753CA"/>
    <w:rsid w:val="00575BB6"/>
    <w:rsid w:val="0057661D"/>
    <w:rsid w:val="00576ECB"/>
    <w:rsid w:val="00577526"/>
    <w:rsid w:val="00577A48"/>
    <w:rsid w:val="00577E6A"/>
    <w:rsid w:val="0058021C"/>
    <w:rsid w:val="00580277"/>
    <w:rsid w:val="00581523"/>
    <w:rsid w:val="00581896"/>
    <w:rsid w:val="00581EC6"/>
    <w:rsid w:val="005830FD"/>
    <w:rsid w:val="0058318D"/>
    <w:rsid w:val="00583721"/>
    <w:rsid w:val="0058387D"/>
    <w:rsid w:val="00583A3E"/>
    <w:rsid w:val="00584209"/>
    <w:rsid w:val="005843D6"/>
    <w:rsid w:val="00584A9F"/>
    <w:rsid w:val="00585320"/>
    <w:rsid w:val="00585382"/>
    <w:rsid w:val="0058545B"/>
    <w:rsid w:val="00585523"/>
    <w:rsid w:val="0058586D"/>
    <w:rsid w:val="00585945"/>
    <w:rsid w:val="00585C5B"/>
    <w:rsid w:val="00585E22"/>
    <w:rsid w:val="0058664E"/>
    <w:rsid w:val="005869D1"/>
    <w:rsid w:val="0058716D"/>
    <w:rsid w:val="0058719F"/>
    <w:rsid w:val="00587792"/>
    <w:rsid w:val="00587DE1"/>
    <w:rsid w:val="00590062"/>
    <w:rsid w:val="00590F45"/>
    <w:rsid w:val="005915F0"/>
    <w:rsid w:val="00591A96"/>
    <w:rsid w:val="00592221"/>
    <w:rsid w:val="00592DC5"/>
    <w:rsid w:val="005930E3"/>
    <w:rsid w:val="005934E5"/>
    <w:rsid w:val="00593D38"/>
    <w:rsid w:val="00594475"/>
    <w:rsid w:val="00594980"/>
    <w:rsid w:val="00594AA3"/>
    <w:rsid w:val="00594B7C"/>
    <w:rsid w:val="00594C47"/>
    <w:rsid w:val="00595919"/>
    <w:rsid w:val="00595A13"/>
    <w:rsid w:val="0059615D"/>
    <w:rsid w:val="0059630E"/>
    <w:rsid w:val="0059651B"/>
    <w:rsid w:val="00596685"/>
    <w:rsid w:val="005967B2"/>
    <w:rsid w:val="005968AF"/>
    <w:rsid w:val="005A0612"/>
    <w:rsid w:val="005A095F"/>
    <w:rsid w:val="005A0BD1"/>
    <w:rsid w:val="005A1548"/>
    <w:rsid w:val="005A281E"/>
    <w:rsid w:val="005A28E1"/>
    <w:rsid w:val="005A2D6A"/>
    <w:rsid w:val="005A314C"/>
    <w:rsid w:val="005A31B9"/>
    <w:rsid w:val="005A329E"/>
    <w:rsid w:val="005A35E1"/>
    <w:rsid w:val="005A3B09"/>
    <w:rsid w:val="005A3BB3"/>
    <w:rsid w:val="005A3E52"/>
    <w:rsid w:val="005A482E"/>
    <w:rsid w:val="005A4916"/>
    <w:rsid w:val="005A4926"/>
    <w:rsid w:val="005A495B"/>
    <w:rsid w:val="005A4F70"/>
    <w:rsid w:val="005A532A"/>
    <w:rsid w:val="005A5766"/>
    <w:rsid w:val="005A5968"/>
    <w:rsid w:val="005A5A90"/>
    <w:rsid w:val="005A5B2F"/>
    <w:rsid w:val="005A6560"/>
    <w:rsid w:val="005A68FC"/>
    <w:rsid w:val="005A6943"/>
    <w:rsid w:val="005A6F62"/>
    <w:rsid w:val="005A7289"/>
    <w:rsid w:val="005A7E18"/>
    <w:rsid w:val="005B0274"/>
    <w:rsid w:val="005B0839"/>
    <w:rsid w:val="005B11E3"/>
    <w:rsid w:val="005B1332"/>
    <w:rsid w:val="005B275A"/>
    <w:rsid w:val="005B2BB2"/>
    <w:rsid w:val="005B2DDF"/>
    <w:rsid w:val="005B338F"/>
    <w:rsid w:val="005B3CF0"/>
    <w:rsid w:val="005B4739"/>
    <w:rsid w:val="005B4909"/>
    <w:rsid w:val="005B4BCA"/>
    <w:rsid w:val="005B5F60"/>
    <w:rsid w:val="005B5FE3"/>
    <w:rsid w:val="005B6164"/>
    <w:rsid w:val="005B61A4"/>
    <w:rsid w:val="005B6228"/>
    <w:rsid w:val="005B65AB"/>
    <w:rsid w:val="005B6A0D"/>
    <w:rsid w:val="005B7133"/>
    <w:rsid w:val="005B769F"/>
    <w:rsid w:val="005B7E44"/>
    <w:rsid w:val="005C178C"/>
    <w:rsid w:val="005C17A3"/>
    <w:rsid w:val="005C1A64"/>
    <w:rsid w:val="005C209D"/>
    <w:rsid w:val="005C2368"/>
    <w:rsid w:val="005C25D5"/>
    <w:rsid w:val="005C2929"/>
    <w:rsid w:val="005C2B7C"/>
    <w:rsid w:val="005C2ED2"/>
    <w:rsid w:val="005C3053"/>
    <w:rsid w:val="005C326F"/>
    <w:rsid w:val="005C3C4F"/>
    <w:rsid w:val="005C41A6"/>
    <w:rsid w:val="005C4786"/>
    <w:rsid w:val="005C486B"/>
    <w:rsid w:val="005C4DA0"/>
    <w:rsid w:val="005C647C"/>
    <w:rsid w:val="005C69E3"/>
    <w:rsid w:val="005C7B12"/>
    <w:rsid w:val="005C7E81"/>
    <w:rsid w:val="005D012D"/>
    <w:rsid w:val="005D058A"/>
    <w:rsid w:val="005D0838"/>
    <w:rsid w:val="005D0959"/>
    <w:rsid w:val="005D0C72"/>
    <w:rsid w:val="005D16A6"/>
    <w:rsid w:val="005D19FA"/>
    <w:rsid w:val="005D1D03"/>
    <w:rsid w:val="005D1EA7"/>
    <w:rsid w:val="005D22B2"/>
    <w:rsid w:val="005D24A7"/>
    <w:rsid w:val="005D2AE9"/>
    <w:rsid w:val="005D2F10"/>
    <w:rsid w:val="005D2FF2"/>
    <w:rsid w:val="005D3664"/>
    <w:rsid w:val="005D48A6"/>
    <w:rsid w:val="005D4D44"/>
    <w:rsid w:val="005D4F6E"/>
    <w:rsid w:val="005D52BC"/>
    <w:rsid w:val="005D5D22"/>
    <w:rsid w:val="005D5DB9"/>
    <w:rsid w:val="005D679F"/>
    <w:rsid w:val="005D6E1D"/>
    <w:rsid w:val="005D73EA"/>
    <w:rsid w:val="005D7490"/>
    <w:rsid w:val="005D776F"/>
    <w:rsid w:val="005D795C"/>
    <w:rsid w:val="005D7A48"/>
    <w:rsid w:val="005D7D26"/>
    <w:rsid w:val="005D7E42"/>
    <w:rsid w:val="005D7E78"/>
    <w:rsid w:val="005D7F44"/>
    <w:rsid w:val="005E0171"/>
    <w:rsid w:val="005E0393"/>
    <w:rsid w:val="005E0CF2"/>
    <w:rsid w:val="005E0D22"/>
    <w:rsid w:val="005E129C"/>
    <w:rsid w:val="005E2138"/>
    <w:rsid w:val="005E24BA"/>
    <w:rsid w:val="005E252C"/>
    <w:rsid w:val="005E2563"/>
    <w:rsid w:val="005E2C43"/>
    <w:rsid w:val="005E2EF1"/>
    <w:rsid w:val="005E2F90"/>
    <w:rsid w:val="005E3D31"/>
    <w:rsid w:val="005E4A4A"/>
    <w:rsid w:val="005E4F88"/>
    <w:rsid w:val="005E5492"/>
    <w:rsid w:val="005E5E2E"/>
    <w:rsid w:val="005E68EA"/>
    <w:rsid w:val="005E6E14"/>
    <w:rsid w:val="005E6E9E"/>
    <w:rsid w:val="005E74AD"/>
    <w:rsid w:val="005E7502"/>
    <w:rsid w:val="005E75DB"/>
    <w:rsid w:val="005E7969"/>
    <w:rsid w:val="005F0987"/>
    <w:rsid w:val="005F0A93"/>
    <w:rsid w:val="005F0C3A"/>
    <w:rsid w:val="005F1DB3"/>
    <w:rsid w:val="005F2999"/>
    <w:rsid w:val="005F2C29"/>
    <w:rsid w:val="005F2D4C"/>
    <w:rsid w:val="005F2E9D"/>
    <w:rsid w:val="005F3C12"/>
    <w:rsid w:val="005F41ED"/>
    <w:rsid w:val="005F4403"/>
    <w:rsid w:val="005F49C8"/>
    <w:rsid w:val="005F4FC5"/>
    <w:rsid w:val="005F54DC"/>
    <w:rsid w:val="005F5951"/>
    <w:rsid w:val="005F5A50"/>
    <w:rsid w:val="005F650A"/>
    <w:rsid w:val="005F65F4"/>
    <w:rsid w:val="005F71A2"/>
    <w:rsid w:val="005F7651"/>
    <w:rsid w:val="005F7A9A"/>
    <w:rsid w:val="005F7D36"/>
    <w:rsid w:val="005F7D8E"/>
    <w:rsid w:val="005F7FE0"/>
    <w:rsid w:val="0060037E"/>
    <w:rsid w:val="006003EB"/>
    <w:rsid w:val="00600949"/>
    <w:rsid w:val="00600B14"/>
    <w:rsid w:val="00601E31"/>
    <w:rsid w:val="006026E8"/>
    <w:rsid w:val="006028D7"/>
    <w:rsid w:val="00602A17"/>
    <w:rsid w:val="00603098"/>
    <w:rsid w:val="006030A9"/>
    <w:rsid w:val="00603FAD"/>
    <w:rsid w:val="0060439B"/>
    <w:rsid w:val="00604A0F"/>
    <w:rsid w:val="00604CC2"/>
    <w:rsid w:val="00604DEC"/>
    <w:rsid w:val="006052B5"/>
    <w:rsid w:val="00605A6F"/>
    <w:rsid w:val="00605ACF"/>
    <w:rsid w:val="00605B85"/>
    <w:rsid w:val="00605D13"/>
    <w:rsid w:val="00607393"/>
    <w:rsid w:val="00607A98"/>
    <w:rsid w:val="00607A9E"/>
    <w:rsid w:val="006103AE"/>
    <w:rsid w:val="00610545"/>
    <w:rsid w:val="00610BFA"/>
    <w:rsid w:val="00610D6B"/>
    <w:rsid w:val="006110B7"/>
    <w:rsid w:val="00612455"/>
    <w:rsid w:val="00612DDE"/>
    <w:rsid w:val="006132C6"/>
    <w:rsid w:val="00614B6E"/>
    <w:rsid w:val="00614C68"/>
    <w:rsid w:val="00615312"/>
    <w:rsid w:val="006156D5"/>
    <w:rsid w:val="00615C75"/>
    <w:rsid w:val="006161EA"/>
    <w:rsid w:val="00616B84"/>
    <w:rsid w:val="006177A1"/>
    <w:rsid w:val="00620090"/>
    <w:rsid w:val="006206F5"/>
    <w:rsid w:val="00621142"/>
    <w:rsid w:val="0062149D"/>
    <w:rsid w:val="006215EB"/>
    <w:rsid w:val="00622284"/>
    <w:rsid w:val="0062253F"/>
    <w:rsid w:val="006225E2"/>
    <w:rsid w:val="00623535"/>
    <w:rsid w:val="00623C92"/>
    <w:rsid w:val="00623F07"/>
    <w:rsid w:val="0062435D"/>
    <w:rsid w:val="006246E7"/>
    <w:rsid w:val="00624A86"/>
    <w:rsid w:val="00624D4A"/>
    <w:rsid w:val="0062572A"/>
    <w:rsid w:val="0062590A"/>
    <w:rsid w:val="00625979"/>
    <w:rsid w:val="00625FA7"/>
    <w:rsid w:val="006261A3"/>
    <w:rsid w:val="00626918"/>
    <w:rsid w:val="00626BDF"/>
    <w:rsid w:val="0062784C"/>
    <w:rsid w:val="006308E7"/>
    <w:rsid w:val="00630B14"/>
    <w:rsid w:val="006316DA"/>
    <w:rsid w:val="00631757"/>
    <w:rsid w:val="006317C3"/>
    <w:rsid w:val="00631AE4"/>
    <w:rsid w:val="00631F5D"/>
    <w:rsid w:val="006325F4"/>
    <w:rsid w:val="00632AE0"/>
    <w:rsid w:val="0063350A"/>
    <w:rsid w:val="006342BB"/>
    <w:rsid w:val="006347D5"/>
    <w:rsid w:val="00634FC7"/>
    <w:rsid w:val="00635686"/>
    <w:rsid w:val="006356B2"/>
    <w:rsid w:val="00635939"/>
    <w:rsid w:val="006360C1"/>
    <w:rsid w:val="0063779C"/>
    <w:rsid w:val="006405A7"/>
    <w:rsid w:val="006406E9"/>
    <w:rsid w:val="00640FE1"/>
    <w:rsid w:val="00641726"/>
    <w:rsid w:val="00641798"/>
    <w:rsid w:val="00641D1B"/>
    <w:rsid w:val="00642390"/>
    <w:rsid w:val="00642715"/>
    <w:rsid w:val="006427F5"/>
    <w:rsid w:val="0064302B"/>
    <w:rsid w:val="00643B45"/>
    <w:rsid w:val="00643B70"/>
    <w:rsid w:val="00643EB8"/>
    <w:rsid w:val="00643FCC"/>
    <w:rsid w:val="00644197"/>
    <w:rsid w:val="006446BD"/>
    <w:rsid w:val="00644BB6"/>
    <w:rsid w:val="00644C63"/>
    <w:rsid w:val="0064525B"/>
    <w:rsid w:val="00645CFB"/>
    <w:rsid w:val="006462A1"/>
    <w:rsid w:val="00646467"/>
    <w:rsid w:val="00647358"/>
    <w:rsid w:val="00647DF1"/>
    <w:rsid w:val="00650105"/>
    <w:rsid w:val="0065032A"/>
    <w:rsid w:val="006503FC"/>
    <w:rsid w:val="00650A98"/>
    <w:rsid w:val="00650E1F"/>
    <w:rsid w:val="006510CD"/>
    <w:rsid w:val="0065135F"/>
    <w:rsid w:val="00651D19"/>
    <w:rsid w:val="00651DB2"/>
    <w:rsid w:val="00651DD7"/>
    <w:rsid w:val="00652879"/>
    <w:rsid w:val="006537D1"/>
    <w:rsid w:val="00653B12"/>
    <w:rsid w:val="00654847"/>
    <w:rsid w:val="00654C8B"/>
    <w:rsid w:val="00654D68"/>
    <w:rsid w:val="00655849"/>
    <w:rsid w:val="00656C68"/>
    <w:rsid w:val="00657098"/>
    <w:rsid w:val="006571E1"/>
    <w:rsid w:val="00657926"/>
    <w:rsid w:val="006601C6"/>
    <w:rsid w:val="006605BB"/>
    <w:rsid w:val="00660AB2"/>
    <w:rsid w:val="00660CB0"/>
    <w:rsid w:val="00660D98"/>
    <w:rsid w:val="00660FE2"/>
    <w:rsid w:val="00661DD5"/>
    <w:rsid w:val="00662B67"/>
    <w:rsid w:val="00662B84"/>
    <w:rsid w:val="00662E63"/>
    <w:rsid w:val="00663160"/>
    <w:rsid w:val="00663E42"/>
    <w:rsid w:val="00664947"/>
    <w:rsid w:val="006658D2"/>
    <w:rsid w:val="00665B20"/>
    <w:rsid w:val="00665E16"/>
    <w:rsid w:val="00666049"/>
    <w:rsid w:val="00666287"/>
    <w:rsid w:val="00667094"/>
    <w:rsid w:val="00667DF0"/>
    <w:rsid w:val="0067025F"/>
    <w:rsid w:val="00670394"/>
    <w:rsid w:val="00670484"/>
    <w:rsid w:val="00670A61"/>
    <w:rsid w:val="00670ECB"/>
    <w:rsid w:val="006712F3"/>
    <w:rsid w:val="00671683"/>
    <w:rsid w:val="00671DFF"/>
    <w:rsid w:val="00671F81"/>
    <w:rsid w:val="0067215E"/>
    <w:rsid w:val="006726A4"/>
    <w:rsid w:val="00672BD1"/>
    <w:rsid w:val="00672FDA"/>
    <w:rsid w:val="0067310E"/>
    <w:rsid w:val="006735F1"/>
    <w:rsid w:val="006737C2"/>
    <w:rsid w:val="006745B0"/>
    <w:rsid w:val="00674ACF"/>
    <w:rsid w:val="00674BAA"/>
    <w:rsid w:val="006750AF"/>
    <w:rsid w:val="00675228"/>
    <w:rsid w:val="0067558F"/>
    <w:rsid w:val="00675B4A"/>
    <w:rsid w:val="00675F32"/>
    <w:rsid w:val="006766C5"/>
    <w:rsid w:val="0067677A"/>
    <w:rsid w:val="00676B60"/>
    <w:rsid w:val="0067703F"/>
    <w:rsid w:val="006772FA"/>
    <w:rsid w:val="00677B16"/>
    <w:rsid w:val="00680560"/>
    <w:rsid w:val="00680699"/>
    <w:rsid w:val="006807C6"/>
    <w:rsid w:val="00680A0D"/>
    <w:rsid w:val="0068149D"/>
    <w:rsid w:val="006815DF"/>
    <w:rsid w:val="0068180E"/>
    <w:rsid w:val="00681F8B"/>
    <w:rsid w:val="00682E1F"/>
    <w:rsid w:val="00683A6B"/>
    <w:rsid w:val="00683B96"/>
    <w:rsid w:val="00684316"/>
    <w:rsid w:val="006843C2"/>
    <w:rsid w:val="00684874"/>
    <w:rsid w:val="00684A8F"/>
    <w:rsid w:val="00684C07"/>
    <w:rsid w:val="006854B6"/>
    <w:rsid w:val="00685D93"/>
    <w:rsid w:val="00685D9C"/>
    <w:rsid w:val="00685E11"/>
    <w:rsid w:val="006861B7"/>
    <w:rsid w:val="006863E3"/>
    <w:rsid w:val="0068642E"/>
    <w:rsid w:val="00686619"/>
    <w:rsid w:val="0068699B"/>
    <w:rsid w:val="00686A2E"/>
    <w:rsid w:val="00686B0A"/>
    <w:rsid w:val="00687327"/>
    <w:rsid w:val="006874F4"/>
    <w:rsid w:val="00687BC6"/>
    <w:rsid w:val="00687E05"/>
    <w:rsid w:val="00687FEE"/>
    <w:rsid w:val="006901AD"/>
    <w:rsid w:val="00690280"/>
    <w:rsid w:val="006902DE"/>
    <w:rsid w:val="00690439"/>
    <w:rsid w:val="006908BF"/>
    <w:rsid w:val="006908D4"/>
    <w:rsid w:val="006909DC"/>
    <w:rsid w:val="00690A9D"/>
    <w:rsid w:val="00690CCF"/>
    <w:rsid w:val="00690D3C"/>
    <w:rsid w:val="0069125F"/>
    <w:rsid w:val="00691476"/>
    <w:rsid w:val="00691493"/>
    <w:rsid w:val="00691734"/>
    <w:rsid w:val="00692067"/>
    <w:rsid w:val="006920B4"/>
    <w:rsid w:val="0069266A"/>
    <w:rsid w:val="0069283C"/>
    <w:rsid w:val="00692B48"/>
    <w:rsid w:val="00692C78"/>
    <w:rsid w:val="006931CE"/>
    <w:rsid w:val="006932EF"/>
    <w:rsid w:val="006937EC"/>
    <w:rsid w:val="00693FE3"/>
    <w:rsid w:val="00694070"/>
    <w:rsid w:val="0069480B"/>
    <w:rsid w:val="006952DD"/>
    <w:rsid w:val="00695D22"/>
    <w:rsid w:val="00695F55"/>
    <w:rsid w:val="00696641"/>
    <w:rsid w:val="006968C1"/>
    <w:rsid w:val="0069696A"/>
    <w:rsid w:val="00696975"/>
    <w:rsid w:val="00696DC5"/>
    <w:rsid w:val="00697313"/>
    <w:rsid w:val="00697608"/>
    <w:rsid w:val="006A0188"/>
    <w:rsid w:val="006A02F7"/>
    <w:rsid w:val="006A0493"/>
    <w:rsid w:val="006A04C7"/>
    <w:rsid w:val="006A0AD8"/>
    <w:rsid w:val="006A0B79"/>
    <w:rsid w:val="006A110F"/>
    <w:rsid w:val="006A14D5"/>
    <w:rsid w:val="006A1514"/>
    <w:rsid w:val="006A2A06"/>
    <w:rsid w:val="006A2B8C"/>
    <w:rsid w:val="006A2FF1"/>
    <w:rsid w:val="006A3159"/>
    <w:rsid w:val="006A3376"/>
    <w:rsid w:val="006A40DC"/>
    <w:rsid w:val="006A444F"/>
    <w:rsid w:val="006A4ED0"/>
    <w:rsid w:val="006A5B22"/>
    <w:rsid w:val="006A5F6F"/>
    <w:rsid w:val="006A6732"/>
    <w:rsid w:val="006A674E"/>
    <w:rsid w:val="006A6999"/>
    <w:rsid w:val="006A74DC"/>
    <w:rsid w:val="006A77B4"/>
    <w:rsid w:val="006A79A3"/>
    <w:rsid w:val="006A7B13"/>
    <w:rsid w:val="006B1016"/>
    <w:rsid w:val="006B212B"/>
    <w:rsid w:val="006B2166"/>
    <w:rsid w:val="006B2327"/>
    <w:rsid w:val="006B2840"/>
    <w:rsid w:val="006B2B0D"/>
    <w:rsid w:val="006B2B33"/>
    <w:rsid w:val="006B3C4A"/>
    <w:rsid w:val="006B43E9"/>
    <w:rsid w:val="006B456E"/>
    <w:rsid w:val="006B468B"/>
    <w:rsid w:val="006B4DD5"/>
    <w:rsid w:val="006B53F7"/>
    <w:rsid w:val="006B5F22"/>
    <w:rsid w:val="006B61C0"/>
    <w:rsid w:val="006B6357"/>
    <w:rsid w:val="006B6EC6"/>
    <w:rsid w:val="006B70EE"/>
    <w:rsid w:val="006B71A0"/>
    <w:rsid w:val="006B7922"/>
    <w:rsid w:val="006C07A5"/>
    <w:rsid w:val="006C0B39"/>
    <w:rsid w:val="006C0C84"/>
    <w:rsid w:val="006C109C"/>
    <w:rsid w:val="006C113C"/>
    <w:rsid w:val="006C1800"/>
    <w:rsid w:val="006C2129"/>
    <w:rsid w:val="006C225E"/>
    <w:rsid w:val="006C398D"/>
    <w:rsid w:val="006C3F07"/>
    <w:rsid w:val="006C472B"/>
    <w:rsid w:val="006C57C9"/>
    <w:rsid w:val="006C5F16"/>
    <w:rsid w:val="006C675B"/>
    <w:rsid w:val="006C6F12"/>
    <w:rsid w:val="006C7079"/>
    <w:rsid w:val="006C7445"/>
    <w:rsid w:val="006C7560"/>
    <w:rsid w:val="006C770A"/>
    <w:rsid w:val="006C772F"/>
    <w:rsid w:val="006C7A03"/>
    <w:rsid w:val="006C7DEB"/>
    <w:rsid w:val="006D0408"/>
    <w:rsid w:val="006D0C67"/>
    <w:rsid w:val="006D1020"/>
    <w:rsid w:val="006D149A"/>
    <w:rsid w:val="006D1AFD"/>
    <w:rsid w:val="006D1B2B"/>
    <w:rsid w:val="006D2B69"/>
    <w:rsid w:val="006D2C69"/>
    <w:rsid w:val="006D2FB7"/>
    <w:rsid w:val="006D3033"/>
    <w:rsid w:val="006D3480"/>
    <w:rsid w:val="006D354A"/>
    <w:rsid w:val="006D36F7"/>
    <w:rsid w:val="006D3C96"/>
    <w:rsid w:val="006D3E80"/>
    <w:rsid w:val="006D462F"/>
    <w:rsid w:val="006D497D"/>
    <w:rsid w:val="006D49CC"/>
    <w:rsid w:val="006D49DF"/>
    <w:rsid w:val="006D4A25"/>
    <w:rsid w:val="006D5060"/>
    <w:rsid w:val="006D5981"/>
    <w:rsid w:val="006D5BA5"/>
    <w:rsid w:val="006D5EED"/>
    <w:rsid w:val="006D60F2"/>
    <w:rsid w:val="006D6F70"/>
    <w:rsid w:val="006D6FF0"/>
    <w:rsid w:val="006D7118"/>
    <w:rsid w:val="006D7287"/>
    <w:rsid w:val="006D755C"/>
    <w:rsid w:val="006D75D0"/>
    <w:rsid w:val="006D7AAE"/>
    <w:rsid w:val="006E01F0"/>
    <w:rsid w:val="006E09F7"/>
    <w:rsid w:val="006E0A4A"/>
    <w:rsid w:val="006E100D"/>
    <w:rsid w:val="006E1463"/>
    <w:rsid w:val="006E17C0"/>
    <w:rsid w:val="006E182F"/>
    <w:rsid w:val="006E28AF"/>
    <w:rsid w:val="006E3496"/>
    <w:rsid w:val="006E34EC"/>
    <w:rsid w:val="006E3517"/>
    <w:rsid w:val="006E40ED"/>
    <w:rsid w:val="006E42B1"/>
    <w:rsid w:val="006E4A5E"/>
    <w:rsid w:val="006E4B5F"/>
    <w:rsid w:val="006E4BBF"/>
    <w:rsid w:val="006E4F5B"/>
    <w:rsid w:val="006E5544"/>
    <w:rsid w:val="006E55A0"/>
    <w:rsid w:val="006E56CF"/>
    <w:rsid w:val="006E5778"/>
    <w:rsid w:val="006E5AF1"/>
    <w:rsid w:val="006E5C9F"/>
    <w:rsid w:val="006E649C"/>
    <w:rsid w:val="006E69E9"/>
    <w:rsid w:val="006E6A71"/>
    <w:rsid w:val="006E761B"/>
    <w:rsid w:val="006E7988"/>
    <w:rsid w:val="006E7A23"/>
    <w:rsid w:val="006E7EB4"/>
    <w:rsid w:val="006F0917"/>
    <w:rsid w:val="006F0A3A"/>
    <w:rsid w:val="006F0ED4"/>
    <w:rsid w:val="006F1485"/>
    <w:rsid w:val="006F1D64"/>
    <w:rsid w:val="006F1DEA"/>
    <w:rsid w:val="006F1F25"/>
    <w:rsid w:val="006F2D8A"/>
    <w:rsid w:val="006F30DA"/>
    <w:rsid w:val="006F3887"/>
    <w:rsid w:val="006F3B1B"/>
    <w:rsid w:val="006F4255"/>
    <w:rsid w:val="006F42EC"/>
    <w:rsid w:val="006F4C9D"/>
    <w:rsid w:val="006F4DDA"/>
    <w:rsid w:val="006F6F01"/>
    <w:rsid w:val="006F7171"/>
    <w:rsid w:val="006F719B"/>
    <w:rsid w:val="006F71A4"/>
    <w:rsid w:val="006F76B1"/>
    <w:rsid w:val="006F7728"/>
    <w:rsid w:val="006F774A"/>
    <w:rsid w:val="006F7C13"/>
    <w:rsid w:val="007003BF"/>
    <w:rsid w:val="0070058E"/>
    <w:rsid w:val="0070069C"/>
    <w:rsid w:val="007009A9"/>
    <w:rsid w:val="0070147D"/>
    <w:rsid w:val="00701F7B"/>
    <w:rsid w:val="00702001"/>
    <w:rsid w:val="0070202E"/>
    <w:rsid w:val="007044D3"/>
    <w:rsid w:val="00704E5A"/>
    <w:rsid w:val="007050CC"/>
    <w:rsid w:val="00705633"/>
    <w:rsid w:val="00705810"/>
    <w:rsid w:val="0070670B"/>
    <w:rsid w:val="00706A74"/>
    <w:rsid w:val="00706EEA"/>
    <w:rsid w:val="00707743"/>
    <w:rsid w:val="00707BC4"/>
    <w:rsid w:val="0071066A"/>
    <w:rsid w:val="00710DC4"/>
    <w:rsid w:val="0071144D"/>
    <w:rsid w:val="007115C2"/>
    <w:rsid w:val="007116F4"/>
    <w:rsid w:val="007121CE"/>
    <w:rsid w:val="007122F1"/>
    <w:rsid w:val="0071273C"/>
    <w:rsid w:val="00712BC3"/>
    <w:rsid w:val="0071380A"/>
    <w:rsid w:val="00713B80"/>
    <w:rsid w:val="00713F0E"/>
    <w:rsid w:val="007146C6"/>
    <w:rsid w:val="00714CBD"/>
    <w:rsid w:val="00714EA9"/>
    <w:rsid w:val="007155F7"/>
    <w:rsid w:val="0071560A"/>
    <w:rsid w:val="0071567C"/>
    <w:rsid w:val="00715E5E"/>
    <w:rsid w:val="007164B3"/>
    <w:rsid w:val="0071779D"/>
    <w:rsid w:val="0072006F"/>
    <w:rsid w:val="00720B91"/>
    <w:rsid w:val="00720F65"/>
    <w:rsid w:val="0072123A"/>
    <w:rsid w:val="00721831"/>
    <w:rsid w:val="00721EF0"/>
    <w:rsid w:val="007220B8"/>
    <w:rsid w:val="0072213B"/>
    <w:rsid w:val="00722A82"/>
    <w:rsid w:val="00722F52"/>
    <w:rsid w:val="0072312C"/>
    <w:rsid w:val="007232F9"/>
    <w:rsid w:val="007238F2"/>
    <w:rsid w:val="007248D9"/>
    <w:rsid w:val="00725499"/>
    <w:rsid w:val="00725D2F"/>
    <w:rsid w:val="00725FEB"/>
    <w:rsid w:val="00726062"/>
    <w:rsid w:val="00726570"/>
    <w:rsid w:val="007268C4"/>
    <w:rsid w:val="00726A33"/>
    <w:rsid w:val="00726B9B"/>
    <w:rsid w:val="00726D46"/>
    <w:rsid w:val="00726DA4"/>
    <w:rsid w:val="007274A0"/>
    <w:rsid w:val="00727A4B"/>
    <w:rsid w:val="0073009C"/>
    <w:rsid w:val="007307EF"/>
    <w:rsid w:val="00730B34"/>
    <w:rsid w:val="00730CEE"/>
    <w:rsid w:val="00730F90"/>
    <w:rsid w:val="00731350"/>
    <w:rsid w:val="0073151F"/>
    <w:rsid w:val="0073218C"/>
    <w:rsid w:val="00733160"/>
    <w:rsid w:val="00733F2C"/>
    <w:rsid w:val="007350CA"/>
    <w:rsid w:val="00735465"/>
    <w:rsid w:val="00735468"/>
    <w:rsid w:val="00735D4E"/>
    <w:rsid w:val="00736CAE"/>
    <w:rsid w:val="007375CD"/>
    <w:rsid w:val="0073793C"/>
    <w:rsid w:val="00737F29"/>
    <w:rsid w:val="00740760"/>
    <w:rsid w:val="007411A9"/>
    <w:rsid w:val="0074130C"/>
    <w:rsid w:val="00741821"/>
    <w:rsid w:val="00741A48"/>
    <w:rsid w:val="00741B3F"/>
    <w:rsid w:val="00741C71"/>
    <w:rsid w:val="00741F81"/>
    <w:rsid w:val="007421F6"/>
    <w:rsid w:val="00742644"/>
    <w:rsid w:val="0074344A"/>
    <w:rsid w:val="007442E0"/>
    <w:rsid w:val="007447C1"/>
    <w:rsid w:val="0074496C"/>
    <w:rsid w:val="00744ED4"/>
    <w:rsid w:val="0074510A"/>
    <w:rsid w:val="007459E5"/>
    <w:rsid w:val="007473B7"/>
    <w:rsid w:val="00750B66"/>
    <w:rsid w:val="00750E07"/>
    <w:rsid w:val="00751DAA"/>
    <w:rsid w:val="00751E00"/>
    <w:rsid w:val="00751E52"/>
    <w:rsid w:val="00752DAA"/>
    <w:rsid w:val="00752E86"/>
    <w:rsid w:val="007533A4"/>
    <w:rsid w:val="00753BDB"/>
    <w:rsid w:val="00754830"/>
    <w:rsid w:val="00754B3E"/>
    <w:rsid w:val="007553D7"/>
    <w:rsid w:val="00755D5A"/>
    <w:rsid w:val="0075645E"/>
    <w:rsid w:val="00756791"/>
    <w:rsid w:val="00756795"/>
    <w:rsid w:val="0075680E"/>
    <w:rsid w:val="00756A6D"/>
    <w:rsid w:val="00756CCA"/>
    <w:rsid w:val="00757273"/>
    <w:rsid w:val="00757681"/>
    <w:rsid w:val="007579FF"/>
    <w:rsid w:val="00757C54"/>
    <w:rsid w:val="00757D58"/>
    <w:rsid w:val="00757F0B"/>
    <w:rsid w:val="0076089A"/>
    <w:rsid w:val="007608D9"/>
    <w:rsid w:val="00760D17"/>
    <w:rsid w:val="007612ED"/>
    <w:rsid w:val="00761346"/>
    <w:rsid w:val="00761485"/>
    <w:rsid w:val="00761531"/>
    <w:rsid w:val="00761875"/>
    <w:rsid w:val="00761D6D"/>
    <w:rsid w:val="00761DD8"/>
    <w:rsid w:val="007625AB"/>
    <w:rsid w:val="00762A77"/>
    <w:rsid w:val="00762D20"/>
    <w:rsid w:val="00762E82"/>
    <w:rsid w:val="0076392C"/>
    <w:rsid w:val="007640F3"/>
    <w:rsid w:val="0076459F"/>
    <w:rsid w:val="007647E0"/>
    <w:rsid w:val="00764AFA"/>
    <w:rsid w:val="00764C3C"/>
    <w:rsid w:val="007651B7"/>
    <w:rsid w:val="007656E2"/>
    <w:rsid w:val="0076575A"/>
    <w:rsid w:val="0076586E"/>
    <w:rsid w:val="00765CF5"/>
    <w:rsid w:val="00765D53"/>
    <w:rsid w:val="00766246"/>
    <w:rsid w:val="00766282"/>
    <w:rsid w:val="0076665B"/>
    <w:rsid w:val="00766739"/>
    <w:rsid w:val="00766E60"/>
    <w:rsid w:val="00766FA9"/>
    <w:rsid w:val="00767000"/>
    <w:rsid w:val="00767790"/>
    <w:rsid w:val="00767967"/>
    <w:rsid w:val="00770185"/>
    <w:rsid w:val="007710A6"/>
    <w:rsid w:val="007713DD"/>
    <w:rsid w:val="007714C5"/>
    <w:rsid w:val="0077151D"/>
    <w:rsid w:val="00772DA8"/>
    <w:rsid w:val="007736A1"/>
    <w:rsid w:val="0077410C"/>
    <w:rsid w:val="007745D3"/>
    <w:rsid w:val="007755C4"/>
    <w:rsid w:val="007764DB"/>
    <w:rsid w:val="00776E10"/>
    <w:rsid w:val="00777163"/>
    <w:rsid w:val="007771AB"/>
    <w:rsid w:val="007771D7"/>
    <w:rsid w:val="00777299"/>
    <w:rsid w:val="00782789"/>
    <w:rsid w:val="007827F2"/>
    <w:rsid w:val="00782CC3"/>
    <w:rsid w:val="00782EB9"/>
    <w:rsid w:val="00783281"/>
    <w:rsid w:val="007833DD"/>
    <w:rsid w:val="007837E9"/>
    <w:rsid w:val="00783801"/>
    <w:rsid w:val="00783B85"/>
    <w:rsid w:val="00783C96"/>
    <w:rsid w:val="00784472"/>
    <w:rsid w:val="007844E9"/>
    <w:rsid w:val="007846A8"/>
    <w:rsid w:val="007847F9"/>
    <w:rsid w:val="00784D5C"/>
    <w:rsid w:val="00784EB3"/>
    <w:rsid w:val="00785925"/>
    <w:rsid w:val="00785E36"/>
    <w:rsid w:val="00785F08"/>
    <w:rsid w:val="00786C5F"/>
    <w:rsid w:val="00786DB0"/>
    <w:rsid w:val="00786EC9"/>
    <w:rsid w:val="00786FF0"/>
    <w:rsid w:val="00787E1D"/>
    <w:rsid w:val="007903D3"/>
    <w:rsid w:val="00790482"/>
    <w:rsid w:val="007908D2"/>
    <w:rsid w:val="00790D54"/>
    <w:rsid w:val="00790E7D"/>
    <w:rsid w:val="007910AD"/>
    <w:rsid w:val="00792061"/>
    <w:rsid w:val="00792654"/>
    <w:rsid w:val="00792B9A"/>
    <w:rsid w:val="007937C0"/>
    <w:rsid w:val="00793BF1"/>
    <w:rsid w:val="00793C00"/>
    <w:rsid w:val="007942FB"/>
    <w:rsid w:val="0079453E"/>
    <w:rsid w:val="00794618"/>
    <w:rsid w:val="00794690"/>
    <w:rsid w:val="00794780"/>
    <w:rsid w:val="007948AD"/>
    <w:rsid w:val="00794D7C"/>
    <w:rsid w:val="00795EDF"/>
    <w:rsid w:val="00796108"/>
    <w:rsid w:val="00796C70"/>
    <w:rsid w:val="00796E2F"/>
    <w:rsid w:val="00796ED0"/>
    <w:rsid w:val="00796FF5"/>
    <w:rsid w:val="00797296"/>
    <w:rsid w:val="00797AB2"/>
    <w:rsid w:val="007A0002"/>
    <w:rsid w:val="007A07DB"/>
    <w:rsid w:val="007A0E40"/>
    <w:rsid w:val="007A19CE"/>
    <w:rsid w:val="007A1A37"/>
    <w:rsid w:val="007A1D0F"/>
    <w:rsid w:val="007A208A"/>
    <w:rsid w:val="007A2103"/>
    <w:rsid w:val="007A2539"/>
    <w:rsid w:val="007A2723"/>
    <w:rsid w:val="007A2A72"/>
    <w:rsid w:val="007A2DAC"/>
    <w:rsid w:val="007A3856"/>
    <w:rsid w:val="007A3DE2"/>
    <w:rsid w:val="007A48F4"/>
    <w:rsid w:val="007A48F5"/>
    <w:rsid w:val="007A4CB2"/>
    <w:rsid w:val="007A4CC0"/>
    <w:rsid w:val="007A4EE6"/>
    <w:rsid w:val="007A5348"/>
    <w:rsid w:val="007A5570"/>
    <w:rsid w:val="007A5679"/>
    <w:rsid w:val="007A5C2D"/>
    <w:rsid w:val="007A5CD8"/>
    <w:rsid w:val="007A5E84"/>
    <w:rsid w:val="007A6B1C"/>
    <w:rsid w:val="007A7010"/>
    <w:rsid w:val="007A709C"/>
    <w:rsid w:val="007A7475"/>
    <w:rsid w:val="007A7BCD"/>
    <w:rsid w:val="007A7D54"/>
    <w:rsid w:val="007B00EF"/>
    <w:rsid w:val="007B094B"/>
    <w:rsid w:val="007B1669"/>
    <w:rsid w:val="007B28AE"/>
    <w:rsid w:val="007B2CC3"/>
    <w:rsid w:val="007B2D53"/>
    <w:rsid w:val="007B314A"/>
    <w:rsid w:val="007B32AC"/>
    <w:rsid w:val="007B3E36"/>
    <w:rsid w:val="007B403F"/>
    <w:rsid w:val="007B42AA"/>
    <w:rsid w:val="007B446E"/>
    <w:rsid w:val="007B4E90"/>
    <w:rsid w:val="007B5092"/>
    <w:rsid w:val="007B552D"/>
    <w:rsid w:val="007B5786"/>
    <w:rsid w:val="007B5D8F"/>
    <w:rsid w:val="007B66B5"/>
    <w:rsid w:val="007B6EC6"/>
    <w:rsid w:val="007B782E"/>
    <w:rsid w:val="007B7C2B"/>
    <w:rsid w:val="007C03D8"/>
    <w:rsid w:val="007C096E"/>
    <w:rsid w:val="007C0FB2"/>
    <w:rsid w:val="007C10E4"/>
    <w:rsid w:val="007C1DDB"/>
    <w:rsid w:val="007C22C9"/>
    <w:rsid w:val="007C2902"/>
    <w:rsid w:val="007C2909"/>
    <w:rsid w:val="007C2A3F"/>
    <w:rsid w:val="007C318F"/>
    <w:rsid w:val="007C35A5"/>
    <w:rsid w:val="007C3729"/>
    <w:rsid w:val="007C3C6C"/>
    <w:rsid w:val="007C5497"/>
    <w:rsid w:val="007C5CC0"/>
    <w:rsid w:val="007C6645"/>
    <w:rsid w:val="007C6A90"/>
    <w:rsid w:val="007C6B19"/>
    <w:rsid w:val="007C719A"/>
    <w:rsid w:val="007C7B3F"/>
    <w:rsid w:val="007D1DF2"/>
    <w:rsid w:val="007D321B"/>
    <w:rsid w:val="007D349E"/>
    <w:rsid w:val="007D4397"/>
    <w:rsid w:val="007D4C58"/>
    <w:rsid w:val="007D5635"/>
    <w:rsid w:val="007D58FE"/>
    <w:rsid w:val="007D613C"/>
    <w:rsid w:val="007D637B"/>
    <w:rsid w:val="007D69CB"/>
    <w:rsid w:val="007D7831"/>
    <w:rsid w:val="007D7920"/>
    <w:rsid w:val="007D7AA2"/>
    <w:rsid w:val="007D7BF4"/>
    <w:rsid w:val="007E0BB9"/>
    <w:rsid w:val="007E0F41"/>
    <w:rsid w:val="007E1ED9"/>
    <w:rsid w:val="007E31AC"/>
    <w:rsid w:val="007E3B4E"/>
    <w:rsid w:val="007E3D5A"/>
    <w:rsid w:val="007E44CE"/>
    <w:rsid w:val="007E47B4"/>
    <w:rsid w:val="007E4C89"/>
    <w:rsid w:val="007E54F2"/>
    <w:rsid w:val="007E5A80"/>
    <w:rsid w:val="007E67DE"/>
    <w:rsid w:val="007E69DF"/>
    <w:rsid w:val="007F0237"/>
    <w:rsid w:val="007F036E"/>
    <w:rsid w:val="007F0404"/>
    <w:rsid w:val="007F106A"/>
    <w:rsid w:val="007F1A18"/>
    <w:rsid w:val="007F1BFE"/>
    <w:rsid w:val="007F1D7A"/>
    <w:rsid w:val="007F2DA3"/>
    <w:rsid w:val="007F31FA"/>
    <w:rsid w:val="007F3581"/>
    <w:rsid w:val="007F36A9"/>
    <w:rsid w:val="007F3AFE"/>
    <w:rsid w:val="007F4E51"/>
    <w:rsid w:val="007F5576"/>
    <w:rsid w:val="007F5B0A"/>
    <w:rsid w:val="007F5C05"/>
    <w:rsid w:val="007F5DE8"/>
    <w:rsid w:val="007F68B6"/>
    <w:rsid w:val="007F7C31"/>
    <w:rsid w:val="0080008B"/>
    <w:rsid w:val="008009C4"/>
    <w:rsid w:val="00800D50"/>
    <w:rsid w:val="00800FA7"/>
    <w:rsid w:val="008010D2"/>
    <w:rsid w:val="008012B6"/>
    <w:rsid w:val="008018FD"/>
    <w:rsid w:val="0080240D"/>
    <w:rsid w:val="00802C5C"/>
    <w:rsid w:val="00803422"/>
    <w:rsid w:val="00803485"/>
    <w:rsid w:val="00803E2F"/>
    <w:rsid w:val="00804046"/>
    <w:rsid w:val="008042D4"/>
    <w:rsid w:val="008045AB"/>
    <w:rsid w:val="00804CAF"/>
    <w:rsid w:val="0080537F"/>
    <w:rsid w:val="00805B10"/>
    <w:rsid w:val="008060EA"/>
    <w:rsid w:val="0080624A"/>
    <w:rsid w:val="00806320"/>
    <w:rsid w:val="00806416"/>
    <w:rsid w:val="008065DF"/>
    <w:rsid w:val="00806BAC"/>
    <w:rsid w:val="00806BDD"/>
    <w:rsid w:val="00806E4C"/>
    <w:rsid w:val="00806FD6"/>
    <w:rsid w:val="00806FDF"/>
    <w:rsid w:val="008070D5"/>
    <w:rsid w:val="00810DF8"/>
    <w:rsid w:val="008110A1"/>
    <w:rsid w:val="008114A1"/>
    <w:rsid w:val="00811555"/>
    <w:rsid w:val="0081158D"/>
    <w:rsid w:val="00812011"/>
    <w:rsid w:val="008122B7"/>
    <w:rsid w:val="008122D0"/>
    <w:rsid w:val="00812335"/>
    <w:rsid w:val="00812689"/>
    <w:rsid w:val="00812B7C"/>
    <w:rsid w:val="00812BDA"/>
    <w:rsid w:val="00813AF1"/>
    <w:rsid w:val="00813D80"/>
    <w:rsid w:val="00814713"/>
    <w:rsid w:val="00814AB7"/>
    <w:rsid w:val="00814D3A"/>
    <w:rsid w:val="008152F3"/>
    <w:rsid w:val="008154FB"/>
    <w:rsid w:val="00815EEF"/>
    <w:rsid w:val="00816547"/>
    <w:rsid w:val="00816741"/>
    <w:rsid w:val="008167CA"/>
    <w:rsid w:val="00816FF5"/>
    <w:rsid w:val="008172AC"/>
    <w:rsid w:val="00817521"/>
    <w:rsid w:val="00817944"/>
    <w:rsid w:val="0082063D"/>
    <w:rsid w:val="00820677"/>
    <w:rsid w:val="008206AB"/>
    <w:rsid w:val="00820D4C"/>
    <w:rsid w:val="00820D83"/>
    <w:rsid w:val="00820EF8"/>
    <w:rsid w:val="008212D5"/>
    <w:rsid w:val="00821752"/>
    <w:rsid w:val="008220A6"/>
    <w:rsid w:val="008226DE"/>
    <w:rsid w:val="00822A90"/>
    <w:rsid w:val="00822C77"/>
    <w:rsid w:val="00822D84"/>
    <w:rsid w:val="008231B9"/>
    <w:rsid w:val="008231D9"/>
    <w:rsid w:val="008235F7"/>
    <w:rsid w:val="00823D2E"/>
    <w:rsid w:val="00823E65"/>
    <w:rsid w:val="00823F77"/>
    <w:rsid w:val="00823F93"/>
    <w:rsid w:val="00824720"/>
    <w:rsid w:val="00824AC1"/>
    <w:rsid w:val="00824D52"/>
    <w:rsid w:val="008268A2"/>
    <w:rsid w:val="00826A5C"/>
    <w:rsid w:val="00826FCB"/>
    <w:rsid w:val="00827275"/>
    <w:rsid w:val="00827370"/>
    <w:rsid w:val="008278CC"/>
    <w:rsid w:val="0082790D"/>
    <w:rsid w:val="0082799D"/>
    <w:rsid w:val="00830083"/>
    <w:rsid w:val="00830748"/>
    <w:rsid w:val="0083074A"/>
    <w:rsid w:val="0083075F"/>
    <w:rsid w:val="008312FE"/>
    <w:rsid w:val="008313A7"/>
    <w:rsid w:val="008323FF"/>
    <w:rsid w:val="0083394A"/>
    <w:rsid w:val="0083403B"/>
    <w:rsid w:val="00835BD4"/>
    <w:rsid w:val="00835D9A"/>
    <w:rsid w:val="00835E1E"/>
    <w:rsid w:val="00835EC7"/>
    <w:rsid w:val="00836532"/>
    <w:rsid w:val="00836675"/>
    <w:rsid w:val="008367FB"/>
    <w:rsid w:val="00837466"/>
    <w:rsid w:val="008374FD"/>
    <w:rsid w:val="00837925"/>
    <w:rsid w:val="008379DB"/>
    <w:rsid w:val="00837C9C"/>
    <w:rsid w:val="00841611"/>
    <w:rsid w:val="00841D36"/>
    <w:rsid w:val="00841E3A"/>
    <w:rsid w:val="00842957"/>
    <w:rsid w:val="00842DFF"/>
    <w:rsid w:val="0084301B"/>
    <w:rsid w:val="00843565"/>
    <w:rsid w:val="008439DB"/>
    <w:rsid w:val="00843A27"/>
    <w:rsid w:val="00843C9B"/>
    <w:rsid w:val="00845414"/>
    <w:rsid w:val="008459EB"/>
    <w:rsid w:val="00845FB8"/>
    <w:rsid w:val="008461FB"/>
    <w:rsid w:val="0084650F"/>
    <w:rsid w:val="0085040E"/>
    <w:rsid w:val="008511DF"/>
    <w:rsid w:val="00851639"/>
    <w:rsid w:val="008517DE"/>
    <w:rsid w:val="008518C3"/>
    <w:rsid w:val="00851A62"/>
    <w:rsid w:val="0085220E"/>
    <w:rsid w:val="00852223"/>
    <w:rsid w:val="008524C0"/>
    <w:rsid w:val="00852D4F"/>
    <w:rsid w:val="00852F5C"/>
    <w:rsid w:val="00855173"/>
    <w:rsid w:val="00855279"/>
    <w:rsid w:val="00855400"/>
    <w:rsid w:val="00855F76"/>
    <w:rsid w:val="00857391"/>
    <w:rsid w:val="00857AF2"/>
    <w:rsid w:val="00860A56"/>
    <w:rsid w:val="00860C00"/>
    <w:rsid w:val="008615D2"/>
    <w:rsid w:val="00861711"/>
    <w:rsid w:val="008617F7"/>
    <w:rsid w:val="00861EBC"/>
    <w:rsid w:val="00861FC2"/>
    <w:rsid w:val="00862242"/>
    <w:rsid w:val="0086258D"/>
    <w:rsid w:val="008625EB"/>
    <w:rsid w:val="00862BA3"/>
    <w:rsid w:val="00862DCB"/>
    <w:rsid w:val="00863429"/>
    <w:rsid w:val="008643AF"/>
    <w:rsid w:val="00865135"/>
    <w:rsid w:val="008653CB"/>
    <w:rsid w:val="0086579B"/>
    <w:rsid w:val="0086584E"/>
    <w:rsid w:val="00865B42"/>
    <w:rsid w:val="008660E6"/>
    <w:rsid w:val="00866B3B"/>
    <w:rsid w:val="00867358"/>
    <w:rsid w:val="00867603"/>
    <w:rsid w:val="00867630"/>
    <w:rsid w:val="00867926"/>
    <w:rsid w:val="00867B22"/>
    <w:rsid w:val="008704E4"/>
    <w:rsid w:val="00870985"/>
    <w:rsid w:val="0087123B"/>
    <w:rsid w:val="00871DE8"/>
    <w:rsid w:val="0087212C"/>
    <w:rsid w:val="008725A8"/>
    <w:rsid w:val="00872832"/>
    <w:rsid w:val="00873201"/>
    <w:rsid w:val="00873451"/>
    <w:rsid w:val="00873D54"/>
    <w:rsid w:val="008741B6"/>
    <w:rsid w:val="008742A8"/>
    <w:rsid w:val="008746A5"/>
    <w:rsid w:val="00874875"/>
    <w:rsid w:val="00874A12"/>
    <w:rsid w:val="00874DF2"/>
    <w:rsid w:val="00874F75"/>
    <w:rsid w:val="0087503A"/>
    <w:rsid w:val="0087580C"/>
    <w:rsid w:val="008758AD"/>
    <w:rsid w:val="00875C0B"/>
    <w:rsid w:val="0087653E"/>
    <w:rsid w:val="008768E7"/>
    <w:rsid w:val="00876C66"/>
    <w:rsid w:val="0087785D"/>
    <w:rsid w:val="008779C6"/>
    <w:rsid w:val="00877A19"/>
    <w:rsid w:val="00877B00"/>
    <w:rsid w:val="00877F26"/>
    <w:rsid w:val="008801F8"/>
    <w:rsid w:val="008806B5"/>
    <w:rsid w:val="0088140D"/>
    <w:rsid w:val="0088174A"/>
    <w:rsid w:val="008819AE"/>
    <w:rsid w:val="00881DC4"/>
    <w:rsid w:val="00882685"/>
    <w:rsid w:val="008826D7"/>
    <w:rsid w:val="00882D87"/>
    <w:rsid w:val="00882FEC"/>
    <w:rsid w:val="00883433"/>
    <w:rsid w:val="00883699"/>
    <w:rsid w:val="00883952"/>
    <w:rsid w:val="00883957"/>
    <w:rsid w:val="00883E80"/>
    <w:rsid w:val="00884631"/>
    <w:rsid w:val="008850F1"/>
    <w:rsid w:val="0088545A"/>
    <w:rsid w:val="0088589D"/>
    <w:rsid w:val="008858D6"/>
    <w:rsid w:val="00885BDB"/>
    <w:rsid w:val="008866F7"/>
    <w:rsid w:val="008874FD"/>
    <w:rsid w:val="00887A40"/>
    <w:rsid w:val="008911AD"/>
    <w:rsid w:val="00891541"/>
    <w:rsid w:val="0089161E"/>
    <w:rsid w:val="008917D9"/>
    <w:rsid w:val="00891D4D"/>
    <w:rsid w:val="00891F35"/>
    <w:rsid w:val="00892B60"/>
    <w:rsid w:val="00892CA0"/>
    <w:rsid w:val="008938A6"/>
    <w:rsid w:val="00893A7E"/>
    <w:rsid w:val="00893D45"/>
    <w:rsid w:val="00894850"/>
    <w:rsid w:val="00894B51"/>
    <w:rsid w:val="00894DB1"/>
    <w:rsid w:val="0089578B"/>
    <w:rsid w:val="00895EF5"/>
    <w:rsid w:val="008962F6"/>
    <w:rsid w:val="0089679E"/>
    <w:rsid w:val="008976E0"/>
    <w:rsid w:val="0089785D"/>
    <w:rsid w:val="008A003D"/>
    <w:rsid w:val="008A0435"/>
    <w:rsid w:val="008A12AB"/>
    <w:rsid w:val="008A1E51"/>
    <w:rsid w:val="008A1FF2"/>
    <w:rsid w:val="008A22D8"/>
    <w:rsid w:val="008A2493"/>
    <w:rsid w:val="008A392A"/>
    <w:rsid w:val="008A3E00"/>
    <w:rsid w:val="008A3F48"/>
    <w:rsid w:val="008A4C33"/>
    <w:rsid w:val="008A4FBB"/>
    <w:rsid w:val="008A5FD1"/>
    <w:rsid w:val="008A6EC7"/>
    <w:rsid w:val="008A72DC"/>
    <w:rsid w:val="008A7434"/>
    <w:rsid w:val="008A790E"/>
    <w:rsid w:val="008B0211"/>
    <w:rsid w:val="008B0272"/>
    <w:rsid w:val="008B0365"/>
    <w:rsid w:val="008B0897"/>
    <w:rsid w:val="008B09F8"/>
    <w:rsid w:val="008B0E8F"/>
    <w:rsid w:val="008B176F"/>
    <w:rsid w:val="008B1825"/>
    <w:rsid w:val="008B1DFF"/>
    <w:rsid w:val="008B1F80"/>
    <w:rsid w:val="008B3F9F"/>
    <w:rsid w:val="008B40F4"/>
    <w:rsid w:val="008B4D80"/>
    <w:rsid w:val="008B56D7"/>
    <w:rsid w:val="008B5F25"/>
    <w:rsid w:val="008B623D"/>
    <w:rsid w:val="008B6C77"/>
    <w:rsid w:val="008B6E49"/>
    <w:rsid w:val="008B71A8"/>
    <w:rsid w:val="008B7605"/>
    <w:rsid w:val="008B7783"/>
    <w:rsid w:val="008B79B2"/>
    <w:rsid w:val="008B7A00"/>
    <w:rsid w:val="008B7B61"/>
    <w:rsid w:val="008B7B69"/>
    <w:rsid w:val="008C0C83"/>
    <w:rsid w:val="008C0D0D"/>
    <w:rsid w:val="008C0DF6"/>
    <w:rsid w:val="008C1CA6"/>
    <w:rsid w:val="008C1DBE"/>
    <w:rsid w:val="008C1F5C"/>
    <w:rsid w:val="008C2596"/>
    <w:rsid w:val="008C28EB"/>
    <w:rsid w:val="008C2A7F"/>
    <w:rsid w:val="008C2DF6"/>
    <w:rsid w:val="008C3CB6"/>
    <w:rsid w:val="008C40AA"/>
    <w:rsid w:val="008C48C1"/>
    <w:rsid w:val="008C5253"/>
    <w:rsid w:val="008C6135"/>
    <w:rsid w:val="008C65C9"/>
    <w:rsid w:val="008C67E6"/>
    <w:rsid w:val="008C6A37"/>
    <w:rsid w:val="008C7205"/>
    <w:rsid w:val="008C77C3"/>
    <w:rsid w:val="008C792F"/>
    <w:rsid w:val="008C7E61"/>
    <w:rsid w:val="008C7EE3"/>
    <w:rsid w:val="008D07EE"/>
    <w:rsid w:val="008D0E96"/>
    <w:rsid w:val="008D0F5F"/>
    <w:rsid w:val="008D1791"/>
    <w:rsid w:val="008D23E2"/>
    <w:rsid w:val="008D2A86"/>
    <w:rsid w:val="008D33E2"/>
    <w:rsid w:val="008D3612"/>
    <w:rsid w:val="008D366D"/>
    <w:rsid w:val="008D3EEF"/>
    <w:rsid w:val="008D43A5"/>
    <w:rsid w:val="008D4791"/>
    <w:rsid w:val="008D4AFC"/>
    <w:rsid w:val="008D4C94"/>
    <w:rsid w:val="008D4F16"/>
    <w:rsid w:val="008D50C2"/>
    <w:rsid w:val="008D5562"/>
    <w:rsid w:val="008D5726"/>
    <w:rsid w:val="008D5EF3"/>
    <w:rsid w:val="008D5F00"/>
    <w:rsid w:val="008D683D"/>
    <w:rsid w:val="008D688C"/>
    <w:rsid w:val="008D7935"/>
    <w:rsid w:val="008E0327"/>
    <w:rsid w:val="008E044E"/>
    <w:rsid w:val="008E13CB"/>
    <w:rsid w:val="008E14F5"/>
    <w:rsid w:val="008E1752"/>
    <w:rsid w:val="008E1A1E"/>
    <w:rsid w:val="008E1FE8"/>
    <w:rsid w:val="008E3122"/>
    <w:rsid w:val="008E343E"/>
    <w:rsid w:val="008E38F7"/>
    <w:rsid w:val="008E4431"/>
    <w:rsid w:val="008E447E"/>
    <w:rsid w:val="008E4687"/>
    <w:rsid w:val="008E4989"/>
    <w:rsid w:val="008E4A3B"/>
    <w:rsid w:val="008E4DC5"/>
    <w:rsid w:val="008E5049"/>
    <w:rsid w:val="008E54C0"/>
    <w:rsid w:val="008E59F6"/>
    <w:rsid w:val="008E5BF5"/>
    <w:rsid w:val="008E6B10"/>
    <w:rsid w:val="008E704C"/>
    <w:rsid w:val="008E7880"/>
    <w:rsid w:val="008E7CC9"/>
    <w:rsid w:val="008F03BC"/>
    <w:rsid w:val="008F0533"/>
    <w:rsid w:val="008F0659"/>
    <w:rsid w:val="008F07EB"/>
    <w:rsid w:val="008F0A16"/>
    <w:rsid w:val="008F126D"/>
    <w:rsid w:val="008F1332"/>
    <w:rsid w:val="008F1957"/>
    <w:rsid w:val="008F1AD2"/>
    <w:rsid w:val="008F3D7A"/>
    <w:rsid w:val="008F4200"/>
    <w:rsid w:val="008F449C"/>
    <w:rsid w:val="008F4635"/>
    <w:rsid w:val="008F4681"/>
    <w:rsid w:val="008F544C"/>
    <w:rsid w:val="008F568F"/>
    <w:rsid w:val="008F58E8"/>
    <w:rsid w:val="008F5A29"/>
    <w:rsid w:val="008F6443"/>
    <w:rsid w:val="008F6584"/>
    <w:rsid w:val="008F69B2"/>
    <w:rsid w:val="008F7357"/>
    <w:rsid w:val="008F7427"/>
    <w:rsid w:val="008F788F"/>
    <w:rsid w:val="008F7B25"/>
    <w:rsid w:val="009006C2"/>
    <w:rsid w:val="0090078B"/>
    <w:rsid w:val="00900BA1"/>
    <w:rsid w:val="00900C7D"/>
    <w:rsid w:val="00900CFD"/>
    <w:rsid w:val="00900DAA"/>
    <w:rsid w:val="00901023"/>
    <w:rsid w:val="009014B8"/>
    <w:rsid w:val="009015EB"/>
    <w:rsid w:val="00901D6E"/>
    <w:rsid w:val="00902192"/>
    <w:rsid w:val="009025D0"/>
    <w:rsid w:val="00902D13"/>
    <w:rsid w:val="00902F17"/>
    <w:rsid w:val="00903259"/>
    <w:rsid w:val="009039A3"/>
    <w:rsid w:val="00903D77"/>
    <w:rsid w:val="00903E61"/>
    <w:rsid w:val="00903F00"/>
    <w:rsid w:val="009048AB"/>
    <w:rsid w:val="009054A5"/>
    <w:rsid w:val="00905806"/>
    <w:rsid w:val="00905992"/>
    <w:rsid w:val="00905A5C"/>
    <w:rsid w:val="00905E24"/>
    <w:rsid w:val="00907C8B"/>
    <w:rsid w:val="00910739"/>
    <w:rsid w:val="009109E2"/>
    <w:rsid w:val="009113B5"/>
    <w:rsid w:val="009117F6"/>
    <w:rsid w:val="009119FB"/>
    <w:rsid w:val="00911A87"/>
    <w:rsid w:val="00911D77"/>
    <w:rsid w:val="00911DEA"/>
    <w:rsid w:val="0091219B"/>
    <w:rsid w:val="0091236A"/>
    <w:rsid w:val="0091250C"/>
    <w:rsid w:val="00913139"/>
    <w:rsid w:val="009135BD"/>
    <w:rsid w:val="00913A51"/>
    <w:rsid w:val="00913FA1"/>
    <w:rsid w:val="00914353"/>
    <w:rsid w:val="00914B2F"/>
    <w:rsid w:val="00915318"/>
    <w:rsid w:val="00915B0C"/>
    <w:rsid w:val="009160F3"/>
    <w:rsid w:val="0091681D"/>
    <w:rsid w:val="00917E26"/>
    <w:rsid w:val="00917E61"/>
    <w:rsid w:val="00917F8F"/>
    <w:rsid w:val="0092000E"/>
    <w:rsid w:val="00920D5A"/>
    <w:rsid w:val="009219D0"/>
    <w:rsid w:val="00921FDF"/>
    <w:rsid w:val="00922C8B"/>
    <w:rsid w:val="00923030"/>
    <w:rsid w:val="00923422"/>
    <w:rsid w:val="009239D1"/>
    <w:rsid w:val="00924153"/>
    <w:rsid w:val="00924A8F"/>
    <w:rsid w:val="0092570E"/>
    <w:rsid w:val="00925829"/>
    <w:rsid w:val="00925D46"/>
    <w:rsid w:val="009261D7"/>
    <w:rsid w:val="0092626A"/>
    <w:rsid w:val="00926314"/>
    <w:rsid w:val="00926842"/>
    <w:rsid w:val="009271C9"/>
    <w:rsid w:val="00927247"/>
    <w:rsid w:val="0092773E"/>
    <w:rsid w:val="00927BBF"/>
    <w:rsid w:val="009302C5"/>
    <w:rsid w:val="00930DE0"/>
    <w:rsid w:val="00931260"/>
    <w:rsid w:val="0093185E"/>
    <w:rsid w:val="009319B0"/>
    <w:rsid w:val="00931A5B"/>
    <w:rsid w:val="00931FC3"/>
    <w:rsid w:val="0093229A"/>
    <w:rsid w:val="00932954"/>
    <w:rsid w:val="00932FBB"/>
    <w:rsid w:val="00933D3E"/>
    <w:rsid w:val="0093432B"/>
    <w:rsid w:val="00934D18"/>
    <w:rsid w:val="00935220"/>
    <w:rsid w:val="00935250"/>
    <w:rsid w:val="00935327"/>
    <w:rsid w:val="009354D1"/>
    <w:rsid w:val="009362C1"/>
    <w:rsid w:val="00940048"/>
    <w:rsid w:val="0094043B"/>
    <w:rsid w:val="009408B4"/>
    <w:rsid w:val="009414F3"/>
    <w:rsid w:val="00941619"/>
    <w:rsid w:val="00942623"/>
    <w:rsid w:val="00942B96"/>
    <w:rsid w:val="009435D4"/>
    <w:rsid w:val="009437C2"/>
    <w:rsid w:val="00944384"/>
    <w:rsid w:val="00944B0F"/>
    <w:rsid w:val="00944E5D"/>
    <w:rsid w:val="00945195"/>
    <w:rsid w:val="0094523C"/>
    <w:rsid w:val="009452E2"/>
    <w:rsid w:val="00945364"/>
    <w:rsid w:val="009458A1"/>
    <w:rsid w:val="00946000"/>
    <w:rsid w:val="00946127"/>
    <w:rsid w:val="0094655D"/>
    <w:rsid w:val="00946745"/>
    <w:rsid w:val="00947532"/>
    <w:rsid w:val="009508C5"/>
    <w:rsid w:val="009518E9"/>
    <w:rsid w:val="00951DEB"/>
    <w:rsid w:val="009525D6"/>
    <w:rsid w:val="00952676"/>
    <w:rsid w:val="0095270F"/>
    <w:rsid w:val="00954EAF"/>
    <w:rsid w:val="0095591D"/>
    <w:rsid w:val="00955FB7"/>
    <w:rsid w:val="0095616E"/>
    <w:rsid w:val="009564F9"/>
    <w:rsid w:val="0095678E"/>
    <w:rsid w:val="00956825"/>
    <w:rsid w:val="00956A7C"/>
    <w:rsid w:val="00956CD5"/>
    <w:rsid w:val="00956E9C"/>
    <w:rsid w:val="00957358"/>
    <w:rsid w:val="009576F0"/>
    <w:rsid w:val="00957D6A"/>
    <w:rsid w:val="00957EA1"/>
    <w:rsid w:val="00957FB3"/>
    <w:rsid w:val="009601BB"/>
    <w:rsid w:val="00960449"/>
    <w:rsid w:val="00960546"/>
    <w:rsid w:val="00960685"/>
    <w:rsid w:val="0096089B"/>
    <w:rsid w:val="00960CF2"/>
    <w:rsid w:val="009618C5"/>
    <w:rsid w:val="009618D5"/>
    <w:rsid w:val="009619A7"/>
    <w:rsid w:val="00962314"/>
    <w:rsid w:val="009644E6"/>
    <w:rsid w:val="00965B7F"/>
    <w:rsid w:val="00965C02"/>
    <w:rsid w:val="00966939"/>
    <w:rsid w:val="00966E4E"/>
    <w:rsid w:val="00966F22"/>
    <w:rsid w:val="0096706C"/>
    <w:rsid w:val="009674E2"/>
    <w:rsid w:val="00967774"/>
    <w:rsid w:val="009705B0"/>
    <w:rsid w:val="009705B5"/>
    <w:rsid w:val="00970A9D"/>
    <w:rsid w:val="00972490"/>
    <w:rsid w:val="009725BB"/>
    <w:rsid w:val="00974610"/>
    <w:rsid w:val="00974C34"/>
    <w:rsid w:val="00974E6C"/>
    <w:rsid w:val="00975C9E"/>
    <w:rsid w:val="0097667C"/>
    <w:rsid w:val="00976684"/>
    <w:rsid w:val="00976BA9"/>
    <w:rsid w:val="00977656"/>
    <w:rsid w:val="009801EB"/>
    <w:rsid w:val="00980449"/>
    <w:rsid w:val="00980A53"/>
    <w:rsid w:val="00981098"/>
    <w:rsid w:val="00981134"/>
    <w:rsid w:val="009815CE"/>
    <w:rsid w:val="00981A4B"/>
    <w:rsid w:val="00981BAA"/>
    <w:rsid w:val="009825A5"/>
    <w:rsid w:val="009832F1"/>
    <w:rsid w:val="009838CC"/>
    <w:rsid w:val="009839DE"/>
    <w:rsid w:val="00984CC5"/>
    <w:rsid w:val="00984D43"/>
    <w:rsid w:val="009856CD"/>
    <w:rsid w:val="00985738"/>
    <w:rsid w:val="0098596A"/>
    <w:rsid w:val="00985A84"/>
    <w:rsid w:val="00985E86"/>
    <w:rsid w:val="00986240"/>
    <w:rsid w:val="0098657C"/>
    <w:rsid w:val="00987D60"/>
    <w:rsid w:val="009903C2"/>
    <w:rsid w:val="009904F8"/>
    <w:rsid w:val="009909B8"/>
    <w:rsid w:val="0099105C"/>
    <w:rsid w:val="00991134"/>
    <w:rsid w:val="00991A97"/>
    <w:rsid w:val="00991B1E"/>
    <w:rsid w:val="00992175"/>
    <w:rsid w:val="00993970"/>
    <w:rsid w:val="00995258"/>
    <w:rsid w:val="009953FE"/>
    <w:rsid w:val="00995614"/>
    <w:rsid w:val="00995A1F"/>
    <w:rsid w:val="00995BBA"/>
    <w:rsid w:val="00995EC5"/>
    <w:rsid w:val="00995FCA"/>
    <w:rsid w:val="00995FDC"/>
    <w:rsid w:val="00996756"/>
    <w:rsid w:val="0099735B"/>
    <w:rsid w:val="009978FD"/>
    <w:rsid w:val="009979F5"/>
    <w:rsid w:val="00997E28"/>
    <w:rsid w:val="009A0221"/>
    <w:rsid w:val="009A0549"/>
    <w:rsid w:val="009A154D"/>
    <w:rsid w:val="009A1E10"/>
    <w:rsid w:val="009A1F5A"/>
    <w:rsid w:val="009A21EE"/>
    <w:rsid w:val="009A238C"/>
    <w:rsid w:val="009A2B00"/>
    <w:rsid w:val="009A2C56"/>
    <w:rsid w:val="009A4193"/>
    <w:rsid w:val="009A41DC"/>
    <w:rsid w:val="009A4432"/>
    <w:rsid w:val="009A474B"/>
    <w:rsid w:val="009A5E81"/>
    <w:rsid w:val="009A645A"/>
    <w:rsid w:val="009A69FA"/>
    <w:rsid w:val="009A7233"/>
    <w:rsid w:val="009B04CA"/>
    <w:rsid w:val="009B07F9"/>
    <w:rsid w:val="009B092C"/>
    <w:rsid w:val="009B0A6B"/>
    <w:rsid w:val="009B0DFD"/>
    <w:rsid w:val="009B1323"/>
    <w:rsid w:val="009B25C4"/>
    <w:rsid w:val="009B2E0F"/>
    <w:rsid w:val="009B2E4A"/>
    <w:rsid w:val="009B33E8"/>
    <w:rsid w:val="009B3614"/>
    <w:rsid w:val="009B3B1C"/>
    <w:rsid w:val="009B4267"/>
    <w:rsid w:val="009B42E8"/>
    <w:rsid w:val="009B4530"/>
    <w:rsid w:val="009B475B"/>
    <w:rsid w:val="009B4BB2"/>
    <w:rsid w:val="009B4C96"/>
    <w:rsid w:val="009B4E17"/>
    <w:rsid w:val="009B4FCC"/>
    <w:rsid w:val="009B5696"/>
    <w:rsid w:val="009B5AC0"/>
    <w:rsid w:val="009B5B04"/>
    <w:rsid w:val="009B6A75"/>
    <w:rsid w:val="009B71A3"/>
    <w:rsid w:val="009B7580"/>
    <w:rsid w:val="009B7B4A"/>
    <w:rsid w:val="009B7D95"/>
    <w:rsid w:val="009C08DC"/>
    <w:rsid w:val="009C0C35"/>
    <w:rsid w:val="009C0F09"/>
    <w:rsid w:val="009C1623"/>
    <w:rsid w:val="009C18A3"/>
    <w:rsid w:val="009C18F2"/>
    <w:rsid w:val="009C25B0"/>
    <w:rsid w:val="009C2DE8"/>
    <w:rsid w:val="009C30BE"/>
    <w:rsid w:val="009C3802"/>
    <w:rsid w:val="009C39A7"/>
    <w:rsid w:val="009C3A31"/>
    <w:rsid w:val="009C40DA"/>
    <w:rsid w:val="009C416A"/>
    <w:rsid w:val="009C4E0A"/>
    <w:rsid w:val="009C57AC"/>
    <w:rsid w:val="009C61A9"/>
    <w:rsid w:val="009C6C2E"/>
    <w:rsid w:val="009C7000"/>
    <w:rsid w:val="009C79A7"/>
    <w:rsid w:val="009D057E"/>
    <w:rsid w:val="009D120E"/>
    <w:rsid w:val="009D13D9"/>
    <w:rsid w:val="009D17CB"/>
    <w:rsid w:val="009D1F69"/>
    <w:rsid w:val="009D2CA3"/>
    <w:rsid w:val="009D327A"/>
    <w:rsid w:val="009D3A08"/>
    <w:rsid w:val="009D3B55"/>
    <w:rsid w:val="009D3D04"/>
    <w:rsid w:val="009D3F98"/>
    <w:rsid w:val="009D4CA3"/>
    <w:rsid w:val="009D517F"/>
    <w:rsid w:val="009D53F2"/>
    <w:rsid w:val="009D586D"/>
    <w:rsid w:val="009D6518"/>
    <w:rsid w:val="009D698F"/>
    <w:rsid w:val="009D7144"/>
    <w:rsid w:val="009D78A6"/>
    <w:rsid w:val="009D7AAB"/>
    <w:rsid w:val="009D7C90"/>
    <w:rsid w:val="009D7CAE"/>
    <w:rsid w:val="009D7FAF"/>
    <w:rsid w:val="009E0039"/>
    <w:rsid w:val="009E011E"/>
    <w:rsid w:val="009E023D"/>
    <w:rsid w:val="009E067C"/>
    <w:rsid w:val="009E0D48"/>
    <w:rsid w:val="009E0DB8"/>
    <w:rsid w:val="009E0F16"/>
    <w:rsid w:val="009E12B0"/>
    <w:rsid w:val="009E1F1A"/>
    <w:rsid w:val="009E21E6"/>
    <w:rsid w:val="009E221E"/>
    <w:rsid w:val="009E29D1"/>
    <w:rsid w:val="009E2CE6"/>
    <w:rsid w:val="009E3391"/>
    <w:rsid w:val="009E418F"/>
    <w:rsid w:val="009E4281"/>
    <w:rsid w:val="009E47C4"/>
    <w:rsid w:val="009E4D07"/>
    <w:rsid w:val="009E502E"/>
    <w:rsid w:val="009E5DF2"/>
    <w:rsid w:val="009E5E2A"/>
    <w:rsid w:val="009E635F"/>
    <w:rsid w:val="009E66FC"/>
    <w:rsid w:val="009E673F"/>
    <w:rsid w:val="009E715C"/>
    <w:rsid w:val="009E7C6C"/>
    <w:rsid w:val="009F0796"/>
    <w:rsid w:val="009F0A1E"/>
    <w:rsid w:val="009F1143"/>
    <w:rsid w:val="009F21CF"/>
    <w:rsid w:val="009F259B"/>
    <w:rsid w:val="009F2AE9"/>
    <w:rsid w:val="009F3C6D"/>
    <w:rsid w:val="009F3D19"/>
    <w:rsid w:val="009F445E"/>
    <w:rsid w:val="009F4473"/>
    <w:rsid w:val="009F4B01"/>
    <w:rsid w:val="009F51EA"/>
    <w:rsid w:val="009F5226"/>
    <w:rsid w:val="009F540B"/>
    <w:rsid w:val="009F608F"/>
    <w:rsid w:val="009F61EC"/>
    <w:rsid w:val="009F6A06"/>
    <w:rsid w:val="009F6C34"/>
    <w:rsid w:val="009F73C8"/>
    <w:rsid w:val="009F74BB"/>
    <w:rsid w:val="009F74D9"/>
    <w:rsid w:val="009F7658"/>
    <w:rsid w:val="009F77E5"/>
    <w:rsid w:val="009F7A4B"/>
    <w:rsid w:val="009F7B81"/>
    <w:rsid w:val="00A00476"/>
    <w:rsid w:val="00A017B3"/>
    <w:rsid w:val="00A01854"/>
    <w:rsid w:val="00A027BB"/>
    <w:rsid w:val="00A02A93"/>
    <w:rsid w:val="00A02EB0"/>
    <w:rsid w:val="00A03079"/>
    <w:rsid w:val="00A032A1"/>
    <w:rsid w:val="00A037D3"/>
    <w:rsid w:val="00A039A2"/>
    <w:rsid w:val="00A042BB"/>
    <w:rsid w:val="00A04B53"/>
    <w:rsid w:val="00A05330"/>
    <w:rsid w:val="00A055C1"/>
    <w:rsid w:val="00A055ED"/>
    <w:rsid w:val="00A05D95"/>
    <w:rsid w:val="00A0641B"/>
    <w:rsid w:val="00A1010E"/>
    <w:rsid w:val="00A10F8F"/>
    <w:rsid w:val="00A115E5"/>
    <w:rsid w:val="00A1175D"/>
    <w:rsid w:val="00A1236A"/>
    <w:rsid w:val="00A130A7"/>
    <w:rsid w:val="00A133A4"/>
    <w:rsid w:val="00A13ED7"/>
    <w:rsid w:val="00A144FE"/>
    <w:rsid w:val="00A1485B"/>
    <w:rsid w:val="00A14876"/>
    <w:rsid w:val="00A157A6"/>
    <w:rsid w:val="00A15B88"/>
    <w:rsid w:val="00A1611A"/>
    <w:rsid w:val="00A1617A"/>
    <w:rsid w:val="00A162E4"/>
    <w:rsid w:val="00A1652A"/>
    <w:rsid w:val="00A166F0"/>
    <w:rsid w:val="00A176A2"/>
    <w:rsid w:val="00A17B37"/>
    <w:rsid w:val="00A17CFD"/>
    <w:rsid w:val="00A20885"/>
    <w:rsid w:val="00A21066"/>
    <w:rsid w:val="00A211DC"/>
    <w:rsid w:val="00A21367"/>
    <w:rsid w:val="00A21AA4"/>
    <w:rsid w:val="00A22944"/>
    <w:rsid w:val="00A22DEA"/>
    <w:rsid w:val="00A232C0"/>
    <w:rsid w:val="00A23378"/>
    <w:rsid w:val="00A23BF8"/>
    <w:rsid w:val="00A23D0E"/>
    <w:rsid w:val="00A23E04"/>
    <w:rsid w:val="00A24D0F"/>
    <w:rsid w:val="00A24D82"/>
    <w:rsid w:val="00A24FED"/>
    <w:rsid w:val="00A25300"/>
    <w:rsid w:val="00A254C0"/>
    <w:rsid w:val="00A2643C"/>
    <w:rsid w:val="00A26595"/>
    <w:rsid w:val="00A26710"/>
    <w:rsid w:val="00A2761C"/>
    <w:rsid w:val="00A27699"/>
    <w:rsid w:val="00A276E6"/>
    <w:rsid w:val="00A278C4"/>
    <w:rsid w:val="00A2797E"/>
    <w:rsid w:val="00A27B22"/>
    <w:rsid w:val="00A3006E"/>
    <w:rsid w:val="00A309B9"/>
    <w:rsid w:val="00A31221"/>
    <w:rsid w:val="00A32321"/>
    <w:rsid w:val="00A33770"/>
    <w:rsid w:val="00A34460"/>
    <w:rsid w:val="00A34906"/>
    <w:rsid w:val="00A34F71"/>
    <w:rsid w:val="00A352DE"/>
    <w:rsid w:val="00A35B4A"/>
    <w:rsid w:val="00A35DAA"/>
    <w:rsid w:val="00A365A0"/>
    <w:rsid w:val="00A367EF"/>
    <w:rsid w:val="00A36D8C"/>
    <w:rsid w:val="00A401E0"/>
    <w:rsid w:val="00A404D8"/>
    <w:rsid w:val="00A40DDC"/>
    <w:rsid w:val="00A41AA3"/>
    <w:rsid w:val="00A41AE7"/>
    <w:rsid w:val="00A41D01"/>
    <w:rsid w:val="00A4217E"/>
    <w:rsid w:val="00A42637"/>
    <w:rsid w:val="00A42678"/>
    <w:rsid w:val="00A42740"/>
    <w:rsid w:val="00A4286E"/>
    <w:rsid w:val="00A42B63"/>
    <w:rsid w:val="00A42D3A"/>
    <w:rsid w:val="00A42DAC"/>
    <w:rsid w:val="00A42E02"/>
    <w:rsid w:val="00A4330D"/>
    <w:rsid w:val="00A433B7"/>
    <w:rsid w:val="00A434A3"/>
    <w:rsid w:val="00A43573"/>
    <w:rsid w:val="00A43DBC"/>
    <w:rsid w:val="00A4436E"/>
    <w:rsid w:val="00A44688"/>
    <w:rsid w:val="00A44CDE"/>
    <w:rsid w:val="00A44F35"/>
    <w:rsid w:val="00A45FF2"/>
    <w:rsid w:val="00A46F8A"/>
    <w:rsid w:val="00A4767A"/>
    <w:rsid w:val="00A47E5F"/>
    <w:rsid w:val="00A50150"/>
    <w:rsid w:val="00A508EE"/>
    <w:rsid w:val="00A5189E"/>
    <w:rsid w:val="00A51D52"/>
    <w:rsid w:val="00A51FAB"/>
    <w:rsid w:val="00A52803"/>
    <w:rsid w:val="00A52875"/>
    <w:rsid w:val="00A53A4C"/>
    <w:rsid w:val="00A53BF6"/>
    <w:rsid w:val="00A53FEF"/>
    <w:rsid w:val="00A54144"/>
    <w:rsid w:val="00A55020"/>
    <w:rsid w:val="00A55398"/>
    <w:rsid w:val="00A555C3"/>
    <w:rsid w:val="00A55845"/>
    <w:rsid w:val="00A56BFF"/>
    <w:rsid w:val="00A56FCE"/>
    <w:rsid w:val="00A5703E"/>
    <w:rsid w:val="00A57739"/>
    <w:rsid w:val="00A601AD"/>
    <w:rsid w:val="00A601D4"/>
    <w:rsid w:val="00A60C92"/>
    <w:rsid w:val="00A61828"/>
    <w:rsid w:val="00A62328"/>
    <w:rsid w:val="00A6242B"/>
    <w:rsid w:val="00A62857"/>
    <w:rsid w:val="00A63857"/>
    <w:rsid w:val="00A63A06"/>
    <w:rsid w:val="00A63C1A"/>
    <w:rsid w:val="00A64363"/>
    <w:rsid w:val="00A64DA3"/>
    <w:rsid w:val="00A652FF"/>
    <w:rsid w:val="00A66227"/>
    <w:rsid w:val="00A6629A"/>
    <w:rsid w:val="00A677D5"/>
    <w:rsid w:val="00A67FDC"/>
    <w:rsid w:val="00A70793"/>
    <w:rsid w:val="00A709E3"/>
    <w:rsid w:val="00A70E07"/>
    <w:rsid w:val="00A70F94"/>
    <w:rsid w:val="00A71087"/>
    <w:rsid w:val="00A713D7"/>
    <w:rsid w:val="00A71ED5"/>
    <w:rsid w:val="00A72747"/>
    <w:rsid w:val="00A73E5C"/>
    <w:rsid w:val="00A74A3B"/>
    <w:rsid w:val="00A75194"/>
    <w:rsid w:val="00A75BB6"/>
    <w:rsid w:val="00A7608C"/>
    <w:rsid w:val="00A762D5"/>
    <w:rsid w:val="00A7646E"/>
    <w:rsid w:val="00A7679F"/>
    <w:rsid w:val="00A769D7"/>
    <w:rsid w:val="00A77496"/>
    <w:rsid w:val="00A7749F"/>
    <w:rsid w:val="00A77B3A"/>
    <w:rsid w:val="00A806B8"/>
    <w:rsid w:val="00A81815"/>
    <w:rsid w:val="00A82034"/>
    <w:rsid w:val="00A83C59"/>
    <w:rsid w:val="00A83D5B"/>
    <w:rsid w:val="00A845A1"/>
    <w:rsid w:val="00A84BFC"/>
    <w:rsid w:val="00A84E9F"/>
    <w:rsid w:val="00A857B8"/>
    <w:rsid w:val="00A868F6"/>
    <w:rsid w:val="00A869AB"/>
    <w:rsid w:val="00A86A98"/>
    <w:rsid w:val="00A86E6C"/>
    <w:rsid w:val="00A8732D"/>
    <w:rsid w:val="00A8744C"/>
    <w:rsid w:val="00A875BB"/>
    <w:rsid w:val="00A87B17"/>
    <w:rsid w:val="00A87D6F"/>
    <w:rsid w:val="00A9061E"/>
    <w:rsid w:val="00A90D3A"/>
    <w:rsid w:val="00A91650"/>
    <w:rsid w:val="00A9210B"/>
    <w:rsid w:val="00A92121"/>
    <w:rsid w:val="00A92275"/>
    <w:rsid w:val="00A92C2F"/>
    <w:rsid w:val="00A93078"/>
    <w:rsid w:val="00A9389E"/>
    <w:rsid w:val="00A93BDF"/>
    <w:rsid w:val="00A93C8E"/>
    <w:rsid w:val="00A942AC"/>
    <w:rsid w:val="00A942E3"/>
    <w:rsid w:val="00A94CC5"/>
    <w:rsid w:val="00A95F2B"/>
    <w:rsid w:val="00A966B4"/>
    <w:rsid w:val="00A967F7"/>
    <w:rsid w:val="00A977AD"/>
    <w:rsid w:val="00A9783A"/>
    <w:rsid w:val="00A97CFD"/>
    <w:rsid w:val="00AA057F"/>
    <w:rsid w:val="00AA0764"/>
    <w:rsid w:val="00AA0A2B"/>
    <w:rsid w:val="00AA0E59"/>
    <w:rsid w:val="00AA20EB"/>
    <w:rsid w:val="00AA2124"/>
    <w:rsid w:val="00AA2887"/>
    <w:rsid w:val="00AA2EF6"/>
    <w:rsid w:val="00AA2F87"/>
    <w:rsid w:val="00AA3A71"/>
    <w:rsid w:val="00AA3A9E"/>
    <w:rsid w:val="00AA3ECD"/>
    <w:rsid w:val="00AA466C"/>
    <w:rsid w:val="00AA5767"/>
    <w:rsid w:val="00AA5ABF"/>
    <w:rsid w:val="00AA6976"/>
    <w:rsid w:val="00AA6BB2"/>
    <w:rsid w:val="00AA6FBD"/>
    <w:rsid w:val="00AA75A0"/>
    <w:rsid w:val="00AA7D76"/>
    <w:rsid w:val="00AB041D"/>
    <w:rsid w:val="00AB08D6"/>
    <w:rsid w:val="00AB09AC"/>
    <w:rsid w:val="00AB0CB8"/>
    <w:rsid w:val="00AB0D8C"/>
    <w:rsid w:val="00AB1617"/>
    <w:rsid w:val="00AB170B"/>
    <w:rsid w:val="00AB1ACF"/>
    <w:rsid w:val="00AB1DE7"/>
    <w:rsid w:val="00AB1FFB"/>
    <w:rsid w:val="00AB2013"/>
    <w:rsid w:val="00AB241F"/>
    <w:rsid w:val="00AB2794"/>
    <w:rsid w:val="00AB351F"/>
    <w:rsid w:val="00AB3AD3"/>
    <w:rsid w:val="00AB3DD4"/>
    <w:rsid w:val="00AB421E"/>
    <w:rsid w:val="00AB4480"/>
    <w:rsid w:val="00AB59AF"/>
    <w:rsid w:val="00AB5E93"/>
    <w:rsid w:val="00AB619B"/>
    <w:rsid w:val="00AB6BEE"/>
    <w:rsid w:val="00AB6CEB"/>
    <w:rsid w:val="00AB6EF7"/>
    <w:rsid w:val="00AB7229"/>
    <w:rsid w:val="00AB76CB"/>
    <w:rsid w:val="00AB7913"/>
    <w:rsid w:val="00AB7E1D"/>
    <w:rsid w:val="00AC09FD"/>
    <w:rsid w:val="00AC0EEB"/>
    <w:rsid w:val="00AC13C0"/>
    <w:rsid w:val="00AC1576"/>
    <w:rsid w:val="00AC2222"/>
    <w:rsid w:val="00AC309E"/>
    <w:rsid w:val="00AC384F"/>
    <w:rsid w:val="00AC38A1"/>
    <w:rsid w:val="00AC4BC9"/>
    <w:rsid w:val="00AC4DE1"/>
    <w:rsid w:val="00AC54FC"/>
    <w:rsid w:val="00AC5880"/>
    <w:rsid w:val="00AC60CA"/>
    <w:rsid w:val="00AC6E16"/>
    <w:rsid w:val="00AC7126"/>
    <w:rsid w:val="00AC714C"/>
    <w:rsid w:val="00AC71BC"/>
    <w:rsid w:val="00AC7361"/>
    <w:rsid w:val="00AC762A"/>
    <w:rsid w:val="00AC7A6A"/>
    <w:rsid w:val="00AD04D6"/>
    <w:rsid w:val="00AD0804"/>
    <w:rsid w:val="00AD12AA"/>
    <w:rsid w:val="00AD1ADB"/>
    <w:rsid w:val="00AD2187"/>
    <w:rsid w:val="00AD2333"/>
    <w:rsid w:val="00AD2356"/>
    <w:rsid w:val="00AD2484"/>
    <w:rsid w:val="00AD26DC"/>
    <w:rsid w:val="00AD28EC"/>
    <w:rsid w:val="00AD291C"/>
    <w:rsid w:val="00AD3138"/>
    <w:rsid w:val="00AD3290"/>
    <w:rsid w:val="00AD3D99"/>
    <w:rsid w:val="00AD46C3"/>
    <w:rsid w:val="00AD48F8"/>
    <w:rsid w:val="00AD4EA6"/>
    <w:rsid w:val="00AD4F26"/>
    <w:rsid w:val="00AD5F54"/>
    <w:rsid w:val="00AD608F"/>
    <w:rsid w:val="00AD60BF"/>
    <w:rsid w:val="00AD68E3"/>
    <w:rsid w:val="00AD78C0"/>
    <w:rsid w:val="00AD7D12"/>
    <w:rsid w:val="00AE01A2"/>
    <w:rsid w:val="00AE02B2"/>
    <w:rsid w:val="00AE0718"/>
    <w:rsid w:val="00AE1206"/>
    <w:rsid w:val="00AE155F"/>
    <w:rsid w:val="00AE1A39"/>
    <w:rsid w:val="00AE27F6"/>
    <w:rsid w:val="00AE289A"/>
    <w:rsid w:val="00AE28E5"/>
    <w:rsid w:val="00AE2D50"/>
    <w:rsid w:val="00AE3699"/>
    <w:rsid w:val="00AE48D1"/>
    <w:rsid w:val="00AE4BD2"/>
    <w:rsid w:val="00AE4E21"/>
    <w:rsid w:val="00AE507E"/>
    <w:rsid w:val="00AE52D1"/>
    <w:rsid w:val="00AE5479"/>
    <w:rsid w:val="00AE5485"/>
    <w:rsid w:val="00AE5720"/>
    <w:rsid w:val="00AE6266"/>
    <w:rsid w:val="00AE636C"/>
    <w:rsid w:val="00AE6481"/>
    <w:rsid w:val="00AE6DEC"/>
    <w:rsid w:val="00AE706B"/>
    <w:rsid w:val="00AE720C"/>
    <w:rsid w:val="00AE7584"/>
    <w:rsid w:val="00AE7785"/>
    <w:rsid w:val="00AF0584"/>
    <w:rsid w:val="00AF068C"/>
    <w:rsid w:val="00AF071F"/>
    <w:rsid w:val="00AF1555"/>
    <w:rsid w:val="00AF2208"/>
    <w:rsid w:val="00AF22F1"/>
    <w:rsid w:val="00AF2742"/>
    <w:rsid w:val="00AF2943"/>
    <w:rsid w:val="00AF31E9"/>
    <w:rsid w:val="00AF3702"/>
    <w:rsid w:val="00AF3D02"/>
    <w:rsid w:val="00AF453B"/>
    <w:rsid w:val="00AF4685"/>
    <w:rsid w:val="00AF50A6"/>
    <w:rsid w:val="00AF55E9"/>
    <w:rsid w:val="00AF5F29"/>
    <w:rsid w:val="00AF5F6E"/>
    <w:rsid w:val="00AF61ED"/>
    <w:rsid w:val="00AF6B41"/>
    <w:rsid w:val="00B009E8"/>
    <w:rsid w:val="00B00A45"/>
    <w:rsid w:val="00B014AE"/>
    <w:rsid w:val="00B0181B"/>
    <w:rsid w:val="00B01F68"/>
    <w:rsid w:val="00B0289A"/>
    <w:rsid w:val="00B032D2"/>
    <w:rsid w:val="00B039AD"/>
    <w:rsid w:val="00B03A30"/>
    <w:rsid w:val="00B03BDB"/>
    <w:rsid w:val="00B04076"/>
    <w:rsid w:val="00B0448D"/>
    <w:rsid w:val="00B047A6"/>
    <w:rsid w:val="00B049DB"/>
    <w:rsid w:val="00B04B04"/>
    <w:rsid w:val="00B05826"/>
    <w:rsid w:val="00B059BE"/>
    <w:rsid w:val="00B067FE"/>
    <w:rsid w:val="00B06A7C"/>
    <w:rsid w:val="00B06A94"/>
    <w:rsid w:val="00B077C5"/>
    <w:rsid w:val="00B077FA"/>
    <w:rsid w:val="00B100AF"/>
    <w:rsid w:val="00B1043B"/>
    <w:rsid w:val="00B10E8F"/>
    <w:rsid w:val="00B10EF6"/>
    <w:rsid w:val="00B11036"/>
    <w:rsid w:val="00B111C0"/>
    <w:rsid w:val="00B119A5"/>
    <w:rsid w:val="00B11AAB"/>
    <w:rsid w:val="00B11F4E"/>
    <w:rsid w:val="00B121A1"/>
    <w:rsid w:val="00B12576"/>
    <w:rsid w:val="00B12BC3"/>
    <w:rsid w:val="00B136E8"/>
    <w:rsid w:val="00B13822"/>
    <w:rsid w:val="00B1383A"/>
    <w:rsid w:val="00B139FC"/>
    <w:rsid w:val="00B14091"/>
    <w:rsid w:val="00B142DF"/>
    <w:rsid w:val="00B147B4"/>
    <w:rsid w:val="00B14903"/>
    <w:rsid w:val="00B15482"/>
    <w:rsid w:val="00B1555C"/>
    <w:rsid w:val="00B1564C"/>
    <w:rsid w:val="00B15949"/>
    <w:rsid w:val="00B16087"/>
    <w:rsid w:val="00B16794"/>
    <w:rsid w:val="00B17EE4"/>
    <w:rsid w:val="00B20208"/>
    <w:rsid w:val="00B202FD"/>
    <w:rsid w:val="00B20F74"/>
    <w:rsid w:val="00B2160C"/>
    <w:rsid w:val="00B21813"/>
    <w:rsid w:val="00B218FA"/>
    <w:rsid w:val="00B21BF1"/>
    <w:rsid w:val="00B222A8"/>
    <w:rsid w:val="00B22363"/>
    <w:rsid w:val="00B225C5"/>
    <w:rsid w:val="00B229CC"/>
    <w:rsid w:val="00B239E6"/>
    <w:rsid w:val="00B2408A"/>
    <w:rsid w:val="00B242AC"/>
    <w:rsid w:val="00B245FA"/>
    <w:rsid w:val="00B24675"/>
    <w:rsid w:val="00B24AA1"/>
    <w:rsid w:val="00B2583D"/>
    <w:rsid w:val="00B258FD"/>
    <w:rsid w:val="00B2591B"/>
    <w:rsid w:val="00B25E57"/>
    <w:rsid w:val="00B262A7"/>
    <w:rsid w:val="00B26D4A"/>
    <w:rsid w:val="00B26D92"/>
    <w:rsid w:val="00B26F21"/>
    <w:rsid w:val="00B27B82"/>
    <w:rsid w:val="00B27E2A"/>
    <w:rsid w:val="00B3058A"/>
    <w:rsid w:val="00B3068E"/>
    <w:rsid w:val="00B3069B"/>
    <w:rsid w:val="00B3119F"/>
    <w:rsid w:val="00B31568"/>
    <w:rsid w:val="00B31F2A"/>
    <w:rsid w:val="00B32035"/>
    <w:rsid w:val="00B330B5"/>
    <w:rsid w:val="00B33958"/>
    <w:rsid w:val="00B33ACB"/>
    <w:rsid w:val="00B3486F"/>
    <w:rsid w:val="00B34A5D"/>
    <w:rsid w:val="00B34E15"/>
    <w:rsid w:val="00B34E83"/>
    <w:rsid w:val="00B35C65"/>
    <w:rsid w:val="00B35CD7"/>
    <w:rsid w:val="00B36210"/>
    <w:rsid w:val="00B364A2"/>
    <w:rsid w:val="00B36558"/>
    <w:rsid w:val="00B36A8C"/>
    <w:rsid w:val="00B36B8D"/>
    <w:rsid w:val="00B36FD6"/>
    <w:rsid w:val="00B37433"/>
    <w:rsid w:val="00B37D02"/>
    <w:rsid w:val="00B37FC2"/>
    <w:rsid w:val="00B4086E"/>
    <w:rsid w:val="00B40F5A"/>
    <w:rsid w:val="00B4108F"/>
    <w:rsid w:val="00B414F1"/>
    <w:rsid w:val="00B4175E"/>
    <w:rsid w:val="00B41F42"/>
    <w:rsid w:val="00B41F8C"/>
    <w:rsid w:val="00B4248E"/>
    <w:rsid w:val="00B43443"/>
    <w:rsid w:val="00B437C1"/>
    <w:rsid w:val="00B4380C"/>
    <w:rsid w:val="00B439F6"/>
    <w:rsid w:val="00B43E0F"/>
    <w:rsid w:val="00B44901"/>
    <w:rsid w:val="00B44A8A"/>
    <w:rsid w:val="00B44DD5"/>
    <w:rsid w:val="00B44E1E"/>
    <w:rsid w:val="00B451F3"/>
    <w:rsid w:val="00B46472"/>
    <w:rsid w:val="00B47CE6"/>
    <w:rsid w:val="00B47D4C"/>
    <w:rsid w:val="00B47D98"/>
    <w:rsid w:val="00B50ADA"/>
    <w:rsid w:val="00B50B99"/>
    <w:rsid w:val="00B5195B"/>
    <w:rsid w:val="00B526A2"/>
    <w:rsid w:val="00B52828"/>
    <w:rsid w:val="00B528AC"/>
    <w:rsid w:val="00B52ED1"/>
    <w:rsid w:val="00B54A72"/>
    <w:rsid w:val="00B56295"/>
    <w:rsid w:val="00B56649"/>
    <w:rsid w:val="00B6045E"/>
    <w:rsid w:val="00B60ADB"/>
    <w:rsid w:val="00B60B2F"/>
    <w:rsid w:val="00B61505"/>
    <w:rsid w:val="00B619CD"/>
    <w:rsid w:val="00B61D9B"/>
    <w:rsid w:val="00B6289D"/>
    <w:rsid w:val="00B62DB6"/>
    <w:rsid w:val="00B63984"/>
    <w:rsid w:val="00B63B53"/>
    <w:rsid w:val="00B6436B"/>
    <w:rsid w:val="00B64A7D"/>
    <w:rsid w:val="00B64DF6"/>
    <w:rsid w:val="00B64E72"/>
    <w:rsid w:val="00B650EB"/>
    <w:rsid w:val="00B65515"/>
    <w:rsid w:val="00B662D1"/>
    <w:rsid w:val="00B668D8"/>
    <w:rsid w:val="00B66AF9"/>
    <w:rsid w:val="00B672A5"/>
    <w:rsid w:val="00B674DF"/>
    <w:rsid w:val="00B67B47"/>
    <w:rsid w:val="00B67BA4"/>
    <w:rsid w:val="00B7035A"/>
    <w:rsid w:val="00B7037C"/>
    <w:rsid w:val="00B70FBD"/>
    <w:rsid w:val="00B71493"/>
    <w:rsid w:val="00B72217"/>
    <w:rsid w:val="00B726B2"/>
    <w:rsid w:val="00B72902"/>
    <w:rsid w:val="00B72F8D"/>
    <w:rsid w:val="00B734D6"/>
    <w:rsid w:val="00B738F8"/>
    <w:rsid w:val="00B73BA7"/>
    <w:rsid w:val="00B73CD3"/>
    <w:rsid w:val="00B7404F"/>
    <w:rsid w:val="00B74860"/>
    <w:rsid w:val="00B75817"/>
    <w:rsid w:val="00B75B99"/>
    <w:rsid w:val="00B75DBB"/>
    <w:rsid w:val="00B75EF8"/>
    <w:rsid w:val="00B76462"/>
    <w:rsid w:val="00B76674"/>
    <w:rsid w:val="00B7732D"/>
    <w:rsid w:val="00B8016E"/>
    <w:rsid w:val="00B8033F"/>
    <w:rsid w:val="00B80F69"/>
    <w:rsid w:val="00B813A7"/>
    <w:rsid w:val="00B81711"/>
    <w:rsid w:val="00B81DF5"/>
    <w:rsid w:val="00B8263C"/>
    <w:rsid w:val="00B83311"/>
    <w:rsid w:val="00B83B55"/>
    <w:rsid w:val="00B83D6A"/>
    <w:rsid w:val="00B8428B"/>
    <w:rsid w:val="00B84C58"/>
    <w:rsid w:val="00B84E23"/>
    <w:rsid w:val="00B84EAB"/>
    <w:rsid w:val="00B85011"/>
    <w:rsid w:val="00B854C1"/>
    <w:rsid w:val="00B85513"/>
    <w:rsid w:val="00B85708"/>
    <w:rsid w:val="00B85B06"/>
    <w:rsid w:val="00B85C18"/>
    <w:rsid w:val="00B85CAE"/>
    <w:rsid w:val="00B86127"/>
    <w:rsid w:val="00B87A64"/>
    <w:rsid w:val="00B87D7A"/>
    <w:rsid w:val="00B87F01"/>
    <w:rsid w:val="00B90518"/>
    <w:rsid w:val="00B90E78"/>
    <w:rsid w:val="00B90EDF"/>
    <w:rsid w:val="00B910BE"/>
    <w:rsid w:val="00B91A34"/>
    <w:rsid w:val="00B91C6F"/>
    <w:rsid w:val="00B92467"/>
    <w:rsid w:val="00B926D3"/>
    <w:rsid w:val="00B92989"/>
    <w:rsid w:val="00B929F8"/>
    <w:rsid w:val="00B92E9F"/>
    <w:rsid w:val="00B934E0"/>
    <w:rsid w:val="00B936A2"/>
    <w:rsid w:val="00B937FD"/>
    <w:rsid w:val="00B942DE"/>
    <w:rsid w:val="00B94538"/>
    <w:rsid w:val="00B94DE9"/>
    <w:rsid w:val="00B9526B"/>
    <w:rsid w:val="00B95377"/>
    <w:rsid w:val="00B95942"/>
    <w:rsid w:val="00B95B60"/>
    <w:rsid w:val="00B96417"/>
    <w:rsid w:val="00B96519"/>
    <w:rsid w:val="00B96AEB"/>
    <w:rsid w:val="00B96AEE"/>
    <w:rsid w:val="00B978C2"/>
    <w:rsid w:val="00BA070E"/>
    <w:rsid w:val="00BA0A92"/>
    <w:rsid w:val="00BA0E97"/>
    <w:rsid w:val="00BA1493"/>
    <w:rsid w:val="00BA2883"/>
    <w:rsid w:val="00BA2F2C"/>
    <w:rsid w:val="00BA320C"/>
    <w:rsid w:val="00BA35E8"/>
    <w:rsid w:val="00BA38E0"/>
    <w:rsid w:val="00BA3D98"/>
    <w:rsid w:val="00BA4820"/>
    <w:rsid w:val="00BA4CE6"/>
    <w:rsid w:val="00BA4E9F"/>
    <w:rsid w:val="00BA649B"/>
    <w:rsid w:val="00BA6FB2"/>
    <w:rsid w:val="00BA71A7"/>
    <w:rsid w:val="00BA7332"/>
    <w:rsid w:val="00BA740B"/>
    <w:rsid w:val="00BA7DD1"/>
    <w:rsid w:val="00BB05A4"/>
    <w:rsid w:val="00BB0745"/>
    <w:rsid w:val="00BB0903"/>
    <w:rsid w:val="00BB09A9"/>
    <w:rsid w:val="00BB0F3C"/>
    <w:rsid w:val="00BB1365"/>
    <w:rsid w:val="00BB1D06"/>
    <w:rsid w:val="00BB2041"/>
    <w:rsid w:val="00BB24A7"/>
    <w:rsid w:val="00BB25B8"/>
    <w:rsid w:val="00BB286A"/>
    <w:rsid w:val="00BB2B6C"/>
    <w:rsid w:val="00BB2FFB"/>
    <w:rsid w:val="00BB4908"/>
    <w:rsid w:val="00BB495C"/>
    <w:rsid w:val="00BB507E"/>
    <w:rsid w:val="00BB61CE"/>
    <w:rsid w:val="00BB6648"/>
    <w:rsid w:val="00BB6D59"/>
    <w:rsid w:val="00BB7765"/>
    <w:rsid w:val="00BB7B9B"/>
    <w:rsid w:val="00BB7CC1"/>
    <w:rsid w:val="00BB7ED7"/>
    <w:rsid w:val="00BC0385"/>
    <w:rsid w:val="00BC04A3"/>
    <w:rsid w:val="00BC103C"/>
    <w:rsid w:val="00BC1219"/>
    <w:rsid w:val="00BC1472"/>
    <w:rsid w:val="00BC1ED5"/>
    <w:rsid w:val="00BC1F1A"/>
    <w:rsid w:val="00BC1FD6"/>
    <w:rsid w:val="00BC2164"/>
    <w:rsid w:val="00BC284B"/>
    <w:rsid w:val="00BC2856"/>
    <w:rsid w:val="00BC30B9"/>
    <w:rsid w:val="00BC379D"/>
    <w:rsid w:val="00BC4353"/>
    <w:rsid w:val="00BC5219"/>
    <w:rsid w:val="00BC54E0"/>
    <w:rsid w:val="00BC5550"/>
    <w:rsid w:val="00BC586F"/>
    <w:rsid w:val="00BC611A"/>
    <w:rsid w:val="00BC65B2"/>
    <w:rsid w:val="00BC6CE8"/>
    <w:rsid w:val="00BC737C"/>
    <w:rsid w:val="00BC794F"/>
    <w:rsid w:val="00BC7A95"/>
    <w:rsid w:val="00BC7CF0"/>
    <w:rsid w:val="00BD0239"/>
    <w:rsid w:val="00BD064E"/>
    <w:rsid w:val="00BD068B"/>
    <w:rsid w:val="00BD07F2"/>
    <w:rsid w:val="00BD12C2"/>
    <w:rsid w:val="00BD17B7"/>
    <w:rsid w:val="00BD1E7C"/>
    <w:rsid w:val="00BD265A"/>
    <w:rsid w:val="00BD2746"/>
    <w:rsid w:val="00BD306E"/>
    <w:rsid w:val="00BD57BE"/>
    <w:rsid w:val="00BD62ED"/>
    <w:rsid w:val="00BD7E7C"/>
    <w:rsid w:val="00BD7F39"/>
    <w:rsid w:val="00BE00F2"/>
    <w:rsid w:val="00BE08C4"/>
    <w:rsid w:val="00BE0E22"/>
    <w:rsid w:val="00BE1411"/>
    <w:rsid w:val="00BE18BB"/>
    <w:rsid w:val="00BE196E"/>
    <w:rsid w:val="00BE230C"/>
    <w:rsid w:val="00BE249B"/>
    <w:rsid w:val="00BE2C52"/>
    <w:rsid w:val="00BE2FAF"/>
    <w:rsid w:val="00BE3377"/>
    <w:rsid w:val="00BE34C0"/>
    <w:rsid w:val="00BE34EB"/>
    <w:rsid w:val="00BE424C"/>
    <w:rsid w:val="00BE45F7"/>
    <w:rsid w:val="00BE46D2"/>
    <w:rsid w:val="00BE4C9C"/>
    <w:rsid w:val="00BE575B"/>
    <w:rsid w:val="00BE5CC3"/>
    <w:rsid w:val="00BE63B5"/>
    <w:rsid w:val="00BE772D"/>
    <w:rsid w:val="00BE7BF1"/>
    <w:rsid w:val="00BF0415"/>
    <w:rsid w:val="00BF0B4D"/>
    <w:rsid w:val="00BF0C10"/>
    <w:rsid w:val="00BF1937"/>
    <w:rsid w:val="00BF1955"/>
    <w:rsid w:val="00BF24AD"/>
    <w:rsid w:val="00BF26B8"/>
    <w:rsid w:val="00BF28E7"/>
    <w:rsid w:val="00BF3692"/>
    <w:rsid w:val="00BF4206"/>
    <w:rsid w:val="00BF4447"/>
    <w:rsid w:val="00BF47F5"/>
    <w:rsid w:val="00BF4B44"/>
    <w:rsid w:val="00BF5072"/>
    <w:rsid w:val="00BF54AC"/>
    <w:rsid w:val="00BF5982"/>
    <w:rsid w:val="00BF6398"/>
    <w:rsid w:val="00BF6A62"/>
    <w:rsid w:val="00BF6D01"/>
    <w:rsid w:val="00BF7582"/>
    <w:rsid w:val="00BF7C13"/>
    <w:rsid w:val="00BF7CD1"/>
    <w:rsid w:val="00C00053"/>
    <w:rsid w:val="00C000DD"/>
    <w:rsid w:val="00C0010B"/>
    <w:rsid w:val="00C00342"/>
    <w:rsid w:val="00C004B0"/>
    <w:rsid w:val="00C0161E"/>
    <w:rsid w:val="00C01D9C"/>
    <w:rsid w:val="00C037C0"/>
    <w:rsid w:val="00C04A6E"/>
    <w:rsid w:val="00C056C7"/>
    <w:rsid w:val="00C0591C"/>
    <w:rsid w:val="00C05B1C"/>
    <w:rsid w:val="00C05CD0"/>
    <w:rsid w:val="00C06013"/>
    <w:rsid w:val="00C0631D"/>
    <w:rsid w:val="00C06876"/>
    <w:rsid w:val="00C102CD"/>
    <w:rsid w:val="00C103CE"/>
    <w:rsid w:val="00C111A1"/>
    <w:rsid w:val="00C112DA"/>
    <w:rsid w:val="00C12056"/>
    <w:rsid w:val="00C12AC2"/>
    <w:rsid w:val="00C12AED"/>
    <w:rsid w:val="00C13091"/>
    <w:rsid w:val="00C1311E"/>
    <w:rsid w:val="00C131AE"/>
    <w:rsid w:val="00C14163"/>
    <w:rsid w:val="00C145A3"/>
    <w:rsid w:val="00C147A6"/>
    <w:rsid w:val="00C14A80"/>
    <w:rsid w:val="00C1512B"/>
    <w:rsid w:val="00C1540E"/>
    <w:rsid w:val="00C15F01"/>
    <w:rsid w:val="00C16962"/>
    <w:rsid w:val="00C17AE3"/>
    <w:rsid w:val="00C20383"/>
    <w:rsid w:val="00C20B0C"/>
    <w:rsid w:val="00C21A7B"/>
    <w:rsid w:val="00C21BD0"/>
    <w:rsid w:val="00C21D0F"/>
    <w:rsid w:val="00C21EE2"/>
    <w:rsid w:val="00C22602"/>
    <w:rsid w:val="00C22633"/>
    <w:rsid w:val="00C22995"/>
    <w:rsid w:val="00C22F03"/>
    <w:rsid w:val="00C23762"/>
    <w:rsid w:val="00C23869"/>
    <w:rsid w:val="00C239AB"/>
    <w:rsid w:val="00C24332"/>
    <w:rsid w:val="00C25374"/>
    <w:rsid w:val="00C2547A"/>
    <w:rsid w:val="00C25D60"/>
    <w:rsid w:val="00C261E7"/>
    <w:rsid w:val="00C2642A"/>
    <w:rsid w:val="00C26478"/>
    <w:rsid w:val="00C26A41"/>
    <w:rsid w:val="00C279AD"/>
    <w:rsid w:val="00C279B1"/>
    <w:rsid w:val="00C302A8"/>
    <w:rsid w:val="00C30325"/>
    <w:rsid w:val="00C304F0"/>
    <w:rsid w:val="00C31549"/>
    <w:rsid w:val="00C31608"/>
    <w:rsid w:val="00C31CD0"/>
    <w:rsid w:val="00C328A1"/>
    <w:rsid w:val="00C32919"/>
    <w:rsid w:val="00C3377A"/>
    <w:rsid w:val="00C341EC"/>
    <w:rsid w:val="00C34238"/>
    <w:rsid w:val="00C34DF3"/>
    <w:rsid w:val="00C35B2C"/>
    <w:rsid w:val="00C35C55"/>
    <w:rsid w:val="00C36166"/>
    <w:rsid w:val="00C3626F"/>
    <w:rsid w:val="00C36762"/>
    <w:rsid w:val="00C36A98"/>
    <w:rsid w:val="00C36E28"/>
    <w:rsid w:val="00C37EF4"/>
    <w:rsid w:val="00C40274"/>
    <w:rsid w:val="00C40684"/>
    <w:rsid w:val="00C40E7D"/>
    <w:rsid w:val="00C413E1"/>
    <w:rsid w:val="00C414AC"/>
    <w:rsid w:val="00C4226D"/>
    <w:rsid w:val="00C433A2"/>
    <w:rsid w:val="00C4347B"/>
    <w:rsid w:val="00C438C1"/>
    <w:rsid w:val="00C439F8"/>
    <w:rsid w:val="00C442CA"/>
    <w:rsid w:val="00C44CCF"/>
    <w:rsid w:val="00C46278"/>
    <w:rsid w:val="00C465EE"/>
    <w:rsid w:val="00C468D5"/>
    <w:rsid w:val="00C4725B"/>
    <w:rsid w:val="00C478A1"/>
    <w:rsid w:val="00C47DF3"/>
    <w:rsid w:val="00C50246"/>
    <w:rsid w:val="00C50D6E"/>
    <w:rsid w:val="00C5128E"/>
    <w:rsid w:val="00C52161"/>
    <w:rsid w:val="00C52544"/>
    <w:rsid w:val="00C52A51"/>
    <w:rsid w:val="00C52C41"/>
    <w:rsid w:val="00C53C62"/>
    <w:rsid w:val="00C53F68"/>
    <w:rsid w:val="00C54151"/>
    <w:rsid w:val="00C543BB"/>
    <w:rsid w:val="00C5476C"/>
    <w:rsid w:val="00C54FF4"/>
    <w:rsid w:val="00C55A9C"/>
    <w:rsid w:val="00C55CC9"/>
    <w:rsid w:val="00C55F3B"/>
    <w:rsid w:val="00C5621C"/>
    <w:rsid w:val="00C56361"/>
    <w:rsid w:val="00C56364"/>
    <w:rsid w:val="00C56764"/>
    <w:rsid w:val="00C56BAD"/>
    <w:rsid w:val="00C56BD9"/>
    <w:rsid w:val="00C570C3"/>
    <w:rsid w:val="00C57561"/>
    <w:rsid w:val="00C5781A"/>
    <w:rsid w:val="00C607FC"/>
    <w:rsid w:val="00C60F67"/>
    <w:rsid w:val="00C611CA"/>
    <w:rsid w:val="00C6145A"/>
    <w:rsid w:val="00C61B8D"/>
    <w:rsid w:val="00C61C8E"/>
    <w:rsid w:val="00C61EB2"/>
    <w:rsid w:val="00C621D0"/>
    <w:rsid w:val="00C632D3"/>
    <w:rsid w:val="00C6370A"/>
    <w:rsid w:val="00C6384F"/>
    <w:rsid w:val="00C63E54"/>
    <w:rsid w:val="00C63F36"/>
    <w:rsid w:val="00C64905"/>
    <w:rsid w:val="00C64ACF"/>
    <w:rsid w:val="00C64B20"/>
    <w:rsid w:val="00C64BA9"/>
    <w:rsid w:val="00C64BCE"/>
    <w:rsid w:val="00C64D58"/>
    <w:rsid w:val="00C653DF"/>
    <w:rsid w:val="00C65A27"/>
    <w:rsid w:val="00C65A62"/>
    <w:rsid w:val="00C65F25"/>
    <w:rsid w:val="00C660B4"/>
    <w:rsid w:val="00C662E0"/>
    <w:rsid w:val="00C666C5"/>
    <w:rsid w:val="00C6686E"/>
    <w:rsid w:val="00C66E71"/>
    <w:rsid w:val="00C676E1"/>
    <w:rsid w:val="00C67C33"/>
    <w:rsid w:val="00C67C7B"/>
    <w:rsid w:val="00C67E53"/>
    <w:rsid w:val="00C701E4"/>
    <w:rsid w:val="00C7021D"/>
    <w:rsid w:val="00C70421"/>
    <w:rsid w:val="00C7057E"/>
    <w:rsid w:val="00C71790"/>
    <w:rsid w:val="00C7183F"/>
    <w:rsid w:val="00C7187D"/>
    <w:rsid w:val="00C718E5"/>
    <w:rsid w:val="00C71A1E"/>
    <w:rsid w:val="00C7227E"/>
    <w:rsid w:val="00C7235B"/>
    <w:rsid w:val="00C72B91"/>
    <w:rsid w:val="00C738C4"/>
    <w:rsid w:val="00C7397E"/>
    <w:rsid w:val="00C73C69"/>
    <w:rsid w:val="00C747EE"/>
    <w:rsid w:val="00C74DC7"/>
    <w:rsid w:val="00C74FFA"/>
    <w:rsid w:val="00C7508F"/>
    <w:rsid w:val="00C75194"/>
    <w:rsid w:val="00C75544"/>
    <w:rsid w:val="00C75A84"/>
    <w:rsid w:val="00C75F26"/>
    <w:rsid w:val="00C768E1"/>
    <w:rsid w:val="00C76CFC"/>
    <w:rsid w:val="00C76D37"/>
    <w:rsid w:val="00C7734C"/>
    <w:rsid w:val="00C77540"/>
    <w:rsid w:val="00C7761D"/>
    <w:rsid w:val="00C77E11"/>
    <w:rsid w:val="00C80371"/>
    <w:rsid w:val="00C805DC"/>
    <w:rsid w:val="00C80F84"/>
    <w:rsid w:val="00C814FC"/>
    <w:rsid w:val="00C820DE"/>
    <w:rsid w:val="00C82173"/>
    <w:rsid w:val="00C8239F"/>
    <w:rsid w:val="00C823CE"/>
    <w:rsid w:val="00C82794"/>
    <w:rsid w:val="00C82B60"/>
    <w:rsid w:val="00C82CA5"/>
    <w:rsid w:val="00C82E1E"/>
    <w:rsid w:val="00C82E67"/>
    <w:rsid w:val="00C836FC"/>
    <w:rsid w:val="00C83CA2"/>
    <w:rsid w:val="00C83FBE"/>
    <w:rsid w:val="00C84043"/>
    <w:rsid w:val="00C84066"/>
    <w:rsid w:val="00C84C1D"/>
    <w:rsid w:val="00C8504D"/>
    <w:rsid w:val="00C853DC"/>
    <w:rsid w:val="00C85703"/>
    <w:rsid w:val="00C85766"/>
    <w:rsid w:val="00C85964"/>
    <w:rsid w:val="00C86BA9"/>
    <w:rsid w:val="00C87E31"/>
    <w:rsid w:val="00C90D96"/>
    <w:rsid w:val="00C9109D"/>
    <w:rsid w:val="00C91475"/>
    <w:rsid w:val="00C92279"/>
    <w:rsid w:val="00C922EE"/>
    <w:rsid w:val="00C923DA"/>
    <w:rsid w:val="00C93AD0"/>
    <w:rsid w:val="00C93BBF"/>
    <w:rsid w:val="00C93BDB"/>
    <w:rsid w:val="00C93DC0"/>
    <w:rsid w:val="00C93EC5"/>
    <w:rsid w:val="00C93F79"/>
    <w:rsid w:val="00C9444A"/>
    <w:rsid w:val="00C949A6"/>
    <w:rsid w:val="00C94D6C"/>
    <w:rsid w:val="00C95052"/>
    <w:rsid w:val="00C955AE"/>
    <w:rsid w:val="00C95A02"/>
    <w:rsid w:val="00C95AE2"/>
    <w:rsid w:val="00C95E0C"/>
    <w:rsid w:val="00C96298"/>
    <w:rsid w:val="00C9682C"/>
    <w:rsid w:val="00C96B12"/>
    <w:rsid w:val="00C97918"/>
    <w:rsid w:val="00C97B29"/>
    <w:rsid w:val="00C97FF1"/>
    <w:rsid w:val="00CA067B"/>
    <w:rsid w:val="00CA0F6F"/>
    <w:rsid w:val="00CA1392"/>
    <w:rsid w:val="00CA31E8"/>
    <w:rsid w:val="00CA37FE"/>
    <w:rsid w:val="00CA3906"/>
    <w:rsid w:val="00CA39CC"/>
    <w:rsid w:val="00CA3D63"/>
    <w:rsid w:val="00CA3E5B"/>
    <w:rsid w:val="00CA4066"/>
    <w:rsid w:val="00CA4D0A"/>
    <w:rsid w:val="00CA4E7B"/>
    <w:rsid w:val="00CA4F01"/>
    <w:rsid w:val="00CA4F77"/>
    <w:rsid w:val="00CA500D"/>
    <w:rsid w:val="00CA51A9"/>
    <w:rsid w:val="00CA55F5"/>
    <w:rsid w:val="00CA5624"/>
    <w:rsid w:val="00CA5668"/>
    <w:rsid w:val="00CA6404"/>
    <w:rsid w:val="00CA6621"/>
    <w:rsid w:val="00CA6FF8"/>
    <w:rsid w:val="00CA78D9"/>
    <w:rsid w:val="00CB04D8"/>
    <w:rsid w:val="00CB04E0"/>
    <w:rsid w:val="00CB20ED"/>
    <w:rsid w:val="00CB228E"/>
    <w:rsid w:val="00CB252F"/>
    <w:rsid w:val="00CB2977"/>
    <w:rsid w:val="00CB2983"/>
    <w:rsid w:val="00CB299E"/>
    <w:rsid w:val="00CB29D7"/>
    <w:rsid w:val="00CB3CD9"/>
    <w:rsid w:val="00CB46BF"/>
    <w:rsid w:val="00CB4C5D"/>
    <w:rsid w:val="00CB57F8"/>
    <w:rsid w:val="00CB6A8F"/>
    <w:rsid w:val="00CB6F40"/>
    <w:rsid w:val="00CB781E"/>
    <w:rsid w:val="00CB7A9B"/>
    <w:rsid w:val="00CC066B"/>
    <w:rsid w:val="00CC0F7C"/>
    <w:rsid w:val="00CC146F"/>
    <w:rsid w:val="00CC173A"/>
    <w:rsid w:val="00CC173F"/>
    <w:rsid w:val="00CC2220"/>
    <w:rsid w:val="00CC29EC"/>
    <w:rsid w:val="00CC3C0A"/>
    <w:rsid w:val="00CC4105"/>
    <w:rsid w:val="00CC4551"/>
    <w:rsid w:val="00CC48BA"/>
    <w:rsid w:val="00CC4EE0"/>
    <w:rsid w:val="00CC4F60"/>
    <w:rsid w:val="00CC4FFC"/>
    <w:rsid w:val="00CC5215"/>
    <w:rsid w:val="00CC5C5D"/>
    <w:rsid w:val="00CC6591"/>
    <w:rsid w:val="00CC69D0"/>
    <w:rsid w:val="00CC7233"/>
    <w:rsid w:val="00CC78A8"/>
    <w:rsid w:val="00CC7D59"/>
    <w:rsid w:val="00CD0939"/>
    <w:rsid w:val="00CD0BD3"/>
    <w:rsid w:val="00CD1097"/>
    <w:rsid w:val="00CD139E"/>
    <w:rsid w:val="00CD19BB"/>
    <w:rsid w:val="00CD1AF5"/>
    <w:rsid w:val="00CD2184"/>
    <w:rsid w:val="00CD2B4E"/>
    <w:rsid w:val="00CD2D90"/>
    <w:rsid w:val="00CD301E"/>
    <w:rsid w:val="00CD30D6"/>
    <w:rsid w:val="00CD34F2"/>
    <w:rsid w:val="00CD3767"/>
    <w:rsid w:val="00CD3E15"/>
    <w:rsid w:val="00CD3E20"/>
    <w:rsid w:val="00CD43A8"/>
    <w:rsid w:val="00CD4C18"/>
    <w:rsid w:val="00CD4D91"/>
    <w:rsid w:val="00CD58BC"/>
    <w:rsid w:val="00CD5F2A"/>
    <w:rsid w:val="00CD6174"/>
    <w:rsid w:val="00CD6357"/>
    <w:rsid w:val="00CD68DA"/>
    <w:rsid w:val="00CD6E0C"/>
    <w:rsid w:val="00CD735C"/>
    <w:rsid w:val="00CD7523"/>
    <w:rsid w:val="00CD788D"/>
    <w:rsid w:val="00CE06F3"/>
    <w:rsid w:val="00CE121B"/>
    <w:rsid w:val="00CE13BD"/>
    <w:rsid w:val="00CE1612"/>
    <w:rsid w:val="00CE1C0E"/>
    <w:rsid w:val="00CE1D40"/>
    <w:rsid w:val="00CE1F4A"/>
    <w:rsid w:val="00CE3565"/>
    <w:rsid w:val="00CE35B6"/>
    <w:rsid w:val="00CE3A5A"/>
    <w:rsid w:val="00CE44BE"/>
    <w:rsid w:val="00CE458E"/>
    <w:rsid w:val="00CE4698"/>
    <w:rsid w:val="00CE640B"/>
    <w:rsid w:val="00CE6987"/>
    <w:rsid w:val="00CE6A73"/>
    <w:rsid w:val="00CE6C23"/>
    <w:rsid w:val="00CE7303"/>
    <w:rsid w:val="00CF0B46"/>
    <w:rsid w:val="00CF0FCC"/>
    <w:rsid w:val="00CF1165"/>
    <w:rsid w:val="00CF2571"/>
    <w:rsid w:val="00CF2731"/>
    <w:rsid w:val="00CF2B1C"/>
    <w:rsid w:val="00CF2CC0"/>
    <w:rsid w:val="00CF338C"/>
    <w:rsid w:val="00CF35C7"/>
    <w:rsid w:val="00CF3A9B"/>
    <w:rsid w:val="00CF3C5D"/>
    <w:rsid w:val="00CF4A93"/>
    <w:rsid w:val="00CF4BDC"/>
    <w:rsid w:val="00CF5E0B"/>
    <w:rsid w:val="00CF6310"/>
    <w:rsid w:val="00CF6351"/>
    <w:rsid w:val="00CF6358"/>
    <w:rsid w:val="00CF6D47"/>
    <w:rsid w:val="00CF71B9"/>
    <w:rsid w:val="00CF7C61"/>
    <w:rsid w:val="00CF7CC3"/>
    <w:rsid w:val="00D00788"/>
    <w:rsid w:val="00D00B5E"/>
    <w:rsid w:val="00D00DBD"/>
    <w:rsid w:val="00D0144F"/>
    <w:rsid w:val="00D017C0"/>
    <w:rsid w:val="00D02092"/>
    <w:rsid w:val="00D02A7F"/>
    <w:rsid w:val="00D02D5F"/>
    <w:rsid w:val="00D0336E"/>
    <w:rsid w:val="00D035AC"/>
    <w:rsid w:val="00D03FD8"/>
    <w:rsid w:val="00D042E7"/>
    <w:rsid w:val="00D0450F"/>
    <w:rsid w:val="00D04592"/>
    <w:rsid w:val="00D045AA"/>
    <w:rsid w:val="00D047B3"/>
    <w:rsid w:val="00D04AD6"/>
    <w:rsid w:val="00D057B5"/>
    <w:rsid w:val="00D05F37"/>
    <w:rsid w:val="00D06540"/>
    <w:rsid w:val="00D068FA"/>
    <w:rsid w:val="00D06E71"/>
    <w:rsid w:val="00D0724B"/>
    <w:rsid w:val="00D077C7"/>
    <w:rsid w:val="00D077C9"/>
    <w:rsid w:val="00D0788C"/>
    <w:rsid w:val="00D112F9"/>
    <w:rsid w:val="00D117A3"/>
    <w:rsid w:val="00D11C42"/>
    <w:rsid w:val="00D11F46"/>
    <w:rsid w:val="00D127E7"/>
    <w:rsid w:val="00D12E67"/>
    <w:rsid w:val="00D14640"/>
    <w:rsid w:val="00D1481B"/>
    <w:rsid w:val="00D14C51"/>
    <w:rsid w:val="00D152C0"/>
    <w:rsid w:val="00D15C8E"/>
    <w:rsid w:val="00D16346"/>
    <w:rsid w:val="00D16373"/>
    <w:rsid w:val="00D16C6C"/>
    <w:rsid w:val="00D16EE1"/>
    <w:rsid w:val="00D171B5"/>
    <w:rsid w:val="00D176D2"/>
    <w:rsid w:val="00D17BC3"/>
    <w:rsid w:val="00D206E1"/>
    <w:rsid w:val="00D2187A"/>
    <w:rsid w:val="00D21EAD"/>
    <w:rsid w:val="00D22117"/>
    <w:rsid w:val="00D22E04"/>
    <w:rsid w:val="00D23FAC"/>
    <w:rsid w:val="00D25E8E"/>
    <w:rsid w:val="00D266E9"/>
    <w:rsid w:val="00D27BBF"/>
    <w:rsid w:val="00D27DE7"/>
    <w:rsid w:val="00D3002C"/>
    <w:rsid w:val="00D3018F"/>
    <w:rsid w:val="00D30900"/>
    <w:rsid w:val="00D309DB"/>
    <w:rsid w:val="00D31288"/>
    <w:rsid w:val="00D3180B"/>
    <w:rsid w:val="00D31CA4"/>
    <w:rsid w:val="00D31EA1"/>
    <w:rsid w:val="00D32433"/>
    <w:rsid w:val="00D325AF"/>
    <w:rsid w:val="00D32791"/>
    <w:rsid w:val="00D329D8"/>
    <w:rsid w:val="00D333C8"/>
    <w:rsid w:val="00D336DA"/>
    <w:rsid w:val="00D33BE8"/>
    <w:rsid w:val="00D343C8"/>
    <w:rsid w:val="00D34D09"/>
    <w:rsid w:val="00D35043"/>
    <w:rsid w:val="00D353C8"/>
    <w:rsid w:val="00D356B3"/>
    <w:rsid w:val="00D35E95"/>
    <w:rsid w:val="00D35F2E"/>
    <w:rsid w:val="00D35F7D"/>
    <w:rsid w:val="00D3601A"/>
    <w:rsid w:val="00D361B7"/>
    <w:rsid w:val="00D36529"/>
    <w:rsid w:val="00D36784"/>
    <w:rsid w:val="00D36973"/>
    <w:rsid w:val="00D36A63"/>
    <w:rsid w:val="00D36B66"/>
    <w:rsid w:val="00D36BB6"/>
    <w:rsid w:val="00D36D1E"/>
    <w:rsid w:val="00D372E9"/>
    <w:rsid w:val="00D37571"/>
    <w:rsid w:val="00D402FD"/>
    <w:rsid w:val="00D4047A"/>
    <w:rsid w:val="00D404F0"/>
    <w:rsid w:val="00D4084E"/>
    <w:rsid w:val="00D40D9D"/>
    <w:rsid w:val="00D41C80"/>
    <w:rsid w:val="00D41FC2"/>
    <w:rsid w:val="00D4233D"/>
    <w:rsid w:val="00D424AD"/>
    <w:rsid w:val="00D4392C"/>
    <w:rsid w:val="00D43AD5"/>
    <w:rsid w:val="00D43B79"/>
    <w:rsid w:val="00D43BD9"/>
    <w:rsid w:val="00D4527D"/>
    <w:rsid w:val="00D45942"/>
    <w:rsid w:val="00D45955"/>
    <w:rsid w:val="00D459CF"/>
    <w:rsid w:val="00D461E9"/>
    <w:rsid w:val="00D4659E"/>
    <w:rsid w:val="00D473A1"/>
    <w:rsid w:val="00D475FD"/>
    <w:rsid w:val="00D47FE8"/>
    <w:rsid w:val="00D501B8"/>
    <w:rsid w:val="00D50505"/>
    <w:rsid w:val="00D5120E"/>
    <w:rsid w:val="00D5155E"/>
    <w:rsid w:val="00D51BB5"/>
    <w:rsid w:val="00D51D60"/>
    <w:rsid w:val="00D51E50"/>
    <w:rsid w:val="00D54156"/>
    <w:rsid w:val="00D54225"/>
    <w:rsid w:val="00D55383"/>
    <w:rsid w:val="00D562E8"/>
    <w:rsid w:val="00D56316"/>
    <w:rsid w:val="00D570BC"/>
    <w:rsid w:val="00D57406"/>
    <w:rsid w:val="00D57505"/>
    <w:rsid w:val="00D5793A"/>
    <w:rsid w:val="00D579A0"/>
    <w:rsid w:val="00D57D69"/>
    <w:rsid w:val="00D603EB"/>
    <w:rsid w:val="00D60498"/>
    <w:rsid w:val="00D6051E"/>
    <w:rsid w:val="00D607DE"/>
    <w:rsid w:val="00D61679"/>
    <w:rsid w:val="00D62548"/>
    <w:rsid w:val="00D630CB"/>
    <w:rsid w:val="00D63342"/>
    <w:rsid w:val="00D63ADA"/>
    <w:rsid w:val="00D63F3D"/>
    <w:rsid w:val="00D6439C"/>
    <w:rsid w:val="00D6454C"/>
    <w:rsid w:val="00D6464D"/>
    <w:rsid w:val="00D647A8"/>
    <w:rsid w:val="00D64801"/>
    <w:rsid w:val="00D64822"/>
    <w:rsid w:val="00D64A66"/>
    <w:rsid w:val="00D64EA3"/>
    <w:rsid w:val="00D65CE3"/>
    <w:rsid w:val="00D66157"/>
    <w:rsid w:val="00D66A93"/>
    <w:rsid w:val="00D66AF1"/>
    <w:rsid w:val="00D66BDD"/>
    <w:rsid w:val="00D707DA"/>
    <w:rsid w:val="00D70806"/>
    <w:rsid w:val="00D70A89"/>
    <w:rsid w:val="00D70BA6"/>
    <w:rsid w:val="00D70DFE"/>
    <w:rsid w:val="00D70EA4"/>
    <w:rsid w:val="00D7120A"/>
    <w:rsid w:val="00D7127C"/>
    <w:rsid w:val="00D71535"/>
    <w:rsid w:val="00D716CC"/>
    <w:rsid w:val="00D717A1"/>
    <w:rsid w:val="00D71A6E"/>
    <w:rsid w:val="00D71EB6"/>
    <w:rsid w:val="00D72BE6"/>
    <w:rsid w:val="00D7322B"/>
    <w:rsid w:val="00D7322E"/>
    <w:rsid w:val="00D73289"/>
    <w:rsid w:val="00D73623"/>
    <w:rsid w:val="00D7378F"/>
    <w:rsid w:val="00D73EC7"/>
    <w:rsid w:val="00D73F08"/>
    <w:rsid w:val="00D74903"/>
    <w:rsid w:val="00D74CE1"/>
    <w:rsid w:val="00D74FCC"/>
    <w:rsid w:val="00D7501C"/>
    <w:rsid w:val="00D76368"/>
    <w:rsid w:val="00D77541"/>
    <w:rsid w:val="00D776EE"/>
    <w:rsid w:val="00D7778F"/>
    <w:rsid w:val="00D77AFC"/>
    <w:rsid w:val="00D77BF0"/>
    <w:rsid w:val="00D8053B"/>
    <w:rsid w:val="00D80EED"/>
    <w:rsid w:val="00D8108E"/>
    <w:rsid w:val="00D81431"/>
    <w:rsid w:val="00D814AC"/>
    <w:rsid w:val="00D82930"/>
    <w:rsid w:val="00D82A0C"/>
    <w:rsid w:val="00D82B19"/>
    <w:rsid w:val="00D82D51"/>
    <w:rsid w:val="00D82D56"/>
    <w:rsid w:val="00D8367E"/>
    <w:rsid w:val="00D837D3"/>
    <w:rsid w:val="00D8395E"/>
    <w:rsid w:val="00D84335"/>
    <w:rsid w:val="00D84474"/>
    <w:rsid w:val="00D844E8"/>
    <w:rsid w:val="00D84919"/>
    <w:rsid w:val="00D85408"/>
    <w:rsid w:val="00D8580C"/>
    <w:rsid w:val="00D85B42"/>
    <w:rsid w:val="00D86146"/>
    <w:rsid w:val="00D867B8"/>
    <w:rsid w:val="00D87498"/>
    <w:rsid w:val="00D87529"/>
    <w:rsid w:val="00D87B1A"/>
    <w:rsid w:val="00D87CBA"/>
    <w:rsid w:val="00D87DBB"/>
    <w:rsid w:val="00D90375"/>
    <w:rsid w:val="00D90475"/>
    <w:rsid w:val="00D9254A"/>
    <w:rsid w:val="00D9264E"/>
    <w:rsid w:val="00D92AB3"/>
    <w:rsid w:val="00D93668"/>
    <w:rsid w:val="00D94178"/>
    <w:rsid w:val="00D949C5"/>
    <w:rsid w:val="00D94DAE"/>
    <w:rsid w:val="00D94EE9"/>
    <w:rsid w:val="00D9507D"/>
    <w:rsid w:val="00D95087"/>
    <w:rsid w:val="00D95192"/>
    <w:rsid w:val="00D951D4"/>
    <w:rsid w:val="00D95B0A"/>
    <w:rsid w:val="00D9600F"/>
    <w:rsid w:val="00D9647D"/>
    <w:rsid w:val="00D96B5E"/>
    <w:rsid w:val="00D96C78"/>
    <w:rsid w:val="00D96E73"/>
    <w:rsid w:val="00D97133"/>
    <w:rsid w:val="00D972C7"/>
    <w:rsid w:val="00D974B3"/>
    <w:rsid w:val="00D976B4"/>
    <w:rsid w:val="00D97891"/>
    <w:rsid w:val="00D97AD5"/>
    <w:rsid w:val="00D97C45"/>
    <w:rsid w:val="00DA0269"/>
    <w:rsid w:val="00DA0984"/>
    <w:rsid w:val="00DA0F8B"/>
    <w:rsid w:val="00DA0FE7"/>
    <w:rsid w:val="00DA18C9"/>
    <w:rsid w:val="00DA190F"/>
    <w:rsid w:val="00DA312E"/>
    <w:rsid w:val="00DA386B"/>
    <w:rsid w:val="00DA39B2"/>
    <w:rsid w:val="00DA4091"/>
    <w:rsid w:val="00DA4D40"/>
    <w:rsid w:val="00DA4F7E"/>
    <w:rsid w:val="00DA4FE5"/>
    <w:rsid w:val="00DA5C16"/>
    <w:rsid w:val="00DA7E61"/>
    <w:rsid w:val="00DB01A6"/>
    <w:rsid w:val="00DB0943"/>
    <w:rsid w:val="00DB0E8F"/>
    <w:rsid w:val="00DB12FA"/>
    <w:rsid w:val="00DB1FED"/>
    <w:rsid w:val="00DB2274"/>
    <w:rsid w:val="00DB2C51"/>
    <w:rsid w:val="00DB304C"/>
    <w:rsid w:val="00DB33C4"/>
    <w:rsid w:val="00DB3E13"/>
    <w:rsid w:val="00DB43A8"/>
    <w:rsid w:val="00DB4641"/>
    <w:rsid w:val="00DB497C"/>
    <w:rsid w:val="00DB4CE0"/>
    <w:rsid w:val="00DB4E9F"/>
    <w:rsid w:val="00DB5097"/>
    <w:rsid w:val="00DB51A7"/>
    <w:rsid w:val="00DB5941"/>
    <w:rsid w:val="00DB61AA"/>
    <w:rsid w:val="00DB749D"/>
    <w:rsid w:val="00DB78B6"/>
    <w:rsid w:val="00DC003C"/>
    <w:rsid w:val="00DC0326"/>
    <w:rsid w:val="00DC0757"/>
    <w:rsid w:val="00DC1243"/>
    <w:rsid w:val="00DC1576"/>
    <w:rsid w:val="00DC1D58"/>
    <w:rsid w:val="00DC28FF"/>
    <w:rsid w:val="00DC2D74"/>
    <w:rsid w:val="00DC3A5A"/>
    <w:rsid w:val="00DC3BA3"/>
    <w:rsid w:val="00DC42D7"/>
    <w:rsid w:val="00DC44B3"/>
    <w:rsid w:val="00DC47F9"/>
    <w:rsid w:val="00DC4C17"/>
    <w:rsid w:val="00DC50FE"/>
    <w:rsid w:val="00DC55FE"/>
    <w:rsid w:val="00DC5DB0"/>
    <w:rsid w:val="00DC665A"/>
    <w:rsid w:val="00DC6710"/>
    <w:rsid w:val="00DC6AC5"/>
    <w:rsid w:val="00DC74B5"/>
    <w:rsid w:val="00DC78D1"/>
    <w:rsid w:val="00DD08D6"/>
    <w:rsid w:val="00DD0D74"/>
    <w:rsid w:val="00DD0F97"/>
    <w:rsid w:val="00DD152F"/>
    <w:rsid w:val="00DD1CB1"/>
    <w:rsid w:val="00DD2464"/>
    <w:rsid w:val="00DD2E3D"/>
    <w:rsid w:val="00DD3EAD"/>
    <w:rsid w:val="00DD4414"/>
    <w:rsid w:val="00DD49A5"/>
    <w:rsid w:val="00DD5A4C"/>
    <w:rsid w:val="00DD5F41"/>
    <w:rsid w:val="00DD6765"/>
    <w:rsid w:val="00DD6998"/>
    <w:rsid w:val="00DD6E81"/>
    <w:rsid w:val="00DD7820"/>
    <w:rsid w:val="00DE03AC"/>
    <w:rsid w:val="00DE069B"/>
    <w:rsid w:val="00DE071B"/>
    <w:rsid w:val="00DE1526"/>
    <w:rsid w:val="00DE180C"/>
    <w:rsid w:val="00DE1ABA"/>
    <w:rsid w:val="00DE1EEC"/>
    <w:rsid w:val="00DE238F"/>
    <w:rsid w:val="00DE3168"/>
    <w:rsid w:val="00DE356A"/>
    <w:rsid w:val="00DE3D81"/>
    <w:rsid w:val="00DE444C"/>
    <w:rsid w:val="00DE46C4"/>
    <w:rsid w:val="00DE4A47"/>
    <w:rsid w:val="00DE503E"/>
    <w:rsid w:val="00DE565D"/>
    <w:rsid w:val="00DE5990"/>
    <w:rsid w:val="00DE5A2A"/>
    <w:rsid w:val="00DE5B4F"/>
    <w:rsid w:val="00DE5C2C"/>
    <w:rsid w:val="00DE5F83"/>
    <w:rsid w:val="00DE63FA"/>
    <w:rsid w:val="00DE66E0"/>
    <w:rsid w:val="00DE688C"/>
    <w:rsid w:val="00DE6931"/>
    <w:rsid w:val="00DE6D1D"/>
    <w:rsid w:val="00DE6DB4"/>
    <w:rsid w:val="00DE7E44"/>
    <w:rsid w:val="00DF0177"/>
    <w:rsid w:val="00DF02A5"/>
    <w:rsid w:val="00DF03EE"/>
    <w:rsid w:val="00DF0BDD"/>
    <w:rsid w:val="00DF0F0C"/>
    <w:rsid w:val="00DF1157"/>
    <w:rsid w:val="00DF1E08"/>
    <w:rsid w:val="00DF1EF4"/>
    <w:rsid w:val="00DF2450"/>
    <w:rsid w:val="00DF321B"/>
    <w:rsid w:val="00DF3CDC"/>
    <w:rsid w:val="00DF3D4D"/>
    <w:rsid w:val="00DF42ED"/>
    <w:rsid w:val="00DF44C7"/>
    <w:rsid w:val="00DF4AA9"/>
    <w:rsid w:val="00DF5B9C"/>
    <w:rsid w:val="00DF5D53"/>
    <w:rsid w:val="00DF6245"/>
    <w:rsid w:val="00DF653F"/>
    <w:rsid w:val="00DF698D"/>
    <w:rsid w:val="00DF6DFB"/>
    <w:rsid w:val="00DF7264"/>
    <w:rsid w:val="00DF743F"/>
    <w:rsid w:val="00DF7DC4"/>
    <w:rsid w:val="00DF7EC8"/>
    <w:rsid w:val="00E00352"/>
    <w:rsid w:val="00E00508"/>
    <w:rsid w:val="00E0056F"/>
    <w:rsid w:val="00E006B8"/>
    <w:rsid w:val="00E01222"/>
    <w:rsid w:val="00E017C7"/>
    <w:rsid w:val="00E017E0"/>
    <w:rsid w:val="00E020E7"/>
    <w:rsid w:val="00E03512"/>
    <w:rsid w:val="00E0353B"/>
    <w:rsid w:val="00E035CF"/>
    <w:rsid w:val="00E045C0"/>
    <w:rsid w:val="00E04940"/>
    <w:rsid w:val="00E04E1B"/>
    <w:rsid w:val="00E0529F"/>
    <w:rsid w:val="00E0536F"/>
    <w:rsid w:val="00E0540D"/>
    <w:rsid w:val="00E05AC2"/>
    <w:rsid w:val="00E0626F"/>
    <w:rsid w:val="00E06679"/>
    <w:rsid w:val="00E06ADC"/>
    <w:rsid w:val="00E06B2E"/>
    <w:rsid w:val="00E0720B"/>
    <w:rsid w:val="00E07212"/>
    <w:rsid w:val="00E07819"/>
    <w:rsid w:val="00E07A81"/>
    <w:rsid w:val="00E10524"/>
    <w:rsid w:val="00E10D1D"/>
    <w:rsid w:val="00E10D2D"/>
    <w:rsid w:val="00E10F0A"/>
    <w:rsid w:val="00E110A4"/>
    <w:rsid w:val="00E11165"/>
    <w:rsid w:val="00E11224"/>
    <w:rsid w:val="00E1172A"/>
    <w:rsid w:val="00E12C72"/>
    <w:rsid w:val="00E131A7"/>
    <w:rsid w:val="00E131AF"/>
    <w:rsid w:val="00E13894"/>
    <w:rsid w:val="00E144F8"/>
    <w:rsid w:val="00E14707"/>
    <w:rsid w:val="00E14B26"/>
    <w:rsid w:val="00E14D38"/>
    <w:rsid w:val="00E14EE1"/>
    <w:rsid w:val="00E15C00"/>
    <w:rsid w:val="00E15C0F"/>
    <w:rsid w:val="00E15C31"/>
    <w:rsid w:val="00E160E1"/>
    <w:rsid w:val="00E16105"/>
    <w:rsid w:val="00E1759F"/>
    <w:rsid w:val="00E17960"/>
    <w:rsid w:val="00E20516"/>
    <w:rsid w:val="00E2082C"/>
    <w:rsid w:val="00E21B28"/>
    <w:rsid w:val="00E223CE"/>
    <w:rsid w:val="00E224C6"/>
    <w:rsid w:val="00E24978"/>
    <w:rsid w:val="00E24982"/>
    <w:rsid w:val="00E253E1"/>
    <w:rsid w:val="00E25771"/>
    <w:rsid w:val="00E25E33"/>
    <w:rsid w:val="00E25ED0"/>
    <w:rsid w:val="00E26CA2"/>
    <w:rsid w:val="00E26FC7"/>
    <w:rsid w:val="00E27FD4"/>
    <w:rsid w:val="00E300A4"/>
    <w:rsid w:val="00E3050F"/>
    <w:rsid w:val="00E306BC"/>
    <w:rsid w:val="00E30991"/>
    <w:rsid w:val="00E30AD2"/>
    <w:rsid w:val="00E31849"/>
    <w:rsid w:val="00E31C99"/>
    <w:rsid w:val="00E328F4"/>
    <w:rsid w:val="00E32A71"/>
    <w:rsid w:val="00E3376F"/>
    <w:rsid w:val="00E33D81"/>
    <w:rsid w:val="00E34152"/>
    <w:rsid w:val="00E34680"/>
    <w:rsid w:val="00E350D8"/>
    <w:rsid w:val="00E353CF"/>
    <w:rsid w:val="00E3541C"/>
    <w:rsid w:val="00E36115"/>
    <w:rsid w:val="00E36A77"/>
    <w:rsid w:val="00E36E91"/>
    <w:rsid w:val="00E37FEE"/>
    <w:rsid w:val="00E40086"/>
    <w:rsid w:val="00E40327"/>
    <w:rsid w:val="00E40457"/>
    <w:rsid w:val="00E4142E"/>
    <w:rsid w:val="00E414B4"/>
    <w:rsid w:val="00E415DC"/>
    <w:rsid w:val="00E416CE"/>
    <w:rsid w:val="00E416E1"/>
    <w:rsid w:val="00E41B5B"/>
    <w:rsid w:val="00E429C6"/>
    <w:rsid w:val="00E42BFA"/>
    <w:rsid w:val="00E4354A"/>
    <w:rsid w:val="00E4380B"/>
    <w:rsid w:val="00E43A24"/>
    <w:rsid w:val="00E43EB2"/>
    <w:rsid w:val="00E4441C"/>
    <w:rsid w:val="00E44D3F"/>
    <w:rsid w:val="00E451F4"/>
    <w:rsid w:val="00E452D5"/>
    <w:rsid w:val="00E46119"/>
    <w:rsid w:val="00E46464"/>
    <w:rsid w:val="00E46923"/>
    <w:rsid w:val="00E47403"/>
    <w:rsid w:val="00E47944"/>
    <w:rsid w:val="00E47960"/>
    <w:rsid w:val="00E47B68"/>
    <w:rsid w:val="00E5077B"/>
    <w:rsid w:val="00E50CDD"/>
    <w:rsid w:val="00E51598"/>
    <w:rsid w:val="00E51A94"/>
    <w:rsid w:val="00E529B5"/>
    <w:rsid w:val="00E53590"/>
    <w:rsid w:val="00E53FAD"/>
    <w:rsid w:val="00E540D1"/>
    <w:rsid w:val="00E5417B"/>
    <w:rsid w:val="00E54906"/>
    <w:rsid w:val="00E5503D"/>
    <w:rsid w:val="00E55895"/>
    <w:rsid w:val="00E55F5A"/>
    <w:rsid w:val="00E561B5"/>
    <w:rsid w:val="00E562E4"/>
    <w:rsid w:val="00E56628"/>
    <w:rsid w:val="00E5682A"/>
    <w:rsid w:val="00E56A19"/>
    <w:rsid w:val="00E56C5D"/>
    <w:rsid w:val="00E5733B"/>
    <w:rsid w:val="00E576E7"/>
    <w:rsid w:val="00E57BD0"/>
    <w:rsid w:val="00E57CED"/>
    <w:rsid w:val="00E57FB6"/>
    <w:rsid w:val="00E602F0"/>
    <w:rsid w:val="00E6092E"/>
    <w:rsid w:val="00E60938"/>
    <w:rsid w:val="00E609E3"/>
    <w:rsid w:val="00E60D23"/>
    <w:rsid w:val="00E614F8"/>
    <w:rsid w:val="00E616A0"/>
    <w:rsid w:val="00E61E87"/>
    <w:rsid w:val="00E61F74"/>
    <w:rsid w:val="00E620B0"/>
    <w:rsid w:val="00E62503"/>
    <w:rsid w:val="00E627AA"/>
    <w:rsid w:val="00E627F1"/>
    <w:rsid w:val="00E62DA3"/>
    <w:rsid w:val="00E634D2"/>
    <w:rsid w:val="00E63F25"/>
    <w:rsid w:val="00E641AE"/>
    <w:rsid w:val="00E642B2"/>
    <w:rsid w:val="00E64403"/>
    <w:rsid w:val="00E64581"/>
    <w:rsid w:val="00E65024"/>
    <w:rsid w:val="00E65A12"/>
    <w:rsid w:val="00E65B20"/>
    <w:rsid w:val="00E65CA0"/>
    <w:rsid w:val="00E65DD5"/>
    <w:rsid w:val="00E662C9"/>
    <w:rsid w:val="00E66437"/>
    <w:rsid w:val="00E66575"/>
    <w:rsid w:val="00E668E1"/>
    <w:rsid w:val="00E66DBC"/>
    <w:rsid w:val="00E66DF1"/>
    <w:rsid w:val="00E67334"/>
    <w:rsid w:val="00E6759B"/>
    <w:rsid w:val="00E6792B"/>
    <w:rsid w:val="00E70630"/>
    <w:rsid w:val="00E71292"/>
    <w:rsid w:val="00E71368"/>
    <w:rsid w:val="00E71877"/>
    <w:rsid w:val="00E72080"/>
    <w:rsid w:val="00E72977"/>
    <w:rsid w:val="00E72FFF"/>
    <w:rsid w:val="00E731C1"/>
    <w:rsid w:val="00E734C7"/>
    <w:rsid w:val="00E7379F"/>
    <w:rsid w:val="00E73898"/>
    <w:rsid w:val="00E7395C"/>
    <w:rsid w:val="00E73A1E"/>
    <w:rsid w:val="00E73DAF"/>
    <w:rsid w:val="00E7495C"/>
    <w:rsid w:val="00E74E63"/>
    <w:rsid w:val="00E753CF"/>
    <w:rsid w:val="00E75E45"/>
    <w:rsid w:val="00E76131"/>
    <w:rsid w:val="00E76D3B"/>
    <w:rsid w:val="00E7710A"/>
    <w:rsid w:val="00E77239"/>
    <w:rsid w:val="00E77412"/>
    <w:rsid w:val="00E777EB"/>
    <w:rsid w:val="00E77EFC"/>
    <w:rsid w:val="00E77F84"/>
    <w:rsid w:val="00E805C1"/>
    <w:rsid w:val="00E806B1"/>
    <w:rsid w:val="00E808C0"/>
    <w:rsid w:val="00E808C1"/>
    <w:rsid w:val="00E808F1"/>
    <w:rsid w:val="00E809BA"/>
    <w:rsid w:val="00E80A9C"/>
    <w:rsid w:val="00E80E1E"/>
    <w:rsid w:val="00E81171"/>
    <w:rsid w:val="00E8122C"/>
    <w:rsid w:val="00E81367"/>
    <w:rsid w:val="00E828D5"/>
    <w:rsid w:val="00E82981"/>
    <w:rsid w:val="00E829BD"/>
    <w:rsid w:val="00E85258"/>
    <w:rsid w:val="00E85BD6"/>
    <w:rsid w:val="00E86215"/>
    <w:rsid w:val="00E86298"/>
    <w:rsid w:val="00E864BB"/>
    <w:rsid w:val="00E869A7"/>
    <w:rsid w:val="00E87DAC"/>
    <w:rsid w:val="00E90394"/>
    <w:rsid w:val="00E9057B"/>
    <w:rsid w:val="00E909C5"/>
    <w:rsid w:val="00E909D4"/>
    <w:rsid w:val="00E90B75"/>
    <w:rsid w:val="00E9111C"/>
    <w:rsid w:val="00E91248"/>
    <w:rsid w:val="00E915E7"/>
    <w:rsid w:val="00E918A6"/>
    <w:rsid w:val="00E91AA2"/>
    <w:rsid w:val="00E921A9"/>
    <w:rsid w:val="00E92543"/>
    <w:rsid w:val="00E944E4"/>
    <w:rsid w:val="00E94F21"/>
    <w:rsid w:val="00E950C1"/>
    <w:rsid w:val="00E9510C"/>
    <w:rsid w:val="00E961F2"/>
    <w:rsid w:val="00E96CB4"/>
    <w:rsid w:val="00E9729C"/>
    <w:rsid w:val="00E9759C"/>
    <w:rsid w:val="00E9779C"/>
    <w:rsid w:val="00EA0502"/>
    <w:rsid w:val="00EA077E"/>
    <w:rsid w:val="00EA0A7F"/>
    <w:rsid w:val="00EA0CFA"/>
    <w:rsid w:val="00EA1041"/>
    <w:rsid w:val="00EA131D"/>
    <w:rsid w:val="00EA1C76"/>
    <w:rsid w:val="00EA1CE6"/>
    <w:rsid w:val="00EA268B"/>
    <w:rsid w:val="00EA2934"/>
    <w:rsid w:val="00EA2FCB"/>
    <w:rsid w:val="00EA320E"/>
    <w:rsid w:val="00EA325B"/>
    <w:rsid w:val="00EA366C"/>
    <w:rsid w:val="00EA3879"/>
    <w:rsid w:val="00EA38CB"/>
    <w:rsid w:val="00EA38CE"/>
    <w:rsid w:val="00EA420D"/>
    <w:rsid w:val="00EA4252"/>
    <w:rsid w:val="00EA4481"/>
    <w:rsid w:val="00EA46D7"/>
    <w:rsid w:val="00EA4BC0"/>
    <w:rsid w:val="00EA4F9D"/>
    <w:rsid w:val="00EA5861"/>
    <w:rsid w:val="00EA5C4D"/>
    <w:rsid w:val="00EA663C"/>
    <w:rsid w:val="00EA6763"/>
    <w:rsid w:val="00EA6FFD"/>
    <w:rsid w:val="00EA72E7"/>
    <w:rsid w:val="00EB062F"/>
    <w:rsid w:val="00EB0706"/>
    <w:rsid w:val="00EB0BEA"/>
    <w:rsid w:val="00EB0E28"/>
    <w:rsid w:val="00EB18B9"/>
    <w:rsid w:val="00EB2F18"/>
    <w:rsid w:val="00EB3782"/>
    <w:rsid w:val="00EB461F"/>
    <w:rsid w:val="00EB49BB"/>
    <w:rsid w:val="00EB4C54"/>
    <w:rsid w:val="00EB4E35"/>
    <w:rsid w:val="00EB4E4C"/>
    <w:rsid w:val="00EB5651"/>
    <w:rsid w:val="00EB5FE8"/>
    <w:rsid w:val="00EB6542"/>
    <w:rsid w:val="00EB6627"/>
    <w:rsid w:val="00EB73D2"/>
    <w:rsid w:val="00EB78BC"/>
    <w:rsid w:val="00EB7D13"/>
    <w:rsid w:val="00EB7E98"/>
    <w:rsid w:val="00EC0000"/>
    <w:rsid w:val="00EC0253"/>
    <w:rsid w:val="00EC090D"/>
    <w:rsid w:val="00EC0F95"/>
    <w:rsid w:val="00EC1C90"/>
    <w:rsid w:val="00EC26E1"/>
    <w:rsid w:val="00EC2BEC"/>
    <w:rsid w:val="00EC3022"/>
    <w:rsid w:val="00EC302F"/>
    <w:rsid w:val="00EC3945"/>
    <w:rsid w:val="00EC41F1"/>
    <w:rsid w:val="00EC447E"/>
    <w:rsid w:val="00EC4D88"/>
    <w:rsid w:val="00EC4EFC"/>
    <w:rsid w:val="00EC5109"/>
    <w:rsid w:val="00EC5719"/>
    <w:rsid w:val="00EC5A5E"/>
    <w:rsid w:val="00EC671B"/>
    <w:rsid w:val="00EC6A00"/>
    <w:rsid w:val="00EC703B"/>
    <w:rsid w:val="00EC741A"/>
    <w:rsid w:val="00EC78BF"/>
    <w:rsid w:val="00ED047A"/>
    <w:rsid w:val="00ED121A"/>
    <w:rsid w:val="00ED18B7"/>
    <w:rsid w:val="00ED258A"/>
    <w:rsid w:val="00ED28D5"/>
    <w:rsid w:val="00ED2BBF"/>
    <w:rsid w:val="00ED2D22"/>
    <w:rsid w:val="00ED32F1"/>
    <w:rsid w:val="00ED3492"/>
    <w:rsid w:val="00ED42F8"/>
    <w:rsid w:val="00ED472A"/>
    <w:rsid w:val="00ED4CA5"/>
    <w:rsid w:val="00ED5B95"/>
    <w:rsid w:val="00ED631F"/>
    <w:rsid w:val="00ED6D6F"/>
    <w:rsid w:val="00ED73F2"/>
    <w:rsid w:val="00ED78F9"/>
    <w:rsid w:val="00ED7B1A"/>
    <w:rsid w:val="00ED7FEB"/>
    <w:rsid w:val="00EE0027"/>
    <w:rsid w:val="00EE1587"/>
    <w:rsid w:val="00EE1A95"/>
    <w:rsid w:val="00EE254A"/>
    <w:rsid w:val="00EE2623"/>
    <w:rsid w:val="00EE2653"/>
    <w:rsid w:val="00EE2892"/>
    <w:rsid w:val="00EE34C6"/>
    <w:rsid w:val="00EE4365"/>
    <w:rsid w:val="00EE4375"/>
    <w:rsid w:val="00EE4B22"/>
    <w:rsid w:val="00EE5CAC"/>
    <w:rsid w:val="00EE619D"/>
    <w:rsid w:val="00EE7652"/>
    <w:rsid w:val="00EF0136"/>
    <w:rsid w:val="00EF078D"/>
    <w:rsid w:val="00EF091D"/>
    <w:rsid w:val="00EF0E61"/>
    <w:rsid w:val="00EF1148"/>
    <w:rsid w:val="00EF12CC"/>
    <w:rsid w:val="00EF177D"/>
    <w:rsid w:val="00EF1B3F"/>
    <w:rsid w:val="00EF228B"/>
    <w:rsid w:val="00EF2852"/>
    <w:rsid w:val="00EF32E9"/>
    <w:rsid w:val="00EF339B"/>
    <w:rsid w:val="00EF33F9"/>
    <w:rsid w:val="00EF3A6D"/>
    <w:rsid w:val="00EF44F3"/>
    <w:rsid w:val="00EF4598"/>
    <w:rsid w:val="00EF50D0"/>
    <w:rsid w:val="00EF54E9"/>
    <w:rsid w:val="00EF5B37"/>
    <w:rsid w:val="00EF6089"/>
    <w:rsid w:val="00EF6B47"/>
    <w:rsid w:val="00EF6ED0"/>
    <w:rsid w:val="00EF7624"/>
    <w:rsid w:val="00F004CB"/>
    <w:rsid w:val="00F005CA"/>
    <w:rsid w:val="00F008AE"/>
    <w:rsid w:val="00F0104A"/>
    <w:rsid w:val="00F012BF"/>
    <w:rsid w:val="00F01863"/>
    <w:rsid w:val="00F01A68"/>
    <w:rsid w:val="00F01DFB"/>
    <w:rsid w:val="00F0292C"/>
    <w:rsid w:val="00F029A1"/>
    <w:rsid w:val="00F02C04"/>
    <w:rsid w:val="00F03B25"/>
    <w:rsid w:val="00F03CF3"/>
    <w:rsid w:val="00F04245"/>
    <w:rsid w:val="00F04529"/>
    <w:rsid w:val="00F05594"/>
    <w:rsid w:val="00F05650"/>
    <w:rsid w:val="00F05D92"/>
    <w:rsid w:val="00F05F8B"/>
    <w:rsid w:val="00F0616C"/>
    <w:rsid w:val="00F06341"/>
    <w:rsid w:val="00F068F1"/>
    <w:rsid w:val="00F06935"/>
    <w:rsid w:val="00F06C7D"/>
    <w:rsid w:val="00F07737"/>
    <w:rsid w:val="00F105AA"/>
    <w:rsid w:val="00F1128D"/>
    <w:rsid w:val="00F11423"/>
    <w:rsid w:val="00F11906"/>
    <w:rsid w:val="00F11BBF"/>
    <w:rsid w:val="00F11E59"/>
    <w:rsid w:val="00F1226C"/>
    <w:rsid w:val="00F12404"/>
    <w:rsid w:val="00F12641"/>
    <w:rsid w:val="00F12CDC"/>
    <w:rsid w:val="00F13267"/>
    <w:rsid w:val="00F13AEF"/>
    <w:rsid w:val="00F1427C"/>
    <w:rsid w:val="00F1433D"/>
    <w:rsid w:val="00F1464B"/>
    <w:rsid w:val="00F14F9B"/>
    <w:rsid w:val="00F15191"/>
    <w:rsid w:val="00F15219"/>
    <w:rsid w:val="00F15818"/>
    <w:rsid w:val="00F15C6B"/>
    <w:rsid w:val="00F16842"/>
    <w:rsid w:val="00F16E6A"/>
    <w:rsid w:val="00F17B1D"/>
    <w:rsid w:val="00F20CF4"/>
    <w:rsid w:val="00F21259"/>
    <w:rsid w:val="00F2153A"/>
    <w:rsid w:val="00F21833"/>
    <w:rsid w:val="00F22301"/>
    <w:rsid w:val="00F223BE"/>
    <w:rsid w:val="00F2270D"/>
    <w:rsid w:val="00F22882"/>
    <w:rsid w:val="00F2320F"/>
    <w:rsid w:val="00F2350E"/>
    <w:rsid w:val="00F235A8"/>
    <w:rsid w:val="00F23B06"/>
    <w:rsid w:val="00F23C44"/>
    <w:rsid w:val="00F23C65"/>
    <w:rsid w:val="00F23F1E"/>
    <w:rsid w:val="00F241DF"/>
    <w:rsid w:val="00F24574"/>
    <w:rsid w:val="00F24D7E"/>
    <w:rsid w:val="00F25036"/>
    <w:rsid w:val="00F25C89"/>
    <w:rsid w:val="00F25F65"/>
    <w:rsid w:val="00F26AD5"/>
    <w:rsid w:val="00F26B84"/>
    <w:rsid w:val="00F277DF"/>
    <w:rsid w:val="00F27E0E"/>
    <w:rsid w:val="00F308A5"/>
    <w:rsid w:val="00F3121D"/>
    <w:rsid w:val="00F31E8B"/>
    <w:rsid w:val="00F320F9"/>
    <w:rsid w:val="00F3214C"/>
    <w:rsid w:val="00F327DD"/>
    <w:rsid w:val="00F32B60"/>
    <w:rsid w:val="00F3372B"/>
    <w:rsid w:val="00F34245"/>
    <w:rsid w:val="00F345FE"/>
    <w:rsid w:val="00F34B60"/>
    <w:rsid w:val="00F35223"/>
    <w:rsid w:val="00F357F2"/>
    <w:rsid w:val="00F35AB0"/>
    <w:rsid w:val="00F35F73"/>
    <w:rsid w:val="00F361D8"/>
    <w:rsid w:val="00F362F7"/>
    <w:rsid w:val="00F3642F"/>
    <w:rsid w:val="00F36508"/>
    <w:rsid w:val="00F3665E"/>
    <w:rsid w:val="00F36951"/>
    <w:rsid w:val="00F36CB5"/>
    <w:rsid w:val="00F36F0E"/>
    <w:rsid w:val="00F37EEA"/>
    <w:rsid w:val="00F40732"/>
    <w:rsid w:val="00F41746"/>
    <w:rsid w:val="00F41E08"/>
    <w:rsid w:val="00F4233E"/>
    <w:rsid w:val="00F427D9"/>
    <w:rsid w:val="00F43556"/>
    <w:rsid w:val="00F4485B"/>
    <w:rsid w:val="00F4566E"/>
    <w:rsid w:val="00F45671"/>
    <w:rsid w:val="00F45CA3"/>
    <w:rsid w:val="00F468DE"/>
    <w:rsid w:val="00F4742C"/>
    <w:rsid w:val="00F505DC"/>
    <w:rsid w:val="00F50845"/>
    <w:rsid w:val="00F50999"/>
    <w:rsid w:val="00F50D6F"/>
    <w:rsid w:val="00F5104C"/>
    <w:rsid w:val="00F5135C"/>
    <w:rsid w:val="00F5286D"/>
    <w:rsid w:val="00F52962"/>
    <w:rsid w:val="00F52D00"/>
    <w:rsid w:val="00F52D3B"/>
    <w:rsid w:val="00F533E3"/>
    <w:rsid w:val="00F54ADB"/>
    <w:rsid w:val="00F5555D"/>
    <w:rsid w:val="00F55A47"/>
    <w:rsid w:val="00F55DFA"/>
    <w:rsid w:val="00F5634E"/>
    <w:rsid w:val="00F5642C"/>
    <w:rsid w:val="00F56ED0"/>
    <w:rsid w:val="00F57644"/>
    <w:rsid w:val="00F57D1E"/>
    <w:rsid w:val="00F60F10"/>
    <w:rsid w:val="00F60FDF"/>
    <w:rsid w:val="00F60FFB"/>
    <w:rsid w:val="00F61E60"/>
    <w:rsid w:val="00F62124"/>
    <w:rsid w:val="00F62584"/>
    <w:rsid w:val="00F625C9"/>
    <w:rsid w:val="00F631CA"/>
    <w:rsid w:val="00F63879"/>
    <w:rsid w:val="00F648F6"/>
    <w:rsid w:val="00F64C98"/>
    <w:rsid w:val="00F64E34"/>
    <w:rsid w:val="00F65F6F"/>
    <w:rsid w:val="00F6606F"/>
    <w:rsid w:val="00F661B0"/>
    <w:rsid w:val="00F665CC"/>
    <w:rsid w:val="00F66EAE"/>
    <w:rsid w:val="00F6705F"/>
    <w:rsid w:val="00F67212"/>
    <w:rsid w:val="00F6739A"/>
    <w:rsid w:val="00F70127"/>
    <w:rsid w:val="00F71BB9"/>
    <w:rsid w:val="00F71E72"/>
    <w:rsid w:val="00F72A05"/>
    <w:rsid w:val="00F73337"/>
    <w:rsid w:val="00F733DD"/>
    <w:rsid w:val="00F73786"/>
    <w:rsid w:val="00F737C8"/>
    <w:rsid w:val="00F73B93"/>
    <w:rsid w:val="00F73E75"/>
    <w:rsid w:val="00F73FC4"/>
    <w:rsid w:val="00F74941"/>
    <w:rsid w:val="00F759A0"/>
    <w:rsid w:val="00F759B5"/>
    <w:rsid w:val="00F762C5"/>
    <w:rsid w:val="00F76497"/>
    <w:rsid w:val="00F77B49"/>
    <w:rsid w:val="00F803C5"/>
    <w:rsid w:val="00F80752"/>
    <w:rsid w:val="00F80CEA"/>
    <w:rsid w:val="00F80E87"/>
    <w:rsid w:val="00F81305"/>
    <w:rsid w:val="00F8178E"/>
    <w:rsid w:val="00F817E9"/>
    <w:rsid w:val="00F81E0D"/>
    <w:rsid w:val="00F8302C"/>
    <w:rsid w:val="00F83105"/>
    <w:rsid w:val="00F8349B"/>
    <w:rsid w:val="00F83645"/>
    <w:rsid w:val="00F84488"/>
    <w:rsid w:val="00F84505"/>
    <w:rsid w:val="00F85446"/>
    <w:rsid w:val="00F85882"/>
    <w:rsid w:val="00F85916"/>
    <w:rsid w:val="00F85FD0"/>
    <w:rsid w:val="00F8601C"/>
    <w:rsid w:val="00F8605B"/>
    <w:rsid w:val="00F86213"/>
    <w:rsid w:val="00F86341"/>
    <w:rsid w:val="00F86D23"/>
    <w:rsid w:val="00F86FA7"/>
    <w:rsid w:val="00F91B47"/>
    <w:rsid w:val="00F92184"/>
    <w:rsid w:val="00F923CB"/>
    <w:rsid w:val="00F92635"/>
    <w:rsid w:val="00F92FBF"/>
    <w:rsid w:val="00F935F5"/>
    <w:rsid w:val="00F93687"/>
    <w:rsid w:val="00F93A29"/>
    <w:rsid w:val="00F94015"/>
    <w:rsid w:val="00F9431B"/>
    <w:rsid w:val="00F9454B"/>
    <w:rsid w:val="00F9458A"/>
    <w:rsid w:val="00F94D8F"/>
    <w:rsid w:val="00F95288"/>
    <w:rsid w:val="00F953A6"/>
    <w:rsid w:val="00F9542C"/>
    <w:rsid w:val="00F95AE2"/>
    <w:rsid w:val="00F9604B"/>
    <w:rsid w:val="00F96607"/>
    <w:rsid w:val="00F96612"/>
    <w:rsid w:val="00F96873"/>
    <w:rsid w:val="00F96A3C"/>
    <w:rsid w:val="00F970BC"/>
    <w:rsid w:val="00F97471"/>
    <w:rsid w:val="00F97851"/>
    <w:rsid w:val="00F9787A"/>
    <w:rsid w:val="00F97F30"/>
    <w:rsid w:val="00FA0127"/>
    <w:rsid w:val="00FA03EB"/>
    <w:rsid w:val="00FA0970"/>
    <w:rsid w:val="00FA09EB"/>
    <w:rsid w:val="00FA0C44"/>
    <w:rsid w:val="00FA14F1"/>
    <w:rsid w:val="00FA1512"/>
    <w:rsid w:val="00FA1523"/>
    <w:rsid w:val="00FA21F3"/>
    <w:rsid w:val="00FA231E"/>
    <w:rsid w:val="00FA25C1"/>
    <w:rsid w:val="00FA27D7"/>
    <w:rsid w:val="00FA2948"/>
    <w:rsid w:val="00FA38ED"/>
    <w:rsid w:val="00FA451F"/>
    <w:rsid w:val="00FA48E0"/>
    <w:rsid w:val="00FA512E"/>
    <w:rsid w:val="00FA52F8"/>
    <w:rsid w:val="00FA595E"/>
    <w:rsid w:val="00FA59BE"/>
    <w:rsid w:val="00FA5C56"/>
    <w:rsid w:val="00FA611C"/>
    <w:rsid w:val="00FA65B1"/>
    <w:rsid w:val="00FA6C6A"/>
    <w:rsid w:val="00FA6FB8"/>
    <w:rsid w:val="00FA7496"/>
    <w:rsid w:val="00FA75A4"/>
    <w:rsid w:val="00FA7726"/>
    <w:rsid w:val="00FA7DD8"/>
    <w:rsid w:val="00FB018F"/>
    <w:rsid w:val="00FB0DEA"/>
    <w:rsid w:val="00FB14A4"/>
    <w:rsid w:val="00FB1A6A"/>
    <w:rsid w:val="00FB1F3C"/>
    <w:rsid w:val="00FB2456"/>
    <w:rsid w:val="00FB2C3B"/>
    <w:rsid w:val="00FB2EC5"/>
    <w:rsid w:val="00FB35A3"/>
    <w:rsid w:val="00FB3F53"/>
    <w:rsid w:val="00FB4448"/>
    <w:rsid w:val="00FB4DC1"/>
    <w:rsid w:val="00FB4DC2"/>
    <w:rsid w:val="00FB7A29"/>
    <w:rsid w:val="00FC0068"/>
    <w:rsid w:val="00FC09DA"/>
    <w:rsid w:val="00FC1C69"/>
    <w:rsid w:val="00FC1F10"/>
    <w:rsid w:val="00FC1FFD"/>
    <w:rsid w:val="00FC2DC7"/>
    <w:rsid w:val="00FC31E4"/>
    <w:rsid w:val="00FC33FC"/>
    <w:rsid w:val="00FC3D41"/>
    <w:rsid w:val="00FC4588"/>
    <w:rsid w:val="00FC584D"/>
    <w:rsid w:val="00FC6CE3"/>
    <w:rsid w:val="00FC790E"/>
    <w:rsid w:val="00FC7BC8"/>
    <w:rsid w:val="00FC7CF7"/>
    <w:rsid w:val="00FC7D17"/>
    <w:rsid w:val="00FD0590"/>
    <w:rsid w:val="00FD05B9"/>
    <w:rsid w:val="00FD0827"/>
    <w:rsid w:val="00FD0977"/>
    <w:rsid w:val="00FD1963"/>
    <w:rsid w:val="00FD1D6A"/>
    <w:rsid w:val="00FD1FEB"/>
    <w:rsid w:val="00FD22F4"/>
    <w:rsid w:val="00FD2302"/>
    <w:rsid w:val="00FD2D0F"/>
    <w:rsid w:val="00FD2EE7"/>
    <w:rsid w:val="00FD359F"/>
    <w:rsid w:val="00FD3F6F"/>
    <w:rsid w:val="00FD572A"/>
    <w:rsid w:val="00FD5849"/>
    <w:rsid w:val="00FD58A5"/>
    <w:rsid w:val="00FD592B"/>
    <w:rsid w:val="00FD5F61"/>
    <w:rsid w:val="00FD6141"/>
    <w:rsid w:val="00FD69E2"/>
    <w:rsid w:val="00FD6E42"/>
    <w:rsid w:val="00FD7866"/>
    <w:rsid w:val="00FE0173"/>
    <w:rsid w:val="00FE0D5D"/>
    <w:rsid w:val="00FE0FE1"/>
    <w:rsid w:val="00FE13E2"/>
    <w:rsid w:val="00FE2312"/>
    <w:rsid w:val="00FE27E7"/>
    <w:rsid w:val="00FE3826"/>
    <w:rsid w:val="00FE3915"/>
    <w:rsid w:val="00FE437E"/>
    <w:rsid w:val="00FE4C80"/>
    <w:rsid w:val="00FE5DD1"/>
    <w:rsid w:val="00FE67A3"/>
    <w:rsid w:val="00FE6846"/>
    <w:rsid w:val="00FE79CF"/>
    <w:rsid w:val="00FE7F18"/>
    <w:rsid w:val="00FF075F"/>
    <w:rsid w:val="00FF1A7A"/>
    <w:rsid w:val="00FF1C54"/>
    <w:rsid w:val="00FF2176"/>
    <w:rsid w:val="00FF2FE5"/>
    <w:rsid w:val="00FF3456"/>
    <w:rsid w:val="00FF3519"/>
    <w:rsid w:val="00FF3DE5"/>
    <w:rsid w:val="00FF3EBB"/>
    <w:rsid w:val="00FF3F0D"/>
    <w:rsid w:val="00FF45CC"/>
    <w:rsid w:val="00FF49F0"/>
    <w:rsid w:val="00FF5A3F"/>
    <w:rsid w:val="00FF5A95"/>
    <w:rsid w:val="00FF7030"/>
    <w:rsid w:val="00FF7580"/>
    <w:rsid w:val="00FF78A5"/>
    <w:rsid w:val="00FF7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1A2AAFAD"/>
  <w15:chartTrackingRefBased/>
  <w15:docId w15:val="{9B58BA5E-D715-4E8E-897B-98B0634E3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page number" w:uiPriority="99"/>
    <w:lsdException w:name="Title" w:qFormat="1"/>
    <w:lsdException w:name="Subtitle" w:qFormat="1"/>
    <w:lsdException w:name="Body Text 2" w:uiPriority="99"/>
    <w:lsdException w:name="Hyperlink" w:uiPriority="99"/>
    <w:lsdException w:name="Strong" w:qFormat="1"/>
    <w:lsdException w:name="Emphasis" w:uiPriority="20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8404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1080"/>
      <w:outlineLvl w:val="4"/>
    </w:pPr>
    <w:rPr>
      <w:rFonts w:ascii="Times New Roman" w:hAnsi="Times New Roman" w:cs="EucrosiaUPC"/>
      <w:b/>
      <w:bCs/>
      <w:sz w:val="30"/>
      <w:szCs w:val="30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อักขระ,BT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uiPriority w:val="99"/>
  </w:style>
  <w:style w:type="paragraph" w:customStyle="1" w:styleId="a0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link w:val="BodyText2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link w:val="BodyText3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</w:pPr>
    <w:rPr>
      <w:rFonts w:ascii="Times New Roman" w:hAnsi="Times New Roman" w:cs="EucrosiaUPC"/>
      <w:sz w:val="30"/>
      <w:szCs w:val="30"/>
      <w:lang w:val="th-TH"/>
    </w:rPr>
  </w:style>
  <w:style w:type="paragraph" w:customStyle="1" w:styleId="a2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5967B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jc w:val="thaiDistribute"/>
    </w:pPr>
    <w:rPr>
      <w:rFonts w:ascii="Angsana New" w:hAnsi="Angsana New"/>
      <w:b/>
      <w:bCs/>
      <w:i/>
      <w:iCs/>
      <w:sz w:val="32"/>
      <w:szCs w:val="32"/>
    </w:rPr>
  </w:style>
  <w:style w:type="character" w:customStyle="1" w:styleId="AccPolicyHeadingChar">
    <w:name w:val="Acc Policy Heading Char"/>
    <w:link w:val="AccPolicyHeading"/>
    <w:rsid w:val="005967B2"/>
    <w:rPr>
      <w:rFonts w:ascii="Angsana New" w:hAnsi="Angsana New"/>
      <w:b/>
      <w:bCs/>
      <w:i/>
      <w:iCs/>
      <w:sz w:val="32"/>
      <w:szCs w:val="32"/>
    </w:rPr>
  </w:style>
  <w:style w:type="paragraph" w:customStyle="1" w:styleId="accpolicyheading0">
    <w:name w:val="accpolicyheading"/>
    <w:basedOn w:val="Normal"/>
    <w:rsid w:val="0080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 w:cs="Times New Roman"/>
      <w:sz w:val="28"/>
      <w:szCs w:val="28"/>
    </w:rPr>
  </w:style>
  <w:style w:type="table" w:styleId="TableGrid">
    <w:name w:val="Table Grid"/>
    <w:basedOn w:val="TableNormal"/>
    <w:uiPriority w:val="39"/>
    <w:rsid w:val="00805B10"/>
    <w:pPr>
      <w:spacing w:line="26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9D327A"/>
    <w:rPr>
      <w:rFonts w:ascii="Tahoma" w:hAnsi="Tahoma" w:cs="Tahoma"/>
      <w:sz w:val="16"/>
      <w:szCs w:val="16"/>
    </w:rPr>
  </w:style>
  <w:style w:type="character" w:customStyle="1" w:styleId="BodyTextChar">
    <w:name w:val="Body Text Char"/>
    <w:aliases w:val="bt Char,body text Char,Body Char,Body อักขระ Char,BT Char"/>
    <w:link w:val="BodyText"/>
    <w:rsid w:val="00C55F3B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30">
    <w:name w:val="?????3????"/>
    <w:basedOn w:val="Normal"/>
    <w:rsid w:val="00FC1F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BF6A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C751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NormalWeb">
    <w:name w:val="Normal (Web)"/>
    <w:basedOn w:val="Normal"/>
    <w:rsid w:val="00891F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3">
    <w:name w:val="???"/>
    <w:basedOn w:val="Normal"/>
    <w:rsid w:val="00E627A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ListParagraph">
    <w:name w:val="List Paragraph"/>
    <w:basedOn w:val="Normal"/>
    <w:link w:val="ListParagraphChar"/>
    <w:uiPriority w:val="34"/>
    <w:qFormat/>
    <w:rsid w:val="000F172F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0F1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Default">
    <w:name w:val="Default"/>
    <w:rsid w:val="001757EC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erChar">
    <w:name w:val="Header Char"/>
    <w:link w:val="Header"/>
    <w:locked/>
    <w:rsid w:val="00903F00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FooterChar">
    <w:name w:val="Footer Char"/>
    <w:link w:val="Footer"/>
    <w:uiPriority w:val="99"/>
    <w:rsid w:val="006317C3"/>
    <w:rPr>
      <w:rFonts w:ascii="Arial" w:hAnsi="Arial"/>
      <w:sz w:val="18"/>
      <w:szCs w:val="18"/>
    </w:rPr>
  </w:style>
  <w:style w:type="paragraph" w:customStyle="1" w:styleId="index">
    <w:name w:val="index"/>
    <w:aliases w:val="ix"/>
    <w:basedOn w:val="BodyText"/>
    <w:rsid w:val="008172A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,BT Char1"/>
    <w:locked/>
    <w:rsid w:val="00011ACB"/>
    <w:rPr>
      <w:rFonts w:ascii="Arial" w:hAnsi="Arial"/>
      <w:sz w:val="18"/>
      <w:szCs w:val="18"/>
    </w:rPr>
  </w:style>
  <w:style w:type="character" w:styleId="LineNumber">
    <w:name w:val="line number"/>
    <w:basedOn w:val="DefaultParagraphFont"/>
    <w:rsid w:val="00D4084E"/>
  </w:style>
  <w:style w:type="paragraph" w:customStyle="1" w:styleId="AccPolicyalternative">
    <w:name w:val="Acc Policy alternative"/>
    <w:basedOn w:val="Normal"/>
    <w:autoRedefine/>
    <w:rsid w:val="00784E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138" w:right="-25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BodyText3Char">
    <w:name w:val="Body Text 3 Char"/>
    <w:link w:val="BodyText3"/>
    <w:rsid w:val="00AC13C0"/>
    <w:rPr>
      <w:rFonts w:cs="EucrosiaUPC"/>
      <w:sz w:val="30"/>
      <w:szCs w:val="30"/>
      <w:lang w:val="th-TH"/>
    </w:rPr>
  </w:style>
  <w:style w:type="character" w:styleId="Hyperlink">
    <w:name w:val="Hyperlink"/>
    <w:uiPriority w:val="99"/>
    <w:unhideWhenUsed/>
    <w:rsid w:val="00C46278"/>
    <w:rPr>
      <w:color w:val="0000FF"/>
      <w:u w:val="single"/>
    </w:rPr>
  </w:style>
  <w:style w:type="paragraph" w:customStyle="1" w:styleId="RNormal">
    <w:name w:val="RNormal"/>
    <w:basedOn w:val="Normal"/>
    <w:rsid w:val="002E4B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character" w:styleId="Emphasis">
    <w:name w:val="Emphasis"/>
    <w:uiPriority w:val="20"/>
    <w:qFormat/>
    <w:rsid w:val="002B49BF"/>
    <w:rPr>
      <w:b/>
      <w:bCs/>
      <w:i w:val="0"/>
      <w:iCs w:val="0"/>
    </w:rPr>
  </w:style>
  <w:style w:type="paragraph" w:customStyle="1" w:styleId="FSContent">
    <w:name w:val="FS_Content"/>
    <w:basedOn w:val="Normal"/>
    <w:link w:val="FSContentChar"/>
    <w:qFormat/>
    <w:rsid w:val="007D79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7D7920"/>
    <w:rPr>
      <w:rFonts w:ascii="Angsana New" w:eastAsia="MS Mincho" w:hAnsi="Angsana New"/>
      <w:sz w:val="30"/>
      <w:szCs w:val="30"/>
    </w:rPr>
  </w:style>
  <w:style w:type="character" w:customStyle="1" w:styleId="HeaderChar1">
    <w:name w:val="Header Char1"/>
    <w:rsid w:val="007A0E40"/>
    <w:rPr>
      <w:rFonts w:ascii="Arial" w:eastAsia="Times New Roman" w:hAnsi="Arial" w:cs="Times New Roman"/>
      <w:sz w:val="18"/>
      <w:szCs w:val="18"/>
    </w:rPr>
  </w:style>
  <w:style w:type="character" w:styleId="CommentReference">
    <w:name w:val="annotation reference"/>
    <w:uiPriority w:val="99"/>
    <w:unhideWhenUsed/>
    <w:rsid w:val="00311AE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11AE5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311AE5"/>
    <w:rPr>
      <w:rFonts w:ascii="Arial" w:hAnsi="Arial"/>
      <w:szCs w:val="25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A34F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A34F71"/>
    <w:rPr>
      <w:rFonts w:ascii="Angsana New" w:eastAsia="Calibri" w:hAnsi="Angsana New"/>
      <w:i/>
      <w:iCs/>
      <w:sz w:val="30"/>
      <w:szCs w:val="30"/>
    </w:rPr>
  </w:style>
  <w:style w:type="paragraph" w:styleId="Revision">
    <w:name w:val="Revision"/>
    <w:hidden/>
    <w:uiPriority w:val="99"/>
    <w:semiHidden/>
    <w:rsid w:val="00BF6D01"/>
    <w:rPr>
      <w:rFonts w:ascii="Arial" w:hAnsi="Arial"/>
      <w:sz w:val="18"/>
      <w:szCs w:val="22"/>
    </w:rPr>
  </w:style>
  <w:style w:type="character" w:customStyle="1" w:styleId="BodyText2Char">
    <w:name w:val="Body Text 2 Char"/>
    <w:link w:val="BodyText2"/>
    <w:uiPriority w:val="99"/>
    <w:locked/>
    <w:rsid w:val="003A4F8D"/>
    <w:rPr>
      <w:rFonts w:ascii="Book Antiqua" w:hAnsi="Book Antiqua"/>
      <w:sz w:val="22"/>
      <w:szCs w:val="22"/>
    </w:rPr>
  </w:style>
  <w:style w:type="paragraph" w:customStyle="1" w:styleId="a4">
    <w:name w:val="???????"/>
    <w:basedOn w:val="Normal"/>
    <w:rsid w:val="00683B9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hAnsi="Book Antiqua"/>
      <w:b/>
      <w:bCs/>
      <w:sz w:val="30"/>
      <w:szCs w:val="30"/>
      <w:lang w:val="th-TH" w:eastAsia="th-TH"/>
    </w:rPr>
  </w:style>
  <w:style w:type="paragraph" w:styleId="NoSpacing">
    <w:name w:val="No Spacing"/>
    <w:uiPriority w:val="1"/>
    <w:qFormat/>
    <w:rsid w:val="00BB204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AccPolicyalternativeChar">
    <w:name w:val="Acc Policy alternative Char"/>
    <w:rsid w:val="00F0616C"/>
    <w:rPr>
      <w:bCs/>
      <w:i/>
      <w:iCs/>
      <w:sz w:val="22"/>
      <w:szCs w:val="22"/>
      <w:lang w:val="en-US" w:eastAsia="en-GB" w:bidi="th-TH"/>
    </w:rPr>
  </w:style>
  <w:style w:type="character" w:customStyle="1" w:styleId="ListParagraphChar">
    <w:name w:val="List Paragraph Char"/>
    <w:link w:val="ListParagraph"/>
    <w:uiPriority w:val="34"/>
    <w:locked/>
    <w:rsid w:val="00DF743F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67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34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3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2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8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2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0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6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28D3641-B15D-46DD-816C-69CA6B25ED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13</Pages>
  <Words>2142</Words>
  <Characters>12210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Toray Textiles (Thailand) PLC</vt:lpstr>
    </vt:vector>
  </TitlesOfParts>
  <Company>Toshiba</Company>
  <LinksUpToDate>false</LinksUpToDate>
  <CharactersWithSpaces>14324</CharactersWithSpaces>
  <SharedDoc>false</SharedDoc>
  <HLinks>
    <vt:vector size="18" baseType="variant">
      <vt:variant>
        <vt:i4>2031631</vt:i4>
      </vt:variant>
      <vt:variant>
        <vt:i4>6</vt:i4>
      </vt:variant>
      <vt:variant>
        <vt:i4>0</vt:i4>
      </vt:variant>
      <vt:variant>
        <vt:i4>5</vt:i4>
      </vt:variant>
      <vt:variant>
        <vt:lpwstr>https://smelink.net/company/ns-og-energy-solutions-thailand-ltd.html</vt:lpwstr>
      </vt:variant>
      <vt:variant>
        <vt:lpwstr/>
      </vt:variant>
      <vt:variant>
        <vt:i4>1572892</vt:i4>
      </vt:variant>
      <vt:variant>
        <vt:i4>3</vt:i4>
      </vt:variant>
      <vt:variant>
        <vt:i4>0</vt:i4>
      </vt:variant>
      <vt:variant>
        <vt:i4>5</vt:i4>
      </vt:variant>
      <vt:variant>
        <vt:lpwstr>http://dir.sanook.com/clickstat.php?linkid=79874</vt:lpwstr>
      </vt:variant>
      <vt:variant>
        <vt:lpwstr/>
      </vt:variant>
      <vt:variant>
        <vt:i4>1572892</vt:i4>
      </vt:variant>
      <vt:variant>
        <vt:i4>0</vt:i4>
      </vt:variant>
      <vt:variant>
        <vt:i4>0</vt:i4>
      </vt:variant>
      <vt:variant>
        <vt:i4>5</vt:i4>
      </vt:variant>
      <vt:variant>
        <vt:lpwstr>http://dir.sanook.com/clickstat.php?linkid=79874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Toray Textiles (Thailand) PLC</dc:title>
  <dc:subject/>
  <dc:creator>ladawan_e76</dc:creator>
  <cp:keywords/>
  <dc:description/>
  <cp:lastModifiedBy>Punthila, Trivirojkasem</cp:lastModifiedBy>
  <cp:revision>4</cp:revision>
  <cp:lastPrinted>2023-01-30T07:50:00Z</cp:lastPrinted>
  <dcterms:created xsi:type="dcterms:W3CDTF">2023-02-08T04:34:00Z</dcterms:created>
  <dcterms:modified xsi:type="dcterms:W3CDTF">2023-02-09T03:33:00Z</dcterms:modified>
</cp:coreProperties>
</file>