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0CCBFFA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1BA497B5" w14:textId="7EFF746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457D5D9C" w14:textId="757D09E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58F0DF45" w14:textId="2BB22E83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6DAF2643" w14:textId="735BCDE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3F6F09C" w14:textId="5379547B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0AADB48" w14:textId="65AB48DF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7178C9E" w14:textId="5D7A820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3FDB57D4" w14:textId="5CC54192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16716AEA" w14:textId="181F439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026FB9C4" w14:textId="13364E8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56E441E" w14:textId="52AF519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ADA085D" w14:textId="77777777" w:rsidR="003969AE" w:rsidRPr="008541C2" w:rsidRDefault="003969AE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29264F96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E53C8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1D23661" w:rsidR="00CD4D4E" w:rsidRPr="00311664" w:rsidRDefault="00142624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311664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CD031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DE21F6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E2136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344FA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887416" w:rsidRPr="00311664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</w:t>
      </w:r>
      <w:r w:rsidR="00EC072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Pr="00311664" w:rsidRDefault="003F5A96" w:rsidP="0039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41435752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80B62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="003969AE">
        <w:rPr>
          <w:rFonts w:ascii="Browallia New" w:hAnsi="Browallia New" w:cs="Browallia New"/>
          <w:sz w:val="28"/>
          <w:szCs w:val="28"/>
        </w:rPr>
        <w:br/>
      </w:r>
      <w:r w:rsidRPr="00311664">
        <w:rPr>
          <w:rFonts w:ascii="Browallia New" w:hAnsi="Browallia New" w:cs="Browallia New"/>
          <w:sz w:val="28"/>
          <w:szCs w:val="28"/>
        </w:rPr>
        <w:t xml:space="preserve">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 w:rsidR="00E2136D">
        <w:rPr>
          <w:rFonts w:ascii="Browallia New" w:hAnsi="Browallia New" w:cs="Browallia New"/>
          <w:sz w:val="28"/>
          <w:szCs w:val="28"/>
        </w:rPr>
        <w:t>5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</w:t>
      </w:r>
      <w:r w:rsidR="00F068A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45FBCCCA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7511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C18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="002532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มาตรฐานเรื่องความเป็นอิสระ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="00836F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964FA1">
        <w:rPr>
          <w:rFonts w:ascii="Browallia New" w:eastAsia="Calibri" w:hAnsi="Browallia New" w:cs="Browallia New"/>
          <w:sz w:val="28"/>
          <w:szCs w:val="28"/>
          <w:lang w:val="en-US" w:bidi="th-TH"/>
        </w:rPr>
        <w:t>(</w:t>
      </w:r>
      <w:r w:rsidR="009A129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ประมวลจรรยาบรรณของผู้ประกอบวิชาชีพบัญชี</w:t>
      </w:r>
      <w:r w:rsidR="00964FA1">
        <w:rPr>
          <w:rFonts w:ascii="Browallia New" w:eastAsia="Calibri" w:hAnsi="Browallia New" w:cs="Browallia New"/>
          <w:sz w:val="28"/>
          <w:szCs w:val="28"/>
          <w:lang w:val="en-US" w:bidi="th-TH"/>
        </w:rPr>
        <w:t>)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F3B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ตามประมวลจรรยาบรรณของผู้ประกอบวิชาชีพบัญชี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E979320" w14:textId="27F3FF47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569519AA" w14:textId="0F874E7D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54DAC2A3" w14:textId="706C05F3" w:rsidR="00232941" w:rsidRDefault="00232941" w:rsidP="00CD4D4E">
      <w:pPr>
        <w:jc w:val="thaiDistribute"/>
        <w:rPr>
          <w:rFonts w:cstheme="minorBidi"/>
          <w:noProof/>
          <w:lang w:bidi="th-TH"/>
        </w:rPr>
      </w:pPr>
    </w:p>
    <w:p w14:paraId="7B2D23F3" w14:textId="0DC9180B" w:rsidR="00232941" w:rsidRDefault="00232941" w:rsidP="00CD4D4E">
      <w:pPr>
        <w:jc w:val="thaiDistribute"/>
        <w:rPr>
          <w:rFonts w:cstheme="minorBidi"/>
          <w:noProof/>
          <w:lang w:bidi="th-TH"/>
        </w:rPr>
      </w:pPr>
    </w:p>
    <w:p w14:paraId="76AC0DB9" w14:textId="77777777" w:rsidR="00232941" w:rsidRPr="003E4564" w:rsidRDefault="00232941" w:rsidP="00CD4D4E">
      <w:pPr>
        <w:jc w:val="thaiDistribute"/>
        <w:rPr>
          <w:rFonts w:cstheme="minorBidi"/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2C933E28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</w:t>
      </w:r>
      <w:r w:rsidR="003126C2">
        <w:rPr>
          <w:rFonts w:ascii="Browallia New" w:eastAsia="Calibri" w:hAnsi="Browallia New" w:cs="Browallia New" w:hint="cs"/>
          <w:spacing w:val="16"/>
          <w:sz w:val="28"/>
          <w:szCs w:val="28"/>
          <w:cs/>
          <w:lang w:bidi="th-TH"/>
        </w:rPr>
        <w:t>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EA33EB" w:rsidRPr="00D15AF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ข้าพเจ้าพิจารณาว่าไม่มี</w:t>
      </w:r>
      <w:r w:rsidR="003126C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EA33EB">
        <w:rPr>
          <w:rFonts w:ascii="Browallia New" w:hAnsi="Browallia New" w:cs="Browallia New" w:hint="cs"/>
          <w:sz w:val="28"/>
          <w:szCs w:val="28"/>
          <w:cs/>
          <w:lang w:bidi="th-TH"/>
        </w:rPr>
        <w:t>รื่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องสำคัญในการตรวจสอบ</w:t>
      </w:r>
    </w:p>
    <w:p w14:paraId="4C75A0A7" w14:textId="77777777" w:rsidR="00BA5CF6" w:rsidRDefault="00BA5CF6" w:rsidP="0045253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5D6AF3B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80D102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0270F1F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45253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41FE33D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6FFD9FE0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BF5763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6D46078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 w:rsidR="00472A4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41976718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85AEB58" w14:textId="030370D4" w:rsidR="00232941" w:rsidRDefault="00232941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60C3109" w14:textId="77777777" w:rsidR="00232941" w:rsidRDefault="00232941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3DD2D170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FB5A6" w14:textId="77777777" w:rsidR="007D4FBC" w:rsidRDefault="007D4FB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22E5C2D2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7025FB5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0314F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FE0C304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127377BA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4BC44B67" w:rsidR="00BA5CF6" w:rsidRPr="00AC48F3" w:rsidRDefault="00BA5CF6" w:rsidP="003E4564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</w:t>
      </w:r>
      <w:r w:rsidR="00D60D1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256E287B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7CA5D57E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E48D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E48D4"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EF91D2B" w14:textId="77777777" w:rsidR="008B21FF" w:rsidRPr="00220066" w:rsidRDefault="008B21FF" w:rsidP="008B2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BB773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5E0C95E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B9A17AE" w14:textId="77777777" w:rsidR="008B21FF" w:rsidRPr="003C08B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718B43DA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B6F3A4" w14:textId="77777777" w:rsidR="008B21FF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3AD8E5B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4FAFBA95" w:rsidR="00D15EA5" w:rsidRPr="00D5535D" w:rsidRDefault="006F1659" w:rsidP="00D553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6F1659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126252" w:rsidRPr="006F165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26252" w:rsidRPr="006F16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2538" w:rsidRPr="006F1659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EE7058" w:rsidRPr="006F1659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D15EA5" w:rsidRPr="00D5535D" w:rsidSect="00452538">
      <w:headerReference w:type="even" r:id="rId11"/>
      <w:headerReference w:type="default" r:id="rId12"/>
      <w:headerReference w:type="first" r:id="rId13"/>
      <w:pgSz w:w="11907" w:h="16840" w:code="9"/>
      <w:pgMar w:top="1710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09EB0" w14:textId="77777777" w:rsidR="00014FBD" w:rsidRDefault="00014FBD">
      <w:r>
        <w:separator/>
      </w:r>
    </w:p>
  </w:endnote>
  <w:endnote w:type="continuationSeparator" w:id="0">
    <w:p w14:paraId="29ABA411" w14:textId="77777777" w:rsidR="00014FBD" w:rsidRDefault="00014FBD">
      <w:r>
        <w:continuationSeparator/>
      </w:r>
    </w:p>
  </w:endnote>
  <w:endnote w:type="continuationNotice" w:id="1">
    <w:p w14:paraId="7FCA54DC" w14:textId="77777777" w:rsidR="00014FBD" w:rsidRDefault="00014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A5F1" w14:textId="77777777" w:rsidR="00014FBD" w:rsidRDefault="00014FBD">
      <w:bookmarkStart w:id="0" w:name="_Hlk482348182"/>
      <w:bookmarkEnd w:id="0"/>
      <w:r>
        <w:separator/>
      </w:r>
    </w:p>
  </w:footnote>
  <w:footnote w:type="continuationSeparator" w:id="0">
    <w:p w14:paraId="2FDD1A15" w14:textId="77777777" w:rsidR="00014FBD" w:rsidRDefault="00014FBD">
      <w:r>
        <w:continuationSeparator/>
      </w:r>
    </w:p>
  </w:footnote>
  <w:footnote w:type="continuationNotice" w:id="1">
    <w:p w14:paraId="06577CFC" w14:textId="77777777" w:rsidR="00014FBD" w:rsidRDefault="00014F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B24C6C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A5880D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824CF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2008508260">
    <w:abstractNumId w:val="3"/>
  </w:num>
  <w:num w:numId="2" w16cid:durableId="525800187">
    <w:abstractNumId w:val="2"/>
  </w:num>
  <w:num w:numId="3" w16cid:durableId="1176918726">
    <w:abstractNumId w:val="1"/>
  </w:num>
  <w:num w:numId="4" w16cid:durableId="2050096">
    <w:abstractNumId w:val="0"/>
  </w:num>
  <w:num w:numId="5" w16cid:durableId="931625318">
    <w:abstractNumId w:val="7"/>
  </w:num>
  <w:num w:numId="6" w16cid:durableId="1487210536">
    <w:abstractNumId w:val="5"/>
  </w:num>
  <w:num w:numId="7" w16cid:durableId="1846742673">
    <w:abstractNumId w:val="11"/>
  </w:num>
  <w:num w:numId="8" w16cid:durableId="998075474">
    <w:abstractNumId w:val="17"/>
  </w:num>
  <w:num w:numId="9" w16cid:durableId="1961494149">
    <w:abstractNumId w:val="5"/>
  </w:num>
  <w:num w:numId="10" w16cid:durableId="1653607145">
    <w:abstractNumId w:val="16"/>
  </w:num>
  <w:num w:numId="11" w16cid:durableId="263194877">
    <w:abstractNumId w:val="14"/>
  </w:num>
  <w:num w:numId="12" w16cid:durableId="689457476">
    <w:abstractNumId w:val="4"/>
  </w:num>
  <w:num w:numId="13" w16cid:durableId="22831433">
    <w:abstractNumId w:val="9"/>
  </w:num>
  <w:num w:numId="14" w16cid:durableId="1480419788">
    <w:abstractNumId w:val="8"/>
  </w:num>
  <w:num w:numId="15" w16cid:durableId="457069196">
    <w:abstractNumId w:val="9"/>
  </w:num>
  <w:num w:numId="16" w16cid:durableId="1274480660">
    <w:abstractNumId w:val="10"/>
  </w:num>
  <w:num w:numId="17" w16cid:durableId="1834832212">
    <w:abstractNumId w:val="12"/>
  </w:num>
  <w:num w:numId="18" w16cid:durableId="1140073610">
    <w:abstractNumId w:val="16"/>
  </w:num>
  <w:num w:numId="19" w16cid:durableId="2146771746">
    <w:abstractNumId w:val="14"/>
  </w:num>
  <w:num w:numId="20" w16cid:durableId="2135756880">
    <w:abstractNumId w:val="4"/>
  </w:num>
  <w:num w:numId="21" w16cid:durableId="605889573">
    <w:abstractNumId w:val="9"/>
  </w:num>
  <w:num w:numId="22" w16cid:durableId="1761827357">
    <w:abstractNumId w:val="8"/>
  </w:num>
  <w:num w:numId="23" w16cid:durableId="1105274827">
    <w:abstractNumId w:val="8"/>
  </w:num>
  <w:num w:numId="24" w16cid:durableId="277952232">
    <w:abstractNumId w:val="8"/>
  </w:num>
  <w:num w:numId="25" w16cid:durableId="792746802">
    <w:abstractNumId w:val="9"/>
  </w:num>
  <w:num w:numId="26" w16cid:durableId="1659380770">
    <w:abstractNumId w:val="9"/>
  </w:num>
  <w:num w:numId="27" w16cid:durableId="433671795">
    <w:abstractNumId w:val="9"/>
  </w:num>
  <w:num w:numId="28" w16cid:durableId="1722047621">
    <w:abstractNumId w:val="15"/>
  </w:num>
  <w:num w:numId="29" w16cid:durableId="702292462">
    <w:abstractNumId w:val="15"/>
  </w:num>
  <w:num w:numId="30" w16cid:durableId="2032535168">
    <w:abstractNumId w:val="15"/>
  </w:num>
  <w:num w:numId="31" w16cid:durableId="81614087">
    <w:abstractNumId w:val="13"/>
  </w:num>
  <w:num w:numId="32" w16cid:durableId="2136213285">
    <w:abstractNumId w:val="13"/>
  </w:num>
  <w:num w:numId="33" w16cid:durableId="1629313168">
    <w:abstractNumId w:val="13"/>
  </w:num>
  <w:num w:numId="34" w16cid:durableId="18643249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FBD"/>
    <w:rsid w:val="000162B0"/>
    <w:rsid w:val="000300F4"/>
    <w:rsid w:val="0003023B"/>
    <w:rsid w:val="00031D17"/>
    <w:rsid w:val="0004208A"/>
    <w:rsid w:val="00044ACE"/>
    <w:rsid w:val="0004550E"/>
    <w:rsid w:val="00046CEB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D0D"/>
    <w:rsid w:val="00094333"/>
    <w:rsid w:val="00097FAB"/>
    <w:rsid w:val="000A66F8"/>
    <w:rsid w:val="000B65E3"/>
    <w:rsid w:val="000B7090"/>
    <w:rsid w:val="000C2481"/>
    <w:rsid w:val="000D6E00"/>
    <w:rsid w:val="000E40E5"/>
    <w:rsid w:val="000E52CE"/>
    <w:rsid w:val="000F3AAB"/>
    <w:rsid w:val="000F6E25"/>
    <w:rsid w:val="001011DF"/>
    <w:rsid w:val="00112B69"/>
    <w:rsid w:val="00113898"/>
    <w:rsid w:val="00126252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66CA"/>
    <w:rsid w:val="0017769E"/>
    <w:rsid w:val="00182F9F"/>
    <w:rsid w:val="00183CA9"/>
    <w:rsid w:val="0019210D"/>
    <w:rsid w:val="001950D2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1E53C8"/>
    <w:rsid w:val="001E5E11"/>
    <w:rsid w:val="00211889"/>
    <w:rsid w:val="0022518C"/>
    <w:rsid w:val="00232941"/>
    <w:rsid w:val="00235A5C"/>
    <w:rsid w:val="00237A7E"/>
    <w:rsid w:val="00240A27"/>
    <w:rsid w:val="00241F16"/>
    <w:rsid w:val="00247969"/>
    <w:rsid w:val="00250B6B"/>
    <w:rsid w:val="002532DF"/>
    <w:rsid w:val="0026182A"/>
    <w:rsid w:val="00265EFE"/>
    <w:rsid w:val="00272604"/>
    <w:rsid w:val="00277EBE"/>
    <w:rsid w:val="00283701"/>
    <w:rsid w:val="002838FB"/>
    <w:rsid w:val="00285249"/>
    <w:rsid w:val="002A252E"/>
    <w:rsid w:val="002B0BF8"/>
    <w:rsid w:val="002B5A4A"/>
    <w:rsid w:val="002C623D"/>
    <w:rsid w:val="002D4009"/>
    <w:rsid w:val="002D5A0F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5173"/>
    <w:rsid w:val="00311664"/>
    <w:rsid w:val="003126C2"/>
    <w:rsid w:val="00321A76"/>
    <w:rsid w:val="0032458A"/>
    <w:rsid w:val="003304A5"/>
    <w:rsid w:val="00335E5B"/>
    <w:rsid w:val="0034149A"/>
    <w:rsid w:val="00342105"/>
    <w:rsid w:val="00344FA8"/>
    <w:rsid w:val="00354F5D"/>
    <w:rsid w:val="003555D2"/>
    <w:rsid w:val="00363BA3"/>
    <w:rsid w:val="0036536E"/>
    <w:rsid w:val="00365ECE"/>
    <w:rsid w:val="003744DA"/>
    <w:rsid w:val="00374B4C"/>
    <w:rsid w:val="00384904"/>
    <w:rsid w:val="00386B84"/>
    <w:rsid w:val="00394AB3"/>
    <w:rsid w:val="00394AE6"/>
    <w:rsid w:val="003969AE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4564"/>
    <w:rsid w:val="003E4BB4"/>
    <w:rsid w:val="003E6CB6"/>
    <w:rsid w:val="003E6EC4"/>
    <w:rsid w:val="003F1162"/>
    <w:rsid w:val="003F5A96"/>
    <w:rsid w:val="004140CF"/>
    <w:rsid w:val="00416281"/>
    <w:rsid w:val="00422353"/>
    <w:rsid w:val="00426915"/>
    <w:rsid w:val="00433F63"/>
    <w:rsid w:val="00435788"/>
    <w:rsid w:val="004359E6"/>
    <w:rsid w:val="00443CE3"/>
    <w:rsid w:val="00452538"/>
    <w:rsid w:val="00452E7B"/>
    <w:rsid w:val="004546FA"/>
    <w:rsid w:val="00456EA9"/>
    <w:rsid w:val="00462BCB"/>
    <w:rsid w:val="00463364"/>
    <w:rsid w:val="00472A49"/>
    <w:rsid w:val="00480B62"/>
    <w:rsid w:val="00481FE7"/>
    <w:rsid w:val="0048532C"/>
    <w:rsid w:val="004876B0"/>
    <w:rsid w:val="00487E39"/>
    <w:rsid w:val="0049103F"/>
    <w:rsid w:val="004A0DFE"/>
    <w:rsid w:val="004A3C62"/>
    <w:rsid w:val="004A7455"/>
    <w:rsid w:val="004C0971"/>
    <w:rsid w:val="004C0C25"/>
    <w:rsid w:val="004C2111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3BB1"/>
    <w:rsid w:val="004F5D91"/>
    <w:rsid w:val="004F733E"/>
    <w:rsid w:val="005070FA"/>
    <w:rsid w:val="005117F5"/>
    <w:rsid w:val="0052186A"/>
    <w:rsid w:val="005321DA"/>
    <w:rsid w:val="00541CAF"/>
    <w:rsid w:val="0054414E"/>
    <w:rsid w:val="00546061"/>
    <w:rsid w:val="00547541"/>
    <w:rsid w:val="0054756D"/>
    <w:rsid w:val="00551365"/>
    <w:rsid w:val="005614CC"/>
    <w:rsid w:val="005627FF"/>
    <w:rsid w:val="00577AD0"/>
    <w:rsid w:val="00577D61"/>
    <w:rsid w:val="005822AC"/>
    <w:rsid w:val="00591F0D"/>
    <w:rsid w:val="00594DA2"/>
    <w:rsid w:val="005A29D0"/>
    <w:rsid w:val="005B1823"/>
    <w:rsid w:val="005B405A"/>
    <w:rsid w:val="005B546B"/>
    <w:rsid w:val="005C2CCB"/>
    <w:rsid w:val="005C6479"/>
    <w:rsid w:val="005C69FD"/>
    <w:rsid w:val="005D7025"/>
    <w:rsid w:val="005E2D67"/>
    <w:rsid w:val="005E48D4"/>
    <w:rsid w:val="005E5578"/>
    <w:rsid w:val="005F066B"/>
    <w:rsid w:val="005F4D62"/>
    <w:rsid w:val="006014C1"/>
    <w:rsid w:val="00606C07"/>
    <w:rsid w:val="00610ED7"/>
    <w:rsid w:val="00620CE3"/>
    <w:rsid w:val="00621086"/>
    <w:rsid w:val="00624DD5"/>
    <w:rsid w:val="00634D49"/>
    <w:rsid w:val="006365A1"/>
    <w:rsid w:val="00636AA2"/>
    <w:rsid w:val="00653B85"/>
    <w:rsid w:val="00660C17"/>
    <w:rsid w:val="00666764"/>
    <w:rsid w:val="0066694B"/>
    <w:rsid w:val="00667DB6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2FE3"/>
    <w:rsid w:val="006C2994"/>
    <w:rsid w:val="006C3D37"/>
    <w:rsid w:val="006C4990"/>
    <w:rsid w:val="006C6376"/>
    <w:rsid w:val="006D6FF5"/>
    <w:rsid w:val="006D72B8"/>
    <w:rsid w:val="006E5D7D"/>
    <w:rsid w:val="006E7233"/>
    <w:rsid w:val="006F1659"/>
    <w:rsid w:val="006F1A99"/>
    <w:rsid w:val="006F1B19"/>
    <w:rsid w:val="006F29ED"/>
    <w:rsid w:val="006F4F77"/>
    <w:rsid w:val="006F53EE"/>
    <w:rsid w:val="0070147C"/>
    <w:rsid w:val="007064E7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1175"/>
    <w:rsid w:val="0075598A"/>
    <w:rsid w:val="00761813"/>
    <w:rsid w:val="007671BE"/>
    <w:rsid w:val="00767313"/>
    <w:rsid w:val="00771B85"/>
    <w:rsid w:val="00775DA6"/>
    <w:rsid w:val="0078170A"/>
    <w:rsid w:val="00790956"/>
    <w:rsid w:val="0079502D"/>
    <w:rsid w:val="007A0755"/>
    <w:rsid w:val="007A0798"/>
    <w:rsid w:val="007A1E52"/>
    <w:rsid w:val="007A30EF"/>
    <w:rsid w:val="007A31D9"/>
    <w:rsid w:val="007A74F9"/>
    <w:rsid w:val="007C18F9"/>
    <w:rsid w:val="007C6354"/>
    <w:rsid w:val="007D41A1"/>
    <w:rsid w:val="007D4FBC"/>
    <w:rsid w:val="007D7447"/>
    <w:rsid w:val="007E6873"/>
    <w:rsid w:val="007F2896"/>
    <w:rsid w:val="0080314F"/>
    <w:rsid w:val="008033D0"/>
    <w:rsid w:val="00803FB6"/>
    <w:rsid w:val="008059EF"/>
    <w:rsid w:val="00806118"/>
    <w:rsid w:val="008128F7"/>
    <w:rsid w:val="00812938"/>
    <w:rsid w:val="008130BE"/>
    <w:rsid w:val="0081651C"/>
    <w:rsid w:val="00824CF3"/>
    <w:rsid w:val="00825BF1"/>
    <w:rsid w:val="00825E3A"/>
    <w:rsid w:val="00827B71"/>
    <w:rsid w:val="00830DAC"/>
    <w:rsid w:val="0083134C"/>
    <w:rsid w:val="00832F51"/>
    <w:rsid w:val="00836000"/>
    <w:rsid w:val="008367AC"/>
    <w:rsid w:val="00836F6F"/>
    <w:rsid w:val="00837B54"/>
    <w:rsid w:val="00843100"/>
    <w:rsid w:val="00847054"/>
    <w:rsid w:val="00850F25"/>
    <w:rsid w:val="008534AA"/>
    <w:rsid w:val="008541C2"/>
    <w:rsid w:val="0086045C"/>
    <w:rsid w:val="00863E0D"/>
    <w:rsid w:val="008719C2"/>
    <w:rsid w:val="00882558"/>
    <w:rsid w:val="00884701"/>
    <w:rsid w:val="00884FF7"/>
    <w:rsid w:val="00885D0A"/>
    <w:rsid w:val="00887416"/>
    <w:rsid w:val="008909CF"/>
    <w:rsid w:val="00894ACE"/>
    <w:rsid w:val="008A1F2A"/>
    <w:rsid w:val="008A3206"/>
    <w:rsid w:val="008A37FE"/>
    <w:rsid w:val="008A6DDC"/>
    <w:rsid w:val="008A769F"/>
    <w:rsid w:val="008B19D9"/>
    <w:rsid w:val="008B1FD3"/>
    <w:rsid w:val="008B204B"/>
    <w:rsid w:val="008B21FF"/>
    <w:rsid w:val="008B5B6A"/>
    <w:rsid w:val="008C49AE"/>
    <w:rsid w:val="008C59F7"/>
    <w:rsid w:val="008E0055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23F1"/>
    <w:rsid w:val="009342EF"/>
    <w:rsid w:val="00935D8D"/>
    <w:rsid w:val="00942FE8"/>
    <w:rsid w:val="0094694A"/>
    <w:rsid w:val="00955A3C"/>
    <w:rsid w:val="00957E70"/>
    <w:rsid w:val="00964FA1"/>
    <w:rsid w:val="00970DAB"/>
    <w:rsid w:val="0097321D"/>
    <w:rsid w:val="00973827"/>
    <w:rsid w:val="00974FF6"/>
    <w:rsid w:val="00983709"/>
    <w:rsid w:val="009919C7"/>
    <w:rsid w:val="00992531"/>
    <w:rsid w:val="00995CD5"/>
    <w:rsid w:val="009A129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6DD4"/>
    <w:rsid w:val="00A07FFA"/>
    <w:rsid w:val="00A11312"/>
    <w:rsid w:val="00A11FB4"/>
    <w:rsid w:val="00A1213F"/>
    <w:rsid w:val="00A1550B"/>
    <w:rsid w:val="00A21134"/>
    <w:rsid w:val="00A30D5D"/>
    <w:rsid w:val="00A35782"/>
    <w:rsid w:val="00A357F5"/>
    <w:rsid w:val="00A362F9"/>
    <w:rsid w:val="00A43EE6"/>
    <w:rsid w:val="00A4585A"/>
    <w:rsid w:val="00A45E58"/>
    <w:rsid w:val="00A60F49"/>
    <w:rsid w:val="00A61E15"/>
    <w:rsid w:val="00A66F91"/>
    <w:rsid w:val="00A70229"/>
    <w:rsid w:val="00A72D32"/>
    <w:rsid w:val="00A90B60"/>
    <w:rsid w:val="00A918D1"/>
    <w:rsid w:val="00A931A8"/>
    <w:rsid w:val="00A93A9A"/>
    <w:rsid w:val="00AA219C"/>
    <w:rsid w:val="00AA53DB"/>
    <w:rsid w:val="00AA5C16"/>
    <w:rsid w:val="00AA7146"/>
    <w:rsid w:val="00AB1178"/>
    <w:rsid w:val="00AB1F31"/>
    <w:rsid w:val="00AB3308"/>
    <w:rsid w:val="00AB690D"/>
    <w:rsid w:val="00AC0BA1"/>
    <w:rsid w:val="00AC107E"/>
    <w:rsid w:val="00AC18E7"/>
    <w:rsid w:val="00AC31D4"/>
    <w:rsid w:val="00AC6098"/>
    <w:rsid w:val="00AD1CAB"/>
    <w:rsid w:val="00AD3B26"/>
    <w:rsid w:val="00AD3BA9"/>
    <w:rsid w:val="00AE2BF6"/>
    <w:rsid w:val="00AE3370"/>
    <w:rsid w:val="00AE64CA"/>
    <w:rsid w:val="00AE7220"/>
    <w:rsid w:val="00AF2D9D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26C23"/>
    <w:rsid w:val="00B32AF7"/>
    <w:rsid w:val="00B34D51"/>
    <w:rsid w:val="00B36A0E"/>
    <w:rsid w:val="00B36BA1"/>
    <w:rsid w:val="00B40D67"/>
    <w:rsid w:val="00B43C45"/>
    <w:rsid w:val="00B45B39"/>
    <w:rsid w:val="00B51B47"/>
    <w:rsid w:val="00B55EE8"/>
    <w:rsid w:val="00B56E6C"/>
    <w:rsid w:val="00B63D0E"/>
    <w:rsid w:val="00B7581D"/>
    <w:rsid w:val="00B83039"/>
    <w:rsid w:val="00B90C4F"/>
    <w:rsid w:val="00B95763"/>
    <w:rsid w:val="00BA1FB4"/>
    <w:rsid w:val="00BA55A8"/>
    <w:rsid w:val="00BA5B00"/>
    <w:rsid w:val="00BA5CF6"/>
    <w:rsid w:val="00BA72D7"/>
    <w:rsid w:val="00BB1A07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5B1A"/>
    <w:rsid w:val="00C41C7D"/>
    <w:rsid w:val="00C54445"/>
    <w:rsid w:val="00C63023"/>
    <w:rsid w:val="00C63743"/>
    <w:rsid w:val="00C64D6C"/>
    <w:rsid w:val="00C74578"/>
    <w:rsid w:val="00C76C6C"/>
    <w:rsid w:val="00C80EC5"/>
    <w:rsid w:val="00C85669"/>
    <w:rsid w:val="00C8595A"/>
    <w:rsid w:val="00C86BB9"/>
    <w:rsid w:val="00C8772C"/>
    <w:rsid w:val="00C95E2B"/>
    <w:rsid w:val="00CA43FD"/>
    <w:rsid w:val="00CA53F3"/>
    <w:rsid w:val="00CB05BF"/>
    <w:rsid w:val="00CB18EB"/>
    <w:rsid w:val="00CB335B"/>
    <w:rsid w:val="00CB441E"/>
    <w:rsid w:val="00CB7C59"/>
    <w:rsid w:val="00CC72E9"/>
    <w:rsid w:val="00CD0313"/>
    <w:rsid w:val="00CD25C2"/>
    <w:rsid w:val="00CD4D4E"/>
    <w:rsid w:val="00CD79B1"/>
    <w:rsid w:val="00CE24E5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246A2"/>
    <w:rsid w:val="00D3089E"/>
    <w:rsid w:val="00D30B57"/>
    <w:rsid w:val="00D31D7A"/>
    <w:rsid w:val="00D3367E"/>
    <w:rsid w:val="00D33E60"/>
    <w:rsid w:val="00D460E7"/>
    <w:rsid w:val="00D5535D"/>
    <w:rsid w:val="00D60D10"/>
    <w:rsid w:val="00D63ABC"/>
    <w:rsid w:val="00D643B7"/>
    <w:rsid w:val="00D64587"/>
    <w:rsid w:val="00D65332"/>
    <w:rsid w:val="00D675F1"/>
    <w:rsid w:val="00D7004A"/>
    <w:rsid w:val="00D72432"/>
    <w:rsid w:val="00D73B96"/>
    <w:rsid w:val="00D7446D"/>
    <w:rsid w:val="00D80807"/>
    <w:rsid w:val="00D86917"/>
    <w:rsid w:val="00D92631"/>
    <w:rsid w:val="00D92F9A"/>
    <w:rsid w:val="00D9427D"/>
    <w:rsid w:val="00D96128"/>
    <w:rsid w:val="00DA36EE"/>
    <w:rsid w:val="00DA44ED"/>
    <w:rsid w:val="00DA452E"/>
    <w:rsid w:val="00DA5128"/>
    <w:rsid w:val="00DB308D"/>
    <w:rsid w:val="00DB5F40"/>
    <w:rsid w:val="00DC1188"/>
    <w:rsid w:val="00DD0F01"/>
    <w:rsid w:val="00DD1E47"/>
    <w:rsid w:val="00DD61A9"/>
    <w:rsid w:val="00DD6EF1"/>
    <w:rsid w:val="00DE21F6"/>
    <w:rsid w:val="00DE4958"/>
    <w:rsid w:val="00DF051A"/>
    <w:rsid w:val="00E02F70"/>
    <w:rsid w:val="00E03974"/>
    <w:rsid w:val="00E04361"/>
    <w:rsid w:val="00E064FD"/>
    <w:rsid w:val="00E067A8"/>
    <w:rsid w:val="00E1053A"/>
    <w:rsid w:val="00E12EBC"/>
    <w:rsid w:val="00E13654"/>
    <w:rsid w:val="00E16418"/>
    <w:rsid w:val="00E2136D"/>
    <w:rsid w:val="00E26AF3"/>
    <w:rsid w:val="00E276E0"/>
    <w:rsid w:val="00E314EA"/>
    <w:rsid w:val="00E33FDA"/>
    <w:rsid w:val="00E406D5"/>
    <w:rsid w:val="00E4338B"/>
    <w:rsid w:val="00E4627C"/>
    <w:rsid w:val="00E473FD"/>
    <w:rsid w:val="00E52CF2"/>
    <w:rsid w:val="00E536CA"/>
    <w:rsid w:val="00E56701"/>
    <w:rsid w:val="00E62754"/>
    <w:rsid w:val="00E64D2D"/>
    <w:rsid w:val="00E71E75"/>
    <w:rsid w:val="00E86B53"/>
    <w:rsid w:val="00E9110B"/>
    <w:rsid w:val="00EA2B6F"/>
    <w:rsid w:val="00EA33EB"/>
    <w:rsid w:val="00EB3478"/>
    <w:rsid w:val="00EB4B39"/>
    <w:rsid w:val="00EB6FE3"/>
    <w:rsid w:val="00EC0722"/>
    <w:rsid w:val="00EC21F6"/>
    <w:rsid w:val="00ED2359"/>
    <w:rsid w:val="00EE0F65"/>
    <w:rsid w:val="00EE14B4"/>
    <w:rsid w:val="00EE3363"/>
    <w:rsid w:val="00EE406B"/>
    <w:rsid w:val="00EE44DA"/>
    <w:rsid w:val="00EE59BD"/>
    <w:rsid w:val="00EE7058"/>
    <w:rsid w:val="00EF190C"/>
    <w:rsid w:val="00F01358"/>
    <w:rsid w:val="00F068A4"/>
    <w:rsid w:val="00F107F3"/>
    <w:rsid w:val="00F144E0"/>
    <w:rsid w:val="00F22225"/>
    <w:rsid w:val="00F246A1"/>
    <w:rsid w:val="00F27DCC"/>
    <w:rsid w:val="00F37917"/>
    <w:rsid w:val="00F405CA"/>
    <w:rsid w:val="00F4323F"/>
    <w:rsid w:val="00F43D66"/>
    <w:rsid w:val="00F5513E"/>
    <w:rsid w:val="00F63F3F"/>
    <w:rsid w:val="00F66FA5"/>
    <w:rsid w:val="00F71678"/>
    <w:rsid w:val="00F730E3"/>
    <w:rsid w:val="00F755E9"/>
    <w:rsid w:val="00F81F60"/>
    <w:rsid w:val="00F909CD"/>
    <w:rsid w:val="00F91E0F"/>
    <w:rsid w:val="00F93D86"/>
    <w:rsid w:val="00F974D1"/>
    <w:rsid w:val="00FA0CF1"/>
    <w:rsid w:val="00FA121E"/>
    <w:rsid w:val="00FA16E0"/>
    <w:rsid w:val="00FC1D56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83902F58-D445-4609-A429-CBB4C6D2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96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1" ma:contentTypeDescription="Create a new document." ma:contentTypeScope="" ma:versionID="0d3c854446cf9131cdea6ade918a4df1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871d4b086b554034560663c7755c85c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363057-A82A-4343-A9DB-191758602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75</TotalTime>
  <Pages>4</Pages>
  <Words>1468</Words>
  <Characters>5819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67</cp:revision>
  <cp:lastPrinted>2017-11-15T17:56:00Z</cp:lastPrinted>
  <dcterms:created xsi:type="dcterms:W3CDTF">2021-01-13T13:15:00Z</dcterms:created>
  <dcterms:modified xsi:type="dcterms:W3CDTF">2023-02-13T13:35:00Z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