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EF9F" w14:textId="77777777" w:rsidR="000B78AD" w:rsidRPr="0047558B" w:rsidRDefault="003C763B" w:rsidP="00B4359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47558B">
        <w:rPr>
          <w:rFonts w:ascii="Angsana New" w:hAnsi="Angsana New"/>
          <w:b w:val="0"/>
          <w:bCs/>
          <w:sz w:val="30"/>
          <w:szCs w:val="30"/>
        </w:rPr>
        <w:tab/>
      </w: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47558B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0B6DFEF8" w14:textId="77777777" w:rsidR="000B78AD" w:rsidRPr="0047558B" w:rsidRDefault="008D370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47558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3AFE2BD7" w:rsidR="000313C2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FC2AE9" w:rsidRPr="00FC2AE9">
        <w:rPr>
          <w:rFonts w:ascii="Angsana New" w:hAnsi="Angsana New"/>
          <w:sz w:val="30"/>
          <w:szCs w:val="30"/>
          <w:cs/>
          <w:lang w:val="en-US" w:bidi="th-TH"/>
        </w:rPr>
        <w:t>ระหว่างกาล</w:t>
      </w:r>
    </w:p>
    <w:p w14:paraId="6923E1E9" w14:textId="4B8D032D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F60DB1B" w14:textId="77777777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3D02C4" w14:textId="77777777" w:rsidR="00FB39CA" w:rsidRPr="0047558B" w:rsidRDefault="00FB39CA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1D9BEA86" w14:textId="31CC9C1C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1D3AC0" w:rsidRPr="0047558B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369FF2AB" w14:textId="65B4E197" w:rsidR="00CD5DC5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73F4E3F" w14:textId="5906EE33" w:rsidR="009E6EA6" w:rsidRPr="0047558B" w:rsidRDefault="009E6EA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8C414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F66590" w14:textId="0BCE83E4" w:rsidR="00FB6920" w:rsidRPr="0047558B" w:rsidRDefault="00FB6920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การดำเนินงานที่ยกเลิก</w:t>
      </w:r>
      <w:r w:rsidR="007B2B47">
        <w:rPr>
          <w:rFonts w:ascii="Angsana New" w:hAnsi="Angsana New" w:hint="cs"/>
          <w:sz w:val="30"/>
          <w:szCs w:val="30"/>
          <w:cs/>
          <w:lang w:bidi="th-TH"/>
        </w:rPr>
        <w:t>ในงบการเงินเฉพาะกิจการ</w:t>
      </w:r>
    </w:p>
    <w:p w14:paraId="538A77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16EF2D5" w14:textId="62340DFD" w:rsidR="00FE36DB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3D20296" w14:textId="67F98C6F" w:rsidR="005A7B66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B692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BEA17C2" w14:textId="77777777" w:rsidR="00273376" w:rsidRPr="00273376" w:rsidRDefault="00273376" w:rsidP="00273376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73376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B1ECE70" w14:textId="5AD0D212" w:rsidR="00EA752A" w:rsidRPr="0047558B" w:rsidRDefault="00EA752A" w:rsidP="00B435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6323C106" w:rsidR="003057D6" w:rsidRPr="0047558B" w:rsidRDefault="003F2371" w:rsidP="00A243DE">
      <w:pPr>
        <w:pStyle w:val="Heading7"/>
        <w:ind w:firstLine="540"/>
        <w:rPr>
          <w:rFonts w:asciiTheme="majorBidi" w:hAnsiTheme="majorBidi" w:cstheme="majorBidi"/>
          <w:b w:val="0"/>
          <w:bCs w:val="0"/>
        </w:rPr>
      </w:pPr>
      <w:r w:rsidRPr="0047558B">
        <w:br w:type="page"/>
      </w:r>
      <w:r w:rsidR="003057D6" w:rsidRPr="0047558B">
        <w:rPr>
          <w:rFonts w:asciiTheme="majorBidi" w:hAnsiTheme="majorBidi" w:cstheme="majorBidi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</w:t>
      </w:r>
      <w:r w:rsidR="00FC2AE9" w:rsidRPr="00FC2AE9">
        <w:rPr>
          <w:rFonts w:ascii="Angsana New" w:hAnsi="Angsana New" w:cs="Angsana New"/>
          <w:b w:val="0"/>
          <w:bCs w:val="0"/>
          <w:cs/>
        </w:rPr>
        <w:t>ระหว่างกาล</w:t>
      </w:r>
      <w:r w:rsidR="003057D6" w:rsidRPr="0047558B">
        <w:rPr>
          <w:rFonts w:asciiTheme="majorBidi" w:hAnsiTheme="majorBidi" w:cstheme="majorBidi"/>
          <w:b w:val="0"/>
          <w:bCs w:val="0"/>
          <w:cs/>
        </w:rPr>
        <w:t>นี้</w:t>
      </w:r>
    </w:p>
    <w:p w14:paraId="4CA77BB8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422FFD" w14:textId="6002E451" w:rsidR="0066713E" w:rsidRPr="0047558B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FC2AE9" w:rsidRPr="00FC2AE9">
        <w:rPr>
          <w:rFonts w:ascii="Angsana New" w:hAnsi="Angsana New"/>
          <w:sz w:val="30"/>
          <w:szCs w:val="30"/>
          <w:cs/>
        </w:rPr>
        <w:t>ระหว่างกาล</w:t>
      </w:r>
      <w:r w:rsidR="000A0EA3" w:rsidRPr="0047558B">
        <w:rPr>
          <w:rFonts w:ascii="Angsana New" w:hAnsi="Angsana New"/>
          <w:sz w:val="30"/>
          <w:szCs w:val="30"/>
          <w:cs/>
        </w:rPr>
        <w:t>นี้</w:t>
      </w:r>
      <w:r w:rsidRPr="0047558B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47558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7558B">
        <w:rPr>
          <w:rFonts w:ascii="Angsana New" w:hAnsi="Angsana New"/>
          <w:sz w:val="30"/>
          <w:szCs w:val="30"/>
          <w:cs/>
        </w:rPr>
        <w:t>จาก</w:t>
      </w:r>
      <w:r w:rsidR="00AC20D3" w:rsidRPr="0047558B">
        <w:rPr>
          <w:rFonts w:ascii="Angsana New" w:hAnsi="Angsana New"/>
          <w:sz w:val="30"/>
          <w:szCs w:val="30"/>
          <w:cs/>
        </w:rPr>
        <w:t>คณะ</w:t>
      </w:r>
      <w:r w:rsidRPr="0047558B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47558B">
        <w:rPr>
          <w:rFonts w:ascii="Angsana New" w:hAnsi="Angsana New"/>
          <w:sz w:val="30"/>
          <w:szCs w:val="30"/>
          <w:cs/>
        </w:rPr>
        <w:t>วันที่</w:t>
      </w:r>
      <w:r w:rsidR="00642BE8" w:rsidRPr="0047558B">
        <w:rPr>
          <w:rFonts w:ascii="Angsana New" w:hAnsi="Angsana New"/>
          <w:sz w:val="30"/>
          <w:szCs w:val="30"/>
          <w:cs/>
        </w:rPr>
        <w:t xml:space="preserve"> </w:t>
      </w:r>
      <w:r w:rsidR="002C60EF">
        <w:rPr>
          <w:rFonts w:ascii="Angsana New" w:hAnsi="Angsana New"/>
          <w:sz w:val="30"/>
          <w:szCs w:val="30"/>
        </w:rPr>
        <w:t xml:space="preserve">14 </w:t>
      </w:r>
      <w:r w:rsidR="002C60EF">
        <w:rPr>
          <w:rFonts w:ascii="Angsana New" w:hAnsi="Angsana New" w:hint="cs"/>
          <w:sz w:val="30"/>
          <w:szCs w:val="30"/>
          <w:cs/>
        </w:rPr>
        <w:t>กุมภาพันธ์</w:t>
      </w:r>
      <w:r w:rsidR="00E256A7" w:rsidRPr="00B4359B">
        <w:rPr>
          <w:rFonts w:ascii="Angsana New" w:hAnsi="Angsana New"/>
          <w:sz w:val="30"/>
          <w:szCs w:val="30"/>
        </w:rPr>
        <w:t xml:space="preserve"> 256</w:t>
      </w:r>
      <w:r w:rsidR="002C60EF">
        <w:rPr>
          <w:rFonts w:ascii="Angsana New" w:hAnsi="Angsana New"/>
          <w:sz w:val="30"/>
          <w:szCs w:val="30"/>
        </w:rPr>
        <w:t>6</w:t>
      </w:r>
    </w:p>
    <w:p w14:paraId="1637D734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74794A5" w14:textId="77777777" w:rsidR="0066713E" w:rsidRPr="0047558B" w:rsidRDefault="003057D6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154A7F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E77586" w14:textId="3B0482AC" w:rsidR="00FB6920" w:rsidRPr="0047558B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pacing w:val="-2"/>
          <w:sz w:val="30"/>
          <w:szCs w:val="30"/>
          <w:cs/>
        </w:rPr>
        <w:t>กลุ่มบริษัทดำเนินธุรกิจหลักเกี่ยวกับการเพาะปลูก การผลิตและจำหน่ายอาหารแปรสภาพจากพืชผลทางการเกษตร</w:t>
      </w:r>
      <w:r w:rsidRPr="00FB6920">
        <w:rPr>
          <w:rFonts w:ascii="Angsana New" w:hAnsi="Angsana New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บรรจุในถุงปลอดเชื้อและ</w:t>
      </w:r>
      <w:r w:rsidR="000D0AEC">
        <w:rPr>
          <w:rFonts w:ascii="Angsana New" w:hAnsi="Angsana New"/>
          <w:sz w:val="30"/>
          <w:szCs w:val="30"/>
          <w:cs/>
        </w:rPr>
        <w:br/>
      </w:r>
      <w:r w:rsidRPr="00FB6920">
        <w:rPr>
          <w:rFonts w:ascii="Angsana New" w:hAnsi="Angsana New"/>
          <w:sz w:val="30"/>
          <w:szCs w:val="30"/>
          <w:cs/>
        </w:rPr>
        <w:t xml:space="preserve">ในถุงพลาสติก น้ำสับปะรดเข้มข้น ผลไม้อื่นๆ บรรจุกระป๋องและถ้วยพลาสติกและน้ำสับปะรดบรรจุกระป๋อง ตั้งแต่วันที่ </w:t>
      </w:r>
      <w:r w:rsidR="00F34AB0">
        <w:rPr>
          <w:rFonts w:ascii="Angsana New" w:hAnsi="Angsana New"/>
          <w:sz w:val="30"/>
          <w:szCs w:val="30"/>
        </w:rPr>
        <w:t>1</w:t>
      </w:r>
      <w:r w:rsidRPr="00FB69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AB0">
        <w:rPr>
          <w:rFonts w:ascii="Angsana New" w:hAnsi="Angsana New"/>
          <w:sz w:val="30"/>
          <w:szCs w:val="30"/>
        </w:rPr>
        <w:t>2564</w:t>
      </w:r>
      <w:r w:rsidRPr="00FB6920">
        <w:rPr>
          <w:rFonts w:ascii="Angsana New" w:hAnsi="Angsana New"/>
          <w:sz w:val="30"/>
          <w:szCs w:val="30"/>
          <w:cs/>
        </w:rPr>
        <w:t xml:space="preserve"> เป็นต้นไป บริษัทได้หยุดดำเนินการผลิตส่วนงานสับปะรดและคงเหลือเพียง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>การจำหน่ายสินค้าตามคำสั่งซื้อของลูกค้าที่ค้างส่งในนามบริษัท บริษัทได้เปลี่ยนการดำเนินธุรกิจหลักมาเป็น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>การให้บริษัทย่อยเช่าสินทรัพย์เพื่อดำเนินธุรกิจสับปะรดซึ่งเป็นไปตามแผนการปรับโครงสร้างการดำเนินธุรกิจสับปะรดภายในกลุ่มบริษัท</w:t>
      </w:r>
    </w:p>
    <w:p w14:paraId="18A16A2C" w14:textId="77777777" w:rsidR="00763EC9" w:rsidRPr="00154A7F" w:rsidRDefault="00763EC9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372E85D" w14:textId="0357E1D2" w:rsidR="003057D6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FC2AE9" w:rsidRPr="00B4359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FC2AE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D7EE3E5" w14:textId="67F9A14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99389B" w14:textId="11212CC4" w:rsidR="00FB6920" w:rsidRPr="00B4359B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359B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E1D68">
        <w:rPr>
          <w:rFonts w:ascii="Angsana New" w:hAnsi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E1D68">
        <w:rPr>
          <w:rFonts w:ascii="Angsana New" w:hAnsi="Angsana New"/>
          <w:spacing w:val="-4"/>
          <w:sz w:val="30"/>
          <w:szCs w:val="30"/>
        </w:rPr>
        <w:t>34</w:t>
      </w:r>
      <w:r w:rsidRPr="00B4359B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359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359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154A7F">
        <w:rPr>
          <w:rFonts w:ascii="Angsana New" w:hAnsi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DE1D68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B4359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>30</w:t>
      </w:r>
      <w:r w:rsidRPr="00B4359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E1D68">
        <w:rPr>
          <w:rFonts w:ascii="Angsana New" w:hAnsi="Angsana New"/>
          <w:sz w:val="30"/>
          <w:szCs w:val="30"/>
        </w:rPr>
        <w:t>2565</w:t>
      </w:r>
    </w:p>
    <w:p w14:paraId="621D3A05" w14:textId="7777777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EAD1FDE" w14:textId="24C2DD80" w:rsidR="00FB6920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35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8664E4">
        <w:rPr>
          <w:rFonts w:ascii="Angsana New" w:hAnsi="Angsana New"/>
          <w:sz w:val="30"/>
          <w:szCs w:val="30"/>
        </w:rPr>
        <w:br/>
      </w:r>
      <w:r w:rsidRPr="00B4359B">
        <w:rPr>
          <w:rFonts w:ascii="Angsana New" w:hAnsi="Angsana New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 xml:space="preserve">30 </w:t>
      </w:r>
      <w:r w:rsidRPr="00B435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4359B">
        <w:rPr>
          <w:rFonts w:ascii="Angsana New" w:hAnsi="Angsana New"/>
          <w:sz w:val="30"/>
          <w:szCs w:val="30"/>
        </w:rPr>
        <w:t>256</w:t>
      </w:r>
      <w:r w:rsidR="00DE1D68">
        <w:rPr>
          <w:rFonts w:ascii="Angsana New" w:hAnsi="Angsana New"/>
          <w:sz w:val="30"/>
          <w:szCs w:val="30"/>
        </w:rPr>
        <w:t>5</w:t>
      </w:r>
    </w:p>
    <w:p w14:paraId="1671B578" w14:textId="77777777" w:rsidR="00FB6920" w:rsidRPr="00B4359B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326CAE7A" w14:textId="404A035D" w:rsidR="00DE403B" w:rsidRPr="0047558B" w:rsidRDefault="00652823" w:rsidP="00FB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  <w:r w:rsidRPr="0047558B">
        <w:rPr>
          <w:cs/>
        </w:rPr>
        <w:t xml:space="preserve"> </w:t>
      </w:r>
    </w:p>
    <w:p w14:paraId="452A45EC" w14:textId="1366146B" w:rsidR="005057A6" w:rsidRDefault="006F5783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7558B">
        <w:rPr>
          <w:rFonts w:ascii="Angsana New" w:hAnsi="Angsana New"/>
          <w:sz w:val="30"/>
          <w:szCs w:val="30"/>
          <w:lang w:val="en-US" w:bidi="th-TH"/>
        </w:rPr>
        <w:tab/>
      </w:r>
    </w:p>
    <w:p w14:paraId="4E29FDE0" w14:textId="3BFD4C46" w:rsidR="00FB6920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63E15B" w14:textId="77777777" w:rsidR="00FB6920" w:rsidRPr="0047558B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94E2D56" w14:textId="39CF5836" w:rsidR="00BE6B49" w:rsidRPr="00AE49AA" w:rsidRDefault="00BE6B49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E49AA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2E254A" w14:textId="49F7D106" w:rsidR="00B1691B" w:rsidRPr="0010563F" w:rsidRDefault="00DA36C8" w:rsidP="00154A7F">
      <w:pPr>
        <w:spacing w:line="0" w:lineRule="atLeast"/>
        <w:ind w:left="547"/>
        <w:jc w:val="thaiDistribute"/>
        <w:rPr>
          <w:rFonts w:ascii="Angsana New" w:hAnsi="Angsana New"/>
          <w:sz w:val="22"/>
          <w:szCs w:val="22"/>
        </w:rPr>
      </w:pPr>
      <w:r w:rsidRPr="00AE49AA"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5"/>
        <w:gridCol w:w="290"/>
        <w:gridCol w:w="1054"/>
        <w:gridCol w:w="277"/>
        <w:gridCol w:w="1072"/>
        <w:gridCol w:w="264"/>
        <w:gridCol w:w="1177"/>
      </w:tblGrid>
      <w:tr w:rsidR="00AE49AA" w:rsidRPr="00AE49AA" w14:paraId="5994D625" w14:textId="77777777" w:rsidTr="00341C34">
        <w:trPr>
          <w:tblHeader/>
        </w:trPr>
        <w:tc>
          <w:tcPr>
            <w:tcW w:w="2157" w:type="pct"/>
          </w:tcPr>
          <w:p w14:paraId="6C221B76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3" w:type="pct"/>
            <w:gridSpan w:val="3"/>
          </w:tcPr>
          <w:p w14:paraId="73845E72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82840DD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B4D2517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9AA" w:rsidRPr="00AE49AA" w14:paraId="66304B2F" w14:textId="77777777" w:rsidTr="00AE49AA">
        <w:trPr>
          <w:tblHeader/>
        </w:trPr>
        <w:tc>
          <w:tcPr>
            <w:tcW w:w="2157" w:type="pct"/>
          </w:tcPr>
          <w:p w14:paraId="3DE82DC5" w14:textId="7C7F0291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39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E4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439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439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</w:tcPr>
          <w:p w14:paraId="0F30C0BA" w14:textId="70C8932B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8" w:type="pct"/>
          </w:tcPr>
          <w:p w14:paraId="5C5E5119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5A0865" w14:textId="26FCA71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7E00DC23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0A1591" w14:textId="1ECEB170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7EA100D" w14:textId="77777777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9769B4A" w14:textId="77C2A1C8" w:rsidR="00AE49AA" w:rsidRPr="00AE49AA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E49AA" w:rsidRPr="00AE49AA" w14:paraId="30FDF13D" w14:textId="77777777" w:rsidTr="00DB7279">
        <w:trPr>
          <w:trHeight w:val="227"/>
          <w:tblHeader/>
        </w:trPr>
        <w:tc>
          <w:tcPr>
            <w:tcW w:w="2157" w:type="pct"/>
          </w:tcPr>
          <w:p w14:paraId="65C13A17" w14:textId="77777777" w:rsidR="00AE49AA" w:rsidRPr="00DB7279" w:rsidRDefault="00AE49AA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14:paraId="40DE7366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9AA" w:rsidRPr="00AE49AA" w14:paraId="276E7578" w14:textId="77777777" w:rsidTr="00AE49AA">
        <w:tc>
          <w:tcPr>
            <w:tcW w:w="2157" w:type="pct"/>
          </w:tcPr>
          <w:p w14:paraId="191C7B31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4AECBF5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70D368F1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6DD7F7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60306A9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233279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24D3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</w:tcPr>
          <w:p w14:paraId="59157676" w14:textId="77777777" w:rsidR="00AE49AA" w:rsidRPr="00AE49AA" w:rsidRDefault="00AE49A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934" w:rsidRPr="00AE49AA" w14:paraId="6D948983" w14:textId="77777777" w:rsidTr="00AE49AA">
        <w:tc>
          <w:tcPr>
            <w:tcW w:w="2157" w:type="pct"/>
          </w:tcPr>
          <w:p w14:paraId="6751DFDB" w14:textId="26E9A529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 วัสดุสิ้นเปลืองและ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591" w:type="pct"/>
            <w:shd w:val="clear" w:color="auto" w:fill="auto"/>
          </w:tcPr>
          <w:p w14:paraId="4B05B84A" w14:textId="1138A05B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57BBFA8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7746286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6F4AE5B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D1C6AE" w14:textId="0505CACC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4" w:type="pct"/>
            <w:shd w:val="clear" w:color="auto" w:fill="auto"/>
          </w:tcPr>
          <w:p w14:paraId="41BFD129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6C7E476" w14:textId="663B12E1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47,064</w:t>
            </w:r>
          </w:p>
        </w:tc>
      </w:tr>
      <w:tr w:rsidR="00843934" w:rsidRPr="00AE49AA" w14:paraId="3913083A" w14:textId="77777777" w:rsidTr="00AE49AA">
        <w:tc>
          <w:tcPr>
            <w:tcW w:w="2157" w:type="pct"/>
          </w:tcPr>
          <w:p w14:paraId="766C5029" w14:textId="4D8C982E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14:paraId="344C328D" w14:textId="446C6B38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A3C1639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2D8218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2E49016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786CC4" w14:textId="364007F2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15,210</w:t>
            </w:r>
          </w:p>
        </w:tc>
        <w:tc>
          <w:tcPr>
            <w:tcW w:w="144" w:type="pct"/>
            <w:shd w:val="clear" w:color="auto" w:fill="auto"/>
          </w:tcPr>
          <w:p w14:paraId="17F16DB4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40A4558" w14:textId="3812D6D4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7,390</w:t>
            </w:r>
          </w:p>
        </w:tc>
      </w:tr>
      <w:tr w:rsidR="00843934" w:rsidRPr="00AE49AA" w14:paraId="07351539" w14:textId="77777777" w:rsidTr="00AE49AA">
        <w:tc>
          <w:tcPr>
            <w:tcW w:w="2157" w:type="pct"/>
          </w:tcPr>
          <w:p w14:paraId="2A2F68F2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</w:tcPr>
          <w:p w14:paraId="77D9D783" w14:textId="0E5A2AF9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7B2DC75B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645D72F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05CF9EB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9EC9006" w14:textId="00211AF9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</w:t>
            </w:r>
          </w:p>
        </w:tc>
        <w:tc>
          <w:tcPr>
            <w:tcW w:w="144" w:type="pct"/>
            <w:shd w:val="clear" w:color="auto" w:fill="auto"/>
          </w:tcPr>
          <w:p w14:paraId="335E2659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DF1FAF3" w14:textId="317433AF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9E6EA6" w:rsidRPr="00AE49AA" w14:paraId="4B7DE458" w14:textId="77777777" w:rsidTr="00AE49AA">
        <w:tc>
          <w:tcPr>
            <w:tcW w:w="2157" w:type="pct"/>
          </w:tcPr>
          <w:p w14:paraId="3068235B" w14:textId="23992615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14:paraId="26212151" w14:textId="67AC305D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007F04C" w14:textId="77777777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B9A8594" w14:textId="53C84CBB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2033CCE" w14:textId="77777777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14093F6" w14:textId="6718659E" w:rsidR="009E6EA6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4" w:type="pct"/>
            <w:shd w:val="clear" w:color="auto" w:fill="auto"/>
          </w:tcPr>
          <w:p w14:paraId="15791824" w14:textId="77777777" w:rsidR="009E6EA6" w:rsidRPr="00AE49AA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619FD366" w14:textId="60A77345" w:rsidR="009E6EA6" w:rsidRPr="00843934" w:rsidRDefault="009E6EA6" w:rsidP="009E6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A001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3934" w:rsidRPr="00AE49AA" w14:paraId="484932FD" w14:textId="77777777" w:rsidTr="00AE49AA">
        <w:tc>
          <w:tcPr>
            <w:tcW w:w="2157" w:type="pct"/>
          </w:tcPr>
          <w:p w14:paraId="1A7BD020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1AEC19BE" w14:textId="342F4DF3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EA457C0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1C756C3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75853FA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29A6F32" w14:textId="11147556" w:rsidR="00843934" w:rsidRPr="00AE49AA" w:rsidRDefault="00A00155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9A88EAF" w14:textId="77777777" w:rsidR="00843934" w:rsidRPr="00A00155" w:rsidRDefault="00843934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727687EB" w14:textId="6F938B39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43934" w:rsidRPr="00AE49AA" w14:paraId="3EA14826" w14:textId="77777777" w:rsidTr="00AE49AA">
        <w:tc>
          <w:tcPr>
            <w:tcW w:w="2157" w:type="pct"/>
          </w:tcPr>
          <w:p w14:paraId="3EB9CAE1" w14:textId="26ABA806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591" w:type="pct"/>
            <w:shd w:val="clear" w:color="auto" w:fill="auto"/>
          </w:tcPr>
          <w:p w14:paraId="78A8FDB1" w14:textId="5C5E9589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061954FB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4DDE765" w14:textId="339B8588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002C8BD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5DBB33C" w14:textId="58E62488" w:rsidR="00843934" w:rsidRDefault="00A00155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877BD97" w14:textId="77777777" w:rsidR="00843934" w:rsidRPr="00A00155" w:rsidRDefault="00843934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4B13DEC" w14:textId="5D3BD7E9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</w:tr>
      <w:tr w:rsidR="00843934" w:rsidRPr="00AE49AA" w14:paraId="74C2E15D" w14:textId="77777777" w:rsidTr="00AE49AA">
        <w:tc>
          <w:tcPr>
            <w:tcW w:w="2157" w:type="pct"/>
          </w:tcPr>
          <w:p w14:paraId="3B35EE0D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14:paraId="1EFA2FE8" w14:textId="15CE45A9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7F0CA02F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26A212A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C8705EC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2FB1B61" w14:textId="101457C6" w:rsidR="00843934" w:rsidRPr="00AE49AA" w:rsidRDefault="00A00155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656409D" w14:textId="77777777" w:rsidR="00843934" w:rsidRPr="00A00155" w:rsidRDefault="00843934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decimal" w:pos="87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5F9A1DA" w14:textId="60986391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43934">
              <w:rPr>
                <w:rFonts w:ascii="Angsana New" w:hAnsi="Angsana New"/>
                <w:sz w:val="30"/>
                <w:szCs w:val="30"/>
                <w:lang w:val="th-TH"/>
              </w:rPr>
              <w:t>83,388</w:t>
            </w:r>
          </w:p>
        </w:tc>
      </w:tr>
      <w:tr w:rsidR="00843934" w:rsidRPr="00AE49AA" w14:paraId="33EE65A1" w14:textId="77777777" w:rsidTr="00AE49AA">
        <w:tc>
          <w:tcPr>
            <w:tcW w:w="2157" w:type="pct"/>
          </w:tcPr>
          <w:p w14:paraId="2DB418B4" w14:textId="76D7676C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1248216" w14:textId="63444595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09F77E3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C6F68A" w14:textId="4D2E56CB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BECD305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6813DA" w14:textId="3C233D5E" w:rsidR="00843934" w:rsidRPr="00DB7279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4" w:type="pct"/>
            <w:shd w:val="clear" w:color="auto" w:fill="auto"/>
          </w:tcPr>
          <w:p w14:paraId="0ECE4C0B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1B47FE2B" w14:textId="501CE4D6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</w:tr>
      <w:tr w:rsidR="00492E71" w:rsidRPr="00AE49AA" w14:paraId="2F1D6B34" w14:textId="77777777" w:rsidTr="00DB7279">
        <w:trPr>
          <w:trHeight w:val="263"/>
        </w:trPr>
        <w:tc>
          <w:tcPr>
            <w:tcW w:w="2157" w:type="pct"/>
          </w:tcPr>
          <w:p w14:paraId="26350B34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5BFB90C5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5CEDCF53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A37835D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EB742F4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7905F02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899BDCD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0D130E6F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01590851" w14:textId="77777777" w:rsidTr="00AE49AA">
        <w:tc>
          <w:tcPr>
            <w:tcW w:w="2157" w:type="pct"/>
          </w:tcPr>
          <w:p w14:paraId="734C9D5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5D3C72C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730B752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99B7DD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D368A9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6F067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E57CDC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97E679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437CEDA9" w14:textId="77777777" w:rsidTr="00AE49AA">
        <w:tc>
          <w:tcPr>
            <w:tcW w:w="2157" w:type="pct"/>
          </w:tcPr>
          <w:p w14:paraId="4FA0B3A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1" w:type="pct"/>
            <w:shd w:val="clear" w:color="auto" w:fill="auto"/>
          </w:tcPr>
          <w:p w14:paraId="631948FD" w14:textId="7C71E219" w:rsidR="00492E71" w:rsidRPr="00AE49AA" w:rsidRDefault="00A00155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C11FB1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8DB3BE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D96323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6110FEC" w14:textId="1C11465A" w:rsidR="00492E71" w:rsidRPr="00AE49AA" w:rsidRDefault="00A00155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14:paraId="279C7D18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977C993" w14:textId="7F8003CF" w:rsidR="00492E71" w:rsidRPr="00AE49AA" w:rsidRDefault="00843934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92E71" w:rsidRPr="00AE49AA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  <w:tr w:rsidR="00492E71" w:rsidRPr="00AE49AA" w14:paraId="09F9A405" w14:textId="77777777" w:rsidTr="00AE49AA">
        <w:tc>
          <w:tcPr>
            <w:tcW w:w="2157" w:type="pct"/>
          </w:tcPr>
          <w:p w14:paraId="2AB63D6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  <w:shd w:val="clear" w:color="auto" w:fill="auto"/>
          </w:tcPr>
          <w:p w14:paraId="2C5E0CBB" w14:textId="518131A6" w:rsidR="00492E71" w:rsidRPr="00AE49AA" w:rsidRDefault="00A00155" w:rsidP="00873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58" w:type="pct"/>
            <w:shd w:val="clear" w:color="auto" w:fill="auto"/>
          </w:tcPr>
          <w:p w14:paraId="2F1B2EE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0E282D9" w14:textId="3215E8EA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151" w:type="pct"/>
            <w:shd w:val="clear" w:color="auto" w:fill="auto"/>
          </w:tcPr>
          <w:p w14:paraId="4CC2842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D543397" w14:textId="5D255670" w:rsidR="00492E71" w:rsidRPr="00AE49AA" w:rsidRDefault="00A00155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4" w:type="pct"/>
            <w:shd w:val="clear" w:color="auto" w:fill="auto"/>
          </w:tcPr>
          <w:p w14:paraId="024C11E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B56BF67" w14:textId="6D1F148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</w:tr>
      <w:tr w:rsidR="00492E71" w:rsidRPr="00AE49AA" w14:paraId="0EFEAA51" w14:textId="77777777" w:rsidTr="00AE49AA">
        <w:tc>
          <w:tcPr>
            <w:tcW w:w="2157" w:type="pct"/>
          </w:tcPr>
          <w:p w14:paraId="6AE9C2E6" w14:textId="207E93D2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91" w:type="pct"/>
            <w:shd w:val="clear" w:color="auto" w:fill="auto"/>
          </w:tcPr>
          <w:p w14:paraId="24E6D89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470F9CA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3CFA7CC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092AA2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596604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4F9446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59C2533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628D7D32" w14:textId="77777777" w:rsidTr="00AE49AA">
        <w:tc>
          <w:tcPr>
            <w:tcW w:w="2157" w:type="pct"/>
          </w:tcPr>
          <w:p w14:paraId="4204FC22" w14:textId="0E027660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  <w:r w:rsidR="004A23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91" w:type="pct"/>
            <w:shd w:val="clear" w:color="auto" w:fill="auto"/>
          </w:tcPr>
          <w:p w14:paraId="54498828" w14:textId="2B76B763" w:rsidR="00492E71" w:rsidRPr="00AE49AA" w:rsidRDefault="00A00155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33,866</w:t>
            </w:r>
          </w:p>
        </w:tc>
        <w:tc>
          <w:tcPr>
            <w:tcW w:w="158" w:type="pct"/>
            <w:shd w:val="clear" w:color="auto" w:fill="auto"/>
          </w:tcPr>
          <w:p w14:paraId="23F93E46" w14:textId="77777777" w:rsidR="00492E71" w:rsidRPr="00A00155" w:rsidRDefault="00492E71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2BD6D1CE" w14:textId="47BD112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9,</w:t>
            </w:r>
            <w:r w:rsidR="00843934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51" w:type="pct"/>
            <w:shd w:val="clear" w:color="auto" w:fill="auto"/>
          </w:tcPr>
          <w:p w14:paraId="6B3BA58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A49EFC7" w14:textId="3E7343FB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18086E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AC4FF9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2E71" w:rsidRPr="00AE49AA" w14:paraId="34814ACC" w14:textId="77777777" w:rsidTr="00AE49AA">
        <w:tc>
          <w:tcPr>
            <w:tcW w:w="2157" w:type="pct"/>
          </w:tcPr>
          <w:p w14:paraId="24AADB71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9B14B87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31AB4CD7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3AFA2EF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40A6199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D4EFBF5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24A385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7AA20406" w14:textId="77777777" w:rsidR="00492E71" w:rsidRPr="00F55390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2DF9C691" w14:textId="77777777" w:rsidTr="00AE49AA">
        <w:tc>
          <w:tcPr>
            <w:tcW w:w="2157" w:type="pct"/>
          </w:tcPr>
          <w:p w14:paraId="0F2AB3B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743C4E7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489BEC4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0C50630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18B2C7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335A095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B5E355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8303F5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E71" w:rsidRPr="00AE49AA" w14:paraId="6CB91EAE" w14:textId="77777777" w:rsidTr="00AE49AA">
        <w:tc>
          <w:tcPr>
            <w:tcW w:w="2157" w:type="pct"/>
          </w:tcPr>
          <w:p w14:paraId="62436EB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4FFBF5C4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1010476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F32A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1F96DF0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9F7B9E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A3DE5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C964A9C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934" w:rsidRPr="00AE49AA" w14:paraId="4F45DF5A" w14:textId="77777777" w:rsidTr="00AE49AA">
        <w:tc>
          <w:tcPr>
            <w:tcW w:w="2157" w:type="pct"/>
          </w:tcPr>
          <w:p w14:paraId="14DAFB84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shd w:val="clear" w:color="auto" w:fill="auto"/>
          </w:tcPr>
          <w:p w14:paraId="2FEFA5A2" w14:textId="5F0AEF7E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12,537</w:t>
            </w:r>
          </w:p>
        </w:tc>
        <w:tc>
          <w:tcPr>
            <w:tcW w:w="158" w:type="pct"/>
            <w:shd w:val="clear" w:color="auto" w:fill="auto"/>
          </w:tcPr>
          <w:p w14:paraId="17B217EA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64C1A3E" w14:textId="1113FB34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10,715</w:t>
            </w:r>
          </w:p>
        </w:tc>
        <w:tc>
          <w:tcPr>
            <w:tcW w:w="151" w:type="pct"/>
            <w:shd w:val="clear" w:color="auto" w:fill="auto"/>
          </w:tcPr>
          <w:p w14:paraId="509772C5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D1ADCE3" w14:textId="63A71245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5,899</w:t>
            </w:r>
          </w:p>
        </w:tc>
        <w:tc>
          <w:tcPr>
            <w:tcW w:w="144" w:type="pct"/>
            <w:shd w:val="clear" w:color="auto" w:fill="auto"/>
          </w:tcPr>
          <w:p w14:paraId="6A98CAD3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02AA031B" w14:textId="0A1194BA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8,913</w:t>
            </w:r>
          </w:p>
        </w:tc>
      </w:tr>
      <w:tr w:rsidR="00843934" w:rsidRPr="00AE49AA" w14:paraId="7E06533C" w14:textId="77777777" w:rsidTr="00AE49AA">
        <w:tc>
          <w:tcPr>
            <w:tcW w:w="2157" w:type="pct"/>
          </w:tcPr>
          <w:p w14:paraId="4696508C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shd w:val="clear" w:color="auto" w:fill="auto"/>
          </w:tcPr>
          <w:p w14:paraId="0F9CD4F7" w14:textId="28622B9F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58" w:type="pct"/>
            <w:shd w:val="clear" w:color="auto" w:fill="auto"/>
          </w:tcPr>
          <w:p w14:paraId="0EA2D3DC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7A66761" w14:textId="69232D9F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51" w:type="pct"/>
            <w:shd w:val="clear" w:color="auto" w:fill="auto"/>
          </w:tcPr>
          <w:p w14:paraId="65D8C083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75E5E58" w14:textId="229B7ED7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4" w:type="pct"/>
            <w:shd w:val="clear" w:color="auto" w:fill="auto"/>
          </w:tcPr>
          <w:p w14:paraId="0A56405F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9F02D4B" w14:textId="4D905921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843934" w:rsidRPr="00AE49AA" w14:paraId="2EC3494F" w14:textId="77777777" w:rsidTr="00AE49AA">
        <w:tc>
          <w:tcPr>
            <w:tcW w:w="2157" w:type="pct"/>
          </w:tcPr>
          <w:p w14:paraId="53B41F74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0278C51" w14:textId="59302975" w:rsidR="00843934" w:rsidRPr="00AE49AA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483EDDD6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ED12F7D" w14:textId="04910A5E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84393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2A179299" w14:textId="77777777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75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55FB64C" w14:textId="425DD53F" w:rsidR="00843934" w:rsidRPr="00AE49AA" w:rsidRDefault="00A00155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E15CB9" w14:textId="77777777" w:rsidR="00843934" w:rsidRPr="00A00155" w:rsidRDefault="00843934" w:rsidP="00A00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17AEFA41" w14:textId="72210A15" w:rsidR="00843934" w:rsidRPr="00843934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4393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3934" w:rsidRPr="00AE49AA" w14:paraId="1C78B72A" w14:textId="77777777" w:rsidTr="00AE49AA">
        <w:tc>
          <w:tcPr>
            <w:tcW w:w="2157" w:type="pct"/>
          </w:tcPr>
          <w:p w14:paraId="14E0304C" w14:textId="77777777" w:rsidR="00843934" w:rsidRPr="00AE49AA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989DB" w14:textId="484AF948" w:rsidR="00843934" w:rsidRPr="004A2309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A2309">
              <w:rPr>
                <w:rFonts w:ascii="Angsana New" w:hAnsi="Angsana New"/>
                <w:sz w:val="30"/>
                <w:szCs w:val="30"/>
              </w:rPr>
              <w:t>13,308</w:t>
            </w:r>
          </w:p>
        </w:tc>
        <w:tc>
          <w:tcPr>
            <w:tcW w:w="158" w:type="pct"/>
            <w:shd w:val="clear" w:color="auto" w:fill="auto"/>
          </w:tcPr>
          <w:p w14:paraId="3E1A83E1" w14:textId="77777777" w:rsidR="00843934" w:rsidRPr="004A2309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2292E" w14:textId="0C5D9D4B" w:rsidR="00843934" w:rsidRPr="004A2309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4A2309">
              <w:rPr>
                <w:rFonts w:asciiTheme="majorBidi" w:hAnsiTheme="majorBidi" w:cstheme="majorBidi"/>
                <w:sz w:val="30"/>
                <w:szCs w:val="30"/>
              </w:rPr>
              <w:t>11,429</w:t>
            </w:r>
          </w:p>
        </w:tc>
        <w:tc>
          <w:tcPr>
            <w:tcW w:w="151" w:type="pct"/>
            <w:shd w:val="clear" w:color="auto" w:fill="auto"/>
          </w:tcPr>
          <w:p w14:paraId="77328666" w14:textId="77777777" w:rsidR="00843934" w:rsidRPr="004A2309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AFC33" w14:textId="6E124106" w:rsidR="00843934" w:rsidRPr="004A2309" w:rsidRDefault="00A00155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A2309">
              <w:rPr>
                <w:rFonts w:ascii="Angsana New" w:hAnsi="Angsana New"/>
                <w:sz w:val="30"/>
                <w:szCs w:val="30"/>
              </w:rPr>
              <w:t>6,167</w:t>
            </w:r>
          </w:p>
        </w:tc>
        <w:tc>
          <w:tcPr>
            <w:tcW w:w="144" w:type="pct"/>
            <w:shd w:val="clear" w:color="auto" w:fill="auto"/>
          </w:tcPr>
          <w:p w14:paraId="058A2831" w14:textId="77777777" w:rsidR="00843934" w:rsidRPr="004A2309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4965A" w14:textId="30D99E3A" w:rsidR="00843934" w:rsidRPr="004A2309" w:rsidRDefault="00843934" w:rsidP="0084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4A2309">
              <w:rPr>
                <w:rFonts w:ascii="Angsana New" w:hAnsi="Angsana New" w:hint="cs"/>
                <w:sz w:val="30"/>
                <w:szCs w:val="30"/>
              </w:rPr>
              <w:t>9,</w:t>
            </w:r>
            <w:r w:rsidRPr="004A2309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492E71" w:rsidRPr="00AE49AA" w14:paraId="15F4484D" w14:textId="77777777" w:rsidTr="00AE49AA">
        <w:tc>
          <w:tcPr>
            <w:tcW w:w="2157" w:type="pct"/>
          </w:tcPr>
          <w:p w14:paraId="7C42BB21" w14:textId="060267CE" w:rsidR="00F55390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5504CE" w14:textId="01A47E36" w:rsidR="004A2309" w:rsidRDefault="004A2309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8A9A50" w14:textId="77777777" w:rsidR="00611C34" w:rsidRDefault="00611C34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C4DDC2" w14:textId="497C0270" w:rsidR="004A2309" w:rsidRDefault="004A2309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35766DE9" w14:textId="77777777" w:rsidR="004A2309" w:rsidRDefault="004A2309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5A837C5" w14:textId="726A8A26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3170619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3F5D0D0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FCA0608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34565319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BEB90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5CD1E4E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49106B6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92E71" w:rsidRPr="00AE49AA" w14:paraId="67C0A3C5" w14:textId="77777777" w:rsidTr="00AE49AA">
        <w:tc>
          <w:tcPr>
            <w:tcW w:w="2157" w:type="pct"/>
          </w:tcPr>
          <w:p w14:paraId="57866034" w14:textId="5F1F4E3F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14:paraId="59258780" w14:textId="6AC1CA05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17,746</w:t>
            </w:r>
          </w:p>
        </w:tc>
        <w:tc>
          <w:tcPr>
            <w:tcW w:w="158" w:type="pct"/>
            <w:shd w:val="clear" w:color="auto" w:fill="auto"/>
          </w:tcPr>
          <w:p w14:paraId="0FCC26D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5FA20A8" w14:textId="4842E7D6" w:rsidR="00492E71" w:rsidRPr="00AE49AA" w:rsidRDefault="00D6071B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51" w:type="pct"/>
            <w:shd w:val="clear" w:color="auto" w:fill="auto"/>
          </w:tcPr>
          <w:p w14:paraId="07C382C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27C0904" w14:textId="50709ABA" w:rsidR="00492E71" w:rsidRPr="00AE49AA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72D5AB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1F7BB44D" w14:textId="2F471C22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92E71" w:rsidRPr="00AE49AA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492E71" w:rsidRPr="00AE49AA" w14:paraId="2FD83491" w14:textId="77777777" w:rsidTr="00AE49AA">
        <w:tc>
          <w:tcPr>
            <w:tcW w:w="2157" w:type="pct"/>
          </w:tcPr>
          <w:p w14:paraId="6457A670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119909C8" w14:textId="27700B64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3718F12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E77706" w14:textId="7A85F5F1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1" w:type="pct"/>
            <w:shd w:val="clear" w:color="auto" w:fill="auto"/>
          </w:tcPr>
          <w:p w14:paraId="14CDFA9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D128144" w14:textId="0AECA4D2" w:rsidR="00492E71" w:rsidRPr="00AE49AA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F5D97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37A4297B" w14:textId="581E4DA8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E49AA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492E71" w:rsidRPr="00AE49AA" w14:paraId="6DF19DAF" w14:textId="77777777" w:rsidTr="00AE49AA">
        <w:tc>
          <w:tcPr>
            <w:tcW w:w="2157" w:type="pct"/>
          </w:tcPr>
          <w:p w14:paraId="1465733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shd w:val="clear" w:color="auto" w:fill="auto"/>
          </w:tcPr>
          <w:p w14:paraId="13011ACF" w14:textId="74158FDE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11,686</w:t>
            </w:r>
          </w:p>
        </w:tc>
        <w:tc>
          <w:tcPr>
            <w:tcW w:w="158" w:type="pct"/>
            <w:shd w:val="clear" w:color="auto" w:fill="auto"/>
          </w:tcPr>
          <w:p w14:paraId="2C6E424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CF177C9" w14:textId="7A354FFF" w:rsidR="00492E71" w:rsidRPr="00AE49AA" w:rsidRDefault="00D6071B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13,360</w:t>
            </w:r>
          </w:p>
        </w:tc>
        <w:tc>
          <w:tcPr>
            <w:tcW w:w="151" w:type="pct"/>
            <w:shd w:val="clear" w:color="auto" w:fill="auto"/>
          </w:tcPr>
          <w:p w14:paraId="768D134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28E8DA" w14:textId="337BB833" w:rsidR="00492E71" w:rsidRPr="00AE49AA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579C23F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6B1DB690" w14:textId="636669B3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5,097</w:t>
            </w:r>
          </w:p>
        </w:tc>
      </w:tr>
      <w:tr w:rsidR="00492E71" w:rsidRPr="00AE49AA" w14:paraId="0EC94C79" w14:textId="77777777" w:rsidTr="00AE49AA">
        <w:tc>
          <w:tcPr>
            <w:tcW w:w="2157" w:type="pct"/>
          </w:tcPr>
          <w:p w14:paraId="2E751C7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91" w:type="pct"/>
            <w:shd w:val="clear" w:color="auto" w:fill="auto"/>
          </w:tcPr>
          <w:p w14:paraId="5DD143DD" w14:textId="1F9422FF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58" w:type="pct"/>
            <w:shd w:val="clear" w:color="auto" w:fill="auto"/>
          </w:tcPr>
          <w:p w14:paraId="40255831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73B520A5" w14:textId="0C76D866" w:rsidR="00492E71" w:rsidRPr="00AE49AA" w:rsidRDefault="00D6071B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5,484</w:t>
            </w:r>
          </w:p>
        </w:tc>
        <w:tc>
          <w:tcPr>
            <w:tcW w:w="151" w:type="pct"/>
            <w:shd w:val="clear" w:color="auto" w:fill="auto"/>
          </w:tcPr>
          <w:p w14:paraId="06B259C6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32AAFEA" w14:textId="76D975F2" w:rsidR="00492E71" w:rsidRPr="00AE49AA" w:rsidRDefault="00B938EE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4" w:type="pct"/>
            <w:shd w:val="clear" w:color="auto" w:fill="auto"/>
          </w:tcPr>
          <w:p w14:paraId="17AB5337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22A42918" w14:textId="7F7CD1BC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  <w:tr w:rsidR="00492E71" w:rsidRPr="00AE49AA" w14:paraId="64D5F05B" w14:textId="77777777" w:rsidTr="00AE49AA">
        <w:tc>
          <w:tcPr>
            <w:tcW w:w="2157" w:type="pct"/>
          </w:tcPr>
          <w:p w14:paraId="5B876DC3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49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58AA755" w14:textId="6202C200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58" w:type="pct"/>
            <w:shd w:val="clear" w:color="auto" w:fill="auto"/>
          </w:tcPr>
          <w:p w14:paraId="63424B62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152D0D6" w14:textId="6EC5F046" w:rsidR="00492E71" w:rsidRPr="00AE49AA" w:rsidRDefault="00D6071B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51" w:type="pct"/>
            <w:shd w:val="clear" w:color="auto" w:fill="auto"/>
          </w:tcPr>
          <w:p w14:paraId="61225A3D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DECAE59" w14:textId="0061F288" w:rsidR="00492E71" w:rsidRPr="00AE49AA" w:rsidRDefault="00B938EE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44" w:type="pct"/>
            <w:shd w:val="clear" w:color="auto" w:fill="auto"/>
          </w:tcPr>
          <w:p w14:paraId="7BE98FFA" w14:textId="77777777" w:rsidR="00492E71" w:rsidRPr="00AE49AA" w:rsidRDefault="00492E71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shd w:val="clear" w:color="auto" w:fill="auto"/>
          </w:tcPr>
          <w:p w14:paraId="4A456F91" w14:textId="71FD8D0A" w:rsidR="00492E71" w:rsidRPr="00AE49AA" w:rsidRDefault="00F55390" w:rsidP="0049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</w:tbl>
    <w:p w14:paraId="5570B8B4" w14:textId="77777777" w:rsidR="00050631" w:rsidRPr="008B19C8" w:rsidRDefault="00050631" w:rsidP="00AE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0B08BA46" w14:textId="3677B8A4" w:rsidR="000F4299" w:rsidRPr="00AE49AA" w:rsidRDefault="000F4299" w:rsidP="0094529F">
      <w:pPr>
        <w:tabs>
          <w:tab w:val="clear" w:pos="454"/>
          <w:tab w:val="left" w:pos="6030"/>
          <w:tab w:val="center" w:pos="7560"/>
        </w:tabs>
        <w:spacing w:line="240" w:lineRule="auto"/>
        <w:ind w:left="540" w:right="-15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9AA">
        <w:rPr>
          <w:rFonts w:ascii="Angsana New" w:hAnsi="Angsana New"/>
          <w:i/>
          <w:iCs/>
          <w:sz w:val="30"/>
          <w:szCs w:val="30"/>
          <w:cs/>
        </w:rPr>
        <w:t>ค่าตอบแทนกรรมการ</w:t>
      </w:r>
    </w:p>
    <w:p w14:paraId="59D2ED83" w14:textId="5E02EECF" w:rsidR="00050631" w:rsidRDefault="00050631" w:rsidP="0094529F">
      <w:pPr>
        <w:tabs>
          <w:tab w:val="clear" w:pos="454"/>
          <w:tab w:val="clear" w:pos="680"/>
          <w:tab w:val="left" w:pos="540"/>
        </w:tabs>
        <w:spacing w:line="240" w:lineRule="auto"/>
        <w:ind w:left="540" w:right="-157"/>
        <w:jc w:val="thaiDistribute"/>
        <w:rPr>
          <w:rFonts w:ascii="Angsana New" w:hAnsi="Angsana New"/>
          <w:sz w:val="30"/>
          <w:szCs w:val="30"/>
        </w:rPr>
      </w:pPr>
      <w:r w:rsidRPr="00AE49AA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E49AA">
        <w:rPr>
          <w:rFonts w:ascii="Angsana New" w:hAnsi="Angsana New"/>
          <w:spacing w:val="-4"/>
          <w:sz w:val="30"/>
          <w:szCs w:val="30"/>
        </w:rPr>
        <w:t xml:space="preserve"> </w:t>
      </w:r>
      <w:r w:rsidR="008B19C8">
        <w:rPr>
          <w:rFonts w:ascii="Angsana New" w:hAnsi="Angsana New"/>
          <w:spacing w:val="-4"/>
          <w:sz w:val="30"/>
          <w:szCs w:val="30"/>
        </w:rPr>
        <w:t>30</w:t>
      </w:r>
      <w:r w:rsidRPr="00AE49AA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AE49AA">
        <w:rPr>
          <w:rFonts w:ascii="Angsana New" w:hAnsi="Angsana New"/>
          <w:spacing w:val="-4"/>
          <w:sz w:val="30"/>
          <w:szCs w:val="30"/>
        </w:rPr>
        <w:t>256</w:t>
      </w:r>
      <w:r w:rsidR="008B19C8">
        <w:rPr>
          <w:rFonts w:ascii="Angsana New" w:hAnsi="Angsana New"/>
          <w:spacing w:val="-4"/>
          <w:sz w:val="30"/>
          <w:szCs w:val="30"/>
        </w:rPr>
        <w:t>6</w:t>
      </w:r>
      <w:r w:rsidRPr="00AE49AA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AE49AA">
        <w:rPr>
          <w:rFonts w:ascii="Angsana New" w:hAnsi="Angsana New"/>
          <w:sz w:val="30"/>
          <w:szCs w:val="30"/>
          <w:cs/>
        </w:rPr>
        <w:t>กรรมการบริษัทและเบี้ยประชุม</w:t>
      </w:r>
      <w:r w:rsidRPr="004F66B5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4F66B5">
        <w:rPr>
          <w:rFonts w:ascii="Angsana New" w:hAnsi="Angsana New"/>
          <w:sz w:val="30"/>
          <w:szCs w:val="30"/>
        </w:rPr>
        <w:t>256</w:t>
      </w:r>
      <w:r w:rsidR="008B19C8" w:rsidRPr="004F66B5">
        <w:rPr>
          <w:rFonts w:ascii="Angsana New" w:hAnsi="Angsana New"/>
          <w:sz w:val="30"/>
          <w:szCs w:val="30"/>
        </w:rPr>
        <w:t>6</w:t>
      </w:r>
      <w:r w:rsidRPr="004F66B5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</w:t>
      </w:r>
      <w:r w:rsidR="001C2D99" w:rsidRPr="004F66B5">
        <w:rPr>
          <w:rFonts w:ascii="Angsana New" w:hAnsi="Angsana New"/>
          <w:sz w:val="30"/>
          <w:szCs w:val="30"/>
        </w:rPr>
        <w:t xml:space="preserve"> </w:t>
      </w:r>
      <w:r w:rsidR="004F66B5" w:rsidRPr="004F66B5">
        <w:rPr>
          <w:rFonts w:ascii="Angsana New" w:hAnsi="Angsana New"/>
          <w:sz w:val="30"/>
          <w:szCs w:val="30"/>
        </w:rPr>
        <w:t>15</w:t>
      </w:r>
      <w:r w:rsidRPr="004F66B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EB8BC65" w14:textId="77777777" w:rsidR="000378EB" w:rsidRPr="008B19C8" w:rsidRDefault="000378EB" w:rsidP="00AE49AA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2"/>
        <w:gridCol w:w="257"/>
        <w:gridCol w:w="15"/>
        <w:gridCol w:w="990"/>
        <w:gridCol w:w="257"/>
        <w:gridCol w:w="13"/>
        <w:gridCol w:w="994"/>
        <w:gridCol w:w="270"/>
        <w:gridCol w:w="6"/>
        <w:gridCol w:w="977"/>
      </w:tblGrid>
      <w:tr w:rsidR="00AA7206" w:rsidRPr="0047558B" w14:paraId="6F367C3F" w14:textId="77777777" w:rsidTr="00B938EE">
        <w:trPr>
          <w:tblHeader/>
        </w:trPr>
        <w:tc>
          <w:tcPr>
            <w:tcW w:w="2403" w:type="pct"/>
          </w:tcPr>
          <w:p w14:paraId="33A31CE3" w14:textId="6385DDE6" w:rsidR="00092F3D" w:rsidRPr="0047558B" w:rsidRDefault="00092F3D" w:rsidP="0004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4"/>
          </w:tcPr>
          <w:p w14:paraId="1397FD6B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8E1BA40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pct"/>
            <w:gridSpan w:val="5"/>
          </w:tcPr>
          <w:p w14:paraId="16B314E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E6A7A" w:rsidRPr="0047558B" w14:paraId="1F5AD0C2" w14:textId="77777777" w:rsidTr="00B938EE">
        <w:trPr>
          <w:tblHeader/>
        </w:trPr>
        <w:tc>
          <w:tcPr>
            <w:tcW w:w="2403" w:type="pct"/>
          </w:tcPr>
          <w:p w14:paraId="62A72140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0B36F96" w14:textId="14777DDD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04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F04C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3ECCB771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4EA63DBF" w14:textId="5330839E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5A9B9E1A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1F0D43DB" w14:textId="34278EFC" w:rsidR="00DE6A7A" w:rsidRPr="0047558B" w:rsidRDefault="004F04C4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5AF0FE6D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5D7B94" w14:textId="42835836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E6A7A" w:rsidRPr="0047558B" w14:paraId="221687F9" w14:textId="77777777" w:rsidTr="00B938EE">
        <w:trPr>
          <w:tblHeader/>
        </w:trPr>
        <w:tc>
          <w:tcPr>
            <w:tcW w:w="2403" w:type="pct"/>
          </w:tcPr>
          <w:p w14:paraId="184966EA" w14:textId="32070459" w:rsidR="00DE6A7A" w:rsidRPr="00154A7F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40" w:type="pct"/>
          </w:tcPr>
          <w:p w14:paraId="52FDD362" w14:textId="2724BA30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EA32F2A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055552ED" w14:textId="190A4AA1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4F04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55AFA88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7E4A023A" w14:textId="053B973E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gridSpan w:val="2"/>
          </w:tcPr>
          <w:p w14:paraId="78446E91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52A87C" w14:textId="6A662AB0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 w:rsidR="004F04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6A7A" w:rsidRPr="0047558B" w14:paraId="0CD5BE29" w14:textId="77777777" w:rsidTr="00B938EE">
        <w:trPr>
          <w:tblHeader/>
        </w:trPr>
        <w:tc>
          <w:tcPr>
            <w:tcW w:w="2403" w:type="pct"/>
          </w:tcPr>
          <w:p w14:paraId="556B16B9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0"/>
          </w:tcPr>
          <w:p w14:paraId="0853AB0D" w14:textId="77777777" w:rsidR="00DE6A7A" w:rsidRPr="0047558B" w:rsidRDefault="00DE6A7A" w:rsidP="00DE6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A7A" w:rsidRPr="0047558B" w14:paraId="47734C8E" w14:textId="77777777" w:rsidTr="00B938EE">
        <w:trPr>
          <w:trHeight w:val="217"/>
        </w:trPr>
        <w:tc>
          <w:tcPr>
            <w:tcW w:w="2403" w:type="pct"/>
          </w:tcPr>
          <w:p w14:paraId="587A66D7" w14:textId="05CAC8DE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pct"/>
          </w:tcPr>
          <w:p w14:paraId="6AC82D34" w14:textId="77777777" w:rsidR="00DE6A7A" w:rsidRPr="0047558B" w:rsidDel="001F7CF1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C7B21B3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3AC8829B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9473F16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7D4C1378" w14:textId="77777777" w:rsidR="00DE6A7A" w:rsidRPr="0047558B" w:rsidDel="001F7CF1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A93D2AF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</w:tcPr>
          <w:p w14:paraId="44067996" w14:textId="77777777" w:rsidR="00DE6A7A" w:rsidRPr="0047558B" w:rsidRDefault="00DE6A7A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8EE" w:rsidRPr="0047558B" w14:paraId="2A06546E" w14:textId="77777777" w:rsidTr="00B938EE">
        <w:trPr>
          <w:trHeight w:val="217"/>
        </w:trPr>
        <w:tc>
          <w:tcPr>
            <w:tcW w:w="2403" w:type="pct"/>
          </w:tcPr>
          <w:p w14:paraId="51506B06" w14:textId="7B6B40B4" w:rsidR="00B938EE" w:rsidRPr="00B4359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52695A8" w14:textId="12E7E7B5" w:rsidR="00B938EE" w:rsidRPr="00B4359B" w:rsidDel="001F7CF1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4804A8" w14:textId="77777777" w:rsidR="00B938EE" w:rsidRPr="00B4359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59E76477" w14:textId="7326EFCA" w:rsidR="00B938EE" w:rsidRPr="00B4359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06155B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0D6DFBA9" w14:textId="1D176109" w:rsidR="00B938EE" w:rsidRPr="00B4359B" w:rsidDel="001F7CF1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60,005</w:t>
            </w:r>
          </w:p>
        </w:tc>
        <w:tc>
          <w:tcPr>
            <w:tcW w:w="150" w:type="pct"/>
            <w:gridSpan w:val="2"/>
          </w:tcPr>
          <w:p w14:paraId="4F5C2D54" w14:textId="77777777" w:rsidR="00B938EE" w:rsidRPr="004F04C4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1E43CC6E" w14:textId="2417B5B2" w:rsidR="00B938EE" w:rsidRPr="004F04C4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58"/>
              <w:rPr>
                <w:rFonts w:ascii="Angsana New" w:hAnsi="Angsana New"/>
                <w:sz w:val="30"/>
                <w:szCs w:val="30"/>
              </w:rPr>
            </w:pPr>
            <w:r w:rsidRPr="004F04C4">
              <w:rPr>
                <w:rFonts w:ascii="Angsana New" w:hAnsi="Angsana New"/>
                <w:sz w:val="30"/>
                <w:szCs w:val="30"/>
              </w:rPr>
              <w:t>288,743</w:t>
            </w:r>
          </w:p>
        </w:tc>
      </w:tr>
      <w:tr w:rsidR="00B938EE" w:rsidRPr="0047558B" w14:paraId="518BD6A6" w14:textId="77777777" w:rsidTr="00B938EE">
        <w:trPr>
          <w:trHeight w:val="217"/>
        </w:trPr>
        <w:tc>
          <w:tcPr>
            <w:tcW w:w="2403" w:type="pct"/>
          </w:tcPr>
          <w:p w14:paraId="66AC3687" w14:textId="5552286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7B4C11E" w14:textId="4EA30C68" w:rsidR="00B938EE" w:rsidRPr="00B4359B" w:rsidDel="001F7CF1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  <w:tc>
          <w:tcPr>
            <w:tcW w:w="140" w:type="pct"/>
          </w:tcPr>
          <w:p w14:paraId="6C618133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bottom w:val="single" w:sz="4" w:space="0" w:color="auto"/>
            </w:tcBorders>
          </w:tcPr>
          <w:p w14:paraId="73A6718B" w14:textId="47B43A8F" w:rsidR="00B938EE" w:rsidRPr="00B4359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B435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40" w:type="pct"/>
          </w:tcPr>
          <w:p w14:paraId="535ED09D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7775FF42" w14:textId="24F24A92" w:rsidR="00B938EE" w:rsidRPr="00B4359B" w:rsidDel="001F7CF1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4CE7A38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003377E9" w14:textId="3300B233" w:rsidR="00B938EE" w:rsidRPr="00B4359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8EE" w:rsidRPr="0047558B" w14:paraId="4A0804E0" w14:textId="77777777" w:rsidTr="00B938EE">
        <w:trPr>
          <w:trHeight w:val="217"/>
        </w:trPr>
        <w:tc>
          <w:tcPr>
            <w:tcW w:w="2403" w:type="pct"/>
          </w:tcPr>
          <w:p w14:paraId="0DC75494" w14:textId="411B6F65" w:rsidR="00B938EE" w:rsidRPr="001C2D99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30465D8" w14:textId="57B6E9A2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2,374</w:t>
            </w:r>
          </w:p>
        </w:tc>
        <w:tc>
          <w:tcPr>
            <w:tcW w:w="140" w:type="pct"/>
          </w:tcPr>
          <w:p w14:paraId="4AC3CC29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7C1FAE" w14:textId="4638F2EE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40" w:type="pct"/>
          </w:tcPr>
          <w:p w14:paraId="38D8276F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DA344" w14:textId="7186AD98" w:rsidR="00B938EE" w:rsidRPr="00AA7206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60,005</w:t>
            </w:r>
          </w:p>
        </w:tc>
        <w:tc>
          <w:tcPr>
            <w:tcW w:w="150" w:type="pct"/>
            <w:gridSpan w:val="2"/>
          </w:tcPr>
          <w:p w14:paraId="241D4EA8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135F4C8A" w14:textId="577BC3BC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288,743</w:t>
            </w:r>
          </w:p>
        </w:tc>
      </w:tr>
      <w:tr w:rsidR="0094529F" w:rsidRPr="0047558B" w14:paraId="0E1B9CC0" w14:textId="77777777" w:rsidTr="00B938EE">
        <w:trPr>
          <w:trHeight w:val="217"/>
        </w:trPr>
        <w:tc>
          <w:tcPr>
            <w:tcW w:w="2403" w:type="pct"/>
          </w:tcPr>
          <w:p w14:paraId="4E673B78" w14:textId="77777777" w:rsidR="0094529F" w:rsidRPr="00B4359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69614EEC" w14:textId="77777777" w:rsidR="0094529F" w:rsidRPr="00AD61B1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51D95E4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</w:tcBorders>
          </w:tcPr>
          <w:p w14:paraId="6B0C23B7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BC32628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</w:tcPr>
          <w:p w14:paraId="189B9DFB" w14:textId="77777777" w:rsidR="0094529F" w:rsidRPr="00AD61B1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25086AAC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EF0FCB5" w14:textId="77777777" w:rsidR="0094529F" w:rsidRPr="0047558B" w:rsidRDefault="0094529F" w:rsidP="00DE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7DE6B3BF" w14:textId="77777777" w:rsidTr="00B938EE">
        <w:tc>
          <w:tcPr>
            <w:tcW w:w="2403" w:type="pct"/>
          </w:tcPr>
          <w:p w14:paraId="1EAA3D25" w14:textId="109E0578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pct"/>
          </w:tcPr>
          <w:p w14:paraId="03F875DC" w14:textId="77777777" w:rsidR="0046126B" w:rsidRPr="0047558B" w:rsidDel="001F7CF1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DCE1BF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gridSpan w:val="2"/>
          </w:tcPr>
          <w:p w14:paraId="171493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5A20F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1BB00D0F" w14:textId="77777777" w:rsidR="0046126B" w:rsidRPr="0047558B" w:rsidDel="001F7CF1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BF1C4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</w:tcPr>
          <w:p w14:paraId="14FB0B21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8EE" w:rsidRPr="0047558B" w14:paraId="3D199FE8" w14:textId="77777777" w:rsidTr="00B938EE">
        <w:tc>
          <w:tcPr>
            <w:tcW w:w="2403" w:type="pct"/>
          </w:tcPr>
          <w:p w14:paraId="0A52FDCC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2CDF2299" w14:textId="3A837DAF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3F16DC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gridSpan w:val="2"/>
          </w:tcPr>
          <w:p w14:paraId="1A5CB025" w14:textId="6DA6D3D3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DE3416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1781161F" w14:textId="36972011" w:rsidR="00B938EE" w:rsidRPr="006D1A3E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143,294</w:t>
            </w:r>
          </w:p>
        </w:tc>
        <w:tc>
          <w:tcPr>
            <w:tcW w:w="150" w:type="pct"/>
            <w:gridSpan w:val="2"/>
          </w:tcPr>
          <w:p w14:paraId="4E3A6CEA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</w:tcPr>
          <w:p w14:paraId="32713C0D" w14:textId="40115429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755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4755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B938EE" w:rsidRPr="0047558B" w14:paraId="7A879993" w14:textId="77777777" w:rsidTr="00B938EE">
        <w:tc>
          <w:tcPr>
            <w:tcW w:w="2403" w:type="pct"/>
          </w:tcPr>
          <w:p w14:paraId="1B185150" w14:textId="77777777" w:rsidR="00B938EE" w:rsidRPr="0047558B" w:rsidRDefault="00B938EE" w:rsidP="00B9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EF42F3A" w14:textId="59850032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140" w:type="pct"/>
          </w:tcPr>
          <w:p w14:paraId="48C46A49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</w:tcPr>
          <w:p w14:paraId="322E3E6C" w14:textId="1C44406E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40" w:type="pct"/>
          </w:tcPr>
          <w:p w14:paraId="331D8F26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10097D73" w14:textId="1678A514" w:rsidR="00B938EE" w:rsidRPr="006D1A3E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50" w:type="pct"/>
            <w:gridSpan w:val="2"/>
          </w:tcPr>
          <w:p w14:paraId="571E53AE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</w:tcPr>
          <w:p w14:paraId="417D2F2D" w14:textId="4060D831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B938EE" w:rsidRPr="0047558B" w14:paraId="5F5C6463" w14:textId="77777777" w:rsidTr="00B938EE">
        <w:trPr>
          <w:trHeight w:val="217"/>
        </w:trPr>
        <w:tc>
          <w:tcPr>
            <w:tcW w:w="2403" w:type="pct"/>
          </w:tcPr>
          <w:p w14:paraId="3F1BA080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1E93155" w14:textId="46513DB8" w:rsidR="00B938EE" w:rsidRPr="006D1A3E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2,085</w:t>
            </w:r>
          </w:p>
        </w:tc>
        <w:tc>
          <w:tcPr>
            <w:tcW w:w="140" w:type="pct"/>
          </w:tcPr>
          <w:p w14:paraId="0A1653C3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981711" w14:textId="248BB67D" w:rsidR="00B938EE" w:rsidRPr="006D1A3E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40" w:type="pct"/>
          </w:tcPr>
          <w:p w14:paraId="06B995A3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AE3302" w14:textId="3DB34751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143,564</w:t>
            </w:r>
          </w:p>
        </w:tc>
        <w:tc>
          <w:tcPr>
            <w:tcW w:w="150" w:type="pct"/>
            <w:gridSpan w:val="2"/>
          </w:tcPr>
          <w:p w14:paraId="6DE78E51" w14:textId="77777777" w:rsidR="00B938EE" w:rsidRPr="004755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74BBB46" w14:textId="6CAB07CC" w:rsidR="00B938EE" w:rsidRPr="006D1A3E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139,296</w:t>
            </w:r>
          </w:p>
        </w:tc>
      </w:tr>
      <w:tr w:rsidR="004F04C4" w:rsidRPr="0047558B" w14:paraId="3A7D3910" w14:textId="77777777" w:rsidTr="00B938EE">
        <w:trPr>
          <w:trHeight w:val="217"/>
        </w:trPr>
        <w:tc>
          <w:tcPr>
            <w:tcW w:w="2403" w:type="pct"/>
          </w:tcPr>
          <w:p w14:paraId="61D8DA7B" w14:textId="77777777" w:rsidR="004F04C4" w:rsidRPr="0047558B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5742799F" w14:textId="77777777" w:rsidR="004F04C4" w:rsidRPr="006D1A3E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C40B9E8" w14:textId="77777777" w:rsidR="004F04C4" w:rsidRPr="0047558B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</w:tcBorders>
          </w:tcPr>
          <w:p w14:paraId="4A28B766" w14:textId="77777777" w:rsidR="004F04C4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7108DC9" w14:textId="77777777" w:rsidR="004F04C4" w:rsidRPr="0047558B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</w:tcPr>
          <w:p w14:paraId="711C27AA" w14:textId="77777777" w:rsidR="004F04C4" w:rsidRPr="0047558B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02AA82E" w14:textId="77777777" w:rsidR="004F04C4" w:rsidRPr="0047558B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F82DDA0" w14:textId="77777777" w:rsidR="004F04C4" w:rsidRDefault="004F04C4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1A3E" w:rsidRPr="003C7742" w14:paraId="0B7CFF69" w14:textId="77777777" w:rsidTr="00B938EE">
        <w:tc>
          <w:tcPr>
            <w:tcW w:w="2403" w:type="pct"/>
          </w:tcPr>
          <w:p w14:paraId="76ED69B6" w14:textId="77777777" w:rsidR="001C2D99" w:rsidRPr="003C7742" w:rsidRDefault="001C2D99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40" w:type="pct"/>
          </w:tcPr>
          <w:p w14:paraId="0CFD6807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08C8039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92006F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B70552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453F65A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1EB33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18CCFFC6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8EE" w:rsidRPr="003C7742" w14:paraId="79B64E70" w14:textId="77777777" w:rsidTr="00B938EE">
        <w:tc>
          <w:tcPr>
            <w:tcW w:w="2403" w:type="pct"/>
          </w:tcPr>
          <w:p w14:paraId="555F26A0" w14:textId="77777777" w:rsidR="00B938EE" w:rsidRPr="003C7742" w:rsidRDefault="00B938EE" w:rsidP="00B93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3E59ACE7" w14:textId="70896E99" w:rsidR="00B938EE" w:rsidRPr="00C5268B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14AFF86" w14:textId="77777777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053976D9" w14:textId="77777777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8911B08" w14:textId="77777777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41C6BE39" w14:textId="6257392B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47" w:type="pct"/>
            <w:shd w:val="clear" w:color="auto" w:fill="auto"/>
          </w:tcPr>
          <w:p w14:paraId="007C7304" w14:textId="77777777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551FEB" w14:textId="61B63E2E" w:rsidR="00B938EE" w:rsidRPr="003C7742" w:rsidRDefault="00B938EE" w:rsidP="00B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496,000</w:t>
            </w:r>
          </w:p>
        </w:tc>
      </w:tr>
      <w:tr w:rsidR="004F04C4" w:rsidRPr="003C7742" w14:paraId="63F90D9D" w14:textId="77777777" w:rsidTr="00B938EE">
        <w:tc>
          <w:tcPr>
            <w:tcW w:w="2403" w:type="pct"/>
          </w:tcPr>
          <w:p w14:paraId="239C138B" w14:textId="77777777" w:rsidR="004F04C4" w:rsidRPr="003C7742" w:rsidRDefault="004F04C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35A6933D" w14:textId="77777777" w:rsidR="004F04C4" w:rsidRPr="00C5268B" w:rsidRDefault="004F04C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26B5989" w14:textId="77777777" w:rsidR="004F04C4" w:rsidRPr="003C7742" w:rsidRDefault="004F04C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B56B675" w14:textId="77777777" w:rsidR="004F04C4" w:rsidRDefault="004F04C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8A2909A" w14:textId="77777777" w:rsidR="004F04C4" w:rsidRPr="003C7742" w:rsidRDefault="004F04C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F924594" w14:textId="77777777" w:rsidR="004F04C4" w:rsidRPr="003C7742" w:rsidRDefault="004F04C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840C3E" w14:textId="77777777" w:rsidR="004F04C4" w:rsidRPr="003C7742" w:rsidRDefault="004F04C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69D67951" w14:textId="77777777" w:rsidR="004F04C4" w:rsidRDefault="004F04C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1A3E" w:rsidRPr="003C7742" w14:paraId="4728D3B1" w14:textId="77777777" w:rsidTr="00B938EE">
        <w:tc>
          <w:tcPr>
            <w:tcW w:w="2403" w:type="pct"/>
          </w:tcPr>
          <w:p w14:paraId="368756E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เงินมัดจำจ่าย</w:t>
            </w:r>
          </w:p>
        </w:tc>
        <w:tc>
          <w:tcPr>
            <w:tcW w:w="540" w:type="pct"/>
            <w:shd w:val="clear" w:color="auto" w:fill="auto"/>
          </w:tcPr>
          <w:p w14:paraId="011CC910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85A1DB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431CF97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5F5B35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7DECEDA2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655D6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1CBE2F49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2B30146" w14:textId="77777777" w:rsidTr="00B938EE">
        <w:tc>
          <w:tcPr>
            <w:tcW w:w="2403" w:type="pct"/>
          </w:tcPr>
          <w:p w14:paraId="044E14C8" w14:textId="77777777" w:rsidR="00EE7224" w:rsidRPr="00B4359B" w:rsidRDefault="00EE7224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(</w:t>
            </w: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540" w:type="pct"/>
            <w:shd w:val="clear" w:color="auto" w:fill="auto"/>
          </w:tcPr>
          <w:p w14:paraId="427FEA36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049043E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C34843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5C0BC4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E02924F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B396D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7BAFCF5C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3476A47" w14:textId="77777777" w:rsidTr="00B938EE">
        <w:tc>
          <w:tcPr>
            <w:tcW w:w="2403" w:type="pct"/>
          </w:tcPr>
          <w:p w14:paraId="48448FDA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540" w:type="pct"/>
            <w:shd w:val="clear" w:color="auto" w:fill="auto"/>
          </w:tcPr>
          <w:p w14:paraId="094F8B98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BAB013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A596666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2BA60B2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31C806D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77C7CB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14:paraId="1938635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44653DA2" w14:textId="77777777" w:rsidTr="00B938EE">
        <w:tc>
          <w:tcPr>
            <w:tcW w:w="2403" w:type="pct"/>
          </w:tcPr>
          <w:p w14:paraId="05C4FAB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70D2040E" w14:textId="5C75C9DC" w:rsidR="00EE7224" w:rsidRPr="009A3247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3F29049" w14:textId="77777777" w:rsidR="00EE7224" w:rsidRPr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B961C75" w14:textId="64C672AD" w:rsidR="00EE7224" w:rsidRPr="00BA19A0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4,0</w:t>
            </w:r>
            <w:r w:rsidR="004F04C4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8CE8979" w14:textId="77777777" w:rsidR="00EE7224" w:rsidRPr="00BA19A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067CC00D" w14:textId="2DCDEAFE" w:rsidR="00EE7224" w:rsidRPr="009A3247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AE06512" w14:textId="77777777" w:rsidR="00EE7224" w:rsidRPr="009A3247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1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26624" w14:textId="12BCFCC5" w:rsidR="00EE7224" w:rsidRPr="00BA19A0" w:rsidRDefault="004F04C4" w:rsidP="004F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490B5F" w14:textId="09540D9F" w:rsidR="008B57F3" w:rsidRPr="004F4263" w:rsidRDefault="008B57F3" w:rsidP="00657D47">
      <w:pPr>
        <w:spacing w:line="240" w:lineRule="auto"/>
        <w:rPr>
          <w:rFonts w:ascii="Angsana New" w:hAnsi="Angsana New"/>
          <w:sz w:val="24"/>
          <w:szCs w:val="24"/>
        </w:rPr>
      </w:pPr>
    </w:p>
    <w:p w14:paraId="612B8982" w14:textId="77777777" w:rsidR="00145B43" w:rsidRPr="0047558B" w:rsidRDefault="00145B43" w:rsidP="00657D4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9"/>
        <w:gridCol w:w="247"/>
        <w:gridCol w:w="1012"/>
        <w:gridCol w:w="238"/>
        <w:gridCol w:w="1028"/>
        <w:gridCol w:w="270"/>
        <w:gridCol w:w="990"/>
      </w:tblGrid>
      <w:tr w:rsidR="00EE7224" w:rsidRPr="0047558B" w14:paraId="14AAA2E9" w14:textId="77777777" w:rsidTr="004F04C4">
        <w:tc>
          <w:tcPr>
            <w:tcW w:w="4406" w:type="dxa"/>
          </w:tcPr>
          <w:p w14:paraId="163C0C87" w14:textId="64E83126" w:rsidR="00EE7224" w:rsidRPr="003C774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9" w:type="dxa"/>
          </w:tcPr>
          <w:p w14:paraId="18B96040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AAE3C7D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9533498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81572FF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9E9A149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D6914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14EBE6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5DF2" w:rsidRPr="0047558B" w14:paraId="4F4F7B3B" w14:textId="77777777" w:rsidTr="004F04C4">
        <w:tc>
          <w:tcPr>
            <w:tcW w:w="4406" w:type="dxa"/>
          </w:tcPr>
          <w:p w14:paraId="295FC697" w14:textId="239AF90E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5A52530A" w14:textId="36974432" w:rsidR="008D5DF2" w:rsidRPr="006D1A3E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247" w:type="dxa"/>
          </w:tcPr>
          <w:p w14:paraId="23488BB7" w14:textId="77777777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124A03B" w14:textId="605D793D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2,208</w:t>
            </w:r>
          </w:p>
        </w:tc>
        <w:tc>
          <w:tcPr>
            <w:tcW w:w="238" w:type="dxa"/>
          </w:tcPr>
          <w:p w14:paraId="6523CC7A" w14:textId="77777777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29684461" w14:textId="29E81A4C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411D6" w14:textId="77777777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FCF4FE" w14:textId="04750FC0" w:rsidR="008D5DF2" w:rsidRPr="0047558B" w:rsidRDefault="008D5DF2" w:rsidP="008D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9ACB70" w14:textId="219A8E14" w:rsidR="00AD1C86" w:rsidRPr="004F4263" w:rsidRDefault="00AD1C8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94"/>
        <w:gridCol w:w="244"/>
        <w:gridCol w:w="1012"/>
        <w:gridCol w:w="241"/>
        <w:gridCol w:w="1029"/>
        <w:gridCol w:w="270"/>
        <w:gridCol w:w="988"/>
      </w:tblGrid>
      <w:tr w:rsidR="006D1A3E" w:rsidRPr="0047558B" w14:paraId="32804604" w14:textId="77777777" w:rsidTr="00B43765">
        <w:tc>
          <w:tcPr>
            <w:tcW w:w="2399" w:type="pct"/>
          </w:tcPr>
          <w:p w14:paraId="3CFD9F19" w14:textId="625233A2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1" w:type="pct"/>
          </w:tcPr>
          <w:p w14:paraId="68CD5447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8270B9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CF4C452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51C728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F627EE2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AA75C6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6750651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47558B" w14:paraId="04F10EB6" w14:textId="77777777" w:rsidTr="00B43765">
        <w:tc>
          <w:tcPr>
            <w:tcW w:w="2399" w:type="pct"/>
          </w:tcPr>
          <w:p w14:paraId="3C60487B" w14:textId="5FEB756A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41" w:type="pct"/>
          </w:tcPr>
          <w:p w14:paraId="54C97039" w14:textId="29960B14" w:rsidR="006D1A3E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EE316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8F12C85" w14:textId="5CCBE01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745DD68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4BB89F" w14:textId="63751C9F" w:rsidR="006D1A3E" w:rsidRDefault="008D5DF2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4,433</w:t>
            </w:r>
          </w:p>
        </w:tc>
        <w:tc>
          <w:tcPr>
            <w:tcW w:w="147" w:type="pct"/>
          </w:tcPr>
          <w:p w14:paraId="29F67D6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36E4B6" w14:textId="594A0433" w:rsidR="006D1A3E" w:rsidRPr="0047558B" w:rsidRDefault="00B43765" w:rsidP="00B4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4,391</w:t>
            </w:r>
          </w:p>
        </w:tc>
      </w:tr>
      <w:tr w:rsidR="006D1A3E" w:rsidRPr="0047558B" w14:paraId="74273C18" w14:textId="77777777" w:rsidTr="00B43765">
        <w:tc>
          <w:tcPr>
            <w:tcW w:w="2399" w:type="pct"/>
          </w:tcPr>
          <w:p w14:paraId="1D5F598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1" w:type="pct"/>
            <w:shd w:val="clear" w:color="auto" w:fill="auto"/>
          </w:tcPr>
          <w:p w14:paraId="6DFB71B4" w14:textId="15F67A99" w:rsidR="006D1A3E" w:rsidRPr="004755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33" w:type="pct"/>
            <w:shd w:val="clear" w:color="auto" w:fill="auto"/>
          </w:tcPr>
          <w:p w14:paraId="6245ED6A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FB1F26C" w14:textId="26DB406B" w:rsidR="006D1A3E" w:rsidRPr="0047558B" w:rsidRDefault="00B437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  <w:tc>
          <w:tcPr>
            <w:tcW w:w="131" w:type="pct"/>
            <w:shd w:val="clear" w:color="auto" w:fill="auto"/>
          </w:tcPr>
          <w:p w14:paraId="58ADD6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20174255" w14:textId="0D0CC3C2" w:rsidR="006D1A3E" w:rsidRPr="004755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7" w:type="pct"/>
            <w:shd w:val="clear" w:color="auto" w:fill="auto"/>
          </w:tcPr>
          <w:p w14:paraId="37587D0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8C0B687" w14:textId="67CF327A" w:rsidR="006D1A3E" w:rsidRPr="0047558B" w:rsidRDefault="00B437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6D1A3E" w:rsidRPr="0047558B" w14:paraId="4A9FB251" w14:textId="77777777" w:rsidTr="00B43765">
        <w:tc>
          <w:tcPr>
            <w:tcW w:w="2399" w:type="pct"/>
          </w:tcPr>
          <w:p w14:paraId="203969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59F3AF2" w14:textId="3FD8DB62" w:rsidR="006D1A3E" w:rsidRPr="004755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133" w:type="pct"/>
          </w:tcPr>
          <w:p w14:paraId="58A532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49BAB7B" w14:textId="715B7AE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</w:t>
            </w:r>
            <w:r w:rsidR="00B43765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1" w:type="pct"/>
          </w:tcPr>
          <w:p w14:paraId="730E7DEC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E01CAB0" w14:textId="6644CE2C" w:rsidR="006D1A3E" w:rsidRPr="004755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147" w:type="pct"/>
          </w:tcPr>
          <w:p w14:paraId="75C9707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BEC7DB7" w14:textId="4AD8778C" w:rsidR="006D1A3E" w:rsidRPr="0047558B" w:rsidRDefault="00B437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6D1A3E" w:rsidRPr="0047558B" w14:paraId="024EFFB0" w14:textId="77777777" w:rsidTr="00B43765">
        <w:tc>
          <w:tcPr>
            <w:tcW w:w="2399" w:type="pct"/>
          </w:tcPr>
          <w:p w14:paraId="6B88A94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74D349E1" w14:textId="638DADBC" w:rsidR="006D1A3E" w:rsidRPr="00C526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4,242</w:t>
            </w:r>
          </w:p>
        </w:tc>
        <w:tc>
          <w:tcPr>
            <w:tcW w:w="133" w:type="pct"/>
          </w:tcPr>
          <w:p w14:paraId="68C6406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18A0F55A" w14:textId="441CACF3" w:rsidR="006D1A3E" w:rsidRPr="00C5268B" w:rsidRDefault="00B437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6,067</w:t>
            </w:r>
          </w:p>
        </w:tc>
        <w:tc>
          <w:tcPr>
            <w:tcW w:w="131" w:type="pct"/>
          </w:tcPr>
          <w:p w14:paraId="71F139E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4E488786" w14:textId="490A4215" w:rsidR="006D1A3E" w:rsidRPr="00C5268B" w:rsidRDefault="008D5DF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5,448</w:t>
            </w:r>
          </w:p>
        </w:tc>
        <w:tc>
          <w:tcPr>
            <w:tcW w:w="147" w:type="pct"/>
          </w:tcPr>
          <w:p w14:paraId="4F8409B4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775190F" w14:textId="2AECBB33" w:rsidR="006D1A3E" w:rsidRPr="00C5268B" w:rsidRDefault="00B43765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6,567</w:t>
            </w:r>
          </w:p>
        </w:tc>
      </w:tr>
    </w:tbl>
    <w:p w14:paraId="4376045B" w14:textId="747EC8C0" w:rsidR="00BF60A8" w:rsidRPr="004F4263" w:rsidRDefault="00BF60A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5"/>
        <w:gridCol w:w="247"/>
        <w:gridCol w:w="1012"/>
        <w:gridCol w:w="238"/>
        <w:gridCol w:w="1050"/>
        <w:gridCol w:w="270"/>
        <w:gridCol w:w="991"/>
      </w:tblGrid>
      <w:tr w:rsidR="0046126B" w:rsidRPr="0047558B" w14:paraId="65806AA7" w14:textId="77777777" w:rsidTr="00CB7A4C">
        <w:tc>
          <w:tcPr>
            <w:tcW w:w="4406" w:type="dxa"/>
          </w:tcPr>
          <w:p w14:paraId="7A3E5806" w14:textId="04B1D969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5" w:type="dxa"/>
          </w:tcPr>
          <w:p w14:paraId="44C3E653" w14:textId="1F479A23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2A67D9A4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6D153A19" w14:textId="732B1B0C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262C2E5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01DBC81A" w14:textId="19A3A90C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8390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55D19CFD" w14:textId="2561DB6A" w:rsidR="0046126B" w:rsidRPr="0047558B" w:rsidRDefault="0046126B" w:rsidP="00461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6B94EAD1" w14:textId="77777777" w:rsidTr="00CB7A4C">
        <w:tc>
          <w:tcPr>
            <w:tcW w:w="4406" w:type="dxa"/>
          </w:tcPr>
          <w:p w14:paraId="57D97486" w14:textId="633487E2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4C58279C" w14:textId="0B8C53E2" w:rsidR="0046126B" w:rsidRPr="0047558B" w:rsidRDefault="002E4F10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21,212</w:t>
            </w:r>
          </w:p>
        </w:tc>
        <w:tc>
          <w:tcPr>
            <w:tcW w:w="247" w:type="dxa"/>
          </w:tcPr>
          <w:p w14:paraId="6CF4759E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79512874" w14:textId="07E0496D" w:rsidR="0046126B" w:rsidRPr="0047558B" w:rsidRDefault="004F4263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46126B" w:rsidRPr="00475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38" w:type="dxa"/>
          </w:tcPr>
          <w:p w14:paraId="3989E64C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7A54CAB2" w14:textId="6FAA23BA" w:rsidR="0046126B" w:rsidRPr="0047558B" w:rsidRDefault="002E4F10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21F10DBF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37A90E43" w14:textId="4E29DA7C" w:rsidR="0046126B" w:rsidRPr="0047558B" w:rsidRDefault="004F4263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46126B" w:rsidRPr="0047558B" w14:paraId="4FE61E8F" w14:textId="77777777" w:rsidTr="00CB7A4C">
        <w:tc>
          <w:tcPr>
            <w:tcW w:w="4406" w:type="dxa"/>
          </w:tcPr>
          <w:p w14:paraId="30306903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4C395AC7" w14:textId="77777777" w:rsidR="0046126B" w:rsidRPr="004F4263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4F5C5118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39FE687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85B9698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</w:tcPr>
          <w:p w14:paraId="7CAD1EFB" w14:textId="77777777" w:rsidR="0046126B" w:rsidRPr="004F4263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A7441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29A98D7" w14:textId="77777777" w:rsidR="0046126B" w:rsidRPr="004F4263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126B" w:rsidRPr="0047558B" w14:paraId="0E88C669" w14:textId="77777777" w:rsidTr="00CB7A4C">
        <w:tc>
          <w:tcPr>
            <w:tcW w:w="4406" w:type="dxa"/>
          </w:tcPr>
          <w:p w14:paraId="1FBFD634" w14:textId="1B516895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5" w:type="dxa"/>
          </w:tcPr>
          <w:p w14:paraId="1D895B77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9869E27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6E014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334DD96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E258BA6" w14:textId="77777777" w:rsidR="0046126B" w:rsidRPr="0047558B" w:rsidDel="00DC6B0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B3612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4906376A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26B" w:rsidRPr="0047558B" w14:paraId="0B599E7F" w14:textId="77777777" w:rsidTr="00CB7A4C">
        <w:tc>
          <w:tcPr>
            <w:tcW w:w="4406" w:type="dxa"/>
          </w:tcPr>
          <w:p w14:paraId="5B90B898" w14:textId="693D4EDE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A06918F" w14:textId="35365334" w:rsidR="0046126B" w:rsidRPr="0047558B" w:rsidDel="00DC6B02" w:rsidRDefault="00615E3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47" w:type="dxa"/>
          </w:tcPr>
          <w:p w14:paraId="490AFBD5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456BEEE6" w14:textId="12996795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38" w:type="dxa"/>
          </w:tcPr>
          <w:p w14:paraId="58B8C332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4325469B" w14:textId="3761965B" w:rsidR="0046126B" w:rsidRPr="0047558B" w:rsidDel="00DC6B02" w:rsidRDefault="00615E3B" w:rsidP="0055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0812824D" w14:textId="77777777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491D7D38" w14:textId="34959F9D" w:rsidR="0046126B" w:rsidRPr="0047558B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274D3EFD" w14:textId="6F68ADB2" w:rsidR="00F54C5A" w:rsidRPr="004F4263" w:rsidRDefault="00F54C5A" w:rsidP="00F54C5A">
      <w:pPr>
        <w:rPr>
          <w:rFonts w:asciiTheme="majorBidi" w:hAnsiTheme="majorBidi" w:cstheme="majorBidi"/>
          <w:sz w:val="24"/>
          <w:szCs w:val="24"/>
        </w:rPr>
      </w:pPr>
    </w:p>
    <w:p w14:paraId="1E67B58A" w14:textId="5B18571A" w:rsidR="00BA0504" w:rsidRDefault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BA050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2BA6E9D" w14:textId="28DC5E2E" w:rsidR="006D4E93" w:rsidRPr="004F4263" w:rsidRDefault="006D4E93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7"/>
        <w:gridCol w:w="268"/>
        <w:gridCol w:w="1985"/>
      </w:tblGrid>
      <w:tr w:rsidR="006D4E93" w:rsidRPr="003C7742" w14:paraId="6A2047D5" w14:textId="77777777" w:rsidTr="004A2309">
        <w:tc>
          <w:tcPr>
            <w:tcW w:w="2693" w:type="pct"/>
          </w:tcPr>
          <w:p w14:paraId="6C7EF169" w14:textId="14304D42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42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F42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67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1" w:type="pct"/>
          </w:tcPr>
          <w:p w14:paraId="5D00383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786AC4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</w:tcPr>
          <w:p w14:paraId="62A4DF88" w14:textId="77777777" w:rsidR="006D4E93" w:rsidRPr="00EB5670" w:rsidRDefault="006D4E93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93" w:rsidRPr="003C7742" w14:paraId="0184C4DD" w14:textId="77777777" w:rsidTr="00AB5E0E">
        <w:tc>
          <w:tcPr>
            <w:tcW w:w="2693" w:type="pct"/>
          </w:tcPr>
          <w:p w14:paraId="7370B801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7" w:type="pct"/>
            <w:gridSpan w:val="3"/>
          </w:tcPr>
          <w:p w14:paraId="464FE158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6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B56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E93" w:rsidRPr="003C7742" w14:paraId="69DEA1D0" w14:textId="77777777" w:rsidTr="004A2309">
        <w:tc>
          <w:tcPr>
            <w:tcW w:w="2693" w:type="pct"/>
          </w:tcPr>
          <w:p w14:paraId="695E0D77" w14:textId="77777777" w:rsidR="006D4E93" w:rsidRPr="0068136A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0B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A05C0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081" w:type="pct"/>
            <w:shd w:val="clear" w:color="auto" w:fill="auto"/>
          </w:tcPr>
          <w:p w14:paraId="583784D7" w14:textId="162FD417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146" w:type="pct"/>
            <w:shd w:val="clear" w:color="auto" w:fill="auto"/>
          </w:tcPr>
          <w:p w14:paraId="64F01A8C" w14:textId="77777777" w:rsidR="006D4E93" w:rsidRPr="00D27885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6A376305" w14:textId="36887B8A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104D1A1D" w14:textId="77777777" w:rsidTr="004A2309">
        <w:tc>
          <w:tcPr>
            <w:tcW w:w="2693" w:type="pct"/>
          </w:tcPr>
          <w:p w14:paraId="1CF29117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D9D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7D9D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081" w:type="pct"/>
            <w:shd w:val="clear" w:color="auto" w:fill="auto"/>
          </w:tcPr>
          <w:p w14:paraId="20B4E1BF" w14:textId="0DBC3FA1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46" w:type="pct"/>
            <w:shd w:val="clear" w:color="auto" w:fill="auto"/>
          </w:tcPr>
          <w:p w14:paraId="56450D50" w14:textId="77777777" w:rsidR="006D4E93" w:rsidRPr="00D27885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321CA75B" w14:textId="2CF83CBE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0731200B" w14:textId="77777777" w:rsidTr="004A2309">
        <w:tc>
          <w:tcPr>
            <w:tcW w:w="2693" w:type="pct"/>
          </w:tcPr>
          <w:p w14:paraId="78EF8C05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1081" w:type="pct"/>
            <w:shd w:val="clear" w:color="auto" w:fill="auto"/>
          </w:tcPr>
          <w:p w14:paraId="18DB9295" w14:textId="4DF21BCF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3,407</w:t>
            </w:r>
          </w:p>
        </w:tc>
        <w:tc>
          <w:tcPr>
            <w:tcW w:w="146" w:type="pct"/>
            <w:shd w:val="clear" w:color="auto" w:fill="auto"/>
          </w:tcPr>
          <w:p w14:paraId="3A930DDC" w14:textId="77777777" w:rsidR="006D4E93" w:rsidRPr="00D27885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14:paraId="36877F73" w14:textId="4A3F162C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278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DB7C24" w14:paraId="05522644" w14:textId="77777777" w:rsidTr="004A2309">
        <w:tc>
          <w:tcPr>
            <w:tcW w:w="2693" w:type="pct"/>
          </w:tcPr>
          <w:p w14:paraId="02A7017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FACA" w14:textId="3BB554F1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885">
              <w:rPr>
                <w:rFonts w:ascii="Angsana New" w:hAnsi="Angsana New"/>
                <w:b/>
                <w:bCs/>
                <w:sz w:val="30"/>
                <w:szCs w:val="30"/>
              </w:rPr>
              <w:t>5,427</w:t>
            </w:r>
          </w:p>
        </w:tc>
        <w:tc>
          <w:tcPr>
            <w:tcW w:w="146" w:type="pct"/>
            <w:shd w:val="clear" w:color="auto" w:fill="auto"/>
          </w:tcPr>
          <w:p w14:paraId="46D2042E" w14:textId="77777777" w:rsidR="006D4E93" w:rsidRPr="00D27885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3FAB" w14:textId="714264F5" w:rsidR="006D4E93" w:rsidRPr="00D27885" w:rsidRDefault="00D2788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8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23046D0" w14:textId="77777777" w:rsidR="004A2309" w:rsidRDefault="004A2309" w:rsidP="0067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B89051" w14:textId="129A3D59" w:rsidR="00A217FA" w:rsidRPr="0047558B" w:rsidRDefault="00A217FA" w:rsidP="00675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885567C" w14:textId="77777777" w:rsidR="00A217FA" w:rsidRPr="008E74FD" w:rsidRDefault="00A217FA" w:rsidP="008E74FD">
      <w:pPr>
        <w:pStyle w:val="BodyText2"/>
        <w:ind w:left="450" w:right="-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8670B" w14:textId="75E97AC0" w:rsidR="0061681A" w:rsidRPr="001D4142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414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D4142">
        <w:rPr>
          <w:rFonts w:asciiTheme="majorBidi" w:hAnsiTheme="majorBidi" w:cstheme="majorBidi" w:hint="cs"/>
          <w:i/>
          <w:iCs/>
          <w:sz w:val="30"/>
          <w:szCs w:val="30"/>
          <w:cs/>
        </w:rPr>
        <w:t>ยานพาหนะ</w:t>
      </w:r>
    </w:p>
    <w:p w14:paraId="5DD1F148" w14:textId="25DC14D7" w:rsidR="001D4142" w:rsidRPr="00ED4A5E" w:rsidRDefault="00177A95" w:rsidP="001D414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D4A5E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C0039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D4A5E" w:rsidRPr="00ED4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395">
        <w:rPr>
          <w:rFonts w:asciiTheme="majorBidi" w:hAnsiTheme="majorBidi" w:cstheme="majorBidi"/>
          <w:sz w:val="30"/>
          <w:szCs w:val="30"/>
        </w:rPr>
        <w:t xml:space="preserve">2565 </w:t>
      </w:r>
      <w:r w:rsidR="00C00395">
        <w:rPr>
          <w:rFonts w:asciiTheme="majorBidi" w:hAnsiTheme="majorBidi" w:cstheme="majorBidi" w:hint="cs"/>
          <w:sz w:val="30"/>
          <w:szCs w:val="30"/>
          <w:cs/>
        </w:rPr>
        <w:t xml:space="preserve">และเดือนมกราคม </w:t>
      </w:r>
      <w:r w:rsidR="00ED4A5E" w:rsidRPr="00ED4A5E">
        <w:rPr>
          <w:rFonts w:asciiTheme="majorBidi" w:hAnsiTheme="majorBidi" w:cstheme="majorBidi"/>
          <w:sz w:val="30"/>
          <w:szCs w:val="30"/>
        </w:rPr>
        <w:t xml:space="preserve">2566 </w:t>
      </w:r>
      <w:r w:rsidR="004A2309" w:rsidRPr="00ED4A5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D4142" w:rsidRPr="00ED4A5E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1D4142" w:rsidRPr="00ED4A5E">
        <w:rPr>
          <w:rFonts w:asciiTheme="majorBidi" w:hAnsiTheme="majorBidi" w:cstheme="majorBidi" w:hint="cs"/>
          <w:sz w:val="30"/>
          <w:szCs w:val="30"/>
          <w:cs/>
        </w:rPr>
        <w:t>เช่ายานพาหนะ</w:t>
      </w:r>
      <w:r w:rsidR="004A2309" w:rsidRPr="00ED4A5E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1D4142" w:rsidRPr="00ED4A5E">
        <w:rPr>
          <w:rFonts w:asciiTheme="majorBidi" w:hAnsiTheme="majorBidi" w:cstheme="majorBidi"/>
          <w:sz w:val="30"/>
          <w:szCs w:val="30"/>
          <w:cs/>
        </w:rPr>
        <w:t>กับบริษัท</w:t>
      </w:r>
      <w:r w:rsidR="00C00395">
        <w:rPr>
          <w:rFonts w:asciiTheme="majorBidi" w:hAnsiTheme="majorBidi" w:cstheme="majorBidi"/>
          <w:sz w:val="30"/>
          <w:szCs w:val="30"/>
          <w:cs/>
        </w:rPr>
        <w:br/>
      </w:r>
      <w:r w:rsidR="001D4142" w:rsidRPr="00C00395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</w:t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D4142" w:rsidRPr="00C00395">
        <w:rPr>
          <w:rFonts w:asciiTheme="majorBidi" w:hAnsiTheme="majorBidi" w:cstheme="majorBidi" w:hint="cs"/>
          <w:sz w:val="30"/>
          <w:szCs w:val="30"/>
          <w:cs/>
        </w:rPr>
        <w:t xml:space="preserve"> สัญญา</w:t>
      </w:r>
      <w:r w:rsidR="001D4142" w:rsidRPr="00C00395">
        <w:rPr>
          <w:rFonts w:asciiTheme="majorBidi" w:hAnsiTheme="majorBidi" w:cstheme="majorBidi"/>
          <w:sz w:val="30"/>
          <w:szCs w:val="30"/>
          <w:cs/>
        </w:rPr>
        <w:t>มีกำหนดระยะเวลา</w:t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2309" w:rsidRPr="00C00395">
        <w:rPr>
          <w:rFonts w:asciiTheme="majorBidi" w:hAnsiTheme="majorBidi" w:cstheme="majorBidi"/>
          <w:sz w:val="30"/>
          <w:szCs w:val="30"/>
        </w:rPr>
        <w:t xml:space="preserve">1 </w:t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 xml:space="preserve">ปี ถึง </w:t>
      </w:r>
      <w:r w:rsidR="004A2309" w:rsidRPr="00C00395">
        <w:rPr>
          <w:rFonts w:asciiTheme="majorBidi" w:hAnsiTheme="majorBidi" w:cstheme="majorBidi"/>
          <w:sz w:val="30"/>
          <w:szCs w:val="30"/>
        </w:rPr>
        <w:t xml:space="preserve">5 </w:t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 xml:space="preserve">ปี และจะครบกำหนดในปี </w:t>
      </w:r>
      <w:r w:rsidR="004A2309" w:rsidRPr="00C00395">
        <w:rPr>
          <w:rFonts w:asciiTheme="majorBidi" w:hAnsiTheme="majorBidi" w:cstheme="majorBidi"/>
          <w:sz w:val="30"/>
          <w:szCs w:val="30"/>
        </w:rPr>
        <w:t xml:space="preserve">2566 </w:t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4A2309" w:rsidRPr="00C00395">
        <w:rPr>
          <w:rFonts w:asciiTheme="majorBidi" w:hAnsiTheme="majorBidi" w:cstheme="majorBidi"/>
          <w:sz w:val="30"/>
          <w:szCs w:val="30"/>
        </w:rPr>
        <w:t>2570</w:t>
      </w:r>
      <w:r w:rsidR="001D4142" w:rsidRPr="00C00395">
        <w:rPr>
          <w:rFonts w:asciiTheme="majorBidi" w:hAnsiTheme="majorBidi" w:cstheme="majorBidi"/>
          <w:sz w:val="30"/>
          <w:szCs w:val="30"/>
        </w:rPr>
        <w:t xml:space="preserve"> </w:t>
      </w:r>
      <w:r w:rsidR="001D4142" w:rsidRPr="00C00395">
        <w:rPr>
          <w:rFonts w:asciiTheme="majorBidi" w:hAnsiTheme="majorBidi" w:cstheme="majorBidi"/>
          <w:sz w:val="30"/>
          <w:szCs w:val="30"/>
          <w:cs/>
        </w:rPr>
        <w:t>โดย</w:t>
      </w:r>
      <w:r w:rsidR="00C00395">
        <w:rPr>
          <w:rFonts w:asciiTheme="majorBidi" w:hAnsiTheme="majorBidi" w:cstheme="majorBidi"/>
          <w:sz w:val="30"/>
          <w:szCs w:val="30"/>
          <w:cs/>
        </w:rPr>
        <w:br/>
      </w:r>
      <w:r w:rsidR="004A2309" w:rsidRPr="00C003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1D4142" w:rsidRPr="00C0039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4142" w:rsidRPr="00ED4A5E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มีภาระผูกพันที่จะต้องจ่ายค่าเช่าตาม</w:t>
      </w:r>
      <w:r w:rsidR="001D4142" w:rsidRPr="00ED4A5E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1D4142" w:rsidRPr="00ED4A5E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6E6E0F19" w14:textId="0F462B8B" w:rsidR="00BF7F35" w:rsidRPr="008E74FD" w:rsidRDefault="00BF7F35" w:rsidP="00B111AD">
      <w:pPr>
        <w:pStyle w:val="BodyText2"/>
        <w:ind w:left="450" w:right="-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00E8AA" w14:textId="40294759" w:rsidR="00BB172E" w:rsidRDefault="003057D6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20"/>
        <w:gridCol w:w="992"/>
        <w:gridCol w:w="278"/>
        <w:gridCol w:w="984"/>
        <w:gridCol w:w="236"/>
        <w:gridCol w:w="1004"/>
        <w:gridCol w:w="236"/>
        <w:gridCol w:w="1046"/>
      </w:tblGrid>
      <w:tr w:rsidR="007C4C3A" w:rsidRPr="001B41B9" w14:paraId="119F9355" w14:textId="77777777" w:rsidTr="00905DA8">
        <w:trPr>
          <w:tblHeader/>
        </w:trPr>
        <w:tc>
          <w:tcPr>
            <w:tcW w:w="1896" w:type="pct"/>
          </w:tcPr>
          <w:p w14:paraId="561466E6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67BC762B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40E500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21C2EF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4E403E37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6B9" w:rsidRPr="001B41B9" w14:paraId="4B8EA941" w14:textId="77777777" w:rsidTr="00905DA8">
        <w:trPr>
          <w:tblHeader/>
        </w:trPr>
        <w:tc>
          <w:tcPr>
            <w:tcW w:w="1896" w:type="pct"/>
          </w:tcPr>
          <w:p w14:paraId="31E3E511" w14:textId="77777777" w:rsidR="00C946B9" w:rsidRPr="00BA19A0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ED79811" w14:textId="77777777" w:rsidR="00C946B9" w:rsidRPr="001B41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F18450" w14:textId="29103D59" w:rsidR="00C946B9" w:rsidRPr="009E402F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" w:type="pct"/>
          </w:tcPr>
          <w:p w14:paraId="6F6DDD7B" w14:textId="77777777" w:rsidR="00C946B9" w:rsidRPr="001B41B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4D6B197" w14:textId="77777777" w:rsidR="00C946B9" w:rsidRPr="001B41B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1B67DC14" w14:textId="77777777" w:rsidR="00C946B9" w:rsidRPr="00EE573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7A72A628" w14:textId="6D7706D4" w:rsidR="00C946B9" w:rsidRPr="009E402F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B5D43E5" w14:textId="77777777" w:rsidR="00C946B9" w:rsidRPr="001B41B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2694D" w14:textId="77777777" w:rsidR="00C946B9" w:rsidRPr="001B41B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946B9" w:rsidRPr="001B41B9" w14:paraId="5F5063CF" w14:textId="77777777" w:rsidTr="00905DA8">
        <w:trPr>
          <w:tblHeader/>
        </w:trPr>
        <w:tc>
          <w:tcPr>
            <w:tcW w:w="1896" w:type="pct"/>
          </w:tcPr>
          <w:p w14:paraId="3B000D3D" w14:textId="77777777" w:rsidR="00C946B9" w:rsidRPr="00BA19A0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C08A2D9" w14:textId="77777777" w:rsidR="00C946B9" w:rsidRPr="00C10E83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</w:tcPr>
          <w:p w14:paraId="425C0F76" w14:textId="6AAF5E43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60C9F749" w14:textId="77777777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3F20880E" w14:textId="2F42D063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1" w:type="pct"/>
          </w:tcPr>
          <w:p w14:paraId="5E106770" w14:textId="77777777" w:rsidR="00C946B9" w:rsidRPr="00AD5B5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5D122C" w14:textId="6A420B0E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B8EFDB3" w14:textId="77777777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77C18" w14:textId="10F34FB0" w:rsidR="00C946B9" w:rsidRPr="00AD5B59" w:rsidRDefault="00C946B9" w:rsidP="00C94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6126B" w:rsidRPr="001B41B9" w14:paraId="170AD3B7" w14:textId="77777777" w:rsidTr="00905DA8">
        <w:trPr>
          <w:tblHeader/>
        </w:trPr>
        <w:tc>
          <w:tcPr>
            <w:tcW w:w="1896" w:type="pct"/>
          </w:tcPr>
          <w:p w14:paraId="2A11D3CB" w14:textId="77777777" w:rsidR="0046126B" w:rsidRPr="00BA19A0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8F6D330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00109402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126B" w:rsidRPr="001B41B9" w14:paraId="5A224134" w14:textId="77777777" w:rsidTr="00905DA8">
        <w:tc>
          <w:tcPr>
            <w:tcW w:w="1896" w:type="pct"/>
          </w:tcPr>
          <w:p w14:paraId="1568D5CC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5" w:type="pct"/>
            <w:shd w:val="clear" w:color="auto" w:fill="auto"/>
          </w:tcPr>
          <w:p w14:paraId="71DEAAB9" w14:textId="29AFF454" w:rsidR="0046126B" w:rsidRPr="004A199B" w:rsidRDefault="00C946B9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50" w:type="pct"/>
            <w:shd w:val="clear" w:color="auto" w:fill="auto"/>
          </w:tcPr>
          <w:p w14:paraId="06486B06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233E712A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D8823A3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ACBF3B6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51829A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B0C46F5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0AE5E4" w14:textId="77777777" w:rsidR="0046126B" w:rsidRPr="001B41B9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26B" w:rsidRPr="00FD1117" w14:paraId="365E40BC" w14:textId="77777777" w:rsidTr="00905DA8">
        <w:tc>
          <w:tcPr>
            <w:tcW w:w="1896" w:type="pct"/>
          </w:tcPr>
          <w:p w14:paraId="6F2C5EE0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1440A24D" w14:textId="77777777" w:rsidR="0046126B" w:rsidRPr="001415D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E9F1F3F" w14:textId="305822CE" w:rsidR="0046126B" w:rsidRPr="00D66FAC" w:rsidRDefault="006D7787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  <w:tc>
          <w:tcPr>
            <w:tcW w:w="154" w:type="pct"/>
            <w:shd w:val="clear" w:color="auto" w:fill="auto"/>
          </w:tcPr>
          <w:p w14:paraId="097E5B01" w14:textId="77777777" w:rsidR="0046126B" w:rsidRPr="007C541F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F75E1CC" w14:textId="57A96437" w:rsidR="0046126B" w:rsidRPr="006913EA" w:rsidRDefault="00C946B9" w:rsidP="004612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5,632</w:t>
            </w:r>
          </w:p>
        </w:tc>
        <w:tc>
          <w:tcPr>
            <w:tcW w:w="131" w:type="pct"/>
            <w:shd w:val="clear" w:color="auto" w:fill="auto"/>
          </w:tcPr>
          <w:p w14:paraId="78641DEE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3DD36F6" w14:textId="3409DD6D" w:rsidR="0046126B" w:rsidRPr="007D602C" w:rsidRDefault="00E16E85" w:rsidP="0046126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E85">
              <w:rPr>
                <w:rFonts w:ascii="Angsana New" w:hAnsi="Angsana New"/>
                <w:sz w:val="30"/>
                <w:szCs w:val="30"/>
              </w:rPr>
              <w:t>5,07</w:t>
            </w:r>
            <w:r w:rsidR="007D602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" w:type="pct"/>
            <w:shd w:val="clear" w:color="auto" w:fill="auto"/>
          </w:tcPr>
          <w:p w14:paraId="48924CD0" w14:textId="77777777" w:rsidR="0046126B" w:rsidRPr="00E16E85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99B269" w14:textId="780A731D" w:rsidR="0046126B" w:rsidRPr="00C946B9" w:rsidRDefault="00C946B9" w:rsidP="0046126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24,221</w:t>
            </w:r>
          </w:p>
        </w:tc>
      </w:tr>
      <w:tr w:rsidR="0046126B" w:rsidRPr="00FD1117" w14:paraId="26360B0A" w14:textId="77777777" w:rsidTr="00905DA8">
        <w:tc>
          <w:tcPr>
            <w:tcW w:w="1896" w:type="pct"/>
          </w:tcPr>
          <w:p w14:paraId="58E636ED" w14:textId="77777777" w:rsidR="0046126B" w:rsidRPr="001B41B9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12D5F8A5" w14:textId="77777777" w:rsidR="0046126B" w:rsidRPr="001415D2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5B07D8D" w14:textId="3609D27F" w:rsidR="0046126B" w:rsidRPr="007A4508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ECD591F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6E0DE5E" w14:textId="5C525DB6" w:rsidR="0046126B" w:rsidRPr="00931A99" w:rsidRDefault="0046126B" w:rsidP="004612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BBF8966" w14:textId="77777777" w:rsidR="0046126B" w:rsidRPr="000233AA" w:rsidRDefault="0046126B" w:rsidP="00461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06F24F" w14:textId="3529320F" w:rsidR="0046126B" w:rsidRPr="00843F37" w:rsidRDefault="0046126B" w:rsidP="0046126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5B8A9C09" w14:textId="77777777" w:rsidR="0046126B" w:rsidRPr="000233AA" w:rsidRDefault="0046126B" w:rsidP="0046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90EF37" w14:textId="5EE1F1F2" w:rsidR="0046126B" w:rsidRPr="00C946B9" w:rsidRDefault="0046126B" w:rsidP="0046126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946B9" w:rsidRPr="00FD1117" w14:paraId="5753AD81" w14:textId="77777777" w:rsidTr="00905DA8">
        <w:tc>
          <w:tcPr>
            <w:tcW w:w="1896" w:type="pct"/>
          </w:tcPr>
          <w:p w14:paraId="0252546E" w14:textId="77777777" w:rsidR="00C946B9" w:rsidRPr="001B41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B7DB29D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03A02CA" w14:textId="403C0689" w:rsidR="00C946B9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89AA05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84C42DA" w14:textId="5CCA3858" w:rsid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10,604</w:t>
            </w:r>
          </w:p>
        </w:tc>
        <w:tc>
          <w:tcPr>
            <w:tcW w:w="131" w:type="pct"/>
            <w:shd w:val="clear" w:color="auto" w:fill="auto"/>
          </w:tcPr>
          <w:p w14:paraId="50AD9882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C0A1F9" w14:textId="4324B6BD" w:rsidR="00C946B9" w:rsidRPr="00F15D8D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5,873</w:t>
            </w:r>
          </w:p>
        </w:tc>
        <w:tc>
          <w:tcPr>
            <w:tcW w:w="131" w:type="pct"/>
            <w:shd w:val="clear" w:color="auto" w:fill="auto"/>
          </w:tcPr>
          <w:p w14:paraId="2F1292C4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69543B7" w14:textId="5951A598" w:rsidR="00C946B9" w:rsidRP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C946B9" w:rsidRPr="00FD1117" w14:paraId="50C0ED6B" w14:textId="77777777" w:rsidTr="00905DA8">
        <w:tc>
          <w:tcPr>
            <w:tcW w:w="1896" w:type="pct"/>
          </w:tcPr>
          <w:p w14:paraId="4034089A" w14:textId="77777777" w:rsidR="00C946B9" w:rsidRPr="001B41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73AD483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6F773E5" w14:textId="59D39D78" w:rsidR="00C946B9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E25C48D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9F21D13" w14:textId="77777777" w:rsidR="00C946B9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8526985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CA70AD3" w14:textId="1E007C77" w:rsidR="00C946B9" w:rsidRPr="00F15D8D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5,070</w:t>
            </w:r>
          </w:p>
        </w:tc>
        <w:tc>
          <w:tcPr>
            <w:tcW w:w="131" w:type="pct"/>
            <w:shd w:val="clear" w:color="auto" w:fill="auto"/>
          </w:tcPr>
          <w:p w14:paraId="5F5735FD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BF1622" w14:textId="46EB776D" w:rsidR="00C946B9" w:rsidRP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3,947</w:t>
            </w:r>
          </w:p>
        </w:tc>
      </w:tr>
      <w:tr w:rsidR="00C946B9" w:rsidRPr="00FD1117" w14:paraId="30E0B1C3" w14:textId="77777777" w:rsidTr="00905DA8">
        <w:tc>
          <w:tcPr>
            <w:tcW w:w="1896" w:type="pct"/>
          </w:tcPr>
          <w:p w14:paraId="1460FE43" w14:textId="77777777" w:rsidR="00C946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8070264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6FF39D0D" w14:textId="264CED6C" w:rsidR="00C946B9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FDCFD0C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BE4A2FC" w14:textId="77777777" w:rsidR="00C946B9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D4D4721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8AEB5EB" w14:textId="4D6E96D4" w:rsidR="00C946B9" w:rsidRPr="00F15D8D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5,47</w:t>
            </w:r>
            <w:r w:rsidR="007D602C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14:paraId="6185FF04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C952606" w14:textId="1A6145DC" w:rsidR="00C946B9" w:rsidRP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</w:tr>
      <w:tr w:rsidR="00C946B9" w:rsidRPr="00FD1117" w14:paraId="635ECD1E" w14:textId="77777777" w:rsidTr="00905DA8">
        <w:tc>
          <w:tcPr>
            <w:tcW w:w="1896" w:type="pct"/>
          </w:tcPr>
          <w:p w14:paraId="371049CD" w14:textId="77777777" w:rsidR="00C946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06EC0DA6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8D45A6B" w14:textId="703D0021" w:rsidR="00C946B9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D8ECA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7BC602" w14:textId="77777777" w:rsidR="00C946B9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F68007B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E77302" w14:textId="4E4434DF" w:rsidR="00C946B9" w:rsidRPr="00F15D8D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9,895</w:t>
            </w:r>
          </w:p>
        </w:tc>
        <w:tc>
          <w:tcPr>
            <w:tcW w:w="131" w:type="pct"/>
            <w:shd w:val="clear" w:color="auto" w:fill="auto"/>
          </w:tcPr>
          <w:p w14:paraId="7133E52C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EBB3D4" w14:textId="451A5312" w:rsidR="00C946B9" w:rsidRP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28,624</w:t>
            </w:r>
          </w:p>
        </w:tc>
      </w:tr>
      <w:tr w:rsidR="00C946B9" w:rsidRPr="00FD1117" w14:paraId="5C433EB6" w14:textId="77777777" w:rsidTr="00905DA8">
        <w:tc>
          <w:tcPr>
            <w:tcW w:w="1896" w:type="pct"/>
          </w:tcPr>
          <w:p w14:paraId="46EFD08A" w14:textId="77777777" w:rsidR="00C946B9" w:rsidRPr="001B41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79201366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952504" w14:textId="6F3ADF28" w:rsidR="00C946B9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AB9F920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B96FEF7" w14:textId="77777777" w:rsidR="00C946B9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AC0285E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8D96182" w14:textId="54795DAD" w:rsidR="00C946B9" w:rsidRPr="00F15D8D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28,624</w:t>
            </w:r>
          </w:p>
        </w:tc>
        <w:tc>
          <w:tcPr>
            <w:tcW w:w="131" w:type="pct"/>
            <w:shd w:val="clear" w:color="auto" w:fill="auto"/>
          </w:tcPr>
          <w:p w14:paraId="267E9D62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2687451" w14:textId="5A873869" w:rsidR="00C946B9" w:rsidRPr="00C946B9" w:rsidRDefault="00C946B9" w:rsidP="00C946B9">
            <w:pPr>
              <w:pStyle w:val="acctfourfigures"/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sz w:val="30"/>
                <w:szCs w:val="30"/>
              </w:rPr>
              <w:t>227,712</w:t>
            </w:r>
          </w:p>
        </w:tc>
      </w:tr>
      <w:tr w:rsidR="00C946B9" w:rsidRPr="00FD1117" w14:paraId="278FF695" w14:textId="77777777" w:rsidTr="00905DA8">
        <w:tc>
          <w:tcPr>
            <w:tcW w:w="1896" w:type="pct"/>
          </w:tcPr>
          <w:p w14:paraId="67FE83DD" w14:textId="77777777" w:rsidR="00C946B9" w:rsidRPr="001B41B9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2A15A2C2" w14:textId="77777777" w:rsidR="00C946B9" w:rsidRPr="001415D2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AE6B" w14:textId="638EEDB4" w:rsidR="00C946B9" w:rsidRPr="002A4660" w:rsidRDefault="006D7787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2,374</w:t>
            </w:r>
          </w:p>
        </w:tc>
        <w:tc>
          <w:tcPr>
            <w:tcW w:w="154" w:type="pct"/>
            <w:shd w:val="clear" w:color="auto" w:fill="auto"/>
          </w:tcPr>
          <w:p w14:paraId="105CEC5B" w14:textId="77777777" w:rsidR="00C946B9" w:rsidRPr="00D953C9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41C59" w14:textId="15B97DA1" w:rsidR="00C946B9" w:rsidRPr="004E56EE" w:rsidRDefault="00C946B9" w:rsidP="00C946B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31" w:type="pct"/>
            <w:shd w:val="clear" w:color="auto" w:fill="auto"/>
          </w:tcPr>
          <w:p w14:paraId="6520727F" w14:textId="77777777" w:rsidR="00C946B9" w:rsidRPr="000233AA" w:rsidRDefault="00C946B9" w:rsidP="00C94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56F1E" w14:textId="45A3FD08" w:rsidR="00C946B9" w:rsidRPr="00896691" w:rsidRDefault="00E16E85" w:rsidP="00C946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60,005</w:t>
            </w:r>
          </w:p>
        </w:tc>
        <w:tc>
          <w:tcPr>
            <w:tcW w:w="131" w:type="pct"/>
            <w:shd w:val="clear" w:color="auto" w:fill="auto"/>
          </w:tcPr>
          <w:p w14:paraId="1F14AAD7" w14:textId="77777777" w:rsidR="00C946B9" w:rsidRPr="000233AA" w:rsidRDefault="00C946B9" w:rsidP="00C94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AC4E2" w14:textId="671E0136" w:rsidR="00C946B9" w:rsidRPr="00C946B9" w:rsidRDefault="00C946B9" w:rsidP="00C946B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288,743</w:t>
            </w:r>
          </w:p>
        </w:tc>
      </w:tr>
      <w:tr w:rsidR="00E14CD3" w:rsidRPr="001B41B9" w14:paraId="66DDF32C" w14:textId="77777777" w:rsidTr="00905DA8">
        <w:tc>
          <w:tcPr>
            <w:tcW w:w="1896" w:type="pct"/>
          </w:tcPr>
          <w:p w14:paraId="75C99F87" w14:textId="77777777" w:rsidR="00E14CD3" w:rsidRPr="001B41B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55" w:type="pct"/>
            <w:shd w:val="clear" w:color="auto" w:fill="auto"/>
          </w:tcPr>
          <w:p w14:paraId="52F9E96A" w14:textId="77777777" w:rsidR="00E14CD3" w:rsidRPr="001B41B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87C6C96" w14:textId="77777777" w:rsidR="00E14CD3" w:rsidRPr="001B41B9" w:rsidRDefault="00E14CD3" w:rsidP="00341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5E919B" w14:textId="77777777" w:rsidR="00E14CD3" w:rsidRPr="001B41B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F04BC5B" w14:textId="77777777" w:rsidR="00E14CD3" w:rsidRPr="001B41B9" w:rsidRDefault="00E14CD3" w:rsidP="00341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3BAA8C2" w14:textId="77777777" w:rsidR="00E14CD3" w:rsidRPr="001B41B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AE8C8B4" w14:textId="77777777" w:rsidR="00E14CD3" w:rsidRPr="001B41B9" w:rsidRDefault="00E14CD3" w:rsidP="00341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F68A45D" w14:textId="77777777" w:rsidR="00E14CD3" w:rsidRPr="001B41B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76711A" w14:textId="77777777" w:rsidR="00E14CD3" w:rsidRPr="001B41B9" w:rsidRDefault="00E14CD3" w:rsidP="00341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CA" w:rsidRPr="001B41B9" w14:paraId="789A4A92" w14:textId="77777777" w:rsidTr="00905DA8">
        <w:tc>
          <w:tcPr>
            <w:tcW w:w="1896" w:type="pct"/>
          </w:tcPr>
          <w:p w14:paraId="6BC6BB38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42094430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889AE31" w14:textId="366BD01D" w:rsidR="009139CA" w:rsidRPr="00564E9F" w:rsidRDefault="00E16E85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</w:t>
            </w:r>
            <w:r w:rsidR="00905DA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54" w:type="pct"/>
            <w:shd w:val="clear" w:color="auto" w:fill="auto"/>
          </w:tcPr>
          <w:p w14:paraId="54EC75F3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0E75D7B4" w14:textId="43DB074E" w:rsidR="009139CA" w:rsidRPr="00666134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155,092</w:t>
            </w:r>
          </w:p>
        </w:tc>
        <w:tc>
          <w:tcPr>
            <w:tcW w:w="131" w:type="pct"/>
            <w:shd w:val="clear" w:color="auto" w:fill="auto"/>
          </w:tcPr>
          <w:p w14:paraId="59E0C17F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E6C0C51" w14:textId="3F2F0029" w:rsidR="009139CA" w:rsidRPr="00564E9F" w:rsidRDefault="00E16E85" w:rsidP="009139CA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2213779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F59F1B4" w14:textId="2B341858" w:rsidR="009139CA" w:rsidRPr="00666134" w:rsidRDefault="009139CA" w:rsidP="009139C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9CA" w:rsidRPr="001B41B9" w14:paraId="04BD0EEF" w14:textId="77777777" w:rsidTr="00905DA8">
        <w:tc>
          <w:tcPr>
            <w:tcW w:w="1896" w:type="pct"/>
          </w:tcPr>
          <w:p w14:paraId="522BCE7B" w14:textId="77777777" w:rsidR="009139CA" w:rsidRPr="008A25EE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55" w:type="pct"/>
            <w:shd w:val="clear" w:color="auto" w:fill="auto"/>
          </w:tcPr>
          <w:p w14:paraId="759D1FDE" w14:textId="77777777" w:rsidR="009139CA" w:rsidRPr="008A25EE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27DC8A07" w14:textId="77777777" w:rsidR="009139CA" w:rsidRPr="007C541F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52A7E41E" w14:textId="77777777" w:rsidR="009139CA" w:rsidRPr="008A25EE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6" w:type="pct"/>
          </w:tcPr>
          <w:p w14:paraId="0DE727DF" w14:textId="77777777" w:rsidR="009139CA" w:rsidRPr="008A25EE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77F148BC" w14:textId="77777777" w:rsidR="009139CA" w:rsidRPr="008A25EE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7" w:type="pct"/>
            <w:shd w:val="clear" w:color="auto" w:fill="auto"/>
          </w:tcPr>
          <w:p w14:paraId="7E80535F" w14:textId="77777777" w:rsidR="009139CA" w:rsidRPr="007C541F" w:rsidRDefault="009139CA" w:rsidP="009139C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C0B661D" w14:textId="77777777" w:rsidR="009139CA" w:rsidRPr="008A25EE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80" w:type="pct"/>
          </w:tcPr>
          <w:p w14:paraId="7C593116" w14:textId="77777777" w:rsidR="009139CA" w:rsidRPr="007C541F" w:rsidRDefault="009139CA" w:rsidP="009139C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139CA" w:rsidRPr="001B41B9" w14:paraId="491ED912" w14:textId="77777777" w:rsidTr="00905DA8">
        <w:tc>
          <w:tcPr>
            <w:tcW w:w="1896" w:type="pct"/>
          </w:tcPr>
          <w:p w14:paraId="63F296B4" w14:textId="77777777" w:rsidR="009139C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C8C53DA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79B194" w14:textId="6DA02994" w:rsidR="009139CA" w:rsidRPr="00D66FAC" w:rsidRDefault="00E16E85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93,925</w:t>
            </w:r>
          </w:p>
        </w:tc>
        <w:tc>
          <w:tcPr>
            <w:tcW w:w="154" w:type="pct"/>
            <w:shd w:val="clear" w:color="auto" w:fill="auto"/>
          </w:tcPr>
          <w:p w14:paraId="7D9E5D71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F73C0B8" w14:textId="4D749BCF" w:rsidR="009139CA" w:rsidRPr="003821C3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84,830</w:t>
            </w:r>
          </w:p>
        </w:tc>
        <w:tc>
          <w:tcPr>
            <w:tcW w:w="131" w:type="pct"/>
            <w:shd w:val="clear" w:color="auto" w:fill="auto"/>
          </w:tcPr>
          <w:p w14:paraId="56B538AC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14BF28F" w14:textId="09260016" w:rsidR="009139CA" w:rsidRPr="007C541F" w:rsidRDefault="00E16E85" w:rsidP="009139CA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9A503C8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A8EF377" w14:textId="1AF4CF9B" w:rsidR="009139CA" w:rsidRPr="007C541F" w:rsidRDefault="009139CA" w:rsidP="009139C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9CA" w:rsidRPr="001B41B9" w14:paraId="73F9C0EA" w14:textId="77777777" w:rsidTr="00905DA8">
        <w:tc>
          <w:tcPr>
            <w:tcW w:w="1896" w:type="pct"/>
          </w:tcPr>
          <w:p w14:paraId="3F7A7443" w14:textId="77777777" w:rsidR="009139C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57CAF752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07EDB7C" w14:textId="7E508D53" w:rsidR="009139CA" w:rsidRPr="00D66FAC" w:rsidRDefault="00E16E85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</w:t>
            </w:r>
            <w:r w:rsidR="00905DA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14:paraId="3DB6DD98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2B5FD6E1" w14:textId="0B372EBC" w:rsidR="009139CA" w:rsidRPr="003821C3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  <w:tc>
          <w:tcPr>
            <w:tcW w:w="131" w:type="pct"/>
            <w:shd w:val="clear" w:color="auto" w:fill="auto"/>
          </w:tcPr>
          <w:p w14:paraId="16C3343B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9B781A4" w14:textId="11DE01A5" w:rsidR="009139CA" w:rsidRPr="00E239C9" w:rsidRDefault="00E16E85" w:rsidP="009139CA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FF551FB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70F7B" w14:textId="26FC1356" w:rsidR="009139CA" w:rsidRPr="007C541F" w:rsidRDefault="009139CA" w:rsidP="009139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9139CA" w:rsidRPr="001B41B9" w14:paraId="1C327DBF" w14:textId="77777777" w:rsidTr="00905DA8">
        <w:tc>
          <w:tcPr>
            <w:tcW w:w="1896" w:type="pct"/>
          </w:tcPr>
          <w:p w14:paraId="4F6ACC0A" w14:textId="77777777" w:rsidR="009139C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4F227F5D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97CE38E" w14:textId="095F7CAC" w:rsidR="009139CA" w:rsidRPr="00D66FAC" w:rsidRDefault="00E16E85" w:rsidP="00E1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732B772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FB469CD" w14:textId="6AB97852" w:rsidR="009139CA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131" w:type="pct"/>
            <w:shd w:val="clear" w:color="auto" w:fill="auto"/>
          </w:tcPr>
          <w:p w14:paraId="474BD210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2C67B91" w14:textId="0CF1CC85" w:rsidR="009139CA" w:rsidRDefault="00E16E85" w:rsidP="009139CA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37F35A7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23A288D" w14:textId="2622058E" w:rsidR="009139CA" w:rsidRDefault="009139CA" w:rsidP="009139C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39CA" w:rsidRPr="001B41B9" w14:paraId="42058CF7" w14:textId="77777777" w:rsidTr="00905DA8">
        <w:tc>
          <w:tcPr>
            <w:tcW w:w="1896" w:type="pct"/>
          </w:tcPr>
          <w:p w14:paraId="580EB7AA" w14:textId="77777777" w:rsidR="009139C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shd w:val="clear" w:color="auto" w:fill="auto"/>
          </w:tcPr>
          <w:p w14:paraId="47A8E633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40C84" w14:textId="0BBB73BA" w:rsidR="009139CA" w:rsidRPr="000233AA" w:rsidRDefault="00E16E85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335,099</w:t>
            </w:r>
          </w:p>
        </w:tc>
        <w:tc>
          <w:tcPr>
            <w:tcW w:w="154" w:type="pct"/>
            <w:shd w:val="clear" w:color="auto" w:fill="auto"/>
          </w:tcPr>
          <w:p w14:paraId="0BB10391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0E27C76" w14:textId="70C9947C" w:rsidR="009139CA" w:rsidRPr="00666134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,867</w:t>
            </w:r>
          </w:p>
        </w:tc>
        <w:tc>
          <w:tcPr>
            <w:tcW w:w="131" w:type="pct"/>
            <w:shd w:val="clear" w:color="auto" w:fill="auto"/>
          </w:tcPr>
          <w:p w14:paraId="2BCD89D8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DE82F" w14:textId="333FB8EC" w:rsidR="009139CA" w:rsidRPr="000233AA" w:rsidRDefault="00E16E85" w:rsidP="009139CA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730F5D8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C541DBB" w14:textId="4FA23ED9" w:rsidR="009139CA" w:rsidRPr="00666134" w:rsidRDefault="009139CA" w:rsidP="009139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9139CA" w:rsidRPr="001B41B9" w14:paraId="13EA356A" w14:textId="77777777" w:rsidTr="00905DA8">
        <w:tc>
          <w:tcPr>
            <w:tcW w:w="1896" w:type="pct"/>
          </w:tcPr>
          <w:p w14:paraId="69FDA749" w14:textId="77777777" w:rsidR="009139CA" w:rsidRPr="00C85F5D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shd w:val="clear" w:color="auto" w:fill="auto"/>
          </w:tcPr>
          <w:p w14:paraId="43078744" w14:textId="77777777" w:rsidR="009139CA" w:rsidRPr="001B41B9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2DD1D30" w14:textId="36091E3B" w:rsidR="009139CA" w:rsidRDefault="00E16E85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337,473</w:t>
            </w:r>
          </w:p>
        </w:tc>
        <w:tc>
          <w:tcPr>
            <w:tcW w:w="154" w:type="pct"/>
            <w:shd w:val="clear" w:color="auto" w:fill="auto"/>
          </w:tcPr>
          <w:p w14:paraId="47B579FA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81546DC" w14:textId="6F1D61B0" w:rsidR="009139CA" w:rsidRDefault="009139CA" w:rsidP="009139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31" w:type="pct"/>
            <w:shd w:val="clear" w:color="auto" w:fill="auto"/>
          </w:tcPr>
          <w:p w14:paraId="034C3400" w14:textId="77777777" w:rsidR="009139CA" w:rsidRPr="000233AA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D73A1D1" w14:textId="1573B708" w:rsidR="009139CA" w:rsidRDefault="00E16E85" w:rsidP="009139C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60,005</w:t>
            </w:r>
          </w:p>
        </w:tc>
        <w:tc>
          <w:tcPr>
            <w:tcW w:w="131" w:type="pct"/>
            <w:shd w:val="clear" w:color="auto" w:fill="auto"/>
          </w:tcPr>
          <w:p w14:paraId="7813A325" w14:textId="77777777" w:rsidR="009139CA" w:rsidRPr="00BA19A0" w:rsidRDefault="009139CA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2466B994" w14:textId="48485171" w:rsidR="009139CA" w:rsidRDefault="009139CA" w:rsidP="009139C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289,023</w:t>
            </w:r>
          </w:p>
        </w:tc>
      </w:tr>
      <w:tr w:rsidR="00E14CD3" w:rsidRPr="008F3999" w14:paraId="1AF646B9" w14:textId="77777777" w:rsidTr="00905DA8">
        <w:tc>
          <w:tcPr>
            <w:tcW w:w="2351" w:type="pct"/>
            <w:gridSpan w:val="2"/>
            <w:vAlign w:val="bottom"/>
          </w:tcPr>
          <w:p w14:paraId="1B0FE466" w14:textId="77777777" w:rsidR="00E14CD3" w:rsidRPr="00FF3F54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BB9DC12" w14:textId="16D98D03" w:rsidR="00E14CD3" w:rsidRPr="00843F37" w:rsidRDefault="00E16E85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43C6F2A" w14:textId="77777777" w:rsidR="00E14CD3" w:rsidRPr="00935342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8162D2" w14:textId="77777777" w:rsidR="00E14CD3" w:rsidRPr="00843F37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7B8CD7C" w14:textId="77777777" w:rsidR="00E14CD3" w:rsidRPr="00935342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47AFD48E" w14:textId="13417C0F" w:rsidR="00E14CD3" w:rsidRPr="00843F37" w:rsidRDefault="00E16E85" w:rsidP="00341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F7A2281" w14:textId="77777777" w:rsidR="00E14CD3" w:rsidRPr="008A25EE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B8A7D50" w14:textId="77777777" w:rsidR="00E14CD3" w:rsidRPr="00843F37" w:rsidRDefault="00E14CD3" w:rsidP="0091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CD3" w:rsidRPr="008F3999" w14:paraId="2BB46925" w14:textId="77777777" w:rsidTr="00905DA8">
        <w:tc>
          <w:tcPr>
            <w:tcW w:w="1896" w:type="pct"/>
          </w:tcPr>
          <w:p w14:paraId="7503E6D1" w14:textId="77777777" w:rsidR="00E14CD3" w:rsidRPr="00114CA3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5" w:type="pct"/>
            <w:shd w:val="clear" w:color="auto" w:fill="auto"/>
          </w:tcPr>
          <w:p w14:paraId="31BAE84C" w14:textId="77777777" w:rsidR="00E14CD3" w:rsidRPr="008F399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7590" w14:textId="69A17976" w:rsidR="00E14CD3" w:rsidRDefault="00E16E85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337,473</w:t>
            </w:r>
          </w:p>
        </w:tc>
        <w:tc>
          <w:tcPr>
            <w:tcW w:w="154" w:type="pct"/>
            <w:shd w:val="clear" w:color="auto" w:fill="auto"/>
          </w:tcPr>
          <w:p w14:paraId="2AA0F9DE" w14:textId="77777777" w:rsidR="00E14CD3" w:rsidRPr="008F399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C9E8A58" w14:textId="1B31354D" w:rsidR="00E14CD3" w:rsidRDefault="009139CA" w:rsidP="00341C3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31" w:type="pct"/>
            <w:shd w:val="clear" w:color="auto" w:fill="auto"/>
          </w:tcPr>
          <w:p w14:paraId="692E43DC" w14:textId="77777777" w:rsidR="00E14CD3" w:rsidRPr="00BA19A0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2C5C" w14:textId="051A61F5" w:rsidR="00E14CD3" w:rsidRDefault="00E16E85" w:rsidP="00341C3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60,005</w:t>
            </w:r>
          </w:p>
        </w:tc>
        <w:tc>
          <w:tcPr>
            <w:tcW w:w="131" w:type="pct"/>
            <w:shd w:val="clear" w:color="auto" w:fill="auto"/>
          </w:tcPr>
          <w:p w14:paraId="02288C4F" w14:textId="77777777" w:rsidR="00E14CD3" w:rsidRPr="008F3999" w:rsidRDefault="00E14CD3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89B5FBB" w14:textId="24013E4D" w:rsidR="00E14CD3" w:rsidRDefault="00E14CD3" w:rsidP="00341C3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39CA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139CA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</w:tr>
    </w:tbl>
    <w:p w14:paraId="37A8E506" w14:textId="03DC0E45" w:rsidR="003E000B" w:rsidRDefault="003E000B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สินทรัพย์ชีวภาพ</w:t>
      </w:r>
    </w:p>
    <w:p w14:paraId="3C1F5096" w14:textId="7B46A0C7" w:rsidR="007C4C3A" w:rsidRPr="009A5774" w:rsidRDefault="009A5774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722"/>
        <w:gridCol w:w="1800"/>
        <w:gridCol w:w="271"/>
        <w:gridCol w:w="1889"/>
      </w:tblGrid>
      <w:tr w:rsidR="00515EB0" w:rsidRPr="00DB7C24" w14:paraId="07EB0594" w14:textId="77777777" w:rsidTr="00515EB0">
        <w:trPr>
          <w:trHeight w:val="442"/>
        </w:trPr>
        <w:tc>
          <w:tcPr>
            <w:tcW w:w="2822" w:type="pct"/>
            <w:gridSpan w:val="2"/>
          </w:tcPr>
          <w:p w14:paraId="4C12F097" w14:textId="4FA55833" w:rsidR="00515EB0" w:rsidRPr="00BA19A0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14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990" w:type="pct"/>
          </w:tcPr>
          <w:p w14:paraId="0DA4A082" w14:textId="701CA4EC" w:rsidR="00515EB0" w:rsidRPr="00DB7C24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9" w:type="pct"/>
          </w:tcPr>
          <w:p w14:paraId="7FAE51EC" w14:textId="77777777" w:rsidR="00515EB0" w:rsidRPr="00DB7C24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pct"/>
          </w:tcPr>
          <w:p w14:paraId="5D89BB80" w14:textId="710CBD16" w:rsidR="00515EB0" w:rsidRPr="00BA19A0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515EB0" w:rsidRPr="00DB7C24" w14:paraId="6E638A63" w14:textId="77777777" w:rsidTr="00515EB0">
        <w:trPr>
          <w:trHeight w:val="442"/>
        </w:trPr>
        <w:tc>
          <w:tcPr>
            <w:tcW w:w="2822" w:type="pct"/>
            <w:gridSpan w:val="2"/>
          </w:tcPr>
          <w:p w14:paraId="6B0DED5D" w14:textId="77777777" w:rsidR="00515EB0" w:rsidRPr="00D141BF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pct"/>
            <w:gridSpan w:val="3"/>
          </w:tcPr>
          <w:p w14:paraId="33E4DF9E" w14:textId="5C189E09" w:rsidR="00515EB0" w:rsidRPr="00434FCF" w:rsidRDefault="00515EB0" w:rsidP="00515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34FCF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(</w:t>
            </w:r>
            <w:r w:rsidRPr="00434FC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15EB0" w:rsidRPr="00DB7C24" w14:paraId="11F4A499" w14:textId="77777777" w:rsidTr="00515EB0">
        <w:trPr>
          <w:trHeight w:val="427"/>
        </w:trPr>
        <w:tc>
          <w:tcPr>
            <w:tcW w:w="2425" w:type="pct"/>
          </w:tcPr>
          <w:p w14:paraId="2F8E7CD9" w14:textId="28C17D22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97" w:type="pct"/>
          </w:tcPr>
          <w:p w14:paraId="08585CF7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shd w:val="clear" w:color="auto" w:fill="auto"/>
          </w:tcPr>
          <w:p w14:paraId="40F311D3" w14:textId="2BBA0DCC" w:rsidR="00515EB0" w:rsidRPr="00BA19A0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128,305</w:t>
            </w:r>
          </w:p>
        </w:tc>
        <w:tc>
          <w:tcPr>
            <w:tcW w:w="149" w:type="pct"/>
            <w:shd w:val="clear" w:color="auto" w:fill="auto"/>
          </w:tcPr>
          <w:p w14:paraId="47FF97EE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33745BDB" w14:textId="5E28C945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6,851</w:t>
            </w:r>
          </w:p>
        </w:tc>
      </w:tr>
      <w:tr w:rsidR="00515EB0" w:rsidRPr="00DB7C24" w14:paraId="012C4FAB" w14:textId="77777777" w:rsidTr="00515EB0">
        <w:trPr>
          <w:trHeight w:val="412"/>
        </w:trPr>
        <w:tc>
          <w:tcPr>
            <w:tcW w:w="2425" w:type="pct"/>
          </w:tcPr>
          <w:p w14:paraId="715B325C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397" w:type="pct"/>
          </w:tcPr>
          <w:p w14:paraId="52A7D6C7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shd w:val="clear" w:color="auto" w:fill="auto"/>
          </w:tcPr>
          <w:p w14:paraId="0BE764BE" w14:textId="5BC58A8E" w:rsidR="00515EB0" w:rsidRPr="00BA19A0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38,08</w:t>
            </w:r>
            <w:r w:rsidR="00F067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7107556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5D723371" w14:textId="0401530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515EB0" w:rsidRPr="00DB7C24" w14:paraId="7BAB211D" w14:textId="77777777" w:rsidTr="00515EB0">
        <w:trPr>
          <w:trHeight w:val="412"/>
        </w:trPr>
        <w:tc>
          <w:tcPr>
            <w:tcW w:w="2425" w:type="pct"/>
          </w:tcPr>
          <w:p w14:paraId="1BF90FE4" w14:textId="77777777" w:rsidR="00515EB0" w:rsidRPr="00DB7C24" w:rsidRDefault="00515EB0" w:rsidP="00515EB0">
            <w:pPr>
              <w:tabs>
                <w:tab w:val="left" w:pos="180"/>
                <w:tab w:val="left" w:pos="3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97" w:type="pct"/>
          </w:tcPr>
          <w:p w14:paraId="3CE35D38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shd w:val="clear" w:color="auto" w:fill="auto"/>
          </w:tcPr>
          <w:p w14:paraId="797C05F1" w14:textId="4F6C711D" w:rsidR="00515EB0" w:rsidRPr="00BA19A0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2,517</w:t>
            </w:r>
          </w:p>
        </w:tc>
        <w:tc>
          <w:tcPr>
            <w:tcW w:w="149" w:type="pct"/>
            <w:shd w:val="clear" w:color="auto" w:fill="auto"/>
          </w:tcPr>
          <w:p w14:paraId="25FCF9EB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50C8083" w14:textId="3C64CAAD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515EB0" w:rsidRPr="00DB7C24" w14:paraId="64743110" w14:textId="77777777" w:rsidTr="00515EB0">
        <w:trPr>
          <w:trHeight w:val="412"/>
        </w:trPr>
        <w:tc>
          <w:tcPr>
            <w:tcW w:w="2425" w:type="pct"/>
          </w:tcPr>
          <w:p w14:paraId="6F225BBB" w14:textId="77777777" w:rsidR="00515EB0" w:rsidRPr="00DB7C24" w:rsidRDefault="00515EB0" w:rsidP="00515EB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97" w:type="pct"/>
          </w:tcPr>
          <w:p w14:paraId="1425FB10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shd w:val="clear" w:color="auto" w:fill="auto"/>
          </w:tcPr>
          <w:p w14:paraId="101D5E78" w14:textId="62C35A00" w:rsidR="00515EB0" w:rsidRPr="00E252E1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F0678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51BDEA46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DD1609C" w14:textId="01C0320F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EB0" w:rsidRPr="00DB7C24" w14:paraId="206F676C" w14:textId="77777777" w:rsidTr="00515EB0">
        <w:trPr>
          <w:trHeight w:val="412"/>
        </w:trPr>
        <w:tc>
          <w:tcPr>
            <w:tcW w:w="2425" w:type="pct"/>
          </w:tcPr>
          <w:p w14:paraId="588B1E55" w14:textId="77777777" w:rsidR="00515EB0" w:rsidRPr="00DB7C24" w:rsidRDefault="00515EB0" w:rsidP="00515EB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397" w:type="pct"/>
          </w:tcPr>
          <w:p w14:paraId="6C1795D1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shd w:val="clear" w:color="auto" w:fill="auto"/>
          </w:tcPr>
          <w:p w14:paraId="5FDB6531" w14:textId="3815FA86" w:rsidR="00515EB0" w:rsidRPr="00BA19A0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(23,653)</w:t>
            </w:r>
          </w:p>
        </w:tc>
        <w:tc>
          <w:tcPr>
            <w:tcW w:w="149" w:type="pct"/>
            <w:shd w:val="clear" w:color="auto" w:fill="auto"/>
          </w:tcPr>
          <w:p w14:paraId="7EC5E2C9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089A3EFF" w14:textId="0A2287AF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(873)</w:t>
            </w:r>
          </w:p>
        </w:tc>
      </w:tr>
      <w:tr w:rsidR="00515EB0" w:rsidRPr="00DB7C24" w14:paraId="4322ADC0" w14:textId="77777777" w:rsidTr="00905DA8">
        <w:trPr>
          <w:trHeight w:val="412"/>
        </w:trPr>
        <w:tc>
          <w:tcPr>
            <w:tcW w:w="2425" w:type="pct"/>
          </w:tcPr>
          <w:p w14:paraId="1DB3CF3A" w14:textId="18859649" w:rsidR="00515EB0" w:rsidRPr="00DB7C24" w:rsidRDefault="00515EB0" w:rsidP="00515EB0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ากการวัดมูลค่าสินทรัพย์ชีวภาพ</w:t>
            </w:r>
          </w:p>
        </w:tc>
        <w:tc>
          <w:tcPr>
            <w:tcW w:w="397" w:type="pct"/>
          </w:tcPr>
          <w:p w14:paraId="1621A0D7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</w:tcPr>
          <w:p w14:paraId="2324177F" w14:textId="3E38ABC4" w:rsidR="00515EB0" w:rsidRPr="00BA19A0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149" w:type="pct"/>
            <w:shd w:val="clear" w:color="auto" w:fill="auto"/>
          </w:tcPr>
          <w:p w14:paraId="3AA6303D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tcBorders>
              <w:bottom w:val="single" w:sz="4" w:space="0" w:color="auto"/>
            </w:tcBorders>
            <w:shd w:val="clear" w:color="auto" w:fill="auto"/>
          </w:tcPr>
          <w:p w14:paraId="14956A7B" w14:textId="69BC02FD" w:rsidR="00515EB0" w:rsidRPr="004927F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EB0" w:rsidRPr="00DB7C24" w14:paraId="5F437405" w14:textId="77777777" w:rsidTr="00515EB0">
        <w:trPr>
          <w:trHeight w:val="412"/>
        </w:trPr>
        <w:tc>
          <w:tcPr>
            <w:tcW w:w="2425" w:type="pct"/>
          </w:tcPr>
          <w:p w14:paraId="24707A04" w14:textId="7273D5E6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97" w:type="pct"/>
          </w:tcPr>
          <w:p w14:paraId="0A05A813" w14:textId="77777777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925C" w14:textId="1F2243D0" w:rsidR="00515EB0" w:rsidRPr="00075883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147,471</w:t>
            </w:r>
          </w:p>
        </w:tc>
        <w:tc>
          <w:tcPr>
            <w:tcW w:w="149" w:type="pct"/>
            <w:shd w:val="clear" w:color="auto" w:fill="auto"/>
          </w:tcPr>
          <w:p w14:paraId="21B48267" w14:textId="77777777" w:rsidR="00515EB0" w:rsidRPr="00DB7C24" w:rsidRDefault="00515EB0" w:rsidP="00515E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B7EFD" w14:textId="68F8B745" w:rsidR="00515EB0" w:rsidRPr="00DB7C24" w:rsidRDefault="00515EB0" w:rsidP="0051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6,865</w:t>
            </w:r>
          </w:p>
        </w:tc>
      </w:tr>
    </w:tbl>
    <w:p w14:paraId="7691FF55" w14:textId="52FE255D" w:rsidR="00FD5E67" w:rsidRPr="00905DA8" w:rsidRDefault="00FD5E67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2F340B" w14:textId="2536C53E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9EC4FC2" w14:textId="1783379E" w:rsidR="00786481" w:rsidRPr="009A5774" w:rsidRDefault="009A5774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11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08"/>
        <w:gridCol w:w="1439"/>
        <w:gridCol w:w="268"/>
        <w:gridCol w:w="1895"/>
      </w:tblGrid>
      <w:tr w:rsidR="00786481" w:rsidRPr="00DB7C24" w14:paraId="3E178C31" w14:textId="77777777" w:rsidTr="0085237D">
        <w:trPr>
          <w:trHeight w:val="417"/>
          <w:tblHeader/>
        </w:trPr>
        <w:tc>
          <w:tcPr>
            <w:tcW w:w="3023" w:type="pct"/>
          </w:tcPr>
          <w:p w14:paraId="49BC7D13" w14:textId="296D708F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252E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ที่มีสาระสำคัญ</w:t>
            </w:r>
          </w:p>
          <w:p w14:paraId="5F171333" w14:textId="6683E5CE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85237D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85237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="0085237D"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38710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38710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ธันวาคม</w:t>
            </w:r>
            <w:r w:rsidR="00E8299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790" w:type="pct"/>
          </w:tcPr>
          <w:p w14:paraId="13486871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BDB7384" w14:textId="73C0E7C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EB7F33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</w:tcPr>
          <w:p w14:paraId="417B7EC0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14:paraId="39BA6092" w14:textId="46DF90B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="00B6702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B67029" w:rsidRPr="00DB7C24" w14:paraId="56EBA136" w14:textId="77777777" w:rsidTr="0085237D">
        <w:trPr>
          <w:trHeight w:val="417"/>
          <w:tblHeader/>
        </w:trPr>
        <w:tc>
          <w:tcPr>
            <w:tcW w:w="3023" w:type="pct"/>
          </w:tcPr>
          <w:p w14:paraId="43312903" w14:textId="77777777" w:rsidR="00B67029" w:rsidRPr="009A5774" w:rsidRDefault="00B6702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4FFF3659" w14:textId="77777777" w:rsidR="00B67029" w:rsidRDefault="00B6702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4E182" w14:textId="77777777" w:rsidR="00B67029" w:rsidRPr="00DB7C24" w:rsidRDefault="00B6702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</w:tcPr>
          <w:p w14:paraId="5DDBDE4A" w14:textId="5CBB769F" w:rsidR="00B67029" w:rsidRPr="00B67029" w:rsidRDefault="00B6702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B6702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35DF7910" w14:textId="77777777" w:rsidTr="0085237D">
        <w:trPr>
          <w:trHeight w:val="417"/>
        </w:trPr>
        <w:tc>
          <w:tcPr>
            <w:tcW w:w="3023" w:type="pct"/>
          </w:tcPr>
          <w:p w14:paraId="4DFB0ABF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0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ทร่วม</w:t>
            </w:r>
          </w:p>
        </w:tc>
        <w:tc>
          <w:tcPr>
            <w:tcW w:w="790" w:type="pct"/>
            <w:shd w:val="clear" w:color="auto" w:fill="auto"/>
          </w:tcPr>
          <w:p w14:paraId="32D82EEF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A8D4FBB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0A3888A9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DB7C24" w14:paraId="4386E8BB" w14:textId="77777777" w:rsidTr="0085237D">
        <w:trPr>
          <w:trHeight w:val="402"/>
        </w:trPr>
        <w:tc>
          <w:tcPr>
            <w:tcW w:w="3023" w:type="pct"/>
            <w:shd w:val="clear" w:color="auto" w:fill="auto"/>
          </w:tcPr>
          <w:p w14:paraId="59342118" w14:textId="71CCB976" w:rsidR="00786481" w:rsidRPr="0079321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 w:rsidR="0085237D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="0085237D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790" w:type="pct"/>
            <w:shd w:val="clear" w:color="auto" w:fill="auto"/>
          </w:tcPr>
          <w:p w14:paraId="3FE67E18" w14:textId="72365FD5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880398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A2BF5F1" w14:textId="10C90775" w:rsidR="00786481" w:rsidRPr="00DB7C24" w:rsidRDefault="00B67029" w:rsidP="00B67029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33,866</w:t>
            </w:r>
          </w:p>
        </w:tc>
      </w:tr>
      <w:tr w:rsidR="00786481" w:rsidRPr="009B7FB6" w14:paraId="1C34BA24" w14:textId="77777777" w:rsidTr="0085237D">
        <w:trPr>
          <w:trHeight w:val="402"/>
        </w:trPr>
        <w:tc>
          <w:tcPr>
            <w:tcW w:w="3023" w:type="pct"/>
            <w:shd w:val="clear" w:color="auto" w:fill="auto"/>
          </w:tcPr>
          <w:p w14:paraId="299B2108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790" w:type="pct"/>
            <w:shd w:val="clear" w:color="auto" w:fill="auto"/>
          </w:tcPr>
          <w:p w14:paraId="3F4EF43E" w14:textId="54589C43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2FCBB2D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44A58038" w14:textId="69242D97" w:rsidR="00786481" w:rsidRPr="00DB7C24" w:rsidRDefault="00B67029" w:rsidP="00B67029">
            <w:pPr>
              <w:pStyle w:val="acctfourfigures"/>
              <w:tabs>
                <w:tab w:val="clear" w:pos="765"/>
                <w:tab w:val="decimal" w:pos="1424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(20,000)</w:t>
            </w:r>
          </w:p>
        </w:tc>
      </w:tr>
    </w:tbl>
    <w:p w14:paraId="38AF891F" w14:textId="666F8E4E" w:rsidR="006C3451" w:rsidRPr="003D7A70" w:rsidRDefault="00786481" w:rsidP="00387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A5774">
        <w:rPr>
          <w:rFonts w:asciiTheme="majorBidi" w:hAnsiTheme="majorBidi" w:cstheme="majorBidi"/>
          <w:sz w:val="30"/>
          <w:szCs w:val="30"/>
          <w:cs/>
        </w:rPr>
        <w:tab/>
      </w:r>
    </w:p>
    <w:p w14:paraId="3F5B0E4B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3402D50" w14:textId="15AB8148" w:rsidR="00786481" w:rsidRPr="009A5774" w:rsidRDefault="00786481" w:rsidP="009A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A5774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891"/>
        <w:gridCol w:w="268"/>
        <w:gridCol w:w="1891"/>
      </w:tblGrid>
      <w:tr w:rsidR="00E82993" w:rsidRPr="00DB7C24" w14:paraId="3508A318" w14:textId="77777777" w:rsidTr="00154A7F">
        <w:trPr>
          <w:trHeight w:val="417"/>
          <w:tblHeader/>
        </w:trPr>
        <w:tc>
          <w:tcPr>
            <w:tcW w:w="2777" w:type="pct"/>
          </w:tcPr>
          <w:p w14:paraId="70171646" w14:textId="37A9862C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E230E4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E230E4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1 </w:t>
            </w:r>
            <w:r w:rsidR="00E230E4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1038" w:type="pct"/>
          </w:tcPr>
          <w:p w14:paraId="40BE6ED2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AE3DA3" w14:textId="77777777" w:rsidR="00E82993" w:rsidRPr="00DB7C24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14:paraId="0B7F7DC5" w14:textId="77777777" w:rsidR="00E82993" w:rsidRPr="008A60B8" w:rsidRDefault="00E82993" w:rsidP="00E8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5F2E60A7" w14:textId="77777777" w:rsidTr="00154A7F">
        <w:trPr>
          <w:trHeight w:val="402"/>
          <w:tblHeader/>
        </w:trPr>
        <w:tc>
          <w:tcPr>
            <w:tcW w:w="2777" w:type="pct"/>
          </w:tcPr>
          <w:p w14:paraId="27658FDC" w14:textId="77777777" w:rsidR="00786481" w:rsidRPr="00843F3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3"/>
          </w:tcPr>
          <w:p w14:paraId="7E4CB0FA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1E5B3541" w14:textId="77777777" w:rsidTr="00960014">
        <w:trPr>
          <w:trHeight w:val="417"/>
        </w:trPr>
        <w:tc>
          <w:tcPr>
            <w:tcW w:w="2777" w:type="pct"/>
          </w:tcPr>
          <w:p w14:paraId="113ECDFF" w14:textId="77777777" w:rsidR="00786481" w:rsidRPr="00960014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01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96001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9600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038" w:type="pct"/>
            <w:shd w:val="clear" w:color="auto" w:fill="auto"/>
          </w:tcPr>
          <w:p w14:paraId="3171759F" w14:textId="3CEE2FA4" w:rsidR="00786481" w:rsidRPr="00960014" w:rsidRDefault="006752B9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9669A">
              <w:rPr>
                <w:rFonts w:ascii="Angsana New" w:hAnsi="Angsana New"/>
                <w:sz w:val="30"/>
                <w:szCs w:val="30"/>
                <w:lang w:val="en-US" w:bidi="th-TH"/>
              </w:rPr>
              <w:t>,13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68BA2143" w14:textId="77777777" w:rsidR="00786481" w:rsidRPr="0096001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479AF2A3" w14:textId="2E386BB2" w:rsidR="00786481" w:rsidRPr="00BF7597" w:rsidRDefault="0049669A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9,793</w:t>
            </w:r>
          </w:p>
        </w:tc>
      </w:tr>
      <w:tr w:rsidR="00786481" w:rsidRPr="00DB7C24" w14:paraId="2BB149CE" w14:textId="77777777" w:rsidTr="00960014">
        <w:trPr>
          <w:trHeight w:val="417"/>
        </w:trPr>
        <w:tc>
          <w:tcPr>
            <w:tcW w:w="2777" w:type="pct"/>
          </w:tcPr>
          <w:p w14:paraId="2C16B084" w14:textId="77777777" w:rsidR="00786481" w:rsidRPr="00960014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01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7D7E90BD" w14:textId="5114039B" w:rsidR="00786481" w:rsidRPr="00960014" w:rsidRDefault="00960014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0014">
              <w:rPr>
                <w:rFonts w:ascii="Angsana New" w:hAnsi="Angsana New"/>
                <w:sz w:val="30"/>
                <w:szCs w:val="30"/>
                <w:lang w:val="en-US" w:bidi="th-TH"/>
              </w:rPr>
              <w:t>(1,087)</w:t>
            </w:r>
          </w:p>
        </w:tc>
        <w:tc>
          <w:tcPr>
            <w:tcW w:w="147" w:type="pct"/>
            <w:shd w:val="clear" w:color="auto" w:fill="auto"/>
          </w:tcPr>
          <w:p w14:paraId="7B83AC3A" w14:textId="77777777" w:rsidR="00786481" w:rsidRPr="0096001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57319CC" w14:textId="335A5DFC" w:rsidR="00786481" w:rsidRPr="00DB7C24" w:rsidRDefault="007674EF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(62)</w:t>
            </w:r>
          </w:p>
        </w:tc>
      </w:tr>
    </w:tbl>
    <w:p w14:paraId="6F849E4B" w14:textId="4D6349A3" w:rsidR="00786481" w:rsidRDefault="00786481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154A7F">
        <w:rPr>
          <w:rFonts w:ascii="Angsana New" w:hAnsi="Angsana New"/>
          <w:sz w:val="16"/>
          <w:szCs w:val="16"/>
          <w:cs/>
        </w:rPr>
        <w:tab/>
      </w:r>
      <w:r w:rsidRPr="00154A7F">
        <w:rPr>
          <w:rFonts w:ascii="Angsana New" w:hAnsi="Angsana New"/>
          <w:sz w:val="16"/>
          <w:szCs w:val="16"/>
          <w:cs/>
        </w:rPr>
        <w:tab/>
      </w:r>
    </w:p>
    <w:p w14:paraId="750CE3BA" w14:textId="3BED2A1D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14757700" w14:textId="7962F404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6438466C" w14:textId="5DF27892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3A0862FD" w14:textId="6ECA579A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638FAB06" w14:textId="19A0FD98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502D5FB9" w14:textId="77BE1C30" w:rsidR="00711228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534C516D" w14:textId="77777777" w:rsidR="00711228" w:rsidRPr="00E230E4" w:rsidRDefault="00711228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1FB56D" w14:textId="38BD402E" w:rsidR="00786481" w:rsidRPr="00B4359B" w:rsidRDefault="00711228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1"/>
        <w:gridCol w:w="855"/>
        <w:gridCol w:w="1008"/>
        <w:gridCol w:w="236"/>
        <w:gridCol w:w="1059"/>
        <w:gridCol w:w="236"/>
        <w:gridCol w:w="1050"/>
        <w:gridCol w:w="271"/>
        <w:gridCol w:w="967"/>
      </w:tblGrid>
      <w:tr w:rsidR="00711228" w:rsidRPr="00B3135A" w14:paraId="1DB938FE" w14:textId="77777777" w:rsidTr="00711228">
        <w:trPr>
          <w:tblHeader/>
        </w:trPr>
        <w:tc>
          <w:tcPr>
            <w:tcW w:w="1893" w:type="pct"/>
          </w:tcPr>
          <w:p w14:paraId="07583044" w14:textId="77777777" w:rsidR="00711228" w:rsidRPr="00EF34E1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5D405454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</w:tcPr>
          <w:p w14:paraId="07EFFA21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5B6EC6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7AB570E7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1228" w:rsidRPr="00B3135A" w14:paraId="737F834B" w14:textId="77777777" w:rsidTr="009A5774">
        <w:trPr>
          <w:tblHeader/>
        </w:trPr>
        <w:tc>
          <w:tcPr>
            <w:tcW w:w="1893" w:type="pct"/>
          </w:tcPr>
          <w:p w14:paraId="65CC317A" w14:textId="56954A69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659300EA" w14:textId="6188F2E6" w:rsidR="00711228" w:rsidRPr="00B3135A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1" w:type="pct"/>
          </w:tcPr>
          <w:p w14:paraId="53970AEA" w14:textId="5420F5B4" w:rsidR="00711228" w:rsidRPr="00711228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</w:tcPr>
          <w:p w14:paraId="648AA127" w14:textId="77777777" w:rsidR="00711228" w:rsidRPr="00B3135A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35552F75" w14:textId="685EECC5" w:rsidR="00711228" w:rsidRPr="00711228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9" w:type="pct"/>
          </w:tcPr>
          <w:p w14:paraId="200A70A0" w14:textId="77777777" w:rsidR="00711228" w:rsidRPr="00B3135A" w:rsidRDefault="00711228" w:rsidP="00341C34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</w:tcPr>
          <w:p w14:paraId="4B8F6ACA" w14:textId="06463D72" w:rsidR="00711228" w:rsidRPr="00B3135A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</w:tcPr>
          <w:p w14:paraId="580097DB" w14:textId="77777777" w:rsidR="00711228" w:rsidRPr="00B3135A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vAlign w:val="bottom"/>
          </w:tcPr>
          <w:p w14:paraId="29CE898C" w14:textId="21A0F90E" w:rsidR="00711228" w:rsidRPr="00B3135A" w:rsidRDefault="00711228" w:rsidP="00341C34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711228" w:rsidRPr="00B3135A" w14:paraId="6340DB76" w14:textId="77777777" w:rsidTr="009A5774">
        <w:trPr>
          <w:tblHeader/>
        </w:trPr>
        <w:tc>
          <w:tcPr>
            <w:tcW w:w="1893" w:type="pct"/>
          </w:tcPr>
          <w:p w14:paraId="534C13C3" w14:textId="77777777" w:rsidR="00711228" w:rsidRPr="00B3135A" w:rsidRDefault="00711228" w:rsidP="00711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289EF7F5" w14:textId="2E581DDE" w:rsidR="00711228" w:rsidRPr="00B3135A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51" w:type="pct"/>
          </w:tcPr>
          <w:p w14:paraId="759B3CDB" w14:textId="057EA35F" w:rsidR="00711228" w:rsidRPr="00B3135A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5F7A8901" w14:textId="77777777" w:rsidR="00711228" w:rsidRPr="00B3135A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7AE6D77B" w14:textId="63493DCE" w:rsidR="00711228" w:rsidRPr="00711228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04E58E03" w14:textId="77777777" w:rsidR="00711228" w:rsidRPr="00B3135A" w:rsidRDefault="00711228" w:rsidP="0071122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</w:tcPr>
          <w:p w14:paraId="7585B42C" w14:textId="5E0F9708" w:rsidR="00711228" w:rsidRPr="00B3135A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48" w:type="pct"/>
          </w:tcPr>
          <w:p w14:paraId="255DE6D6" w14:textId="77777777" w:rsidR="00711228" w:rsidRPr="00B3135A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vAlign w:val="bottom"/>
          </w:tcPr>
          <w:p w14:paraId="1E6D541F" w14:textId="13AA8930" w:rsidR="00711228" w:rsidRPr="00711228" w:rsidRDefault="00711228" w:rsidP="0071122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711228" w:rsidRPr="00B3135A" w14:paraId="4AA58D44" w14:textId="77777777" w:rsidTr="009A5774">
        <w:trPr>
          <w:tblHeader/>
        </w:trPr>
        <w:tc>
          <w:tcPr>
            <w:tcW w:w="1893" w:type="pct"/>
          </w:tcPr>
          <w:p w14:paraId="7DDCC05D" w14:textId="77777777" w:rsidR="00711228" w:rsidRPr="00EF34E1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18CCB430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pct"/>
            <w:gridSpan w:val="7"/>
          </w:tcPr>
          <w:p w14:paraId="0029476B" w14:textId="77777777" w:rsidR="00711228" w:rsidRPr="00B3135A" w:rsidRDefault="00711228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1228" w:rsidRPr="00B3135A" w14:paraId="7463D9BF" w14:textId="77777777" w:rsidTr="009A5774">
        <w:tc>
          <w:tcPr>
            <w:tcW w:w="1893" w:type="pct"/>
          </w:tcPr>
          <w:p w14:paraId="4C2948CA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68" w:type="pct"/>
          </w:tcPr>
          <w:p w14:paraId="66DA4280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E360F86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FE7E84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486AF0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3B62FD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25149A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40315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</w:tcPr>
          <w:p w14:paraId="6A770E13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228" w:rsidRPr="00B3135A" w14:paraId="2ED1CCF6" w14:textId="77777777" w:rsidTr="009A5774">
        <w:tc>
          <w:tcPr>
            <w:tcW w:w="1893" w:type="pct"/>
          </w:tcPr>
          <w:p w14:paraId="35A57557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468" w:type="pct"/>
          </w:tcPr>
          <w:p w14:paraId="27935550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5A3C9535" w14:textId="3D7A0E68" w:rsidR="00711228" w:rsidRPr="00B3135A" w:rsidRDefault="003703E8" w:rsidP="003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350677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45F8DE" w14:textId="39363EA8" w:rsidR="00711228" w:rsidRPr="00B3135A" w:rsidRDefault="003703E8" w:rsidP="003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29" w:type="pct"/>
          </w:tcPr>
          <w:p w14:paraId="79693D3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5EDF71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AED82E" w14:textId="77777777" w:rsidR="00711228" w:rsidRPr="00EF34E1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55A8264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228" w:rsidRPr="00B3135A" w14:paraId="060E71CB" w14:textId="77777777" w:rsidTr="009A5774">
        <w:tc>
          <w:tcPr>
            <w:tcW w:w="1893" w:type="pct"/>
          </w:tcPr>
          <w:p w14:paraId="41B0B84F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68" w:type="pct"/>
          </w:tcPr>
          <w:p w14:paraId="339B785B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E6503BD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4D4AD8" w14:textId="77777777" w:rsidR="00711228" w:rsidRPr="00EF34E1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43D0A93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CB7589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</w:tcPr>
          <w:p w14:paraId="0C68AADE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6FAC90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</w:tcPr>
          <w:p w14:paraId="253BE6B5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228" w:rsidRPr="00B3135A" w14:paraId="6BB48388" w14:textId="77777777" w:rsidTr="009A5774">
        <w:tc>
          <w:tcPr>
            <w:tcW w:w="1893" w:type="pct"/>
          </w:tcPr>
          <w:p w14:paraId="73302986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68" w:type="pct"/>
          </w:tcPr>
          <w:p w14:paraId="19B5DD0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0ED76B6" w14:textId="19058710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29" w:type="pct"/>
          </w:tcPr>
          <w:p w14:paraId="60F01927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601E2E1" w14:textId="6F27523C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9" w:type="pct"/>
          </w:tcPr>
          <w:p w14:paraId="4169B94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</w:tcPr>
          <w:p w14:paraId="0FF626ED" w14:textId="0AA79E13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3FF9CF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</w:tcPr>
          <w:p w14:paraId="3E5F5E61" w14:textId="0B3EC211" w:rsidR="00711228" w:rsidRPr="00B3135A" w:rsidRDefault="003703E8" w:rsidP="0037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1228" w:rsidRPr="00B3135A" w14:paraId="07FE2936" w14:textId="77777777" w:rsidTr="009A5774">
        <w:tc>
          <w:tcPr>
            <w:tcW w:w="1893" w:type="pct"/>
          </w:tcPr>
          <w:p w14:paraId="0726DF83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8" w:type="pct"/>
          </w:tcPr>
          <w:p w14:paraId="795955AA" w14:textId="0B82B8B2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51" w:type="pct"/>
            <w:vAlign w:val="bottom"/>
          </w:tcPr>
          <w:p w14:paraId="733859FC" w14:textId="122EF0E8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29" w:type="pct"/>
          </w:tcPr>
          <w:p w14:paraId="53E102DF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vAlign w:val="bottom"/>
          </w:tcPr>
          <w:p w14:paraId="7A37F542" w14:textId="7EFAB48C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29" w:type="pct"/>
          </w:tcPr>
          <w:p w14:paraId="4FC8D36C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vAlign w:val="bottom"/>
          </w:tcPr>
          <w:p w14:paraId="6663A62E" w14:textId="5DFA1800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48" w:type="pct"/>
          </w:tcPr>
          <w:p w14:paraId="17EB2BA6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  <w:vAlign w:val="bottom"/>
          </w:tcPr>
          <w:p w14:paraId="33F6393A" w14:textId="48DCCBD3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703E8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</w:tr>
      <w:tr w:rsidR="00711228" w:rsidRPr="00B3135A" w14:paraId="1627538B" w14:textId="77777777" w:rsidTr="009A5774">
        <w:tc>
          <w:tcPr>
            <w:tcW w:w="1893" w:type="pct"/>
          </w:tcPr>
          <w:p w14:paraId="3C7FA681" w14:textId="77777777" w:rsidR="00711228" w:rsidRPr="00B3135A" w:rsidRDefault="00711228" w:rsidP="00341C34">
            <w:pPr>
              <w:spacing w:line="240" w:lineRule="auto"/>
              <w:ind w:left="252" w:hanging="252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68" w:type="pct"/>
          </w:tcPr>
          <w:p w14:paraId="08236AF3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1CA95B6" w14:textId="7FE8294E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24,359</w:t>
            </w:r>
          </w:p>
        </w:tc>
        <w:tc>
          <w:tcPr>
            <w:tcW w:w="129" w:type="pct"/>
          </w:tcPr>
          <w:p w14:paraId="63DE521D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3010B0F" w14:textId="63709936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26,937</w:t>
            </w:r>
          </w:p>
        </w:tc>
        <w:tc>
          <w:tcPr>
            <w:tcW w:w="129" w:type="pct"/>
          </w:tcPr>
          <w:p w14:paraId="3A122733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576A6D1" w14:textId="7A79AB84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8" w:type="pct"/>
          </w:tcPr>
          <w:p w14:paraId="13EA9138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8D1DD66" w14:textId="02A1B549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703E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711228" w:rsidRPr="00B3135A" w14:paraId="5D00EBD7" w14:textId="77777777" w:rsidTr="009A5774">
        <w:tc>
          <w:tcPr>
            <w:tcW w:w="1893" w:type="pct"/>
          </w:tcPr>
          <w:p w14:paraId="7DBCCBE4" w14:textId="77777777" w:rsidR="00711228" w:rsidRPr="00B3135A" w:rsidRDefault="00711228" w:rsidP="00341C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68" w:type="pct"/>
          </w:tcPr>
          <w:p w14:paraId="4EE6E635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0B1A6D2D" w14:textId="24D89744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278,359</w:t>
            </w:r>
          </w:p>
        </w:tc>
        <w:tc>
          <w:tcPr>
            <w:tcW w:w="129" w:type="pct"/>
          </w:tcPr>
          <w:p w14:paraId="0FDB1CBC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3EA136A" w14:textId="735C7B34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111,357</w:t>
            </w:r>
          </w:p>
        </w:tc>
        <w:tc>
          <w:tcPr>
            <w:tcW w:w="129" w:type="pct"/>
          </w:tcPr>
          <w:p w14:paraId="25F7AF6A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A112A2F" w14:textId="729D72A0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34,405</w:t>
            </w:r>
          </w:p>
        </w:tc>
        <w:tc>
          <w:tcPr>
            <w:tcW w:w="148" w:type="pct"/>
          </w:tcPr>
          <w:p w14:paraId="6F8C1B26" w14:textId="77777777" w:rsidR="00711228" w:rsidRPr="00B3135A" w:rsidRDefault="0071122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CFA64FB" w14:textId="1F3E8B7D" w:rsidR="00711228" w:rsidRPr="00B3135A" w:rsidRDefault="003703E8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3E8">
              <w:rPr>
                <w:rFonts w:ascii="Angsana New" w:hAnsi="Angsana New"/>
                <w:b/>
                <w:bCs/>
                <w:sz w:val="30"/>
                <w:szCs w:val="30"/>
              </w:rPr>
              <w:t>34,316</w:t>
            </w:r>
          </w:p>
        </w:tc>
      </w:tr>
    </w:tbl>
    <w:p w14:paraId="40729082" w14:textId="57B70720" w:rsidR="00711228" w:rsidRDefault="00711228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4575CF" w14:textId="33324725" w:rsidR="008B6D34" w:rsidRDefault="008B6D34" w:rsidP="00711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F0678B">
        <w:rPr>
          <w:rFonts w:ascii="Angsana New" w:hAnsi="Angsana New"/>
          <w:spacing w:val="2"/>
          <w:sz w:val="30"/>
          <w:szCs w:val="30"/>
        </w:rPr>
        <w:t>31</w:t>
      </w: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F0678B">
        <w:rPr>
          <w:rFonts w:ascii="Angsana New" w:hAnsi="Angsana New"/>
          <w:spacing w:val="2"/>
          <w:sz w:val="30"/>
          <w:szCs w:val="30"/>
        </w:rPr>
        <w:t>2565</w:t>
      </w: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กลุ่มบริษัทมีเงินกู้ยืมระยะสั้นในรูปแบบตั๋วสัญญาใช้เงินจากสถาบันการเงินจำนวน</w:t>
      </w:r>
      <w:r w:rsidRPr="008B6D34">
        <w:rPr>
          <w:rFonts w:ascii="Angsana New" w:hAnsi="Angsana New"/>
          <w:sz w:val="30"/>
          <w:szCs w:val="30"/>
          <w:cs/>
        </w:rPr>
        <w:t xml:space="preserve"> </w:t>
      </w:r>
      <w:r w:rsidR="00F0678B">
        <w:rPr>
          <w:rFonts w:ascii="Angsana New" w:hAnsi="Angsana New"/>
          <w:sz w:val="30"/>
          <w:szCs w:val="30"/>
        </w:rPr>
        <w:t>220</w:t>
      </w:r>
      <w:r w:rsidRPr="008B6D34">
        <w:rPr>
          <w:rFonts w:ascii="Angsana New" w:hAnsi="Angsana New"/>
          <w:sz w:val="30"/>
          <w:szCs w:val="30"/>
        </w:rPr>
        <w:t xml:space="preserve"> </w:t>
      </w:r>
      <w:r w:rsidRPr="008B6D3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B6D34">
        <w:rPr>
          <w:rFonts w:ascii="Angsana New" w:hAnsi="Angsana New"/>
          <w:i/>
          <w:iCs/>
          <w:sz w:val="30"/>
          <w:szCs w:val="30"/>
          <w:cs/>
        </w:rPr>
        <w:t>(</w:t>
      </w:r>
      <w:r w:rsidR="00F0678B">
        <w:rPr>
          <w:rFonts w:ascii="Angsana New" w:hAnsi="Angsana New"/>
          <w:i/>
          <w:iCs/>
          <w:sz w:val="30"/>
          <w:szCs w:val="30"/>
        </w:rPr>
        <w:t>30</w:t>
      </w:r>
      <w:r w:rsidRPr="008B6D34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F0678B">
        <w:rPr>
          <w:rFonts w:ascii="Angsana New" w:hAnsi="Angsana New"/>
          <w:i/>
          <w:iCs/>
          <w:sz w:val="30"/>
          <w:szCs w:val="30"/>
        </w:rPr>
        <w:t>2565</w:t>
      </w:r>
      <w:r w:rsidRPr="008B6D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0678B">
        <w:rPr>
          <w:rFonts w:ascii="Angsana New" w:hAnsi="Angsana New"/>
          <w:i/>
          <w:iCs/>
          <w:sz w:val="30"/>
          <w:szCs w:val="30"/>
        </w:rPr>
        <w:t>50</w:t>
      </w:r>
      <w:r w:rsidRPr="008B6D34">
        <w:rPr>
          <w:rFonts w:ascii="Angsana New" w:hAnsi="Angsana New"/>
          <w:i/>
          <w:iCs/>
          <w:sz w:val="30"/>
          <w:szCs w:val="30"/>
        </w:rPr>
        <w:t xml:space="preserve"> </w:t>
      </w:r>
      <w:r w:rsidRPr="008B6D3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B6D34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>
        <w:rPr>
          <w:rFonts w:ascii="Angsana New" w:hAnsi="Angsana New"/>
          <w:sz w:val="30"/>
          <w:szCs w:val="30"/>
        </w:rPr>
        <w:t>3.42</w:t>
      </w:r>
      <w:r w:rsidR="00703CC5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F0678B">
        <w:rPr>
          <w:rFonts w:ascii="Angsana New" w:hAnsi="Angsana New"/>
          <w:sz w:val="30"/>
          <w:szCs w:val="30"/>
        </w:rPr>
        <w:t xml:space="preserve"> </w:t>
      </w:r>
      <w:r w:rsidR="00F0678B" w:rsidRPr="008B6D34">
        <w:rPr>
          <w:rFonts w:ascii="Angsana New" w:hAnsi="Angsana New"/>
          <w:i/>
          <w:iCs/>
          <w:sz w:val="30"/>
          <w:szCs w:val="30"/>
          <w:cs/>
        </w:rPr>
        <w:t>(</w:t>
      </w:r>
      <w:r w:rsidR="00F0678B">
        <w:rPr>
          <w:rFonts w:ascii="Angsana New" w:hAnsi="Angsana New"/>
          <w:i/>
          <w:iCs/>
          <w:sz w:val="30"/>
          <w:szCs w:val="30"/>
        </w:rPr>
        <w:t>30</w:t>
      </w:r>
      <w:r w:rsidR="00F0678B" w:rsidRPr="008B6D34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F0678B">
        <w:rPr>
          <w:rFonts w:ascii="Angsana New" w:hAnsi="Angsana New"/>
          <w:i/>
          <w:iCs/>
          <w:sz w:val="30"/>
          <w:szCs w:val="30"/>
        </w:rPr>
        <w:t>2565</w:t>
      </w:r>
      <w:r w:rsidR="00F0678B" w:rsidRPr="008B6D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0678B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0678B">
        <w:rPr>
          <w:rFonts w:ascii="Angsana New" w:hAnsi="Angsana New"/>
          <w:i/>
          <w:iCs/>
          <w:sz w:val="30"/>
          <w:szCs w:val="30"/>
        </w:rPr>
        <w:t>2.86</w:t>
      </w:r>
      <w:r w:rsidR="00703CC5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="00F0678B" w:rsidRPr="008B6D34">
        <w:rPr>
          <w:rFonts w:ascii="Angsana New" w:hAnsi="Angsana New"/>
          <w:i/>
          <w:iCs/>
          <w:sz w:val="30"/>
          <w:szCs w:val="30"/>
          <w:cs/>
        </w:rPr>
        <w:t>)</w:t>
      </w:r>
      <w:r w:rsidRPr="008B6D34">
        <w:rPr>
          <w:rFonts w:ascii="Angsana New" w:hAnsi="Angsana New"/>
          <w:sz w:val="30"/>
          <w:szCs w:val="30"/>
        </w:rPr>
        <w:t xml:space="preserve"> </w:t>
      </w:r>
      <w:r w:rsidRPr="008B6D34">
        <w:rPr>
          <w:rFonts w:ascii="Angsana New" w:hAnsi="Angsana New"/>
          <w:sz w:val="30"/>
          <w:szCs w:val="30"/>
          <w:cs/>
        </w:rPr>
        <w:t>และมีกำหนดชำระคืนเงินต้นภายในหนึ่งปี</w:t>
      </w:r>
    </w:p>
    <w:p w14:paraId="4EED642B" w14:textId="77777777" w:rsidR="008B6D34" w:rsidRDefault="008B6D34" w:rsidP="00711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9941C6" w14:textId="20C636E7" w:rsidR="00711228" w:rsidRPr="00711228" w:rsidRDefault="00711228" w:rsidP="00711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6CD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703E8" w:rsidRPr="00616CD3">
        <w:rPr>
          <w:rFonts w:ascii="Angsana New" w:hAnsi="Angsana New"/>
          <w:spacing w:val="-2"/>
          <w:sz w:val="30"/>
          <w:szCs w:val="30"/>
        </w:rPr>
        <w:t xml:space="preserve">31 </w:t>
      </w:r>
      <w:r w:rsidR="003703E8" w:rsidRPr="00616CD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616C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0678B">
        <w:rPr>
          <w:rFonts w:ascii="Angsana New" w:hAnsi="Angsana New"/>
          <w:spacing w:val="-2"/>
          <w:sz w:val="30"/>
          <w:szCs w:val="30"/>
        </w:rPr>
        <w:t>2565</w:t>
      </w:r>
      <w:r w:rsidRPr="00616CD3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616CD3" w:rsidRPr="00616CD3">
        <w:rPr>
          <w:rFonts w:ascii="Angsana New" w:hAnsi="Angsana New"/>
          <w:spacing w:val="-2"/>
          <w:sz w:val="30"/>
          <w:szCs w:val="30"/>
        </w:rPr>
        <w:t>1,297</w:t>
      </w:r>
      <w:r w:rsidRPr="00616CD3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616CD3">
        <w:rPr>
          <w:rFonts w:ascii="Angsana New" w:hAnsi="Angsana New" w:hint="cs"/>
          <w:sz w:val="30"/>
          <w:szCs w:val="30"/>
          <w:cs/>
        </w:rPr>
        <w:t xml:space="preserve"> </w:t>
      </w:r>
      <w:r w:rsidRPr="00616CD3">
        <w:rPr>
          <w:rFonts w:ascii="Angsana New" w:hAnsi="Angsana New"/>
          <w:sz w:val="30"/>
          <w:szCs w:val="30"/>
          <w:cs/>
        </w:rPr>
        <w:t xml:space="preserve">และ </w:t>
      </w:r>
      <w:r w:rsidR="00616CD3">
        <w:rPr>
          <w:rFonts w:ascii="Angsana New" w:hAnsi="Angsana New"/>
          <w:sz w:val="30"/>
          <w:szCs w:val="30"/>
        </w:rPr>
        <w:t>785</w:t>
      </w:r>
      <w:r w:rsidRPr="00616CD3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711228">
        <w:rPr>
          <w:rFonts w:ascii="Angsana New" w:hAnsi="Angsana New"/>
          <w:sz w:val="30"/>
          <w:szCs w:val="30"/>
          <w:cs/>
        </w:rPr>
        <w:t xml:space="preserve"> </w:t>
      </w:r>
      <w:r w:rsidR="00616CD3" w:rsidRPr="00616CD3">
        <w:rPr>
          <w:rFonts w:ascii="Angsana New" w:hAnsi="Angsana New"/>
          <w:i/>
          <w:iCs/>
          <w:sz w:val="30"/>
          <w:szCs w:val="30"/>
        </w:rPr>
        <w:t>(</w:t>
      </w:r>
      <w:r w:rsidR="00F0678B">
        <w:rPr>
          <w:rFonts w:ascii="Angsana New" w:hAnsi="Angsana New"/>
          <w:i/>
          <w:iCs/>
          <w:sz w:val="30"/>
          <w:szCs w:val="30"/>
        </w:rPr>
        <w:t>30</w:t>
      </w:r>
      <w:r w:rsidR="00616CD3" w:rsidRPr="008B6D34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F0678B">
        <w:rPr>
          <w:rFonts w:ascii="Angsana New" w:hAnsi="Angsana New"/>
          <w:i/>
          <w:iCs/>
          <w:sz w:val="30"/>
          <w:szCs w:val="30"/>
        </w:rPr>
        <w:t>2565</w:t>
      </w:r>
      <w:r w:rsidRPr="0071122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16CD3">
        <w:rPr>
          <w:rFonts w:ascii="Angsana New" w:hAnsi="Angsana New"/>
          <w:i/>
          <w:iCs/>
          <w:sz w:val="30"/>
          <w:szCs w:val="30"/>
        </w:rPr>
        <w:t>1,467</w:t>
      </w:r>
      <w:r w:rsidRPr="00711228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616CD3">
        <w:rPr>
          <w:rFonts w:ascii="Angsana New" w:hAnsi="Angsana New"/>
          <w:i/>
          <w:iCs/>
          <w:sz w:val="30"/>
          <w:szCs w:val="30"/>
        </w:rPr>
        <w:t>785</w:t>
      </w:r>
      <w:r w:rsidRPr="00711228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7A7951E7" w14:textId="4F86BFEE" w:rsidR="00AA1FA4" w:rsidRPr="00616CD3" w:rsidRDefault="00AA1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B68972" w14:textId="77777777" w:rsidR="00EF3A0A" w:rsidRDefault="00EF3A0A" w:rsidP="00EF3A0A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080"/>
      </w:tblGrid>
      <w:tr w:rsidR="00EF3A0A" w:rsidRPr="00B83EA4" w14:paraId="0D4D40C4" w14:textId="77777777" w:rsidTr="00341C34">
        <w:tc>
          <w:tcPr>
            <w:tcW w:w="3600" w:type="dxa"/>
            <w:vAlign w:val="bottom"/>
          </w:tcPr>
          <w:p w14:paraId="75C38160" w14:textId="77777777" w:rsidR="00EF3A0A" w:rsidRPr="00BA19A0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8472B19" w14:textId="77777777" w:rsidR="00EF3A0A" w:rsidRPr="00B83EA4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3A0A" w:rsidRPr="00B83EA4" w14:paraId="307AA131" w14:textId="77777777" w:rsidTr="00341C34">
        <w:tc>
          <w:tcPr>
            <w:tcW w:w="3600" w:type="dxa"/>
            <w:vAlign w:val="bottom"/>
          </w:tcPr>
          <w:p w14:paraId="67BA5B25" w14:textId="77777777" w:rsidR="00EF3A0A" w:rsidRPr="00BA19A0" w:rsidDel="00CF6302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478044" w14:textId="4AF9F7C0" w:rsidR="00EF3A0A" w:rsidRPr="00BA19A0" w:rsidDel="00CF6302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0E44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vAlign w:val="bottom"/>
          </w:tcPr>
          <w:p w14:paraId="1910AB23" w14:textId="77777777" w:rsidR="00EF3A0A" w:rsidRPr="00BA19A0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F823010" w14:textId="77777777" w:rsidR="00EF3A0A" w:rsidRPr="00BA19A0" w:rsidDel="00CF6302" w:rsidRDefault="00EF3A0A" w:rsidP="0034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C0601B" w:rsidRPr="00B83EA4" w14:paraId="2BE3D7F3" w14:textId="77777777" w:rsidTr="00341C34">
        <w:tc>
          <w:tcPr>
            <w:tcW w:w="3600" w:type="dxa"/>
            <w:vAlign w:val="bottom"/>
          </w:tcPr>
          <w:p w14:paraId="6B86A44C" w14:textId="77777777" w:rsidR="00C0601B" w:rsidRPr="00BA19A0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59ED19" w14:textId="75265AC0" w:rsidR="00C0601B" w:rsidRDefault="000E446F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FE9AAB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788D3" w14:textId="680631CF" w:rsidR="00C0601B" w:rsidRDefault="000E446F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58C5AC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A401C0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0601B" w:rsidRPr="00B83EA4" w14:paraId="664DBDEE" w14:textId="77777777" w:rsidTr="00341C34">
        <w:tc>
          <w:tcPr>
            <w:tcW w:w="3600" w:type="dxa"/>
            <w:vAlign w:val="bottom"/>
          </w:tcPr>
          <w:p w14:paraId="5EE05DC4" w14:textId="77777777" w:rsidR="00C0601B" w:rsidRPr="00BA19A0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7A15E6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A6EF66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E38A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737E38D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15777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8252F65" w14:textId="77777777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8143F" w14:textId="7C05E662" w:rsidR="00C0601B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44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0601B" w:rsidRPr="00B83EA4" w14:paraId="5170FD4B" w14:textId="77777777" w:rsidTr="00341C34">
        <w:trPr>
          <w:tblHeader/>
        </w:trPr>
        <w:tc>
          <w:tcPr>
            <w:tcW w:w="3600" w:type="dxa"/>
            <w:vAlign w:val="bottom"/>
          </w:tcPr>
          <w:p w14:paraId="4F7C35D7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6"/>
          </w:tcPr>
          <w:p w14:paraId="6B2A65E6" w14:textId="77777777" w:rsidR="00C0601B" w:rsidRPr="00B83EA4" w:rsidRDefault="00C0601B" w:rsidP="00C06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2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</w:tcPr>
          <w:p w14:paraId="54941EDE" w14:textId="77777777" w:rsidR="00C0601B" w:rsidRPr="00B83EA4" w:rsidRDefault="00C0601B" w:rsidP="00C06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0601B" w:rsidRPr="00B83EA4" w14:paraId="79BED039" w14:textId="77777777" w:rsidTr="00341C34">
        <w:tc>
          <w:tcPr>
            <w:tcW w:w="3600" w:type="dxa"/>
          </w:tcPr>
          <w:p w14:paraId="76B20D7F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27BCA684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CE6A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6033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C3B99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749D4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D81D6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255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01B" w:rsidRPr="00B83EA4" w14:paraId="771A1BA3" w14:textId="77777777" w:rsidTr="00341C34">
        <w:tc>
          <w:tcPr>
            <w:tcW w:w="3600" w:type="dxa"/>
          </w:tcPr>
          <w:p w14:paraId="28471571" w14:textId="77777777" w:rsidR="00C0601B" w:rsidRPr="001A2A65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4A0E57E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F408A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BBF22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03C63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9548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0B389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7A70" w14:textId="77777777" w:rsidR="00C0601B" w:rsidRPr="00B83EA4" w:rsidRDefault="00C0601B" w:rsidP="00C06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46F" w:rsidRPr="00B83EA4" w14:paraId="3D443CD9" w14:textId="77777777" w:rsidTr="00341C34">
        <w:tc>
          <w:tcPr>
            <w:tcW w:w="3600" w:type="dxa"/>
          </w:tcPr>
          <w:p w14:paraId="3FA32D48" w14:textId="77777777" w:rsidR="000E446F" w:rsidRPr="00B83EA4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20D00BD" w14:textId="3E4DFAF6" w:rsidR="000E446F" w:rsidRPr="00B83EA4" w:rsidRDefault="000F420D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693F91">
              <w:rPr>
                <w:rFonts w:asciiTheme="majorBidi" w:hAnsiTheme="majorBidi" w:cstheme="majorBidi"/>
                <w:sz w:val="30"/>
                <w:szCs w:val="30"/>
              </w:rPr>
              <w:t>2,208</w:t>
            </w:r>
          </w:p>
        </w:tc>
        <w:tc>
          <w:tcPr>
            <w:tcW w:w="270" w:type="dxa"/>
          </w:tcPr>
          <w:p w14:paraId="77E24DD7" w14:textId="77777777" w:rsidR="000E446F" w:rsidRPr="00B83EA4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1229F" w14:textId="67635969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768,033</w:t>
            </w:r>
          </w:p>
        </w:tc>
        <w:tc>
          <w:tcPr>
            <w:tcW w:w="270" w:type="dxa"/>
          </w:tcPr>
          <w:p w14:paraId="552A0ECB" w14:textId="77777777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66434" w14:textId="47978F2D" w:rsidR="000E446F" w:rsidRPr="00843F37" w:rsidRDefault="00AA1FA4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EEC4B" w14:textId="77777777" w:rsidR="000E446F" w:rsidRPr="00843F37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BC514" w14:textId="77777777" w:rsidR="000E446F" w:rsidRPr="00843F37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E446F" w:rsidRPr="00B83EA4" w14:paraId="0D777704" w14:textId="77777777" w:rsidTr="00341C34">
        <w:tc>
          <w:tcPr>
            <w:tcW w:w="3600" w:type="dxa"/>
          </w:tcPr>
          <w:p w14:paraId="7DDF2D97" w14:textId="77777777" w:rsidR="000E446F" w:rsidRPr="00B83EA4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4F51C" w14:textId="03C9CF75" w:rsidR="000E446F" w:rsidRPr="00B83EA4" w:rsidRDefault="00693F91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39,164</w:t>
            </w:r>
          </w:p>
        </w:tc>
        <w:tc>
          <w:tcPr>
            <w:tcW w:w="270" w:type="dxa"/>
          </w:tcPr>
          <w:p w14:paraId="6B9C2BBB" w14:textId="77777777" w:rsidR="000E446F" w:rsidRPr="00B83EA4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688D0" w14:textId="1FD8B22D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34,409</w:t>
            </w:r>
          </w:p>
        </w:tc>
        <w:tc>
          <w:tcPr>
            <w:tcW w:w="270" w:type="dxa"/>
          </w:tcPr>
          <w:p w14:paraId="69FB7258" w14:textId="77777777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E918D" w14:textId="2155B796" w:rsidR="000E446F" w:rsidRPr="00843F37" w:rsidRDefault="00AA1FA4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</w:t>
            </w:r>
            <w:r w:rsidR="00813E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813E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633</w:t>
            </w:r>
          </w:p>
        </w:tc>
        <w:tc>
          <w:tcPr>
            <w:tcW w:w="270" w:type="dxa"/>
            <w:vAlign w:val="bottom"/>
          </w:tcPr>
          <w:p w14:paraId="3D02CA87" w14:textId="77777777" w:rsidR="000E446F" w:rsidRPr="00843F37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08412" w14:textId="639A6A97" w:rsidR="000E446F" w:rsidRPr="000E446F" w:rsidDel="000F64DD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446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1,066,280</w:t>
            </w:r>
          </w:p>
        </w:tc>
      </w:tr>
      <w:tr w:rsidR="000E446F" w:rsidRPr="00B83EA4" w14:paraId="61B00798" w14:textId="77777777" w:rsidTr="00341C34">
        <w:tc>
          <w:tcPr>
            <w:tcW w:w="3600" w:type="dxa"/>
          </w:tcPr>
          <w:p w14:paraId="3B1D8B14" w14:textId="77777777" w:rsidR="000E446F" w:rsidRPr="00B83EA4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D41B3" w14:textId="73932EC0" w:rsidR="000E446F" w:rsidRPr="00CA73DC" w:rsidRDefault="00693F91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831,372</w:t>
            </w:r>
          </w:p>
        </w:tc>
        <w:tc>
          <w:tcPr>
            <w:tcW w:w="270" w:type="dxa"/>
          </w:tcPr>
          <w:p w14:paraId="357E5C26" w14:textId="77777777" w:rsidR="000E446F" w:rsidRPr="000A7770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FBD7" w14:textId="2327EA6F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02,442</w:t>
            </w:r>
          </w:p>
        </w:tc>
        <w:tc>
          <w:tcPr>
            <w:tcW w:w="270" w:type="dxa"/>
          </w:tcPr>
          <w:p w14:paraId="20473F60" w14:textId="77777777" w:rsidR="000E446F" w:rsidRPr="00BF7EF7" w:rsidRDefault="000E446F" w:rsidP="000E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6F84D" w14:textId="31246C20" w:rsidR="000E446F" w:rsidRPr="00437586" w:rsidRDefault="00AA1FA4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813E6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3E67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70" w:type="dxa"/>
            <w:vAlign w:val="bottom"/>
          </w:tcPr>
          <w:p w14:paraId="6B80852D" w14:textId="77777777" w:rsidR="000E446F" w:rsidRPr="00BF7EF7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1FC12" w14:textId="06528295" w:rsidR="000E446F" w:rsidRPr="00BF7EF7" w:rsidDel="000F64DD" w:rsidRDefault="000E446F" w:rsidP="000E44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1,066,280</w:t>
            </w:r>
          </w:p>
        </w:tc>
      </w:tr>
    </w:tbl>
    <w:p w14:paraId="46B482C9" w14:textId="77777777" w:rsidR="009A5774" w:rsidRDefault="009A5774"/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260"/>
      </w:tblGrid>
      <w:tr w:rsidR="00786481" w:rsidRPr="00B83EA4" w14:paraId="226318DB" w14:textId="77777777" w:rsidTr="00154A7F">
        <w:trPr>
          <w:cantSplit/>
          <w:trHeight w:val="144"/>
        </w:trPr>
        <w:tc>
          <w:tcPr>
            <w:tcW w:w="6120" w:type="dxa"/>
          </w:tcPr>
          <w:p w14:paraId="23BEE541" w14:textId="77777777" w:rsidR="00786481" w:rsidRPr="000E3D58" w:rsidRDefault="00786481" w:rsidP="00154A7F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6DA515" w14:textId="77777777" w:rsidR="00786481" w:rsidRPr="00B83EA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481" w:rsidRPr="00B83EA4" w14:paraId="6F1B5F04" w14:textId="77777777" w:rsidTr="00154A7F">
        <w:trPr>
          <w:cantSplit/>
          <w:trHeight w:val="144"/>
        </w:trPr>
        <w:tc>
          <w:tcPr>
            <w:tcW w:w="6120" w:type="dxa"/>
          </w:tcPr>
          <w:p w14:paraId="4EBD57B5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0DAA5E7" w14:textId="75C8A263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8856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786481" w:rsidRPr="00B83EA4" w14:paraId="2EB31D08" w14:textId="77777777" w:rsidTr="00154A7F">
        <w:trPr>
          <w:cantSplit/>
          <w:trHeight w:val="144"/>
        </w:trPr>
        <w:tc>
          <w:tcPr>
            <w:tcW w:w="6120" w:type="dxa"/>
          </w:tcPr>
          <w:p w14:paraId="0818FCF7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1AD4168" w14:textId="48F83C60" w:rsidR="00786481" w:rsidRDefault="0088565A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86481" w:rsidRPr="00B83EA4" w14:paraId="78F0A4B6" w14:textId="77777777" w:rsidTr="00154A7F">
        <w:trPr>
          <w:cantSplit/>
          <w:trHeight w:val="144"/>
        </w:trPr>
        <w:tc>
          <w:tcPr>
            <w:tcW w:w="6120" w:type="dxa"/>
          </w:tcPr>
          <w:p w14:paraId="286D851D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986EC6" w14:textId="39DA77F6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EDE4F1C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8DD351" w14:textId="5A91655E" w:rsidR="00786481" w:rsidRPr="000E3D58" w:rsidRDefault="00786481" w:rsidP="006B45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6481" w:rsidRPr="00B83EA4" w14:paraId="5B0B7225" w14:textId="77777777" w:rsidTr="00154A7F">
        <w:trPr>
          <w:cantSplit/>
          <w:trHeight w:val="144"/>
        </w:trPr>
        <w:tc>
          <w:tcPr>
            <w:tcW w:w="6120" w:type="dxa"/>
          </w:tcPr>
          <w:p w14:paraId="42EBD599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C6E359B" w14:textId="77777777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83EA4" w14:paraId="7F0E84B6" w14:textId="77777777" w:rsidTr="00FB574E">
        <w:trPr>
          <w:cantSplit/>
          <w:trHeight w:val="144"/>
        </w:trPr>
        <w:tc>
          <w:tcPr>
            <w:tcW w:w="6120" w:type="dxa"/>
          </w:tcPr>
          <w:p w14:paraId="6126D293" w14:textId="77777777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9694924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27A798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550ED" w14:textId="77777777" w:rsidR="00786481" w:rsidRPr="000E3D58" w:rsidRDefault="00786481" w:rsidP="006B45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45C" w:rsidRPr="00B83EA4" w14:paraId="2DE27A0C" w14:textId="77777777" w:rsidTr="00FB574E">
        <w:trPr>
          <w:cantSplit/>
          <w:trHeight w:val="144"/>
        </w:trPr>
        <w:tc>
          <w:tcPr>
            <w:tcW w:w="6120" w:type="dxa"/>
          </w:tcPr>
          <w:p w14:paraId="6B063A8B" w14:textId="42045404" w:rsidR="0081145C" w:rsidRPr="00BA19A0" w:rsidRDefault="00FB574E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00CD38" w14:textId="74C1EBD8" w:rsidR="0081145C" w:rsidRPr="006B45DD" w:rsidDel="00681357" w:rsidRDefault="00ED385D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831,372</w:t>
            </w:r>
          </w:p>
        </w:tc>
        <w:tc>
          <w:tcPr>
            <w:tcW w:w="180" w:type="dxa"/>
          </w:tcPr>
          <w:p w14:paraId="5ECDDEBE" w14:textId="77777777" w:rsidR="0081145C" w:rsidRPr="006B45DD" w:rsidRDefault="0081145C" w:rsidP="0081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E71377" w14:textId="4CD9FBA5" w:rsidR="0081145C" w:rsidRPr="007D601F" w:rsidRDefault="0088565A" w:rsidP="0081145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802,442</w:t>
            </w:r>
          </w:p>
        </w:tc>
      </w:tr>
    </w:tbl>
    <w:p w14:paraId="10A72543" w14:textId="77777777" w:rsidR="00D75D3E" w:rsidRPr="0063665D" w:rsidRDefault="00D75D3E" w:rsidP="00D7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C16F7E6" w14:textId="64078C88" w:rsidR="00786481" w:rsidRPr="0020108A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8136A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</w:t>
      </w:r>
      <w:r w:rsidRPr="0020108A">
        <w:rPr>
          <w:rFonts w:ascii="Angsana New" w:hAnsi="Angsana New"/>
          <w:b/>
          <w:bCs/>
          <w:sz w:val="30"/>
          <w:szCs w:val="30"/>
          <w:cs/>
        </w:rPr>
        <w:t>ในงบการเงินเฉพาะกิจการ</w:t>
      </w:r>
    </w:p>
    <w:p w14:paraId="743406F1" w14:textId="77777777" w:rsidR="00A347B6" w:rsidRPr="00616CD3" w:rsidRDefault="00A347B6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786481" w:rsidRPr="00BE16F7" w14:paraId="3F1828D4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3E00ED8F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44A6690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32932CF7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1CE32D73" w14:textId="753C4BFD" w:rsidR="00786481" w:rsidRPr="00BA19A0" w:rsidRDefault="00786481" w:rsidP="006B45DD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366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36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366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25365D9" w14:textId="4CCEDA55" w:rsidR="00786481" w:rsidRPr="00BA19A0" w:rsidRDefault="00786481" w:rsidP="006B45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4772433" w14:textId="77777777" w:rsidR="00786481" w:rsidRPr="00BA19A0" w:rsidRDefault="00786481" w:rsidP="006B45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9B4A7B8" w14:textId="16185616" w:rsidR="00786481" w:rsidRPr="00B4359B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86481" w:rsidRPr="00BE16F7" w14:paraId="1F73639B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5330C184" w14:textId="77777777" w:rsidR="00786481" w:rsidRPr="00BA19A0" w:rsidRDefault="00786481" w:rsidP="006B45DD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107CD13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3394" w:rsidRPr="00BE16F7" w14:paraId="4C6E4011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28C0FA5E" w14:textId="77777777" w:rsidR="00D33394" w:rsidRPr="00BA19A0" w:rsidRDefault="00D33394" w:rsidP="00D333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519F73" w14:textId="40AAA120" w:rsidR="00D33394" w:rsidRPr="00BA19A0" w:rsidRDefault="007674EF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3601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78" w:type="dxa"/>
            <w:vAlign w:val="bottom"/>
          </w:tcPr>
          <w:p w14:paraId="6C5EB433" w14:textId="77777777" w:rsidR="00D33394" w:rsidRPr="00BA19A0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833F5ED" w14:textId="305A0E34" w:rsidR="00D33394" w:rsidRPr="00BA19A0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807</w:t>
            </w:r>
            <w:r>
              <w:rPr>
                <w:rFonts w:ascii="Angsana New" w:hAnsi="Angsana New"/>
                <w:sz w:val="30"/>
                <w:szCs w:val="30"/>
              </w:rPr>
              <w:t>,243</w:t>
            </w:r>
          </w:p>
        </w:tc>
      </w:tr>
      <w:tr w:rsidR="00D33394" w:rsidRPr="00BE16F7" w14:paraId="1FCE6BBE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3C9CA424" w14:textId="77777777" w:rsidR="00D33394" w:rsidRPr="00BA19A0" w:rsidRDefault="00D33394" w:rsidP="00D333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DC5B" w14:textId="3512BBAF" w:rsidR="00D33394" w:rsidRPr="00BF7597" w:rsidRDefault="007674EF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(3,248)</w:t>
            </w:r>
          </w:p>
        </w:tc>
        <w:tc>
          <w:tcPr>
            <w:tcW w:w="178" w:type="dxa"/>
            <w:vAlign w:val="bottom"/>
          </w:tcPr>
          <w:p w14:paraId="3F7F82C0" w14:textId="77777777" w:rsidR="00D33394" w:rsidRPr="00BA19A0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9C7C49D" w14:textId="67E5DFC6" w:rsidR="00D33394" w:rsidRPr="00BA19A0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F759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697,664</w:t>
            </w:r>
            <w:r w:rsidRPr="00BF75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3394" w:rsidRPr="00BE16F7" w14:paraId="51E2CCE5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4D080E0C" w14:textId="77777777" w:rsidR="00D33394" w:rsidRPr="00BA19A0" w:rsidRDefault="00D33394" w:rsidP="00D333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BAC6" w14:textId="0326A085" w:rsidR="00D33394" w:rsidRPr="00BA19A0" w:rsidRDefault="007674EF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36014">
              <w:rPr>
                <w:rFonts w:ascii="Angsana New" w:hAnsi="Angsana New"/>
                <w:b/>
                <w:bCs/>
                <w:sz w:val="30"/>
                <w:szCs w:val="30"/>
              </w:rPr>
              <w:t>1,857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7D24A7" w14:textId="77777777" w:rsidR="00D33394" w:rsidRPr="00BA19A0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AF41BFF" w14:textId="7836C8A9" w:rsidR="00D33394" w:rsidRPr="00ED43E5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109,579</w:t>
            </w:r>
          </w:p>
        </w:tc>
      </w:tr>
      <w:tr w:rsidR="00D33394" w:rsidRPr="00BE16F7" w14:paraId="045DA028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04DB3D12" w14:textId="44F6CF4F" w:rsidR="00D33394" w:rsidRPr="00BA19A0" w:rsidRDefault="00D33394" w:rsidP="00D333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80C7" w14:textId="2E91D3D8" w:rsidR="00D33394" w:rsidRPr="00843F37" w:rsidRDefault="00AB65D9" w:rsidP="00AB65D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5D336B2" w14:textId="77777777" w:rsidR="00D33394" w:rsidRPr="00843F3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E633C9" w14:textId="33130517" w:rsidR="00D33394" w:rsidRPr="00843F37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43F37">
              <w:rPr>
                <w:rFonts w:ascii="Angsana New" w:hAnsi="Angsana New"/>
                <w:sz w:val="30"/>
                <w:szCs w:val="30"/>
              </w:rPr>
              <w:t>22,034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3394" w:rsidRPr="00BE16F7" w14:paraId="46C53717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16D5D502" w14:textId="30EE8950" w:rsidR="00D33394" w:rsidRPr="00BE16F7" w:rsidRDefault="00D33394" w:rsidP="00D333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616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616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633A" w14:textId="7C389DA9" w:rsidR="00D33394" w:rsidRPr="00BE16F7" w:rsidRDefault="0063601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360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(1,857)</w:t>
            </w:r>
          </w:p>
        </w:tc>
        <w:tc>
          <w:tcPr>
            <w:tcW w:w="178" w:type="dxa"/>
            <w:vAlign w:val="bottom"/>
          </w:tcPr>
          <w:p w14:paraId="14407613" w14:textId="77777777" w:rsidR="00D33394" w:rsidRPr="00BE16F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7FE6DC1" w14:textId="3B57F3CB" w:rsidR="00D33394" w:rsidRPr="00ED43E5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87,545</w:t>
            </w:r>
          </w:p>
        </w:tc>
      </w:tr>
      <w:tr w:rsidR="00D33394" w:rsidRPr="00BE16F7" w14:paraId="5D2502AB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16DF4D1E" w14:textId="77777777" w:rsidR="00D33394" w:rsidRPr="00BE16F7" w:rsidRDefault="00D33394" w:rsidP="00D333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9E309F" w14:textId="47D25503" w:rsidR="00D33394" w:rsidRPr="00843F37" w:rsidRDefault="00AB65D9" w:rsidP="00AB65D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BC0A7F" w14:textId="77777777" w:rsidR="00D33394" w:rsidRPr="00BE16F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2EB6F98" w14:textId="003069B3" w:rsidR="00D33394" w:rsidRPr="00843F37" w:rsidRDefault="00D33394" w:rsidP="00D33394">
            <w:pPr>
              <w:pStyle w:val="acctfourfigures"/>
              <w:tabs>
                <w:tab w:val="clear" w:pos="765"/>
                <w:tab w:val="decimal" w:pos="1171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843F37"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</w:tr>
      <w:tr w:rsidR="00D33394" w:rsidRPr="00BE16F7" w14:paraId="12E3E1A6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6FE43BE6" w14:textId="77777777" w:rsidR="00D33394" w:rsidRPr="00BA19A0" w:rsidRDefault="00D33394" w:rsidP="00D333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AE855" w14:textId="4DB0BC3A" w:rsidR="00D33394" w:rsidRPr="00843F37" w:rsidRDefault="00AB65D9" w:rsidP="00AB65D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60FCF6E" w14:textId="77777777" w:rsidR="00D33394" w:rsidRPr="00BE16F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795A4E7" w14:textId="12BEB055" w:rsidR="00D33394" w:rsidRPr="00843F37" w:rsidRDefault="00D33394" w:rsidP="00D33394">
            <w:pPr>
              <w:pStyle w:val="acctfourfigures"/>
              <w:tabs>
                <w:tab w:val="clear" w:pos="765"/>
                <w:tab w:val="decimal" w:pos="1171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43F37">
              <w:rPr>
                <w:rFonts w:ascii="Angsana New" w:hAnsi="Angsana New"/>
                <w:sz w:val="30"/>
                <w:szCs w:val="30"/>
              </w:rPr>
              <w:t>1,24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D33394" w:rsidRPr="00BE16F7" w14:paraId="227A79A7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4B546BD4" w14:textId="05B3EDF3" w:rsidR="00D33394" w:rsidRPr="00BE16F7" w:rsidRDefault="00D33394" w:rsidP="00D333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67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7674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98BA5" w14:textId="0C84BF0D" w:rsidR="00D33394" w:rsidRPr="00BA19A0" w:rsidRDefault="0063601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360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(1,857)</w:t>
            </w:r>
          </w:p>
        </w:tc>
        <w:tc>
          <w:tcPr>
            <w:tcW w:w="178" w:type="dxa"/>
            <w:vAlign w:val="bottom"/>
          </w:tcPr>
          <w:p w14:paraId="692EF46F" w14:textId="77777777" w:rsidR="00D33394" w:rsidRPr="00BE16F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28B5" w14:textId="082AA58C" w:rsidR="00D33394" w:rsidRPr="00B4359B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92,534</w:t>
            </w:r>
          </w:p>
        </w:tc>
      </w:tr>
      <w:tr w:rsidR="00D33394" w:rsidRPr="00BE16F7" w14:paraId="72E9DAA3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4F99C399" w14:textId="77777777" w:rsidR="00D33394" w:rsidRPr="00154A7F" w:rsidRDefault="00D33394" w:rsidP="00D333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F1ACCE" w14:textId="247CF7A6" w:rsidR="00D33394" w:rsidRPr="00154A7F" w:rsidRDefault="00D33394" w:rsidP="00D33394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7F4E13" w14:textId="77777777" w:rsidR="00D33394" w:rsidRPr="00154A7F" w:rsidRDefault="00D33394" w:rsidP="00D33394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0E316AE" w14:textId="77777777" w:rsidR="00D33394" w:rsidRPr="00154A7F" w:rsidRDefault="00D33394" w:rsidP="00D333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3394" w:rsidRPr="00BE16F7" w14:paraId="2C2F2FBC" w14:textId="77777777" w:rsidTr="007674EF">
        <w:trPr>
          <w:cantSplit/>
          <w:trHeight w:val="20"/>
        </w:trPr>
        <w:tc>
          <w:tcPr>
            <w:tcW w:w="5760" w:type="dxa"/>
            <w:vAlign w:val="bottom"/>
          </w:tcPr>
          <w:p w14:paraId="10759FB8" w14:textId="339029EF" w:rsidR="00D33394" w:rsidRPr="00BE16F7" w:rsidRDefault="00D33394" w:rsidP="00D333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67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74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7D1D1B" w14:textId="15930DEC" w:rsidR="00D33394" w:rsidRPr="007674EF" w:rsidRDefault="0063601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60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(1,857)</w:t>
            </w:r>
          </w:p>
        </w:tc>
        <w:tc>
          <w:tcPr>
            <w:tcW w:w="178" w:type="dxa"/>
            <w:vAlign w:val="bottom"/>
          </w:tcPr>
          <w:p w14:paraId="59D23E51" w14:textId="77777777" w:rsidR="00D33394" w:rsidRPr="00BE16F7" w:rsidRDefault="00D33394" w:rsidP="00D3339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71AD9B64" w14:textId="76317B04" w:rsidR="00D33394" w:rsidRPr="00B4359B" w:rsidRDefault="00D33394" w:rsidP="00D3339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92,534</w:t>
            </w:r>
          </w:p>
        </w:tc>
      </w:tr>
    </w:tbl>
    <w:p w14:paraId="3E7C56CD" w14:textId="77777777" w:rsidR="001663DA" w:rsidRPr="00616CD3" w:rsidRDefault="001663DA" w:rsidP="0078648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B37837" w:rsidRPr="00CB2E31" w14:paraId="1C387D70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163023DA" w14:textId="2FA50F49" w:rsidR="00B37837" w:rsidRPr="00987762" w:rsidRDefault="00F31B04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1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2E62B7F8" w14:textId="00ED9999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837" w:rsidRPr="00CB2E31" w14:paraId="48D7BD4D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13BD7646" w14:textId="1F8F2B71" w:rsidR="00B37837" w:rsidRPr="00987762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31B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31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31B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666F2934" w14:textId="41EAD082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18C9E8F" w14:textId="77777777" w:rsidR="00B37837" w:rsidRPr="00276535" w:rsidRDefault="00B37837" w:rsidP="00B378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AABB8A8" w14:textId="684DDDDF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37837" w:rsidRPr="00CB2E31" w14:paraId="3EF93A24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5D43A45C" w14:textId="77777777" w:rsidR="00B37837" w:rsidRPr="00987762" w:rsidRDefault="00B37837" w:rsidP="00B378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41FDC19B" w14:textId="20189FEE" w:rsidR="00B37837" w:rsidRDefault="00B37837" w:rsidP="00B3783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43D8" w:rsidRPr="00CB2E31" w14:paraId="10F3FEF8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1BBD3C8B" w14:textId="77777777" w:rsidR="00E943D8" w:rsidRPr="00154A7F" w:rsidRDefault="00E943D8" w:rsidP="00E943D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856BF" w14:textId="469B7D0F" w:rsidR="00E943D8" w:rsidRPr="006B38A2" w:rsidRDefault="00611C34" w:rsidP="00E943D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227,893</w:t>
            </w:r>
          </w:p>
        </w:tc>
        <w:tc>
          <w:tcPr>
            <w:tcW w:w="178" w:type="dxa"/>
            <w:vAlign w:val="bottom"/>
          </w:tcPr>
          <w:p w14:paraId="31B4A458" w14:textId="77777777" w:rsidR="00E943D8" w:rsidRPr="00276535" w:rsidRDefault="00E943D8" w:rsidP="00E94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A119E54" w14:textId="35648F0F" w:rsidR="00E943D8" w:rsidRPr="00276535" w:rsidRDefault="00E943D8" w:rsidP="00E943D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110,895</w:t>
            </w:r>
          </w:p>
        </w:tc>
      </w:tr>
      <w:tr w:rsidR="00611C34" w:rsidRPr="00CB2E31" w14:paraId="3C80B9E9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7B892CB5" w14:textId="77777777" w:rsidR="00611C34" w:rsidRPr="00276535" w:rsidRDefault="00611C34" w:rsidP="00611C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8519EF" w14:textId="37635F64" w:rsidR="00611C34" w:rsidRPr="006B38A2" w:rsidRDefault="00611C34" w:rsidP="00611C3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540BB2C" w14:textId="77777777" w:rsidR="00611C34" w:rsidRPr="00276535" w:rsidRDefault="00611C34" w:rsidP="00611C3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1F593631" w14:textId="08A31B1E" w:rsidR="00611C34" w:rsidRPr="00276535" w:rsidRDefault="00611C34" w:rsidP="00611C3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(2,469)</w:t>
            </w:r>
          </w:p>
        </w:tc>
      </w:tr>
      <w:tr w:rsidR="00E943D8" w:rsidRPr="00CB2E31" w14:paraId="3AB8D4F7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3168FDC1" w14:textId="77777777" w:rsidR="00E943D8" w:rsidRPr="00276535" w:rsidRDefault="00E943D8" w:rsidP="00E943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BB459" w14:textId="1890D38B" w:rsidR="00E943D8" w:rsidRPr="006B38A2" w:rsidRDefault="007674EF" w:rsidP="007674E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6B3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EA28F00" w14:textId="77777777" w:rsidR="00E943D8" w:rsidRPr="00276535" w:rsidRDefault="00E943D8" w:rsidP="00E94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D54D694" w14:textId="56A007B8" w:rsidR="00E943D8" w:rsidRPr="00276535" w:rsidRDefault="00E943D8" w:rsidP="00E943D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(3,498)</w:t>
            </w:r>
          </w:p>
        </w:tc>
      </w:tr>
      <w:tr w:rsidR="00E943D8" w:rsidRPr="00CB2E31" w14:paraId="0FC64D53" w14:textId="77777777" w:rsidTr="00616CD3">
        <w:trPr>
          <w:cantSplit/>
          <w:trHeight w:val="20"/>
        </w:trPr>
        <w:tc>
          <w:tcPr>
            <w:tcW w:w="5760" w:type="dxa"/>
            <w:vAlign w:val="bottom"/>
          </w:tcPr>
          <w:p w14:paraId="5FCEE278" w14:textId="62735B24" w:rsidR="00E943D8" w:rsidRPr="00276535" w:rsidRDefault="00E943D8" w:rsidP="00E943D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3D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2EE29" w14:textId="66A5CC88" w:rsidR="00E943D8" w:rsidRPr="006B38A2" w:rsidRDefault="00611C34" w:rsidP="00E943D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227,893</w:t>
            </w:r>
          </w:p>
        </w:tc>
        <w:tc>
          <w:tcPr>
            <w:tcW w:w="178" w:type="dxa"/>
            <w:vAlign w:val="bottom"/>
          </w:tcPr>
          <w:p w14:paraId="1D076932" w14:textId="77777777" w:rsidR="00E943D8" w:rsidRPr="0085735B" w:rsidRDefault="00E943D8" w:rsidP="00E94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5E3" w14:textId="59B1D1A0" w:rsidR="00E943D8" w:rsidRPr="0085735B" w:rsidRDefault="00E943D8" w:rsidP="00E943D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104,928</w:t>
            </w:r>
          </w:p>
        </w:tc>
      </w:tr>
    </w:tbl>
    <w:p w14:paraId="7A89F3BE" w14:textId="77777777" w:rsidR="00B7151D" w:rsidRDefault="00B7151D"/>
    <w:p w14:paraId="3DBB6438" w14:textId="5C56FF59" w:rsidR="00786481" w:rsidRPr="00260243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60243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9007E1A" w14:textId="77777777" w:rsidR="00786481" w:rsidRPr="00B7151D" w:rsidRDefault="00786481" w:rsidP="00B7151D">
      <w:pPr>
        <w:rPr>
          <w:rFonts w:ascii="Angsana New" w:hAnsi="Angsana New"/>
          <w:sz w:val="30"/>
          <w:szCs w:val="30"/>
          <w:cs/>
        </w:rPr>
      </w:pPr>
    </w:p>
    <w:p w14:paraId="4E10C067" w14:textId="6193F91A" w:rsidR="0081145C" w:rsidRPr="006C2AEA" w:rsidRDefault="0081145C" w:rsidP="00811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B55DD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3B03EC" w:rsidRPr="00BB55DD">
        <w:rPr>
          <w:rFonts w:ascii="Angsana New" w:hAnsi="Angsana New" w:hint="cs"/>
          <w:sz w:val="30"/>
          <w:szCs w:val="30"/>
          <w:cs/>
        </w:rPr>
        <w:t>สาม</w:t>
      </w:r>
      <w:r w:rsidRPr="00BB55DD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BB55DD">
        <w:rPr>
          <w:rFonts w:ascii="Angsana New" w:hAnsi="Angsana New"/>
          <w:sz w:val="30"/>
          <w:szCs w:val="30"/>
        </w:rPr>
        <w:br/>
      </w:r>
      <w:r w:rsidR="003B03EC" w:rsidRPr="00BB55DD">
        <w:rPr>
          <w:rFonts w:ascii="Angsana New" w:hAnsi="Angsana New"/>
          <w:spacing w:val="-2"/>
          <w:sz w:val="30"/>
          <w:szCs w:val="30"/>
        </w:rPr>
        <w:t xml:space="preserve">31 </w:t>
      </w:r>
      <w:r w:rsidR="003B03EC" w:rsidRPr="00BB55DD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BB55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55DD">
        <w:rPr>
          <w:rFonts w:ascii="Angsana New" w:hAnsi="Angsana New"/>
          <w:spacing w:val="-2"/>
          <w:sz w:val="30"/>
          <w:szCs w:val="30"/>
        </w:rPr>
        <w:t xml:space="preserve">2565 </w:t>
      </w:r>
      <w:r w:rsidRPr="00BB55DD">
        <w:rPr>
          <w:rFonts w:ascii="Angsana New" w:hAnsi="Angsana New"/>
          <w:spacing w:val="-2"/>
          <w:sz w:val="30"/>
          <w:szCs w:val="30"/>
          <w:cs/>
        </w:rPr>
        <w:t xml:space="preserve">คือร้อยละ </w:t>
      </w:r>
      <w:r w:rsidR="00BB55DD" w:rsidRPr="00BB55DD">
        <w:rPr>
          <w:rFonts w:ascii="Angsana New" w:hAnsi="Angsana New"/>
          <w:spacing w:val="-2"/>
          <w:sz w:val="30"/>
          <w:szCs w:val="30"/>
        </w:rPr>
        <w:t>16.50</w:t>
      </w:r>
      <w:r w:rsidRPr="00BB55DD">
        <w:rPr>
          <w:rFonts w:ascii="Angsana New" w:hAnsi="Angsana New"/>
          <w:spacing w:val="-2"/>
          <w:sz w:val="30"/>
          <w:szCs w:val="30"/>
        </w:rPr>
        <w:t xml:space="preserve"> </w:t>
      </w:r>
      <w:r w:rsidRPr="00013E8F">
        <w:rPr>
          <w:rFonts w:ascii="Angsana New" w:hAnsi="Angsana New"/>
          <w:spacing w:val="-2"/>
          <w:sz w:val="30"/>
          <w:szCs w:val="30"/>
          <w:cs/>
        </w:rPr>
        <w:t>และร้อยละ</w:t>
      </w:r>
      <w:r w:rsidRPr="00013E8F">
        <w:rPr>
          <w:rFonts w:ascii="Angsana New" w:hAnsi="Angsana New"/>
          <w:spacing w:val="-2"/>
          <w:sz w:val="30"/>
          <w:szCs w:val="30"/>
        </w:rPr>
        <w:t xml:space="preserve"> </w:t>
      </w:r>
      <w:r w:rsidR="00013E8F" w:rsidRPr="00013E8F">
        <w:rPr>
          <w:rFonts w:ascii="Angsana New" w:hAnsi="Angsana New"/>
          <w:spacing w:val="-2"/>
          <w:sz w:val="30"/>
          <w:szCs w:val="30"/>
        </w:rPr>
        <w:t>4.84</w:t>
      </w:r>
      <w:r w:rsidRPr="00013E8F">
        <w:rPr>
          <w:rFonts w:ascii="Angsana New" w:hAnsi="Angsana New"/>
          <w:spacing w:val="-2"/>
          <w:sz w:val="30"/>
          <w:szCs w:val="30"/>
        </w:rPr>
        <w:t xml:space="preserve"> </w:t>
      </w:r>
      <w:r w:rsidRPr="00013E8F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013E8F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013E8F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Pr="00BB55DD">
        <w:rPr>
          <w:rFonts w:ascii="Angsana New" w:hAnsi="Angsana New"/>
          <w:i/>
          <w:iCs/>
          <w:spacing w:val="-2"/>
          <w:sz w:val="30"/>
          <w:szCs w:val="30"/>
          <w:cs/>
        </w:rPr>
        <w:t>: ร้อยละ</w:t>
      </w:r>
      <w:r w:rsidR="003B03EC" w:rsidRPr="00BB55DD">
        <w:rPr>
          <w:rFonts w:ascii="Angsana New" w:hAnsi="Angsana New"/>
          <w:i/>
          <w:iCs/>
          <w:spacing w:val="-2"/>
          <w:sz w:val="30"/>
          <w:szCs w:val="30"/>
        </w:rPr>
        <w:t>19.23</w:t>
      </w:r>
      <w:r w:rsidRPr="00BB55D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และร้อยละ </w:t>
      </w:r>
      <w:r w:rsidRPr="00BB55D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3B03EC" w:rsidRPr="00BB55DD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BB55DD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3B03EC" w:rsidRPr="00BB55DD">
        <w:rPr>
          <w:rFonts w:ascii="Angsana New" w:hAnsi="Angsana New"/>
          <w:i/>
          <w:iCs/>
          <w:spacing w:val="-2"/>
          <w:sz w:val="30"/>
          <w:szCs w:val="30"/>
        </w:rPr>
        <w:t>36</w:t>
      </w:r>
      <w:r w:rsidR="004A61BC" w:rsidRPr="00BB55DD"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 w:rsidRPr="00BB55DD">
        <w:rPr>
          <w:rFonts w:ascii="Angsana New" w:hAnsi="Angsana New"/>
          <w:i/>
          <w:iCs/>
          <w:spacing w:val="-2"/>
          <w:sz w:val="30"/>
          <w:szCs w:val="30"/>
          <w:cs/>
        </w:rPr>
        <w:t>ตามลำดับ</w:t>
      </w:r>
      <w:r w:rsidRPr="00BB55DD">
        <w:rPr>
          <w:rFonts w:ascii="Angsana New" w:hAnsi="Angsana New"/>
          <w:i/>
          <w:iCs/>
          <w:sz w:val="30"/>
          <w:szCs w:val="30"/>
        </w:rPr>
        <w:t xml:space="preserve">) </w:t>
      </w:r>
      <w:r w:rsidR="003B03EC" w:rsidRPr="00BB55DD">
        <w:rPr>
          <w:rFonts w:ascii="Angsana New" w:hAnsi="Angsana New"/>
          <w:i/>
          <w:iCs/>
          <w:sz w:val="30"/>
          <w:szCs w:val="30"/>
        </w:rPr>
        <w:br/>
      </w:r>
      <w:r w:rsidRPr="00BB55DD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B7151D"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</w:t>
      </w:r>
    </w:p>
    <w:p w14:paraId="41C608B0" w14:textId="77777777" w:rsidR="00C93DDD" w:rsidRDefault="00C93DDD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5"/>
        <w:gridCol w:w="988"/>
        <w:gridCol w:w="275"/>
        <w:gridCol w:w="985"/>
        <w:gridCol w:w="275"/>
        <w:gridCol w:w="983"/>
      </w:tblGrid>
      <w:tr w:rsidR="00832953" w:rsidRPr="00953BA7" w14:paraId="5DAB1EE2" w14:textId="77777777" w:rsidTr="00154A7F">
        <w:tc>
          <w:tcPr>
            <w:tcW w:w="2299" w:type="pct"/>
          </w:tcPr>
          <w:p w14:paraId="1ECA51E0" w14:textId="77777777" w:rsidR="00786481" w:rsidRPr="002B49DC" w:rsidRDefault="00786481" w:rsidP="006B45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52B3D31E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7B71072" w14:textId="77777777" w:rsidR="00786481" w:rsidRPr="00CD424B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4FECA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E4B37" w:rsidRPr="00953BA7" w14:paraId="5658966B" w14:textId="77777777" w:rsidTr="00832953">
        <w:tc>
          <w:tcPr>
            <w:tcW w:w="2299" w:type="pct"/>
          </w:tcPr>
          <w:p w14:paraId="08CCBF83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1DBBE49" w14:textId="10C3EF71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</w:tcPr>
          <w:p w14:paraId="561FCB1D" w14:textId="77777777" w:rsidR="001E4B37" w:rsidRPr="00CD424B" w:rsidRDefault="001E4B37" w:rsidP="001E4B3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CBFF426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3" w:type="pct"/>
          </w:tcPr>
          <w:p w14:paraId="0B061CC4" w14:textId="77777777" w:rsidR="001E4B37" w:rsidRPr="00CD424B" w:rsidRDefault="001E4B37" w:rsidP="001E4B3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48A3F35" w14:textId="27E7DC31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</w:tcPr>
          <w:p w14:paraId="46A789FA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4651EBA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E4B37" w:rsidRPr="00953BA7" w14:paraId="5E8C13C9" w14:textId="77777777" w:rsidTr="00832953">
        <w:tc>
          <w:tcPr>
            <w:tcW w:w="2299" w:type="pct"/>
          </w:tcPr>
          <w:p w14:paraId="1F8F6056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0" w:type="pct"/>
            <w:vAlign w:val="bottom"/>
          </w:tcPr>
          <w:p w14:paraId="5A6F986F" w14:textId="1974988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0637C853" w14:textId="77777777" w:rsidR="001E4B37" w:rsidRPr="00CD424B" w:rsidRDefault="001E4B37" w:rsidP="001E4B3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50CBE25" w14:textId="19A7FC8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74E74870" w14:textId="77777777" w:rsidR="001E4B37" w:rsidRPr="00CD424B" w:rsidRDefault="001E4B37" w:rsidP="001E4B37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7D2D6F6" w14:textId="174D0D59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1E8D9953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93FC597" w14:textId="098F78A5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32953" w:rsidRPr="00953BA7" w14:paraId="77F45BF9" w14:textId="77777777" w:rsidTr="00832953">
        <w:tc>
          <w:tcPr>
            <w:tcW w:w="2299" w:type="pct"/>
          </w:tcPr>
          <w:p w14:paraId="3EDFEF5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1" w:type="pct"/>
            <w:gridSpan w:val="7"/>
          </w:tcPr>
          <w:p w14:paraId="2FEED1D3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B37" w:rsidRPr="00953BA7" w14:paraId="2A20FE4F" w14:textId="77777777" w:rsidTr="00832953">
        <w:tc>
          <w:tcPr>
            <w:tcW w:w="2299" w:type="pct"/>
          </w:tcPr>
          <w:p w14:paraId="747954DE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0" w:type="pct"/>
            <w:shd w:val="clear" w:color="auto" w:fill="auto"/>
          </w:tcPr>
          <w:p w14:paraId="6DB9BAC3" w14:textId="155E1043" w:rsidR="001E4B37" w:rsidRPr="00CD424B" w:rsidRDefault="006E76DB" w:rsidP="001E4B3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57,650</w:t>
            </w:r>
          </w:p>
        </w:tc>
        <w:tc>
          <w:tcPr>
            <w:tcW w:w="153" w:type="pct"/>
            <w:shd w:val="clear" w:color="auto" w:fill="auto"/>
          </w:tcPr>
          <w:p w14:paraId="093EBD42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6EF4E8A" w14:textId="383FE9FA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74,532</w:t>
            </w:r>
          </w:p>
        </w:tc>
        <w:tc>
          <w:tcPr>
            <w:tcW w:w="153" w:type="pct"/>
            <w:shd w:val="clear" w:color="auto" w:fill="auto"/>
          </w:tcPr>
          <w:p w14:paraId="65A4DB7F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0858F67" w14:textId="2E20F38F" w:rsidR="001E4B37" w:rsidRPr="00CD424B" w:rsidRDefault="006E76DB" w:rsidP="001E4B3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47,121</w:t>
            </w:r>
          </w:p>
        </w:tc>
        <w:tc>
          <w:tcPr>
            <w:tcW w:w="153" w:type="pct"/>
            <w:shd w:val="clear" w:color="auto" w:fill="auto"/>
          </w:tcPr>
          <w:p w14:paraId="1EDB03FD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334C2C6" w14:textId="7D27615A" w:rsidR="001E4B37" w:rsidRPr="00CD424B" w:rsidRDefault="001E4B37" w:rsidP="001E4B3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48,260</w:t>
            </w:r>
          </w:p>
        </w:tc>
      </w:tr>
      <w:tr w:rsidR="001E4B37" w:rsidRPr="00953BA7" w14:paraId="6D2BF375" w14:textId="77777777" w:rsidTr="00832953">
        <w:tc>
          <w:tcPr>
            <w:tcW w:w="2299" w:type="pct"/>
          </w:tcPr>
          <w:p w14:paraId="4EC8ECB9" w14:textId="77777777" w:rsidR="001E4B37" w:rsidRPr="00CD424B" w:rsidRDefault="001E4B37" w:rsidP="001E4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00" w:type="pct"/>
            <w:shd w:val="clear" w:color="auto" w:fill="auto"/>
          </w:tcPr>
          <w:p w14:paraId="0D2E4EC0" w14:textId="558DC0C3" w:rsidR="001E4B37" w:rsidRPr="00CD424B" w:rsidRDefault="006E76DB" w:rsidP="001E4B3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(8,169)</w:t>
            </w:r>
          </w:p>
        </w:tc>
        <w:tc>
          <w:tcPr>
            <w:tcW w:w="153" w:type="pct"/>
            <w:shd w:val="clear" w:color="auto" w:fill="auto"/>
          </w:tcPr>
          <w:p w14:paraId="448FD18C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C66D1BB" w14:textId="25DED64A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(3,061)</w:t>
            </w:r>
          </w:p>
        </w:tc>
        <w:tc>
          <w:tcPr>
            <w:tcW w:w="153" w:type="pct"/>
            <w:shd w:val="clear" w:color="auto" w:fill="auto"/>
          </w:tcPr>
          <w:p w14:paraId="6F88E605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ED4E04" w14:textId="50761A97" w:rsidR="001E4B37" w:rsidRPr="00CD424B" w:rsidRDefault="006E76DB" w:rsidP="001E4B3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(2,843)</w:t>
            </w:r>
          </w:p>
        </w:tc>
        <w:tc>
          <w:tcPr>
            <w:tcW w:w="153" w:type="pct"/>
            <w:shd w:val="clear" w:color="auto" w:fill="auto"/>
          </w:tcPr>
          <w:p w14:paraId="37D6E790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A7E5FBF" w14:textId="17C9FDC9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(2,672)</w:t>
            </w:r>
          </w:p>
        </w:tc>
      </w:tr>
      <w:tr w:rsidR="001E4B37" w:rsidRPr="00953BA7" w14:paraId="77E14DDD" w14:textId="77777777" w:rsidTr="00832953">
        <w:tc>
          <w:tcPr>
            <w:tcW w:w="2299" w:type="pct"/>
          </w:tcPr>
          <w:p w14:paraId="4A27BDDF" w14:textId="77777777" w:rsidR="001E4B37" w:rsidRPr="00CD424B" w:rsidRDefault="001E4B37" w:rsidP="001E4B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C0347" w14:textId="57A3AA58" w:rsidR="001E4B37" w:rsidRPr="00CD424B" w:rsidRDefault="006E76DB" w:rsidP="001E4B3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49,481</w:t>
            </w:r>
          </w:p>
        </w:tc>
        <w:tc>
          <w:tcPr>
            <w:tcW w:w="153" w:type="pct"/>
            <w:shd w:val="clear" w:color="auto" w:fill="auto"/>
          </w:tcPr>
          <w:p w14:paraId="6F06B0E1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C8BC4" w14:textId="69C248A3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71,471</w:t>
            </w:r>
          </w:p>
        </w:tc>
        <w:tc>
          <w:tcPr>
            <w:tcW w:w="153" w:type="pct"/>
            <w:shd w:val="clear" w:color="auto" w:fill="auto"/>
          </w:tcPr>
          <w:p w14:paraId="524ACAEC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7AF28" w14:textId="7EB2075B" w:rsidR="001E4B37" w:rsidRPr="00CD424B" w:rsidRDefault="006E76DB" w:rsidP="001E4B3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44,278</w:t>
            </w:r>
          </w:p>
        </w:tc>
        <w:tc>
          <w:tcPr>
            <w:tcW w:w="153" w:type="pct"/>
            <w:shd w:val="clear" w:color="auto" w:fill="auto"/>
          </w:tcPr>
          <w:p w14:paraId="30E748D4" w14:textId="77777777" w:rsidR="001E4B37" w:rsidRPr="00CD424B" w:rsidRDefault="001E4B37" w:rsidP="001E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1C8CE" w14:textId="697F17AA" w:rsidR="001E4B37" w:rsidRPr="00CD424B" w:rsidRDefault="001E4B37" w:rsidP="001E4B3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45,588</w:t>
            </w:r>
          </w:p>
        </w:tc>
      </w:tr>
    </w:tbl>
    <w:p w14:paraId="337556FD" w14:textId="090730AB" w:rsidR="00F744B9" w:rsidRDefault="00607CD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117"/>
        <w:gridCol w:w="7"/>
        <w:gridCol w:w="248"/>
        <w:gridCol w:w="7"/>
        <w:gridCol w:w="1126"/>
        <w:gridCol w:w="7"/>
        <w:gridCol w:w="281"/>
        <w:gridCol w:w="7"/>
        <w:gridCol w:w="1144"/>
        <w:gridCol w:w="7"/>
        <w:gridCol w:w="254"/>
        <w:gridCol w:w="7"/>
        <w:gridCol w:w="978"/>
        <w:gridCol w:w="13"/>
      </w:tblGrid>
      <w:tr w:rsidR="00786481" w:rsidRPr="00BE16F7" w14:paraId="3FED1736" w14:textId="77777777" w:rsidTr="00DF4D88">
        <w:trPr>
          <w:cantSplit/>
          <w:trHeight w:val="139"/>
          <w:tblHeader/>
        </w:trPr>
        <w:tc>
          <w:tcPr>
            <w:tcW w:w="2152" w:type="pct"/>
          </w:tcPr>
          <w:p w14:paraId="3D325B3A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48" w:type="pct"/>
            <w:gridSpan w:val="14"/>
            <w:vAlign w:val="bottom"/>
          </w:tcPr>
          <w:p w14:paraId="4FE283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E16F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94191" w:rsidRPr="00BE16F7" w14:paraId="0E247DB5" w14:textId="77777777" w:rsidTr="006F3D15">
        <w:trPr>
          <w:cantSplit/>
          <w:trHeight w:val="139"/>
          <w:tblHeader/>
        </w:trPr>
        <w:tc>
          <w:tcPr>
            <w:tcW w:w="2152" w:type="pct"/>
          </w:tcPr>
          <w:p w14:paraId="05A037DB" w14:textId="77777777" w:rsidR="00F744B9" w:rsidRPr="00BA19A0" w:rsidRDefault="00F744B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751" w:type="pct"/>
            <w:gridSpan w:val="3"/>
            <w:vAlign w:val="bottom"/>
          </w:tcPr>
          <w:p w14:paraId="6E8B79BD" w14:textId="77777777" w:rsidR="00F744B9" w:rsidRPr="00BE16F7" w:rsidRDefault="00F744B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6"/>
            <w:vAlign w:val="bottom"/>
          </w:tcPr>
          <w:p w14:paraId="237EFA47" w14:textId="77777777" w:rsidR="00F744B9" w:rsidRPr="00BE16F7" w:rsidRDefault="00F744B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689" w:type="pct"/>
            <w:gridSpan w:val="5"/>
            <w:vAlign w:val="bottom"/>
          </w:tcPr>
          <w:p w14:paraId="5954328F" w14:textId="77777777" w:rsidR="00F744B9" w:rsidRPr="00BE16F7" w:rsidRDefault="00F744B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191" w:rsidRPr="00BE16F7" w14:paraId="19445FC9" w14:textId="77777777" w:rsidTr="00DF4D88">
        <w:trPr>
          <w:cantSplit/>
          <w:trHeight w:val="139"/>
          <w:tblHeader/>
        </w:trPr>
        <w:tc>
          <w:tcPr>
            <w:tcW w:w="2152" w:type="pct"/>
          </w:tcPr>
          <w:p w14:paraId="28F72F7E" w14:textId="77777777" w:rsidR="00D94191" w:rsidRPr="00BA19A0" w:rsidRDefault="00D9419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5CB18" w14:textId="77777777" w:rsidR="00D94191" w:rsidRPr="00BA19A0" w:rsidRDefault="00D9419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D14C9" w14:textId="77777777" w:rsidR="00D94191" w:rsidRPr="00BE16F7" w:rsidRDefault="00D9419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15" w:type="pct"/>
            <w:gridSpan w:val="2"/>
            <w:vAlign w:val="bottom"/>
          </w:tcPr>
          <w:p w14:paraId="02033E49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93323" w14:textId="54FFDFD6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  <w:gridSpan w:val="2"/>
            <w:vAlign w:val="bottom"/>
          </w:tcPr>
          <w:p w14:paraId="31AB9D89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vAlign w:val="bottom"/>
          </w:tcPr>
          <w:p w14:paraId="1FC756C1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57F69E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</w:tcBorders>
            <w:vAlign w:val="bottom"/>
          </w:tcPr>
          <w:p w14:paraId="729CD054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vAlign w:val="bottom"/>
          </w:tcPr>
          <w:p w14:paraId="04F12AEB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  <w:r w:rsidRPr="00F744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3" w:type="pct"/>
            <w:gridSpan w:val="2"/>
            <w:vAlign w:val="bottom"/>
          </w:tcPr>
          <w:p w14:paraId="33082B59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vAlign w:val="bottom"/>
          </w:tcPr>
          <w:p w14:paraId="5B73D517" w14:textId="58E5BB38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C2B271" w14:textId="6CCF1155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B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F744B9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744B9" w:rsidRPr="00BE16F7" w14:paraId="672DB67F" w14:textId="77777777" w:rsidTr="00DF4D88">
        <w:trPr>
          <w:cantSplit/>
          <w:trHeight w:val="139"/>
          <w:tblHeader/>
        </w:trPr>
        <w:tc>
          <w:tcPr>
            <w:tcW w:w="2152" w:type="pct"/>
          </w:tcPr>
          <w:p w14:paraId="6F1B677A" w14:textId="77777777" w:rsidR="00F744B9" w:rsidRPr="00BE16F7" w:rsidRDefault="00F744B9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848" w:type="pct"/>
            <w:gridSpan w:val="14"/>
          </w:tcPr>
          <w:p w14:paraId="095D9BC6" w14:textId="7DBE4D8B" w:rsidR="00F744B9" w:rsidRPr="00BE16F7" w:rsidRDefault="00F744B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D15" w:rsidRPr="00BE16F7" w14:paraId="3272EAB1" w14:textId="77777777" w:rsidTr="006F3D15">
        <w:trPr>
          <w:gridAfter w:val="1"/>
          <w:wAfter w:w="7" w:type="pct"/>
          <w:trHeight w:val="139"/>
        </w:trPr>
        <w:tc>
          <w:tcPr>
            <w:tcW w:w="2152" w:type="pct"/>
          </w:tcPr>
          <w:p w14:paraId="5FBF0F7C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1" w:type="pct"/>
          </w:tcPr>
          <w:p w14:paraId="3FC1F0B9" w14:textId="77777777" w:rsidR="00D94191" w:rsidRPr="00BA19A0" w:rsidRDefault="00D9419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0E3CB989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4AA66575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  <w:gridSpan w:val="2"/>
          </w:tcPr>
          <w:p w14:paraId="6C8F052E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gridSpan w:val="2"/>
          </w:tcPr>
          <w:p w14:paraId="45C6A115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gridSpan w:val="2"/>
          </w:tcPr>
          <w:p w14:paraId="701E87B4" w14:textId="670AAFD9" w:rsidR="00D94191" w:rsidRPr="00BE16F7" w:rsidRDefault="00D9419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gridSpan w:val="2"/>
          </w:tcPr>
          <w:p w14:paraId="5E4905DD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3D15" w:rsidRPr="00BE16F7" w14:paraId="4FB01E70" w14:textId="77777777" w:rsidTr="006F3D15">
        <w:trPr>
          <w:gridAfter w:val="1"/>
          <w:wAfter w:w="7" w:type="pct"/>
          <w:trHeight w:val="348"/>
        </w:trPr>
        <w:tc>
          <w:tcPr>
            <w:tcW w:w="2152" w:type="pct"/>
          </w:tcPr>
          <w:p w14:paraId="7DA2685B" w14:textId="77777777" w:rsidR="00D94191" w:rsidRPr="00BE16F7" w:rsidRDefault="00D94191" w:rsidP="00FD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1" w:type="pct"/>
            <w:shd w:val="clear" w:color="auto" w:fill="auto"/>
          </w:tcPr>
          <w:p w14:paraId="5A8A6604" w14:textId="04661A8F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0A788425" w14:textId="77777777" w:rsidR="00D94191" w:rsidRPr="00BE16F7" w:rsidRDefault="00D94191" w:rsidP="00FD2F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C722701" w14:textId="12ED0A9E" w:rsidR="00D94191" w:rsidRPr="004530B9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524F279B" w14:textId="77777777" w:rsidR="00D94191" w:rsidRPr="00BE16F7" w:rsidRDefault="00D94191" w:rsidP="00FD2F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1AF41C5" w14:textId="2ABCF889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B7B01F2" w14:textId="02F430EA" w:rsidR="00D94191" w:rsidRPr="00BE16F7" w:rsidRDefault="00D94191" w:rsidP="00FD2FD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3906A9E2" w14:textId="2E976EE5" w:rsidR="00D94191" w:rsidRPr="00BE16F7" w:rsidRDefault="00D94191" w:rsidP="003D66A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D15" w:rsidRPr="00BE16F7" w14:paraId="7FD8F1BF" w14:textId="77777777" w:rsidTr="006F3D15">
        <w:trPr>
          <w:gridAfter w:val="1"/>
          <w:wAfter w:w="7" w:type="pct"/>
          <w:trHeight w:val="348"/>
        </w:trPr>
        <w:tc>
          <w:tcPr>
            <w:tcW w:w="2152" w:type="pct"/>
          </w:tcPr>
          <w:p w14:paraId="328C98A3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611" w:type="pct"/>
            <w:shd w:val="clear" w:color="auto" w:fill="auto"/>
          </w:tcPr>
          <w:p w14:paraId="56C878E9" w14:textId="06A7B249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3D3585C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DF1B9D5" w14:textId="55CEBCFA" w:rsidR="00D94191" w:rsidRPr="002B49DC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0B051F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7D72F63E" w14:textId="77777777" w:rsidR="00D94191" w:rsidRPr="002B49DC" w:rsidRDefault="00D94191" w:rsidP="006B45D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E5DAEDF" w14:textId="302932AD" w:rsidR="00D94191" w:rsidRPr="002B49DC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05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B0A6EB7" w14:textId="77443B7C" w:rsidR="00D94191" w:rsidRPr="002B49DC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A4623D1" w14:textId="3E87E847" w:rsidR="00D94191" w:rsidRPr="002B49DC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6F3D15" w:rsidRPr="00BE16F7" w14:paraId="405BA185" w14:textId="77777777" w:rsidTr="006F3D15">
        <w:trPr>
          <w:gridAfter w:val="1"/>
          <w:wAfter w:w="7" w:type="pct"/>
          <w:trHeight w:val="348"/>
        </w:trPr>
        <w:tc>
          <w:tcPr>
            <w:tcW w:w="2152" w:type="pct"/>
          </w:tcPr>
          <w:p w14:paraId="40BF3103" w14:textId="1622A210" w:rsidR="00D94191" w:rsidRPr="00BA19A0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อาคารและอุปกรณ์ (ตัดรายการกำไรจากการจำหน่ายเครื่องจักรและอุปกรณ์ระหว่างกัน)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C8070D" w14:textId="759CF10A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0,299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71C331B8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  <w:vAlign w:val="bottom"/>
          </w:tcPr>
          <w:p w14:paraId="6857624B" w14:textId="79D2AAF0" w:rsidR="00D94191" w:rsidRPr="00843F37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158" w:type="pct"/>
            <w:gridSpan w:val="2"/>
            <w:shd w:val="clear" w:color="auto" w:fill="auto"/>
            <w:vAlign w:val="bottom"/>
          </w:tcPr>
          <w:p w14:paraId="7B62D127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18FEB351" w14:textId="21F4A1F0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E31DE7F" w14:textId="1DDA41D7" w:rsidR="00D94191" w:rsidRPr="00843F37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5A31B78E" w14:textId="47AC1955" w:rsidR="00D94191" w:rsidRPr="00BE16F7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10,063</w:t>
            </w:r>
          </w:p>
        </w:tc>
      </w:tr>
      <w:tr w:rsidR="006F3D15" w:rsidRPr="00BE16F7" w14:paraId="43D2281F" w14:textId="77777777" w:rsidTr="006F3D15">
        <w:trPr>
          <w:gridAfter w:val="1"/>
          <w:wAfter w:w="7" w:type="pct"/>
          <w:trHeight w:val="348"/>
        </w:trPr>
        <w:tc>
          <w:tcPr>
            <w:tcW w:w="2152" w:type="pct"/>
          </w:tcPr>
          <w:p w14:paraId="16504A7A" w14:textId="77777777" w:rsidR="00D94191" w:rsidRPr="00BA19A0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45F806" w14:textId="7E529F3F" w:rsidR="00D94191" w:rsidRPr="00BE16F7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448BF85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  <w:vAlign w:val="bottom"/>
          </w:tcPr>
          <w:p w14:paraId="45E813C7" w14:textId="0031A51D" w:rsidR="00D94191" w:rsidRPr="002B49DC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96B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F4D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" w:type="pct"/>
            <w:gridSpan w:val="2"/>
            <w:shd w:val="clear" w:color="auto" w:fill="auto"/>
            <w:vAlign w:val="bottom"/>
          </w:tcPr>
          <w:p w14:paraId="734B978D" w14:textId="77777777" w:rsidR="00D94191" w:rsidRPr="002B49DC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  <w:vAlign w:val="bottom"/>
          </w:tcPr>
          <w:p w14:paraId="3601E965" w14:textId="0F82B661" w:rsidR="00D94191" w:rsidRPr="002B49DC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(8,088)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02639433" w14:textId="458BF00E" w:rsidR="00D94191" w:rsidRPr="002B49DC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  <w:vAlign w:val="bottom"/>
          </w:tcPr>
          <w:p w14:paraId="41390719" w14:textId="249B51BA" w:rsidR="00D94191" w:rsidRPr="002B49DC" w:rsidRDefault="00D94191" w:rsidP="003D66A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3D15" w:rsidRPr="00BE16F7" w14:paraId="35F007AB" w14:textId="77777777" w:rsidTr="006F3D15">
        <w:trPr>
          <w:gridAfter w:val="1"/>
          <w:wAfter w:w="7" w:type="pct"/>
          <w:trHeight w:val="348"/>
        </w:trPr>
        <w:tc>
          <w:tcPr>
            <w:tcW w:w="2152" w:type="pct"/>
          </w:tcPr>
          <w:p w14:paraId="7059F62A" w14:textId="48F0D87C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1" w:type="pct"/>
            <w:shd w:val="clear" w:color="auto" w:fill="auto"/>
          </w:tcPr>
          <w:p w14:paraId="46459F58" w14:textId="58CD0D86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7FED6FF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68AE149" w14:textId="759AFFAB" w:rsidR="00D94191" w:rsidRPr="00843F37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18F16FAF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01564EF7" w14:textId="564F3EAD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7200AA8" w14:textId="200EC6DB" w:rsidR="00D94191" w:rsidRPr="00BE16F7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5345C053" w14:textId="7586618A" w:rsidR="00D94191" w:rsidRPr="00BE16F7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249</w:t>
            </w:r>
          </w:p>
        </w:tc>
      </w:tr>
      <w:tr w:rsidR="006F3D15" w:rsidRPr="00BE16F7" w14:paraId="757485F1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54630AF4" w14:textId="77777777" w:rsidR="00D94191" w:rsidRPr="00BE16F7" w:rsidRDefault="00D94191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6A818B1" w14:textId="12E0CEE7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46,55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9C82747" w14:textId="77777777" w:rsidR="00D94191" w:rsidRPr="00BE16F7" w:rsidRDefault="00D94191" w:rsidP="002B41E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794B3" w14:textId="3F58D1C9" w:rsidR="00D94191" w:rsidRPr="002B49DC" w:rsidRDefault="00D94191" w:rsidP="003D66A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183082ED" w14:textId="77777777" w:rsidR="00D94191" w:rsidRPr="002B49DC" w:rsidRDefault="00D94191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B8728" w14:textId="4D74E02A" w:rsidR="00D94191" w:rsidRPr="002B49DC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31CC0D3" w14:textId="7171C75B" w:rsidR="00D94191" w:rsidRPr="002B49DC" w:rsidRDefault="00D94191" w:rsidP="002B41E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E60CE" w14:textId="76D6C268" w:rsidR="00D94191" w:rsidRPr="002B49DC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46,55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6F3D15" w:rsidRPr="00BE16F7" w14:paraId="5ADDC1AA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124356DB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7BD0A" w14:textId="1A0939B3" w:rsidR="00D94191" w:rsidRPr="00BA19A0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74,532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2CC0C49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03CB1" w14:textId="61DD81BC" w:rsidR="00D94191" w:rsidRPr="002B49DC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</w:t>
            </w:r>
            <w:r w:rsidR="000B05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 w:rsidR="00DF4D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392502A1" w14:textId="77777777" w:rsidR="00D94191" w:rsidRPr="002B49DC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BA65" w14:textId="3357F778" w:rsidR="00D94191" w:rsidRPr="002B49DC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</w:t>
            </w:r>
            <w:r w:rsidR="000B05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F1C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415A1B7" w14:textId="70B1B232" w:rsidR="00D94191" w:rsidRPr="002B49DC" w:rsidRDefault="00D9419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A7F8" w14:textId="3CE6983E" w:rsidR="00D94191" w:rsidRPr="004C7C75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57,650</w:t>
            </w:r>
          </w:p>
        </w:tc>
      </w:tr>
      <w:tr w:rsidR="006F3D15" w:rsidRPr="00BE16F7" w14:paraId="37C51BE6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085B783E" w14:textId="6211235B" w:rsidR="00D94191" w:rsidRPr="00261E82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3820A210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56F61AD9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</w:tcPr>
          <w:p w14:paraId="3A70EB45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  <w:gridSpan w:val="2"/>
          </w:tcPr>
          <w:p w14:paraId="18FE9A40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</w:tcPr>
          <w:p w14:paraId="7A70371A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</w:tcPr>
          <w:p w14:paraId="3DFEE6F1" w14:textId="79C7974D" w:rsidR="00D94191" w:rsidRPr="00EF463A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</w:tcPr>
          <w:p w14:paraId="76EE872F" w14:textId="77777777" w:rsidR="00D94191" w:rsidRPr="00EF463A" w:rsidRDefault="00D94191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4D88" w:rsidRPr="00BE16F7" w14:paraId="16153D24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6C87D257" w14:textId="77777777" w:rsidR="00DF4D88" w:rsidRPr="00261E82" w:rsidRDefault="00DF4D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319D34A4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76F933BE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</w:tcPr>
          <w:p w14:paraId="5142FAC1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  <w:gridSpan w:val="2"/>
          </w:tcPr>
          <w:p w14:paraId="119AAC56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</w:tcPr>
          <w:p w14:paraId="75D21A22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</w:tcPr>
          <w:p w14:paraId="184181B7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</w:tcPr>
          <w:p w14:paraId="241A0A98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4D88" w:rsidRPr="00BE16F7" w14:paraId="0D386E6C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7AF49BAF" w14:textId="77777777" w:rsidR="00DF4D88" w:rsidRPr="00261E82" w:rsidRDefault="00DF4D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50578D2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</w:tcPr>
          <w:p w14:paraId="0DF8C7AA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</w:tcPr>
          <w:p w14:paraId="1C108127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  <w:gridSpan w:val="2"/>
          </w:tcPr>
          <w:p w14:paraId="40377814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</w:tcPr>
          <w:p w14:paraId="2B0678F9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</w:tcPr>
          <w:p w14:paraId="325BBCE7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</w:tcPr>
          <w:p w14:paraId="046AB899" w14:textId="77777777" w:rsidR="00DF4D88" w:rsidRPr="00EF463A" w:rsidRDefault="00DF4D88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3D15" w:rsidRPr="00BE16F7" w14:paraId="1DD975C0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1FCC09EB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611" w:type="pct"/>
          </w:tcPr>
          <w:p w14:paraId="71A53B29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gridSpan w:val="2"/>
          </w:tcPr>
          <w:p w14:paraId="6ADB75F9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049C8D2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gridSpan w:val="2"/>
          </w:tcPr>
          <w:p w14:paraId="29A9E167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5390056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6CEDC41" w14:textId="10BF0845" w:rsidR="00D94191" w:rsidRPr="00843F37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68E46A93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3D15" w:rsidRPr="00BE16F7" w14:paraId="681DDAB0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1C36D495" w14:textId="710D4DE4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1" w:type="pct"/>
          </w:tcPr>
          <w:p w14:paraId="7E861019" w14:textId="380A9337" w:rsidR="00D94191" w:rsidRPr="00843F3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78248338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2BCAEA2A" w14:textId="4B18385D" w:rsidR="00D94191" w:rsidRPr="00843F37" w:rsidRDefault="00D94191" w:rsidP="003D66A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58" w:type="pct"/>
            <w:gridSpan w:val="2"/>
          </w:tcPr>
          <w:p w14:paraId="2286199D" w14:textId="77777777" w:rsidR="00D94191" w:rsidRPr="00843F3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D915309" w14:textId="7B373660" w:rsidR="00D94191" w:rsidRPr="00843F3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</w:tcPr>
          <w:p w14:paraId="1B2B4030" w14:textId="1F9C486E" w:rsidR="00D94191" w:rsidRPr="00843F37" w:rsidRDefault="00D94191" w:rsidP="00F017BF">
            <w:pPr>
              <w:pStyle w:val="acctfourfigures"/>
              <w:tabs>
                <w:tab w:val="clear" w:pos="765"/>
                <w:tab w:val="decimal" w:pos="426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9" w:type="pct"/>
            <w:gridSpan w:val="2"/>
          </w:tcPr>
          <w:p w14:paraId="654A2297" w14:textId="052D956E" w:rsidR="00D94191" w:rsidRPr="00843F37" w:rsidRDefault="00D9419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6F3D15" w:rsidRPr="00BE16F7" w14:paraId="35D32648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3A871341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1" w:type="pct"/>
          </w:tcPr>
          <w:p w14:paraId="6AFA698C" w14:textId="4D665425" w:rsidR="00D94191" w:rsidRPr="00BE16F7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gridSpan w:val="2"/>
          </w:tcPr>
          <w:p w14:paraId="23AFFDE5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</w:tcPr>
          <w:p w14:paraId="31AC1288" w14:textId="151729F7" w:rsidR="00D94191" w:rsidRPr="004530B9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158" w:type="pct"/>
            <w:gridSpan w:val="2"/>
          </w:tcPr>
          <w:p w14:paraId="314FCB2A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D31E957" w14:textId="34B198E9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</w:tcPr>
          <w:p w14:paraId="5ED19BB3" w14:textId="7730322D" w:rsidR="00D94191" w:rsidRPr="00BE16F7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2A4F0DDA" w14:textId="43F2FE30" w:rsidR="00D94191" w:rsidRPr="00BE16F7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(876)</w:t>
            </w:r>
          </w:p>
        </w:tc>
      </w:tr>
      <w:tr w:rsidR="006F3D15" w:rsidRPr="00BE16F7" w14:paraId="5EA2AFE4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3ACEC5A0" w14:textId="75D22164" w:rsidR="00D94191" w:rsidRPr="00BA19A0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11" w:type="pct"/>
          </w:tcPr>
          <w:p w14:paraId="29804E56" w14:textId="40CA4B6B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3A4A1076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</w:tcPr>
          <w:p w14:paraId="466642D4" w14:textId="7E04EAAE" w:rsidR="00D94191" w:rsidRPr="004530B9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(2,460)</w:t>
            </w:r>
          </w:p>
        </w:tc>
        <w:tc>
          <w:tcPr>
            <w:tcW w:w="158" w:type="pct"/>
            <w:gridSpan w:val="2"/>
          </w:tcPr>
          <w:p w14:paraId="5C1E8F30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680BEB" w14:textId="6B28D3E2" w:rsidR="00D94191" w:rsidRPr="00F017BF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(1,862)</w:t>
            </w:r>
          </w:p>
        </w:tc>
        <w:tc>
          <w:tcPr>
            <w:tcW w:w="143" w:type="pct"/>
            <w:gridSpan w:val="2"/>
          </w:tcPr>
          <w:p w14:paraId="019DE3EE" w14:textId="61822A80" w:rsidR="00D94191" w:rsidRPr="00F017BF" w:rsidRDefault="00D94191" w:rsidP="00F017BF">
            <w:pPr>
              <w:pStyle w:val="acctfourfigures"/>
              <w:tabs>
                <w:tab w:val="clear" w:pos="765"/>
                <w:tab w:val="decimal" w:pos="633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</w:tcPr>
          <w:p w14:paraId="213DE5B9" w14:textId="2637DC0D" w:rsidR="00D94191" w:rsidRPr="00BE16F7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(4,322)</w:t>
            </w:r>
          </w:p>
        </w:tc>
      </w:tr>
      <w:tr w:rsidR="006F3D15" w:rsidRPr="00BE16F7" w14:paraId="03FA46F1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007079F1" w14:textId="5AADF02D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602C799" w14:textId="4A07CCB2" w:rsidR="00D94191" w:rsidRPr="00BE16F7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3B02980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4EEAF" w14:textId="2B671491" w:rsidR="00D94191" w:rsidRPr="00843F37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21B5B1F4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89337" w14:textId="556B7339" w:rsidR="00D94191" w:rsidRPr="00BE16F7" w:rsidRDefault="00D94191" w:rsidP="003D66A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6B479F2" w14:textId="215BAF78" w:rsidR="00D94191" w:rsidRPr="00BE16F7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385F" w14:textId="56DB9434" w:rsidR="00D94191" w:rsidRPr="00BE16F7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(2,933)</w:t>
            </w:r>
          </w:p>
        </w:tc>
      </w:tr>
      <w:tr w:rsidR="006F3D15" w:rsidRPr="00BE16F7" w14:paraId="3898AC21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33804865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110C" w14:textId="40D1259F" w:rsidR="00D94191" w:rsidRPr="009C78A1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3,061</w:t>
            </w: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5A8E8B3" w14:textId="77777777" w:rsidR="00D94191" w:rsidRPr="00BA19A0" w:rsidRDefault="00D94191" w:rsidP="006B45DD">
            <w:pPr>
              <w:pStyle w:val="acctfourfigures"/>
              <w:tabs>
                <w:tab w:val="clear" w:pos="765"/>
                <w:tab w:val="decimal" w:pos="880"/>
                <w:tab w:val="decimal" w:pos="951"/>
                <w:tab w:val="decimal" w:pos="115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1815" w14:textId="4875C7C2" w:rsidR="00D94191" w:rsidRPr="004530B9" w:rsidRDefault="00D9419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(3,246)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0E4CBD9E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FDBD" w14:textId="399A69F8" w:rsidR="00D94191" w:rsidRPr="00F017BF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7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(1,862)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09CFCFF" w14:textId="13414862" w:rsidR="00D94191" w:rsidRPr="00F017BF" w:rsidRDefault="00D94191" w:rsidP="00F017BF">
            <w:pPr>
              <w:pStyle w:val="acctfourfigures"/>
              <w:tabs>
                <w:tab w:val="clear" w:pos="765"/>
                <w:tab w:val="decimal" w:pos="633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AB76" w14:textId="225A1A48" w:rsidR="00D94191" w:rsidRPr="009C78A1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(8,169)</w:t>
            </w:r>
          </w:p>
        </w:tc>
      </w:tr>
      <w:tr w:rsidR="006F3D15" w:rsidRPr="00BE16F7" w14:paraId="016DAFFB" w14:textId="77777777" w:rsidTr="006F3D15">
        <w:trPr>
          <w:gridAfter w:val="1"/>
          <w:wAfter w:w="7" w:type="pct"/>
          <w:trHeight w:val="50"/>
        </w:trPr>
        <w:tc>
          <w:tcPr>
            <w:tcW w:w="2152" w:type="pct"/>
          </w:tcPr>
          <w:p w14:paraId="541034CB" w14:textId="77777777" w:rsidR="00D94191" w:rsidRPr="00261E82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0CC6428A" w14:textId="77777777" w:rsidR="00D94191" w:rsidRPr="00261E82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CF3661A" w14:textId="77777777" w:rsidR="00D94191" w:rsidRPr="00261E82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A0AF3E" w14:textId="77777777" w:rsidR="00D94191" w:rsidRPr="00261E82" w:rsidRDefault="00D94191" w:rsidP="00154A7F">
            <w:pPr>
              <w:pStyle w:val="acctfourfigures"/>
              <w:tabs>
                <w:tab w:val="clear" w:pos="765"/>
                <w:tab w:val="decimal" w:pos="699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8" w:type="pct"/>
            <w:gridSpan w:val="2"/>
            <w:shd w:val="clear" w:color="auto" w:fill="auto"/>
          </w:tcPr>
          <w:p w14:paraId="7F6F8F0C" w14:textId="77777777" w:rsidR="00D94191" w:rsidRPr="00261E82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CFC208" w14:textId="77777777" w:rsidR="00D94191" w:rsidRPr="00261E82" w:rsidRDefault="00D94191" w:rsidP="006B45DD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3E53A4B8" w14:textId="7A86E553" w:rsidR="00D94191" w:rsidRPr="00261E82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E2EB68" w14:textId="77777777" w:rsidR="00D94191" w:rsidRPr="00154A7F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F3D15" w:rsidRPr="00BE16F7" w14:paraId="1E5569E9" w14:textId="77777777" w:rsidTr="006F3D15">
        <w:trPr>
          <w:gridAfter w:val="1"/>
          <w:wAfter w:w="7" w:type="pct"/>
          <w:trHeight w:val="334"/>
        </w:trPr>
        <w:tc>
          <w:tcPr>
            <w:tcW w:w="2152" w:type="pct"/>
          </w:tcPr>
          <w:p w14:paraId="6804D053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1BB8FD70" w14:textId="50913A30" w:rsidR="00D94191" w:rsidRPr="009C78A1" w:rsidRDefault="00D9419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71,471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2DF653E" w14:textId="77777777" w:rsidR="00D94191" w:rsidRPr="00BE16F7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F3BADCC" w14:textId="084CB68D" w:rsidR="00D94191" w:rsidRPr="002B49DC" w:rsidRDefault="00D94191" w:rsidP="00A307C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</w:t>
            </w:r>
            <w:r w:rsidR="000B05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DF4D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5F8766BD" w14:textId="77777777" w:rsidR="00D94191" w:rsidRPr="002B49DC" w:rsidRDefault="00D9419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87D55C5" w14:textId="6BFB74C6" w:rsidR="00D94191" w:rsidRPr="002B49DC" w:rsidRDefault="00D94191" w:rsidP="003D66A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</w:t>
            </w:r>
            <w:r w:rsidR="000B05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DF4D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B506319" w14:textId="4B8D3804" w:rsidR="00D94191" w:rsidRPr="002B49DC" w:rsidRDefault="00D9419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F68B93" w14:textId="15697B76" w:rsidR="00D94191" w:rsidRPr="009C78A1" w:rsidRDefault="00D9419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49,481</w:t>
            </w:r>
          </w:p>
        </w:tc>
      </w:tr>
    </w:tbl>
    <w:p w14:paraId="59AC25D9" w14:textId="77777777" w:rsidR="00942118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74"/>
        <w:gridCol w:w="265"/>
        <w:gridCol w:w="1181"/>
        <w:gridCol w:w="270"/>
        <w:gridCol w:w="1080"/>
        <w:gridCol w:w="236"/>
        <w:gridCol w:w="1024"/>
      </w:tblGrid>
      <w:tr w:rsidR="00786481" w:rsidRPr="00BE16F7" w14:paraId="48BF4D55" w14:textId="77777777" w:rsidTr="003D66A7">
        <w:trPr>
          <w:cantSplit/>
          <w:trHeight w:val="139"/>
          <w:tblHeader/>
        </w:trPr>
        <w:tc>
          <w:tcPr>
            <w:tcW w:w="3960" w:type="dxa"/>
            <w:shd w:val="clear" w:color="auto" w:fill="auto"/>
          </w:tcPr>
          <w:p w14:paraId="0596F6F9" w14:textId="28BBD18F" w:rsidR="00786481" w:rsidRPr="00BE16F7" w:rsidRDefault="00942118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786481"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0B8D5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191" w:rsidRPr="00BE16F7" w14:paraId="50010071" w14:textId="77777777" w:rsidTr="003D66A7">
        <w:trPr>
          <w:cantSplit/>
          <w:trHeight w:val="139"/>
          <w:tblHeader/>
        </w:trPr>
        <w:tc>
          <w:tcPr>
            <w:tcW w:w="3960" w:type="dxa"/>
            <w:shd w:val="clear" w:color="auto" w:fill="auto"/>
          </w:tcPr>
          <w:p w14:paraId="6E06A239" w14:textId="77777777" w:rsidR="00D94191" w:rsidRPr="00BA19A0" w:rsidRDefault="00D9419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F8A5793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94E6769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0C25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23A4A2A" w14:textId="77777777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F8E1F2" w14:textId="61B9713E" w:rsidR="00D94191" w:rsidRPr="00BE16F7" w:rsidRDefault="00D9419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481" w:rsidRPr="00BE16F7" w14:paraId="77D8BD90" w14:textId="77777777" w:rsidTr="003D66A7">
        <w:trPr>
          <w:cantSplit/>
          <w:trHeight w:val="139"/>
          <w:tblHeader/>
        </w:trPr>
        <w:tc>
          <w:tcPr>
            <w:tcW w:w="3960" w:type="dxa"/>
            <w:shd w:val="clear" w:color="auto" w:fill="auto"/>
          </w:tcPr>
          <w:p w14:paraId="517ACEE2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F9A27" w14:textId="77777777" w:rsidR="00786481" w:rsidRPr="003D66A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A9B32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64A585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D2C3A3B" w14:textId="002314C5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01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4C2B2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43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E87E57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4E5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A25D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AA4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FA6407" w14:textId="77777777" w:rsidR="008B57F3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2DBDD6" w14:textId="485B50CA" w:rsidR="00786481" w:rsidRPr="00BE16F7" w:rsidRDefault="001E4B37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605DC94B" w14:textId="77777777" w:rsidTr="003D66A7">
        <w:trPr>
          <w:cantSplit/>
          <w:trHeight w:val="139"/>
          <w:tblHeader/>
        </w:trPr>
        <w:tc>
          <w:tcPr>
            <w:tcW w:w="3960" w:type="dxa"/>
            <w:shd w:val="clear" w:color="auto" w:fill="auto"/>
          </w:tcPr>
          <w:p w14:paraId="50ED430F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3932792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56849DE9" w14:textId="77777777" w:rsidTr="003D66A7">
        <w:trPr>
          <w:trHeight w:val="139"/>
        </w:trPr>
        <w:tc>
          <w:tcPr>
            <w:tcW w:w="3960" w:type="dxa"/>
            <w:shd w:val="clear" w:color="auto" w:fill="auto"/>
          </w:tcPr>
          <w:p w14:paraId="0900281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660E34F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A1306A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6F3187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EB1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3EE6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0DBF1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A6958E9" w14:textId="77777777" w:rsidR="00786481" w:rsidRPr="00BE16F7" w:rsidRDefault="00786481" w:rsidP="003D66A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28DE1B42" w14:textId="77777777" w:rsidTr="003D66A7">
        <w:trPr>
          <w:trHeight w:val="348"/>
        </w:trPr>
        <w:tc>
          <w:tcPr>
            <w:tcW w:w="3960" w:type="dxa"/>
            <w:shd w:val="clear" w:color="auto" w:fill="auto"/>
          </w:tcPr>
          <w:p w14:paraId="38AAE7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074" w:type="dxa"/>
            <w:shd w:val="clear" w:color="auto" w:fill="auto"/>
          </w:tcPr>
          <w:p w14:paraId="0F7F52D9" w14:textId="35D67696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E4B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,536</w:t>
            </w:r>
          </w:p>
        </w:tc>
        <w:tc>
          <w:tcPr>
            <w:tcW w:w="265" w:type="dxa"/>
            <w:shd w:val="clear" w:color="auto" w:fill="auto"/>
          </w:tcPr>
          <w:p w14:paraId="2299F74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7B0D563" w14:textId="2C61709C" w:rsidR="00786481" w:rsidRPr="002B49DC" w:rsidRDefault="003676E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270" w:type="dxa"/>
            <w:shd w:val="clear" w:color="auto" w:fill="auto"/>
          </w:tcPr>
          <w:p w14:paraId="25F6E1FA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47F157" w14:textId="3EBCA8E2" w:rsidR="00786481" w:rsidRPr="002B49DC" w:rsidRDefault="003676E1" w:rsidP="003D66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2024EF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D9BB0E6" w14:textId="02FA1B29" w:rsidR="00786481" w:rsidRPr="002B49DC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</w:p>
        </w:tc>
      </w:tr>
      <w:tr w:rsidR="00786481" w:rsidRPr="00BE16F7" w14:paraId="5145C80F" w14:textId="77777777" w:rsidTr="003D66A7">
        <w:trPr>
          <w:trHeight w:val="348"/>
        </w:trPr>
        <w:tc>
          <w:tcPr>
            <w:tcW w:w="3960" w:type="dxa"/>
            <w:shd w:val="clear" w:color="auto" w:fill="auto"/>
          </w:tcPr>
          <w:p w14:paraId="1C084DE6" w14:textId="48632EA5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4" w:type="dxa"/>
            <w:shd w:val="clear" w:color="auto" w:fill="auto"/>
          </w:tcPr>
          <w:p w14:paraId="05A1418E" w14:textId="2D6762EC" w:rsidR="00786481" w:rsidRPr="00BE16F7" w:rsidRDefault="001E4B37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165CA5A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B4AB813" w14:textId="3129D2FC" w:rsidR="00786481" w:rsidRPr="00BE16F7" w:rsidRDefault="003676E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849FA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ED68C4" w14:textId="66A7AA49" w:rsidR="00786481" w:rsidRPr="00BE16F7" w:rsidRDefault="003676E1" w:rsidP="003D66A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8E9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87D7D8A" w14:textId="21F6D46E" w:rsidR="00786481" w:rsidRPr="00BE16F7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786481" w:rsidRPr="00BE16F7" w14:paraId="5CA934EE" w14:textId="77777777" w:rsidTr="003D66A7">
        <w:trPr>
          <w:trHeight w:val="334"/>
        </w:trPr>
        <w:tc>
          <w:tcPr>
            <w:tcW w:w="3960" w:type="dxa"/>
            <w:shd w:val="clear" w:color="auto" w:fill="auto"/>
          </w:tcPr>
          <w:p w14:paraId="7D18D8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D3FBD13" w14:textId="36887D6D" w:rsidR="00786481" w:rsidRPr="00BE16F7" w:rsidRDefault="001E4B37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46,55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14569D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EF9C161" w14:textId="2C8FDDDF" w:rsidR="00786481" w:rsidRPr="00BE16F7" w:rsidRDefault="003676E1" w:rsidP="003676E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C9E7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D95C82" w14:textId="493C9799" w:rsidR="00786481" w:rsidRPr="00BE16F7" w:rsidRDefault="003676E1" w:rsidP="003D66A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BEB02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C77D813" w14:textId="5F12B28B" w:rsidR="00786481" w:rsidRPr="00BE16F7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46,55</w:t>
            </w:r>
            <w:r w:rsidR="00DF4D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86481" w:rsidRPr="00BE16F7" w14:paraId="1D87A41C" w14:textId="77777777" w:rsidTr="003D66A7">
        <w:trPr>
          <w:trHeight w:val="334"/>
        </w:trPr>
        <w:tc>
          <w:tcPr>
            <w:tcW w:w="3960" w:type="dxa"/>
            <w:shd w:val="clear" w:color="auto" w:fill="auto"/>
          </w:tcPr>
          <w:p w14:paraId="62607B1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A32F" w14:textId="226B96F3" w:rsidR="00786481" w:rsidRPr="00BE16F7" w:rsidRDefault="001E4B37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48,260</w:t>
            </w:r>
          </w:p>
        </w:tc>
        <w:tc>
          <w:tcPr>
            <w:tcW w:w="265" w:type="dxa"/>
            <w:shd w:val="clear" w:color="auto" w:fill="auto"/>
          </w:tcPr>
          <w:p w14:paraId="32041CE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50FFF" w14:textId="3D2B3C7F" w:rsidR="00786481" w:rsidRPr="00154A7F" w:rsidRDefault="003676E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(1,140)</w:t>
            </w:r>
          </w:p>
        </w:tc>
        <w:tc>
          <w:tcPr>
            <w:tcW w:w="270" w:type="dxa"/>
            <w:shd w:val="clear" w:color="auto" w:fill="auto"/>
          </w:tcPr>
          <w:p w14:paraId="22D39A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A9CF" w14:textId="3490A3B2" w:rsidR="00786481" w:rsidRPr="00843F37" w:rsidRDefault="003676E1" w:rsidP="003D66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5552E8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0A6C" w14:textId="1B9881E2" w:rsidR="00786481" w:rsidRPr="00BE16F7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47,121</w:t>
            </w:r>
          </w:p>
        </w:tc>
      </w:tr>
      <w:tr w:rsidR="00786481" w:rsidRPr="00BE16F7" w14:paraId="0327DCE5" w14:textId="77777777" w:rsidTr="003D66A7">
        <w:trPr>
          <w:trHeight w:val="54"/>
        </w:trPr>
        <w:tc>
          <w:tcPr>
            <w:tcW w:w="3960" w:type="dxa"/>
            <w:shd w:val="clear" w:color="auto" w:fill="auto"/>
          </w:tcPr>
          <w:p w14:paraId="77AF7599" w14:textId="77777777" w:rsidR="00786481" w:rsidRPr="0094211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13F6DF6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196A481E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D5D60E5" w14:textId="77777777" w:rsidR="00786481" w:rsidRPr="00942118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AFB4C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675EBD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AA411D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6590E82C" w14:textId="77777777" w:rsidR="00786481" w:rsidRPr="00942118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BE16F7" w14:paraId="7AF9C20E" w14:textId="77777777" w:rsidTr="00DF4D88">
        <w:trPr>
          <w:trHeight w:val="334"/>
        </w:trPr>
        <w:tc>
          <w:tcPr>
            <w:tcW w:w="3960" w:type="dxa"/>
            <w:shd w:val="clear" w:color="auto" w:fill="auto"/>
          </w:tcPr>
          <w:p w14:paraId="2B51E8CD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4" w:type="dxa"/>
            <w:shd w:val="clear" w:color="auto" w:fill="auto"/>
          </w:tcPr>
          <w:p w14:paraId="005CCF6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38C6A9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CE319F3" w14:textId="77777777" w:rsidR="00786481" w:rsidRPr="00BE16F7" w:rsidRDefault="00786481" w:rsidP="006B45D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674C5D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E9719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B868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38185E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42F1454A" w14:textId="77777777" w:rsidTr="00DF4D88">
        <w:trPr>
          <w:trHeight w:val="334"/>
        </w:trPr>
        <w:tc>
          <w:tcPr>
            <w:tcW w:w="3960" w:type="dxa"/>
            <w:shd w:val="clear" w:color="auto" w:fill="auto"/>
          </w:tcPr>
          <w:p w14:paraId="032370E8" w14:textId="3889B8FB" w:rsidR="00786481" w:rsidRPr="00013E8F" w:rsidRDefault="00DF4D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01AF285C" w14:textId="354F447E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</w:t>
            </w:r>
            <w:r w:rsidR="001E4B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672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7AC0E1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EA66451" w14:textId="1E7322E5" w:rsidR="00786481" w:rsidRPr="00154A7F" w:rsidRDefault="003676E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(171)</w:t>
            </w:r>
          </w:p>
        </w:tc>
        <w:tc>
          <w:tcPr>
            <w:tcW w:w="270" w:type="dxa"/>
            <w:shd w:val="clear" w:color="auto" w:fill="auto"/>
          </w:tcPr>
          <w:p w14:paraId="30635E4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2598DF" w14:textId="7261AEEB" w:rsidR="00786481" w:rsidRPr="00BE16F7" w:rsidRDefault="003676E1" w:rsidP="003D66A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6688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8857549" w14:textId="58139A98" w:rsidR="00786481" w:rsidRPr="00BE16F7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(2,843)</w:t>
            </w:r>
          </w:p>
        </w:tc>
      </w:tr>
      <w:tr w:rsidR="00786481" w:rsidRPr="00BE16F7" w14:paraId="0B635E5F" w14:textId="77777777" w:rsidTr="003D66A7">
        <w:trPr>
          <w:trHeight w:val="109"/>
        </w:trPr>
        <w:tc>
          <w:tcPr>
            <w:tcW w:w="3960" w:type="dxa"/>
            <w:shd w:val="clear" w:color="auto" w:fill="auto"/>
          </w:tcPr>
          <w:p w14:paraId="3CFC049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B4822F7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97233FA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40B3EA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431DC1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D957CB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09E90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F3E7D8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86481" w:rsidRPr="00BE16F7" w14:paraId="02E00CB8" w14:textId="77777777" w:rsidTr="003D66A7">
        <w:trPr>
          <w:trHeight w:val="334"/>
        </w:trPr>
        <w:tc>
          <w:tcPr>
            <w:tcW w:w="3960" w:type="dxa"/>
            <w:shd w:val="clear" w:color="auto" w:fill="auto"/>
          </w:tcPr>
          <w:p w14:paraId="7E28154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62C67DBE" w14:textId="7472A989" w:rsidR="00786481" w:rsidRPr="00154A7F" w:rsidRDefault="001E4B37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45,588</w:t>
            </w:r>
          </w:p>
        </w:tc>
        <w:tc>
          <w:tcPr>
            <w:tcW w:w="265" w:type="dxa"/>
            <w:shd w:val="clear" w:color="auto" w:fill="auto"/>
          </w:tcPr>
          <w:p w14:paraId="73D2E09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7BFE5F96" w14:textId="70ED51A9" w:rsidR="00786481" w:rsidRPr="00154A7F" w:rsidRDefault="003676E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(1,311)</w:t>
            </w:r>
          </w:p>
        </w:tc>
        <w:tc>
          <w:tcPr>
            <w:tcW w:w="270" w:type="dxa"/>
            <w:shd w:val="clear" w:color="auto" w:fill="auto"/>
          </w:tcPr>
          <w:p w14:paraId="68A5E4D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481259" w14:textId="2880621C" w:rsidR="00786481" w:rsidRPr="00BE16F7" w:rsidRDefault="003676E1" w:rsidP="003D66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AF4B3C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8A2A6A7" w14:textId="422F16AD" w:rsidR="00786481" w:rsidRPr="00BA19A0" w:rsidRDefault="003676E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44,278</w:t>
            </w:r>
          </w:p>
        </w:tc>
      </w:tr>
    </w:tbl>
    <w:p w14:paraId="26987FB2" w14:textId="4E016DC8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ขาดทุนทางภาษีจะสิ้นอายุใน</w:t>
      </w:r>
      <w:r w:rsidRPr="00325B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325B06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325B0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และปี </w:t>
      </w:r>
      <w:r w:rsidRPr="00325B06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25B06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บริษัทได้รับรู้ผลขาดทุนทางภาษีเป็นสินทรัพย์</w:t>
      </w:r>
      <w:r w:rsidRPr="00325B06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2624B5" w:rsidRPr="00325B06">
        <w:rPr>
          <w:rFonts w:asciiTheme="majorBidi" w:hAnsiTheme="majorBidi" w:cstheme="majorBidi"/>
          <w:sz w:val="30"/>
          <w:szCs w:val="30"/>
        </w:rPr>
        <w:br/>
      </w:r>
      <w:r w:rsidRPr="00325B06">
        <w:rPr>
          <w:rFonts w:asciiTheme="majorBidi" w:hAnsiTheme="majorBidi" w:cstheme="majorBidi"/>
          <w:spacing w:val="-2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</w:t>
      </w:r>
      <w:r w:rsidRPr="002624B5">
        <w:rPr>
          <w:rFonts w:asciiTheme="majorBidi" w:hAnsiTheme="majorBidi" w:cstheme="majorBidi"/>
          <w:spacing w:val="-2"/>
          <w:sz w:val="30"/>
          <w:szCs w:val="30"/>
          <w:cs/>
        </w:rPr>
        <w:t>ที่ยังไม่ได้ใช้มาใช้ประโยชน์ได้</w:t>
      </w:r>
      <w:r w:rsidRPr="00BD58C4">
        <w:rPr>
          <w:rFonts w:asciiTheme="majorBidi" w:hAnsiTheme="majorBidi" w:cstheme="majorBidi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โดยฝ่ายบริหารได้มีการกำหนดแผนการใช้ผลขาดทุนดังกล่าวในอนาคต</w:t>
      </w:r>
    </w:p>
    <w:p w14:paraId="1D08B538" w14:textId="77777777" w:rsidR="00584E7F" w:rsidRPr="00154A7F" w:rsidRDefault="00584E7F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3FFC5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4"/>
          <w:szCs w:val="4"/>
        </w:rPr>
      </w:pP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6"/>
        <w:gridCol w:w="275"/>
        <w:gridCol w:w="985"/>
        <w:gridCol w:w="267"/>
        <w:gridCol w:w="993"/>
      </w:tblGrid>
      <w:tr w:rsidR="00786481" w:rsidRPr="00D678C3" w14:paraId="3473F996" w14:textId="77777777" w:rsidTr="00154A7F">
        <w:tc>
          <w:tcPr>
            <w:tcW w:w="4230" w:type="dxa"/>
          </w:tcPr>
          <w:p w14:paraId="4367A1B6" w14:textId="77777777" w:rsidR="00786481" w:rsidRPr="00BA19A0" w:rsidRDefault="00786481" w:rsidP="006B45DD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252" w:type="dxa"/>
            <w:gridSpan w:val="3"/>
            <w:hideMark/>
          </w:tcPr>
          <w:p w14:paraId="79B398FB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7A00DB87" w14:textId="77777777" w:rsidR="00786481" w:rsidRPr="00BA19A0" w:rsidRDefault="00786481" w:rsidP="006B45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5" w:type="dxa"/>
            <w:gridSpan w:val="3"/>
            <w:hideMark/>
          </w:tcPr>
          <w:p w14:paraId="0DF2BE1C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141F7" w:rsidRPr="00D678C3" w14:paraId="6D3DEF0C" w14:textId="77777777" w:rsidTr="00154A7F">
        <w:tc>
          <w:tcPr>
            <w:tcW w:w="4230" w:type="dxa"/>
          </w:tcPr>
          <w:p w14:paraId="603AB8EC" w14:textId="77777777" w:rsidR="006141F7" w:rsidRPr="00BA19A0" w:rsidRDefault="006141F7" w:rsidP="006141F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47D50FDF" w14:textId="598CD8C3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3CECB8E" w14:textId="77777777" w:rsidR="006141F7" w:rsidRPr="00BA19A0" w:rsidRDefault="006141F7" w:rsidP="006141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6" w:type="dxa"/>
          </w:tcPr>
          <w:p w14:paraId="3F63F5DB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78DBA247" w14:textId="77777777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</w:tcPr>
          <w:p w14:paraId="1CED8830" w14:textId="2B269230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5F8E5FCB" w14:textId="77777777" w:rsidR="006141F7" w:rsidRPr="00BA19A0" w:rsidRDefault="006141F7" w:rsidP="006141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3" w:type="dxa"/>
          </w:tcPr>
          <w:p w14:paraId="73FDDE16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6141F7" w:rsidRPr="00D678C3" w14:paraId="41A950E8" w14:textId="77777777" w:rsidTr="00154A7F">
        <w:tc>
          <w:tcPr>
            <w:tcW w:w="4230" w:type="dxa"/>
          </w:tcPr>
          <w:p w14:paraId="7C087F57" w14:textId="77777777" w:rsidR="006141F7" w:rsidRPr="00BA19A0" w:rsidRDefault="006141F7" w:rsidP="006141F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hideMark/>
          </w:tcPr>
          <w:p w14:paraId="6D0A20AB" w14:textId="49361431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389427E6" w14:textId="77777777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hideMark/>
          </w:tcPr>
          <w:p w14:paraId="26CB6C10" w14:textId="42DA781C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5" w:type="dxa"/>
          </w:tcPr>
          <w:p w14:paraId="64FD5C8E" w14:textId="77777777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hideMark/>
          </w:tcPr>
          <w:p w14:paraId="66D49D02" w14:textId="3198D30C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7" w:type="dxa"/>
          </w:tcPr>
          <w:p w14:paraId="05984560" w14:textId="77777777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3DAA19B7" w14:textId="46CDE848" w:rsidR="006141F7" w:rsidRPr="00BA19A0" w:rsidRDefault="006141F7" w:rsidP="006141F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786481" w:rsidRPr="00D678C3" w14:paraId="3FFA8804" w14:textId="77777777" w:rsidTr="00154A7F">
        <w:tc>
          <w:tcPr>
            <w:tcW w:w="4230" w:type="dxa"/>
          </w:tcPr>
          <w:p w14:paraId="17919C71" w14:textId="77777777" w:rsidR="00786481" w:rsidRPr="00154A7F" w:rsidRDefault="00786481" w:rsidP="006B45D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2" w:type="dxa"/>
            <w:gridSpan w:val="7"/>
            <w:hideMark/>
          </w:tcPr>
          <w:p w14:paraId="482B4B74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1F7" w:rsidRPr="00D678C3" w14:paraId="6BE523B2" w14:textId="77777777" w:rsidTr="00154A7F">
        <w:trPr>
          <w:trHeight w:val="290"/>
        </w:trPr>
        <w:tc>
          <w:tcPr>
            <w:tcW w:w="4230" w:type="dxa"/>
            <w:shd w:val="clear" w:color="auto" w:fill="auto"/>
            <w:hideMark/>
          </w:tcPr>
          <w:p w14:paraId="0940EA5B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6B63ED" w14:textId="15226C5D" w:rsidR="006141F7" w:rsidRPr="00BA19A0" w:rsidRDefault="00325B06" w:rsidP="006141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3,456</w:t>
            </w:r>
          </w:p>
        </w:tc>
        <w:tc>
          <w:tcPr>
            <w:tcW w:w="236" w:type="dxa"/>
            <w:shd w:val="clear" w:color="auto" w:fill="auto"/>
          </w:tcPr>
          <w:p w14:paraId="24E53DC9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098014D3" w14:textId="2DD70D64" w:rsidR="006141F7" w:rsidRPr="00BA19A0" w:rsidRDefault="006141F7" w:rsidP="006141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3,545</w:t>
            </w:r>
          </w:p>
        </w:tc>
        <w:tc>
          <w:tcPr>
            <w:tcW w:w="275" w:type="dxa"/>
            <w:shd w:val="clear" w:color="auto" w:fill="auto"/>
          </w:tcPr>
          <w:p w14:paraId="11AB9D19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7FB695A1" w14:textId="358E7242" w:rsidR="006141F7" w:rsidRPr="00BA19A0" w:rsidRDefault="00325B06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1,451</w:t>
            </w:r>
          </w:p>
        </w:tc>
        <w:tc>
          <w:tcPr>
            <w:tcW w:w="267" w:type="dxa"/>
            <w:shd w:val="clear" w:color="auto" w:fill="auto"/>
          </w:tcPr>
          <w:p w14:paraId="1A97419E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7BD1541" w14:textId="06335DBA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</w:tr>
      <w:tr w:rsidR="006141F7" w:rsidRPr="00D678C3" w14:paraId="136809EC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50974FA3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7D6F050" w14:textId="64A3FB95" w:rsidR="006141F7" w:rsidRPr="00BA19A0" w:rsidRDefault="00325B06" w:rsidP="006141F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E0D91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AEB7214" w14:textId="090A9174" w:rsidR="006141F7" w:rsidRPr="00BA19A0" w:rsidRDefault="006141F7" w:rsidP="001965B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5845397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10879808" w14:textId="3DED2563" w:rsidR="006141F7" w:rsidRPr="00BA19A0" w:rsidRDefault="00325B06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70,299</w:t>
            </w:r>
          </w:p>
        </w:tc>
        <w:tc>
          <w:tcPr>
            <w:tcW w:w="267" w:type="dxa"/>
            <w:shd w:val="clear" w:color="auto" w:fill="auto"/>
          </w:tcPr>
          <w:p w14:paraId="3CE02C05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F058FBC" w14:textId="2A8FB60F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70,299</w:t>
            </w:r>
          </w:p>
        </w:tc>
      </w:tr>
      <w:tr w:rsidR="006141F7" w:rsidRPr="00D678C3" w14:paraId="3640930E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1951687F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87BB" w14:textId="153D16CF" w:rsidR="006141F7" w:rsidRPr="00BA19A0" w:rsidRDefault="00325B06" w:rsidP="006141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131,0</w:t>
            </w:r>
            <w:r w:rsidR="0034118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3EBE0898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8C22" w14:textId="04ADD4DD" w:rsidR="006141F7" w:rsidRPr="00BA19A0" w:rsidRDefault="006141F7" w:rsidP="006141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</w:t>
            </w: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160</w:t>
            </w:r>
          </w:p>
        </w:tc>
        <w:tc>
          <w:tcPr>
            <w:tcW w:w="275" w:type="dxa"/>
            <w:shd w:val="clear" w:color="auto" w:fill="auto"/>
          </w:tcPr>
          <w:p w14:paraId="4878B0D2" w14:textId="77777777" w:rsidR="006141F7" w:rsidRPr="00BA19A0" w:rsidRDefault="006141F7" w:rsidP="006141F7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4322B" w14:textId="78CD3350" w:rsidR="006141F7" w:rsidRPr="00843F37" w:rsidRDefault="00325B06" w:rsidP="006141F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62,770</w:t>
            </w:r>
          </w:p>
        </w:tc>
        <w:tc>
          <w:tcPr>
            <w:tcW w:w="267" w:type="dxa"/>
            <w:shd w:val="clear" w:color="auto" w:fill="auto"/>
          </w:tcPr>
          <w:p w14:paraId="5CA57935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BB12" w14:textId="7B6124D8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62,178</w:t>
            </w:r>
          </w:p>
        </w:tc>
      </w:tr>
      <w:tr w:rsidR="006141F7" w:rsidRPr="00D678C3" w14:paraId="27179145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6656610B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5BE7C" w14:textId="461D17BE" w:rsidR="006141F7" w:rsidRPr="00BA19A0" w:rsidRDefault="00325B06" w:rsidP="006141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</w:t>
            </w:r>
            <w:r w:rsidR="003411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36" w:type="dxa"/>
            <w:shd w:val="clear" w:color="auto" w:fill="auto"/>
          </w:tcPr>
          <w:p w14:paraId="14F96C92" w14:textId="77777777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6E87E" w14:textId="7555F133" w:rsidR="006141F7" w:rsidRPr="00BA19A0" w:rsidRDefault="006141F7" w:rsidP="006141F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705</w:t>
            </w:r>
          </w:p>
        </w:tc>
        <w:tc>
          <w:tcPr>
            <w:tcW w:w="275" w:type="dxa"/>
            <w:shd w:val="clear" w:color="auto" w:fill="auto"/>
          </w:tcPr>
          <w:p w14:paraId="4CD2003D" w14:textId="77777777" w:rsidR="006141F7" w:rsidRPr="00BA19A0" w:rsidRDefault="006141F7" w:rsidP="006141F7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01587" w14:textId="101D8462" w:rsidR="006141F7" w:rsidRPr="00BA19A0" w:rsidRDefault="00325B06" w:rsidP="006141F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134,520</w:t>
            </w:r>
          </w:p>
        </w:tc>
        <w:tc>
          <w:tcPr>
            <w:tcW w:w="267" w:type="dxa"/>
            <w:shd w:val="clear" w:color="auto" w:fill="auto"/>
          </w:tcPr>
          <w:p w14:paraId="1426AF11" w14:textId="77777777" w:rsidR="006141F7" w:rsidRPr="00BA19A0" w:rsidRDefault="006141F7" w:rsidP="006141F7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DC8B" w14:textId="29CAFE18" w:rsidR="006141F7" w:rsidRPr="00BA19A0" w:rsidRDefault="006141F7" w:rsidP="0061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</w:tr>
    </w:tbl>
    <w:p w14:paraId="7E38A6B8" w14:textId="77777777" w:rsidR="00DF4D88" w:rsidRDefault="00DF4D88" w:rsidP="00CB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67AAF97F" w14:textId="31E337E9" w:rsidR="00CB7DF0" w:rsidRPr="00B3135A" w:rsidRDefault="00CB7DF0" w:rsidP="00CB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-10"/>
          <w:sz w:val="30"/>
          <w:szCs w:val="30"/>
          <w:cs/>
        </w:rPr>
        <w:t>ขาดทุนทางภาษีของกลุ่มบริษัทจะสิ้นอายุในปี</w:t>
      </w:r>
      <w:r w:rsidRPr="00B3135A">
        <w:rPr>
          <w:rFonts w:ascii="Angsana New" w:hAnsi="Angsana New"/>
          <w:spacing w:val="-10"/>
          <w:sz w:val="30"/>
          <w:szCs w:val="30"/>
        </w:rPr>
        <w:t xml:space="preserve"> 256</w:t>
      </w:r>
      <w:r w:rsidR="002C27CC">
        <w:rPr>
          <w:rFonts w:ascii="Angsana New" w:hAnsi="Angsana New"/>
          <w:spacing w:val="-10"/>
          <w:sz w:val="30"/>
          <w:szCs w:val="30"/>
        </w:rPr>
        <w:t>7</w:t>
      </w:r>
      <w:r w:rsidRPr="00B3135A">
        <w:rPr>
          <w:rFonts w:ascii="Angsana New" w:hAnsi="Angsana New"/>
          <w:spacing w:val="-10"/>
          <w:sz w:val="30"/>
          <w:szCs w:val="30"/>
          <w:cs/>
        </w:rPr>
        <w:t xml:space="preserve"> ถึงปี </w:t>
      </w:r>
      <w:r w:rsidRPr="00B3135A">
        <w:rPr>
          <w:rFonts w:ascii="Angsana New" w:hAnsi="Angsana New"/>
          <w:spacing w:val="-10"/>
          <w:sz w:val="30"/>
          <w:szCs w:val="30"/>
        </w:rPr>
        <w:t>25</w:t>
      </w:r>
      <w:r>
        <w:rPr>
          <w:rFonts w:ascii="Angsana New" w:hAnsi="Angsana New"/>
          <w:spacing w:val="-10"/>
          <w:sz w:val="30"/>
          <w:szCs w:val="30"/>
        </w:rPr>
        <w:t>7</w:t>
      </w:r>
      <w:r w:rsidR="002C27CC">
        <w:rPr>
          <w:rFonts w:ascii="Angsana New" w:hAnsi="Angsana New"/>
          <w:spacing w:val="-10"/>
          <w:sz w:val="30"/>
          <w:szCs w:val="30"/>
        </w:rPr>
        <w:t>1</w:t>
      </w:r>
      <w:r w:rsidRPr="00B3135A">
        <w:rPr>
          <w:rFonts w:ascii="Angsana New" w:hAnsi="Angsana New"/>
          <w:spacing w:val="-10"/>
          <w:sz w:val="30"/>
          <w:szCs w:val="30"/>
          <w:cs/>
        </w:rPr>
        <w:t xml:space="preserve"> ผลแตกต่างชั่วคราวนี้ใช้หักภาษีที่ยังไม่สิ้นอายุ</w:t>
      </w:r>
      <w:r w:rsidRPr="00B3135A">
        <w:rPr>
          <w:rFonts w:ascii="Angsana New" w:hAnsi="Angsana New"/>
          <w:spacing w:val="-10"/>
          <w:sz w:val="30"/>
          <w:szCs w:val="30"/>
          <w:cs/>
        </w:rPr>
        <w:br/>
      </w:r>
      <w:r w:rsidRPr="00DF4D88">
        <w:rPr>
          <w:rFonts w:ascii="Angsana New" w:hAnsi="Angsana New"/>
          <w:spacing w:val="6"/>
          <w:sz w:val="30"/>
          <w:szCs w:val="30"/>
          <w:cs/>
        </w:rPr>
        <w:t>ตามกฎหมายเกี่ยวกับภาษีเงินได้ปัจจุบันนั้น</w:t>
      </w:r>
      <w:r w:rsidRPr="00DF4D88">
        <w:rPr>
          <w:rFonts w:ascii="Angsana New" w:hAnsi="Angsana New"/>
          <w:spacing w:val="6"/>
          <w:sz w:val="30"/>
          <w:szCs w:val="30"/>
        </w:rPr>
        <w:t xml:space="preserve"> </w:t>
      </w:r>
      <w:r w:rsidRPr="00DF4D88">
        <w:rPr>
          <w:rFonts w:ascii="Angsana New" w:hAnsi="Angsana New"/>
          <w:spacing w:val="6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 w:rsidRPr="00B3135A">
        <w:rPr>
          <w:rFonts w:ascii="Angsana New" w:hAnsi="Angsana New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479F1752" w14:textId="77777777" w:rsidR="00FD5E67" w:rsidRPr="00832180" w:rsidRDefault="00FD5E67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6C1D42" w14:textId="77777777" w:rsidR="00786481" w:rsidRPr="00037A8F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7A8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7AB5EF1" w14:textId="77777777" w:rsidR="00786481" w:rsidRPr="00832180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62808" w14:textId="77777777" w:rsidR="00786481" w:rsidRPr="00BA19A0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BA19A0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4E1A84A3" w14:textId="77777777" w:rsidR="00786481" w:rsidRDefault="0078648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BA19A0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BA19A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2CA864F" w14:textId="77777777" w:rsidR="00607CD1" w:rsidRPr="00154A7F" w:rsidRDefault="00607CD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180"/>
        <w:gridCol w:w="1173"/>
        <w:gridCol w:w="180"/>
        <w:gridCol w:w="1350"/>
        <w:gridCol w:w="180"/>
        <w:gridCol w:w="720"/>
        <w:gridCol w:w="180"/>
        <w:gridCol w:w="627"/>
        <w:gridCol w:w="178"/>
        <w:gridCol w:w="686"/>
        <w:gridCol w:w="180"/>
        <w:gridCol w:w="756"/>
      </w:tblGrid>
      <w:tr w:rsidR="00786481" w:rsidRPr="008355DC" w14:paraId="642BB74C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0E26B5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3"/>
          </w:tcPr>
          <w:p w14:paraId="693CFFBC" w14:textId="379248F3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3197" w:rsidRPr="008355DC" w14:paraId="52D38E82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C23BCF1" w14:textId="7777777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7"/>
          </w:tcPr>
          <w:p w14:paraId="4DA2184B" w14:textId="7D2A29F6" w:rsidR="00F33197" w:rsidRPr="00154A7F" w:rsidRDefault="00F33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7" w:type="dxa"/>
            <w:gridSpan w:val="6"/>
            <w:shd w:val="clear" w:color="auto" w:fill="auto"/>
          </w:tcPr>
          <w:p w14:paraId="5BAB39C1" w14:textId="2CD0FAD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6481" w:rsidRPr="008355DC" w14:paraId="2EA0E211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190EF290" w14:textId="18580528" w:rsidR="00786481" w:rsidRPr="00942118" w:rsidRDefault="00786481" w:rsidP="00154A7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42118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bidi="th-TH"/>
              </w:rPr>
              <w:t xml:space="preserve">31 </w:t>
            </w:r>
            <w:r w:rsidR="00942118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942118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6D7C2FE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</w:p>
          <w:p w14:paraId="5047074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4FEF6F4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</w:tcPr>
          <w:p w14:paraId="2F8D0F59" w14:textId="21FF032C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51929C4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33E58A5" w14:textId="77777777" w:rsidR="00D775F6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ทางการเงินที่วัดมูลค่ายุติธรรม</w:t>
            </w:r>
          </w:p>
          <w:p w14:paraId="3EDDF028" w14:textId="635306F2" w:rsidR="00D775F6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00822C8F" w14:textId="044DFC8A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80" w:type="dxa"/>
          </w:tcPr>
          <w:p w14:paraId="1CF418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B5BF8CE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64DF2C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D2858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5997A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1B0AE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97E0CB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3BADB1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4274D36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0126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2DF0E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7F835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4DE8DF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18FA775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C0CFE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F5549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BC20F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98F5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0C5D0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625AF6A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B5DF61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75D3D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D0AE3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B7A77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6481" w:rsidRPr="008355DC" w14:paraId="7C8FADF8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D0D6B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3"/>
          </w:tcPr>
          <w:p w14:paraId="36E14E90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86481" w:rsidRPr="008355DC" w14:paraId="50186182" w14:textId="77777777" w:rsidTr="00CC0C18">
        <w:tc>
          <w:tcPr>
            <w:tcW w:w="2160" w:type="dxa"/>
            <w:shd w:val="clear" w:color="auto" w:fill="auto"/>
          </w:tcPr>
          <w:p w14:paraId="2F12041F" w14:textId="77777777" w:rsidR="00786481" w:rsidRPr="00154A7F" w:rsidRDefault="00786481" w:rsidP="006B45DD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34EB0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288C1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92F21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E7535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3611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6FE22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44D51A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030D8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204EA59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4343508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</w:tcPr>
          <w:p w14:paraId="61E321D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95F5D7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</w:tcPr>
          <w:p w14:paraId="510536E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F02" w:rsidRPr="008355DC" w14:paraId="5FA84DA4" w14:textId="77777777" w:rsidTr="00A41031">
        <w:tc>
          <w:tcPr>
            <w:tcW w:w="2160" w:type="dxa"/>
            <w:shd w:val="clear" w:color="auto" w:fill="auto"/>
          </w:tcPr>
          <w:p w14:paraId="5BE39F79" w14:textId="76339269" w:rsidR="00574F02" w:rsidRPr="00154A7F" w:rsidRDefault="00574F02" w:rsidP="00D775F6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หน่วยลงทุน</w:t>
            </w:r>
            <w:r w:rsidR="00D775F6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-</w:t>
            </w:r>
            <w:r w:rsidR="00D775F6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9CFA8" w14:textId="33C6743B" w:rsidR="00574F02" w:rsidRPr="005D403B" w:rsidRDefault="002C27CC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02CAE" w14:textId="77777777" w:rsidR="00574F02" w:rsidRPr="005D403B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CF0871" w14:textId="5F65C35D" w:rsidR="00574F02" w:rsidRPr="005D403B" w:rsidRDefault="002C27C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83D336" w14:textId="77777777" w:rsidR="00574F02" w:rsidRPr="005D403B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7158" w14:textId="123CAC43" w:rsidR="00574F02" w:rsidRPr="005D403B" w:rsidRDefault="002C27C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EB15AF" w14:textId="77777777" w:rsidR="00574F02" w:rsidRPr="005D403B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B6D0" w14:textId="46ADEF79" w:rsidR="00574F02" w:rsidRPr="005D403B" w:rsidRDefault="002C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1140A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8BAB299" w14:textId="46B54529" w:rsidR="00574F02" w:rsidRPr="00154A7F" w:rsidRDefault="00A92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629828" w14:textId="77777777" w:rsidR="00574F02" w:rsidRPr="00154A7F" w:rsidRDefault="00574F02" w:rsidP="00574F0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A742B0C" w14:textId="54CFDB2F" w:rsidR="00574F02" w:rsidRPr="00154A7F" w:rsidRDefault="00A92FB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43025" w14:textId="77777777" w:rsidR="00574F02" w:rsidRPr="00154A7F" w:rsidRDefault="00574F02" w:rsidP="00574F0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6D7CB8A" w14:textId="189113BE" w:rsidR="00574F02" w:rsidRPr="00154A7F" w:rsidRDefault="00A92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8355DC" w:rsidRPr="008355DC" w14:paraId="299EE470" w14:textId="77777777" w:rsidTr="00CC0C18">
        <w:trPr>
          <w:trHeight w:val="23"/>
        </w:trPr>
        <w:tc>
          <w:tcPr>
            <w:tcW w:w="2160" w:type="dxa"/>
            <w:shd w:val="clear" w:color="auto" w:fill="auto"/>
          </w:tcPr>
          <w:p w14:paraId="56B7649E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BEBA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C0882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6ECF4ED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0FC833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0146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9AD4DD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4CCEB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63AC7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E598AE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31C87B" w14:textId="77777777" w:rsidR="008355DC" w:rsidRPr="00154A7F" w:rsidRDefault="008355DC" w:rsidP="00154A7F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4CE50DDB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173D6" w14:textId="77777777" w:rsidR="008355DC" w:rsidRPr="00154A7F" w:rsidRDefault="008355DC" w:rsidP="00154A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D5941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5DC" w:rsidRPr="008355DC" w14:paraId="414116FB" w14:textId="77777777" w:rsidTr="00CC0C18">
        <w:tc>
          <w:tcPr>
            <w:tcW w:w="2160" w:type="dxa"/>
            <w:shd w:val="clear" w:color="auto" w:fill="auto"/>
          </w:tcPr>
          <w:p w14:paraId="4FAE6B70" w14:textId="77777777" w:rsidR="008355DC" w:rsidRPr="00154A7F" w:rsidRDefault="008355DC" w:rsidP="008355D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C7DDA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5100E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55A64D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D9C12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D48FB9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9A84C6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E46E3B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5A02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8BDE662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3C454C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B3B4CA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8668E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0831EC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5DC" w:rsidRPr="008355DC" w14:paraId="592CB7FA" w14:textId="77777777" w:rsidTr="00A41031">
        <w:trPr>
          <w:trHeight w:val="266"/>
        </w:trPr>
        <w:tc>
          <w:tcPr>
            <w:tcW w:w="2160" w:type="dxa"/>
            <w:shd w:val="clear" w:color="auto" w:fill="auto"/>
          </w:tcPr>
          <w:p w14:paraId="7DADC064" w14:textId="77777777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</w:t>
            </w:r>
          </w:p>
          <w:p w14:paraId="0DBABF15" w14:textId="6B2F5D98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</w:t>
            </w: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ต่างประเทศล่วงหน้า</w:t>
            </w:r>
            <w:r w:rsidR="00FD216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ที่</w:t>
            </w:r>
            <w:r w:rsidR="00D775F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ใช้</w:t>
            </w:r>
          </w:p>
          <w:p w14:paraId="1D0FB4D2" w14:textId="1D03685A" w:rsidR="008355DC" w:rsidRPr="00154A7F" w:rsidRDefault="008355DC" w:rsidP="00154A7F">
            <w:pPr>
              <w:tabs>
                <w:tab w:val="clear" w:pos="227"/>
                <w:tab w:val="clear" w:pos="1871"/>
                <w:tab w:val="left" w:pos="370"/>
                <w:tab w:val="left" w:pos="1808"/>
              </w:tabs>
              <w:ind w:left="100" w:right="-81" w:hanging="90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154A7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  <w:t>ในการป้องกันความเสี่ยง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98A497" w14:textId="3751CD2A" w:rsidR="008355DC" w:rsidRPr="00592ABA" w:rsidRDefault="00CE27D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sz w:val="28"/>
                <w:szCs w:val="28"/>
              </w:rPr>
              <w:t>9,31</w:t>
            </w:r>
            <w:r w:rsidR="00D7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F3FEC" w14:textId="77777777" w:rsidR="008355DC" w:rsidRPr="00592ABA" w:rsidRDefault="008355DC" w:rsidP="00154A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2B566B39" w14:textId="77777777" w:rsidR="00174F4C" w:rsidRDefault="00174F4C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FF5E5" w14:textId="77777777" w:rsidR="00A92FB2" w:rsidRDefault="00A92FB2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741F5F" w14:textId="07893553" w:rsidR="00A92FB2" w:rsidRPr="00592ABA" w:rsidRDefault="00A92FB2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E442CC" w14:textId="77777777" w:rsidR="008355DC" w:rsidRPr="00592ABA" w:rsidRDefault="008355DC" w:rsidP="008355DC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2BFCB5E" w14:textId="77777777" w:rsidR="00174F4C" w:rsidRDefault="00174F4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95E17EB" w14:textId="77777777" w:rsidR="00A92FB2" w:rsidRDefault="00A92FB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9E36A4B" w14:textId="39C875E0" w:rsidR="00A92FB2" w:rsidRPr="00592ABA" w:rsidRDefault="00A92FB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71A573" w14:textId="77777777" w:rsidR="008355DC" w:rsidRPr="00592ABA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E4FD54" w14:textId="107DA5A5" w:rsidR="008355DC" w:rsidRPr="00592ABA" w:rsidRDefault="00CE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sz w:val="28"/>
                <w:szCs w:val="28"/>
              </w:rPr>
              <w:t>9,31</w:t>
            </w:r>
            <w:r w:rsidR="00D77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D73D1C" w14:textId="77777777" w:rsidR="008355DC" w:rsidRPr="00592ABA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174B5D4C" w14:textId="77777777" w:rsidR="00174F4C" w:rsidRDefault="00174F4C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7FC421" w14:textId="77777777" w:rsidR="00A92FB2" w:rsidRDefault="00A92FB2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01A7C" w14:textId="7E940D9C" w:rsidR="00A92FB2" w:rsidRPr="00592ABA" w:rsidRDefault="00A92FB2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14F38B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23CFF5F0" w14:textId="5ABEC88A" w:rsidR="008355DC" w:rsidRPr="00154A7F" w:rsidRDefault="00CE27D8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27D8">
              <w:rPr>
                <w:rFonts w:asciiTheme="majorBidi" w:hAnsiTheme="majorBidi" w:cstheme="majorBidi"/>
                <w:sz w:val="28"/>
                <w:szCs w:val="28"/>
              </w:rPr>
              <w:t>(9,311)</w:t>
            </w:r>
          </w:p>
        </w:tc>
        <w:tc>
          <w:tcPr>
            <w:tcW w:w="180" w:type="dxa"/>
            <w:shd w:val="clear" w:color="auto" w:fill="auto"/>
          </w:tcPr>
          <w:p w14:paraId="7C1AB4E0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99FA86" w14:textId="739BAB94" w:rsidR="008355DC" w:rsidRPr="00154A7F" w:rsidRDefault="00CE27D8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27D8">
              <w:rPr>
                <w:rFonts w:asciiTheme="majorBidi" w:hAnsiTheme="majorBidi" w:cstheme="majorBidi"/>
                <w:sz w:val="28"/>
                <w:szCs w:val="28"/>
              </w:rPr>
              <w:t>(9,311)</w:t>
            </w:r>
          </w:p>
        </w:tc>
      </w:tr>
      <w:tr w:rsidR="00584E7F" w:rsidRPr="008355DC" w14:paraId="09958BEC" w14:textId="77777777" w:rsidTr="0002488A">
        <w:trPr>
          <w:trHeight w:val="266"/>
        </w:trPr>
        <w:tc>
          <w:tcPr>
            <w:tcW w:w="2160" w:type="dxa"/>
            <w:shd w:val="clear" w:color="auto" w:fill="auto"/>
          </w:tcPr>
          <w:p w14:paraId="43CB537B" w14:textId="0E800B23" w:rsidR="00584E7F" w:rsidRPr="00154A7F" w:rsidRDefault="00584E7F" w:rsidP="00584E7F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  <w:r w:rsidR="00D775F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E7870" w14:textId="0FA08491" w:rsidR="00584E7F" w:rsidRPr="00592ABA" w:rsidRDefault="00A92FB2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F49F6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B754413" w14:textId="7F0F0EAD" w:rsidR="00584E7F" w:rsidRPr="00584E7F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sz w:val="28"/>
                <w:szCs w:val="28"/>
              </w:rPr>
              <w:t>12,300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C16158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C06202" w14:textId="5A5EF49B" w:rsidR="00584E7F" w:rsidRPr="00592ABA" w:rsidRDefault="00A92FB2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7CB613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DE74" w14:textId="487709A0" w:rsidR="00584E7F" w:rsidRPr="00592ABA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sz w:val="28"/>
                <w:szCs w:val="28"/>
              </w:rPr>
              <w:t>12,300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9FE307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0D56A0B" w14:textId="10DB21E5" w:rsidR="00584E7F" w:rsidRPr="00592ABA" w:rsidRDefault="00A92FB2" w:rsidP="00584E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652146B" w14:textId="77777777" w:rsidR="00584E7F" w:rsidRPr="00154A7F" w:rsidRDefault="00584E7F" w:rsidP="00584E7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5E62058" w14:textId="2D074E23" w:rsidR="00584E7F" w:rsidRPr="00174F4C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27D8">
              <w:rPr>
                <w:rFonts w:asciiTheme="majorBidi" w:hAnsiTheme="majorBidi" w:cstheme="majorBidi"/>
                <w:sz w:val="28"/>
                <w:szCs w:val="28"/>
              </w:rPr>
              <w:t>(12,300)</w:t>
            </w:r>
          </w:p>
        </w:tc>
        <w:tc>
          <w:tcPr>
            <w:tcW w:w="180" w:type="dxa"/>
            <w:shd w:val="clear" w:color="auto" w:fill="auto"/>
          </w:tcPr>
          <w:p w14:paraId="587390C8" w14:textId="77777777" w:rsidR="00584E7F" w:rsidRPr="00154A7F" w:rsidRDefault="00584E7F" w:rsidP="00584E7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4862710" w14:textId="40338BB4" w:rsidR="00584E7F" w:rsidRPr="00174F4C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E27D8">
              <w:rPr>
                <w:rFonts w:asciiTheme="majorBidi" w:hAnsiTheme="majorBidi" w:cstheme="majorBidi"/>
                <w:sz w:val="28"/>
                <w:szCs w:val="28"/>
              </w:rPr>
              <w:t>(12,300)</w:t>
            </w:r>
          </w:p>
        </w:tc>
      </w:tr>
      <w:tr w:rsidR="00584E7F" w:rsidRPr="008355DC" w14:paraId="5B6CF7CA" w14:textId="77777777" w:rsidTr="0002488A">
        <w:trPr>
          <w:trHeight w:val="266"/>
        </w:trPr>
        <w:tc>
          <w:tcPr>
            <w:tcW w:w="2160" w:type="dxa"/>
            <w:shd w:val="clear" w:color="auto" w:fill="auto"/>
          </w:tcPr>
          <w:p w14:paraId="46E1BD6B" w14:textId="14070A8E" w:rsidR="00584E7F" w:rsidRPr="00D775F6" w:rsidRDefault="00584E7F" w:rsidP="00584E7F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7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  <w:r w:rsidR="00D775F6" w:rsidRPr="00D77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C9AEB" w14:textId="0BCBBCA6" w:rsidR="00584E7F" w:rsidRPr="00592ABA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9,31</w:t>
            </w:r>
            <w:r w:rsidR="00D77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401C8A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D939494" w14:textId="0ED41AB7" w:rsidR="00584E7F" w:rsidRPr="00592ABA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1B7BF51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36031" w14:textId="07DABD2C" w:rsidR="00584E7F" w:rsidRPr="00592ABA" w:rsidRDefault="00A92FB2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FE0281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2EC60" w14:textId="6D5009C7" w:rsidR="00584E7F" w:rsidRPr="00592ABA" w:rsidRDefault="00CE27D8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="00A92FB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21,61</w:t>
            </w:r>
            <w:r w:rsidR="00D775F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22ECBA" w14:textId="77777777" w:rsidR="00584E7F" w:rsidRPr="00592ABA" w:rsidRDefault="00584E7F" w:rsidP="00584E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0AE06AD9" w14:textId="77777777" w:rsidR="00584E7F" w:rsidRPr="00592ABA" w:rsidRDefault="00584E7F" w:rsidP="00584E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E6FC10D" w14:textId="77777777" w:rsidR="00584E7F" w:rsidRPr="00154A7F" w:rsidRDefault="00584E7F" w:rsidP="00584E7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004DEEBC" w14:textId="77777777" w:rsidR="00584E7F" w:rsidRPr="00D03E1F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CC6210" w14:textId="77777777" w:rsidR="00584E7F" w:rsidRPr="00154A7F" w:rsidRDefault="00584E7F" w:rsidP="00584E7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DAC964" w14:textId="77777777" w:rsidR="00584E7F" w:rsidRPr="00D03E1F" w:rsidRDefault="00584E7F" w:rsidP="00584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223062E" w14:textId="77777777" w:rsidR="00832180" w:rsidRPr="00154A7F" w:rsidRDefault="0083218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70"/>
        <w:gridCol w:w="1440"/>
        <w:gridCol w:w="180"/>
        <w:gridCol w:w="1530"/>
        <w:gridCol w:w="180"/>
        <w:gridCol w:w="720"/>
        <w:gridCol w:w="180"/>
        <w:gridCol w:w="271"/>
        <w:gridCol w:w="449"/>
        <w:gridCol w:w="180"/>
        <w:gridCol w:w="720"/>
        <w:gridCol w:w="180"/>
        <w:gridCol w:w="990"/>
        <w:gridCol w:w="8"/>
      </w:tblGrid>
      <w:tr w:rsidR="00832180" w:rsidRPr="00791A7D" w14:paraId="6A156661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4E6D50A0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8" w:type="dxa"/>
            <w:gridSpan w:val="14"/>
          </w:tcPr>
          <w:p w14:paraId="52BAF9FE" w14:textId="1103B9B1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24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2180" w:rsidRPr="00791A7D" w14:paraId="0D6F34B9" w14:textId="77777777" w:rsidTr="00CC0C18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32B7DE03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1" w:type="dxa"/>
            <w:gridSpan w:val="8"/>
          </w:tcPr>
          <w:p w14:paraId="08682709" w14:textId="5E40C1CD" w:rsidR="00832180" w:rsidRPr="00154A7F" w:rsidRDefault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27" w:type="dxa"/>
            <w:gridSpan w:val="6"/>
            <w:shd w:val="clear" w:color="auto" w:fill="auto"/>
          </w:tcPr>
          <w:p w14:paraId="550DCC9B" w14:textId="06C532A9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74F4C" w:rsidRPr="00791A7D" w14:paraId="13022FB9" w14:textId="77777777" w:rsidTr="00CC0C18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E464B96" w14:textId="19D68E9E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D03EF7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bidi="th-TH"/>
              </w:rPr>
              <w:t xml:space="preserve">31 </w:t>
            </w:r>
            <w:r w:rsidR="00D03EF7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D03EF7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092F8F9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2239F8B8" w14:textId="77777777" w:rsidR="001F792E" w:rsidRDefault="00174F4C" w:rsidP="00154A7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วัดมูลค่ายุติธรรม</w:t>
            </w:r>
          </w:p>
          <w:p w14:paraId="71663541" w14:textId="57B051AB" w:rsidR="00174F4C" w:rsidRPr="00154A7F" w:rsidRDefault="00174F4C" w:rsidP="00154A7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791605C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0272E76" w14:textId="77777777" w:rsidR="001F792E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ทางการเงินที่วัดมูลค่ายุติธรรม</w:t>
            </w:r>
          </w:p>
          <w:p w14:paraId="0A735F94" w14:textId="77777777" w:rsidR="001F792E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5CE8BD92" w14:textId="6A2E39FC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ขาดทุ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 w:bidi="th-TH"/>
              </w:rPr>
              <w:t>น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67BD63E0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7AD806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24158A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5AF6FF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C26065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8A84F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E5D993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7CBCDDD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70A57864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087DC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D1E78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16B4C4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D218E8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B64D9C2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02BABA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C21D7B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1BC1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9B85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8B1B05C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C76939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1CAB90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E96E5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F920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31F14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74F4C" w:rsidRPr="00791A7D" w14:paraId="099B1523" w14:textId="77777777" w:rsidTr="00CC0C18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55ED9A82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20236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0" w:type="dxa"/>
            <w:gridSpan w:val="12"/>
          </w:tcPr>
          <w:p w14:paraId="174D3FF3" w14:textId="6C78692D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74F4C" w:rsidRPr="00791A7D" w14:paraId="3A9526D2" w14:textId="77777777" w:rsidTr="00CC0C18">
        <w:trPr>
          <w:gridAfter w:val="1"/>
          <w:wAfter w:w="8" w:type="dxa"/>
        </w:trPr>
        <w:tc>
          <w:tcPr>
            <w:tcW w:w="2160" w:type="dxa"/>
            <w:shd w:val="clear" w:color="auto" w:fill="auto"/>
          </w:tcPr>
          <w:p w14:paraId="1D869A9C" w14:textId="77777777" w:rsidR="00174F4C" w:rsidRPr="00154A7F" w:rsidRDefault="00174F4C" w:rsidP="00832180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AF33E86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B267A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3E7A3C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E41542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04711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831299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D43A2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FC857B3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92A33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349489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33137A" w14:textId="77777777" w:rsidR="00174F4C" w:rsidRPr="00154A7F" w:rsidRDefault="00174F4C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7F02A5" w14:textId="77777777" w:rsidR="00174F4C" w:rsidRPr="00154A7F" w:rsidRDefault="00174F4C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4C" w:rsidRPr="00791A7D" w14:paraId="005D234B" w14:textId="77777777" w:rsidTr="001D252D">
        <w:trPr>
          <w:gridAfter w:val="1"/>
          <w:wAfter w:w="8" w:type="dxa"/>
        </w:trPr>
        <w:tc>
          <w:tcPr>
            <w:tcW w:w="2160" w:type="dxa"/>
            <w:shd w:val="clear" w:color="auto" w:fill="auto"/>
          </w:tcPr>
          <w:p w14:paraId="6C2075E2" w14:textId="435CFA29" w:rsidR="00174F4C" w:rsidRPr="00154A7F" w:rsidRDefault="00174F4C" w:rsidP="00832180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หน่วยลงทุน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-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D8CB7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8BFAAE" w14:textId="542464ED" w:rsidR="00174F4C" w:rsidRPr="001D252D" w:rsidRDefault="0047254E" w:rsidP="001F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1CD9DF" w14:textId="77777777" w:rsidR="00174F4C" w:rsidRPr="001D252D" w:rsidRDefault="00174F4C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DF3918" w14:textId="46841837" w:rsidR="00174F4C" w:rsidRPr="001D252D" w:rsidRDefault="00CE27D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E3BF0" w14:textId="77777777" w:rsidR="00174F4C" w:rsidRPr="001D252D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E4785" w14:textId="2BA23819" w:rsidR="00174F4C" w:rsidRPr="001D252D" w:rsidRDefault="0047254E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9148" w14:textId="77777777" w:rsidR="00174F4C" w:rsidRPr="00154A7F" w:rsidRDefault="00174F4C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C645A6F" w14:textId="33D6A6E8" w:rsidR="00174F4C" w:rsidRPr="00154A7F" w:rsidRDefault="0047254E" w:rsidP="00DE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4804" w14:textId="77777777" w:rsidR="00174F4C" w:rsidRPr="00154A7F" w:rsidRDefault="00174F4C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D8651" w14:textId="7C9DE47A" w:rsidR="00174F4C" w:rsidRPr="00154A7F" w:rsidRDefault="00472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68221" w14:textId="77777777" w:rsidR="00174F4C" w:rsidRPr="00154A7F" w:rsidRDefault="00174F4C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B0860" w14:textId="142A2474" w:rsidR="00174F4C" w:rsidRPr="00154A7F" w:rsidRDefault="0047254E" w:rsidP="0093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611C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</w:tbl>
    <w:p w14:paraId="45A75610" w14:textId="77777777" w:rsidR="002A4587" w:rsidRPr="0083258A" w:rsidRDefault="002A4587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14982BFF" w14:textId="77777777" w:rsidR="00013E8F" w:rsidRDefault="00013E8F" w:rsidP="00E108E7">
      <w:pPr>
        <w:pStyle w:val="block"/>
        <w:ind w:left="540" w:right="-7"/>
        <w:rPr>
          <w:rFonts w:ascii="Angsana New" w:hAnsi="Angsana New"/>
          <w:spacing w:val="8"/>
          <w:sz w:val="30"/>
          <w:szCs w:val="30"/>
          <w:lang w:bidi="th-TH"/>
        </w:rPr>
      </w:pPr>
    </w:p>
    <w:p w14:paraId="52783578" w14:textId="77777777" w:rsidR="00013E8F" w:rsidRDefault="00013E8F" w:rsidP="00E108E7">
      <w:pPr>
        <w:pStyle w:val="block"/>
        <w:ind w:left="540" w:right="-7"/>
        <w:rPr>
          <w:rFonts w:ascii="Angsana New" w:hAnsi="Angsana New"/>
          <w:spacing w:val="8"/>
          <w:sz w:val="30"/>
          <w:szCs w:val="30"/>
          <w:lang w:val="en-US" w:bidi="th-TH"/>
        </w:rPr>
      </w:pPr>
    </w:p>
    <w:p w14:paraId="46D31637" w14:textId="71B89D52" w:rsidR="00786481" w:rsidRPr="0083258A" w:rsidRDefault="00E108E7" w:rsidP="00E108E7">
      <w:pPr>
        <w:pStyle w:val="block"/>
        <w:ind w:left="540" w:right="-7"/>
        <w:rPr>
          <w:rFonts w:ascii="Angsana New" w:hAnsi="Angsana New"/>
          <w:sz w:val="30"/>
          <w:szCs w:val="30"/>
          <w:lang w:bidi="th-TH"/>
        </w:rPr>
      </w:pPr>
      <w:r w:rsidRPr="00E108E7">
        <w:rPr>
          <w:rFonts w:ascii="Angsana New" w:hAnsi="Angsana New"/>
          <w:spacing w:val="8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E108E7">
        <w:rPr>
          <w:rFonts w:ascii="Angsana New" w:hAnsi="Angsana New"/>
          <w:sz w:val="30"/>
          <w:szCs w:val="30"/>
          <w:cs/>
          <w:lang w:bidi="th-TH"/>
        </w:rPr>
        <w:t>งบแสดงฐานะการเงิน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41"/>
        <w:gridCol w:w="236"/>
        <w:gridCol w:w="6793"/>
      </w:tblGrid>
      <w:tr w:rsidR="00786481" w:rsidRPr="00DC1524" w14:paraId="78CB0B64" w14:textId="77777777" w:rsidTr="006B45DD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14:paraId="2B0810E0" w14:textId="77777777" w:rsidR="00786481" w:rsidRPr="00BA19A0" w:rsidRDefault="00786481" w:rsidP="00E108E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337E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  <w:vAlign w:val="bottom"/>
          </w:tcPr>
          <w:p w14:paraId="0AD06BFA" w14:textId="77777777" w:rsidR="00786481" w:rsidRPr="00BA19A0" w:rsidRDefault="00786481" w:rsidP="00E108E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86481" w:rsidRPr="00DC1524" w14:paraId="573763BB" w14:textId="77777777" w:rsidTr="006B45DD">
        <w:tc>
          <w:tcPr>
            <w:tcW w:w="2241" w:type="dxa"/>
            <w:shd w:val="clear" w:color="auto" w:fill="auto"/>
          </w:tcPr>
          <w:p w14:paraId="2080F6AA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E838AA3" w14:textId="77777777" w:rsidR="00786481" w:rsidRPr="00DC1524" w:rsidRDefault="00786481" w:rsidP="006B45DD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676A4F8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8DBDB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</w:tcPr>
          <w:p w14:paraId="5B975226" w14:textId="77777777" w:rsidR="00786481" w:rsidRPr="00DC1524" w:rsidRDefault="00786481" w:rsidP="000C59B8">
            <w:pPr>
              <w:pStyle w:val="block"/>
              <w:spacing w:after="0" w:line="240" w:lineRule="atLeast"/>
              <w:ind w:left="280" w:right="-100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108E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DC152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C1524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F9CADD" w14:textId="77777777" w:rsidR="00FD5E67" w:rsidRPr="00CA0D68" w:rsidRDefault="00FD5E67" w:rsidP="00CA0D68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45525FDF" w14:textId="77777777" w:rsidR="00786481" w:rsidRPr="00DB7C24" w:rsidRDefault="00786481" w:rsidP="00E108E7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434B5F3" w14:textId="77777777" w:rsidR="00786481" w:rsidRPr="00CA0D68" w:rsidRDefault="00786481" w:rsidP="00CA0D68">
      <w:pPr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86481" w:rsidRPr="00DB7C24" w14:paraId="7ED94B5B" w14:textId="77777777" w:rsidTr="006B45DD">
        <w:trPr>
          <w:trHeight w:val="236"/>
          <w:tblHeader/>
        </w:trPr>
        <w:tc>
          <w:tcPr>
            <w:tcW w:w="2817" w:type="pct"/>
            <w:vAlign w:val="bottom"/>
          </w:tcPr>
          <w:p w14:paraId="7534DDC7" w14:textId="7D2C3D0F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25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325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19" w:type="pct"/>
            <w:vAlign w:val="bottom"/>
          </w:tcPr>
          <w:p w14:paraId="082D05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42378EE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8722A9A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0A243CF7" w14:textId="77777777" w:rsidTr="006B45DD">
        <w:trPr>
          <w:tblHeader/>
        </w:trPr>
        <w:tc>
          <w:tcPr>
            <w:tcW w:w="2817" w:type="pct"/>
          </w:tcPr>
          <w:p w14:paraId="712CD419" w14:textId="77777777" w:rsidR="00786481" w:rsidRPr="00CA0D6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3" w:type="pct"/>
            <w:gridSpan w:val="3"/>
          </w:tcPr>
          <w:p w14:paraId="5FD1AE9A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481" w:rsidRPr="00DB7C24" w14:paraId="2CEE82A7" w14:textId="77777777" w:rsidTr="006B45DD">
        <w:tc>
          <w:tcPr>
            <w:tcW w:w="2817" w:type="pct"/>
          </w:tcPr>
          <w:p w14:paraId="2B437C3D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570205F4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AB3AA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5AF610C7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481" w:rsidRPr="00DB7C24" w14:paraId="352D7537" w14:textId="77777777" w:rsidTr="00D27885">
        <w:tc>
          <w:tcPr>
            <w:tcW w:w="2817" w:type="pct"/>
          </w:tcPr>
          <w:p w14:paraId="55170AC5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  <w:shd w:val="clear" w:color="auto" w:fill="auto"/>
          </w:tcPr>
          <w:p w14:paraId="70051A0E" w14:textId="51891694" w:rsidR="00786481" w:rsidRPr="00843F37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30" w:type="pct"/>
            <w:shd w:val="clear" w:color="auto" w:fill="auto"/>
          </w:tcPr>
          <w:p w14:paraId="0EC579E9" w14:textId="77777777" w:rsidR="00786481" w:rsidRPr="00B44AB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  <w:shd w:val="clear" w:color="auto" w:fill="auto"/>
          </w:tcPr>
          <w:p w14:paraId="48E285A2" w14:textId="304DED01" w:rsidR="00786481" w:rsidRPr="00B44AB3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2,559</w:t>
            </w:r>
          </w:p>
        </w:tc>
      </w:tr>
      <w:tr w:rsidR="00786481" w:rsidRPr="00C50B33" w14:paraId="7A007A9E" w14:textId="77777777" w:rsidTr="00D27885">
        <w:trPr>
          <w:trHeight w:val="260"/>
        </w:trPr>
        <w:tc>
          <w:tcPr>
            <w:tcW w:w="2817" w:type="pct"/>
          </w:tcPr>
          <w:p w14:paraId="2BF67EE5" w14:textId="53D5510C" w:rsidR="00783525" w:rsidRPr="00CA0D68" w:rsidRDefault="00783525" w:rsidP="00CA0D68">
            <w:pPr>
              <w:ind w:left="54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  <w:shd w:val="clear" w:color="auto" w:fill="auto"/>
          </w:tcPr>
          <w:p w14:paraId="2A6EEEB6" w14:textId="77777777" w:rsidR="00786481" w:rsidRPr="00CA0D68" w:rsidRDefault="00786481" w:rsidP="00CA0D6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5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47" w:right="-1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7CC87595" w14:textId="77777777" w:rsidR="00786481" w:rsidRPr="00CA0D68" w:rsidRDefault="00786481" w:rsidP="00CA0D68">
            <w:pPr>
              <w:tabs>
                <w:tab w:val="decimal" w:pos="1590"/>
              </w:tabs>
              <w:ind w:left="547" w:right="-1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  <w:shd w:val="clear" w:color="auto" w:fill="auto"/>
          </w:tcPr>
          <w:p w14:paraId="3153E18C" w14:textId="77777777" w:rsidR="00786481" w:rsidRPr="00CA0D68" w:rsidRDefault="00786481" w:rsidP="00CA0D6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5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47" w:right="-1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86481" w:rsidRPr="00DB7C24" w14:paraId="0F62D6D6" w14:textId="77777777" w:rsidTr="00D27885">
        <w:tc>
          <w:tcPr>
            <w:tcW w:w="2817" w:type="pct"/>
          </w:tcPr>
          <w:p w14:paraId="7F6CF987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  <w:shd w:val="clear" w:color="auto" w:fill="auto"/>
          </w:tcPr>
          <w:p w14:paraId="12ADB33F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CC22D76" w14:textId="77777777" w:rsidR="00786481" w:rsidRPr="007241A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shd w:val="clear" w:color="auto" w:fill="auto"/>
          </w:tcPr>
          <w:p w14:paraId="3056DCD6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3A7658E2" w14:textId="77777777" w:rsidTr="00D27885">
        <w:tc>
          <w:tcPr>
            <w:tcW w:w="2817" w:type="pct"/>
          </w:tcPr>
          <w:p w14:paraId="5DD88218" w14:textId="77777777" w:rsidR="00786481" w:rsidRPr="00BA19A0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843F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5603AEF4" w14:textId="7D60D9B9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65BB77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679AD8A6" w14:textId="388A1EE6" w:rsidR="00786481" w:rsidRPr="00CC13AC" w:rsidRDefault="00D27885" w:rsidP="006B45DD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DB7C24" w14:paraId="7A46ABE3" w14:textId="77777777" w:rsidTr="00D27885">
        <w:tc>
          <w:tcPr>
            <w:tcW w:w="2817" w:type="pct"/>
          </w:tcPr>
          <w:p w14:paraId="693CA440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56761665" w14:textId="21657DB4" w:rsidR="00786481" w:rsidRPr="00E108E7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310,61</w:t>
            </w:r>
            <w:r w:rsidR="00E108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B461728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1AF313AE" w14:textId="77F6CA36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18,317</w:t>
            </w:r>
          </w:p>
        </w:tc>
      </w:tr>
      <w:tr w:rsidR="00786481" w:rsidRPr="00DB7C24" w14:paraId="72FA5B97" w14:textId="77777777" w:rsidTr="00D27885">
        <w:tc>
          <w:tcPr>
            <w:tcW w:w="2817" w:type="pct"/>
          </w:tcPr>
          <w:p w14:paraId="043D0DB8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shd w:val="clear" w:color="auto" w:fill="auto"/>
            <w:vAlign w:val="bottom"/>
          </w:tcPr>
          <w:p w14:paraId="3543EED6" w14:textId="3013F68D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A2E5AE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2F628E50" w14:textId="3464E570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</w:tr>
      <w:tr w:rsidR="00786481" w:rsidRPr="00DB7C24" w14:paraId="12345BAE" w14:textId="77777777" w:rsidTr="00D27885">
        <w:tc>
          <w:tcPr>
            <w:tcW w:w="2817" w:type="pct"/>
          </w:tcPr>
          <w:p w14:paraId="0998A9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A0C94" w14:textId="47A719D5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322,44</w:t>
            </w:r>
            <w:r w:rsidR="00E108E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6B15524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C3BF0" w14:textId="1B2B5E0A" w:rsidR="00786481" w:rsidRPr="00CC13AC" w:rsidRDefault="00D27885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19,355</w:t>
            </w:r>
          </w:p>
        </w:tc>
      </w:tr>
    </w:tbl>
    <w:p w14:paraId="6AFD2D1F" w14:textId="47D97154" w:rsidR="0083258A" w:rsidRPr="00CA0D68" w:rsidRDefault="00376902" w:rsidP="00CA0D68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CA0D68">
        <w:rPr>
          <w:rFonts w:ascii="Angsana New" w:hAnsi="Angsana New"/>
          <w:sz w:val="26"/>
          <w:szCs w:val="26"/>
          <w:cs/>
        </w:rPr>
        <w:tab/>
      </w:r>
    </w:p>
    <w:p w14:paraId="0FD79F07" w14:textId="32A1245F" w:rsidR="00786481" w:rsidRPr="00AD0B59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DFC8EB5" w14:textId="77777777" w:rsidR="00786481" w:rsidRPr="00CA0D68" w:rsidRDefault="00786481" w:rsidP="00CA0D68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p w14:paraId="3CFB9450" w14:textId="77777777" w:rsidR="00786481" w:rsidRPr="00DB7C24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65BD4A94" w14:textId="32531CA9" w:rsidR="0082624F" w:rsidRDefault="00786481" w:rsidP="008325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7885">
        <w:rPr>
          <w:rFonts w:ascii="Angsana New" w:hAnsi="Angsana New"/>
          <w:spacing w:val="-4"/>
          <w:sz w:val="30"/>
          <w:szCs w:val="30"/>
          <w:cs/>
        </w:rPr>
        <w:t>ณ</w:t>
      </w:r>
      <w:r w:rsidR="006F5695" w:rsidRPr="00D27885">
        <w:rPr>
          <w:rFonts w:ascii="Angsana New" w:hAnsi="Angsana New" w:hint="cs"/>
          <w:color w:val="FFFFFF" w:themeColor="background1"/>
          <w:spacing w:val="-4"/>
          <w:sz w:val="12"/>
          <w:szCs w:val="12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27885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83258A" w:rsidRPr="00D27885">
        <w:rPr>
          <w:rFonts w:ascii="Angsana New" w:hAnsi="Angsana New"/>
          <w:spacing w:val="-4"/>
          <w:sz w:val="30"/>
          <w:szCs w:val="30"/>
        </w:rPr>
        <w:t xml:space="preserve">31 </w:t>
      </w:r>
      <w:r w:rsidR="0083258A" w:rsidRPr="00D27885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D278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</w:rPr>
        <w:t>256</w:t>
      </w:r>
      <w:r w:rsidR="008B57F3" w:rsidRPr="00D27885">
        <w:rPr>
          <w:rFonts w:ascii="Angsana New" w:hAnsi="Angsana New"/>
          <w:spacing w:val="-4"/>
          <w:sz w:val="30"/>
          <w:szCs w:val="30"/>
        </w:rPr>
        <w:t>5</w:t>
      </w:r>
      <w:r w:rsidRPr="00D27885">
        <w:rPr>
          <w:rFonts w:ascii="Angsana New" w:hAnsi="Angsana New"/>
          <w:spacing w:val="-4"/>
          <w:sz w:val="30"/>
          <w:szCs w:val="30"/>
        </w:rPr>
        <w:t xml:space="preserve"> </w:t>
      </w:r>
      <w:r w:rsidRPr="00D27885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27885">
        <w:rPr>
          <w:rFonts w:ascii="Angsana New" w:hAnsi="Angsana New"/>
          <w:spacing w:val="-4"/>
          <w:sz w:val="30"/>
          <w:szCs w:val="30"/>
          <w:cs/>
        </w:rPr>
        <w:t>มีสัญญาขายสินค้าสำเร็จรูปล่วงหน้ากับบริษัทต่างประเทศหลายแห่ง</w:t>
      </w:r>
      <w:r w:rsidR="0083258A" w:rsidRPr="00D278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  <w:cs/>
        </w:rPr>
        <w:t>รวมเป</w:t>
      </w:r>
      <w:r w:rsidR="006F5695" w:rsidRPr="00D27885">
        <w:rPr>
          <w:rFonts w:ascii="Angsana New" w:hAnsi="Angsana New" w:hint="cs"/>
          <w:spacing w:val="-4"/>
          <w:sz w:val="30"/>
          <w:szCs w:val="30"/>
          <w:cs/>
        </w:rPr>
        <w:t>็น</w:t>
      </w:r>
      <w:r w:rsidRPr="00D27885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D27885">
        <w:rPr>
          <w:rFonts w:ascii="Angsana New" w:hAnsi="Angsana New"/>
          <w:sz w:val="30"/>
          <w:szCs w:val="30"/>
        </w:rPr>
        <w:t xml:space="preserve"> 917.75</w:t>
      </w:r>
      <w:r w:rsidRPr="00D27885">
        <w:rPr>
          <w:rFonts w:ascii="Angsana New" w:hAnsi="Angsana New"/>
          <w:sz w:val="30"/>
          <w:szCs w:val="30"/>
        </w:rPr>
        <w:t xml:space="preserve"> </w:t>
      </w:r>
      <w:r w:rsidRPr="00D27885">
        <w:rPr>
          <w:rFonts w:ascii="Angsana New" w:hAnsi="Angsana New"/>
          <w:sz w:val="30"/>
          <w:szCs w:val="30"/>
          <w:cs/>
        </w:rPr>
        <w:t>ล้านบาท</w:t>
      </w:r>
    </w:p>
    <w:p w14:paraId="260E4E9E" w14:textId="77777777" w:rsidR="00376902" w:rsidRPr="00CA0D68" w:rsidRDefault="00376902" w:rsidP="00CA0D68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202C57B0" w14:textId="77777777" w:rsidR="00376902" w:rsidRPr="00376902" w:rsidRDefault="00376902" w:rsidP="00376902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7690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C07AB6" w14:textId="77777777" w:rsidR="00CC7FCC" w:rsidRPr="00CA0D68" w:rsidRDefault="00CC7FCC" w:rsidP="009A19BF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4E39F301" w14:textId="52733AC1" w:rsidR="00376902" w:rsidRDefault="00995996" w:rsidP="00B32176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10F3A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</w:t>
      </w:r>
      <w:r w:rsidR="004C613A">
        <w:rPr>
          <w:rFonts w:ascii="Angsana New" w:hAnsi="Angsana New" w:hint="cs"/>
          <w:sz w:val="30"/>
          <w:szCs w:val="30"/>
          <w:cs/>
        </w:rPr>
        <w:t>ของบริษัท</w:t>
      </w:r>
      <w:r w:rsidRPr="00110F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10F3A">
        <w:rPr>
          <w:rFonts w:ascii="Angsana New" w:hAnsi="Angsana New" w:hint="cs"/>
          <w:sz w:val="30"/>
          <w:szCs w:val="30"/>
        </w:rPr>
        <w:t xml:space="preserve">14 </w:t>
      </w:r>
      <w:r w:rsidRPr="00110F3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110F3A">
        <w:rPr>
          <w:rFonts w:ascii="Angsana New" w:hAnsi="Angsana New" w:hint="cs"/>
          <w:sz w:val="30"/>
          <w:szCs w:val="30"/>
        </w:rPr>
        <w:t>2566</w:t>
      </w:r>
      <w:r w:rsidRPr="00995996">
        <w:rPr>
          <w:rFonts w:ascii="Angsana New" w:hAnsi="Angsana New" w:hint="cs"/>
          <w:sz w:val="30"/>
          <w:szCs w:val="30"/>
          <w:cs/>
        </w:rPr>
        <w:t xml:space="preserve"> </w:t>
      </w:r>
      <w:r w:rsidR="00E01903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995996">
        <w:rPr>
          <w:rFonts w:ascii="Angsana New" w:hAnsi="Angsana New" w:hint="cs"/>
          <w:sz w:val="30"/>
          <w:szCs w:val="30"/>
          <w:cs/>
        </w:rPr>
        <w:t>ได้มีมติเห็นชอบให้</w:t>
      </w:r>
      <w:r w:rsidR="00110F3A">
        <w:rPr>
          <w:rFonts w:ascii="Angsana New" w:hAnsi="Angsana New" w:hint="cs"/>
          <w:sz w:val="30"/>
          <w:szCs w:val="30"/>
          <w:cs/>
        </w:rPr>
        <w:t>นำ</w:t>
      </w:r>
      <w:r w:rsidRPr="00995996">
        <w:rPr>
          <w:rFonts w:ascii="Angsana New" w:hAnsi="Angsana New" w:hint="cs"/>
          <w:sz w:val="30"/>
          <w:szCs w:val="30"/>
          <w:cs/>
        </w:rPr>
        <w:t>เสนอต่อที่ประชุมผู้ถือหุ้นของบริษัทเพื่อพิจารณาอนุมัติการเพิกถอนหลักทรัพย์ของบริษัทจากการเป็นหลักทรัพย์จดทะเบียนในตลาดหลักทรัพย์แห่งประเทศไทย ซึ่งเป็นไปตามหนังสือแจ้งความประสงค์ในการทำ</w:t>
      </w:r>
      <w:r w:rsidR="004C613A">
        <w:rPr>
          <w:rFonts w:ascii="Angsana New" w:hAnsi="Angsana New"/>
          <w:sz w:val="30"/>
          <w:szCs w:val="30"/>
          <w:cs/>
        </w:rPr>
        <w:br/>
      </w:r>
      <w:r w:rsidRPr="00995996">
        <w:rPr>
          <w:rFonts w:ascii="Angsana New" w:hAnsi="Angsana New" w:hint="cs"/>
          <w:sz w:val="30"/>
          <w:szCs w:val="30"/>
          <w:cs/>
        </w:rPr>
        <w:t>คำเสนอซื้อหลักทรัพย์ทั้งหมดของบริษัทจากบริษัท พรรณธิอร จำกัด ซึ่งเป็นผู้ถือหุ้นรายใหญ่ของบริษัท</w:t>
      </w:r>
    </w:p>
    <w:sectPr w:rsidR="00376902" w:rsidSect="00704566">
      <w:headerReference w:type="default" r:id="rId11"/>
      <w:footerReference w:type="default" r:id="rId12"/>
      <w:pgSz w:w="11907" w:h="16840" w:code="9"/>
      <w:pgMar w:top="691" w:right="128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A9EA0" w14:textId="77777777" w:rsidR="00341C34" w:rsidRDefault="00341C34" w:rsidP="004956B4">
      <w:r>
        <w:separator/>
      </w:r>
    </w:p>
  </w:endnote>
  <w:endnote w:type="continuationSeparator" w:id="0">
    <w:p w14:paraId="40B03362" w14:textId="77777777" w:rsidR="00341C34" w:rsidRDefault="00341C34" w:rsidP="004956B4">
      <w:r>
        <w:continuationSeparator/>
      </w:r>
    </w:p>
  </w:endnote>
  <w:endnote w:type="continuationNotice" w:id="1">
    <w:p w14:paraId="76B01984" w14:textId="77777777" w:rsidR="00341C34" w:rsidRDefault="00341C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C446" w14:textId="77777777" w:rsidR="00341C34" w:rsidRDefault="00341C34" w:rsidP="004956B4">
      <w:r>
        <w:separator/>
      </w:r>
    </w:p>
  </w:footnote>
  <w:footnote w:type="continuationSeparator" w:id="0">
    <w:p w14:paraId="78C6B418" w14:textId="77777777" w:rsidR="00341C34" w:rsidRDefault="00341C34" w:rsidP="004956B4">
      <w:r>
        <w:continuationSeparator/>
      </w:r>
    </w:p>
  </w:footnote>
  <w:footnote w:type="continuationNotice" w:id="1">
    <w:p w14:paraId="38BA668D" w14:textId="77777777" w:rsidR="00341C34" w:rsidRDefault="00341C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B52C" w14:textId="77777777" w:rsidR="006B45DD" w:rsidRPr="003C763B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B6476B" w14:textId="77777777" w:rsidR="006B45DD" w:rsidRPr="005E0BCE" w:rsidRDefault="006B45DD" w:rsidP="005E0B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E0BCE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DEB3ED" w14:textId="39854797" w:rsidR="006B45DD" w:rsidRDefault="006B45DD" w:rsidP="005E0B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สำหรับงวด</w:t>
    </w:r>
    <w:r w:rsidRPr="005E0BCE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D2F9E">
      <w:rPr>
        <w:rFonts w:ascii="Angsana New" w:hAnsi="Angsana New"/>
        <w:b/>
        <w:bCs/>
        <w:sz w:val="32"/>
        <w:szCs w:val="32"/>
      </w:rPr>
      <w:t xml:space="preserve">31 </w:t>
    </w:r>
    <w:r w:rsidR="007D2F9E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5E0BCE">
      <w:rPr>
        <w:rFonts w:ascii="Angsana New" w:hAnsi="Angsana New"/>
        <w:b/>
        <w:bCs/>
        <w:sz w:val="32"/>
        <w:szCs w:val="32"/>
        <w:cs/>
      </w:rPr>
      <w:t xml:space="preserve"> </w:t>
    </w:r>
    <w:r w:rsidRPr="005E0BC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5E0BCE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10"/>
  </w:num>
  <w:num w:numId="5">
    <w:abstractNumId w:val="17"/>
  </w:num>
  <w:num w:numId="6">
    <w:abstractNumId w:val="32"/>
  </w:num>
  <w:num w:numId="7">
    <w:abstractNumId w:val="40"/>
  </w:num>
  <w:num w:numId="8">
    <w:abstractNumId w:val="30"/>
  </w:num>
  <w:num w:numId="9">
    <w:abstractNumId w:val="12"/>
  </w:num>
  <w:num w:numId="10">
    <w:abstractNumId w:val="27"/>
  </w:num>
  <w:num w:numId="11">
    <w:abstractNumId w:val="46"/>
  </w:num>
  <w:num w:numId="12">
    <w:abstractNumId w:val="28"/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</w:num>
  <w:num w:numId="19">
    <w:abstractNumId w:val="11"/>
  </w:num>
  <w:num w:numId="20">
    <w:abstractNumId w:val="14"/>
  </w:num>
  <w:num w:numId="21">
    <w:abstractNumId w:val="45"/>
  </w:num>
  <w:num w:numId="22">
    <w:abstractNumId w:val="20"/>
  </w:num>
  <w:num w:numId="23">
    <w:abstractNumId w:val="48"/>
  </w:num>
  <w:num w:numId="24">
    <w:abstractNumId w:val="34"/>
  </w:num>
  <w:num w:numId="25">
    <w:abstractNumId w:val="19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5"/>
  </w:num>
  <w:num w:numId="29">
    <w:abstractNumId w:val="18"/>
  </w:num>
  <w:num w:numId="30">
    <w:abstractNumId w:val="5"/>
  </w:num>
  <w:num w:numId="31">
    <w:abstractNumId w:val="9"/>
  </w:num>
  <w:num w:numId="32">
    <w:abstractNumId w:val="7"/>
  </w:num>
  <w:num w:numId="33">
    <w:abstractNumId w:val="8"/>
  </w:num>
  <w:num w:numId="34">
    <w:abstractNumId w:val="3"/>
  </w:num>
  <w:num w:numId="35">
    <w:abstractNumId w:val="2"/>
  </w:num>
  <w:num w:numId="36">
    <w:abstractNumId w:val="0"/>
  </w:num>
  <w:num w:numId="37">
    <w:abstractNumId w:val="1"/>
  </w:num>
  <w:num w:numId="38">
    <w:abstractNumId w:val="4"/>
  </w:num>
  <w:num w:numId="39">
    <w:abstractNumId w:val="29"/>
  </w:num>
  <w:num w:numId="40">
    <w:abstractNumId w:val="21"/>
  </w:num>
  <w:num w:numId="41">
    <w:abstractNumId w:val="41"/>
  </w:num>
  <w:num w:numId="42">
    <w:abstractNumId w:val="31"/>
  </w:num>
  <w:num w:numId="43">
    <w:abstractNumId w:val="15"/>
  </w:num>
  <w:num w:numId="44">
    <w:abstractNumId w:val="36"/>
  </w:num>
  <w:num w:numId="45">
    <w:abstractNumId w:val="23"/>
  </w:num>
  <w:num w:numId="46">
    <w:abstractNumId w:val="37"/>
  </w:num>
  <w:num w:numId="47">
    <w:abstractNumId w:val="33"/>
  </w:num>
  <w:num w:numId="48">
    <w:abstractNumId w:val="13"/>
  </w:num>
  <w:num w:numId="49">
    <w:abstractNumId w:val="43"/>
  </w:num>
  <w:num w:numId="50">
    <w:abstractNumId w:val="42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2F5F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045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3E8F"/>
    <w:rsid w:val="000142EA"/>
    <w:rsid w:val="00014471"/>
    <w:rsid w:val="00014708"/>
    <w:rsid w:val="00014931"/>
    <w:rsid w:val="00014BEF"/>
    <w:rsid w:val="00014DF3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88A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D7C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8EB"/>
    <w:rsid w:val="00037A57"/>
    <w:rsid w:val="00037ABA"/>
    <w:rsid w:val="00037B04"/>
    <w:rsid w:val="0004022C"/>
    <w:rsid w:val="00040724"/>
    <w:rsid w:val="00040C54"/>
    <w:rsid w:val="00040EC8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641"/>
    <w:rsid w:val="00045770"/>
    <w:rsid w:val="000459EF"/>
    <w:rsid w:val="00045B62"/>
    <w:rsid w:val="00045D41"/>
    <w:rsid w:val="00045F0F"/>
    <w:rsid w:val="000461B4"/>
    <w:rsid w:val="0004665E"/>
    <w:rsid w:val="00047291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38"/>
    <w:rsid w:val="00065ADE"/>
    <w:rsid w:val="00065C80"/>
    <w:rsid w:val="00065DA0"/>
    <w:rsid w:val="00065F94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591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78B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12"/>
    <w:rsid w:val="000912EB"/>
    <w:rsid w:val="00091B67"/>
    <w:rsid w:val="00091BD6"/>
    <w:rsid w:val="00091D45"/>
    <w:rsid w:val="00091E91"/>
    <w:rsid w:val="00091EA6"/>
    <w:rsid w:val="00092305"/>
    <w:rsid w:val="0009243E"/>
    <w:rsid w:val="00092641"/>
    <w:rsid w:val="00092834"/>
    <w:rsid w:val="0009292F"/>
    <w:rsid w:val="00092F3D"/>
    <w:rsid w:val="00093030"/>
    <w:rsid w:val="000930D9"/>
    <w:rsid w:val="000933C8"/>
    <w:rsid w:val="00093A25"/>
    <w:rsid w:val="00093C5B"/>
    <w:rsid w:val="00093EA5"/>
    <w:rsid w:val="00094213"/>
    <w:rsid w:val="000947D8"/>
    <w:rsid w:val="00094A36"/>
    <w:rsid w:val="00094A75"/>
    <w:rsid w:val="00095021"/>
    <w:rsid w:val="0009561B"/>
    <w:rsid w:val="000957CE"/>
    <w:rsid w:val="00095B91"/>
    <w:rsid w:val="00095F51"/>
    <w:rsid w:val="0009688C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51F"/>
    <w:rsid w:val="000B0720"/>
    <w:rsid w:val="000B0C81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09A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02"/>
    <w:rsid w:val="000C4F26"/>
    <w:rsid w:val="000C52D0"/>
    <w:rsid w:val="000C5395"/>
    <w:rsid w:val="000C5508"/>
    <w:rsid w:val="000C5549"/>
    <w:rsid w:val="000C559D"/>
    <w:rsid w:val="000C55D7"/>
    <w:rsid w:val="000C5855"/>
    <w:rsid w:val="000C5925"/>
    <w:rsid w:val="000C59B8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C7C2C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46F"/>
    <w:rsid w:val="000E451B"/>
    <w:rsid w:val="000E49CB"/>
    <w:rsid w:val="000E4B40"/>
    <w:rsid w:val="000E4B4C"/>
    <w:rsid w:val="000E4DD3"/>
    <w:rsid w:val="000E4E22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0D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81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1FAC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63F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676"/>
    <w:rsid w:val="0011077C"/>
    <w:rsid w:val="00110CB0"/>
    <w:rsid w:val="00110CE0"/>
    <w:rsid w:val="00110F3A"/>
    <w:rsid w:val="00110F3C"/>
    <w:rsid w:val="001110A7"/>
    <w:rsid w:val="00111538"/>
    <w:rsid w:val="001117C7"/>
    <w:rsid w:val="00111B1D"/>
    <w:rsid w:val="00111D10"/>
    <w:rsid w:val="00111D36"/>
    <w:rsid w:val="001122B5"/>
    <w:rsid w:val="0011286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41D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2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1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2BC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6EA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01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4F"/>
    <w:rsid w:val="00165871"/>
    <w:rsid w:val="00165C4A"/>
    <w:rsid w:val="00165CBE"/>
    <w:rsid w:val="00165D2C"/>
    <w:rsid w:val="00165EFC"/>
    <w:rsid w:val="001663DA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BF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F4C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A95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0C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786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5BD"/>
    <w:rsid w:val="001967D1"/>
    <w:rsid w:val="001967E4"/>
    <w:rsid w:val="001968B1"/>
    <w:rsid w:val="00196B09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3DD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7AA"/>
    <w:rsid w:val="001D1CB5"/>
    <w:rsid w:val="001D1E2F"/>
    <w:rsid w:val="001D2475"/>
    <w:rsid w:val="001D252D"/>
    <w:rsid w:val="001D27A2"/>
    <w:rsid w:val="001D2B36"/>
    <w:rsid w:val="001D2EB6"/>
    <w:rsid w:val="001D30D6"/>
    <w:rsid w:val="001D380A"/>
    <w:rsid w:val="001D3A2D"/>
    <w:rsid w:val="001D3AC0"/>
    <w:rsid w:val="001D3C2B"/>
    <w:rsid w:val="001D4142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6F9B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37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E3E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92E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2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5CB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5E97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A95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8D2"/>
    <w:rsid w:val="00261DEC"/>
    <w:rsid w:val="00261F1B"/>
    <w:rsid w:val="002624B5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3376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CFD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3AE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97E63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587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D73"/>
    <w:rsid w:val="002C0E40"/>
    <w:rsid w:val="002C13BB"/>
    <w:rsid w:val="002C13BE"/>
    <w:rsid w:val="002C16C7"/>
    <w:rsid w:val="002C1980"/>
    <w:rsid w:val="002C1A4E"/>
    <w:rsid w:val="002C2511"/>
    <w:rsid w:val="002C2621"/>
    <w:rsid w:val="002C27AB"/>
    <w:rsid w:val="002C27CC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0EF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E2C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4F1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39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745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24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64B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B06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81"/>
    <w:rsid w:val="003411EE"/>
    <w:rsid w:val="00341BEA"/>
    <w:rsid w:val="00341C34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57C18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4E6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6E1"/>
    <w:rsid w:val="00367A0A"/>
    <w:rsid w:val="00367E27"/>
    <w:rsid w:val="00370145"/>
    <w:rsid w:val="003702D6"/>
    <w:rsid w:val="003703E8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7DF"/>
    <w:rsid w:val="003758FE"/>
    <w:rsid w:val="00375F02"/>
    <w:rsid w:val="00375F5C"/>
    <w:rsid w:val="0037611F"/>
    <w:rsid w:val="00376302"/>
    <w:rsid w:val="003766F8"/>
    <w:rsid w:val="00376902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10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87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0A4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2EA2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3EC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B7EA8"/>
    <w:rsid w:val="003C037C"/>
    <w:rsid w:val="003C07A1"/>
    <w:rsid w:val="003C0ADF"/>
    <w:rsid w:val="003C0DDC"/>
    <w:rsid w:val="003C18CD"/>
    <w:rsid w:val="003C1A3A"/>
    <w:rsid w:val="003C1C5B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6A7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70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819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8C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4FCF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26B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4E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2E71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69A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309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1BC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42C"/>
    <w:rsid w:val="004C2715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3A"/>
    <w:rsid w:val="004C6145"/>
    <w:rsid w:val="004C663B"/>
    <w:rsid w:val="004C68DA"/>
    <w:rsid w:val="004C7226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4C4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26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6B5"/>
    <w:rsid w:val="004F6B0C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314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2745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2CA"/>
    <w:rsid w:val="00515305"/>
    <w:rsid w:val="00515716"/>
    <w:rsid w:val="00515CDF"/>
    <w:rsid w:val="00515EB0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146"/>
    <w:rsid w:val="00517327"/>
    <w:rsid w:val="00517551"/>
    <w:rsid w:val="00517862"/>
    <w:rsid w:val="00517E48"/>
    <w:rsid w:val="00517F04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94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0C64"/>
    <w:rsid w:val="0053106E"/>
    <w:rsid w:val="0053117D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70E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B47"/>
    <w:rsid w:val="00546C17"/>
    <w:rsid w:val="00546F31"/>
    <w:rsid w:val="00546F62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2FB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CEF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5793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56F"/>
    <w:rsid w:val="00571AE3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831"/>
    <w:rsid w:val="00584D8B"/>
    <w:rsid w:val="00584E7F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ABA"/>
    <w:rsid w:val="00592BAC"/>
    <w:rsid w:val="00592DFE"/>
    <w:rsid w:val="00592E3A"/>
    <w:rsid w:val="00592F08"/>
    <w:rsid w:val="00592F37"/>
    <w:rsid w:val="00592F7D"/>
    <w:rsid w:val="00593011"/>
    <w:rsid w:val="0059318B"/>
    <w:rsid w:val="00593421"/>
    <w:rsid w:val="005934BF"/>
    <w:rsid w:val="00593788"/>
    <w:rsid w:val="005937AF"/>
    <w:rsid w:val="00593946"/>
    <w:rsid w:val="00593AA0"/>
    <w:rsid w:val="00593BB7"/>
    <w:rsid w:val="00593CD2"/>
    <w:rsid w:val="00593D15"/>
    <w:rsid w:val="00594027"/>
    <w:rsid w:val="00594422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97C46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9D9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0A"/>
    <w:rsid w:val="005C376B"/>
    <w:rsid w:val="005C37D8"/>
    <w:rsid w:val="005C3BB9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3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D7E9B"/>
    <w:rsid w:val="005E0123"/>
    <w:rsid w:val="005E066B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877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0E4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2D7E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23C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34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1F7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E3B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6CD3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DCB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014"/>
    <w:rsid w:val="006362FA"/>
    <w:rsid w:val="006365A6"/>
    <w:rsid w:val="0063665D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416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447"/>
    <w:rsid w:val="00646639"/>
    <w:rsid w:val="006467ED"/>
    <w:rsid w:val="0064708E"/>
    <w:rsid w:val="006473ED"/>
    <w:rsid w:val="0064773F"/>
    <w:rsid w:val="00647814"/>
    <w:rsid w:val="00647BBF"/>
    <w:rsid w:val="00650016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94A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4CFF"/>
    <w:rsid w:val="006550A6"/>
    <w:rsid w:val="00655392"/>
    <w:rsid w:val="006553B6"/>
    <w:rsid w:val="00655789"/>
    <w:rsid w:val="006557AF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C64"/>
    <w:rsid w:val="00663F2A"/>
    <w:rsid w:val="00664001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3C7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B9"/>
    <w:rsid w:val="006752FC"/>
    <w:rsid w:val="00675557"/>
    <w:rsid w:val="006755C4"/>
    <w:rsid w:val="0067593A"/>
    <w:rsid w:val="00675BE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40B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91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38A2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3D8"/>
    <w:rsid w:val="006B794E"/>
    <w:rsid w:val="006B79BE"/>
    <w:rsid w:val="006B7A95"/>
    <w:rsid w:val="006B7CFA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51"/>
    <w:rsid w:val="006C34FF"/>
    <w:rsid w:val="006C3A44"/>
    <w:rsid w:val="006C3AC3"/>
    <w:rsid w:val="006C3CC9"/>
    <w:rsid w:val="006C3CE4"/>
    <w:rsid w:val="006C425D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266"/>
    <w:rsid w:val="006D681D"/>
    <w:rsid w:val="006D6888"/>
    <w:rsid w:val="006D717E"/>
    <w:rsid w:val="006D7262"/>
    <w:rsid w:val="006D753C"/>
    <w:rsid w:val="006D7787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4F1F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6DB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15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695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532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635"/>
    <w:rsid w:val="00702751"/>
    <w:rsid w:val="00702A20"/>
    <w:rsid w:val="00702A2C"/>
    <w:rsid w:val="00703094"/>
    <w:rsid w:val="0070314C"/>
    <w:rsid w:val="0070328B"/>
    <w:rsid w:val="00703CC5"/>
    <w:rsid w:val="00703E90"/>
    <w:rsid w:val="00704161"/>
    <w:rsid w:val="00704566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305"/>
    <w:rsid w:val="0070744D"/>
    <w:rsid w:val="007075BB"/>
    <w:rsid w:val="007076E0"/>
    <w:rsid w:val="00707C29"/>
    <w:rsid w:val="00707D39"/>
    <w:rsid w:val="00707D60"/>
    <w:rsid w:val="00710381"/>
    <w:rsid w:val="00710398"/>
    <w:rsid w:val="007108A2"/>
    <w:rsid w:val="00710958"/>
    <w:rsid w:val="00710A5D"/>
    <w:rsid w:val="00710EAC"/>
    <w:rsid w:val="00711228"/>
    <w:rsid w:val="007112A4"/>
    <w:rsid w:val="007112BD"/>
    <w:rsid w:val="0071162E"/>
    <w:rsid w:val="00711F57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54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37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4E4"/>
    <w:rsid w:val="00761655"/>
    <w:rsid w:val="0076186B"/>
    <w:rsid w:val="00761AD1"/>
    <w:rsid w:val="00761C66"/>
    <w:rsid w:val="007620AC"/>
    <w:rsid w:val="0076221A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4EF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888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4DD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72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2B47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892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2F9E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02C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08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34"/>
    <w:rsid w:val="00810CEF"/>
    <w:rsid w:val="00810E37"/>
    <w:rsid w:val="00810F28"/>
    <w:rsid w:val="0081145C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3E67"/>
    <w:rsid w:val="00814209"/>
    <w:rsid w:val="00814229"/>
    <w:rsid w:val="00814408"/>
    <w:rsid w:val="0081444A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58A"/>
    <w:rsid w:val="00832953"/>
    <w:rsid w:val="00832BBA"/>
    <w:rsid w:val="0083305B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05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93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37D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831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5B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0F6D"/>
    <w:rsid w:val="0086147A"/>
    <w:rsid w:val="00861553"/>
    <w:rsid w:val="00861DBB"/>
    <w:rsid w:val="00861DD4"/>
    <w:rsid w:val="008622BC"/>
    <w:rsid w:val="00862425"/>
    <w:rsid w:val="00862597"/>
    <w:rsid w:val="0086265A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29D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5AF0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BC3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5A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6AA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A88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9C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9F0"/>
    <w:rsid w:val="008B5A31"/>
    <w:rsid w:val="008B6330"/>
    <w:rsid w:val="008B648F"/>
    <w:rsid w:val="008B6687"/>
    <w:rsid w:val="008B6873"/>
    <w:rsid w:val="008B68E7"/>
    <w:rsid w:val="008B6916"/>
    <w:rsid w:val="008B6A47"/>
    <w:rsid w:val="008B6CD8"/>
    <w:rsid w:val="008B6D34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01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7CD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DF2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4FD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D0C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3E29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D26"/>
    <w:rsid w:val="00905DA8"/>
    <w:rsid w:val="00905EC9"/>
    <w:rsid w:val="0090627E"/>
    <w:rsid w:val="00906422"/>
    <w:rsid w:val="009065A4"/>
    <w:rsid w:val="009067D6"/>
    <w:rsid w:val="0090694E"/>
    <w:rsid w:val="00906DEE"/>
    <w:rsid w:val="00906E56"/>
    <w:rsid w:val="00906F42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9CA"/>
    <w:rsid w:val="00913C23"/>
    <w:rsid w:val="00913C25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0E43"/>
    <w:rsid w:val="0092128B"/>
    <w:rsid w:val="00921341"/>
    <w:rsid w:val="00921504"/>
    <w:rsid w:val="009215A6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4E32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C46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4D74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5E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118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9F"/>
    <w:rsid w:val="009452B2"/>
    <w:rsid w:val="0094535E"/>
    <w:rsid w:val="009455D4"/>
    <w:rsid w:val="0094567E"/>
    <w:rsid w:val="00945822"/>
    <w:rsid w:val="00945974"/>
    <w:rsid w:val="00945A97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6D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014"/>
    <w:rsid w:val="0096038E"/>
    <w:rsid w:val="009604A8"/>
    <w:rsid w:val="009605EE"/>
    <w:rsid w:val="0096069C"/>
    <w:rsid w:val="009609CC"/>
    <w:rsid w:val="009609CD"/>
    <w:rsid w:val="009609DB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3A"/>
    <w:rsid w:val="009705F7"/>
    <w:rsid w:val="009706AE"/>
    <w:rsid w:val="00970B0A"/>
    <w:rsid w:val="00970FC4"/>
    <w:rsid w:val="009710D7"/>
    <w:rsid w:val="009711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80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991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313"/>
    <w:rsid w:val="00995456"/>
    <w:rsid w:val="0099599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D7B"/>
    <w:rsid w:val="00997E40"/>
    <w:rsid w:val="00997E73"/>
    <w:rsid w:val="009A004B"/>
    <w:rsid w:val="009A036E"/>
    <w:rsid w:val="009A040B"/>
    <w:rsid w:val="009A04C3"/>
    <w:rsid w:val="009A0805"/>
    <w:rsid w:val="009A0838"/>
    <w:rsid w:val="009A0910"/>
    <w:rsid w:val="009A0C28"/>
    <w:rsid w:val="009A0C99"/>
    <w:rsid w:val="009A0F0C"/>
    <w:rsid w:val="009A133A"/>
    <w:rsid w:val="009A18F9"/>
    <w:rsid w:val="009A195D"/>
    <w:rsid w:val="009A19BF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74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826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0D1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D22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6EA6"/>
    <w:rsid w:val="009E75E1"/>
    <w:rsid w:val="009E7671"/>
    <w:rsid w:val="009E76CA"/>
    <w:rsid w:val="009E7936"/>
    <w:rsid w:val="009E7A11"/>
    <w:rsid w:val="009E7C97"/>
    <w:rsid w:val="009F0011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98C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155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8F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51F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27F41"/>
    <w:rsid w:val="00A30266"/>
    <w:rsid w:val="00A30384"/>
    <w:rsid w:val="00A307C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3C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031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071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B9F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81D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6B24"/>
    <w:rsid w:val="00A672A4"/>
    <w:rsid w:val="00A67482"/>
    <w:rsid w:val="00A67657"/>
    <w:rsid w:val="00A67D52"/>
    <w:rsid w:val="00A67DB8"/>
    <w:rsid w:val="00A67ECE"/>
    <w:rsid w:val="00A67FC2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84F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87"/>
    <w:rsid w:val="00A82BCF"/>
    <w:rsid w:val="00A82C01"/>
    <w:rsid w:val="00A8314A"/>
    <w:rsid w:val="00A831E2"/>
    <w:rsid w:val="00A83261"/>
    <w:rsid w:val="00A83313"/>
    <w:rsid w:val="00A836F8"/>
    <w:rsid w:val="00A843E6"/>
    <w:rsid w:val="00A8487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2EB"/>
    <w:rsid w:val="00A90428"/>
    <w:rsid w:val="00A905C8"/>
    <w:rsid w:val="00A905FE"/>
    <w:rsid w:val="00A9068F"/>
    <w:rsid w:val="00A90D98"/>
    <w:rsid w:val="00A90F49"/>
    <w:rsid w:val="00A90F78"/>
    <w:rsid w:val="00A911F0"/>
    <w:rsid w:val="00A91384"/>
    <w:rsid w:val="00A91569"/>
    <w:rsid w:val="00A916C6"/>
    <w:rsid w:val="00A91AFF"/>
    <w:rsid w:val="00A91CD6"/>
    <w:rsid w:val="00A921FF"/>
    <w:rsid w:val="00A9238B"/>
    <w:rsid w:val="00A929DE"/>
    <w:rsid w:val="00A92DBE"/>
    <w:rsid w:val="00A92F2D"/>
    <w:rsid w:val="00A92FB2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1FA4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0F3D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E0E"/>
    <w:rsid w:val="00AB62DC"/>
    <w:rsid w:val="00AB6321"/>
    <w:rsid w:val="00AB65D9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101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4D7"/>
    <w:rsid w:val="00AD574B"/>
    <w:rsid w:val="00AD57B3"/>
    <w:rsid w:val="00AD5A8D"/>
    <w:rsid w:val="00AD5D19"/>
    <w:rsid w:val="00AD5D8E"/>
    <w:rsid w:val="00AD5E07"/>
    <w:rsid w:val="00AD5F26"/>
    <w:rsid w:val="00AD61B1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9AA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1AD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176"/>
    <w:rsid w:val="00B328B6"/>
    <w:rsid w:val="00B32F63"/>
    <w:rsid w:val="00B331AF"/>
    <w:rsid w:val="00B33679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928"/>
    <w:rsid w:val="00B36D67"/>
    <w:rsid w:val="00B3702B"/>
    <w:rsid w:val="00B37107"/>
    <w:rsid w:val="00B37225"/>
    <w:rsid w:val="00B37837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3765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29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51D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765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A8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8EE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4FFC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EB8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5DD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BF7F35"/>
    <w:rsid w:val="00C000ED"/>
    <w:rsid w:val="00C00195"/>
    <w:rsid w:val="00C0033B"/>
    <w:rsid w:val="00C00395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1B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816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60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5FA6"/>
    <w:rsid w:val="00C4648B"/>
    <w:rsid w:val="00C46516"/>
    <w:rsid w:val="00C467D4"/>
    <w:rsid w:val="00C46A38"/>
    <w:rsid w:val="00C46BE4"/>
    <w:rsid w:val="00C46D77"/>
    <w:rsid w:val="00C503B2"/>
    <w:rsid w:val="00C504E7"/>
    <w:rsid w:val="00C50B33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E99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6CF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0778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F3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3DDD"/>
    <w:rsid w:val="00C94143"/>
    <w:rsid w:val="00C9414C"/>
    <w:rsid w:val="00C94198"/>
    <w:rsid w:val="00C94645"/>
    <w:rsid w:val="00C946B9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0D68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3E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B34"/>
    <w:rsid w:val="00CA6CEA"/>
    <w:rsid w:val="00CA7562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5E6E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A4C"/>
    <w:rsid w:val="00CB7C71"/>
    <w:rsid w:val="00CB7DF0"/>
    <w:rsid w:val="00CB7F01"/>
    <w:rsid w:val="00CC0046"/>
    <w:rsid w:val="00CC02C6"/>
    <w:rsid w:val="00CC0431"/>
    <w:rsid w:val="00CC04CC"/>
    <w:rsid w:val="00CC0744"/>
    <w:rsid w:val="00CC0807"/>
    <w:rsid w:val="00CC091F"/>
    <w:rsid w:val="00CC0C18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45D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C7FCC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7D8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7B0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A3D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0DB8"/>
    <w:rsid w:val="00CF118A"/>
    <w:rsid w:val="00CF11C3"/>
    <w:rsid w:val="00CF1284"/>
    <w:rsid w:val="00CF1744"/>
    <w:rsid w:val="00CF1B41"/>
    <w:rsid w:val="00CF1B98"/>
    <w:rsid w:val="00CF1C5B"/>
    <w:rsid w:val="00CF1C99"/>
    <w:rsid w:val="00CF20DC"/>
    <w:rsid w:val="00CF2269"/>
    <w:rsid w:val="00CF250E"/>
    <w:rsid w:val="00CF2678"/>
    <w:rsid w:val="00CF2863"/>
    <w:rsid w:val="00CF2DB2"/>
    <w:rsid w:val="00CF3368"/>
    <w:rsid w:val="00CF3C7D"/>
    <w:rsid w:val="00CF3D52"/>
    <w:rsid w:val="00CF3F88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237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E1F"/>
    <w:rsid w:val="00D03EF7"/>
    <w:rsid w:val="00D03F53"/>
    <w:rsid w:val="00D04AAA"/>
    <w:rsid w:val="00D04ADD"/>
    <w:rsid w:val="00D04BA3"/>
    <w:rsid w:val="00D04FB8"/>
    <w:rsid w:val="00D05372"/>
    <w:rsid w:val="00D05625"/>
    <w:rsid w:val="00D05CA9"/>
    <w:rsid w:val="00D06056"/>
    <w:rsid w:val="00D06359"/>
    <w:rsid w:val="00D0647E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3E41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92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8C0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8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394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637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D8C"/>
    <w:rsid w:val="00D44EE2"/>
    <w:rsid w:val="00D44F0B"/>
    <w:rsid w:val="00D45164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71B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1E3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3E"/>
    <w:rsid w:val="00D75DF9"/>
    <w:rsid w:val="00D75EE9"/>
    <w:rsid w:val="00D76535"/>
    <w:rsid w:val="00D76619"/>
    <w:rsid w:val="00D770AA"/>
    <w:rsid w:val="00D7733D"/>
    <w:rsid w:val="00D77363"/>
    <w:rsid w:val="00D7743B"/>
    <w:rsid w:val="00D775F6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91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4E2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5E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279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0D0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D7F61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87D"/>
    <w:rsid w:val="00DE19AF"/>
    <w:rsid w:val="00DE1A36"/>
    <w:rsid w:val="00DE1AF9"/>
    <w:rsid w:val="00DE1D68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791"/>
    <w:rsid w:val="00DE58AF"/>
    <w:rsid w:val="00DE58DD"/>
    <w:rsid w:val="00DE62AA"/>
    <w:rsid w:val="00DE6618"/>
    <w:rsid w:val="00DE6657"/>
    <w:rsid w:val="00DE698F"/>
    <w:rsid w:val="00DE6A7A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D88"/>
    <w:rsid w:val="00DF4FC3"/>
    <w:rsid w:val="00DF5376"/>
    <w:rsid w:val="00DF53A2"/>
    <w:rsid w:val="00DF5663"/>
    <w:rsid w:val="00DF5CD8"/>
    <w:rsid w:val="00DF5E0E"/>
    <w:rsid w:val="00DF5F5A"/>
    <w:rsid w:val="00DF61EE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903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8E7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CD3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85"/>
    <w:rsid w:val="00E16EE4"/>
    <w:rsid w:val="00E17203"/>
    <w:rsid w:val="00E17407"/>
    <w:rsid w:val="00E1757D"/>
    <w:rsid w:val="00E20425"/>
    <w:rsid w:val="00E204BE"/>
    <w:rsid w:val="00E20527"/>
    <w:rsid w:val="00E2067C"/>
    <w:rsid w:val="00E2097F"/>
    <w:rsid w:val="00E209B6"/>
    <w:rsid w:val="00E20E9A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0E4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3E43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47DBD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287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993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C96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3D8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0DFC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0C8C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4B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0A92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5D"/>
    <w:rsid w:val="00ED38C4"/>
    <w:rsid w:val="00ED39B9"/>
    <w:rsid w:val="00ED3D29"/>
    <w:rsid w:val="00ED3D48"/>
    <w:rsid w:val="00ED3F7D"/>
    <w:rsid w:val="00ED4A5E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A5F"/>
    <w:rsid w:val="00EE0C90"/>
    <w:rsid w:val="00EE0CE1"/>
    <w:rsid w:val="00EE0E24"/>
    <w:rsid w:val="00EE0EE5"/>
    <w:rsid w:val="00EE1100"/>
    <w:rsid w:val="00EE13A3"/>
    <w:rsid w:val="00EE16E9"/>
    <w:rsid w:val="00EE196B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AF2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7BF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41"/>
    <w:rsid w:val="00F053A5"/>
    <w:rsid w:val="00F05503"/>
    <w:rsid w:val="00F059A4"/>
    <w:rsid w:val="00F05AE0"/>
    <w:rsid w:val="00F05FC0"/>
    <w:rsid w:val="00F06485"/>
    <w:rsid w:val="00F0678B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E9B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2F6D"/>
    <w:rsid w:val="00F131B5"/>
    <w:rsid w:val="00F132EF"/>
    <w:rsid w:val="00F13528"/>
    <w:rsid w:val="00F13539"/>
    <w:rsid w:val="00F135AF"/>
    <w:rsid w:val="00F13ED2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ABB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B04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961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5FCB"/>
    <w:rsid w:val="00F460A9"/>
    <w:rsid w:val="00F460D2"/>
    <w:rsid w:val="00F461D1"/>
    <w:rsid w:val="00F4635D"/>
    <w:rsid w:val="00F4668D"/>
    <w:rsid w:val="00F468B4"/>
    <w:rsid w:val="00F46AFF"/>
    <w:rsid w:val="00F47141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90"/>
    <w:rsid w:val="00F553CA"/>
    <w:rsid w:val="00F555EF"/>
    <w:rsid w:val="00F55771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16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4B9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27F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05E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A23"/>
    <w:rsid w:val="00FA6EE0"/>
    <w:rsid w:val="00FA710A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DEB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3BC"/>
    <w:rsid w:val="00FB44F1"/>
    <w:rsid w:val="00FB5192"/>
    <w:rsid w:val="00FB51B4"/>
    <w:rsid w:val="00FB5564"/>
    <w:rsid w:val="00FB56BE"/>
    <w:rsid w:val="00FB574E"/>
    <w:rsid w:val="00FB5802"/>
    <w:rsid w:val="00FB5B09"/>
    <w:rsid w:val="00FB5B1C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7BD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24F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2F"/>
    <w:rsid w:val="00FF68DE"/>
    <w:rsid w:val="00FF6A59"/>
    <w:rsid w:val="00FF73C1"/>
    <w:rsid w:val="00FF763D"/>
    <w:rsid w:val="00FF7975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4F6AD18"/>
  <w15:docId w15:val="{A69BBB82-6EF3-4439-880D-0751DD56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2824</Words>
  <Characters>12403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2023-02-15T01:53:00Z</cp:lastPrinted>
  <dcterms:created xsi:type="dcterms:W3CDTF">2023-02-14T12:54:00Z</dcterms:created>
  <dcterms:modified xsi:type="dcterms:W3CDTF">2023-02-14T12:55:00Z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  <property fmtid="{D5CDD505-2E9C-101B-9397-08002B2CF9AE}" pid="13" name="GrammarlyDocumentId">
    <vt:lpwstr>96b2860965bf225ab8dad4a124b0aea13eab4d1f0f0c93f1df420d6b9a3e51bd</vt:lpwstr>
  </property>
</Properties>
</file>