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92693" w14:textId="6769B4AE" w:rsidR="00F67358" w:rsidRPr="0037389D" w:rsidRDefault="00881CAA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</w:rPr>
        <w:t xml:space="preserve">                                                 </w:t>
      </w:r>
    </w:p>
    <w:p w14:paraId="0D09C38D" w14:textId="77777777" w:rsidR="00F67358" w:rsidRPr="0037389D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A9FAC26" w14:textId="77777777" w:rsidR="00F67358" w:rsidRPr="0037389D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A9C02EC" w14:textId="77777777" w:rsidR="007E119F" w:rsidRPr="0037389D" w:rsidRDefault="007E119F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7E28FEC2" w14:textId="77777777" w:rsidR="0092713E" w:rsidRPr="0037389D" w:rsidRDefault="0092713E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5C24F51" w14:textId="77777777" w:rsidR="00F67358" w:rsidRPr="0037389D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37389D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37389D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37389D">
        <w:rPr>
          <w:rFonts w:ascii="Angsana New" w:hAnsi="Angsana New"/>
          <w:b/>
          <w:bCs/>
          <w:sz w:val="52"/>
          <w:szCs w:val="52"/>
        </w:rPr>
        <w:t xml:space="preserve"> </w:t>
      </w:r>
      <w:r w:rsidRPr="0037389D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Pr="0037389D">
        <w:rPr>
          <w:rFonts w:ascii="Angsana New" w:hAnsi="Angsana New"/>
          <w:b/>
          <w:bCs/>
          <w:sz w:val="52"/>
          <w:szCs w:val="52"/>
        </w:rPr>
        <w:t xml:space="preserve"> </w:t>
      </w:r>
      <w:r w:rsidRPr="0037389D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A698D34" w14:textId="77777777" w:rsidR="00F67358" w:rsidRPr="0037389D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0"/>
    <w:p w14:paraId="0E5AAEE7" w14:textId="366A2E10" w:rsidR="00F67358" w:rsidRPr="0037389D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7389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37389D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Pr="0037389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6443C" w:rsidRPr="0037389D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37389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37389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D6443C" w:rsidRPr="0037389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528AA" w:rsidRPr="0037389D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7F4916F" w14:textId="77777777" w:rsidR="00F67358" w:rsidRPr="0037389D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7389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C7C2E09" w14:textId="77777777" w:rsidR="00F67358" w:rsidRPr="0037389D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67358" w:rsidRPr="0037389D" w:rsidSect="00FF0CA2">
          <w:head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  <w:r w:rsidRPr="0037389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37389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7389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2FED987" w14:textId="77777777" w:rsidR="00F67358" w:rsidRPr="0037389D" w:rsidRDefault="00F67358" w:rsidP="00F67358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37389D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55EBC3BE" w14:textId="77777777" w:rsidR="00F67358" w:rsidRPr="0037389D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0C13699" w14:textId="77777777" w:rsidR="00F67358" w:rsidRPr="0037389D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7389D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ผลิตภัณฑ์ตราเพชร จำกัด (มหาชน)</w:t>
      </w:r>
    </w:p>
    <w:p w14:paraId="1F587EF9" w14:textId="77777777" w:rsidR="00F67358" w:rsidRPr="0037389D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10BE5CF" w14:textId="77777777" w:rsidR="00F67358" w:rsidRPr="0037389D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7389D">
        <w:rPr>
          <w:rFonts w:ascii="Angsana New" w:hAnsi="Angsana New"/>
          <w:i/>
          <w:iCs/>
          <w:spacing w:val="-4"/>
          <w:sz w:val="30"/>
          <w:szCs w:val="30"/>
          <w:cs/>
        </w:rPr>
        <w:t>ความเห็น</w:t>
      </w:r>
    </w:p>
    <w:p w14:paraId="607BF763" w14:textId="77777777" w:rsidR="00F67358" w:rsidRPr="0037389D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24"/>
          <w:szCs w:val="24"/>
          <w:cs/>
        </w:rPr>
      </w:pPr>
    </w:p>
    <w:p w14:paraId="0ECE6BDB" w14:textId="1E58C7A4" w:rsidR="00F67358" w:rsidRPr="0037389D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cs/>
        </w:rPr>
      </w:pPr>
      <w:r w:rsidRPr="0037389D">
        <w:rPr>
          <w:rFonts w:ascii="Angsana New" w:eastAsia="Calibri" w:hAnsi="Angsana New" w:cs="Angsana New"/>
          <w:cs/>
        </w:rPr>
        <w:t>ข้าพเจ้าได้ตรวจสอบงบการเงินรวมและงบการเงินเฉพาะกิจการของบริษัท ผลิตภัณฑ์ตราเพชร จำกัด (มหาชน)</w:t>
      </w:r>
      <w:r w:rsidRPr="0037389D">
        <w:rPr>
          <w:rFonts w:ascii="Angsana New" w:eastAsia="Calibri" w:hAnsi="Angsana New" w:cs="Angsana New" w:hint="cs"/>
          <w:cs/>
        </w:rPr>
        <w:t xml:space="preserve"> </w:t>
      </w:r>
      <w:r w:rsidRPr="0037389D">
        <w:rPr>
          <w:rFonts w:ascii="Angsana New" w:eastAsia="Calibri" w:hAnsi="Angsana New" w:cs="Angsana New"/>
          <w:cs/>
        </w:rPr>
        <w:t>และ</w:t>
      </w:r>
      <w:r w:rsidR="006C099B" w:rsidRPr="0037389D">
        <w:rPr>
          <w:rFonts w:ascii="Angsana New" w:eastAsia="Calibri" w:hAnsi="Angsana New" w:cs="Angsana New"/>
          <w:cs/>
        </w:rPr>
        <w:br/>
      </w:r>
      <w:r w:rsidRPr="0037389D">
        <w:rPr>
          <w:rFonts w:ascii="Angsana New" w:eastAsia="Calibri" w:hAnsi="Angsana New" w:cs="Angsana New"/>
          <w:cs/>
        </w:rPr>
        <w:t>บริษัทย่อย (กลุ่มบริษัท) และของเฉพาะบริษัท ผลิตภัณฑ์ตราเพชร จำกัด (มหาชน)</w:t>
      </w:r>
      <w:r w:rsidRPr="0037389D">
        <w:rPr>
          <w:rFonts w:ascii="Angsana New" w:eastAsia="Calibri" w:hAnsi="Angsana New" w:cs="Angsana New" w:hint="cs"/>
          <w:cs/>
        </w:rPr>
        <w:t xml:space="preserve"> </w:t>
      </w:r>
      <w:r w:rsidRPr="0037389D">
        <w:rPr>
          <w:rFonts w:ascii="Angsana New" w:eastAsia="Calibri" w:hAnsi="Angsana New" w:cs="Angsana New"/>
          <w:cs/>
        </w:rPr>
        <w:t>(บริษัท) ตามลำดับ ซึ่งประกอบด้วย</w:t>
      </w:r>
      <w:r w:rsidR="001A3F28" w:rsidRPr="0037389D">
        <w:rPr>
          <w:rFonts w:ascii="Angsana New" w:eastAsia="Calibri" w:hAnsi="Angsana New" w:cs="Angsana New"/>
          <w:cs/>
        </w:rPr>
        <w:br/>
      </w:r>
      <w:r w:rsidRPr="0037389D">
        <w:rPr>
          <w:rFonts w:ascii="Angsana New" w:eastAsia="Calibri" w:hAnsi="Angsana New" w:cs="Angsana New"/>
          <w:cs/>
        </w:rPr>
        <w:t>งบแสดงฐานะการเงินรวมและงบแสดงฐานะการเงินเฉพ</w:t>
      </w:r>
      <w:r w:rsidR="00F26032" w:rsidRPr="0037389D">
        <w:rPr>
          <w:rFonts w:ascii="Angsana New" w:eastAsia="Calibri" w:hAnsi="Angsana New" w:cs="Angsana New"/>
          <w:cs/>
        </w:rPr>
        <w:t>าะกิจการ ณ วันที</w:t>
      </w:r>
      <w:r w:rsidR="0030465A" w:rsidRPr="0037389D">
        <w:rPr>
          <w:rFonts w:ascii="Angsana New" w:eastAsia="Calibri" w:hAnsi="Angsana New" w:cs="Angsana New" w:hint="cs"/>
          <w:cs/>
        </w:rPr>
        <w:t xml:space="preserve">่ </w:t>
      </w:r>
      <w:r w:rsidR="00D6443C" w:rsidRPr="0037389D">
        <w:rPr>
          <w:rFonts w:ascii="Angsana New" w:eastAsia="Calibri" w:hAnsi="Angsana New" w:cs="Angsana New"/>
          <w:lang w:val="en-US"/>
        </w:rPr>
        <w:t>31</w:t>
      </w:r>
      <w:r w:rsidR="00F26032" w:rsidRPr="0037389D">
        <w:rPr>
          <w:rFonts w:ascii="Angsana New" w:eastAsia="Calibri" w:hAnsi="Angsana New" w:cs="Angsana New"/>
          <w:cs/>
        </w:rPr>
        <w:t xml:space="preserve"> ธันวาค</w:t>
      </w:r>
      <w:r w:rsidR="0030465A" w:rsidRPr="0037389D">
        <w:rPr>
          <w:rFonts w:ascii="Angsana New" w:eastAsia="Calibri" w:hAnsi="Angsana New" w:cs="Angsana New" w:hint="cs"/>
          <w:cs/>
        </w:rPr>
        <w:t xml:space="preserve">ม </w:t>
      </w:r>
      <w:r w:rsidR="00D6443C" w:rsidRPr="0037389D">
        <w:rPr>
          <w:rFonts w:ascii="Angsana New" w:eastAsia="Calibri" w:hAnsi="Angsana New" w:cs="Angsana New"/>
          <w:lang w:val="en-US"/>
        </w:rPr>
        <w:t>256</w:t>
      </w:r>
      <w:r w:rsidR="00B528AA" w:rsidRPr="0037389D">
        <w:rPr>
          <w:rFonts w:ascii="Angsana New" w:eastAsia="Calibri" w:hAnsi="Angsana New" w:cs="Angsana New"/>
          <w:lang w:val="en-US"/>
        </w:rPr>
        <w:t>5</w:t>
      </w:r>
      <w:r w:rsidRPr="0037389D">
        <w:rPr>
          <w:rFonts w:ascii="Angsana New" w:eastAsia="Calibri" w:hAnsi="Angsana New" w:cs="Angsana New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AC075F" w:rsidRPr="0037389D">
        <w:rPr>
          <w:rFonts w:ascii="Angsana New" w:eastAsia="Calibri" w:hAnsi="Angsana New" w:cs="Angsana New"/>
          <w:cs/>
        </w:rPr>
        <w:br/>
      </w:r>
      <w:r w:rsidRPr="0037389D">
        <w:rPr>
          <w:rFonts w:ascii="Angsana New" w:eastAsia="Calibri" w:hAnsi="Angsana New" w:cs="Angsana New"/>
          <w:cs/>
        </w:rPr>
        <w:t xml:space="preserve">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37389D">
        <w:rPr>
          <w:rFonts w:ascii="Angsana New" w:eastAsia="Calibri" w:hAnsi="Angsana New" w:cs="Angsana New" w:hint="cs"/>
          <w:cs/>
        </w:rPr>
        <w:t>รวมถึง</w:t>
      </w:r>
      <w:r w:rsidRPr="0037389D">
        <w:rPr>
          <w:rFonts w:ascii="Angsana New" w:eastAsia="Calibri" w:hAnsi="Angsana New" w:cs="Angsana New"/>
          <w:cs/>
        </w:rPr>
        <w:t>หมายเหตุ</w:t>
      </w:r>
      <w:r w:rsidRPr="0037389D">
        <w:rPr>
          <w:rFonts w:ascii="Angsana New" w:eastAsia="Calibri" w:hAnsi="Angsana New" w:cs="Angsana New" w:hint="cs"/>
          <w:cs/>
        </w:rPr>
        <w:t>ซึ่งประกอบด้วย</w:t>
      </w:r>
      <w:r w:rsidRPr="0037389D">
        <w:rPr>
          <w:rFonts w:ascii="Angsana New" w:eastAsia="Calibri" w:hAnsi="Angsana New" w:cs="Angsana New"/>
          <w:cs/>
        </w:rPr>
        <w:t>สรุปนโยบายการบัญชีที่สำคัญ</w:t>
      </w:r>
      <w:r w:rsidR="000B02F7" w:rsidRPr="0037389D">
        <w:rPr>
          <w:rFonts w:ascii="Angsana New" w:eastAsia="Calibri" w:hAnsi="Angsana New" w:cs="Angsana New" w:hint="cs"/>
          <w:cs/>
        </w:rPr>
        <w:t>และเรื่องอื่น</w:t>
      </w:r>
      <w:r w:rsidR="003D2F36" w:rsidRPr="0037389D">
        <w:rPr>
          <w:rFonts w:ascii="Angsana New" w:eastAsia="Calibri" w:hAnsi="Angsana New" w:cs="Angsana New" w:hint="cs"/>
          <w:cs/>
        </w:rPr>
        <w:t xml:space="preserve"> </w:t>
      </w:r>
      <w:r w:rsidRPr="0037389D">
        <w:rPr>
          <w:rFonts w:ascii="Angsana New" w:eastAsia="Calibri" w:hAnsi="Angsana New" w:cs="Angsana New" w:hint="cs"/>
          <w:cs/>
        </w:rPr>
        <w:t xml:space="preserve">ๆ </w:t>
      </w:r>
    </w:p>
    <w:p w14:paraId="200C70B3" w14:textId="77777777" w:rsidR="00F67358" w:rsidRPr="0037389D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sz w:val="24"/>
          <w:szCs w:val="24"/>
          <w:cs/>
        </w:rPr>
      </w:pPr>
    </w:p>
    <w:p w14:paraId="184C4917" w14:textId="477A99F6" w:rsidR="00F67358" w:rsidRPr="0037389D" w:rsidRDefault="00F67358" w:rsidP="00F6735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37389D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37389D">
        <w:rPr>
          <w:rFonts w:ascii="Angsana New" w:eastAsia="Calibri" w:hAnsi="Angsana New"/>
          <w:sz w:val="30"/>
          <w:szCs w:val="30"/>
        </w:rPr>
        <w:t xml:space="preserve"> </w:t>
      </w:r>
      <w:r w:rsidRPr="0037389D">
        <w:rPr>
          <w:rFonts w:ascii="Angsana New" w:eastAsia="Calibri" w:hAnsi="Angsana New"/>
          <w:sz w:val="30"/>
          <w:szCs w:val="30"/>
          <w:cs/>
        </w:rPr>
        <w:t>วันที่</w:t>
      </w:r>
      <w:r w:rsidRPr="0037389D">
        <w:rPr>
          <w:rFonts w:ascii="Angsana New" w:eastAsia="Calibri" w:hAnsi="Angsana New"/>
          <w:sz w:val="30"/>
          <w:szCs w:val="30"/>
        </w:rPr>
        <w:t xml:space="preserve"> </w:t>
      </w:r>
      <w:r w:rsidR="00D6443C" w:rsidRPr="0037389D">
        <w:rPr>
          <w:rFonts w:ascii="Angsana New" w:eastAsia="Calibri" w:hAnsi="Angsana New"/>
          <w:sz w:val="30"/>
          <w:szCs w:val="30"/>
        </w:rPr>
        <w:t>31</w:t>
      </w:r>
      <w:r w:rsidRPr="0037389D">
        <w:rPr>
          <w:rFonts w:ascii="Angsana New" w:eastAsia="Calibri" w:hAnsi="Angsana New"/>
          <w:sz w:val="30"/>
          <w:szCs w:val="30"/>
        </w:rPr>
        <w:t xml:space="preserve"> </w:t>
      </w:r>
      <w:r w:rsidRPr="0037389D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D6443C" w:rsidRPr="0037389D">
        <w:rPr>
          <w:rFonts w:ascii="Angsana New" w:eastAsia="Calibri" w:hAnsi="Angsana New"/>
          <w:sz w:val="30"/>
          <w:szCs w:val="30"/>
        </w:rPr>
        <w:t>256</w:t>
      </w:r>
      <w:r w:rsidR="000D7C15" w:rsidRPr="0037389D">
        <w:rPr>
          <w:rFonts w:ascii="Angsana New" w:eastAsia="Calibri" w:hAnsi="Angsana New"/>
          <w:sz w:val="30"/>
          <w:szCs w:val="30"/>
        </w:rPr>
        <w:t>5</w:t>
      </w:r>
      <w:r w:rsidRPr="0037389D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37389D">
        <w:rPr>
          <w:rFonts w:ascii="Angsana New" w:eastAsia="Calibri" w:hAnsi="Angsana New"/>
          <w:sz w:val="30"/>
          <w:szCs w:val="30"/>
        </w:rPr>
        <w:t xml:space="preserve"> </w:t>
      </w:r>
      <w:r w:rsidRPr="0037389D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9CA476" w14:textId="77777777" w:rsidR="00F67358" w:rsidRPr="0037389D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5E2A0B" w14:textId="77777777" w:rsidR="00F67358" w:rsidRPr="0037389D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7389D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47FC669" w14:textId="77777777" w:rsidR="00F67358" w:rsidRPr="0037389D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3AFF73A" w14:textId="1DBC5CE7" w:rsidR="0092713E" w:rsidRPr="0037389D" w:rsidRDefault="000D7C15" w:rsidP="00F67358">
      <w:pPr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7389D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7389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7389D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37389D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37389D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7389D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37389D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3738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3738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37389D">
        <w:rPr>
          <w:rFonts w:asciiTheme="majorBidi" w:hAnsiTheme="majorBidi" w:cstheme="majorBidi"/>
          <w:sz w:val="30"/>
          <w:szCs w:val="30"/>
        </w:rPr>
        <w:t xml:space="preserve"> (</w:t>
      </w:r>
      <w:r w:rsidRPr="0037389D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37389D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37389D">
        <w:rPr>
          <w:rFonts w:ascii="Angsana New" w:eastAsia="Calibri" w:hAnsi="Angsana New"/>
          <w:sz w:val="30"/>
          <w:szCs w:val="30"/>
        </w:rPr>
        <w:t xml:space="preserve"> </w:t>
      </w:r>
      <w:r w:rsidRPr="0037389D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37389D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7389D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AC5126" w14:textId="77777777" w:rsidR="00F67358" w:rsidRPr="0037389D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F67358" w:rsidRPr="0037389D" w:rsidSect="00FF0CA2">
          <w:headerReference w:type="default" r:id="rId10"/>
          <w:footerReference w:type="default" r:id="rId11"/>
          <w:pgSz w:w="11907" w:h="16839" w:code="9"/>
          <w:pgMar w:top="691" w:right="1152" w:bottom="576" w:left="1152" w:header="720" w:footer="677" w:gutter="0"/>
          <w:cols w:space="720"/>
          <w:docGrid w:linePitch="360"/>
        </w:sectPr>
      </w:pPr>
    </w:p>
    <w:p w14:paraId="7DB1F9EA" w14:textId="77777777" w:rsidR="00F67358" w:rsidRPr="0037389D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7389D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FCD816B" w14:textId="77777777" w:rsidR="00F67358" w:rsidRPr="0037389D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EA9FA3" w14:textId="09CF7C00" w:rsidR="00F67358" w:rsidRPr="0037389D" w:rsidRDefault="00F67358" w:rsidP="0082107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7389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3D2F36" w:rsidRPr="0037389D">
        <w:rPr>
          <w:rFonts w:ascii="Angsana New" w:eastAsia="Calibri" w:hAnsi="Angsana New"/>
          <w:sz w:val="30"/>
          <w:szCs w:val="30"/>
        </w:rPr>
        <w:t xml:space="preserve"> </w:t>
      </w:r>
      <w:r w:rsidRPr="0037389D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37389D">
        <w:rPr>
          <w:rFonts w:ascii="Angsana New" w:eastAsia="Calibri" w:hAnsi="Angsana New"/>
          <w:spacing w:val="-6"/>
          <w:sz w:val="30"/>
          <w:szCs w:val="30"/>
          <w:cs/>
        </w:rPr>
        <w:t>ตรวจสอบงบการเงิน</w:t>
      </w:r>
      <w:r w:rsidRPr="0037389D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37389D">
        <w:rPr>
          <w:rFonts w:ascii="Angsana New" w:eastAsia="Calibri" w:hAnsi="Angsana New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="0082107C" w:rsidRPr="0037389D">
        <w:rPr>
          <w:rFonts w:ascii="Angsana New" w:eastAsia="Calibri" w:hAnsi="Angsana New"/>
          <w:spacing w:val="-6"/>
          <w:sz w:val="30"/>
          <w:szCs w:val="30"/>
          <w:cs/>
        </w:rPr>
        <w:br/>
      </w:r>
      <w:r w:rsidR="0082107C" w:rsidRPr="0037389D">
        <w:rPr>
          <w:rFonts w:ascii="Angsana New" w:eastAsia="Calibri" w:hAnsi="Angsana New" w:hint="cs"/>
          <w:spacing w:val="16"/>
          <w:sz w:val="30"/>
          <w:szCs w:val="30"/>
          <w:cs/>
        </w:rPr>
        <w:t>ข</w:t>
      </w:r>
      <w:r w:rsidRPr="0037389D">
        <w:rPr>
          <w:rFonts w:ascii="Angsana New" w:eastAsia="Calibri" w:hAnsi="Angsana New"/>
          <w:spacing w:val="16"/>
          <w:sz w:val="30"/>
          <w:szCs w:val="30"/>
          <w:cs/>
        </w:rPr>
        <w:t>อง</w:t>
      </w:r>
      <w:r w:rsidRPr="0037389D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37389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7389D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37389D">
        <w:rPr>
          <w:rFonts w:ascii="Angsana New" w:hAnsi="Angsana New"/>
          <w:sz w:val="30"/>
          <w:szCs w:val="30"/>
          <w:cs/>
        </w:rPr>
        <w:t>ข้าพเจ้า</w:t>
      </w:r>
      <w:r w:rsidRPr="0037389D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37389D">
        <w:rPr>
          <w:rFonts w:ascii="Angsana New" w:hAnsi="Angsana New"/>
          <w:sz w:val="30"/>
          <w:szCs w:val="30"/>
          <w:cs/>
        </w:rPr>
        <w:t>ข้าพเจ้า</w:t>
      </w:r>
      <w:r w:rsidRPr="0037389D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7D4CB76" w14:textId="77777777" w:rsidR="00B528AA" w:rsidRPr="0037389D" w:rsidRDefault="00B528AA" w:rsidP="0082107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37389D" w:rsidRPr="0037389D" w14:paraId="24FAD31D" w14:textId="77777777" w:rsidTr="00E8771C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14:paraId="17BF67B9" w14:textId="77777777" w:rsidR="00F67358" w:rsidRPr="0037389D" w:rsidRDefault="00F67358" w:rsidP="001248D8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37389D" w:rsidRPr="0037389D" w14:paraId="1FCDDCF3" w14:textId="77777777" w:rsidTr="00E8771C">
        <w:trPr>
          <w:trHeight w:val="521"/>
        </w:trPr>
        <w:tc>
          <w:tcPr>
            <w:tcW w:w="9727" w:type="dxa"/>
            <w:gridSpan w:val="2"/>
            <w:shd w:val="clear" w:color="auto" w:fill="auto"/>
          </w:tcPr>
          <w:p w14:paraId="4581CE23" w14:textId="419567F5" w:rsidR="00F67358" w:rsidRPr="0037389D" w:rsidRDefault="00F67358" w:rsidP="00E9307C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ประกอบงบการเงิน </w:t>
            </w:r>
            <w:r w:rsidR="00A40118" w:rsidRPr="0037389D">
              <w:rPr>
                <w:rFonts w:ascii="Angsana New" w:hAnsi="Angsana New"/>
                <w:sz w:val="30"/>
                <w:szCs w:val="30"/>
              </w:rPr>
              <w:t>7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37389D" w:rsidRPr="0037389D" w14:paraId="178E34BA" w14:textId="77777777" w:rsidTr="00E8771C">
        <w:trPr>
          <w:trHeight w:val="421"/>
        </w:trPr>
        <w:tc>
          <w:tcPr>
            <w:tcW w:w="4849" w:type="dxa"/>
            <w:shd w:val="clear" w:color="auto" w:fill="auto"/>
          </w:tcPr>
          <w:p w14:paraId="37A20DA6" w14:textId="77777777" w:rsidR="00F67358" w:rsidRPr="0037389D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5EF27C0F" w14:textId="77777777" w:rsidR="00F67358" w:rsidRPr="0037389D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37389D" w:rsidRPr="0037389D" w14:paraId="165D094F" w14:textId="77777777" w:rsidTr="00B528AA">
        <w:trPr>
          <w:trHeight w:val="7642"/>
        </w:trPr>
        <w:tc>
          <w:tcPr>
            <w:tcW w:w="4849" w:type="dxa"/>
            <w:shd w:val="clear" w:color="auto" w:fill="auto"/>
          </w:tcPr>
          <w:p w14:paraId="45897EEA" w14:textId="035BDE45" w:rsidR="00F67358" w:rsidRPr="0037389D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eastAsia="Arial" w:hAnsi="Angsana New"/>
                <w:i/>
                <w:sz w:val="30"/>
                <w:szCs w:val="30"/>
                <w:cs/>
              </w:rPr>
              <w:t>สินค้าคงเหลือของกลุ่มบริษัท</w:t>
            </w:r>
            <w:r w:rsidR="0089583C" w:rsidRPr="0037389D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และบริษัท</w:t>
            </w:r>
            <w:r w:rsidRPr="0037389D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มีจำนวนเงินที่เป็นสาระสำคัญต่องบการเงิน ซึ่งวัดมูลค่าด้วย</w:t>
            </w: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37389D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="00C52005" w:rsidRPr="0037389D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37389D">
              <w:rPr>
                <w:rFonts w:ascii="Angsana New" w:eastAsia="Arial" w:hAnsi="Angsana New"/>
                <w:i/>
                <w:sz w:val="30"/>
                <w:szCs w:val="30"/>
                <w:cs/>
              </w:rPr>
              <w:t>การแข่งขันทาง</w:t>
            </w:r>
            <w:r w:rsidRPr="0037389D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การ</w:t>
            </w:r>
            <w:r w:rsidRPr="0037389D">
              <w:rPr>
                <w:rFonts w:ascii="Angsana New" w:eastAsia="Arial" w:hAnsi="Angsana New"/>
                <w:i/>
                <w:sz w:val="30"/>
                <w:szCs w:val="30"/>
                <w:cs/>
              </w:rPr>
              <w:t>ตลาดที่สูงส่งผลต่อการกำหนดราคาขายสินค้าของกลุ่มบริษัท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 กลุ่ม</w:t>
            </w: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บริษัท</w:t>
            </w:r>
            <w:r w:rsidR="0089583C" w:rsidRPr="0037389D">
              <w:rPr>
                <w:rFonts w:ascii="Angsana New" w:hAnsi="Angsana New" w:hint="cs"/>
                <w:i/>
                <w:sz w:val="30"/>
                <w:szCs w:val="30"/>
                <w:cs/>
              </w:rPr>
              <w:t>และบริษัท</w:t>
            </w: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พิจารณา</w:t>
            </w:r>
            <w:r w:rsidR="0006429B" w:rsidRPr="0037389D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มูลค่า</w:t>
            </w:r>
            <w:r w:rsidR="0006429B" w:rsidRPr="0037389D">
              <w:rPr>
                <w:rFonts w:ascii="Angsana New" w:hAnsi="Angsana New" w:hint="cs"/>
                <w:i/>
                <w:sz w:val="30"/>
                <w:szCs w:val="30"/>
                <w:cs/>
              </w:rPr>
              <w:t>ลดลงของ</w:t>
            </w: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สินค้าและสินค้าล้าสมัยโดยการประมาณการโดยฝ่ายบริหาร ซึ่งมีการใช้ดุลยพินิจ</w:t>
            </w:r>
            <w:r w:rsidR="0089583C" w:rsidRPr="0037389D">
              <w:rPr>
                <w:rFonts w:ascii="Angsana New" w:hAnsi="Angsana New" w:hint="cs"/>
                <w:i/>
                <w:sz w:val="30"/>
                <w:szCs w:val="30"/>
                <w:cs/>
              </w:rPr>
              <w:t>ที่สำคัญ</w:t>
            </w: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ในการประมาณการ</w:t>
            </w:r>
            <w:r w:rsidRPr="0037389D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ดังนั้น</w:t>
            </w:r>
            <w:r w:rsidR="00C52005" w:rsidRPr="0037389D">
              <w:rPr>
                <w:rFonts w:ascii="Angsana New" w:eastAsia="Arial" w:hAnsi="Angsana New"/>
                <w:i/>
                <w:sz w:val="30"/>
                <w:szCs w:val="30"/>
              </w:rPr>
              <w:t xml:space="preserve"> </w:t>
            </w:r>
            <w:r w:rsidRPr="0037389D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ข้าพเจ้า</w:t>
            </w:r>
            <w:r w:rsidR="0089583C" w:rsidRPr="0037389D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จึง</w:t>
            </w:r>
            <w:r w:rsidRPr="0037389D">
              <w:rPr>
                <w:rFonts w:ascii="Angsana New" w:eastAsia="Arial" w:hAnsi="Angsana New"/>
                <w:i/>
                <w:sz w:val="30"/>
                <w:szCs w:val="30"/>
                <w:cs/>
              </w:rPr>
              <w:t>พิจารณาว่าเรื่องดังกล่าว</w:t>
            </w:r>
            <w:r w:rsidR="0089583C" w:rsidRPr="0037389D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เป็นเรื่องสำคัญในการตรวจสอบของข้าพเจ้า</w:t>
            </w:r>
          </w:p>
        </w:tc>
        <w:tc>
          <w:tcPr>
            <w:tcW w:w="4878" w:type="dxa"/>
            <w:shd w:val="clear" w:color="auto" w:fill="auto"/>
          </w:tcPr>
          <w:p w14:paraId="46D6AB74" w14:textId="7EF41016" w:rsidR="00F67358" w:rsidRPr="0037389D" w:rsidRDefault="0089583C" w:rsidP="00C3578A">
            <w:pPr>
              <w:pStyle w:val="BodyText"/>
              <w:tabs>
                <w:tab w:val="clear" w:pos="227"/>
              </w:tabs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i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47C4FD1" w14:textId="77777777" w:rsidR="00F67358" w:rsidRPr="0037389D" w:rsidRDefault="00F67358" w:rsidP="0089583C">
            <w:pPr>
              <w:pStyle w:val="BodyText"/>
              <w:ind w:left="360"/>
              <w:jc w:val="thaiDistribute"/>
              <w:rPr>
                <w:rFonts w:ascii="Angsana New" w:hAnsi="Angsana New"/>
                <w:i/>
                <w:sz w:val="24"/>
                <w:szCs w:val="24"/>
              </w:rPr>
            </w:pPr>
          </w:p>
          <w:p w14:paraId="200ED421" w14:textId="4AB49A97" w:rsidR="00F67358" w:rsidRPr="0037389D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การทำความเข้าใจเกี่ยวกับนโยบายและวิธีการที่ฝ่ายบริหารใ</w:t>
            </w:r>
            <w:r w:rsidR="003531E0"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ช้ในการประมาณการ</w:t>
            </w:r>
            <w:r w:rsidR="0006429B" w:rsidRPr="0037389D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="006B7B35" w:rsidRPr="0037389D">
              <w:rPr>
                <w:rFonts w:ascii="Angsana New" w:hAnsi="Angsana New" w:hint="cs"/>
                <w:i/>
                <w:sz w:val="30"/>
                <w:szCs w:val="30"/>
                <w:cs/>
              </w:rPr>
              <w:t>มูลค่า</w:t>
            </w:r>
            <w:r w:rsidR="003531E0"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ลดลงของ</w:t>
            </w: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สินค้าคงเหลือ</w:t>
            </w:r>
          </w:p>
          <w:p w14:paraId="73ECA93D" w14:textId="77777777" w:rsidR="00F67358" w:rsidRPr="0037389D" w:rsidRDefault="00F67358" w:rsidP="001248D8">
            <w:pPr>
              <w:pStyle w:val="BodyText"/>
              <w:ind w:left="360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</w:p>
          <w:p w14:paraId="59256C4A" w14:textId="3D9095E1" w:rsidR="00F67358" w:rsidRPr="0037389D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 เพื่อ</w:t>
            </w:r>
            <w:r w:rsidR="0006429B" w:rsidRPr="0037389D">
              <w:rPr>
                <w:rFonts w:ascii="Angsana New" w:hAnsi="Angsana New" w:hint="cs"/>
                <w:i/>
                <w:sz w:val="30"/>
                <w:szCs w:val="30"/>
                <w:cs/>
              </w:rPr>
              <w:t>ทดสอบ</w:t>
            </w: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14:paraId="0BB838B7" w14:textId="77777777" w:rsidR="00F67358" w:rsidRPr="0037389D" w:rsidRDefault="00F67358" w:rsidP="001248D8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</w:p>
          <w:p w14:paraId="35647230" w14:textId="4954668E" w:rsidR="00F67358" w:rsidRPr="0037389D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การสุ่มตัวอย่างทดสอบมูลค่าสุทธิที่จะคาดว่าได้รับของสินค้าคงเหลือ กับเอกสารการขายภายหลังวันที่สิ้นปีว่า</w:t>
            </w:r>
            <w:r w:rsidRPr="0037389D">
              <w:rPr>
                <w:rFonts w:ascii="Angsana New" w:hAnsi="Angsana New" w:hint="cs"/>
                <w:i/>
                <w:sz w:val="30"/>
                <w:szCs w:val="30"/>
                <w:cs/>
              </w:rPr>
              <w:t>มี</w:t>
            </w: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</w:t>
            </w:r>
            <w:r w:rsidR="0006429B" w:rsidRPr="0037389D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มูลค่า</w:t>
            </w:r>
            <w:r w:rsidR="0006429B" w:rsidRPr="0037389D">
              <w:rPr>
                <w:rFonts w:ascii="Angsana New" w:hAnsi="Angsana New" w:hint="cs"/>
                <w:i/>
                <w:sz w:val="30"/>
                <w:szCs w:val="30"/>
                <w:cs/>
              </w:rPr>
              <w:t>ลดลงของ</w:t>
            </w: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สินค้าคงเหลืออย่างเหมาะสมและเพียงพอหรือไม่</w:t>
            </w:r>
          </w:p>
          <w:p w14:paraId="3BD5DBC6" w14:textId="77777777" w:rsidR="00F67358" w:rsidRPr="0037389D" w:rsidRDefault="00F67358" w:rsidP="004B5246">
            <w:pPr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B742880" w14:textId="77777777" w:rsidR="00B528AA" w:rsidRPr="0037389D" w:rsidRDefault="00B528AA">
      <w:r w:rsidRPr="0037389D">
        <w:br w:type="page"/>
      </w: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37389D" w:rsidRPr="0037389D" w14:paraId="5FFB9C6C" w14:textId="77777777" w:rsidTr="00E8771C">
        <w:trPr>
          <w:trHeight w:val="421"/>
        </w:trPr>
        <w:tc>
          <w:tcPr>
            <w:tcW w:w="4849" w:type="dxa"/>
            <w:shd w:val="clear" w:color="auto" w:fill="auto"/>
          </w:tcPr>
          <w:p w14:paraId="0A3ACF07" w14:textId="3A2869EB" w:rsidR="00F67358" w:rsidRPr="0037389D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0D250348" w14:textId="77777777" w:rsidR="00F67358" w:rsidRPr="0037389D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37389D" w14:paraId="0C12B541" w14:textId="77777777" w:rsidTr="00E8771C">
        <w:trPr>
          <w:trHeight w:val="4060"/>
        </w:trPr>
        <w:tc>
          <w:tcPr>
            <w:tcW w:w="4849" w:type="dxa"/>
            <w:shd w:val="clear" w:color="auto" w:fill="auto"/>
          </w:tcPr>
          <w:p w14:paraId="52ACCF13" w14:textId="77777777" w:rsidR="00F67358" w:rsidRPr="0037389D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</w:p>
        </w:tc>
        <w:tc>
          <w:tcPr>
            <w:tcW w:w="4878" w:type="dxa"/>
            <w:shd w:val="clear" w:color="auto" w:fill="auto"/>
          </w:tcPr>
          <w:p w14:paraId="4A90DEB3" w14:textId="568AF04F" w:rsidR="00F67358" w:rsidRPr="0037389D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พิจารณาความถูกต้องของการประมาณการ</w:t>
            </w:r>
            <w:r w:rsidR="0006429B" w:rsidRPr="0037389D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</w:t>
            </w: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มูลค่าลดลงของสินค้าคงเหลือในอดีตเพื่อประเมินความเหมาะสมของการตั้งสมมติฐานที่ใช้ในปีปัจจุบัน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</w:t>
            </w:r>
            <w:r w:rsidR="0006429B" w:rsidRPr="0037389D">
              <w:rPr>
                <w:rFonts w:ascii="Angsana New" w:hAnsi="Angsana New" w:hint="cs"/>
                <w:i/>
                <w:sz w:val="30"/>
                <w:szCs w:val="30"/>
                <w:cs/>
              </w:rPr>
              <w:t>ข้อ</w:t>
            </w: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สมมติที่ฝ่ายบริหารใช้ในการพิจารณาสินค้าที่ค้างนาน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</w:t>
            </w:r>
            <w:r w:rsidR="0006429B" w:rsidRPr="0037389D">
              <w:rPr>
                <w:rFonts w:ascii="Angsana New" w:hAnsi="Angsana New" w:hint="cs"/>
                <w:i/>
                <w:sz w:val="30"/>
                <w:szCs w:val="30"/>
                <w:cs/>
              </w:rPr>
              <w:t>ค่าเผื่อมูลค่า</w:t>
            </w: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ลดลงของสินค้าคงเหลือ</w:t>
            </w:r>
          </w:p>
          <w:p w14:paraId="32BC47DA" w14:textId="77777777" w:rsidR="00F67358" w:rsidRPr="0037389D" w:rsidRDefault="00F67358" w:rsidP="001248D8">
            <w:pPr>
              <w:pStyle w:val="ListParagraph"/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C1D5354" w14:textId="0D9B6EA5" w:rsidR="00F67358" w:rsidRPr="0037389D" w:rsidRDefault="00F67358" w:rsidP="007E08B1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i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4C03C48" w14:textId="77777777" w:rsidR="00F67358" w:rsidRPr="0037389D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0CD4E8" w14:textId="072209F9" w:rsidR="00F67358" w:rsidRPr="0037389D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7389D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35507EAE" w14:textId="77777777" w:rsidR="00F67358" w:rsidRPr="0037389D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18AE1A" w14:textId="77777777" w:rsidR="00F67358" w:rsidRPr="0037389D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7389D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37389D">
        <w:rPr>
          <w:rFonts w:ascii="Angsana New" w:eastAsia="Calibri" w:hAnsi="Angsana New"/>
          <w:sz w:val="30"/>
          <w:szCs w:val="30"/>
        </w:rPr>
        <w:t xml:space="preserve"> </w:t>
      </w:r>
      <w:r w:rsidRPr="0037389D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7389D">
        <w:rPr>
          <w:rFonts w:ascii="Angsana New" w:eastAsia="Calibri" w:hAnsi="Angsana New"/>
          <w:sz w:val="30"/>
          <w:szCs w:val="30"/>
        </w:rPr>
        <w:t xml:space="preserve"> </w:t>
      </w:r>
      <w:r w:rsidRPr="0037389D">
        <w:rPr>
          <w:rFonts w:ascii="Angsana New" w:eastAsia="Calibri" w:hAnsi="Angsana New"/>
          <w:sz w:val="30"/>
          <w:szCs w:val="30"/>
          <w:cs/>
        </w:rPr>
        <w:t>แต่ไม่รวมถึง</w:t>
      </w:r>
      <w:r w:rsidRPr="0037389D">
        <w:rPr>
          <w:rFonts w:ascii="Angsana New" w:eastAsia="Calibri" w:hAnsi="Angsana New"/>
          <w:sz w:val="30"/>
          <w:szCs w:val="30"/>
          <w:cs/>
        </w:rPr>
        <w:br/>
        <w:t>งบการเงิน</w:t>
      </w:r>
      <w:r w:rsidRPr="0037389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7389D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37389D">
        <w:rPr>
          <w:rFonts w:ascii="Angsana New" w:eastAsia="Calibri" w:hAnsi="Angsana New"/>
          <w:sz w:val="30"/>
          <w:szCs w:val="30"/>
        </w:rPr>
        <w:t xml:space="preserve"> </w:t>
      </w:r>
      <w:r w:rsidRPr="0037389D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</w:t>
      </w:r>
      <w:r w:rsidR="002B59F3" w:rsidRPr="0037389D">
        <w:rPr>
          <w:rFonts w:ascii="Angsana New" w:eastAsia="Calibri" w:hAnsi="Angsana New"/>
          <w:sz w:val="30"/>
          <w:szCs w:val="30"/>
        </w:rPr>
        <w:br/>
      </w:r>
      <w:r w:rsidRPr="0037389D">
        <w:rPr>
          <w:rFonts w:ascii="Angsana New" w:eastAsia="Calibri" w:hAnsi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09DC13EF" w14:textId="77777777" w:rsidR="00F67358" w:rsidRPr="0037389D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F56E4C" w14:textId="77777777" w:rsidR="00F67358" w:rsidRPr="0037389D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7389D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24D7E" w:rsidRPr="0037389D">
        <w:rPr>
          <w:rFonts w:ascii="Angsana New" w:eastAsia="Calibri" w:hAnsi="Angsana New"/>
          <w:sz w:val="30"/>
          <w:szCs w:val="30"/>
        </w:rPr>
        <w:br/>
      </w:r>
      <w:r w:rsidRPr="0037389D">
        <w:rPr>
          <w:rFonts w:ascii="Angsana New" w:eastAsia="Calibri" w:hAnsi="Angsana New"/>
          <w:sz w:val="30"/>
          <w:szCs w:val="30"/>
          <w:cs/>
        </w:rPr>
        <w:t>ความเชื่อมั่นต่อข้อมูลอื่น</w:t>
      </w:r>
      <w:r w:rsidRPr="0037389D">
        <w:rPr>
          <w:rFonts w:ascii="Angsana New" w:eastAsia="Calibri" w:hAnsi="Angsana New"/>
          <w:sz w:val="30"/>
          <w:szCs w:val="30"/>
        </w:rPr>
        <w:t xml:space="preserve"> </w:t>
      </w:r>
    </w:p>
    <w:p w14:paraId="14953579" w14:textId="77777777" w:rsidR="00F67358" w:rsidRPr="0037389D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3130F5" w14:textId="77777777" w:rsidR="00F67358" w:rsidRPr="0037389D" w:rsidRDefault="00F67358" w:rsidP="00F6735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37389D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37389D">
        <w:rPr>
          <w:rFonts w:ascii="Angsana New" w:eastAsia="Calibri" w:hAnsi="Angsana New"/>
          <w:sz w:val="30"/>
          <w:szCs w:val="30"/>
        </w:rPr>
        <w:t xml:space="preserve"> </w:t>
      </w:r>
      <w:r w:rsidRPr="0037389D">
        <w:rPr>
          <w:rFonts w:ascii="Angsana New" w:eastAsia="Calibri" w:hAnsi="Angsana New"/>
          <w:sz w:val="30"/>
          <w:szCs w:val="30"/>
          <w:cs/>
        </w:rPr>
        <w:t>การอ่าน</w:t>
      </w:r>
      <w:r w:rsidRPr="0037389D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37389D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</w:t>
      </w:r>
      <w:r w:rsidR="00224D7E" w:rsidRPr="0037389D">
        <w:rPr>
          <w:rFonts w:ascii="Angsana New" w:eastAsia="Calibri" w:hAnsi="Angsana New"/>
          <w:sz w:val="30"/>
          <w:szCs w:val="30"/>
          <w:cs/>
        </w:rPr>
        <w:t>ี่มีสาระสำคัญกับงบการเงินรวมและ</w:t>
      </w:r>
      <w:r w:rsidRPr="0037389D">
        <w:rPr>
          <w:rFonts w:ascii="Angsana New" w:eastAsia="Calibri" w:hAnsi="Angsana New"/>
          <w:sz w:val="30"/>
          <w:szCs w:val="30"/>
          <w:cs/>
        </w:rPr>
        <w:t>งบการเงินเฉพาะกิจการหรือกับความรู้ที่ได้รับจากการตรวจสอบของข้าพเจ้า</w:t>
      </w:r>
      <w:r w:rsidRPr="0037389D">
        <w:rPr>
          <w:rFonts w:ascii="Angsana New" w:eastAsia="Calibri" w:hAnsi="Angsana New"/>
          <w:sz w:val="30"/>
          <w:szCs w:val="30"/>
        </w:rPr>
        <w:t xml:space="preserve"> </w:t>
      </w:r>
      <w:r w:rsidRPr="0037389D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7389D">
        <w:rPr>
          <w:rFonts w:ascii="Angsana New" w:eastAsia="Calibri" w:hAnsi="Angsana New"/>
          <w:sz w:val="30"/>
          <w:szCs w:val="30"/>
        </w:rPr>
        <w:t xml:space="preserve"> </w:t>
      </w:r>
    </w:p>
    <w:p w14:paraId="69300436" w14:textId="77777777" w:rsidR="00F67358" w:rsidRPr="0037389D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1E8A51" w14:textId="02AE5741" w:rsidR="00BE542E" w:rsidRPr="0037389D" w:rsidRDefault="00440349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37389D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37389D">
        <w:rPr>
          <w:rFonts w:ascii="Angsana New" w:eastAsia="Calibri" w:hAnsi="Angsana New"/>
          <w:sz w:val="30"/>
          <w:szCs w:val="30"/>
        </w:rPr>
        <w:br/>
      </w:r>
      <w:r w:rsidRPr="0037389D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560A5D" w14:textId="77777777" w:rsidR="00BE542E" w:rsidRPr="0037389D" w:rsidRDefault="00BE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37389D">
        <w:rPr>
          <w:rFonts w:ascii="Angsana New" w:eastAsia="Calibri" w:hAnsi="Angsana New"/>
          <w:sz w:val="30"/>
          <w:szCs w:val="30"/>
          <w:cs/>
        </w:rPr>
        <w:br w:type="page"/>
      </w:r>
    </w:p>
    <w:p w14:paraId="4B381918" w14:textId="77777777" w:rsidR="00F67358" w:rsidRPr="0037389D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7389D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37389D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2278263" w14:textId="77777777" w:rsidR="00F67358" w:rsidRPr="0037389D" w:rsidRDefault="00F67358" w:rsidP="002B18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C1F38C" w14:textId="77777777" w:rsidR="00F67358" w:rsidRPr="0037389D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37389D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37389D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37389D">
        <w:rPr>
          <w:rFonts w:ascii="Angsana New" w:eastAsia="Calibri" w:hAnsi="Angsana New"/>
          <w:spacing w:val="-6"/>
          <w:sz w:val="30"/>
          <w:szCs w:val="30"/>
          <w:cs/>
        </w:rPr>
        <w:t>เหล่านี้โดยถูกต้องตามที่ควร</w:t>
      </w:r>
      <w:r w:rsidRPr="0037389D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7389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7389D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12A809B" w14:textId="77777777" w:rsidR="00B528AA" w:rsidRPr="0037389D" w:rsidRDefault="00B528AA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BA904B2" w14:textId="1A4982C5" w:rsidR="00F67358" w:rsidRPr="0037389D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7389D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3738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389D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3738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389D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37389D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37389D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37389D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37389D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E52D55" w:rsidRPr="003738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7389D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25FB68" w14:textId="77777777" w:rsidR="00F67358" w:rsidRPr="0037389D" w:rsidRDefault="00F67358" w:rsidP="002B184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22A827C" w14:textId="242BD475" w:rsidR="00F67358" w:rsidRPr="0037389D" w:rsidRDefault="00F67358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37389D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89583C" w:rsidRPr="0037389D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37389D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="00154A07" w:rsidRPr="0037389D">
        <w:rPr>
          <w:rFonts w:ascii="Angsana New" w:eastAsia="Calibri" w:hAnsi="Angsana New"/>
          <w:sz w:val="30"/>
          <w:szCs w:val="30"/>
        </w:rPr>
        <w:br/>
      </w:r>
      <w:r w:rsidRPr="0037389D">
        <w:rPr>
          <w:rFonts w:ascii="Angsana New" w:eastAsia="Calibri" w:hAnsi="Angsana New"/>
          <w:sz w:val="30"/>
          <w:szCs w:val="30"/>
          <w:cs/>
        </w:rPr>
        <w:t>และบริษัท</w:t>
      </w:r>
    </w:p>
    <w:p w14:paraId="13DCAC00" w14:textId="77777777" w:rsidR="00F67358" w:rsidRPr="0037389D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BF28CF" w14:textId="77777777" w:rsidR="00F67358" w:rsidRPr="0037389D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7389D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D5881" w14:textId="77777777" w:rsidR="00F67358" w:rsidRPr="0037389D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891564" w14:textId="77777777" w:rsidR="00F67358" w:rsidRPr="0037389D" w:rsidRDefault="00F67358" w:rsidP="00E52D55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37389D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9A7AEB" w:rsidRPr="0037389D">
        <w:rPr>
          <w:rFonts w:ascii="Angsana New" w:eastAsia="Calibri" w:hAnsi="Angsana New"/>
          <w:sz w:val="30"/>
          <w:szCs w:val="30"/>
        </w:rPr>
        <w:br/>
      </w:r>
      <w:r w:rsidRPr="0037389D">
        <w:rPr>
          <w:rFonts w:ascii="Angsana New" w:eastAsia="Calibri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A759F" w:rsidRPr="0037389D">
        <w:rPr>
          <w:rFonts w:ascii="Angsana New" w:eastAsia="Calibri" w:hAnsi="Angsana New"/>
          <w:sz w:val="30"/>
          <w:szCs w:val="30"/>
        </w:rPr>
        <w:br/>
      </w:r>
      <w:r w:rsidRPr="0037389D">
        <w:rPr>
          <w:rFonts w:ascii="Angsana New" w:eastAsia="Calibri" w:hAnsi="Angsana New"/>
          <w:spacing w:val="-6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</w:t>
      </w:r>
      <w:r w:rsidRPr="0037389D">
        <w:rPr>
          <w:rFonts w:ascii="Angsana New" w:eastAsia="Calibri" w:hAnsi="Angsana New"/>
          <w:sz w:val="30"/>
          <w:szCs w:val="30"/>
          <w:cs/>
        </w:rPr>
        <w:t>เหล่านี้</w:t>
      </w:r>
    </w:p>
    <w:p w14:paraId="4A0696F0" w14:textId="00D88302" w:rsidR="00BE542E" w:rsidRPr="0037389D" w:rsidRDefault="00BE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</w:rPr>
        <w:br w:type="page"/>
      </w:r>
    </w:p>
    <w:p w14:paraId="79D94788" w14:textId="77777777" w:rsidR="00F67358" w:rsidRPr="0037389D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37389D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37389D">
        <w:rPr>
          <w:rFonts w:ascii="Angsana New" w:eastAsia="Calibri" w:hAnsi="Angsana New"/>
          <w:sz w:val="30"/>
          <w:szCs w:val="30"/>
        </w:rPr>
        <w:br/>
      </w:r>
      <w:r w:rsidRPr="0037389D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1F9A1E26" w14:textId="77777777" w:rsidR="00036F6E" w:rsidRPr="0037389D" w:rsidRDefault="00036F6E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76836773" w14:textId="77777777" w:rsidR="00F67358" w:rsidRPr="0037389D" w:rsidRDefault="00E52D55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89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C075F" w:rsidRPr="0037389D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</w:t>
      </w:r>
      <w:r w:rsidR="00824BF0" w:rsidRPr="0037389D">
        <w:rPr>
          <w:rFonts w:ascii="Angsana New" w:hAnsi="Angsana New" w:cs="Angsana New"/>
          <w:color w:val="auto"/>
          <w:sz w:val="30"/>
          <w:szCs w:val="30"/>
          <w:cs/>
        </w:rPr>
        <w:t>ิตอาจเกี่ยวกับการสมรู้ร่วมคิด</w:t>
      </w:r>
      <w:r w:rsidR="00824BF0" w:rsidRPr="0037389D">
        <w:rPr>
          <w:rFonts w:ascii="Angsana New" w:hAnsi="Angsana New" w:cs="Angsana New"/>
          <w:color w:val="auto"/>
          <w:sz w:val="30"/>
          <w:szCs w:val="30"/>
        </w:rPr>
        <w:br/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F67358" w:rsidRPr="0037389D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2A24AA34" w14:textId="77777777" w:rsidR="00F67358" w:rsidRPr="0037389D" w:rsidRDefault="00E52D55" w:rsidP="007E08B1">
      <w:pPr>
        <w:pStyle w:val="Default"/>
        <w:numPr>
          <w:ilvl w:val="0"/>
          <w:numId w:val="16"/>
        </w:numPr>
        <w:tabs>
          <w:tab w:val="left" w:pos="720"/>
          <w:tab w:val="left" w:pos="90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89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24BF0" w:rsidRPr="0037389D">
        <w:rPr>
          <w:rFonts w:ascii="Angsana New" w:hAnsi="Angsana New" w:cs="Angsana New"/>
          <w:color w:val="auto"/>
          <w:sz w:val="30"/>
          <w:szCs w:val="30"/>
        </w:rPr>
        <w:br/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การควบคุมภายในของ</w:t>
      </w:r>
      <w:r w:rsidR="00F67358" w:rsidRPr="0037389D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กลุ่มบริษัทและ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="00F67358" w:rsidRPr="0037389D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E017FFC" w14:textId="77777777" w:rsidR="00F67358" w:rsidRPr="0037389D" w:rsidRDefault="00482FB4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89D">
        <w:rPr>
          <w:rFonts w:ascii="Angsana New" w:hAnsi="Angsana New" w:cs="Angsana New"/>
          <w:color w:val="auto"/>
          <w:sz w:val="30"/>
          <w:szCs w:val="30"/>
        </w:rPr>
        <w:t xml:space="preserve">  </w:t>
      </w:r>
      <w:r w:rsidRPr="0037389D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A97E301" w14:textId="77777777" w:rsidR="00F67358" w:rsidRPr="0037389D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89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D93BB5" w:rsidRPr="0037389D">
        <w:rPr>
          <w:rFonts w:ascii="Angsana New" w:hAnsi="Angsana New" w:cs="Angsana New"/>
          <w:color w:val="auto"/>
          <w:sz w:val="30"/>
          <w:szCs w:val="30"/>
        </w:rPr>
        <w:br/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="00F67358" w:rsidRPr="0037389D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กลุ่มบริษัทและ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F67358" w:rsidRPr="0037389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37389D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 w:rsidRPr="0037389D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ในงบการเงินรวมและงบการเงินเฉพาะกิจการ</w:t>
      </w:r>
      <w:r w:rsidR="00D93BB5" w:rsidRPr="0037389D">
        <w:rPr>
          <w:rFonts w:ascii="Angsana New" w:hAnsi="Angsana New" w:cs="Angsana New"/>
          <w:color w:val="auto"/>
          <w:sz w:val="30"/>
          <w:szCs w:val="30"/>
        </w:rPr>
        <w:br/>
      </w:r>
      <w:r w:rsidRPr="0037389D">
        <w:rPr>
          <w:rFonts w:ascii="Angsana New" w:hAnsi="Angsana New" w:cs="Angsana New" w:hint="cs"/>
          <w:color w:val="auto"/>
          <w:sz w:val="30"/>
          <w:szCs w:val="30"/>
          <w:cs/>
        </w:rPr>
        <w:t>ที่เกี่ยวข้อง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 xml:space="preserve"> หรือถ้าการเปิดเผย</w:t>
      </w:r>
      <w:r w:rsidRPr="0037389D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67358" w:rsidRPr="0037389D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กลุ่มบริษัทและ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  <w:r w:rsidR="00F67358" w:rsidRPr="0037389D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4FEC6BF6" w14:textId="77777777" w:rsidR="00F67358" w:rsidRPr="0037389D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89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37389D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37389D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  <w:r w:rsidR="00F67358" w:rsidRPr="0037389D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3BF6AAF6" w14:textId="77777777" w:rsidR="00F67358" w:rsidRPr="0037389D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89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ได้</w:t>
      </w:r>
      <w:r w:rsidR="00F67358" w:rsidRPr="0037389D">
        <w:rPr>
          <w:rFonts w:ascii="Angsana New" w:hAnsi="Angsana New" w:cs="Angsana New" w:hint="cs"/>
          <w:color w:val="auto"/>
          <w:sz w:val="30"/>
          <w:szCs w:val="30"/>
          <w:cs/>
        </w:rPr>
        <w:t>รับ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67358" w:rsidRPr="0037389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</w:t>
      </w:r>
      <w:r w:rsidR="00F67358" w:rsidRPr="0037389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การกำหนดแนวทาง การควบคุมดูแล 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="00F67358" w:rsidRPr="0037389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</w:t>
      </w:r>
      <w:r w:rsidR="00D93BB5" w:rsidRPr="0037389D">
        <w:rPr>
          <w:rFonts w:ascii="Angsana New" w:hAnsi="Angsana New" w:cs="Angsana New"/>
          <w:color w:val="auto"/>
          <w:sz w:val="30"/>
          <w:szCs w:val="30"/>
        </w:rPr>
        <w:br/>
      </w:r>
      <w:r w:rsidR="00F67358" w:rsidRPr="0037389D">
        <w:rPr>
          <w:rFonts w:ascii="Angsana New" w:hAnsi="Angsana New" w:cs="Angsana New"/>
          <w:color w:val="auto"/>
          <w:sz w:val="30"/>
          <w:szCs w:val="30"/>
          <w:cs/>
        </w:rPr>
        <w:t>ต่อความเห็นของข้าพเจ้า</w:t>
      </w:r>
      <w:r w:rsidR="00F67358" w:rsidRPr="0037389D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01097D1B" w14:textId="6D604976" w:rsidR="00FF0CA2" w:rsidRDefault="00FF0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4113133" w14:textId="77777777" w:rsidR="00F67358" w:rsidRPr="0037389D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FC7D39" w:rsidRPr="0037389D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3D2F36" w:rsidRPr="0037389D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37389D">
        <w:rPr>
          <w:rFonts w:ascii="Angsana New" w:eastAsia="Calibri" w:hAnsi="Angsana New" w:hint="cs"/>
          <w:sz w:val="30"/>
          <w:szCs w:val="30"/>
          <w:cs/>
        </w:rPr>
        <w:t>ๆ ที่สำคัญ</w:t>
      </w:r>
      <w:r w:rsidR="003D2F36" w:rsidRPr="0037389D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37389D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37389D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FC7D39" w:rsidRPr="0037389D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37389D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7389D">
        <w:rPr>
          <w:rFonts w:ascii="Angsana New" w:hAnsi="Angsana New"/>
          <w:sz w:val="30"/>
          <w:szCs w:val="30"/>
          <w:cs/>
        </w:rPr>
        <w:t>งข้าพเจ้า</w:t>
      </w:r>
    </w:p>
    <w:p w14:paraId="02995ACF" w14:textId="77777777" w:rsidR="00F67358" w:rsidRPr="0037389D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6CF1CEC" w14:textId="77777777" w:rsidR="00BE542E" w:rsidRPr="0037389D" w:rsidRDefault="00BE542E" w:rsidP="00BE542E">
      <w:pPr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37389D">
        <w:rPr>
          <w:rFonts w:ascii="Angsana New" w:eastAsia="Calibri" w:hAnsi="Angsana New" w:hint="cs"/>
          <w:sz w:val="30"/>
          <w:szCs w:val="30"/>
          <w:cs/>
        </w:rPr>
        <w:t>และ</w:t>
      </w:r>
      <w:r w:rsidRPr="0037389D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C58215F" w14:textId="77777777" w:rsidR="00F67358" w:rsidRPr="0037389D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4E328F2D" w14:textId="10B49E88" w:rsidR="00F67358" w:rsidRPr="0037389D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37389D">
        <w:rPr>
          <w:rFonts w:ascii="Angsana New" w:hAnsi="Angsana New"/>
          <w:sz w:val="30"/>
          <w:szCs w:val="30"/>
        </w:rPr>
        <w:br/>
      </w:r>
      <w:r w:rsidRPr="0037389D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851D65" w:rsidRPr="0037389D">
        <w:rPr>
          <w:rFonts w:ascii="Angsana New" w:hAnsi="Angsana New"/>
          <w:sz w:val="30"/>
          <w:szCs w:val="30"/>
        </w:rPr>
        <w:br/>
      </w:r>
      <w:r w:rsidRPr="0037389D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04ABA232" w14:textId="77777777" w:rsidR="00F67358" w:rsidRPr="0037389D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79FA68" w14:textId="7C327F26" w:rsidR="00F67358" w:rsidRPr="0037389D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3844DA67" w14:textId="447B7629" w:rsidR="00BE542E" w:rsidRPr="0037389D" w:rsidRDefault="00BE542E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4F70ED71" w14:textId="77777777" w:rsidR="00BE542E" w:rsidRPr="0037389D" w:rsidRDefault="00BE542E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2D8841FF" w14:textId="77777777" w:rsidR="00E8771C" w:rsidRPr="0037389D" w:rsidRDefault="00E8771C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5F58A1C9" w14:textId="77777777" w:rsidR="00F67358" w:rsidRPr="0037389D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37389D">
        <w:rPr>
          <w:rFonts w:ascii="Angsana New" w:hAnsi="Angsana New" w:cs="Angsana New"/>
          <w:cs/>
        </w:rPr>
        <w:t>(</w:t>
      </w:r>
      <w:r w:rsidR="00FF2E8F" w:rsidRPr="0037389D">
        <w:rPr>
          <w:rFonts w:ascii="Angsana New" w:hAnsi="Angsana New" w:cs="Angsana New" w:hint="cs"/>
          <w:cs/>
          <w:lang w:val="en-US"/>
        </w:rPr>
        <w:t>ชนารัตน์ จันทร์หวา</w:t>
      </w:r>
      <w:r w:rsidRPr="0037389D">
        <w:rPr>
          <w:rFonts w:ascii="Angsana New" w:hAnsi="Angsana New" w:cs="Angsana New"/>
          <w:cs/>
        </w:rPr>
        <w:t>)</w:t>
      </w:r>
    </w:p>
    <w:p w14:paraId="6643872A" w14:textId="77777777" w:rsidR="00F67358" w:rsidRPr="0037389D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37389D">
        <w:rPr>
          <w:rFonts w:ascii="Angsana New" w:hAnsi="Angsana New" w:cs="Angsana New"/>
          <w:cs/>
        </w:rPr>
        <w:t>ผู้สอบบัญชีรับอนุญาต</w:t>
      </w:r>
    </w:p>
    <w:p w14:paraId="47A54CB8" w14:textId="27A4BCCB" w:rsidR="00F67358" w:rsidRPr="0037389D" w:rsidRDefault="00F67358" w:rsidP="00F67358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37389D">
        <w:rPr>
          <w:rFonts w:ascii="Angsana New" w:hAnsi="Angsana New" w:cs="Angsana New"/>
          <w:cs/>
        </w:rPr>
        <w:t xml:space="preserve">เลขทะเบียน </w:t>
      </w:r>
      <w:r w:rsidR="00D6443C" w:rsidRPr="0037389D">
        <w:rPr>
          <w:rFonts w:ascii="Angsana New" w:hAnsi="Angsana New" w:cs="Angsana New"/>
          <w:lang w:val="en-US"/>
        </w:rPr>
        <w:t>9052</w:t>
      </w:r>
    </w:p>
    <w:p w14:paraId="2B7D0F5A" w14:textId="77777777" w:rsidR="00F67358" w:rsidRPr="0037389D" w:rsidRDefault="00F67358" w:rsidP="00F67358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77C2C7BC" w14:textId="77777777" w:rsidR="00F67358" w:rsidRPr="0037389D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5618D" w14:textId="77777777" w:rsidR="00F67358" w:rsidRPr="0037389D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B71D9B" w14:textId="3FE3C38B" w:rsidR="00F67358" w:rsidRPr="0037389D" w:rsidRDefault="00BE542E" w:rsidP="00B56CE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37389D">
        <w:rPr>
          <w:rFonts w:ascii="Angsana New" w:hAnsi="Angsana New" w:cs="Angsana New"/>
          <w:b w:val="0"/>
          <w:bCs w:val="0"/>
          <w:sz w:val="30"/>
          <w:szCs w:val="30"/>
        </w:rPr>
        <w:t>14</w:t>
      </w:r>
      <w:r w:rsidR="00A43E6D" w:rsidRPr="0037389D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F26032" w:rsidRPr="0037389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="00D6443C" w:rsidRPr="0037389D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A43E6D" w:rsidRPr="0037389D">
        <w:rPr>
          <w:rFonts w:ascii="Angsana New" w:hAnsi="Angsana New" w:cs="Angsana New"/>
          <w:b w:val="0"/>
          <w:bCs w:val="0"/>
          <w:sz w:val="30"/>
          <w:szCs w:val="30"/>
        </w:rPr>
        <w:t>6</w:t>
      </w:r>
    </w:p>
    <w:p w14:paraId="58CC3230" w14:textId="75B03C86" w:rsidR="00FD4D7C" w:rsidRPr="0037389D" w:rsidRDefault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FD4D7C" w:rsidRPr="0037389D" w:rsidSect="00E12847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3294C" w14:textId="77777777" w:rsidR="008C5891" w:rsidRDefault="008C5891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37916044" w14:textId="77777777" w:rsidR="008C5891" w:rsidRDefault="008C5891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35ED4" w14:textId="77777777" w:rsidR="00C24DB7" w:rsidRPr="00F67358" w:rsidRDefault="00C24DB7" w:rsidP="001248D8">
    <w:pPr>
      <w:pStyle w:val="Footer"/>
      <w:tabs>
        <w:tab w:val="clear" w:pos="4536"/>
        <w:tab w:val="left" w:pos="4380"/>
        <w:tab w:val="center" w:pos="4513"/>
      </w:tabs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12653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51250A7" w14:textId="7759FF7B" w:rsidR="00FF0CA2" w:rsidRPr="00FF0CA2" w:rsidRDefault="00FF0CA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F0CA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F0CA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F0CA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F0CA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F0CA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A78BC" w14:textId="77777777" w:rsidR="008C5891" w:rsidRDefault="008C5891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4FBE9494" w14:textId="77777777" w:rsidR="008C5891" w:rsidRDefault="008C5891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CE13D" w14:textId="77777777" w:rsidR="00C24DB7" w:rsidRPr="00D90C5B" w:rsidRDefault="00C24DB7" w:rsidP="00D4211E">
    <w:pPr>
      <w:pStyle w:val="Heading5"/>
      <w:rPr>
        <w:rFonts w:ascii="Angsana New" w:hAnsi="Angsana New" w:cs="Angsana New"/>
      </w:rPr>
    </w:pPr>
    <w:r>
      <w:rPr>
        <w:rFonts w:ascii="Angsana New" w:hAnsi="Angsana New" w:cs="Angsana New"/>
      </w:rPr>
      <w:t xml:space="preserve"> </w:t>
    </w:r>
  </w:p>
  <w:p w14:paraId="3D69BC59" w14:textId="77777777" w:rsidR="00C24DB7" w:rsidRPr="007A52D5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AD1E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FB3863F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25321E5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EC2C866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618EADE5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39B216E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025D7FE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46DBDB9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B8482D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259CE09B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F06B0" w14:textId="42212CA8" w:rsidR="00C24DB7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0DBAF397" w14:textId="581F9111" w:rsidR="00FF0CA2" w:rsidRDefault="00FF0CA2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4E0D0F45" w14:textId="77777777" w:rsidR="00FF0CA2" w:rsidRDefault="00FF0CA2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069C50E1" w14:textId="77777777" w:rsidR="00FF0CA2" w:rsidRPr="007A52D5" w:rsidRDefault="00FF0CA2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8DC33A2"/>
    <w:multiLevelType w:val="hybridMultilevel"/>
    <w:tmpl w:val="3EBE8742"/>
    <w:lvl w:ilvl="0" w:tplc="DA18558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D8142346"/>
    <w:lvl w:ilvl="0" w:tplc="861661B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5F1154F7"/>
    <w:multiLevelType w:val="hybridMultilevel"/>
    <w:tmpl w:val="3BC2D29C"/>
    <w:lvl w:ilvl="0" w:tplc="1BE8D26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54C5168"/>
    <w:multiLevelType w:val="hybridMultilevel"/>
    <w:tmpl w:val="7EE0D7C6"/>
    <w:lvl w:ilvl="0" w:tplc="6A6E8BB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AEA6DDF"/>
    <w:multiLevelType w:val="hybridMultilevel"/>
    <w:tmpl w:val="6BD65EDA"/>
    <w:lvl w:ilvl="0" w:tplc="7BAAB648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34"/>
  </w:num>
  <w:num w:numId="14">
    <w:abstractNumId w:val="19"/>
  </w:num>
  <w:num w:numId="15">
    <w:abstractNumId w:val="23"/>
  </w:num>
  <w:num w:numId="16">
    <w:abstractNumId w:val="10"/>
  </w:num>
  <w:num w:numId="17">
    <w:abstractNumId w:val="28"/>
  </w:num>
  <w:num w:numId="18">
    <w:abstractNumId w:val="30"/>
  </w:num>
  <w:num w:numId="19">
    <w:abstractNumId w:val="13"/>
  </w:num>
  <w:num w:numId="20">
    <w:abstractNumId w:val="32"/>
  </w:num>
  <w:num w:numId="21">
    <w:abstractNumId w:val="25"/>
  </w:num>
  <w:num w:numId="22">
    <w:abstractNumId w:val="27"/>
  </w:num>
  <w:num w:numId="23">
    <w:abstractNumId w:val="26"/>
  </w:num>
  <w:num w:numId="24">
    <w:abstractNumId w:val="12"/>
  </w:num>
  <w:num w:numId="25">
    <w:abstractNumId w:val="36"/>
  </w:num>
  <w:num w:numId="26">
    <w:abstractNumId w:val="17"/>
  </w:num>
  <w:num w:numId="27">
    <w:abstractNumId w:val="24"/>
  </w:num>
  <w:num w:numId="28">
    <w:abstractNumId w:val="40"/>
  </w:num>
  <w:num w:numId="29">
    <w:abstractNumId w:val="41"/>
  </w:num>
  <w:num w:numId="30">
    <w:abstractNumId w:val="29"/>
  </w:num>
  <w:num w:numId="31">
    <w:abstractNumId w:val="39"/>
  </w:num>
  <w:num w:numId="32">
    <w:abstractNumId w:val="20"/>
  </w:num>
  <w:num w:numId="33">
    <w:abstractNumId w:val="38"/>
  </w:num>
  <w:num w:numId="34">
    <w:abstractNumId w:val="14"/>
  </w:num>
  <w:num w:numId="35">
    <w:abstractNumId w:val="21"/>
  </w:num>
  <w:num w:numId="36">
    <w:abstractNumId w:val="35"/>
  </w:num>
  <w:num w:numId="37">
    <w:abstractNumId w:val="37"/>
  </w:num>
  <w:num w:numId="38">
    <w:abstractNumId w:val="33"/>
  </w:num>
  <w:num w:numId="39">
    <w:abstractNumId w:val="31"/>
  </w:num>
  <w:num w:numId="40">
    <w:abstractNumId w:val="18"/>
  </w:num>
  <w:num w:numId="41">
    <w:abstractNumId w:val="11"/>
  </w:num>
  <w:num w:numId="42">
    <w:abstractNumId w:val="1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9B3"/>
    <w:rsid w:val="00000AC0"/>
    <w:rsid w:val="00000AF2"/>
    <w:rsid w:val="00001583"/>
    <w:rsid w:val="00001C79"/>
    <w:rsid w:val="0000200F"/>
    <w:rsid w:val="000020B4"/>
    <w:rsid w:val="00002C9A"/>
    <w:rsid w:val="00002DAC"/>
    <w:rsid w:val="00002EF9"/>
    <w:rsid w:val="0000332D"/>
    <w:rsid w:val="00003765"/>
    <w:rsid w:val="00003FEC"/>
    <w:rsid w:val="000040C2"/>
    <w:rsid w:val="000044D5"/>
    <w:rsid w:val="00004617"/>
    <w:rsid w:val="00004C81"/>
    <w:rsid w:val="00004FDC"/>
    <w:rsid w:val="00005277"/>
    <w:rsid w:val="00005560"/>
    <w:rsid w:val="0000581A"/>
    <w:rsid w:val="000059D3"/>
    <w:rsid w:val="00005F73"/>
    <w:rsid w:val="0000701F"/>
    <w:rsid w:val="00007660"/>
    <w:rsid w:val="000101B0"/>
    <w:rsid w:val="00010238"/>
    <w:rsid w:val="000106DB"/>
    <w:rsid w:val="00010B8E"/>
    <w:rsid w:val="00011046"/>
    <w:rsid w:val="0001137C"/>
    <w:rsid w:val="000114F4"/>
    <w:rsid w:val="00011950"/>
    <w:rsid w:val="00012042"/>
    <w:rsid w:val="00012046"/>
    <w:rsid w:val="0001319E"/>
    <w:rsid w:val="00013297"/>
    <w:rsid w:val="000133A0"/>
    <w:rsid w:val="0001358A"/>
    <w:rsid w:val="00013735"/>
    <w:rsid w:val="00013C44"/>
    <w:rsid w:val="00013F44"/>
    <w:rsid w:val="00013F87"/>
    <w:rsid w:val="000143BB"/>
    <w:rsid w:val="0001441F"/>
    <w:rsid w:val="00014750"/>
    <w:rsid w:val="00015624"/>
    <w:rsid w:val="000158EA"/>
    <w:rsid w:val="00016080"/>
    <w:rsid w:val="0001636E"/>
    <w:rsid w:val="00017128"/>
    <w:rsid w:val="0001725A"/>
    <w:rsid w:val="000177C6"/>
    <w:rsid w:val="00017BBE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5ADF"/>
    <w:rsid w:val="00025BB2"/>
    <w:rsid w:val="0002619D"/>
    <w:rsid w:val="000263F6"/>
    <w:rsid w:val="00026402"/>
    <w:rsid w:val="00026A4D"/>
    <w:rsid w:val="00027104"/>
    <w:rsid w:val="000271E8"/>
    <w:rsid w:val="0002778A"/>
    <w:rsid w:val="00027E91"/>
    <w:rsid w:val="00030689"/>
    <w:rsid w:val="00030DD8"/>
    <w:rsid w:val="0003164D"/>
    <w:rsid w:val="00031F52"/>
    <w:rsid w:val="00032BAA"/>
    <w:rsid w:val="0003323C"/>
    <w:rsid w:val="000333C7"/>
    <w:rsid w:val="00033630"/>
    <w:rsid w:val="0003389B"/>
    <w:rsid w:val="00033F78"/>
    <w:rsid w:val="000340A9"/>
    <w:rsid w:val="00034572"/>
    <w:rsid w:val="00034B89"/>
    <w:rsid w:val="000356E9"/>
    <w:rsid w:val="00035829"/>
    <w:rsid w:val="000361FC"/>
    <w:rsid w:val="000362D7"/>
    <w:rsid w:val="000363B0"/>
    <w:rsid w:val="00036457"/>
    <w:rsid w:val="000367CB"/>
    <w:rsid w:val="00036F6E"/>
    <w:rsid w:val="00037015"/>
    <w:rsid w:val="0003708E"/>
    <w:rsid w:val="000375EF"/>
    <w:rsid w:val="0003780A"/>
    <w:rsid w:val="00040238"/>
    <w:rsid w:val="00040756"/>
    <w:rsid w:val="00040C80"/>
    <w:rsid w:val="00040FD7"/>
    <w:rsid w:val="0004129E"/>
    <w:rsid w:val="0004179A"/>
    <w:rsid w:val="000417F2"/>
    <w:rsid w:val="000423A8"/>
    <w:rsid w:val="00042733"/>
    <w:rsid w:val="00042787"/>
    <w:rsid w:val="000427B9"/>
    <w:rsid w:val="00042D60"/>
    <w:rsid w:val="000431EA"/>
    <w:rsid w:val="0004349E"/>
    <w:rsid w:val="00043799"/>
    <w:rsid w:val="000437A4"/>
    <w:rsid w:val="0004457A"/>
    <w:rsid w:val="00044BA8"/>
    <w:rsid w:val="00044E4B"/>
    <w:rsid w:val="0004528E"/>
    <w:rsid w:val="00045813"/>
    <w:rsid w:val="00046AE4"/>
    <w:rsid w:val="00046F24"/>
    <w:rsid w:val="000470A3"/>
    <w:rsid w:val="00047852"/>
    <w:rsid w:val="00047B5C"/>
    <w:rsid w:val="00047ED9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2D"/>
    <w:rsid w:val="00060EF0"/>
    <w:rsid w:val="00061374"/>
    <w:rsid w:val="00062018"/>
    <w:rsid w:val="0006230D"/>
    <w:rsid w:val="00062599"/>
    <w:rsid w:val="00062C9F"/>
    <w:rsid w:val="00062DDA"/>
    <w:rsid w:val="00062DE4"/>
    <w:rsid w:val="0006301C"/>
    <w:rsid w:val="000635AA"/>
    <w:rsid w:val="0006373D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95"/>
    <w:rsid w:val="00066C83"/>
    <w:rsid w:val="00066F27"/>
    <w:rsid w:val="000674DE"/>
    <w:rsid w:val="0006780A"/>
    <w:rsid w:val="000678D5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421"/>
    <w:rsid w:val="000746C7"/>
    <w:rsid w:val="00074735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20AA"/>
    <w:rsid w:val="00082352"/>
    <w:rsid w:val="00082942"/>
    <w:rsid w:val="00082B89"/>
    <w:rsid w:val="00082C3A"/>
    <w:rsid w:val="0008330D"/>
    <w:rsid w:val="0008334C"/>
    <w:rsid w:val="000833C8"/>
    <w:rsid w:val="000835A7"/>
    <w:rsid w:val="00084435"/>
    <w:rsid w:val="00084798"/>
    <w:rsid w:val="00085216"/>
    <w:rsid w:val="000858A0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87A"/>
    <w:rsid w:val="00087BED"/>
    <w:rsid w:val="000902ED"/>
    <w:rsid w:val="00090C20"/>
    <w:rsid w:val="0009101F"/>
    <w:rsid w:val="0009129B"/>
    <w:rsid w:val="00091C22"/>
    <w:rsid w:val="00091E31"/>
    <w:rsid w:val="0009200E"/>
    <w:rsid w:val="00092CF3"/>
    <w:rsid w:val="0009319A"/>
    <w:rsid w:val="00093405"/>
    <w:rsid w:val="00094013"/>
    <w:rsid w:val="000946D6"/>
    <w:rsid w:val="00094723"/>
    <w:rsid w:val="000949F5"/>
    <w:rsid w:val="0009511E"/>
    <w:rsid w:val="0009525F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0E52"/>
    <w:rsid w:val="000A0EF9"/>
    <w:rsid w:val="000A13D8"/>
    <w:rsid w:val="000A14FC"/>
    <w:rsid w:val="000A16BF"/>
    <w:rsid w:val="000A1CA2"/>
    <w:rsid w:val="000A1CF8"/>
    <w:rsid w:val="000A1F31"/>
    <w:rsid w:val="000A216A"/>
    <w:rsid w:val="000A251A"/>
    <w:rsid w:val="000A27A0"/>
    <w:rsid w:val="000A2E33"/>
    <w:rsid w:val="000A3118"/>
    <w:rsid w:val="000A32B1"/>
    <w:rsid w:val="000A37C1"/>
    <w:rsid w:val="000A38C1"/>
    <w:rsid w:val="000A411D"/>
    <w:rsid w:val="000A4A73"/>
    <w:rsid w:val="000A5925"/>
    <w:rsid w:val="000A6342"/>
    <w:rsid w:val="000A6740"/>
    <w:rsid w:val="000A6FC1"/>
    <w:rsid w:val="000A70AD"/>
    <w:rsid w:val="000A7219"/>
    <w:rsid w:val="000A737A"/>
    <w:rsid w:val="000A739D"/>
    <w:rsid w:val="000A754A"/>
    <w:rsid w:val="000A76BD"/>
    <w:rsid w:val="000A7A21"/>
    <w:rsid w:val="000B01BA"/>
    <w:rsid w:val="000B02BF"/>
    <w:rsid w:val="000B02F7"/>
    <w:rsid w:val="000B06CA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3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416"/>
    <w:rsid w:val="000C0C80"/>
    <w:rsid w:val="000C1002"/>
    <w:rsid w:val="000C1561"/>
    <w:rsid w:val="000C15F7"/>
    <w:rsid w:val="000C19F6"/>
    <w:rsid w:val="000C1A03"/>
    <w:rsid w:val="000C1B3D"/>
    <w:rsid w:val="000C226E"/>
    <w:rsid w:val="000C33A7"/>
    <w:rsid w:val="000C3AAB"/>
    <w:rsid w:val="000C3B29"/>
    <w:rsid w:val="000C3FCA"/>
    <w:rsid w:val="000C4168"/>
    <w:rsid w:val="000C4A94"/>
    <w:rsid w:val="000C4B28"/>
    <w:rsid w:val="000C4EDF"/>
    <w:rsid w:val="000C55DA"/>
    <w:rsid w:val="000C5709"/>
    <w:rsid w:val="000C585B"/>
    <w:rsid w:val="000C5E26"/>
    <w:rsid w:val="000C6160"/>
    <w:rsid w:val="000C65A9"/>
    <w:rsid w:val="000C6B46"/>
    <w:rsid w:val="000C6EB8"/>
    <w:rsid w:val="000C7041"/>
    <w:rsid w:val="000C77A0"/>
    <w:rsid w:val="000C7BF0"/>
    <w:rsid w:val="000C7ED1"/>
    <w:rsid w:val="000D004C"/>
    <w:rsid w:val="000D0850"/>
    <w:rsid w:val="000D1A53"/>
    <w:rsid w:val="000D2391"/>
    <w:rsid w:val="000D2C4F"/>
    <w:rsid w:val="000D2CBC"/>
    <w:rsid w:val="000D2F89"/>
    <w:rsid w:val="000D3EDB"/>
    <w:rsid w:val="000D3FCD"/>
    <w:rsid w:val="000D4250"/>
    <w:rsid w:val="000D4760"/>
    <w:rsid w:val="000D4C73"/>
    <w:rsid w:val="000D5590"/>
    <w:rsid w:val="000D58C6"/>
    <w:rsid w:val="000D597A"/>
    <w:rsid w:val="000D5990"/>
    <w:rsid w:val="000D5BE0"/>
    <w:rsid w:val="000D6594"/>
    <w:rsid w:val="000D6CFD"/>
    <w:rsid w:val="000D749E"/>
    <w:rsid w:val="000D74B4"/>
    <w:rsid w:val="000D7B14"/>
    <w:rsid w:val="000D7C15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1C04"/>
    <w:rsid w:val="000E2187"/>
    <w:rsid w:val="000E28CF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28B"/>
    <w:rsid w:val="000E5F2B"/>
    <w:rsid w:val="000E61E9"/>
    <w:rsid w:val="000E6288"/>
    <w:rsid w:val="000E6410"/>
    <w:rsid w:val="000E67A1"/>
    <w:rsid w:val="000E6C88"/>
    <w:rsid w:val="000E6E16"/>
    <w:rsid w:val="000E7AB7"/>
    <w:rsid w:val="000F00F6"/>
    <w:rsid w:val="000F029D"/>
    <w:rsid w:val="000F077D"/>
    <w:rsid w:val="000F08CA"/>
    <w:rsid w:val="000F0BE7"/>
    <w:rsid w:val="000F1035"/>
    <w:rsid w:val="000F122A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93"/>
    <w:rsid w:val="000F6CAD"/>
    <w:rsid w:val="000F6FD7"/>
    <w:rsid w:val="000F7143"/>
    <w:rsid w:val="000F788B"/>
    <w:rsid w:val="000F7F16"/>
    <w:rsid w:val="0010011A"/>
    <w:rsid w:val="001011B0"/>
    <w:rsid w:val="00101868"/>
    <w:rsid w:val="0010186F"/>
    <w:rsid w:val="00102074"/>
    <w:rsid w:val="00103246"/>
    <w:rsid w:val="0010335C"/>
    <w:rsid w:val="00103510"/>
    <w:rsid w:val="001035C6"/>
    <w:rsid w:val="00103F50"/>
    <w:rsid w:val="00104D39"/>
    <w:rsid w:val="001050C8"/>
    <w:rsid w:val="0010552E"/>
    <w:rsid w:val="0010555F"/>
    <w:rsid w:val="0010593C"/>
    <w:rsid w:val="00105EFF"/>
    <w:rsid w:val="00106119"/>
    <w:rsid w:val="00106866"/>
    <w:rsid w:val="001069D8"/>
    <w:rsid w:val="00107AA3"/>
    <w:rsid w:val="00107C2D"/>
    <w:rsid w:val="00107DB0"/>
    <w:rsid w:val="00110851"/>
    <w:rsid w:val="00110857"/>
    <w:rsid w:val="00110A62"/>
    <w:rsid w:val="001118D5"/>
    <w:rsid w:val="00111ADF"/>
    <w:rsid w:val="00112321"/>
    <w:rsid w:val="00112699"/>
    <w:rsid w:val="001129FC"/>
    <w:rsid w:val="00113118"/>
    <w:rsid w:val="00113A0D"/>
    <w:rsid w:val="00113A7B"/>
    <w:rsid w:val="00114280"/>
    <w:rsid w:val="001143BF"/>
    <w:rsid w:val="00114BF7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59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3DEA"/>
    <w:rsid w:val="001248D8"/>
    <w:rsid w:val="001249E4"/>
    <w:rsid w:val="00124F4C"/>
    <w:rsid w:val="001251FF"/>
    <w:rsid w:val="00125FDD"/>
    <w:rsid w:val="00126108"/>
    <w:rsid w:val="00126219"/>
    <w:rsid w:val="00126477"/>
    <w:rsid w:val="00126C06"/>
    <w:rsid w:val="00126D32"/>
    <w:rsid w:val="0012760C"/>
    <w:rsid w:val="00127836"/>
    <w:rsid w:val="001301D7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C18"/>
    <w:rsid w:val="0013732E"/>
    <w:rsid w:val="001374F8"/>
    <w:rsid w:val="001375A7"/>
    <w:rsid w:val="001377EF"/>
    <w:rsid w:val="00137DC0"/>
    <w:rsid w:val="00140D25"/>
    <w:rsid w:val="00140FD2"/>
    <w:rsid w:val="001410FF"/>
    <w:rsid w:val="001411B1"/>
    <w:rsid w:val="001414D6"/>
    <w:rsid w:val="001417FE"/>
    <w:rsid w:val="0014226F"/>
    <w:rsid w:val="0014285E"/>
    <w:rsid w:val="00142A8C"/>
    <w:rsid w:val="00142AB8"/>
    <w:rsid w:val="00142F9C"/>
    <w:rsid w:val="0014301E"/>
    <w:rsid w:val="001431F0"/>
    <w:rsid w:val="001438B1"/>
    <w:rsid w:val="001438E1"/>
    <w:rsid w:val="00144670"/>
    <w:rsid w:val="00144707"/>
    <w:rsid w:val="00144E96"/>
    <w:rsid w:val="001455FA"/>
    <w:rsid w:val="00145C36"/>
    <w:rsid w:val="00146032"/>
    <w:rsid w:val="0014605D"/>
    <w:rsid w:val="0014641B"/>
    <w:rsid w:val="00146913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2442"/>
    <w:rsid w:val="001524DD"/>
    <w:rsid w:val="001526B7"/>
    <w:rsid w:val="00152EF4"/>
    <w:rsid w:val="001534B8"/>
    <w:rsid w:val="00153690"/>
    <w:rsid w:val="001538FE"/>
    <w:rsid w:val="00153965"/>
    <w:rsid w:val="001548C9"/>
    <w:rsid w:val="00154A07"/>
    <w:rsid w:val="00154AE0"/>
    <w:rsid w:val="00154CFC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4F1"/>
    <w:rsid w:val="00161B96"/>
    <w:rsid w:val="00161C58"/>
    <w:rsid w:val="001620CC"/>
    <w:rsid w:val="001622F6"/>
    <w:rsid w:val="001625FB"/>
    <w:rsid w:val="00162701"/>
    <w:rsid w:val="0016323E"/>
    <w:rsid w:val="001632B6"/>
    <w:rsid w:val="00163953"/>
    <w:rsid w:val="001639A6"/>
    <w:rsid w:val="001643B6"/>
    <w:rsid w:val="00164488"/>
    <w:rsid w:val="001645A3"/>
    <w:rsid w:val="00164AFB"/>
    <w:rsid w:val="0016539C"/>
    <w:rsid w:val="001658F5"/>
    <w:rsid w:val="00165944"/>
    <w:rsid w:val="0016595E"/>
    <w:rsid w:val="00165AB0"/>
    <w:rsid w:val="00166360"/>
    <w:rsid w:val="00166F4A"/>
    <w:rsid w:val="001706D8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2763"/>
    <w:rsid w:val="00183103"/>
    <w:rsid w:val="001833C6"/>
    <w:rsid w:val="00183938"/>
    <w:rsid w:val="00183E74"/>
    <w:rsid w:val="00183F18"/>
    <w:rsid w:val="001848F9"/>
    <w:rsid w:val="00184FBF"/>
    <w:rsid w:val="00185266"/>
    <w:rsid w:val="001857EB"/>
    <w:rsid w:val="0018581B"/>
    <w:rsid w:val="00185984"/>
    <w:rsid w:val="00185DC4"/>
    <w:rsid w:val="0018665C"/>
    <w:rsid w:val="00186D2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2C94"/>
    <w:rsid w:val="0019329C"/>
    <w:rsid w:val="00193F35"/>
    <w:rsid w:val="00194BE4"/>
    <w:rsid w:val="00194C78"/>
    <w:rsid w:val="00194CDC"/>
    <w:rsid w:val="001954FD"/>
    <w:rsid w:val="00195680"/>
    <w:rsid w:val="001957CF"/>
    <w:rsid w:val="001957E1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3B6"/>
    <w:rsid w:val="001A1456"/>
    <w:rsid w:val="001A1949"/>
    <w:rsid w:val="001A1ABA"/>
    <w:rsid w:val="001A257C"/>
    <w:rsid w:val="001A2B91"/>
    <w:rsid w:val="001A360C"/>
    <w:rsid w:val="001A3F28"/>
    <w:rsid w:val="001A44E7"/>
    <w:rsid w:val="001A4610"/>
    <w:rsid w:val="001A473A"/>
    <w:rsid w:val="001A4810"/>
    <w:rsid w:val="001A567E"/>
    <w:rsid w:val="001A5AFF"/>
    <w:rsid w:val="001A5D1C"/>
    <w:rsid w:val="001A62DC"/>
    <w:rsid w:val="001A67A0"/>
    <w:rsid w:val="001A67D3"/>
    <w:rsid w:val="001A67DB"/>
    <w:rsid w:val="001A68D3"/>
    <w:rsid w:val="001A712A"/>
    <w:rsid w:val="001A730E"/>
    <w:rsid w:val="001A7448"/>
    <w:rsid w:val="001B00C3"/>
    <w:rsid w:val="001B03E5"/>
    <w:rsid w:val="001B058B"/>
    <w:rsid w:val="001B177D"/>
    <w:rsid w:val="001B178C"/>
    <w:rsid w:val="001B1B90"/>
    <w:rsid w:val="001B2515"/>
    <w:rsid w:val="001B2B7D"/>
    <w:rsid w:val="001B302F"/>
    <w:rsid w:val="001B3236"/>
    <w:rsid w:val="001B33DF"/>
    <w:rsid w:val="001B362B"/>
    <w:rsid w:val="001B3C38"/>
    <w:rsid w:val="001B3F8B"/>
    <w:rsid w:val="001B41E2"/>
    <w:rsid w:val="001B4450"/>
    <w:rsid w:val="001B4D43"/>
    <w:rsid w:val="001B50E4"/>
    <w:rsid w:val="001B5213"/>
    <w:rsid w:val="001B529D"/>
    <w:rsid w:val="001B5314"/>
    <w:rsid w:val="001B53F0"/>
    <w:rsid w:val="001B5614"/>
    <w:rsid w:val="001B563C"/>
    <w:rsid w:val="001B599C"/>
    <w:rsid w:val="001B5A60"/>
    <w:rsid w:val="001B5BB8"/>
    <w:rsid w:val="001B65B5"/>
    <w:rsid w:val="001B65E2"/>
    <w:rsid w:val="001B65F8"/>
    <w:rsid w:val="001B6672"/>
    <w:rsid w:val="001B66A5"/>
    <w:rsid w:val="001B7BA0"/>
    <w:rsid w:val="001C0014"/>
    <w:rsid w:val="001C00A3"/>
    <w:rsid w:val="001C02BF"/>
    <w:rsid w:val="001C07E9"/>
    <w:rsid w:val="001C1CA1"/>
    <w:rsid w:val="001C22B6"/>
    <w:rsid w:val="001C2586"/>
    <w:rsid w:val="001C2934"/>
    <w:rsid w:val="001C2C5B"/>
    <w:rsid w:val="001C30F7"/>
    <w:rsid w:val="001C3621"/>
    <w:rsid w:val="001C3896"/>
    <w:rsid w:val="001C3914"/>
    <w:rsid w:val="001C3CF0"/>
    <w:rsid w:val="001C3EB9"/>
    <w:rsid w:val="001C422C"/>
    <w:rsid w:val="001C43C1"/>
    <w:rsid w:val="001C489C"/>
    <w:rsid w:val="001C4A30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C7FB4"/>
    <w:rsid w:val="001D00B0"/>
    <w:rsid w:val="001D0930"/>
    <w:rsid w:val="001D0AED"/>
    <w:rsid w:val="001D0E6E"/>
    <w:rsid w:val="001D1653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7F9"/>
    <w:rsid w:val="001D3BE8"/>
    <w:rsid w:val="001D3E22"/>
    <w:rsid w:val="001D471C"/>
    <w:rsid w:val="001D4977"/>
    <w:rsid w:val="001D5BC7"/>
    <w:rsid w:val="001D6A07"/>
    <w:rsid w:val="001D6B6B"/>
    <w:rsid w:val="001D6FA1"/>
    <w:rsid w:val="001D7500"/>
    <w:rsid w:val="001D7924"/>
    <w:rsid w:val="001D7ABA"/>
    <w:rsid w:val="001D7E6D"/>
    <w:rsid w:val="001E01D2"/>
    <w:rsid w:val="001E0248"/>
    <w:rsid w:val="001E0255"/>
    <w:rsid w:val="001E10D9"/>
    <w:rsid w:val="001E1215"/>
    <w:rsid w:val="001E25B3"/>
    <w:rsid w:val="001E38AC"/>
    <w:rsid w:val="001E4AFB"/>
    <w:rsid w:val="001E66A3"/>
    <w:rsid w:val="001E671D"/>
    <w:rsid w:val="001E6803"/>
    <w:rsid w:val="001E6FC0"/>
    <w:rsid w:val="001E7327"/>
    <w:rsid w:val="001E73A6"/>
    <w:rsid w:val="001E766E"/>
    <w:rsid w:val="001E77EF"/>
    <w:rsid w:val="001E7938"/>
    <w:rsid w:val="001E7C1C"/>
    <w:rsid w:val="001F0B97"/>
    <w:rsid w:val="001F1540"/>
    <w:rsid w:val="001F181F"/>
    <w:rsid w:val="001F1847"/>
    <w:rsid w:val="001F1854"/>
    <w:rsid w:val="001F1980"/>
    <w:rsid w:val="001F1DB3"/>
    <w:rsid w:val="001F2302"/>
    <w:rsid w:val="001F2365"/>
    <w:rsid w:val="001F24E6"/>
    <w:rsid w:val="001F3351"/>
    <w:rsid w:val="001F336D"/>
    <w:rsid w:val="001F3565"/>
    <w:rsid w:val="001F3590"/>
    <w:rsid w:val="001F3B34"/>
    <w:rsid w:val="001F3DE6"/>
    <w:rsid w:val="001F3E59"/>
    <w:rsid w:val="001F43F4"/>
    <w:rsid w:val="001F4446"/>
    <w:rsid w:val="001F5BF8"/>
    <w:rsid w:val="001F5D4E"/>
    <w:rsid w:val="001F5F60"/>
    <w:rsid w:val="001F7451"/>
    <w:rsid w:val="001F7493"/>
    <w:rsid w:val="001F749F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796"/>
    <w:rsid w:val="002058D8"/>
    <w:rsid w:val="0020597F"/>
    <w:rsid w:val="00206D0F"/>
    <w:rsid w:val="00206E36"/>
    <w:rsid w:val="00207183"/>
    <w:rsid w:val="002071DC"/>
    <w:rsid w:val="00207ADE"/>
    <w:rsid w:val="00207B2F"/>
    <w:rsid w:val="00207B9F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5A0E"/>
    <w:rsid w:val="002162F6"/>
    <w:rsid w:val="00216460"/>
    <w:rsid w:val="0021668F"/>
    <w:rsid w:val="00216EB4"/>
    <w:rsid w:val="00217418"/>
    <w:rsid w:val="00217512"/>
    <w:rsid w:val="0021782B"/>
    <w:rsid w:val="002179F7"/>
    <w:rsid w:val="00217B69"/>
    <w:rsid w:val="00217CE0"/>
    <w:rsid w:val="0022097F"/>
    <w:rsid w:val="00220A16"/>
    <w:rsid w:val="00220D79"/>
    <w:rsid w:val="00222209"/>
    <w:rsid w:val="00222329"/>
    <w:rsid w:val="00222727"/>
    <w:rsid w:val="0022294B"/>
    <w:rsid w:val="00222B55"/>
    <w:rsid w:val="00223778"/>
    <w:rsid w:val="00223C4E"/>
    <w:rsid w:val="00224118"/>
    <w:rsid w:val="0022429C"/>
    <w:rsid w:val="002249E2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9A"/>
    <w:rsid w:val="00231678"/>
    <w:rsid w:val="00231BBE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559F"/>
    <w:rsid w:val="00236919"/>
    <w:rsid w:val="00236EC7"/>
    <w:rsid w:val="00237589"/>
    <w:rsid w:val="00237DE7"/>
    <w:rsid w:val="00240BDC"/>
    <w:rsid w:val="0024137E"/>
    <w:rsid w:val="00241407"/>
    <w:rsid w:val="0024185B"/>
    <w:rsid w:val="00241A2B"/>
    <w:rsid w:val="00241E06"/>
    <w:rsid w:val="0024305D"/>
    <w:rsid w:val="00243692"/>
    <w:rsid w:val="00243693"/>
    <w:rsid w:val="002439ED"/>
    <w:rsid w:val="00243AB3"/>
    <w:rsid w:val="00243F2D"/>
    <w:rsid w:val="002443C8"/>
    <w:rsid w:val="00244491"/>
    <w:rsid w:val="0024451F"/>
    <w:rsid w:val="00245554"/>
    <w:rsid w:val="00245DCD"/>
    <w:rsid w:val="00245F53"/>
    <w:rsid w:val="0024602E"/>
    <w:rsid w:val="0024732D"/>
    <w:rsid w:val="00247623"/>
    <w:rsid w:val="00247912"/>
    <w:rsid w:val="002479A1"/>
    <w:rsid w:val="00247AA6"/>
    <w:rsid w:val="00247DE2"/>
    <w:rsid w:val="00247DEB"/>
    <w:rsid w:val="00247ECB"/>
    <w:rsid w:val="00247ECF"/>
    <w:rsid w:val="00247FD4"/>
    <w:rsid w:val="002502FE"/>
    <w:rsid w:val="00250318"/>
    <w:rsid w:val="00250A52"/>
    <w:rsid w:val="00250FE0"/>
    <w:rsid w:val="002515EC"/>
    <w:rsid w:val="002518FC"/>
    <w:rsid w:val="00251BB7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753"/>
    <w:rsid w:val="002559E9"/>
    <w:rsid w:val="002560B8"/>
    <w:rsid w:val="0025759F"/>
    <w:rsid w:val="00257655"/>
    <w:rsid w:val="002601AD"/>
    <w:rsid w:val="00260293"/>
    <w:rsid w:val="00260C77"/>
    <w:rsid w:val="00261198"/>
    <w:rsid w:val="00261BEE"/>
    <w:rsid w:val="00262079"/>
    <w:rsid w:val="002620E1"/>
    <w:rsid w:val="0026239E"/>
    <w:rsid w:val="00262DFC"/>
    <w:rsid w:val="002634AD"/>
    <w:rsid w:val="002638A1"/>
    <w:rsid w:val="00263B95"/>
    <w:rsid w:val="002644CD"/>
    <w:rsid w:val="0026461C"/>
    <w:rsid w:val="00264997"/>
    <w:rsid w:val="00264D2F"/>
    <w:rsid w:val="00264ED0"/>
    <w:rsid w:val="00265762"/>
    <w:rsid w:val="00265D75"/>
    <w:rsid w:val="00265F1A"/>
    <w:rsid w:val="00266075"/>
    <w:rsid w:val="002661AF"/>
    <w:rsid w:val="0026782E"/>
    <w:rsid w:val="002678A3"/>
    <w:rsid w:val="00267CF3"/>
    <w:rsid w:val="00270414"/>
    <w:rsid w:val="00270675"/>
    <w:rsid w:val="002709B1"/>
    <w:rsid w:val="00270A57"/>
    <w:rsid w:val="00270D06"/>
    <w:rsid w:val="00270EF3"/>
    <w:rsid w:val="00271025"/>
    <w:rsid w:val="00272504"/>
    <w:rsid w:val="002725B0"/>
    <w:rsid w:val="00272682"/>
    <w:rsid w:val="002727DE"/>
    <w:rsid w:val="00272D85"/>
    <w:rsid w:val="00272E27"/>
    <w:rsid w:val="002736C4"/>
    <w:rsid w:val="0027370B"/>
    <w:rsid w:val="00273C63"/>
    <w:rsid w:val="00273F13"/>
    <w:rsid w:val="0027400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02B"/>
    <w:rsid w:val="00280170"/>
    <w:rsid w:val="00280348"/>
    <w:rsid w:val="002804AC"/>
    <w:rsid w:val="002811B7"/>
    <w:rsid w:val="00281C88"/>
    <w:rsid w:val="002826F0"/>
    <w:rsid w:val="0028299D"/>
    <w:rsid w:val="002829A5"/>
    <w:rsid w:val="00282C71"/>
    <w:rsid w:val="0028398E"/>
    <w:rsid w:val="00283A04"/>
    <w:rsid w:val="00283A2A"/>
    <w:rsid w:val="00283D02"/>
    <w:rsid w:val="00283E95"/>
    <w:rsid w:val="00283F3D"/>
    <w:rsid w:val="0028488D"/>
    <w:rsid w:val="00284F06"/>
    <w:rsid w:val="0028526C"/>
    <w:rsid w:val="002853B9"/>
    <w:rsid w:val="00285E21"/>
    <w:rsid w:val="0028646A"/>
    <w:rsid w:val="00286AE1"/>
    <w:rsid w:val="0028704D"/>
    <w:rsid w:val="00287417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7D2"/>
    <w:rsid w:val="00291878"/>
    <w:rsid w:val="0029196B"/>
    <w:rsid w:val="00291A74"/>
    <w:rsid w:val="002921DC"/>
    <w:rsid w:val="00292FA7"/>
    <w:rsid w:val="00293179"/>
    <w:rsid w:val="002931C8"/>
    <w:rsid w:val="002934ED"/>
    <w:rsid w:val="0029356C"/>
    <w:rsid w:val="00293CAE"/>
    <w:rsid w:val="002940EA"/>
    <w:rsid w:val="00294123"/>
    <w:rsid w:val="00294513"/>
    <w:rsid w:val="00294C3E"/>
    <w:rsid w:val="00294F40"/>
    <w:rsid w:val="00295C93"/>
    <w:rsid w:val="002962C6"/>
    <w:rsid w:val="002965A0"/>
    <w:rsid w:val="00296B6C"/>
    <w:rsid w:val="0029702E"/>
    <w:rsid w:val="002972AE"/>
    <w:rsid w:val="00297C74"/>
    <w:rsid w:val="002A00A3"/>
    <w:rsid w:val="002A0947"/>
    <w:rsid w:val="002A0A50"/>
    <w:rsid w:val="002A0E77"/>
    <w:rsid w:val="002A11C6"/>
    <w:rsid w:val="002A125D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419"/>
    <w:rsid w:val="002A5783"/>
    <w:rsid w:val="002A5F07"/>
    <w:rsid w:val="002A643F"/>
    <w:rsid w:val="002A76A2"/>
    <w:rsid w:val="002A7908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786"/>
    <w:rsid w:val="002B37BF"/>
    <w:rsid w:val="002B398D"/>
    <w:rsid w:val="002B4239"/>
    <w:rsid w:val="002B42FB"/>
    <w:rsid w:val="002B43FD"/>
    <w:rsid w:val="002B4721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C43"/>
    <w:rsid w:val="002C1E63"/>
    <w:rsid w:val="002C23C4"/>
    <w:rsid w:val="002C2544"/>
    <w:rsid w:val="002C27C0"/>
    <w:rsid w:val="002C2919"/>
    <w:rsid w:val="002C2CDA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69"/>
    <w:rsid w:val="002C68AE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B62"/>
    <w:rsid w:val="002D0E0F"/>
    <w:rsid w:val="002D1281"/>
    <w:rsid w:val="002D195C"/>
    <w:rsid w:val="002D1A83"/>
    <w:rsid w:val="002D1C9E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9A8"/>
    <w:rsid w:val="002D7C5B"/>
    <w:rsid w:val="002D7EBE"/>
    <w:rsid w:val="002E061A"/>
    <w:rsid w:val="002E0B1C"/>
    <w:rsid w:val="002E112B"/>
    <w:rsid w:val="002E15D7"/>
    <w:rsid w:val="002E1F4B"/>
    <w:rsid w:val="002E1F6D"/>
    <w:rsid w:val="002E22CF"/>
    <w:rsid w:val="002E2712"/>
    <w:rsid w:val="002E29AB"/>
    <w:rsid w:val="002E2A11"/>
    <w:rsid w:val="002E2D04"/>
    <w:rsid w:val="002E338C"/>
    <w:rsid w:val="002E362E"/>
    <w:rsid w:val="002E387C"/>
    <w:rsid w:val="002E3925"/>
    <w:rsid w:val="002E3A9C"/>
    <w:rsid w:val="002E3AFB"/>
    <w:rsid w:val="002E3B8B"/>
    <w:rsid w:val="002E43D9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F88"/>
    <w:rsid w:val="002F22E7"/>
    <w:rsid w:val="002F2840"/>
    <w:rsid w:val="002F2D8B"/>
    <w:rsid w:val="002F3193"/>
    <w:rsid w:val="002F3424"/>
    <w:rsid w:val="002F3599"/>
    <w:rsid w:val="002F3DE5"/>
    <w:rsid w:val="002F4A4A"/>
    <w:rsid w:val="002F4A86"/>
    <w:rsid w:val="002F61E7"/>
    <w:rsid w:val="002F64CA"/>
    <w:rsid w:val="002F65F8"/>
    <w:rsid w:val="002F6704"/>
    <w:rsid w:val="002F6F84"/>
    <w:rsid w:val="002F7ED6"/>
    <w:rsid w:val="002F7EE7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465A"/>
    <w:rsid w:val="003054A4"/>
    <w:rsid w:val="003058AA"/>
    <w:rsid w:val="00305FDD"/>
    <w:rsid w:val="003060E1"/>
    <w:rsid w:val="00306178"/>
    <w:rsid w:val="00306213"/>
    <w:rsid w:val="003062F8"/>
    <w:rsid w:val="00306331"/>
    <w:rsid w:val="00306858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F6F"/>
    <w:rsid w:val="00314002"/>
    <w:rsid w:val="003140FD"/>
    <w:rsid w:val="0031416D"/>
    <w:rsid w:val="00314A1F"/>
    <w:rsid w:val="00315644"/>
    <w:rsid w:val="00315A34"/>
    <w:rsid w:val="00315F58"/>
    <w:rsid w:val="003161F1"/>
    <w:rsid w:val="003163DC"/>
    <w:rsid w:val="00316BE6"/>
    <w:rsid w:val="00316E3C"/>
    <w:rsid w:val="00316E7F"/>
    <w:rsid w:val="00316F29"/>
    <w:rsid w:val="00317076"/>
    <w:rsid w:val="00317C9D"/>
    <w:rsid w:val="00320317"/>
    <w:rsid w:val="00320571"/>
    <w:rsid w:val="003206F5"/>
    <w:rsid w:val="00320884"/>
    <w:rsid w:val="00320B50"/>
    <w:rsid w:val="00321113"/>
    <w:rsid w:val="00321354"/>
    <w:rsid w:val="003214AE"/>
    <w:rsid w:val="0032181B"/>
    <w:rsid w:val="003218D1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5517"/>
    <w:rsid w:val="00325861"/>
    <w:rsid w:val="003264DC"/>
    <w:rsid w:val="00326880"/>
    <w:rsid w:val="00326C4F"/>
    <w:rsid w:val="00327200"/>
    <w:rsid w:val="003272C0"/>
    <w:rsid w:val="00327CDF"/>
    <w:rsid w:val="00327FB8"/>
    <w:rsid w:val="003301C6"/>
    <w:rsid w:val="00330617"/>
    <w:rsid w:val="00330A27"/>
    <w:rsid w:val="00330D3B"/>
    <w:rsid w:val="003310C6"/>
    <w:rsid w:val="0033148B"/>
    <w:rsid w:val="00331541"/>
    <w:rsid w:val="0033174D"/>
    <w:rsid w:val="00332084"/>
    <w:rsid w:val="003321E3"/>
    <w:rsid w:val="00332521"/>
    <w:rsid w:val="003326CD"/>
    <w:rsid w:val="00332881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5437"/>
    <w:rsid w:val="003364E8"/>
    <w:rsid w:val="0033675F"/>
    <w:rsid w:val="00336768"/>
    <w:rsid w:val="00336DEB"/>
    <w:rsid w:val="00336F1B"/>
    <w:rsid w:val="00337056"/>
    <w:rsid w:val="00337367"/>
    <w:rsid w:val="00337CD2"/>
    <w:rsid w:val="003402CC"/>
    <w:rsid w:val="003403F7"/>
    <w:rsid w:val="0034115E"/>
    <w:rsid w:val="0034214F"/>
    <w:rsid w:val="003421B9"/>
    <w:rsid w:val="00342222"/>
    <w:rsid w:val="00342337"/>
    <w:rsid w:val="00342731"/>
    <w:rsid w:val="00342812"/>
    <w:rsid w:val="0034295B"/>
    <w:rsid w:val="00342CF7"/>
    <w:rsid w:val="00343CEC"/>
    <w:rsid w:val="00343DAB"/>
    <w:rsid w:val="00344637"/>
    <w:rsid w:val="00344A26"/>
    <w:rsid w:val="00344BAF"/>
    <w:rsid w:val="00344E3E"/>
    <w:rsid w:val="00344F3B"/>
    <w:rsid w:val="00345636"/>
    <w:rsid w:val="00345869"/>
    <w:rsid w:val="00345A98"/>
    <w:rsid w:val="00345B7D"/>
    <w:rsid w:val="00345D37"/>
    <w:rsid w:val="00346C18"/>
    <w:rsid w:val="00347055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322"/>
    <w:rsid w:val="003516AB"/>
    <w:rsid w:val="0035177C"/>
    <w:rsid w:val="00351C5B"/>
    <w:rsid w:val="00351EA2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759"/>
    <w:rsid w:val="00354782"/>
    <w:rsid w:val="00354D75"/>
    <w:rsid w:val="00354DD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0E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89D"/>
    <w:rsid w:val="0037398C"/>
    <w:rsid w:val="00373D1D"/>
    <w:rsid w:val="00374394"/>
    <w:rsid w:val="0037455F"/>
    <w:rsid w:val="0037491C"/>
    <w:rsid w:val="00374B89"/>
    <w:rsid w:val="003757A5"/>
    <w:rsid w:val="003762A9"/>
    <w:rsid w:val="0037659B"/>
    <w:rsid w:val="00376CC2"/>
    <w:rsid w:val="00377752"/>
    <w:rsid w:val="00377AF2"/>
    <w:rsid w:val="00377C44"/>
    <w:rsid w:val="00377E97"/>
    <w:rsid w:val="0038023A"/>
    <w:rsid w:val="00380483"/>
    <w:rsid w:val="003806D5"/>
    <w:rsid w:val="00381245"/>
    <w:rsid w:val="0038151A"/>
    <w:rsid w:val="00381C3F"/>
    <w:rsid w:val="00381C64"/>
    <w:rsid w:val="00383198"/>
    <w:rsid w:val="00384003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F4D"/>
    <w:rsid w:val="003A08DB"/>
    <w:rsid w:val="003A0AC8"/>
    <w:rsid w:val="003A0CBD"/>
    <w:rsid w:val="003A1690"/>
    <w:rsid w:val="003A2831"/>
    <w:rsid w:val="003A30F3"/>
    <w:rsid w:val="003A3294"/>
    <w:rsid w:val="003A3AE5"/>
    <w:rsid w:val="003A4874"/>
    <w:rsid w:val="003A4B05"/>
    <w:rsid w:val="003A4FAD"/>
    <w:rsid w:val="003A51A8"/>
    <w:rsid w:val="003A5385"/>
    <w:rsid w:val="003A7CD3"/>
    <w:rsid w:val="003A7CFA"/>
    <w:rsid w:val="003A7E69"/>
    <w:rsid w:val="003B0008"/>
    <w:rsid w:val="003B0A58"/>
    <w:rsid w:val="003B0BC3"/>
    <w:rsid w:val="003B0FA5"/>
    <w:rsid w:val="003B13AE"/>
    <w:rsid w:val="003B2481"/>
    <w:rsid w:val="003B31B6"/>
    <w:rsid w:val="003B32C3"/>
    <w:rsid w:val="003B37CA"/>
    <w:rsid w:val="003B3CF0"/>
    <w:rsid w:val="003B3D1F"/>
    <w:rsid w:val="003B3F96"/>
    <w:rsid w:val="003B5693"/>
    <w:rsid w:val="003B591D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BEF"/>
    <w:rsid w:val="003C4C22"/>
    <w:rsid w:val="003C546A"/>
    <w:rsid w:val="003C5704"/>
    <w:rsid w:val="003C6401"/>
    <w:rsid w:val="003C65E3"/>
    <w:rsid w:val="003C66C3"/>
    <w:rsid w:val="003C6E10"/>
    <w:rsid w:val="003C70C0"/>
    <w:rsid w:val="003C740B"/>
    <w:rsid w:val="003C7AD5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1F11"/>
    <w:rsid w:val="003D20BF"/>
    <w:rsid w:val="003D2F36"/>
    <w:rsid w:val="003D2FD2"/>
    <w:rsid w:val="003D3198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08B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97"/>
    <w:rsid w:val="003E62D2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B5"/>
    <w:rsid w:val="003F2190"/>
    <w:rsid w:val="003F2485"/>
    <w:rsid w:val="003F2FD5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911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1D6"/>
    <w:rsid w:val="00403412"/>
    <w:rsid w:val="0040360B"/>
    <w:rsid w:val="00403769"/>
    <w:rsid w:val="00403B78"/>
    <w:rsid w:val="00403CE0"/>
    <w:rsid w:val="00404742"/>
    <w:rsid w:val="00404BBD"/>
    <w:rsid w:val="00404CB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D0B"/>
    <w:rsid w:val="00410305"/>
    <w:rsid w:val="00410AC0"/>
    <w:rsid w:val="004110CF"/>
    <w:rsid w:val="00411412"/>
    <w:rsid w:val="00412F18"/>
    <w:rsid w:val="00412F54"/>
    <w:rsid w:val="00413A88"/>
    <w:rsid w:val="00414056"/>
    <w:rsid w:val="004140C0"/>
    <w:rsid w:val="00414607"/>
    <w:rsid w:val="004151C3"/>
    <w:rsid w:val="00415751"/>
    <w:rsid w:val="00415CFF"/>
    <w:rsid w:val="00415F77"/>
    <w:rsid w:val="00416DF1"/>
    <w:rsid w:val="0041764E"/>
    <w:rsid w:val="004178FE"/>
    <w:rsid w:val="00417AE0"/>
    <w:rsid w:val="00417C0C"/>
    <w:rsid w:val="00417CCA"/>
    <w:rsid w:val="00417D7E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4FC"/>
    <w:rsid w:val="00424A7F"/>
    <w:rsid w:val="00424CF5"/>
    <w:rsid w:val="00424D83"/>
    <w:rsid w:val="0042585F"/>
    <w:rsid w:val="0042594D"/>
    <w:rsid w:val="00425B5A"/>
    <w:rsid w:val="00425D03"/>
    <w:rsid w:val="00425E3F"/>
    <w:rsid w:val="00425EC6"/>
    <w:rsid w:val="00425F88"/>
    <w:rsid w:val="00426467"/>
    <w:rsid w:val="004264C5"/>
    <w:rsid w:val="0042739C"/>
    <w:rsid w:val="0042754F"/>
    <w:rsid w:val="0043089D"/>
    <w:rsid w:val="00432109"/>
    <w:rsid w:val="00432581"/>
    <w:rsid w:val="00432DE6"/>
    <w:rsid w:val="00433860"/>
    <w:rsid w:val="00433AC6"/>
    <w:rsid w:val="00433E30"/>
    <w:rsid w:val="00433FE7"/>
    <w:rsid w:val="0043422F"/>
    <w:rsid w:val="00434D9A"/>
    <w:rsid w:val="004352D0"/>
    <w:rsid w:val="00435688"/>
    <w:rsid w:val="004358AD"/>
    <w:rsid w:val="004362B0"/>
    <w:rsid w:val="004366A9"/>
    <w:rsid w:val="004368DE"/>
    <w:rsid w:val="00436B67"/>
    <w:rsid w:val="00436DF9"/>
    <w:rsid w:val="00436E15"/>
    <w:rsid w:val="00436FC2"/>
    <w:rsid w:val="004371C0"/>
    <w:rsid w:val="004377B3"/>
    <w:rsid w:val="0043788B"/>
    <w:rsid w:val="004379D8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70A"/>
    <w:rsid w:val="00445A0A"/>
    <w:rsid w:val="00445CB8"/>
    <w:rsid w:val="00445F7E"/>
    <w:rsid w:val="0044634C"/>
    <w:rsid w:val="00446690"/>
    <w:rsid w:val="00446D4C"/>
    <w:rsid w:val="00446DC3"/>
    <w:rsid w:val="0044705A"/>
    <w:rsid w:val="0044725D"/>
    <w:rsid w:val="00447F1D"/>
    <w:rsid w:val="0045012E"/>
    <w:rsid w:val="0045013B"/>
    <w:rsid w:val="0045088A"/>
    <w:rsid w:val="00450E15"/>
    <w:rsid w:val="00451288"/>
    <w:rsid w:val="004519EF"/>
    <w:rsid w:val="004523C8"/>
    <w:rsid w:val="00452C4D"/>
    <w:rsid w:val="00452C6A"/>
    <w:rsid w:val="0045328A"/>
    <w:rsid w:val="0045379C"/>
    <w:rsid w:val="00453F63"/>
    <w:rsid w:val="00454538"/>
    <w:rsid w:val="00454ABF"/>
    <w:rsid w:val="00455193"/>
    <w:rsid w:val="00455C98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C"/>
    <w:rsid w:val="00464714"/>
    <w:rsid w:val="0046589D"/>
    <w:rsid w:val="0046689A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3702"/>
    <w:rsid w:val="0047471E"/>
    <w:rsid w:val="0047482F"/>
    <w:rsid w:val="00474873"/>
    <w:rsid w:val="00474B3B"/>
    <w:rsid w:val="0047545F"/>
    <w:rsid w:val="004757DB"/>
    <w:rsid w:val="00475B9C"/>
    <w:rsid w:val="00475CE8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E02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141"/>
    <w:rsid w:val="004902DC"/>
    <w:rsid w:val="0049043D"/>
    <w:rsid w:val="0049044F"/>
    <w:rsid w:val="00490731"/>
    <w:rsid w:val="0049088C"/>
    <w:rsid w:val="00491474"/>
    <w:rsid w:val="00491A73"/>
    <w:rsid w:val="00492227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58BB"/>
    <w:rsid w:val="0049634F"/>
    <w:rsid w:val="00496B5A"/>
    <w:rsid w:val="004970A8"/>
    <w:rsid w:val="00497252"/>
    <w:rsid w:val="00497285"/>
    <w:rsid w:val="0049742B"/>
    <w:rsid w:val="004977DE"/>
    <w:rsid w:val="00497970"/>
    <w:rsid w:val="00497D7C"/>
    <w:rsid w:val="004A08F9"/>
    <w:rsid w:val="004A0DFA"/>
    <w:rsid w:val="004A122C"/>
    <w:rsid w:val="004A1285"/>
    <w:rsid w:val="004A149B"/>
    <w:rsid w:val="004A1A51"/>
    <w:rsid w:val="004A1BFA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A02"/>
    <w:rsid w:val="004A5C05"/>
    <w:rsid w:val="004A61FF"/>
    <w:rsid w:val="004A620E"/>
    <w:rsid w:val="004A635A"/>
    <w:rsid w:val="004A648E"/>
    <w:rsid w:val="004A65D2"/>
    <w:rsid w:val="004A69E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15E6"/>
    <w:rsid w:val="004B2177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246"/>
    <w:rsid w:val="004B538F"/>
    <w:rsid w:val="004B56D4"/>
    <w:rsid w:val="004B57A7"/>
    <w:rsid w:val="004B58A4"/>
    <w:rsid w:val="004B5B70"/>
    <w:rsid w:val="004B6F1E"/>
    <w:rsid w:val="004B75E6"/>
    <w:rsid w:val="004B7C00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78A5"/>
    <w:rsid w:val="004C7E29"/>
    <w:rsid w:val="004D0703"/>
    <w:rsid w:val="004D0F75"/>
    <w:rsid w:val="004D12B1"/>
    <w:rsid w:val="004D14B4"/>
    <w:rsid w:val="004D17CA"/>
    <w:rsid w:val="004D185D"/>
    <w:rsid w:val="004D19CB"/>
    <w:rsid w:val="004D237D"/>
    <w:rsid w:val="004D2516"/>
    <w:rsid w:val="004D2864"/>
    <w:rsid w:val="004D2B09"/>
    <w:rsid w:val="004D2E16"/>
    <w:rsid w:val="004D3B89"/>
    <w:rsid w:val="004D4E8A"/>
    <w:rsid w:val="004D4EF6"/>
    <w:rsid w:val="004D52D5"/>
    <w:rsid w:val="004D56AF"/>
    <w:rsid w:val="004D5CDB"/>
    <w:rsid w:val="004D5F46"/>
    <w:rsid w:val="004D6A22"/>
    <w:rsid w:val="004D6C66"/>
    <w:rsid w:val="004D6DC8"/>
    <w:rsid w:val="004D714A"/>
    <w:rsid w:val="004D7ED5"/>
    <w:rsid w:val="004E03C7"/>
    <w:rsid w:val="004E0766"/>
    <w:rsid w:val="004E0E06"/>
    <w:rsid w:val="004E13F9"/>
    <w:rsid w:val="004E170A"/>
    <w:rsid w:val="004E18A9"/>
    <w:rsid w:val="004E23E2"/>
    <w:rsid w:val="004E249A"/>
    <w:rsid w:val="004E34C0"/>
    <w:rsid w:val="004E3623"/>
    <w:rsid w:val="004E3A59"/>
    <w:rsid w:val="004E5280"/>
    <w:rsid w:val="004E53C4"/>
    <w:rsid w:val="004E5AD6"/>
    <w:rsid w:val="004E5EF3"/>
    <w:rsid w:val="004E6764"/>
    <w:rsid w:val="004E6BD2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28D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5BAC"/>
    <w:rsid w:val="004F62E6"/>
    <w:rsid w:val="004F6611"/>
    <w:rsid w:val="004F6E2B"/>
    <w:rsid w:val="004F75CC"/>
    <w:rsid w:val="004F7C4E"/>
    <w:rsid w:val="00500248"/>
    <w:rsid w:val="00500534"/>
    <w:rsid w:val="0050082D"/>
    <w:rsid w:val="00500E9A"/>
    <w:rsid w:val="00500FEB"/>
    <w:rsid w:val="0050109A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AC5"/>
    <w:rsid w:val="00505FC0"/>
    <w:rsid w:val="005060D1"/>
    <w:rsid w:val="0050619E"/>
    <w:rsid w:val="0050623C"/>
    <w:rsid w:val="00506488"/>
    <w:rsid w:val="00506B65"/>
    <w:rsid w:val="00506DC3"/>
    <w:rsid w:val="00507AA4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BF"/>
    <w:rsid w:val="005142BF"/>
    <w:rsid w:val="0051459A"/>
    <w:rsid w:val="00514BF4"/>
    <w:rsid w:val="00515A51"/>
    <w:rsid w:val="00515BE4"/>
    <w:rsid w:val="00515D76"/>
    <w:rsid w:val="00516103"/>
    <w:rsid w:val="005165A5"/>
    <w:rsid w:val="00517430"/>
    <w:rsid w:val="005176F4"/>
    <w:rsid w:val="00517BBC"/>
    <w:rsid w:val="00517F60"/>
    <w:rsid w:val="00520543"/>
    <w:rsid w:val="005209B6"/>
    <w:rsid w:val="00522F17"/>
    <w:rsid w:val="00522F45"/>
    <w:rsid w:val="005230CB"/>
    <w:rsid w:val="005235E2"/>
    <w:rsid w:val="00523CFC"/>
    <w:rsid w:val="00524259"/>
    <w:rsid w:val="005246C4"/>
    <w:rsid w:val="005247C8"/>
    <w:rsid w:val="00524B20"/>
    <w:rsid w:val="005252FD"/>
    <w:rsid w:val="00525434"/>
    <w:rsid w:val="00525633"/>
    <w:rsid w:val="00525CA2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6FF"/>
    <w:rsid w:val="00531B22"/>
    <w:rsid w:val="00531F86"/>
    <w:rsid w:val="00532B60"/>
    <w:rsid w:val="00533561"/>
    <w:rsid w:val="005338FC"/>
    <w:rsid w:val="00534008"/>
    <w:rsid w:val="00534295"/>
    <w:rsid w:val="00535436"/>
    <w:rsid w:val="0053552F"/>
    <w:rsid w:val="00535AF5"/>
    <w:rsid w:val="00536D12"/>
    <w:rsid w:val="00537780"/>
    <w:rsid w:val="00537DBE"/>
    <w:rsid w:val="0054001E"/>
    <w:rsid w:val="00540EC6"/>
    <w:rsid w:val="00540FB3"/>
    <w:rsid w:val="005411E8"/>
    <w:rsid w:val="005412D8"/>
    <w:rsid w:val="005419C3"/>
    <w:rsid w:val="00541B69"/>
    <w:rsid w:val="00541CDD"/>
    <w:rsid w:val="0054245A"/>
    <w:rsid w:val="005424D1"/>
    <w:rsid w:val="0054279C"/>
    <w:rsid w:val="005427EF"/>
    <w:rsid w:val="00542A58"/>
    <w:rsid w:val="0054364F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4EE"/>
    <w:rsid w:val="0054677D"/>
    <w:rsid w:val="005467CB"/>
    <w:rsid w:val="00546CE0"/>
    <w:rsid w:val="00546E28"/>
    <w:rsid w:val="005475C6"/>
    <w:rsid w:val="00547822"/>
    <w:rsid w:val="00547B5C"/>
    <w:rsid w:val="00550C9A"/>
    <w:rsid w:val="00550F9A"/>
    <w:rsid w:val="00551BE4"/>
    <w:rsid w:val="00551C87"/>
    <w:rsid w:val="00551C93"/>
    <w:rsid w:val="00551CF3"/>
    <w:rsid w:val="00552B18"/>
    <w:rsid w:val="00552F6E"/>
    <w:rsid w:val="0055305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D2A"/>
    <w:rsid w:val="00560EEF"/>
    <w:rsid w:val="00560F4D"/>
    <w:rsid w:val="00561AE9"/>
    <w:rsid w:val="00562738"/>
    <w:rsid w:val="0056279F"/>
    <w:rsid w:val="00562BB1"/>
    <w:rsid w:val="00562D1F"/>
    <w:rsid w:val="00562F89"/>
    <w:rsid w:val="0056367A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766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2F29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444"/>
    <w:rsid w:val="00583D26"/>
    <w:rsid w:val="0058455E"/>
    <w:rsid w:val="00584E50"/>
    <w:rsid w:val="005852FF"/>
    <w:rsid w:val="00585AC2"/>
    <w:rsid w:val="00585B7C"/>
    <w:rsid w:val="00586B12"/>
    <w:rsid w:val="00586CB4"/>
    <w:rsid w:val="00586CE2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667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2B4"/>
    <w:rsid w:val="00594320"/>
    <w:rsid w:val="00594506"/>
    <w:rsid w:val="0059475C"/>
    <w:rsid w:val="005948D1"/>
    <w:rsid w:val="00594991"/>
    <w:rsid w:val="005953D2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9E5"/>
    <w:rsid w:val="00596ECE"/>
    <w:rsid w:val="00596EFE"/>
    <w:rsid w:val="00597376"/>
    <w:rsid w:val="0059758E"/>
    <w:rsid w:val="00597ECB"/>
    <w:rsid w:val="005A1240"/>
    <w:rsid w:val="005A1429"/>
    <w:rsid w:val="005A1D6B"/>
    <w:rsid w:val="005A1EDB"/>
    <w:rsid w:val="005A24A1"/>
    <w:rsid w:val="005A259F"/>
    <w:rsid w:val="005A2691"/>
    <w:rsid w:val="005A3113"/>
    <w:rsid w:val="005A3257"/>
    <w:rsid w:val="005A3A8C"/>
    <w:rsid w:val="005A3CEB"/>
    <w:rsid w:val="005A3D34"/>
    <w:rsid w:val="005A4864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A7A0A"/>
    <w:rsid w:val="005B0301"/>
    <w:rsid w:val="005B04F7"/>
    <w:rsid w:val="005B0686"/>
    <w:rsid w:val="005B07D0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3082"/>
    <w:rsid w:val="005C30C6"/>
    <w:rsid w:val="005C3303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AF1"/>
    <w:rsid w:val="005D0B18"/>
    <w:rsid w:val="005D10DA"/>
    <w:rsid w:val="005D149A"/>
    <w:rsid w:val="005D225D"/>
    <w:rsid w:val="005D2510"/>
    <w:rsid w:val="005D2F36"/>
    <w:rsid w:val="005D3B9C"/>
    <w:rsid w:val="005D4931"/>
    <w:rsid w:val="005D4957"/>
    <w:rsid w:val="005D4A29"/>
    <w:rsid w:val="005D51AD"/>
    <w:rsid w:val="005D56EB"/>
    <w:rsid w:val="005D5A80"/>
    <w:rsid w:val="005D615E"/>
    <w:rsid w:val="005D64F4"/>
    <w:rsid w:val="005D666D"/>
    <w:rsid w:val="005D6936"/>
    <w:rsid w:val="005D7016"/>
    <w:rsid w:val="005D7CCF"/>
    <w:rsid w:val="005D7F41"/>
    <w:rsid w:val="005E0175"/>
    <w:rsid w:val="005E02BF"/>
    <w:rsid w:val="005E037C"/>
    <w:rsid w:val="005E1274"/>
    <w:rsid w:val="005E1808"/>
    <w:rsid w:val="005E2019"/>
    <w:rsid w:val="005E222D"/>
    <w:rsid w:val="005E2F63"/>
    <w:rsid w:val="005E3351"/>
    <w:rsid w:val="005E387C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BC5"/>
    <w:rsid w:val="005F1FB3"/>
    <w:rsid w:val="005F275F"/>
    <w:rsid w:val="005F3D6D"/>
    <w:rsid w:val="005F3E67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5014"/>
    <w:rsid w:val="006053D5"/>
    <w:rsid w:val="00605806"/>
    <w:rsid w:val="00605C08"/>
    <w:rsid w:val="00606D85"/>
    <w:rsid w:val="00606DE0"/>
    <w:rsid w:val="00607186"/>
    <w:rsid w:val="006076EF"/>
    <w:rsid w:val="006100DD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2ED2"/>
    <w:rsid w:val="00614174"/>
    <w:rsid w:val="00614456"/>
    <w:rsid w:val="00614681"/>
    <w:rsid w:val="006146BC"/>
    <w:rsid w:val="00614BF4"/>
    <w:rsid w:val="0061542E"/>
    <w:rsid w:val="0061550F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32F8"/>
    <w:rsid w:val="006243C6"/>
    <w:rsid w:val="006246AD"/>
    <w:rsid w:val="00624922"/>
    <w:rsid w:val="006249A2"/>
    <w:rsid w:val="00624A8E"/>
    <w:rsid w:val="00624AC4"/>
    <w:rsid w:val="00625546"/>
    <w:rsid w:val="006258C5"/>
    <w:rsid w:val="00625AA2"/>
    <w:rsid w:val="00625D92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E9A"/>
    <w:rsid w:val="0063395D"/>
    <w:rsid w:val="006339FF"/>
    <w:rsid w:val="00633CEC"/>
    <w:rsid w:val="00633E2A"/>
    <w:rsid w:val="006343A2"/>
    <w:rsid w:val="00634542"/>
    <w:rsid w:val="00634768"/>
    <w:rsid w:val="00634792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672"/>
    <w:rsid w:val="00640E09"/>
    <w:rsid w:val="00641354"/>
    <w:rsid w:val="006414AA"/>
    <w:rsid w:val="00641BBF"/>
    <w:rsid w:val="006430C1"/>
    <w:rsid w:val="006435E3"/>
    <w:rsid w:val="00643778"/>
    <w:rsid w:val="006438F3"/>
    <w:rsid w:val="006441BC"/>
    <w:rsid w:val="0064475A"/>
    <w:rsid w:val="00645388"/>
    <w:rsid w:val="00645710"/>
    <w:rsid w:val="00645973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C91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586"/>
    <w:rsid w:val="00657665"/>
    <w:rsid w:val="0066005B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E1C"/>
    <w:rsid w:val="00662F79"/>
    <w:rsid w:val="0066314B"/>
    <w:rsid w:val="00663738"/>
    <w:rsid w:val="00663FC8"/>
    <w:rsid w:val="00664057"/>
    <w:rsid w:val="00664071"/>
    <w:rsid w:val="00664635"/>
    <w:rsid w:val="00664734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701D2"/>
    <w:rsid w:val="006701EE"/>
    <w:rsid w:val="00670281"/>
    <w:rsid w:val="00670F12"/>
    <w:rsid w:val="00671916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B0E"/>
    <w:rsid w:val="00677C73"/>
    <w:rsid w:val="00677F14"/>
    <w:rsid w:val="006804CC"/>
    <w:rsid w:val="006806D8"/>
    <w:rsid w:val="00680E9C"/>
    <w:rsid w:val="0068104A"/>
    <w:rsid w:val="0068136F"/>
    <w:rsid w:val="00681751"/>
    <w:rsid w:val="006829E0"/>
    <w:rsid w:val="00683251"/>
    <w:rsid w:val="00683654"/>
    <w:rsid w:val="00683B1B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812"/>
    <w:rsid w:val="00691D9A"/>
    <w:rsid w:val="00691E18"/>
    <w:rsid w:val="00691EB8"/>
    <w:rsid w:val="00691EC9"/>
    <w:rsid w:val="00691FBE"/>
    <w:rsid w:val="00692AD1"/>
    <w:rsid w:val="0069341F"/>
    <w:rsid w:val="00693789"/>
    <w:rsid w:val="00693949"/>
    <w:rsid w:val="00693A01"/>
    <w:rsid w:val="00694283"/>
    <w:rsid w:val="006959E0"/>
    <w:rsid w:val="00695EB5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1608"/>
    <w:rsid w:val="006A227E"/>
    <w:rsid w:val="006A2CCE"/>
    <w:rsid w:val="006A2CF6"/>
    <w:rsid w:val="006A308D"/>
    <w:rsid w:val="006A354C"/>
    <w:rsid w:val="006A35DB"/>
    <w:rsid w:val="006A3EBF"/>
    <w:rsid w:val="006A4498"/>
    <w:rsid w:val="006A4921"/>
    <w:rsid w:val="006A498D"/>
    <w:rsid w:val="006A4CCB"/>
    <w:rsid w:val="006A5725"/>
    <w:rsid w:val="006A5B92"/>
    <w:rsid w:val="006A5FA3"/>
    <w:rsid w:val="006A71DA"/>
    <w:rsid w:val="006A721C"/>
    <w:rsid w:val="006A7294"/>
    <w:rsid w:val="006A7A0B"/>
    <w:rsid w:val="006B0538"/>
    <w:rsid w:val="006B068D"/>
    <w:rsid w:val="006B0C0E"/>
    <w:rsid w:val="006B2195"/>
    <w:rsid w:val="006B23ED"/>
    <w:rsid w:val="006B2674"/>
    <w:rsid w:val="006B2B25"/>
    <w:rsid w:val="006B3443"/>
    <w:rsid w:val="006B378E"/>
    <w:rsid w:val="006B3C57"/>
    <w:rsid w:val="006B3EBA"/>
    <w:rsid w:val="006B4426"/>
    <w:rsid w:val="006B4BE0"/>
    <w:rsid w:val="006B4DBF"/>
    <w:rsid w:val="006B4FB4"/>
    <w:rsid w:val="006B6092"/>
    <w:rsid w:val="006B6110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45"/>
    <w:rsid w:val="006C28E9"/>
    <w:rsid w:val="006C3058"/>
    <w:rsid w:val="006C32CD"/>
    <w:rsid w:val="006C3721"/>
    <w:rsid w:val="006C3DD8"/>
    <w:rsid w:val="006C4697"/>
    <w:rsid w:val="006C4899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543"/>
    <w:rsid w:val="006D0BCE"/>
    <w:rsid w:val="006D1E39"/>
    <w:rsid w:val="006D1EBE"/>
    <w:rsid w:val="006D228A"/>
    <w:rsid w:val="006D3182"/>
    <w:rsid w:val="006D35E2"/>
    <w:rsid w:val="006D45DB"/>
    <w:rsid w:val="006D5332"/>
    <w:rsid w:val="006D59B8"/>
    <w:rsid w:val="006D63AC"/>
    <w:rsid w:val="006D6DB9"/>
    <w:rsid w:val="006D6E9F"/>
    <w:rsid w:val="006D702A"/>
    <w:rsid w:val="006D7949"/>
    <w:rsid w:val="006D7B05"/>
    <w:rsid w:val="006E00A1"/>
    <w:rsid w:val="006E011D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231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7D"/>
    <w:rsid w:val="006E7A93"/>
    <w:rsid w:val="006F0314"/>
    <w:rsid w:val="006F0510"/>
    <w:rsid w:val="006F0B61"/>
    <w:rsid w:val="006F0EBC"/>
    <w:rsid w:val="006F19F0"/>
    <w:rsid w:val="006F1DE7"/>
    <w:rsid w:val="006F2EC0"/>
    <w:rsid w:val="006F34E3"/>
    <w:rsid w:val="006F36C7"/>
    <w:rsid w:val="006F4420"/>
    <w:rsid w:val="006F44C3"/>
    <w:rsid w:val="006F4D7C"/>
    <w:rsid w:val="006F4E21"/>
    <w:rsid w:val="006F4E34"/>
    <w:rsid w:val="006F4F23"/>
    <w:rsid w:val="006F529F"/>
    <w:rsid w:val="006F53BE"/>
    <w:rsid w:val="006F5842"/>
    <w:rsid w:val="006F5B16"/>
    <w:rsid w:val="006F622F"/>
    <w:rsid w:val="006F725D"/>
    <w:rsid w:val="006F76F9"/>
    <w:rsid w:val="00700384"/>
    <w:rsid w:val="007006D0"/>
    <w:rsid w:val="007008E5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4226"/>
    <w:rsid w:val="0071428C"/>
    <w:rsid w:val="0071475B"/>
    <w:rsid w:val="00714CB8"/>
    <w:rsid w:val="00714FEF"/>
    <w:rsid w:val="00715AFB"/>
    <w:rsid w:val="00715E5A"/>
    <w:rsid w:val="007165C6"/>
    <w:rsid w:val="00716970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E9D"/>
    <w:rsid w:val="00721FAF"/>
    <w:rsid w:val="00722363"/>
    <w:rsid w:val="0072249D"/>
    <w:rsid w:val="00722685"/>
    <w:rsid w:val="00722A6A"/>
    <w:rsid w:val="007232AA"/>
    <w:rsid w:val="0072377C"/>
    <w:rsid w:val="007237A6"/>
    <w:rsid w:val="00723D3A"/>
    <w:rsid w:val="00723D56"/>
    <w:rsid w:val="00723FA6"/>
    <w:rsid w:val="0072457D"/>
    <w:rsid w:val="00724D6D"/>
    <w:rsid w:val="0072546B"/>
    <w:rsid w:val="007256E6"/>
    <w:rsid w:val="007264A8"/>
    <w:rsid w:val="00726622"/>
    <w:rsid w:val="00727117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DBB"/>
    <w:rsid w:val="00730E8F"/>
    <w:rsid w:val="00730F77"/>
    <w:rsid w:val="00731134"/>
    <w:rsid w:val="00731943"/>
    <w:rsid w:val="00732548"/>
    <w:rsid w:val="00732DA2"/>
    <w:rsid w:val="00733196"/>
    <w:rsid w:val="00733D7F"/>
    <w:rsid w:val="00734038"/>
    <w:rsid w:val="0073437E"/>
    <w:rsid w:val="0073445A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6BAE"/>
    <w:rsid w:val="00736D19"/>
    <w:rsid w:val="00737277"/>
    <w:rsid w:val="00740C59"/>
    <w:rsid w:val="00741007"/>
    <w:rsid w:val="007410B9"/>
    <w:rsid w:val="007410E9"/>
    <w:rsid w:val="00741529"/>
    <w:rsid w:val="0074212E"/>
    <w:rsid w:val="007423F6"/>
    <w:rsid w:val="00742467"/>
    <w:rsid w:val="00742639"/>
    <w:rsid w:val="0074270A"/>
    <w:rsid w:val="00742E5F"/>
    <w:rsid w:val="00742EDD"/>
    <w:rsid w:val="00743000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29E"/>
    <w:rsid w:val="00755B84"/>
    <w:rsid w:val="00756932"/>
    <w:rsid w:val="00757004"/>
    <w:rsid w:val="007570E9"/>
    <w:rsid w:val="00757658"/>
    <w:rsid w:val="00757A3F"/>
    <w:rsid w:val="00757B7E"/>
    <w:rsid w:val="00757C40"/>
    <w:rsid w:val="00757DDD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E80"/>
    <w:rsid w:val="00763FDE"/>
    <w:rsid w:val="00764B81"/>
    <w:rsid w:val="00764BD7"/>
    <w:rsid w:val="0076527F"/>
    <w:rsid w:val="007657A5"/>
    <w:rsid w:val="00765CE4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0003"/>
    <w:rsid w:val="00770758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323"/>
    <w:rsid w:val="00774914"/>
    <w:rsid w:val="00774A5F"/>
    <w:rsid w:val="0077556F"/>
    <w:rsid w:val="00775A33"/>
    <w:rsid w:val="00775F65"/>
    <w:rsid w:val="00776369"/>
    <w:rsid w:val="0077684A"/>
    <w:rsid w:val="00776958"/>
    <w:rsid w:val="00776B72"/>
    <w:rsid w:val="00776F37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10E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58E"/>
    <w:rsid w:val="00790A0B"/>
    <w:rsid w:val="0079131F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3F11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75"/>
    <w:rsid w:val="00796DA1"/>
    <w:rsid w:val="00796EE7"/>
    <w:rsid w:val="007A0347"/>
    <w:rsid w:val="007A0BCE"/>
    <w:rsid w:val="007A0D64"/>
    <w:rsid w:val="007A1151"/>
    <w:rsid w:val="007A1434"/>
    <w:rsid w:val="007A1502"/>
    <w:rsid w:val="007A1A69"/>
    <w:rsid w:val="007A1EC2"/>
    <w:rsid w:val="007A2330"/>
    <w:rsid w:val="007A2552"/>
    <w:rsid w:val="007A2924"/>
    <w:rsid w:val="007A3077"/>
    <w:rsid w:val="007A3F68"/>
    <w:rsid w:val="007A405C"/>
    <w:rsid w:val="007A433C"/>
    <w:rsid w:val="007A4745"/>
    <w:rsid w:val="007A477E"/>
    <w:rsid w:val="007A4A80"/>
    <w:rsid w:val="007A50BF"/>
    <w:rsid w:val="007A52D5"/>
    <w:rsid w:val="007A56D2"/>
    <w:rsid w:val="007A5C17"/>
    <w:rsid w:val="007A5EC1"/>
    <w:rsid w:val="007A5FDC"/>
    <w:rsid w:val="007A6540"/>
    <w:rsid w:val="007A6736"/>
    <w:rsid w:val="007A6C77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EC1"/>
    <w:rsid w:val="007B1814"/>
    <w:rsid w:val="007B1EB9"/>
    <w:rsid w:val="007B1F5F"/>
    <w:rsid w:val="007B26EA"/>
    <w:rsid w:val="007B3118"/>
    <w:rsid w:val="007B3343"/>
    <w:rsid w:val="007B37DB"/>
    <w:rsid w:val="007B3803"/>
    <w:rsid w:val="007B3AD8"/>
    <w:rsid w:val="007B3B13"/>
    <w:rsid w:val="007B458C"/>
    <w:rsid w:val="007B4E77"/>
    <w:rsid w:val="007B4E9C"/>
    <w:rsid w:val="007B4EB0"/>
    <w:rsid w:val="007B506D"/>
    <w:rsid w:val="007B5875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255D"/>
    <w:rsid w:val="007C2CAF"/>
    <w:rsid w:val="007C311C"/>
    <w:rsid w:val="007C33E4"/>
    <w:rsid w:val="007C3640"/>
    <w:rsid w:val="007C39E5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BDD"/>
    <w:rsid w:val="007C7C2C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443"/>
    <w:rsid w:val="007D46E3"/>
    <w:rsid w:val="007D4818"/>
    <w:rsid w:val="007D482E"/>
    <w:rsid w:val="007D4BCE"/>
    <w:rsid w:val="007D4D8D"/>
    <w:rsid w:val="007D4F26"/>
    <w:rsid w:val="007D572C"/>
    <w:rsid w:val="007D5748"/>
    <w:rsid w:val="007D5B41"/>
    <w:rsid w:val="007D5CA6"/>
    <w:rsid w:val="007D6620"/>
    <w:rsid w:val="007D66C3"/>
    <w:rsid w:val="007D7540"/>
    <w:rsid w:val="007D7B3E"/>
    <w:rsid w:val="007D7B61"/>
    <w:rsid w:val="007D7D25"/>
    <w:rsid w:val="007E00C9"/>
    <w:rsid w:val="007E08B1"/>
    <w:rsid w:val="007E0A7D"/>
    <w:rsid w:val="007E0B63"/>
    <w:rsid w:val="007E0DD4"/>
    <w:rsid w:val="007E119F"/>
    <w:rsid w:val="007E1271"/>
    <w:rsid w:val="007E141C"/>
    <w:rsid w:val="007E1499"/>
    <w:rsid w:val="007E1D36"/>
    <w:rsid w:val="007E1D67"/>
    <w:rsid w:val="007E2021"/>
    <w:rsid w:val="007E2214"/>
    <w:rsid w:val="007E329F"/>
    <w:rsid w:val="007E3B27"/>
    <w:rsid w:val="007E3BBB"/>
    <w:rsid w:val="007E3BD5"/>
    <w:rsid w:val="007E45B3"/>
    <w:rsid w:val="007E4928"/>
    <w:rsid w:val="007E49D6"/>
    <w:rsid w:val="007E4AE0"/>
    <w:rsid w:val="007E5173"/>
    <w:rsid w:val="007E534B"/>
    <w:rsid w:val="007E5432"/>
    <w:rsid w:val="007E5845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3D1D"/>
    <w:rsid w:val="007F4617"/>
    <w:rsid w:val="007F46B6"/>
    <w:rsid w:val="007F4750"/>
    <w:rsid w:val="007F4AE9"/>
    <w:rsid w:val="007F4C53"/>
    <w:rsid w:val="007F527E"/>
    <w:rsid w:val="007F53D3"/>
    <w:rsid w:val="007F5A87"/>
    <w:rsid w:val="007F5E63"/>
    <w:rsid w:val="007F671E"/>
    <w:rsid w:val="007F6CDA"/>
    <w:rsid w:val="007F7184"/>
    <w:rsid w:val="007F718B"/>
    <w:rsid w:val="007F71B6"/>
    <w:rsid w:val="007F73B1"/>
    <w:rsid w:val="007F7631"/>
    <w:rsid w:val="007F7A82"/>
    <w:rsid w:val="007F7F2D"/>
    <w:rsid w:val="008000E3"/>
    <w:rsid w:val="00800A06"/>
    <w:rsid w:val="00800D28"/>
    <w:rsid w:val="00800E4E"/>
    <w:rsid w:val="008010AD"/>
    <w:rsid w:val="00801298"/>
    <w:rsid w:val="008019B6"/>
    <w:rsid w:val="00802A70"/>
    <w:rsid w:val="00803143"/>
    <w:rsid w:val="00804DB5"/>
    <w:rsid w:val="0080583E"/>
    <w:rsid w:val="00805AC3"/>
    <w:rsid w:val="00805DCC"/>
    <w:rsid w:val="00805F35"/>
    <w:rsid w:val="00806574"/>
    <w:rsid w:val="00806E84"/>
    <w:rsid w:val="00807065"/>
    <w:rsid w:val="00810165"/>
    <w:rsid w:val="008106D1"/>
    <w:rsid w:val="00810B06"/>
    <w:rsid w:val="00810E87"/>
    <w:rsid w:val="00810F8E"/>
    <w:rsid w:val="00811097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5826"/>
    <w:rsid w:val="00815B4A"/>
    <w:rsid w:val="0081605D"/>
    <w:rsid w:val="00816917"/>
    <w:rsid w:val="00817465"/>
    <w:rsid w:val="008175F5"/>
    <w:rsid w:val="008178A3"/>
    <w:rsid w:val="008178A4"/>
    <w:rsid w:val="00817C15"/>
    <w:rsid w:val="0082045F"/>
    <w:rsid w:val="00820D68"/>
    <w:rsid w:val="0082107C"/>
    <w:rsid w:val="008219B6"/>
    <w:rsid w:val="00821FDB"/>
    <w:rsid w:val="00822410"/>
    <w:rsid w:val="008224DE"/>
    <w:rsid w:val="0082259E"/>
    <w:rsid w:val="00822631"/>
    <w:rsid w:val="0082305D"/>
    <w:rsid w:val="0082324F"/>
    <w:rsid w:val="00823AE9"/>
    <w:rsid w:val="00823DDF"/>
    <w:rsid w:val="00823E8F"/>
    <w:rsid w:val="008240C0"/>
    <w:rsid w:val="00824BF0"/>
    <w:rsid w:val="00824EA4"/>
    <w:rsid w:val="00825179"/>
    <w:rsid w:val="008252D7"/>
    <w:rsid w:val="008254BA"/>
    <w:rsid w:val="00826494"/>
    <w:rsid w:val="0082670A"/>
    <w:rsid w:val="00826C29"/>
    <w:rsid w:val="00826C6C"/>
    <w:rsid w:val="008271AB"/>
    <w:rsid w:val="00827888"/>
    <w:rsid w:val="00827E39"/>
    <w:rsid w:val="00830834"/>
    <w:rsid w:val="008310DF"/>
    <w:rsid w:val="00831222"/>
    <w:rsid w:val="008315E5"/>
    <w:rsid w:val="008324AE"/>
    <w:rsid w:val="00832526"/>
    <w:rsid w:val="00832930"/>
    <w:rsid w:val="008329B1"/>
    <w:rsid w:val="00832A62"/>
    <w:rsid w:val="00832C07"/>
    <w:rsid w:val="00832C5A"/>
    <w:rsid w:val="008337C5"/>
    <w:rsid w:val="008337E0"/>
    <w:rsid w:val="008345B3"/>
    <w:rsid w:val="00835FCF"/>
    <w:rsid w:val="0083630C"/>
    <w:rsid w:val="008366C1"/>
    <w:rsid w:val="00836AF1"/>
    <w:rsid w:val="00836E55"/>
    <w:rsid w:val="008370D6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55E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230"/>
    <w:rsid w:val="008472C6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C09"/>
    <w:rsid w:val="00855263"/>
    <w:rsid w:val="008552E5"/>
    <w:rsid w:val="00855662"/>
    <w:rsid w:val="00855D35"/>
    <w:rsid w:val="00856332"/>
    <w:rsid w:val="008566A1"/>
    <w:rsid w:val="0085686A"/>
    <w:rsid w:val="00856FD5"/>
    <w:rsid w:val="008574C9"/>
    <w:rsid w:val="008578FE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803"/>
    <w:rsid w:val="008639C4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0BF2"/>
    <w:rsid w:val="00871195"/>
    <w:rsid w:val="0087162E"/>
    <w:rsid w:val="00871B4D"/>
    <w:rsid w:val="00871B6E"/>
    <w:rsid w:val="0087227E"/>
    <w:rsid w:val="00872A22"/>
    <w:rsid w:val="00873186"/>
    <w:rsid w:val="0087415F"/>
    <w:rsid w:val="008748BB"/>
    <w:rsid w:val="0087598F"/>
    <w:rsid w:val="00875ACD"/>
    <w:rsid w:val="00875EFD"/>
    <w:rsid w:val="00875F6A"/>
    <w:rsid w:val="008761B5"/>
    <w:rsid w:val="008766C9"/>
    <w:rsid w:val="00876B37"/>
    <w:rsid w:val="0087749C"/>
    <w:rsid w:val="00877E1F"/>
    <w:rsid w:val="00880031"/>
    <w:rsid w:val="0088083F"/>
    <w:rsid w:val="00880849"/>
    <w:rsid w:val="0088100C"/>
    <w:rsid w:val="00881BDF"/>
    <w:rsid w:val="00881CAA"/>
    <w:rsid w:val="00881DE0"/>
    <w:rsid w:val="00881EE0"/>
    <w:rsid w:val="00881F4B"/>
    <w:rsid w:val="00882699"/>
    <w:rsid w:val="0088277E"/>
    <w:rsid w:val="00882858"/>
    <w:rsid w:val="00882E2D"/>
    <w:rsid w:val="0088349E"/>
    <w:rsid w:val="00883520"/>
    <w:rsid w:val="00883869"/>
    <w:rsid w:val="00883D40"/>
    <w:rsid w:val="00884177"/>
    <w:rsid w:val="0088485F"/>
    <w:rsid w:val="00884D49"/>
    <w:rsid w:val="00884ED9"/>
    <w:rsid w:val="00885270"/>
    <w:rsid w:val="00885D0C"/>
    <w:rsid w:val="00885E27"/>
    <w:rsid w:val="00885E75"/>
    <w:rsid w:val="008868DC"/>
    <w:rsid w:val="00886B9C"/>
    <w:rsid w:val="00886D64"/>
    <w:rsid w:val="008870FC"/>
    <w:rsid w:val="008872B7"/>
    <w:rsid w:val="00887688"/>
    <w:rsid w:val="00887C4D"/>
    <w:rsid w:val="00887E14"/>
    <w:rsid w:val="00890496"/>
    <w:rsid w:val="00890BB8"/>
    <w:rsid w:val="00890D83"/>
    <w:rsid w:val="00892DB3"/>
    <w:rsid w:val="0089326B"/>
    <w:rsid w:val="00893B28"/>
    <w:rsid w:val="00893ECF"/>
    <w:rsid w:val="00894AC7"/>
    <w:rsid w:val="00894C72"/>
    <w:rsid w:val="00894EE5"/>
    <w:rsid w:val="00895208"/>
    <w:rsid w:val="00895592"/>
    <w:rsid w:val="0089583C"/>
    <w:rsid w:val="00895A32"/>
    <w:rsid w:val="00895ACD"/>
    <w:rsid w:val="00895BB7"/>
    <w:rsid w:val="00895D41"/>
    <w:rsid w:val="00896972"/>
    <w:rsid w:val="008969CA"/>
    <w:rsid w:val="008972B6"/>
    <w:rsid w:val="008973F8"/>
    <w:rsid w:val="00897991"/>
    <w:rsid w:val="00897C19"/>
    <w:rsid w:val="008A014C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726"/>
    <w:rsid w:val="008B28A5"/>
    <w:rsid w:val="008B2A03"/>
    <w:rsid w:val="008B2AFB"/>
    <w:rsid w:val="008B2E7F"/>
    <w:rsid w:val="008B3269"/>
    <w:rsid w:val="008B3DAA"/>
    <w:rsid w:val="008B429F"/>
    <w:rsid w:val="008B45C3"/>
    <w:rsid w:val="008B4B62"/>
    <w:rsid w:val="008B4E20"/>
    <w:rsid w:val="008B4E73"/>
    <w:rsid w:val="008B538D"/>
    <w:rsid w:val="008B551C"/>
    <w:rsid w:val="008B56E7"/>
    <w:rsid w:val="008B5A08"/>
    <w:rsid w:val="008B5F48"/>
    <w:rsid w:val="008B604A"/>
    <w:rsid w:val="008B6E80"/>
    <w:rsid w:val="008B79B5"/>
    <w:rsid w:val="008B7D89"/>
    <w:rsid w:val="008B7ECD"/>
    <w:rsid w:val="008B7ECF"/>
    <w:rsid w:val="008C104D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54A"/>
    <w:rsid w:val="008C47FD"/>
    <w:rsid w:val="008C4FC3"/>
    <w:rsid w:val="008C51B1"/>
    <w:rsid w:val="008C5796"/>
    <w:rsid w:val="008C5891"/>
    <w:rsid w:val="008C5A50"/>
    <w:rsid w:val="008C5DA1"/>
    <w:rsid w:val="008C5FFD"/>
    <w:rsid w:val="008C60D9"/>
    <w:rsid w:val="008C7826"/>
    <w:rsid w:val="008C7A60"/>
    <w:rsid w:val="008D01DE"/>
    <w:rsid w:val="008D087D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A81"/>
    <w:rsid w:val="008D4BB4"/>
    <w:rsid w:val="008D4E8B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B13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997"/>
    <w:rsid w:val="008E7B1A"/>
    <w:rsid w:val="008E7B8B"/>
    <w:rsid w:val="008E7FC1"/>
    <w:rsid w:val="008F01B1"/>
    <w:rsid w:val="008F0202"/>
    <w:rsid w:val="008F04A6"/>
    <w:rsid w:val="008F06F7"/>
    <w:rsid w:val="008F0B83"/>
    <w:rsid w:val="008F0D29"/>
    <w:rsid w:val="008F1A32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75F"/>
    <w:rsid w:val="008F5949"/>
    <w:rsid w:val="008F5F23"/>
    <w:rsid w:val="008F6AEE"/>
    <w:rsid w:val="008F6B89"/>
    <w:rsid w:val="008F72AB"/>
    <w:rsid w:val="008F7F9D"/>
    <w:rsid w:val="008F7FDA"/>
    <w:rsid w:val="0090018C"/>
    <w:rsid w:val="00900457"/>
    <w:rsid w:val="00900BBA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6F1"/>
    <w:rsid w:val="00906B2D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A3B"/>
    <w:rsid w:val="00917FF2"/>
    <w:rsid w:val="00920129"/>
    <w:rsid w:val="009203B4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16C"/>
    <w:rsid w:val="009234AF"/>
    <w:rsid w:val="00923FFC"/>
    <w:rsid w:val="00924956"/>
    <w:rsid w:val="00924ED3"/>
    <w:rsid w:val="00924F22"/>
    <w:rsid w:val="009254C8"/>
    <w:rsid w:val="00925985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386"/>
    <w:rsid w:val="00934C76"/>
    <w:rsid w:val="00935065"/>
    <w:rsid w:val="00935BAC"/>
    <w:rsid w:val="00935FD8"/>
    <w:rsid w:val="009363ED"/>
    <w:rsid w:val="00936443"/>
    <w:rsid w:val="009368D3"/>
    <w:rsid w:val="00936C94"/>
    <w:rsid w:val="00937444"/>
    <w:rsid w:val="00937583"/>
    <w:rsid w:val="0094011D"/>
    <w:rsid w:val="009409A9"/>
    <w:rsid w:val="009409B2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484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257"/>
    <w:rsid w:val="0095148F"/>
    <w:rsid w:val="009514A3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5702"/>
    <w:rsid w:val="00955C06"/>
    <w:rsid w:val="0095610F"/>
    <w:rsid w:val="00956124"/>
    <w:rsid w:val="00956342"/>
    <w:rsid w:val="00956668"/>
    <w:rsid w:val="0095788F"/>
    <w:rsid w:val="00957E91"/>
    <w:rsid w:val="0096009E"/>
    <w:rsid w:val="00960B30"/>
    <w:rsid w:val="00960BBE"/>
    <w:rsid w:val="00960C53"/>
    <w:rsid w:val="00960D49"/>
    <w:rsid w:val="009613D8"/>
    <w:rsid w:val="00962A77"/>
    <w:rsid w:val="0096315A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4FA1"/>
    <w:rsid w:val="00965930"/>
    <w:rsid w:val="00965A07"/>
    <w:rsid w:val="009662D7"/>
    <w:rsid w:val="00966B64"/>
    <w:rsid w:val="00966CD9"/>
    <w:rsid w:val="00966F60"/>
    <w:rsid w:val="00967A40"/>
    <w:rsid w:val="00967F5A"/>
    <w:rsid w:val="009701F4"/>
    <w:rsid w:val="009707AD"/>
    <w:rsid w:val="009707D2"/>
    <w:rsid w:val="00970986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4D5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80"/>
    <w:rsid w:val="00977A1E"/>
    <w:rsid w:val="00977D1C"/>
    <w:rsid w:val="00980675"/>
    <w:rsid w:val="009808DE"/>
    <w:rsid w:val="009816DE"/>
    <w:rsid w:val="00981841"/>
    <w:rsid w:val="00981F76"/>
    <w:rsid w:val="00982161"/>
    <w:rsid w:val="009821F5"/>
    <w:rsid w:val="00983376"/>
    <w:rsid w:val="0098353A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5E76"/>
    <w:rsid w:val="00986DE8"/>
    <w:rsid w:val="00986ECD"/>
    <w:rsid w:val="009870C3"/>
    <w:rsid w:val="009876A3"/>
    <w:rsid w:val="00987DDA"/>
    <w:rsid w:val="009901F5"/>
    <w:rsid w:val="00990712"/>
    <w:rsid w:val="009909CC"/>
    <w:rsid w:val="00990A26"/>
    <w:rsid w:val="00991296"/>
    <w:rsid w:val="00991549"/>
    <w:rsid w:val="009917FD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C14"/>
    <w:rsid w:val="00995DCE"/>
    <w:rsid w:val="00996945"/>
    <w:rsid w:val="00996F06"/>
    <w:rsid w:val="00997128"/>
    <w:rsid w:val="0099734E"/>
    <w:rsid w:val="009974D8"/>
    <w:rsid w:val="0099765C"/>
    <w:rsid w:val="00997A4E"/>
    <w:rsid w:val="009A0D63"/>
    <w:rsid w:val="009A10A1"/>
    <w:rsid w:val="009A12D7"/>
    <w:rsid w:val="009A1C3D"/>
    <w:rsid w:val="009A1E9C"/>
    <w:rsid w:val="009A209B"/>
    <w:rsid w:val="009A2622"/>
    <w:rsid w:val="009A2968"/>
    <w:rsid w:val="009A30B1"/>
    <w:rsid w:val="009A3444"/>
    <w:rsid w:val="009A3BAE"/>
    <w:rsid w:val="009A3DFA"/>
    <w:rsid w:val="009A3EE8"/>
    <w:rsid w:val="009A4306"/>
    <w:rsid w:val="009A442F"/>
    <w:rsid w:val="009A4754"/>
    <w:rsid w:val="009A4923"/>
    <w:rsid w:val="009A4A56"/>
    <w:rsid w:val="009A4F59"/>
    <w:rsid w:val="009A5916"/>
    <w:rsid w:val="009A5F4E"/>
    <w:rsid w:val="009A64FB"/>
    <w:rsid w:val="009A6570"/>
    <w:rsid w:val="009A6BAB"/>
    <w:rsid w:val="009A6BDB"/>
    <w:rsid w:val="009A72BB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38F"/>
    <w:rsid w:val="009B4832"/>
    <w:rsid w:val="009B4BB3"/>
    <w:rsid w:val="009B502E"/>
    <w:rsid w:val="009B5127"/>
    <w:rsid w:val="009B5135"/>
    <w:rsid w:val="009B580C"/>
    <w:rsid w:val="009B5B77"/>
    <w:rsid w:val="009B5CB6"/>
    <w:rsid w:val="009B6AC3"/>
    <w:rsid w:val="009B6FBC"/>
    <w:rsid w:val="009B7103"/>
    <w:rsid w:val="009B7BEC"/>
    <w:rsid w:val="009B7FD7"/>
    <w:rsid w:val="009C108F"/>
    <w:rsid w:val="009C1407"/>
    <w:rsid w:val="009C17F6"/>
    <w:rsid w:val="009C1952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6E1"/>
    <w:rsid w:val="009C55D6"/>
    <w:rsid w:val="009C577C"/>
    <w:rsid w:val="009C6964"/>
    <w:rsid w:val="009C6B9E"/>
    <w:rsid w:val="009C759F"/>
    <w:rsid w:val="009C75EB"/>
    <w:rsid w:val="009C763A"/>
    <w:rsid w:val="009D030F"/>
    <w:rsid w:val="009D04BE"/>
    <w:rsid w:val="009D0C0B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E0692"/>
    <w:rsid w:val="009E0E34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2832"/>
    <w:rsid w:val="009E30B1"/>
    <w:rsid w:val="009E5A2C"/>
    <w:rsid w:val="009E5AEB"/>
    <w:rsid w:val="009E5CB5"/>
    <w:rsid w:val="009E60F0"/>
    <w:rsid w:val="009E66D6"/>
    <w:rsid w:val="009E77D1"/>
    <w:rsid w:val="009E7D9C"/>
    <w:rsid w:val="009E7E42"/>
    <w:rsid w:val="009F09F4"/>
    <w:rsid w:val="009F1157"/>
    <w:rsid w:val="009F1291"/>
    <w:rsid w:val="009F17E1"/>
    <w:rsid w:val="009F2010"/>
    <w:rsid w:val="009F2442"/>
    <w:rsid w:val="009F26EB"/>
    <w:rsid w:val="009F2A56"/>
    <w:rsid w:val="009F49C7"/>
    <w:rsid w:val="009F4C5A"/>
    <w:rsid w:val="009F5871"/>
    <w:rsid w:val="009F6029"/>
    <w:rsid w:val="009F66B1"/>
    <w:rsid w:val="009F6798"/>
    <w:rsid w:val="009F69BC"/>
    <w:rsid w:val="009F6D21"/>
    <w:rsid w:val="009F6E87"/>
    <w:rsid w:val="009F71CA"/>
    <w:rsid w:val="009F72D9"/>
    <w:rsid w:val="009F7423"/>
    <w:rsid w:val="009F75EE"/>
    <w:rsid w:val="009F7703"/>
    <w:rsid w:val="00A000E9"/>
    <w:rsid w:val="00A00334"/>
    <w:rsid w:val="00A008BE"/>
    <w:rsid w:val="00A00ACE"/>
    <w:rsid w:val="00A01007"/>
    <w:rsid w:val="00A01590"/>
    <w:rsid w:val="00A01CD4"/>
    <w:rsid w:val="00A01EBC"/>
    <w:rsid w:val="00A0208D"/>
    <w:rsid w:val="00A02214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FA0"/>
    <w:rsid w:val="00A05156"/>
    <w:rsid w:val="00A058A7"/>
    <w:rsid w:val="00A05BA3"/>
    <w:rsid w:val="00A06338"/>
    <w:rsid w:val="00A071B9"/>
    <w:rsid w:val="00A07208"/>
    <w:rsid w:val="00A075D4"/>
    <w:rsid w:val="00A07694"/>
    <w:rsid w:val="00A07BF6"/>
    <w:rsid w:val="00A100D8"/>
    <w:rsid w:val="00A10D0F"/>
    <w:rsid w:val="00A10E08"/>
    <w:rsid w:val="00A11505"/>
    <w:rsid w:val="00A11762"/>
    <w:rsid w:val="00A118FD"/>
    <w:rsid w:val="00A124A3"/>
    <w:rsid w:val="00A12552"/>
    <w:rsid w:val="00A12831"/>
    <w:rsid w:val="00A128E9"/>
    <w:rsid w:val="00A131AB"/>
    <w:rsid w:val="00A1333E"/>
    <w:rsid w:val="00A1365C"/>
    <w:rsid w:val="00A138A0"/>
    <w:rsid w:val="00A13E68"/>
    <w:rsid w:val="00A1457C"/>
    <w:rsid w:val="00A1466E"/>
    <w:rsid w:val="00A149B9"/>
    <w:rsid w:val="00A14DA5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705B"/>
    <w:rsid w:val="00A2739D"/>
    <w:rsid w:val="00A3003F"/>
    <w:rsid w:val="00A30256"/>
    <w:rsid w:val="00A303F5"/>
    <w:rsid w:val="00A305BE"/>
    <w:rsid w:val="00A30865"/>
    <w:rsid w:val="00A308DA"/>
    <w:rsid w:val="00A309C2"/>
    <w:rsid w:val="00A30C47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BE3"/>
    <w:rsid w:val="00A33D2A"/>
    <w:rsid w:val="00A3439B"/>
    <w:rsid w:val="00A3466E"/>
    <w:rsid w:val="00A34DEB"/>
    <w:rsid w:val="00A35106"/>
    <w:rsid w:val="00A357D0"/>
    <w:rsid w:val="00A35916"/>
    <w:rsid w:val="00A35C0D"/>
    <w:rsid w:val="00A36318"/>
    <w:rsid w:val="00A36E15"/>
    <w:rsid w:val="00A36F30"/>
    <w:rsid w:val="00A3792C"/>
    <w:rsid w:val="00A40118"/>
    <w:rsid w:val="00A4018D"/>
    <w:rsid w:val="00A40519"/>
    <w:rsid w:val="00A40D55"/>
    <w:rsid w:val="00A41012"/>
    <w:rsid w:val="00A41067"/>
    <w:rsid w:val="00A41C95"/>
    <w:rsid w:val="00A41D00"/>
    <w:rsid w:val="00A4256A"/>
    <w:rsid w:val="00A42621"/>
    <w:rsid w:val="00A43045"/>
    <w:rsid w:val="00A43199"/>
    <w:rsid w:val="00A43368"/>
    <w:rsid w:val="00A43DAD"/>
    <w:rsid w:val="00A43E6D"/>
    <w:rsid w:val="00A4400A"/>
    <w:rsid w:val="00A44343"/>
    <w:rsid w:val="00A44791"/>
    <w:rsid w:val="00A44B5F"/>
    <w:rsid w:val="00A44C2A"/>
    <w:rsid w:val="00A44DCA"/>
    <w:rsid w:val="00A4518C"/>
    <w:rsid w:val="00A45356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A5"/>
    <w:rsid w:val="00A516D4"/>
    <w:rsid w:val="00A51A74"/>
    <w:rsid w:val="00A51DDA"/>
    <w:rsid w:val="00A52025"/>
    <w:rsid w:val="00A527CC"/>
    <w:rsid w:val="00A528EB"/>
    <w:rsid w:val="00A53082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1A3"/>
    <w:rsid w:val="00A703EC"/>
    <w:rsid w:val="00A70478"/>
    <w:rsid w:val="00A70BC9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C1C"/>
    <w:rsid w:val="00A7514E"/>
    <w:rsid w:val="00A75BF7"/>
    <w:rsid w:val="00A75F11"/>
    <w:rsid w:val="00A75F2B"/>
    <w:rsid w:val="00A76126"/>
    <w:rsid w:val="00A766A6"/>
    <w:rsid w:val="00A766AF"/>
    <w:rsid w:val="00A76D33"/>
    <w:rsid w:val="00A773FC"/>
    <w:rsid w:val="00A77580"/>
    <w:rsid w:val="00A775BB"/>
    <w:rsid w:val="00A77790"/>
    <w:rsid w:val="00A813F8"/>
    <w:rsid w:val="00A814C3"/>
    <w:rsid w:val="00A81556"/>
    <w:rsid w:val="00A817FE"/>
    <w:rsid w:val="00A822AE"/>
    <w:rsid w:val="00A82929"/>
    <w:rsid w:val="00A838E3"/>
    <w:rsid w:val="00A83DC1"/>
    <w:rsid w:val="00A840D7"/>
    <w:rsid w:val="00A8447F"/>
    <w:rsid w:val="00A845D0"/>
    <w:rsid w:val="00A84731"/>
    <w:rsid w:val="00A85124"/>
    <w:rsid w:val="00A85467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116A"/>
    <w:rsid w:val="00A911ED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5994"/>
    <w:rsid w:val="00A967C1"/>
    <w:rsid w:val="00A96B29"/>
    <w:rsid w:val="00A9748D"/>
    <w:rsid w:val="00A97C04"/>
    <w:rsid w:val="00AA0F9B"/>
    <w:rsid w:val="00AA1071"/>
    <w:rsid w:val="00AA1275"/>
    <w:rsid w:val="00AA12FD"/>
    <w:rsid w:val="00AA167F"/>
    <w:rsid w:val="00AA1F9D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B0546"/>
    <w:rsid w:val="00AB0C99"/>
    <w:rsid w:val="00AB0F51"/>
    <w:rsid w:val="00AB159A"/>
    <w:rsid w:val="00AB1D17"/>
    <w:rsid w:val="00AB2315"/>
    <w:rsid w:val="00AB2657"/>
    <w:rsid w:val="00AB266C"/>
    <w:rsid w:val="00AB2876"/>
    <w:rsid w:val="00AB2909"/>
    <w:rsid w:val="00AB30BC"/>
    <w:rsid w:val="00AB358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43F"/>
    <w:rsid w:val="00AB65F2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782"/>
    <w:rsid w:val="00AC08B8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B9A"/>
    <w:rsid w:val="00AC31CE"/>
    <w:rsid w:val="00AC33D0"/>
    <w:rsid w:val="00AC3576"/>
    <w:rsid w:val="00AC3966"/>
    <w:rsid w:val="00AC3C92"/>
    <w:rsid w:val="00AC42E2"/>
    <w:rsid w:val="00AC4309"/>
    <w:rsid w:val="00AC47E2"/>
    <w:rsid w:val="00AC5088"/>
    <w:rsid w:val="00AC5864"/>
    <w:rsid w:val="00AC5FEF"/>
    <w:rsid w:val="00AC6100"/>
    <w:rsid w:val="00AC63F0"/>
    <w:rsid w:val="00AC705C"/>
    <w:rsid w:val="00AC71EB"/>
    <w:rsid w:val="00AC7910"/>
    <w:rsid w:val="00AC79D6"/>
    <w:rsid w:val="00AC7FCF"/>
    <w:rsid w:val="00AD0C7E"/>
    <w:rsid w:val="00AD0D24"/>
    <w:rsid w:val="00AD0E98"/>
    <w:rsid w:val="00AD180E"/>
    <w:rsid w:val="00AD1D47"/>
    <w:rsid w:val="00AD2176"/>
    <w:rsid w:val="00AD21EC"/>
    <w:rsid w:val="00AD234D"/>
    <w:rsid w:val="00AD2D0E"/>
    <w:rsid w:val="00AD30DE"/>
    <w:rsid w:val="00AD3B80"/>
    <w:rsid w:val="00AD3D3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545F"/>
    <w:rsid w:val="00AE564B"/>
    <w:rsid w:val="00AE633F"/>
    <w:rsid w:val="00AE6606"/>
    <w:rsid w:val="00AE68C1"/>
    <w:rsid w:val="00AE6E4F"/>
    <w:rsid w:val="00AE7439"/>
    <w:rsid w:val="00AE78CF"/>
    <w:rsid w:val="00AE7F61"/>
    <w:rsid w:val="00AF0163"/>
    <w:rsid w:val="00AF035E"/>
    <w:rsid w:val="00AF06BD"/>
    <w:rsid w:val="00AF071D"/>
    <w:rsid w:val="00AF13A4"/>
    <w:rsid w:val="00AF13B3"/>
    <w:rsid w:val="00AF1B77"/>
    <w:rsid w:val="00AF250B"/>
    <w:rsid w:val="00AF2C61"/>
    <w:rsid w:val="00AF2D82"/>
    <w:rsid w:val="00AF31AB"/>
    <w:rsid w:val="00AF356E"/>
    <w:rsid w:val="00AF45DA"/>
    <w:rsid w:val="00AF4B70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7A5"/>
    <w:rsid w:val="00B00816"/>
    <w:rsid w:val="00B00BD2"/>
    <w:rsid w:val="00B00EBE"/>
    <w:rsid w:val="00B01B13"/>
    <w:rsid w:val="00B02137"/>
    <w:rsid w:val="00B0236A"/>
    <w:rsid w:val="00B033EC"/>
    <w:rsid w:val="00B0370B"/>
    <w:rsid w:val="00B037BD"/>
    <w:rsid w:val="00B03EC9"/>
    <w:rsid w:val="00B04566"/>
    <w:rsid w:val="00B0463E"/>
    <w:rsid w:val="00B04B58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4C0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206BA"/>
    <w:rsid w:val="00B20852"/>
    <w:rsid w:val="00B20E1E"/>
    <w:rsid w:val="00B20E73"/>
    <w:rsid w:val="00B2157E"/>
    <w:rsid w:val="00B2185B"/>
    <w:rsid w:val="00B21C0D"/>
    <w:rsid w:val="00B21C59"/>
    <w:rsid w:val="00B2242E"/>
    <w:rsid w:val="00B23218"/>
    <w:rsid w:val="00B2394E"/>
    <w:rsid w:val="00B23DB5"/>
    <w:rsid w:val="00B23ED4"/>
    <w:rsid w:val="00B246F4"/>
    <w:rsid w:val="00B25001"/>
    <w:rsid w:val="00B2547A"/>
    <w:rsid w:val="00B254F8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F76"/>
    <w:rsid w:val="00B32389"/>
    <w:rsid w:val="00B323F2"/>
    <w:rsid w:val="00B3302D"/>
    <w:rsid w:val="00B33321"/>
    <w:rsid w:val="00B3336A"/>
    <w:rsid w:val="00B33793"/>
    <w:rsid w:val="00B33A08"/>
    <w:rsid w:val="00B33BF6"/>
    <w:rsid w:val="00B33C93"/>
    <w:rsid w:val="00B34043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61"/>
    <w:rsid w:val="00B35F8A"/>
    <w:rsid w:val="00B35FFA"/>
    <w:rsid w:val="00B360D7"/>
    <w:rsid w:val="00B36FF0"/>
    <w:rsid w:val="00B376F7"/>
    <w:rsid w:val="00B40254"/>
    <w:rsid w:val="00B408A9"/>
    <w:rsid w:val="00B409B3"/>
    <w:rsid w:val="00B4152B"/>
    <w:rsid w:val="00B41711"/>
    <w:rsid w:val="00B4184B"/>
    <w:rsid w:val="00B41B17"/>
    <w:rsid w:val="00B41CBB"/>
    <w:rsid w:val="00B41EF8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7DAE"/>
    <w:rsid w:val="00B50319"/>
    <w:rsid w:val="00B504F6"/>
    <w:rsid w:val="00B50E9A"/>
    <w:rsid w:val="00B50FCD"/>
    <w:rsid w:val="00B5196A"/>
    <w:rsid w:val="00B51A93"/>
    <w:rsid w:val="00B51A9D"/>
    <w:rsid w:val="00B51C65"/>
    <w:rsid w:val="00B51E26"/>
    <w:rsid w:val="00B51EAB"/>
    <w:rsid w:val="00B523E3"/>
    <w:rsid w:val="00B528AA"/>
    <w:rsid w:val="00B528C3"/>
    <w:rsid w:val="00B53272"/>
    <w:rsid w:val="00B5346C"/>
    <w:rsid w:val="00B53619"/>
    <w:rsid w:val="00B537EE"/>
    <w:rsid w:val="00B53CAF"/>
    <w:rsid w:val="00B544A7"/>
    <w:rsid w:val="00B54ACC"/>
    <w:rsid w:val="00B54CBF"/>
    <w:rsid w:val="00B54D51"/>
    <w:rsid w:val="00B55CD4"/>
    <w:rsid w:val="00B55FB2"/>
    <w:rsid w:val="00B56114"/>
    <w:rsid w:val="00B569FA"/>
    <w:rsid w:val="00B56CE4"/>
    <w:rsid w:val="00B56E55"/>
    <w:rsid w:val="00B57005"/>
    <w:rsid w:val="00B57783"/>
    <w:rsid w:val="00B57833"/>
    <w:rsid w:val="00B6000F"/>
    <w:rsid w:val="00B61252"/>
    <w:rsid w:val="00B61832"/>
    <w:rsid w:val="00B618BD"/>
    <w:rsid w:val="00B619FC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5433"/>
    <w:rsid w:val="00B65F27"/>
    <w:rsid w:val="00B663CB"/>
    <w:rsid w:val="00B6641F"/>
    <w:rsid w:val="00B666CD"/>
    <w:rsid w:val="00B666F7"/>
    <w:rsid w:val="00B66722"/>
    <w:rsid w:val="00B66794"/>
    <w:rsid w:val="00B66B6A"/>
    <w:rsid w:val="00B66C1C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A9D"/>
    <w:rsid w:val="00B71C68"/>
    <w:rsid w:val="00B71D1E"/>
    <w:rsid w:val="00B7280D"/>
    <w:rsid w:val="00B73139"/>
    <w:rsid w:val="00B73CE7"/>
    <w:rsid w:val="00B740E2"/>
    <w:rsid w:val="00B743E3"/>
    <w:rsid w:val="00B74814"/>
    <w:rsid w:val="00B74C84"/>
    <w:rsid w:val="00B75167"/>
    <w:rsid w:val="00B76007"/>
    <w:rsid w:val="00B7612D"/>
    <w:rsid w:val="00B76179"/>
    <w:rsid w:val="00B764C4"/>
    <w:rsid w:val="00B766F9"/>
    <w:rsid w:val="00B767FF"/>
    <w:rsid w:val="00B76E90"/>
    <w:rsid w:val="00B77103"/>
    <w:rsid w:val="00B77528"/>
    <w:rsid w:val="00B775E5"/>
    <w:rsid w:val="00B775F2"/>
    <w:rsid w:val="00B77636"/>
    <w:rsid w:val="00B77C45"/>
    <w:rsid w:val="00B77D0A"/>
    <w:rsid w:val="00B77D79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64AA"/>
    <w:rsid w:val="00B865B9"/>
    <w:rsid w:val="00B865C0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2F8C"/>
    <w:rsid w:val="00B93089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A0100"/>
    <w:rsid w:val="00BA0708"/>
    <w:rsid w:val="00BA09FE"/>
    <w:rsid w:val="00BA0A82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A64"/>
    <w:rsid w:val="00BA6D3F"/>
    <w:rsid w:val="00BA6D50"/>
    <w:rsid w:val="00BA6ED6"/>
    <w:rsid w:val="00BA72CE"/>
    <w:rsid w:val="00BA72DA"/>
    <w:rsid w:val="00BA74AE"/>
    <w:rsid w:val="00BA7C4E"/>
    <w:rsid w:val="00BB08A8"/>
    <w:rsid w:val="00BB1002"/>
    <w:rsid w:val="00BB368B"/>
    <w:rsid w:val="00BB38C5"/>
    <w:rsid w:val="00BB3C07"/>
    <w:rsid w:val="00BB42FC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9D4"/>
    <w:rsid w:val="00BC0B9E"/>
    <w:rsid w:val="00BC0C17"/>
    <w:rsid w:val="00BC1C1D"/>
    <w:rsid w:val="00BC2015"/>
    <w:rsid w:val="00BC2506"/>
    <w:rsid w:val="00BC2526"/>
    <w:rsid w:val="00BC29DA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8C9"/>
    <w:rsid w:val="00BC5D44"/>
    <w:rsid w:val="00BC6394"/>
    <w:rsid w:val="00BC65E6"/>
    <w:rsid w:val="00BC68AB"/>
    <w:rsid w:val="00BC772C"/>
    <w:rsid w:val="00BD071B"/>
    <w:rsid w:val="00BD0F32"/>
    <w:rsid w:val="00BD1397"/>
    <w:rsid w:val="00BD1D06"/>
    <w:rsid w:val="00BD1FF4"/>
    <w:rsid w:val="00BD24A9"/>
    <w:rsid w:val="00BD2980"/>
    <w:rsid w:val="00BD2DBD"/>
    <w:rsid w:val="00BD314A"/>
    <w:rsid w:val="00BD3746"/>
    <w:rsid w:val="00BD3835"/>
    <w:rsid w:val="00BD41CA"/>
    <w:rsid w:val="00BD4829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8D7"/>
    <w:rsid w:val="00BE09AE"/>
    <w:rsid w:val="00BE0E99"/>
    <w:rsid w:val="00BE1509"/>
    <w:rsid w:val="00BE1549"/>
    <w:rsid w:val="00BE1EE9"/>
    <w:rsid w:val="00BE27AD"/>
    <w:rsid w:val="00BE2F3F"/>
    <w:rsid w:val="00BE2FD4"/>
    <w:rsid w:val="00BE3492"/>
    <w:rsid w:val="00BE3C8F"/>
    <w:rsid w:val="00BE3C94"/>
    <w:rsid w:val="00BE4291"/>
    <w:rsid w:val="00BE463A"/>
    <w:rsid w:val="00BE4AAB"/>
    <w:rsid w:val="00BE4B62"/>
    <w:rsid w:val="00BE542E"/>
    <w:rsid w:val="00BE5EE7"/>
    <w:rsid w:val="00BE650E"/>
    <w:rsid w:val="00BE6920"/>
    <w:rsid w:val="00BE7518"/>
    <w:rsid w:val="00BE76E7"/>
    <w:rsid w:val="00BE7F02"/>
    <w:rsid w:val="00BF0B94"/>
    <w:rsid w:val="00BF0D31"/>
    <w:rsid w:val="00BF0D48"/>
    <w:rsid w:val="00BF0E57"/>
    <w:rsid w:val="00BF1455"/>
    <w:rsid w:val="00BF147E"/>
    <w:rsid w:val="00BF2A63"/>
    <w:rsid w:val="00BF3475"/>
    <w:rsid w:val="00BF34DD"/>
    <w:rsid w:val="00BF3738"/>
    <w:rsid w:val="00BF395A"/>
    <w:rsid w:val="00BF3A93"/>
    <w:rsid w:val="00BF3B78"/>
    <w:rsid w:val="00BF3FB3"/>
    <w:rsid w:val="00BF4308"/>
    <w:rsid w:val="00BF4E24"/>
    <w:rsid w:val="00BF533B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87A"/>
    <w:rsid w:val="00BF7C1D"/>
    <w:rsid w:val="00C00004"/>
    <w:rsid w:val="00C01242"/>
    <w:rsid w:val="00C01578"/>
    <w:rsid w:val="00C0168B"/>
    <w:rsid w:val="00C01E0A"/>
    <w:rsid w:val="00C020F1"/>
    <w:rsid w:val="00C023C5"/>
    <w:rsid w:val="00C02A1E"/>
    <w:rsid w:val="00C02DE2"/>
    <w:rsid w:val="00C02E00"/>
    <w:rsid w:val="00C0355E"/>
    <w:rsid w:val="00C03755"/>
    <w:rsid w:val="00C04057"/>
    <w:rsid w:val="00C0426F"/>
    <w:rsid w:val="00C04287"/>
    <w:rsid w:val="00C0455F"/>
    <w:rsid w:val="00C046A4"/>
    <w:rsid w:val="00C04AD2"/>
    <w:rsid w:val="00C04C36"/>
    <w:rsid w:val="00C052AA"/>
    <w:rsid w:val="00C054AD"/>
    <w:rsid w:val="00C055E8"/>
    <w:rsid w:val="00C058C2"/>
    <w:rsid w:val="00C0623D"/>
    <w:rsid w:val="00C0647D"/>
    <w:rsid w:val="00C0652C"/>
    <w:rsid w:val="00C0658C"/>
    <w:rsid w:val="00C066A9"/>
    <w:rsid w:val="00C06F59"/>
    <w:rsid w:val="00C07113"/>
    <w:rsid w:val="00C07702"/>
    <w:rsid w:val="00C077AC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79D"/>
    <w:rsid w:val="00C12B03"/>
    <w:rsid w:val="00C12F5D"/>
    <w:rsid w:val="00C13742"/>
    <w:rsid w:val="00C13BBE"/>
    <w:rsid w:val="00C14464"/>
    <w:rsid w:val="00C14B22"/>
    <w:rsid w:val="00C14C60"/>
    <w:rsid w:val="00C14D4A"/>
    <w:rsid w:val="00C1537D"/>
    <w:rsid w:val="00C156DE"/>
    <w:rsid w:val="00C15BEA"/>
    <w:rsid w:val="00C15E7C"/>
    <w:rsid w:val="00C1701C"/>
    <w:rsid w:val="00C177DF"/>
    <w:rsid w:val="00C17963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21E9"/>
    <w:rsid w:val="00C23A93"/>
    <w:rsid w:val="00C23CCC"/>
    <w:rsid w:val="00C23D3E"/>
    <w:rsid w:val="00C23FEE"/>
    <w:rsid w:val="00C246E1"/>
    <w:rsid w:val="00C24930"/>
    <w:rsid w:val="00C24BCB"/>
    <w:rsid w:val="00C24CC5"/>
    <w:rsid w:val="00C24DB7"/>
    <w:rsid w:val="00C24E14"/>
    <w:rsid w:val="00C2520D"/>
    <w:rsid w:val="00C25924"/>
    <w:rsid w:val="00C25E6D"/>
    <w:rsid w:val="00C25EC6"/>
    <w:rsid w:val="00C262D7"/>
    <w:rsid w:val="00C2683C"/>
    <w:rsid w:val="00C26C44"/>
    <w:rsid w:val="00C26F18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4016"/>
    <w:rsid w:val="00C3407E"/>
    <w:rsid w:val="00C344A0"/>
    <w:rsid w:val="00C3465A"/>
    <w:rsid w:val="00C34B78"/>
    <w:rsid w:val="00C351F4"/>
    <w:rsid w:val="00C3578A"/>
    <w:rsid w:val="00C35C70"/>
    <w:rsid w:val="00C365CB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74E0"/>
    <w:rsid w:val="00C47D4E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824"/>
    <w:rsid w:val="00C52C66"/>
    <w:rsid w:val="00C52F3D"/>
    <w:rsid w:val="00C53564"/>
    <w:rsid w:val="00C535C8"/>
    <w:rsid w:val="00C5386A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72F"/>
    <w:rsid w:val="00C64B8C"/>
    <w:rsid w:val="00C64C7F"/>
    <w:rsid w:val="00C65749"/>
    <w:rsid w:val="00C66290"/>
    <w:rsid w:val="00C6695F"/>
    <w:rsid w:val="00C66FD4"/>
    <w:rsid w:val="00C67231"/>
    <w:rsid w:val="00C67309"/>
    <w:rsid w:val="00C67EB6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2D8D"/>
    <w:rsid w:val="00C732BE"/>
    <w:rsid w:val="00C73487"/>
    <w:rsid w:val="00C73E30"/>
    <w:rsid w:val="00C74154"/>
    <w:rsid w:val="00C742DA"/>
    <w:rsid w:val="00C74B54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39A3"/>
    <w:rsid w:val="00C84304"/>
    <w:rsid w:val="00C84A60"/>
    <w:rsid w:val="00C85E1F"/>
    <w:rsid w:val="00C85FF0"/>
    <w:rsid w:val="00C86489"/>
    <w:rsid w:val="00C865A8"/>
    <w:rsid w:val="00C86A0B"/>
    <w:rsid w:val="00C87014"/>
    <w:rsid w:val="00C87721"/>
    <w:rsid w:val="00C878E0"/>
    <w:rsid w:val="00C87F73"/>
    <w:rsid w:val="00C90097"/>
    <w:rsid w:val="00C90116"/>
    <w:rsid w:val="00C907FE"/>
    <w:rsid w:val="00C90946"/>
    <w:rsid w:val="00C90B44"/>
    <w:rsid w:val="00C91DFF"/>
    <w:rsid w:val="00C9299D"/>
    <w:rsid w:val="00C92C3D"/>
    <w:rsid w:val="00C93097"/>
    <w:rsid w:val="00C93A85"/>
    <w:rsid w:val="00C93D22"/>
    <w:rsid w:val="00C9443A"/>
    <w:rsid w:val="00C94D8F"/>
    <w:rsid w:val="00C95BBB"/>
    <w:rsid w:val="00C964EF"/>
    <w:rsid w:val="00C96837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3C3"/>
    <w:rsid w:val="00CA448A"/>
    <w:rsid w:val="00CA45E1"/>
    <w:rsid w:val="00CA46C4"/>
    <w:rsid w:val="00CA4EE5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1F1A"/>
    <w:rsid w:val="00CB2381"/>
    <w:rsid w:val="00CB276F"/>
    <w:rsid w:val="00CB2AE3"/>
    <w:rsid w:val="00CB2B49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644"/>
    <w:rsid w:val="00CB7881"/>
    <w:rsid w:val="00CB790F"/>
    <w:rsid w:val="00CB7B72"/>
    <w:rsid w:val="00CC0219"/>
    <w:rsid w:val="00CC05FC"/>
    <w:rsid w:val="00CC1138"/>
    <w:rsid w:val="00CC11AD"/>
    <w:rsid w:val="00CC17F6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4FBA"/>
    <w:rsid w:val="00CC539A"/>
    <w:rsid w:val="00CC53E9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6F37"/>
    <w:rsid w:val="00CC7072"/>
    <w:rsid w:val="00CC70AB"/>
    <w:rsid w:val="00CD0874"/>
    <w:rsid w:val="00CD0C30"/>
    <w:rsid w:val="00CD16C4"/>
    <w:rsid w:val="00CD1FEE"/>
    <w:rsid w:val="00CD2336"/>
    <w:rsid w:val="00CD25E3"/>
    <w:rsid w:val="00CD27FF"/>
    <w:rsid w:val="00CD356F"/>
    <w:rsid w:val="00CD370D"/>
    <w:rsid w:val="00CD44E6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6D4"/>
    <w:rsid w:val="00CE07D7"/>
    <w:rsid w:val="00CE07E0"/>
    <w:rsid w:val="00CE13D3"/>
    <w:rsid w:val="00CE1621"/>
    <w:rsid w:val="00CE16E2"/>
    <w:rsid w:val="00CE1780"/>
    <w:rsid w:val="00CE1951"/>
    <w:rsid w:val="00CE240E"/>
    <w:rsid w:val="00CE253F"/>
    <w:rsid w:val="00CE2A76"/>
    <w:rsid w:val="00CE2B42"/>
    <w:rsid w:val="00CE2B82"/>
    <w:rsid w:val="00CE3AC5"/>
    <w:rsid w:val="00CE420D"/>
    <w:rsid w:val="00CE487B"/>
    <w:rsid w:val="00CE4A20"/>
    <w:rsid w:val="00CE4FCE"/>
    <w:rsid w:val="00CE56D5"/>
    <w:rsid w:val="00CE5954"/>
    <w:rsid w:val="00CE6015"/>
    <w:rsid w:val="00CE61F7"/>
    <w:rsid w:val="00CE6527"/>
    <w:rsid w:val="00CE6C0B"/>
    <w:rsid w:val="00CE6DB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055"/>
    <w:rsid w:val="00D00F0F"/>
    <w:rsid w:val="00D011CB"/>
    <w:rsid w:val="00D01441"/>
    <w:rsid w:val="00D01713"/>
    <w:rsid w:val="00D01A8D"/>
    <w:rsid w:val="00D01B36"/>
    <w:rsid w:val="00D01CC2"/>
    <w:rsid w:val="00D02591"/>
    <w:rsid w:val="00D029D4"/>
    <w:rsid w:val="00D02E43"/>
    <w:rsid w:val="00D0325E"/>
    <w:rsid w:val="00D03612"/>
    <w:rsid w:val="00D037F5"/>
    <w:rsid w:val="00D0392C"/>
    <w:rsid w:val="00D03C7F"/>
    <w:rsid w:val="00D03F64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07F5C"/>
    <w:rsid w:val="00D102B2"/>
    <w:rsid w:val="00D1054E"/>
    <w:rsid w:val="00D10B61"/>
    <w:rsid w:val="00D119D8"/>
    <w:rsid w:val="00D11BA7"/>
    <w:rsid w:val="00D11D6E"/>
    <w:rsid w:val="00D125C0"/>
    <w:rsid w:val="00D1273A"/>
    <w:rsid w:val="00D138CF"/>
    <w:rsid w:val="00D139BD"/>
    <w:rsid w:val="00D13D73"/>
    <w:rsid w:val="00D13DBF"/>
    <w:rsid w:val="00D1404E"/>
    <w:rsid w:val="00D14219"/>
    <w:rsid w:val="00D1495F"/>
    <w:rsid w:val="00D14BCF"/>
    <w:rsid w:val="00D15054"/>
    <w:rsid w:val="00D153CD"/>
    <w:rsid w:val="00D15B40"/>
    <w:rsid w:val="00D15D61"/>
    <w:rsid w:val="00D160D1"/>
    <w:rsid w:val="00D16900"/>
    <w:rsid w:val="00D16DE8"/>
    <w:rsid w:val="00D16FDA"/>
    <w:rsid w:val="00D173D9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18"/>
    <w:rsid w:val="00D21439"/>
    <w:rsid w:val="00D219FC"/>
    <w:rsid w:val="00D21BFE"/>
    <w:rsid w:val="00D2209B"/>
    <w:rsid w:val="00D220C1"/>
    <w:rsid w:val="00D223CE"/>
    <w:rsid w:val="00D22DDE"/>
    <w:rsid w:val="00D22EBC"/>
    <w:rsid w:val="00D22F07"/>
    <w:rsid w:val="00D23333"/>
    <w:rsid w:val="00D23CA1"/>
    <w:rsid w:val="00D23D4D"/>
    <w:rsid w:val="00D2422A"/>
    <w:rsid w:val="00D243F4"/>
    <w:rsid w:val="00D24AA4"/>
    <w:rsid w:val="00D24EF3"/>
    <w:rsid w:val="00D258DD"/>
    <w:rsid w:val="00D25E3A"/>
    <w:rsid w:val="00D2650D"/>
    <w:rsid w:val="00D2652A"/>
    <w:rsid w:val="00D26631"/>
    <w:rsid w:val="00D266CD"/>
    <w:rsid w:val="00D26EE7"/>
    <w:rsid w:val="00D2727E"/>
    <w:rsid w:val="00D2760C"/>
    <w:rsid w:val="00D27E30"/>
    <w:rsid w:val="00D3060C"/>
    <w:rsid w:val="00D308C5"/>
    <w:rsid w:val="00D30DB0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D7"/>
    <w:rsid w:val="00D341B1"/>
    <w:rsid w:val="00D34392"/>
    <w:rsid w:val="00D350FB"/>
    <w:rsid w:val="00D35102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75AB"/>
    <w:rsid w:val="00D47D95"/>
    <w:rsid w:val="00D47DEC"/>
    <w:rsid w:val="00D47E9A"/>
    <w:rsid w:val="00D50244"/>
    <w:rsid w:val="00D5032E"/>
    <w:rsid w:val="00D5047A"/>
    <w:rsid w:val="00D50E8C"/>
    <w:rsid w:val="00D510C9"/>
    <w:rsid w:val="00D512BB"/>
    <w:rsid w:val="00D51632"/>
    <w:rsid w:val="00D52009"/>
    <w:rsid w:val="00D521C2"/>
    <w:rsid w:val="00D527C0"/>
    <w:rsid w:val="00D528F6"/>
    <w:rsid w:val="00D52AAD"/>
    <w:rsid w:val="00D52D42"/>
    <w:rsid w:val="00D53334"/>
    <w:rsid w:val="00D53403"/>
    <w:rsid w:val="00D5366F"/>
    <w:rsid w:val="00D53692"/>
    <w:rsid w:val="00D538FD"/>
    <w:rsid w:val="00D5421B"/>
    <w:rsid w:val="00D54702"/>
    <w:rsid w:val="00D54AF2"/>
    <w:rsid w:val="00D56692"/>
    <w:rsid w:val="00D567A3"/>
    <w:rsid w:val="00D56BA8"/>
    <w:rsid w:val="00D56CB2"/>
    <w:rsid w:val="00D56D8B"/>
    <w:rsid w:val="00D5722A"/>
    <w:rsid w:val="00D57F75"/>
    <w:rsid w:val="00D6008A"/>
    <w:rsid w:val="00D60518"/>
    <w:rsid w:val="00D6078E"/>
    <w:rsid w:val="00D60D49"/>
    <w:rsid w:val="00D60F08"/>
    <w:rsid w:val="00D60FC3"/>
    <w:rsid w:val="00D61399"/>
    <w:rsid w:val="00D613E5"/>
    <w:rsid w:val="00D61A9A"/>
    <w:rsid w:val="00D61DB3"/>
    <w:rsid w:val="00D62D66"/>
    <w:rsid w:val="00D63447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A84"/>
    <w:rsid w:val="00D65CBB"/>
    <w:rsid w:val="00D65D02"/>
    <w:rsid w:val="00D6628B"/>
    <w:rsid w:val="00D663F4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63B"/>
    <w:rsid w:val="00D74CCE"/>
    <w:rsid w:val="00D74F17"/>
    <w:rsid w:val="00D7517E"/>
    <w:rsid w:val="00D7541D"/>
    <w:rsid w:val="00D75B2C"/>
    <w:rsid w:val="00D75B3C"/>
    <w:rsid w:val="00D7635E"/>
    <w:rsid w:val="00D76C91"/>
    <w:rsid w:val="00D7702F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2F9A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A14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56E"/>
    <w:rsid w:val="00D95A8E"/>
    <w:rsid w:val="00D96962"/>
    <w:rsid w:val="00D96AD4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CC3"/>
    <w:rsid w:val="00DA4D64"/>
    <w:rsid w:val="00DA5516"/>
    <w:rsid w:val="00DA5619"/>
    <w:rsid w:val="00DA6061"/>
    <w:rsid w:val="00DA6308"/>
    <w:rsid w:val="00DA636D"/>
    <w:rsid w:val="00DA67FA"/>
    <w:rsid w:val="00DA7572"/>
    <w:rsid w:val="00DA7C36"/>
    <w:rsid w:val="00DA7E0B"/>
    <w:rsid w:val="00DB00C1"/>
    <w:rsid w:val="00DB0296"/>
    <w:rsid w:val="00DB0979"/>
    <w:rsid w:val="00DB1131"/>
    <w:rsid w:val="00DB1313"/>
    <w:rsid w:val="00DB1320"/>
    <w:rsid w:val="00DB22A6"/>
    <w:rsid w:val="00DB23A9"/>
    <w:rsid w:val="00DB2484"/>
    <w:rsid w:val="00DB320F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771A"/>
    <w:rsid w:val="00DB7A44"/>
    <w:rsid w:val="00DB7DF9"/>
    <w:rsid w:val="00DC0581"/>
    <w:rsid w:val="00DC07B0"/>
    <w:rsid w:val="00DC0808"/>
    <w:rsid w:val="00DC109C"/>
    <w:rsid w:val="00DC1563"/>
    <w:rsid w:val="00DC1970"/>
    <w:rsid w:val="00DC23E2"/>
    <w:rsid w:val="00DC2749"/>
    <w:rsid w:val="00DC3EF6"/>
    <w:rsid w:val="00DC3F85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A56"/>
    <w:rsid w:val="00DD2BFE"/>
    <w:rsid w:val="00DD2F60"/>
    <w:rsid w:val="00DD32E6"/>
    <w:rsid w:val="00DD352D"/>
    <w:rsid w:val="00DD35FC"/>
    <w:rsid w:val="00DD363F"/>
    <w:rsid w:val="00DD3CD3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D7F2B"/>
    <w:rsid w:val="00DE03F4"/>
    <w:rsid w:val="00DE07CE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4DDE"/>
    <w:rsid w:val="00DE4F2F"/>
    <w:rsid w:val="00DE5D47"/>
    <w:rsid w:val="00DE62CF"/>
    <w:rsid w:val="00DE71F4"/>
    <w:rsid w:val="00DE7596"/>
    <w:rsid w:val="00DF00B5"/>
    <w:rsid w:val="00DF05B2"/>
    <w:rsid w:val="00DF10C2"/>
    <w:rsid w:val="00DF18C8"/>
    <w:rsid w:val="00DF203E"/>
    <w:rsid w:val="00DF2679"/>
    <w:rsid w:val="00DF3340"/>
    <w:rsid w:val="00DF38C6"/>
    <w:rsid w:val="00DF3920"/>
    <w:rsid w:val="00DF3A07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8B5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6D78"/>
    <w:rsid w:val="00E07ECB"/>
    <w:rsid w:val="00E07F71"/>
    <w:rsid w:val="00E100A7"/>
    <w:rsid w:val="00E103E6"/>
    <w:rsid w:val="00E106ED"/>
    <w:rsid w:val="00E10B5F"/>
    <w:rsid w:val="00E110E7"/>
    <w:rsid w:val="00E12502"/>
    <w:rsid w:val="00E12847"/>
    <w:rsid w:val="00E12E9E"/>
    <w:rsid w:val="00E13364"/>
    <w:rsid w:val="00E13CB6"/>
    <w:rsid w:val="00E14299"/>
    <w:rsid w:val="00E1461A"/>
    <w:rsid w:val="00E148B9"/>
    <w:rsid w:val="00E153B3"/>
    <w:rsid w:val="00E1563E"/>
    <w:rsid w:val="00E159F8"/>
    <w:rsid w:val="00E1615F"/>
    <w:rsid w:val="00E166D2"/>
    <w:rsid w:val="00E1686B"/>
    <w:rsid w:val="00E16892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07E"/>
    <w:rsid w:val="00E24377"/>
    <w:rsid w:val="00E24389"/>
    <w:rsid w:val="00E2441D"/>
    <w:rsid w:val="00E246F2"/>
    <w:rsid w:val="00E24B8F"/>
    <w:rsid w:val="00E24BC5"/>
    <w:rsid w:val="00E25490"/>
    <w:rsid w:val="00E2561B"/>
    <w:rsid w:val="00E25628"/>
    <w:rsid w:val="00E2570F"/>
    <w:rsid w:val="00E25A4B"/>
    <w:rsid w:val="00E25AB0"/>
    <w:rsid w:val="00E265DA"/>
    <w:rsid w:val="00E26730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416"/>
    <w:rsid w:val="00E37752"/>
    <w:rsid w:val="00E37B05"/>
    <w:rsid w:val="00E37C03"/>
    <w:rsid w:val="00E37EB9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4E"/>
    <w:rsid w:val="00E435F8"/>
    <w:rsid w:val="00E44029"/>
    <w:rsid w:val="00E44181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223C"/>
    <w:rsid w:val="00E5268E"/>
    <w:rsid w:val="00E52D2D"/>
    <w:rsid w:val="00E52D55"/>
    <w:rsid w:val="00E531D7"/>
    <w:rsid w:val="00E53BB3"/>
    <w:rsid w:val="00E53C81"/>
    <w:rsid w:val="00E53D27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84E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43C4"/>
    <w:rsid w:val="00E64DE5"/>
    <w:rsid w:val="00E650B8"/>
    <w:rsid w:val="00E65183"/>
    <w:rsid w:val="00E654E3"/>
    <w:rsid w:val="00E6560B"/>
    <w:rsid w:val="00E65BC2"/>
    <w:rsid w:val="00E662C1"/>
    <w:rsid w:val="00E6633E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97B"/>
    <w:rsid w:val="00E72BD3"/>
    <w:rsid w:val="00E72BD4"/>
    <w:rsid w:val="00E72F51"/>
    <w:rsid w:val="00E73277"/>
    <w:rsid w:val="00E733F2"/>
    <w:rsid w:val="00E73673"/>
    <w:rsid w:val="00E7371E"/>
    <w:rsid w:val="00E73A04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3A5"/>
    <w:rsid w:val="00E7659A"/>
    <w:rsid w:val="00E77360"/>
    <w:rsid w:val="00E7768C"/>
    <w:rsid w:val="00E77C3C"/>
    <w:rsid w:val="00E77F8D"/>
    <w:rsid w:val="00E80023"/>
    <w:rsid w:val="00E80346"/>
    <w:rsid w:val="00E81044"/>
    <w:rsid w:val="00E81BF8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87995"/>
    <w:rsid w:val="00E879B2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5B"/>
    <w:rsid w:val="00E96680"/>
    <w:rsid w:val="00E973C7"/>
    <w:rsid w:val="00E97F80"/>
    <w:rsid w:val="00EA0252"/>
    <w:rsid w:val="00EA0446"/>
    <w:rsid w:val="00EA050E"/>
    <w:rsid w:val="00EA098C"/>
    <w:rsid w:val="00EA0C61"/>
    <w:rsid w:val="00EA1436"/>
    <w:rsid w:val="00EA17C3"/>
    <w:rsid w:val="00EA19CE"/>
    <w:rsid w:val="00EA2396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5A6"/>
    <w:rsid w:val="00EA688E"/>
    <w:rsid w:val="00EA6978"/>
    <w:rsid w:val="00EA69A0"/>
    <w:rsid w:val="00EA6AB9"/>
    <w:rsid w:val="00EA6F7A"/>
    <w:rsid w:val="00EA7210"/>
    <w:rsid w:val="00EA7813"/>
    <w:rsid w:val="00EA7B4D"/>
    <w:rsid w:val="00EA7D6C"/>
    <w:rsid w:val="00EB049A"/>
    <w:rsid w:val="00EB0539"/>
    <w:rsid w:val="00EB1191"/>
    <w:rsid w:val="00EB1278"/>
    <w:rsid w:val="00EB1361"/>
    <w:rsid w:val="00EB2579"/>
    <w:rsid w:val="00EB25B4"/>
    <w:rsid w:val="00EB2973"/>
    <w:rsid w:val="00EB2ADD"/>
    <w:rsid w:val="00EB2CD0"/>
    <w:rsid w:val="00EB32F0"/>
    <w:rsid w:val="00EB3359"/>
    <w:rsid w:val="00EB335D"/>
    <w:rsid w:val="00EB3FE7"/>
    <w:rsid w:val="00EB46DE"/>
    <w:rsid w:val="00EB4763"/>
    <w:rsid w:val="00EB4821"/>
    <w:rsid w:val="00EB4909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CE5"/>
    <w:rsid w:val="00EC3878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53"/>
    <w:rsid w:val="00ED0EBC"/>
    <w:rsid w:val="00ED0F4F"/>
    <w:rsid w:val="00ED118F"/>
    <w:rsid w:val="00ED1796"/>
    <w:rsid w:val="00ED1E39"/>
    <w:rsid w:val="00ED1F44"/>
    <w:rsid w:val="00ED1FA6"/>
    <w:rsid w:val="00ED22DE"/>
    <w:rsid w:val="00ED36DE"/>
    <w:rsid w:val="00ED3A39"/>
    <w:rsid w:val="00ED49E2"/>
    <w:rsid w:val="00ED4CAB"/>
    <w:rsid w:val="00ED53CE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2D2"/>
    <w:rsid w:val="00EE2330"/>
    <w:rsid w:val="00EE3321"/>
    <w:rsid w:val="00EE343B"/>
    <w:rsid w:val="00EE3E96"/>
    <w:rsid w:val="00EE429E"/>
    <w:rsid w:val="00EE4304"/>
    <w:rsid w:val="00EE486D"/>
    <w:rsid w:val="00EE54D7"/>
    <w:rsid w:val="00EE5D54"/>
    <w:rsid w:val="00EE6DEF"/>
    <w:rsid w:val="00EE6E2C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5305"/>
    <w:rsid w:val="00EF58D2"/>
    <w:rsid w:val="00EF5CFE"/>
    <w:rsid w:val="00EF5DBA"/>
    <w:rsid w:val="00EF6439"/>
    <w:rsid w:val="00EF693E"/>
    <w:rsid w:val="00EF718C"/>
    <w:rsid w:val="00EF7974"/>
    <w:rsid w:val="00EF7F31"/>
    <w:rsid w:val="00F00186"/>
    <w:rsid w:val="00F003E1"/>
    <w:rsid w:val="00F00417"/>
    <w:rsid w:val="00F004F8"/>
    <w:rsid w:val="00F005DD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ADE"/>
    <w:rsid w:val="00F05BFF"/>
    <w:rsid w:val="00F05D9F"/>
    <w:rsid w:val="00F060A2"/>
    <w:rsid w:val="00F06248"/>
    <w:rsid w:val="00F065D2"/>
    <w:rsid w:val="00F06A25"/>
    <w:rsid w:val="00F06D23"/>
    <w:rsid w:val="00F075B0"/>
    <w:rsid w:val="00F0778E"/>
    <w:rsid w:val="00F079D8"/>
    <w:rsid w:val="00F07AA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E28"/>
    <w:rsid w:val="00F15637"/>
    <w:rsid w:val="00F158DC"/>
    <w:rsid w:val="00F15DB6"/>
    <w:rsid w:val="00F15E7A"/>
    <w:rsid w:val="00F15FAA"/>
    <w:rsid w:val="00F16518"/>
    <w:rsid w:val="00F171AB"/>
    <w:rsid w:val="00F17240"/>
    <w:rsid w:val="00F1732A"/>
    <w:rsid w:val="00F17349"/>
    <w:rsid w:val="00F17FA9"/>
    <w:rsid w:val="00F20525"/>
    <w:rsid w:val="00F205E1"/>
    <w:rsid w:val="00F20BD0"/>
    <w:rsid w:val="00F20E77"/>
    <w:rsid w:val="00F20F5F"/>
    <w:rsid w:val="00F22A96"/>
    <w:rsid w:val="00F23336"/>
    <w:rsid w:val="00F235E6"/>
    <w:rsid w:val="00F238D6"/>
    <w:rsid w:val="00F23B8E"/>
    <w:rsid w:val="00F2442C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AB"/>
    <w:rsid w:val="00F311E4"/>
    <w:rsid w:val="00F31492"/>
    <w:rsid w:val="00F32469"/>
    <w:rsid w:val="00F32707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F67"/>
    <w:rsid w:val="00F41610"/>
    <w:rsid w:val="00F41A4E"/>
    <w:rsid w:val="00F41E99"/>
    <w:rsid w:val="00F41F4E"/>
    <w:rsid w:val="00F428EC"/>
    <w:rsid w:val="00F42998"/>
    <w:rsid w:val="00F42A0D"/>
    <w:rsid w:val="00F439FD"/>
    <w:rsid w:val="00F43A2D"/>
    <w:rsid w:val="00F43D45"/>
    <w:rsid w:val="00F455F5"/>
    <w:rsid w:val="00F45982"/>
    <w:rsid w:val="00F46529"/>
    <w:rsid w:val="00F47817"/>
    <w:rsid w:val="00F47FC3"/>
    <w:rsid w:val="00F50885"/>
    <w:rsid w:val="00F50F02"/>
    <w:rsid w:val="00F51364"/>
    <w:rsid w:val="00F517FE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3A8E"/>
    <w:rsid w:val="00F64201"/>
    <w:rsid w:val="00F642E5"/>
    <w:rsid w:val="00F6439E"/>
    <w:rsid w:val="00F64DC5"/>
    <w:rsid w:val="00F65915"/>
    <w:rsid w:val="00F65A75"/>
    <w:rsid w:val="00F6616D"/>
    <w:rsid w:val="00F667AD"/>
    <w:rsid w:val="00F66C15"/>
    <w:rsid w:val="00F670CC"/>
    <w:rsid w:val="00F671BA"/>
    <w:rsid w:val="00F6722D"/>
    <w:rsid w:val="00F67358"/>
    <w:rsid w:val="00F674FC"/>
    <w:rsid w:val="00F67AB7"/>
    <w:rsid w:val="00F710E1"/>
    <w:rsid w:val="00F71CBF"/>
    <w:rsid w:val="00F72E30"/>
    <w:rsid w:val="00F73312"/>
    <w:rsid w:val="00F733D1"/>
    <w:rsid w:val="00F738E9"/>
    <w:rsid w:val="00F73A4C"/>
    <w:rsid w:val="00F73C78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478"/>
    <w:rsid w:val="00F8272F"/>
    <w:rsid w:val="00F828A2"/>
    <w:rsid w:val="00F83BA5"/>
    <w:rsid w:val="00F83BB8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629"/>
    <w:rsid w:val="00F876A1"/>
    <w:rsid w:val="00F876E2"/>
    <w:rsid w:val="00F87DE7"/>
    <w:rsid w:val="00F87EA1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4C4C"/>
    <w:rsid w:val="00F9513D"/>
    <w:rsid w:val="00F954BA"/>
    <w:rsid w:val="00F955D6"/>
    <w:rsid w:val="00F956CD"/>
    <w:rsid w:val="00F9573F"/>
    <w:rsid w:val="00F95B25"/>
    <w:rsid w:val="00F95B5D"/>
    <w:rsid w:val="00F96128"/>
    <w:rsid w:val="00F961E5"/>
    <w:rsid w:val="00F96269"/>
    <w:rsid w:val="00F962F9"/>
    <w:rsid w:val="00F96586"/>
    <w:rsid w:val="00F967A6"/>
    <w:rsid w:val="00F96812"/>
    <w:rsid w:val="00F96D6B"/>
    <w:rsid w:val="00F96E9E"/>
    <w:rsid w:val="00FA053D"/>
    <w:rsid w:val="00FA06A1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6D6"/>
    <w:rsid w:val="00FA27FB"/>
    <w:rsid w:val="00FA2820"/>
    <w:rsid w:val="00FA2B26"/>
    <w:rsid w:val="00FA2F31"/>
    <w:rsid w:val="00FA30B1"/>
    <w:rsid w:val="00FA38F2"/>
    <w:rsid w:val="00FA392D"/>
    <w:rsid w:val="00FA3E9A"/>
    <w:rsid w:val="00FA425D"/>
    <w:rsid w:val="00FA4B25"/>
    <w:rsid w:val="00FA4BCD"/>
    <w:rsid w:val="00FA583B"/>
    <w:rsid w:val="00FA6921"/>
    <w:rsid w:val="00FA6AF4"/>
    <w:rsid w:val="00FA6FD6"/>
    <w:rsid w:val="00FA77EC"/>
    <w:rsid w:val="00FB01E5"/>
    <w:rsid w:val="00FB0478"/>
    <w:rsid w:val="00FB101B"/>
    <w:rsid w:val="00FB1299"/>
    <w:rsid w:val="00FB214F"/>
    <w:rsid w:val="00FB247A"/>
    <w:rsid w:val="00FB2F6E"/>
    <w:rsid w:val="00FB301E"/>
    <w:rsid w:val="00FB3486"/>
    <w:rsid w:val="00FB3701"/>
    <w:rsid w:val="00FB37F1"/>
    <w:rsid w:val="00FB3919"/>
    <w:rsid w:val="00FB3C69"/>
    <w:rsid w:val="00FB3EDD"/>
    <w:rsid w:val="00FB3F8D"/>
    <w:rsid w:val="00FB42DE"/>
    <w:rsid w:val="00FB4345"/>
    <w:rsid w:val="00FB43CB"/>
    <w:rsid w:val="00FB473E"/>
    <w:rsid w:val="00FB4BAA"/>
    <w:rsid w:val="00FB4F45"/>
    <w:rsid w:val="00FB5157"/>
    <w:rsid w:val="00FB62E9"/>
    <w:rsid w:val="00FB678D"/>
    <w:rsid w:val="00FB6E05"/>
    <w:rsid w:val="00FB702E"/>
    <w:rsid w:val="00FB76AE"/>
    <w:rsid w:val="00FC01E6"/>
    <w:rsid w:val="00FC05B3"/>
    <w:rsid w:val="00FC0753"/>
    <w:rsid w:val="00FC08A1"/>
    <w:rsid w:val="00FC0C7B"/>
    <w:rsid w:val="00FC0D6B"/>
    <w:rsid w:val="00FC1149"/>
    <w:rsid w:val="00FC13CD"/>
    <w:rsid w:val="00FC1919"/>
    <w:rsid w:val="00FC1A46"/>
    <w:rsid w:val="00FC1BAC"/>
    <w:rsid w:val="00FC1E3E"/>
    <w:rsid w:val="00FC3230"/>
    <w:rsid w:val="00FC38EB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D7C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E0437"/>
    <w:rsid w:val="00FE0654"/>
    <w:rsid w:val="00FE1397"/>
    <w:rsid w:val="00FE27A4"/>
    <w:rsid w:val="00FE2BE3"/>
    <w:rsid w:val="00FE2FFD"/>
    <w:rsid w:val="00FE32BB"/>
    <w:rsid w:val="00FE348E"/>
    <w:rsid w:val="00FE3AFA"/>
    <w:rsid w:val="00FE3D25"/>
    <w:rsid w:val="00FE46D3"/>
    <w:rsid w:val="00FE490E"/>
    <w:rsid w:val="00FE5571"/>
    <w:rsid w:val="00FE58E7"/>
    <w:rsid w:val="00FE6009"/>
    <w:rsid w:val="00FE6365"/>
    <w:rsid w:val="00FE64CA"/>
    <w:rsid w:val="00FE67F9"/>
    <w:rsid w:val="00FE6E5A"/>
    <w:rsid w:val="00FE6FC4"/>
    <w:rsid w:val="00FE7ACD"/>
    <w:rsid w:val="00FE7EEF"/>
    <w:rsid w:val="00FF021B"/>
    <w:rsid w:val="00FF0369"/>
    <w:rsid w:val="00FF05CE"/>
    <w:rsid w:val="00FF0C91"/>
    <w:rsid w:val="00FF0CA2"/>
    <w:rsid w:val="00FF0D96"/>
    <w:rsid w:val="00FF0E3F"/>
    <w:rsid w:val="00FF0F70"/>
    <w:rsid w:val="00FF16D0"/>
    <w:rsid w:val="00FF217F"/>
    <w:rsid w:val="00FF2989"/>
    <w:rsid w:val="00FF2E8F"/>
    <w:rsid w:val="00FF32CD"/>
    <w:rsid w:val="00FF3802"/>
    <w:rsid w:val="00FF3B1E"/>
    <w:rsid w:val="00FF428C"/>
    <w:rsid w:val="00FF4AB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0A5888"/>
  <w15:docId w15:val="{92EEE050-E3A7-4A07-963B-7F2A2220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935495-028D-43C4-8660-867141220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1BBEDC-2AF3-421F-821A-F1128CDE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7</Pages>
  <Words>2124</Words>
  <Characters>8297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Somjai, Nigonyanont</cp:lastModifiedBy>
  <cp:revision>3</cp:revision>
  <cp:lastPrinted>2023-02-07T04:08:00Z</cp:lastPrinted>
  <dcterms:created xsi:type="dcterms:W3CDTF">2023-02-15T10:49:00Z</dcterms:created>
  <dcterms:modified xsi:type="dcterms:W3CDTF">2023-02-15T10:53:00Z</dcterms:modified>
</cp:coreProperties>
</file>